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A4DF5" w14:textId="77777777" w:rsidR="004956B4" w:rsidRPr="00A610EA" w:rsidRDefault="004956B4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0FCD7FBB" w14:textId="77777777" w:rsidR="004956B4" w:rsidRPr="00A610EA" w:rsidRDefault="004956B4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59A9E699" w14:textId="77777777" w:rsidR="00035AA5" w:rsidRPr="00A610EA" w:rsidRDefault="00035AA5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Theme="majorBidi" w:hAnsiTheme="majorBidi" w:cstheme="majorBidi"/>
          <w:sz w:val="52"/>
          <w:szCs w:val="52"/>
        </w:rPr>
      </w:pPr>
    </w:p>
    <w:p w14:paraId="6600683A" w14:textId="77777777" w:rsidR="004956B4" w:rsidRPr="00A610EA" w:rsidRDefault="004956B4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Theme="majorBidi" w:hAnsiTheme="majorBidi" w:cstheme="majorBidi"/>
          <w:sz w:val="52"/>
          <w:szCs w:val="52"/>
        </w:rPr>
      </w:pPr>
    </w:p>
    <w:p w14:paraId="38AB6172" w14:textId="6306F0B5" w:rsidR="004956B4" w:rsidRPr="00A610EA" w:rsidRDefault="004956B4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Theme="majorBidi" w:hAnsiTheme="majorBidi" w:cstheme="majorBidi"/>
          <w:sz w:val="52"/>
          <w:szCs w:val="52"/>
        </w:rPr>
      </w:pPr>
    </w:p>
    <w:p w14:paraId="1C4D465E" w14:textId="77777777" w:rsidR="00EE3B59" w:rsidRPr="00A610EA" w:rsidRDefault="00EE3B59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Theme="majorBidi" w:hAnsiTheme="majorBidi" w:cstheme="majorBidi"/>
          <w:sz w:val="52"/>
          <w:szCs w:val="52"/>
        </w:rPr>
      </w:pPr>
    </w:p>
    <w:p w14:paraId="21C62D3B" w14:textId="77777777" w:rsidR="004E5950" w:rsidRPr="00A610EA" w:rsidRDefault="004E5950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Theme="majorBidi" w:hAnsiTheme="majorBidi" w:cstheme="majorBidi"/>
          <w:sz w:val="40"/>
          <w:szCs w:val="40"/>
        </w:rPr>
      </w:pPr>
    </w:p>
    <w:p w14:paraId="4AC1E99B" w14:textId="27184C0E" w:rsidR="005A01D2" w:rsidRPr="00A610EA" w:rsidRDefault="00E80278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A610EA">
        <w:rPr>
          <w:rFonts w:asciiTheme="majorBidi" w:hAnsiTheme="majorBidi" w:cstheme="majorBidi"/>
          <w:sz w:val="52"/>
          <w:szCs w:val="52"/>
          <w:cs/>
        </w:rPr>
        <w:t>บริษัท บางกอกแล็ป แอนด์ คอสเมติค จำกัด</w:t>
      </w:r>
      <w:r w:rsidR="001232A1">
        <w:rPr>
          <w:rFonts w:asciiTheme="majorBidi" w:hAnsiTheme="majorBidi" w:cstheme="majorBidi" w:hint="cs"/>
          <w:sz w:val="52"/>
          <w:szCs w:val="52"/>
          <w:cs/>
        </w:rPr>
        <w:t xml:space="preserve"> (มหาชน)</w:t>
      </w:r>
      <w:r w:rsidR="007C21BC" w:rsidRPr="00A610EA">
        <w:rPr>
          <w:rFonts w:asciiTheme="majorBidi" w:hAnsiTheme="majorBidi" w:cstheme="majorBidi"/>
          <w:sz w:val="52"/>
          <w:szCs w:val="52"/>
        </w:rPr>
        <w:t xml:space="preserve"> </w:t>
      </w:r>
      <w:r w:rsidR="001E3061">
        <w:rPr>
          <w:rFonts w:asciiTheme="majorBidi" w:hAnsiTheme="majorBidi" w:cstheme="majorBidi"/>
          <w:sz w:val="52"/>
          <w:szCs w:val="52"/>
          <w:cs/>
        </w:rPr>
        <w:br/>
      </w:r>
      <w:r w:rsidR="001E3061">
        <w:rPr>
          <w:rFonts w:asciiTheme="majorBidi" w:hAnsiTheme="majorBidi" w:cstheme="majorBidi" w:hint="cs"/>
          <w:sz w:val="52"/>
          <w:szCs w:val="52"/>
          <w:cs/>
        </w:rPr>
        <w:t xml:space="preserve">(เดิมชื่อ บริษัท บางกอกแล็ป แอนด์ คอสเมติค จำกัด) </w:t>
      </w:r>
      <w:r w:rsidR="007C21BC" w:rsidRPr="00A610EA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  <w:r w:rsidR="007E3305">
        <w:rPr>
          <w:rFonts w:asciiTheme="majorBidi" w:hAnsiTheme="majorBidi" w:cstheme="majorBidi"/>
          <w:sz w:val="52"/>
          <w:szCs w:val="52"/>
        </w:rPr>
        <w:t xml:space="preserve"> </w:t>
      </w:r>
    </w:p>
    <w:p w14:paraId="0C2BA97E" w14:textId="77777777" w:rsidR="00E80278" w:rsidRPr="00A610EA" w:rsidRDefault="00E80278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Theme="majorBidi" w:hAnsiTheme="majorBidi" w:cstheme="majorBidi"/>
          <w:sz w:val="32"/>
          <w:szCs w:val="32"/>
        </w:rPr>
      </w:pPr>
    </w:p>
    <w:p w14:paraId="7DC158AD" w14:textId="55A7BE29" w:rsidR="00C776EE" w:rsidRPr="00C776EE" w:rsidRDefault="007251E0" w:rsidP="00C776EE">
      <w:pPr>
        <w:pStyle w:val="BodyText"/>
        <w:spacing w:after="0" w:line="240" w:lineRule="auto"/>
        <w:ind w:right="-10"/>
        <w:jc w:val="center"/>
        <w:rPr>
          <w:rFonts w:asciiTheme="majorBidi" w:hAnsiTheme="majorBidi"/>
          <w:sz w:val="32"/>
          <w:szCs w:val="30"/>
        </w:rPr>
      </w:pPr>
      <w:r w:rsidRPr="00A610EA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0C018E" w:rsidRPr="000C018E">
        <w:rPr>
          <w:rFonts w:asciiTheme="majorBidi" w:hAnsiTheme="majorBidi"/>
          <w:sz w:val="32"/>
          <w:szCs w:val="30"/>
        </w:rPr>
        <w:t>31</w:t>
      </w:r>
      <w:r w:rsidRPr="00A610EA">
        <w:rPr>
          <w:rFonts w:asciiTheme="majorBidi" w:hAnsiTheme="majorBidi" w:cstheme="majorBidi"/>
          <w:sz w:val="32"/>
          <w:szCs w:val="32"/>
        </w:rPr>
        <w:t xml:space="preserve"> </w:t>
      </w:r>
      <w:r w:rsidRPr="00A610EA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E80278" w:rsidRPr="00A610EA">
        <w:rPr>
          <w:rFonts w:asciiTheme="majorBidi" w:hAnsiTheme="majorBidi" w:cstheme="majorBidi"/>
          <w:sz w:val="32"/>
          <w:szCs w:val="32"/>
        </w:rPr>
        <w:t xml:space="preserve"> </w:t>
      </w:r>
      <w:r w:rsidR="000C018E" w:rsidRPr="000C018E">
        <w:rPr>
          <w:rFonts w:asciiTheme="majorBidi" w:hAnsiTheme="majorBidi"/>
          <w:sz w:val="32"/>
          <w:szCs w:val="30"/>
        </w:rPr>
        <w:t>2565</w:t>
      </w:r>
    </w:p>
    <w:p w14:paraId="05B78691" w14:textId="77777777" w:rsidR="00521F43" w:rsidRPr="00A610EA" w:rsidRDefault="007251E0" w:rsidP="00A4567D">
      <w:pPr>
        <w:pStyle w:val="BodyText"/>
        <w:spacing w:after="0" w:line="240" w:lineRule="auto"/>
        <w:ind w:right="-10"/>
        <w:jc w:val="center"/>
        <w:rPr>
          <w:rFonts w:asciiTheme="majorBidi" w:hAnsiTheme="majorBidi" w:cstheme="majorBidi"/>
          <w:sz w:val="32"/>
          <w:szCs w:val="32"/>
        </w:rPr>
      </w:pPr>
      <w:r w:rsidRPr="00A610EA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6CB20EF7" w14:textId="77777777" w:rsidR="00521F43" w:rsidRPr="00A610EA" w:rsidRDefault="007251E0" w:rsidP="00A4567D">
      <w:pPr>
        <w:pStyle w:val="BodyText"/>
        <w:spacing w:after="0" w:line="240" w:lineRule="auto"/>
        <w:ind w:right="-10"/>
        <w:jc w:val="center"/>
        <w:rPr>
          <w:rFonts w:asciiTheme="majorBidi" w:hAnsiTheme="majorBidi" w:cstheme="majorBidi"/>
          <w:sz w:val="32"/>
          <w:szCs w:val="32"/>
        </w:rPr>
      </w:pPr>
      <w:r w:rsidRPr="00A610EA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05F50399" w14:textId="77777777" w:rsidR="002D75D2" w:rsidRPr="00A610EA" w:rsidRDefault="002D75D2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</w:p>
    <w:p w14:paraId="2397C21A" w14:textId="77777777" w:rsidR="00BD6992" w:rsidRPr="00A610EA" w:rsidRDefault="00BD6992" w:rsidP="00A45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sz w:val="22"/>
          <w:szCs w:val="22"/>
          <w:cs/>
        </w:rPr>
      </w:pPr>
    </w:p>
    <w:p w14:paraId="0FFE17CB" w14:textId="77777777" w:rsidR="00BD6992" w:rsidRPr="00A610EA" w:rsidRDefault="00BD6992" w:rsidP="00A45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sz w:val="22"/>
          <w:szCs w:val="22"/>
        </w:rPr>
      </w:pPr>
    </w:p>
    <w:p w14:paraId="21E39101" w14:textId="77777777" w:rsidR="00BD6992" w:rsidRPr="00A610EA" w:rsidRDefault="00BD6992" w:rsidP="00A45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sz w:val="22"/>
          <w:szCs w:val="22"/>
          <w:cs/>
        </w:rPr>
        <w:sectPr w:rsidR="00BD6992" w:rsidRPr="00A610EA" w:rsidSect="006A37E0">
          <w:footerReference w:type="even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23E8711" w14:textId="77777777" w:rsidR="00E91873" w:rsidRPr="00A610EA" w:rsidRDefault="00E91873" w:rsidP="00C77298">
      <w:pPr>
        <w:pStyle w:val="Heading1"/>
        <w:rPr>
          <w:rFonts w:asciiTheme="majorBidi" w:hAnsiTheme="majorBidi" w:cstheme="majorBidi"/>
        </w:rPr>
      </w:pPr>
    </w:p>
    <w:p w14:paraId="23D05764" w14:textId="77777777" w:rsidR="0052201E" w:rsidRPr="00A610EA" w:rsidRDefault="0052201E" w:rsidP="0052201E">
      <w:pPr>
        <w:rPr>
          <w:rFonts w:asciiTheme="majorBidi" w:hAnsiTheme="majorBidi" w:cstheme="majorBidi"/>
          <w:sz w:val="32"/>
          <w:szCs w:val="32"/>
        </w:rPr>
      </w:pPr>
    </w:p>
    <w:p w14:paraId="0AB5645C" w14:textId="77777777" w:rsidR="0052201E" w:rsidRPr="00A610EA" w:rsidRDefault="0052201E" w:rsidP="0052201E">
      <w:pPr>
        <w:rPr>
          <w:rFonts w:asciiTheme="majorBidi" w:hAnsiTheme="majorBidi" w:cstheme="majorBidi"/>
          <w:sz w:val="32"/>
          <w:szCs w:val="32"/>
        </w:rPr>
      </w:pPr>
    </w:p>
    <w:p w14:paraId="6BD7C668" w14:textId="77777777" w:rsidR="0052201E" w:rsidRPr="00A610EA" w:rsidRDefault="0052201E" w:rsidP="0052201E">
      <w:pPr>
        <w:rPr>
          <w:rFonts w:asciiTheme="majorBidi" w:hAnsiTheme="majorBidi" w:cstheme="majorBidi"/>
          <w:sz w:val="32"/>
          <w:szCs w:val="32"/>
        </w:rPr>
      </w:pPr>
    </w:p>
    <w:p w14:paraId="4FE36B55" w14:textId="77777777" w:rsidR="0052201E" w:rsidRPr="00A610EA" w:rsidRDefault="0052201E" w:rsidP="0052201E">
      <w:pPr>
        <w:rPr>
          <w:rFonts w:asciiTheme="majorBidi" w:hAnsiTheme="majorBidi" w:cstheme="majorBidi"/>
          <w:sz w:val="32"/>
          <w:szCs w:val="32"/>
          <w:cs/>
        </w:rPr>
      </w:pPr>
    </w:p>
    <w:p w14:paraId="629976EA" w14:textId="77777777" w:rsidR="0052201E" w:rsidRPr="00A610EA" w:rsidRDefault="0052201E" w:rsidP="0052201E">
      <w:pPr>
        <w:rPr>
          <w:rFonts w:asciiTheme="majorBidi" w:hAnsiTheme="majorBidi" w:cstheme="majorBidi"/>
          <w:sz w:val="32"/>
          <w:szCs w:val="32"/>
        </w:rPr>
      </w:pPr>
    </w:p>
    <w:p w14:paraId="58A1E460" w14:textId="77777777" w:rsidR="0064309A" w:rsidRDefault="0064309A" w:rsidP="00C77298">
      <w:pPr>
        <w:pStyle w:val="Heading1"/>
        <w:rPr>
          <w:rFonts w:asciiTheme="majorBidi" w:hAnsiTheme="majorBidi" w:cstheme="majorBidi"/>
        </w:rPr>
      </w:pPr>
    </w:p>
    <w:p w14:paraId="3BD49212" w14:textId="77777777" w:rsidR="0064309A" w:rsidRDefault="0064309A" w:rsidP="00C77298">
      <w:pPr>
        <w:pStyle w:val="Heading1"/>
        <w:rPr>
          <w:rFonts w:asciiTheme="majorBidi" w:hAnsiTheme="majorBidi" w:cstheme="majorBidi"/>
        </w:rPr>
      </w:pPr>
    </w:p>
    <w:p w14:paraId="181143B4" w14:textId="77777777" w:rsidR="0064309A" w:rsidRDefault="0064309A" w:rsidP="00C77298">
      <w:pPr>
        <w:pStyle w:val="Heading1"/>
        <w:rPr>
          <w:rFonts w:asciiTheme="majorBidi" w:hAnsiTheme="majorBidi" w:cstheme="majorBidi"/>
        </w:rPr>
      </w:pPr>
    </w:p>
    <w:p w14:paraId="02914B71" w14:textId="64F4A2AA" w:rsidR="004C042B" w:rsidRPr="00A610EA" w:rsidRDefault="007251E0" w:rsidP="00C77298">
      <w:pPr>
        <w:pStyle w:val="Heading1"/>
        <w:rPr>
          <w:rFonts w:asciiTheme="majorBidi" w:hAnsiTheme="majorBidi" w:cstheme="majorBidi"/>
        </w:rPr>
      </w:pPr>
      <w:r w:rsidRPr="00A610EA">
        <w:rPr>
          <w:rFonts w:asciiTheme="majorBidi" w:hAnsiTheme="majorBidi" w:cstheme="majorBidi"/>
          <w:cs/>
        </w:rPr>
        <w:t>รายงานของผู้สอบบัญชีรับอนุญาต</w:t>
      </w:r>
    </w:p>
    <w:p w14:paraId="1B07E7D3" w14:textId="77777777" w:rsidR="00DD7354" w:rsidRPr="00A610EA" w:rsidRDefault="00DD7354" w:rsidP="00161CB0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9553EDB" w14:textId="0D22E080" w:rsidR="00DD7354" w:rsidRPr="00A610EA" w:rsidRDefault="007251E0" w:rsidP="007E3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Theme="majorBidi" w:hAnsiTheme="majorBidi" w:cstheme="majorBidi"/>
          <w:b/>
          <w:bCs/>
          <w:sz w:val="30"/>
          <w:szCs w:val="30"/>
        </w:rPr>
      </w:pPr>
      <w:r w:rsidRPr="00A610EA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</w:t>
      </w:r>
      <w:r w:rsidR="00E80278" w:rsidRPr="00A610EA">
        <w:rPr>
          <w:rFonts w:asciiTheme="majorBidi" w:hAnsiTheme="majorBidi" w:cstheme="majorBidi"/>
          <w:b/>
          <w:bCs/>
          <w:sz w:val="30"/>
          <w:szCs w:val="30"/>
          <w:cs/>
        </w:rPr>
        <w:t>บริษัท บางกอกแล็ป แอนด์ คอสเมติค จำกัด</w:t>
      </w:r>
      <w:r w:rsidR="007E3305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="007E3305" w:rsidRPr="007E3305">
        <w:rPr>
          <w:rFonts w:asciiTheme="majorBidi" w:hAnsiTheme="majorBidi"/>
          <w:b/>
          <w:bCs/>
          <w:sz w:val="30"/>
          <w:szCs w:val="30"/>
          <w:cs/>
        </w:rPr>
        <w:t xml:space="preserve">(มหาชน) </w:t>
      </w:r>
      <w:r w:rsidR="007E3305">
        <w:rPr>
          <w:rFonts w:asciiTheme="majorBidi" w:hAnsiTheme="majorBidi"/>
          <w:b/>
          <w:bCs/>
          <w:sz w:val="30"/>
          <w:szCs w:val="30"/>
          <w:cs/>
        </w:rPr>
        <w:br/>
      </w:r>
      <w:r w:rsidR="007E3305" w:rsidRPr="007E3305">
        <w:rPr>
          <w:rFonts w:asciiTheme="majorBidi" w:hAnsiTheme="majorBidi"/>
          <w:b/>
          <w:bCs/>
          <w:sz w:val="30"/>
          <w:szCs w:val="30"/>
          <w:cs/>
        </w:rPr>
        <w:t>(เดิมชื่อ บริษัท บางกอก</w:t>
      </w:r>
      <w:r w:rsidR="001E3061">
        <w:rPr>
          <w:rFonts w:asciiTheme="majorBidi" w:hAnsiTheme="majorBidi"/>
          <w:b/>
          <w:bCs/>
          <w:sz w:val="30"/>
          <w:szCs w:val="30"/>
          <w:cs/>
        </w:rPr>
        <w:t>แล็ป</w:t>
      </w:r>
      <w:r w:rsidR="007E3305" w:rsidRPr="007E3305">
        <w:rPr>
          <w:rFonts w:asciiTheme="majorBidi" w:hAnsiTheme="majorBidi"/>
          <w:b/>
          <w:bCs/>
          <w:sz w:val="30"/>
          <w:szCs w:val="30"/>
          <w:cs/>
        </w:rPr>
        <w:t xml:space="preserve"> แอนด์ คอสเมติค จำกัด)</w:t>
      </w:r>
    </w:p>
    <w:p w14:paraId="765920B0" w14:textId="77777777" w:rsidR="008C6716" w:rsidRPr="00A610EA" w:rsidRDefault="008C6716" w:rsidP="00161CB0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447E491" w14:textId="77777777" w:rsidR="007C0235" w:rsidRPr="00A610EA" w:rsidRDefault="007C0235" w:rsidP="00161CB0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A610E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6518666A" w14:textId="77777777" w:rsidR="00922DA7" w:rsidRPr="00A610EA" w:rsidRDefault="00922DA7" w:rsidP="00161CB0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41DE53E" w14:textId="20554896" w:rsidR="00853783" w:rsidRPr="00A610EA" w:rsidRDefault="00853783" w:rsidP="007E330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610EA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</w:t>
      </w:r>
      <w:r w:rsidR="001E3061" w:rsidRPr="001E3061">
        <w:rPr>
          <w:rFonts w:asciiTheme="majorBidi" w:eastAsia="Calibri" w:hAnsiTheme="majorBidi" w:cstheme="majorBidi"/>
          <w:sz w:val="30"/>
          <w:szCs w:val="30"/>
          <w:cs/>
        </w:rPr>
        <w:t>บริษัท บางกอกแล็ป แอนด์ คอสเมติค จำกัด</w:t>
      </w:r>
      <w:r w:rsidR="001E3061" w:rsidRPr="001E3061">
        <w:rPr>
          <w:rFonts w:asciiTheme="majorBidi" w:eastAsia="Calibri" w:hAnsiTheme="majorBidi" w:cstheme="majorBidi" w:hint="cs"/>
          <w:sz w:val="30"/>
          <w:szCs w:val="30"/>
          <w:cs/>
        </w:rPr>
        <w:t xml:space="preserve"> (มหาชน)</w:t>
      </w:r>
      <w:r w:rsidR="001E3061" w:rsidRPr="001E306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1E3061" w:rsidRPr="001E3061">
        <w:rPr>
          <w:rFonts w:asciiTheme="majorBidi" w:eastAsia="Calibri" w:hAnsiTheme="majorBidi" w:cstheme="majorBidi"/>
          <w:sz w:val="30"/>
          <w:szCs w:val="30"/>
          <w:cs/>
        </w:rPr>
        <w:br/>
      </w:r>
      <w:r w:rsidR="001E3061" w:rsidRPr="001E3061">
        <w:rPr>
          <w:rFonts w:asciiTheme="majorBidi" w:eastAsia="Calibri" w:hAnsiTheme="majorBidi" w:cstheme="majorBidi" w:hint="cs"/>
          <w:sz w:val="30"/>
          <w:szCs w:val="30"/>
          <w:cs/>
        </w:rPr>
        <w:t xml:space="preserve">(เดิมชื่อ บริษัท บางกอกแล็ป แอนด์ คอสเมติค จำกัด) </w:t>
      </w:r>
      <w:r w:rsidR="001E3061" w:rsidRPr="001E3061">
        <w:rPr>
          <w:rFonts w:asciiTheme="majorBidi" w:eastAsia="Calibri" w:hAnsiTheme="majorBidi" w:cstheme="majorBidi"/>
          <w:sz w:val="30"/>
          <w:szCs w:val="30"/>
          <w:cs/>
        </w:rPr>
        <w:t>และบริษัทย่อย</w:t>
      </w:r>
      <w:r w:rsidRPr="00A610EA">
        <w:rPr>
          <w:rFonts w:asciiTheme="majorBidi" w:eastAsia="Calibri" w:hAnsiTheme="majorBidi" w:cstheme="majorBidi"/>
          <w:sz w:val="30"/>
          <w:szCs w:val="30"/>
          <w:cs/>
        </w:rPr>
        <w:t xml:space="preserve"> (กลุ่มบริษัท) และของเฉพาะบริษัท บางกอกแล็ป แอนด์ คอสเมติค จำกัด </w:t>
      </w:r>
      <w:r w:rsidR="007E3305" w:rsidRPr="007E3305">
        <w:rPr>
          <w:rFonts w:asciiTheme="majorBidi" w:eastAsia="Calibri" w:hAnsiTheme="majorBidi"/>
          <w:sz w:val="30"/>
          <w:szCs w:val="30"/>
          <w:cs/>
        </w:rPr>
        <w:t>(มหาชน) (เดิมชื่อ บริษัท บางกอก</w:t>
      </w:r>
      <w:r w:rsidR="001E3061">
        <w:rPr>
          <w:rFonts w:asciiTheme="majorBidi" w:eastAsia="Calibri" w:hAnsiTheme="majorBidi"/>
          <w:sz w:val="30"/>
          <w:szCs w:val="30"/>
          <w:cs/>
        </w:rPr>
        <w:t>แล็ป</w:t>
      </w:r>
      <w:r w:rsidR="007E3305" w:rsidRPr="007E3305">
        <w:rPr>
          <w:rFonts w:asciiTheme="majorBidi" w:eastAsia="Calibri" w:hAnsiTheme="majorBidi"/>
          <w:sz w:val="30"/>
          <w:szCs w:val="30"/>
          <w:cs/>
        </w:rPr>
        <w:t xml:space="preserve"> แอนด์ คอสเมติค จำกัด) </w:t>
      </w:r>
      <w:r w:rsidRPr="00A610EA">
        <w:rPr>
          <w:rFonts w:asciiTheme="majorBidi" w:eastAsia="Calibri" w:hAnsiTheme="majorBidi" w:cstheme="majorBidi"/>
          <w:sz w:val="30"/>
          <w:szCs w:val="30"/>
          <w:cs/>
        </w:rPr>
        <w:t xml:space="preserve">(บริษัท) </w:t>
      </w:r>
      <w:r w:rsidR="00E27899" w:rsidRPr="00A610EA">
        <w:rPr>
          <w:rFonts w:asciiTheme="majorBidi" w:eastAsia="Calibri" w:hAnsiTheme="majorBidi" w:cstheme="majorBidi"/>
          <w:sz w:val="30"/>
          <w:szCs w:val="30"/>
          <w:cs/>
        </w:rPr>
        <w:t>ตามลำดับ</w:t>
      </w:r>
      <w:r w:rsidR="007E732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A610EA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Pr="00A610E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A610EA">
        <w:rPr>
          <w:rFonts w:asciiTheme="majorBidi" w:eastAsia="Calibri" w:hAnsiTheme="majorBidi" w:cstheme="majorBidi"/>
          <w:sz w:val="30"/>
          <w:szCs w:val="30"/>
          <w:cs/>
        </w:rPr>
        <w:t>ณ</w:t>
      </w:r>
      <w:r w:rsidRPr="00A610E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A610EA">
        <w:rPr>
          <w:rFonts w:asciiTheme="majorBidi" w:eastAsia="Calibri" w:hAnsiTheme="majorBidi" w:cstheme="majorBidi"/>
          <w:sz w:val="30"/>
          <w:szCs w:val="30"/>
          <w:cs/>
        </w:rPr>
        <w:t xml:space="preserve">วันที่ </w:t>
      </w:r>
      <w:r w:rsidR="000C018E" w:rsidRPr="000C018E">
        <w:rPr>
          <w:rFonts w:asciiTheme="majorBidi" w:eastAsia="Calibri" w:hAnsiTheme="majorBidi"/>
          <w:sz w:val="30"/>
          <w:szCs w:val="30"/>
        </w:rPr>
        <w:t>31</w:t>
      </w:r>
      <w:r w:rsidRPr="00A610E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A610EA">
        <w:rPr>
          <w:rFonts w:asciiTheme="majorBidi" w:eastAsia="Calibri" w:hAnsiTheme="majorBidi" w:cstheme="majorBidi"/>
          <w:sz w:val="30"/>
          <w:szCs w:val="30"/>
          <w:cs/>
        </w:rPr>
        <w:t>ธันวาคม</w:t>
      </w:r>
      <w:r w:rsidRPr="00A610E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0C018E" w:rsidRPr="000C018E">
        <w:rPr>
          <w:rFonts w:asciiTheme="majorBidi" w:eastAsia="Calibri" w:hAnsiTheme="majorBidi"/>
          <w:sz w:val="30"/>
          <w:szCs w:val="30"/>
        </w:rPr>
        <w:t>2565</w:t>
      </w:r>
      <w:r w:rsidRPr="00A610E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A610EA">
        <w:rPr>
          <w:rFonts w:asciiTheme="majorBidi" w:eastAsia="Calibr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</w:t>
      </w:r>
      <w:r w:rsidRPr="00A610EA">
        <w:rPr>
          <w:rFonts w:asciiTheme="majorBidi" w:hAnsiTheme="majorBidi" w:cstheme="majorBidi"/>
          <w:sz w:val="30"/>
          <w:szCs w:val="30"/>
          <w:cs/>
        </w:rPr>
        <w:t>เปลี่ยนแปลงส่วนของผู้ถือหุ้น</w:t>
      </w:r>
      <w:r w:rsidRPr="00A610EA">
        <w:rPr>
          <w:rFonts w:asciiTheme="majorBidi" w:eastAsia="Calibri" w:hAnsiTheme="majorBidi" w:cstheme="majorBidi"/>
          <w:sz w:val="30"/>
          <w:szCs w:val="30"/>
          <w:cs/>
        </w:rPr>
        <w:t>รวมและงบแสดงการ</w:t>
      </w:r>
      <w:r w:rsidRPr="00A610EA">
        <w:rPr>
          <w:rFonts w:asciiTheme="majorBidi" w:hAnsiTheme="majorBidi" w:cstheme="majorBidi"/>
          <w:sz w:val="30"/>
          <w:szCs w:val="30"/>
          <w:cs/>
        </w:rPr>
        <w:t>เปลี่ยนแปลงส่วนของผู้ถือหุ้น</w:t>
      </w:r>
      <w:r w:rsidRPr="00A610EA">
        <w:rPr>
          <w:rFonts w:asciiTheme="majorBidi" w:eastAsia="Calibri" w:hAnsiTheme="majorBidi" w:cstheme="majorBidi"/>
          <w:sz w:val="30"/>
          <w:szCs w:val="30"/>
          <w:cs/>
        </w:rPr>
        <w:t>เฉพาะกิจการ</w:t>
      </w:r>
      <w:r w:rsidRPr="00A610EA">
        <w:rPr>
          <w:rFonts w:asciiTheme="majorBidi" w:hAnsiTheme="majorBidi" w:cstheme="majorBidi"/>
          <w:sz w:val="30"/>
          <w:szCs w:val="30"/>
        </w:rPr>
        <w:t xml:space="preserve"> </w:t>
      </w:r>
      <w:r w:rsidRPr="00A610EA">
        <w:rPr>
          <w:rFonts w:asciiTheme="majorBidi" w:hAnsiTheme="majorBidi" w:cstheme="majorBidi"/>
          <w:sz w:val="30"/>
          <w:szCs w:val="30"/>
          <w:cs/>
        </w:rPr>
        <w:t>และงบกระแสเงินสด</w:t>
      </w:r>
      <w:r w:rsidRPr="00A610EA">
        <w:rPr>
          <w:rFonts w:asciiTheme="majorBidi" w:eastAsia="Calibri" w:hAnsiTheme="majorBidi" w:cstheme="majorBidi"/>
          <w:sz w:val="30"/>
          <w:szCs w:val="30"/>
          <w:cs/>
        </w:rPr>
        <w:t>รวมและ</w:t>
      </w:r>
      <w:r w:rsidRPr="00A610EA">
        <w:rPr>
          <w:rFonts w:asciiTheme="majorBidi" w:hAnsiTheme="majorBidi" w:cstheme="majorBidi"/>
          <w:sz w:val="30"/>
          <w:szCs w:val="30"/>
          <w:cs/>
        </w:rPr>
        <w:t>งบกระแสเงินสด</w:t>
      </w:r>
      <w:r w:rsidRPr="00A610EA">
        <w:rPr>
          <w:rFonts w:asciiTheme="majorBidi" w:eastAsia="Calibri" w:hAnsiTheme="majorBidi" w:cstheme="majorBidi"/>
          <w:sz w:val="30"/>
          <w:szCs w:val="30"/>
          <w:cs/>
        </w:rPr>
        <w:t>เฉพาะกิจการ</w:t>
      </w:r>
      <w:r w:rsidRPr="00A610EA">
        <w:rPr>
          <w:rFonts w:asciiTheme="majorBidi" w:hAnsiTheme="majorBidi" w:cstheme="majorBidi"/>
          <w:sz w:val="30"/>
          <w:szCs w:val="30"/>
          <w:cs/>
        </w:rPr>
        <w:t xml:space="preserve"> สำหรับปีสิ้นสุดวันเดียวกัน รวมถึง</w:t>
      </w:r>
      <w:r w:rsidRPr="00A610EA">
        <w:rPr>
          <w:rFonts w:asciiTheme="majorBidi" w:eastAsia="Calibri" w:hAnsiTheme="majorBidi" w:cstheme="majorBidi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A610EA">
        <w:rPr>
          <w:rFonts w:asciiTheme="majorBidi" w:hAnsiTheme="majorBidi" w:cstheme="majorBidi"/>
          <w:sz w:val="30"/>
          <w:szCs w:val="30"/>
          <w:cs/>
        </w:rPr>
        <w:t>ญและเรื่องอื่นๆ</w:t>
      </w:r>
    </w:p>
    <w:p w14:paraId="39F07B94" w14:textId="77777777" w:rsidR="00853783" w:rsidRPr="00A610EA" w:rsidRDefault="00853783" w:rsidP="0085378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9C1A093" w14:textId="444B7428" w:rsidR="00853783" w:rsidRPr="00A610EA" w:rsidRDefault="00853783" w:rsidP="0085378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A610EA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งบการเงินรวมและงบการเงินเฉพาะกิจการ</w:t>
      </w:r>
      <w:r w:rsidRPr="00A610EA">
        <w:rPr>
          <w:rFonts w:asciiTheme="majorBidi" w:hAnsiTheme="majorBidi" w:cstheme="majorBidi"/>
          <w:sz w:val="30"/>
          <w:szCs w:val="30"/>
          <w:cs/>
        </w:rPr>
        <w:t>ข้างต้น</w:t>
      </w:r>
      <w:r w:rsidRPr="00A610EA">
        <w:rPr>
          <w:rFonts w:asciiTheme="majorBidi" w:eastAsia="Calibri" w:hAnsiTheme="majorBidi" w:cstheme="majorBidi"/>
          <w:sz w:val="30"/>
          <w:szCs w:val="30"/>
          <w:cs/>
        </w:rPr>
        <w:t>นี้แสดงฐานะการเงินรวมและฐานะการเงินเฉพาะกิจการของกลุ่มบริษัทและบริษัท ตามลำดับ</w:t>
      </w:r>
      <w:r w:rsidRPr="00A610EA">
        <w:rPr>
          <w:rFonts w:asciiTheme="majorBidi" w:hAnsiTheme="majorBidi" w:cstheme="majorBidi"/>
          <w:sz w:val="30"/>
          <w:szCs w:val="30"/>
          <w:cs/>
        </w:rPr>
        <w:t xml:space="preserve"> ณ</w:t>
      </w:r>
      <w:r w:rsidRPr="00A610EA">
        <w:rPr>
          <w:rFonts w:asciiTheme="majorBidi" w:hAnsiTheme="majorBidi" w:cstheme="majorBidi"/>
          <w:sz w:val="30"/>
          <w:szCs w:val="30"/>
        </w:rPr>
        <w:t xml:space="preserve"> </w:t>
      </w:r>
      <w:r w:rsidRPr="00A610EA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A610EA">
        <w:rPr>
          <w:rFonts w:asciiTheme="majorBidi" w:hAnsiTheme="majorBidi" w:cstheme="majorBidi"/>
          <w:sz w:val="30"/>
          <w:szCs w:val="30"/>
        </w:rPr>
        <w:t xml:space="preserve"> </w:t>
      </w:r>
      <w:r w:rsidR="000C018E" w:rsidRPr="000C018E">
        <w:rPr>
          <w:rFonts w:asciiTheme="majorBidi" w:hAnsiTheme="majorBidi"/>
          <w:sz w:val="30"/>
          <w:szCs w:val="30"/>
        </w:rPr>
        <w:t>31</w:t>
      </w:r>
      <w:r w:rsidRPr="00A610EA">
        <w:rPr>
          <w:rFonts w:asciiTheme="majorBidi" w:hAnsiTheme="majorBidi" w:cstheme="majorBidi"/>
          <w:sz w:val="30"/>
          <w:szCs w:val="30"/>
        </w:rPr>
        <w:t xml:space="preserve"> </w:t>
      </w:r>
      <w:r w:rsidRPr="00A610E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C018E" w:rsidRPr="000C018E">
        <w:rPr>
          <w:rFonts w:asciiTheme="majorBidi" w:hAnsiTheme="majorBidi"/>
          <w:sz w:val="30"/>
          <w:szCs w:val="30"/>
        </w:rPr>
        <w:t>2565</w:t>
      </w:r>
      <w:r w:rsidRPr="00A610EA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</w:t>
      </w:r>
      <w:r w:rsidRPr="00A610EA">
        <w:rPr>
          <w:rFonts w:asciiTheme="majorBidi" w:eastAsia="Calibri" w:hAnsiTheme="majorBidi" w:cstheme="majorBidi"/>
          <w:sz w:val="30"/>
          <w:szCs w:val="30"/>
          <w:cs/>
        </w:rPr>
        <w:t>รวมและ</w:t>
      </w:r>
      <w:r w:rsidRPr="00A610EA">
        <w:rPr>
          <w:rFonts w:asciiTheme="majorBidi" w:hAnsiTheme="majorBidi" w:cstheme="majorBidi"/>
          <w:sz w:val="30"/>
          <w:szCs w:val="30"/>
          <w:cs/>
        </w:rPr>
        <w:t>ผลการดำเนินงาน</w:t>
      </w:r>
      <w:r w:rsidRPr="00A610EA">
        <w:rPr>
          <w:rFonts w:asciiTheme="majorBidi" w:eastAsia="Calibri" w:hAnsiTheme="majorBidi" w:cstheme="majorBidi"/>
          <w:sz w:val="30"/>
          <w:szCs w:val="30"/>
          <w:cs/>
        </w:rPr>
        <w:t>เฉพาะกิจการ</w:t>
      </w:r>
      <w:r w:rsidRPr="00A610EA">
        <w:rPr>
          <w:rFonts w:asciiTheme="majorBidi" w:hAnsiTheme="majorBidi" w:cstheme="majorBidi"/>
          <w:sz w:val="30"/>
          <w:szCs w:val="30"/>
          <w:cs/>
        </w:rPr>
        <w:t>และกระแสเงินสด</w:t>
      </w:r>
      <w:r w:rsidRPr="00A610EA">
        <w:rPr>
          <w:rFonts w:asciiTheme="majorBidi" w:eastAsia="Calibri" w:hAnsiTheme="majorBidi" w:cstheme="majorBidi"/>
          <w:sz w:val="30"/>
          <w:szCs w:val="30"/>
          <w:cs/>
        </w:rPr>
        <w:t>รวมและ</w:t>
      </w:r>
      <w:r w:rsidRPr="00A610EA">
        <w:rPr>
          <w:rFonts w:asciiTheme="majorBidi" w:hAnsiTheme="majorBidi" w:cstheme="majorBidi"/>
          <w:sz w:val="30"/>
          <w:szCs w:val="30"/>
          <w:cs/>
        </w:rPr>
        <w:t>กระแสเงินสด</w:t>
      </w:r>
      <w:r w:rsidRPr="00A610EA">
        <w:rPr>
          <w:rFonts w:asciiTheme="majorBidi" w:eastAsia="Calibri" w:hAnsiTheme="majorBidi" w:cstheme="majorBidi"/>
          <w:sz w:val="30"/>
          <w:szCs w:val="30"/>
          <w:cs/>
        </w:rPr>
        <w:t>เฉพาะกิจการ</w:t>
      </w:r>
      <w:r w:rsidRPr="00A610EA">
        <w:rPr>
          <w:rFonts w:asciiTheme="majorBidi" w:hAnsiTheme="majorBidi" w:cstheme="majorBidi"/>
          <w:sz w:val="30"/>
          <w:szCs w:val="30"/>
          <w:cs/>
        </w:rPr>
        <w:t xml:space="preserve"> สำหรับปีสิ้นสุดวันเดียวกัน</w:t>
      </w:r>
      <w:r w:rsidRPr="00A610EA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A610EA">
        <w:rPr>
          <w:rFonts w:asciiTheme="majorBidi" w:hAnsiTheme="majorBidi" w:cstheme="majorBidi"/>
          <w:sz w:val="30"/>
          <w:szCs w:val="30"/>
          <w:cs/>
        </w:rPr>
        <w:t>น</w:t>
      </w:r>
    </w:p>
    <w:p w14:paraId="5D05111A" w14:textId="77777777" w:rsidR="008633ED" w:rsidRDefault="0086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3861BDF9" w14:textId="18C1C73C" w:rsidR="008633ED" w:rsidRDefault="0086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</w:rPr>
        <w:sectPr w:rsidR="008633ED" w:rsidSect="00542767">
          <w:footerReference w:type="default" r:id="rId13"/>
          <w:footerReference w:type="first" r:id="rId14"/>
          <w:pgSz w:w="11909" w:h="16834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p w14:paraId="7284BFB7" w14:textId="1489C106" w:rsidR="00853783" w:rsidRPr="00A610EA" w:rsidRDefault="00853783" w:rsidP="00853783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A610EA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>เกณฑ์ในการแสดงความเห็น</w:t>
      </w:r>
    </w:p>
    <w:p w14:paraId="69BBC916" w14:textId="77777777" w:rsidR="00853783" w:rsidRPr="00A610EA" w:rsidRDefault="00853783" w:rsidP="0085378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2D2644A" w14:textId="13F116DC" w:rsidR="002A29FA" w:rsidRDefault="00853783" w:rsidP="002A29FA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A610EA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A610EA">
        <w:rPr>
          <w:rFonts w:asciiTheme="majorBidi" w:eastAsia="Calibri" w:hAnsiTheme="majorBidi" w:cstheme="majorBidi"/>
          <w:sz w:val="30"/>
          <w:szCs w:val="30"/>
        </w:rPr>
        <w:br/>
      </w:r>
      <w:r w:rsidRPr="00A610E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A610EA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</w:t>
      </w:r>
      <w:r w:rsidRPr="00C251D6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="00386D6C">
        <w:rPr>
          <w:rFonts w:asciiTheme="majorBidi" w:eastAsia="Calibri" w:hAnsiTheme="majorBidi" w:cstheme="majorBidi" w:hint="cs"/>
          <w:sz w:val="30"/>
          <w:szCs w:val="30"/>
          <w:cs/>
        </w:rPr>
        <w:t>ตาม</w:t>
      </w:r>
      <w:r w:rsidR="00C251D6" w:rsidRPr="00C251D6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C251D6" w:rsidRPr="00C251D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251D6" w:rsidRPr="00C251D6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C251D6" w:rsidRPr="00C251D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251D6" w:rsidRPr="00C251D6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C251D6" w:rsidRPr="00C251D6">
        <w:rPr>
          <w:rFonts w:asciiTheme="majorBidi" w:hAnsiTheme="majorBidi" w:cstheme="majorBidi"/>
          <w:sz w:val="30"/>
          <w:szCs w:val="30"/>
        </w:rPr>
        <w:t xml:space="preserve"> </w:t>
      </w:r>
      <w:r w:rsidR="00C251D6" w:rsidRPr="00C251D6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C251D6" w:rsidRPr="00C251D6">
        <w:rPr>
          <w:rFonts w:asciiTheme="majorBidi" w:hAnsiTheme="majorBidi" w:cstheme="majorBidi"/>
          <w:sz w:val="30"/>
          <w:szCs w:val="30"/>
        </w:rPr>
        <w:t xml:space="preserve"> (</w:t>
      </w:r>
      <w:r w:rsidR="00C251D6" w:rsidRPr="00C251D6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="00C251D6" w:rsidRPr="00C251D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251D6">
        <w:rPr>
          <w:rFonts w:asciiTheme="majorBidi" w:eastAsia="Calibri" w:hAnsiTheme="majorBidi" w:cstheme="majorBidi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="00C251D6" w:rsidRPr="00C251D6">
        <w:rPr>
          <w:sz w:val="30"/>
          <w:szCs w:val="30"/>
          <w:cs/>
        </w:rPr>
        <w:t>ตามประมวลจรรยาบรรณของผู้ประกอบวิชาชีพบัญชี</w:t>
      </w:r>
      <w:r w:rsidR="00C251D6" w:rsidRPr="00C251D6">
        <w:rPr>
          <w:rFonts w:ascii="Angsana New" w:eastAsia="Calibri" w:hAnsi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517FF8B" w14:textId="77777777" w:rsidR="009137C8" w:rsidRDefault="009137C8" w:rsidP="002A29FA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6F676401" w14:textId="77777777" w:rsidR="00674C3A" w:rsidRPr="001148C0" w:rsidRDefault="00674C3A" w:rsidP="00674C3A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1148C0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6C746B0E" w14:textId="77777777" w:rsidR="00674C3A" w:rsidRPr="001148C0" w:rsidRDefault="00674C3A" w:rsidP="00674C3A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493BD91E" w14:textId="77777777" w:rsidR="00674C3A" w:rsidRDefault="00674C3A" w:rsidP="00674C3A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1148C0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805366F" w14:textId="77777777" w:rsidR="00674C3A" w:rsidRPr="00056D88" w:rsidRDefault="00674C3A" w:rsidP="00674C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2"/>
          <w:szCs w:val="32"/>
        </w:rPr>
      </w:pPr>
    </w:p>
    <w:p w14:paraId="1B05EE55" w14:textId="77777777" w:rsidR="00674C3A" w:rsidRPr="001D4BC8" w:rsidRDefault="00674C3A" w:rsidP="00674C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1D4BC8">
        <w:rPr>
          <w:rFonts w:ascii="Angsana New" w:eastAsia="Calibri" w:hAnsi="Angsana New"/>
          <w:color w:val="000000"/>
          <w:sz w:val="30"/>
          <w:szCs w:val="30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4D94FA96" w14:textId="77777777" w:rsidR="00674C3A" w:rsidRPr="009D3882" w:rsidRDefault="00674C3A" w:rsidP="00674C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24"/>
          <w:szCs w:val="24"/>
        </w:rPr>
      </w:pPr>
    </w:p>
    <w:p w14:paraId="675E1FCF" w14:textId="77777777" w:rsidR="00674C3A" w:rsidRPr="001D4BC8" w:rsidRDefault="00674C3A" w:rsidP="00674C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1D4BC8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</w:t>
      </w:r>
      <w:r w:rsidRPr="001D4BC8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1D4BC8">
        <w:rPr>
          <w:rFonts w:ascii="Angsana New" w:eastAsia="Calibri" w:hAnsi="Angsana New"/>
          <w:color w:val="000000"/>
          <w:sz w:val="30"/>
          <w:szCs w:val="30"/>
          <w:cs/>
        </w:rPr>
        <w:t xml:space="preserve"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20F747CE" w14:textId="77777777" w:rsidR="00674C3A" w:rsidRPr="0032416B" w:rsidRDefault="00674C3A" w:rsidP="00674C3A">
      <w:pPr>
        <w:pStyle w:val="Default"/>
        <w:jc w:val="thaiDistribute"/>
        <w:rPr>
          <w:rFonts w:ascii="Angsana New" w:hAnsi="Angsana New" w:cs="Angsana New"/>
        </w:rPr>
      </w:pPr>
    </w:p>
    <w:p w14:paraId="498A6A20" w14:textId="77777777" w:rsidR="00674C3A" w:rsidRDefault="00674C3A" w:rsidP="00674C3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1D4BC8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4EAA1EAB" w14:textId="77777777" w:rsidR="00674C3A" w:rsidRDefault="00674C3A" w:rsidP="002A29FA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00B4DAEA" w14:textId="77777777" w:rsidR="0064309A" w:rsidRDefault="006430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Calibri" w:hAnsiTheme="majorBidi" w:cstheme="majorBidi"/>
          <w:i/>
          <w:iCs/>
          <w:sz w:val="30"/>
          <w:szCs w:val="30"/>
          <w:cs/>
        </w:rPr>
        <w:br w:type="page"/>
      </w:r>
    </w:p>
    <w:p w14:paraId="595E1F8A" w14:textId="39732902" w:rsidR="00853783" w:rsidRPr="00A610EA" w:rsidRDefault="00853783" w:rsidP="002A29FA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A610EA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  <w:r w:rsidRPr="00A610EA">
        <w:rPr>
          <w:rFonts w:asciiTheme="majorBidi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0AECD6E4" w14:textId="77777777" w:rsidR="00853783" w:rsidRPr="00A610EA" w:rsidRDefault="00853783" w:rsidP="0085378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AFC8F91" w14:textId="77777777" w:rsidR="00853783" w:rsidRPr="00A610EA" w:rsidRDefault="00853783" w:rsidP="0085378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610EA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A610E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A610EA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A610E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A610EA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61C83FF" w14:textId="77777777" w:rsidR="00853783" w:rsidRPr="00A610EA" w:rsidRDefault="00853783" w:rsidP="0085378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F008AB5" w14:textId="77777777" w:rsidR="00853783" w:rsidRPr="00A610EA" w:rsidRDefault="00853783" w:rsidP="00853783">
      <w:pPr>
        <w:jc w:val="thaiDistribute"/>
        <w:rPr>
          <w:rFonts w:asciiTheme="majorBidi" w:eastAsia="Calibri" w:hAnsiTheme="majorBidi" w:cstheme="majorBidi"/>
          <w:sz w:val="30"/>
          <w:szCs w:val="30"/>
          <w:lang w:bidi="ar-SA"/>
        </w:rPr>
      </w:pPr>
      <w:r w:rsidRPr="00A610EA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A610E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A610EA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22D5F6A8" w14:textId="77777777" w:rsidR="00853783" w:rsidRPr="00A610EA" w:rsidRDefault="00853783" w:rsidP="0085378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56447A7" w14:textId="253B8758" w:rsidR="00853783" w:rsidRPr="00535E28" w:rsidRDefault="00853783" w:rsidP="00535E28">
      <w:pPr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535E28">
        <w:rPr>
          <w:rFonts w:asciiTheme="majorBidi" w:eastAsia="Calibri" w:hAnsiTheme="majorBidi" w:cstheme="majorBidi"/>
          <w:spacing w:val="-2"/>
          <w:sz w:val="30"/>
          <w:szCs w:val="30"/>
          <w:cs/>
        </w:rPr>
        <w:t>ผู้มีหน้าที่ในการกำกับดูแลมีหน้าที่ในการ</w:t>
      </w:r>
      <w:r w:rsidR="00CE1984" w:rsidRPr="00535E28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กำกับ</w:t>
      </w:r>
      <w:r w:rsidRPr="00535E28">
        <w:rPr>
          <w:rFonts w:asciiTheme="majorBidi" w:eastAsia="Calibri" w:hAnsiTheme="majorBidi" w:cstheme="majorBidi"/>
          <w:spacing w:val="-2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535E28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กลุ่มบริษัทและบริษัท</w:t>
      </w:r>
    </w:p>
    <w:p w14:paraId="0076F4BC" w14:textId="77777777" w:rsidR="009137C8" w:rsidRDefault="009137C8" w:rsidP="00853783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E3C119B" w14:textId="283B27EA" w:rsidR="00853783" w:rsidRPr="00A610EA" w:rsidRDefault="00853783" w:rsidP="00853783">
      <w:p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bidi="ar-SA"/>
        </w:rPr>
      </w:pPr>
      <w:r w:rsidRPr="00A610EA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17C3CF3" w14:textId="77777777" w:rsidR="00853783" w:rsidRPr="00A610EA" w:rsidRDefault="00853783" w:rsidP="0085378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63B27B8" w14:textId="77777777" w:rsidR="00853783" w:rsidRPr="00535E28" w:rsidRDefault="00853783" w:rsidP="00853783">
      <w:pPr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535E28">
        <w:rPr>
          <w:rFonts w:asciiTheme="majorBidi" w:eastAsia="Calibri" w:hAnsiTheme="majorBidi" w:cstheme="majorBidi"/>
          <w:spacing w:val="-4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535E28">
        <w:rPr>
          <w:rFonts w:asciiTheme="majorBidi" w:hAnsiTheme="majorBidi" w:cstheme="majorBidi"/>
          <w:spacing w:val="-4"/>
          <w:sz w:val="30"/>
          <w:szCs w:val="30"/>
          <w:cs/>
        </w:rPr>
        <w:t>รวมและงบการเงินเฉพาะกิจการ</w:t>
      </w:r>
      <w:r w:rsidRPr="00535E28">
        <w:rPr>
          <w:rFonts w:asciiTheme="majorBidi" w:eastAsia="Calibri" w:hAnsiTheme="majorBidi" w:cstheme="majorBidi"/>
          <w:spacing w:val="-4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535E28">
        <w:rPr>
          <w:rFonts w:asciiTheme="majorBidi" w:hAnsiTheme="majorBidi" w:cstheme="majorBidi"/>
          <w:spacing w:val="-4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0DBEC90E" w14:textId="26BBCFB1" w:rsidR="002A29FA" w:rsidRDefault="00853783" w:rsidP="002A29FA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A610EA">
        <w:rPr>
          <w:rFonts w:asciiTheme="majorBidi" w:hAnsiTheme="majorBidi" w:cstheme="majorBidi"/>
          <w:sz w:val="30"/>
          <w:szCs w:val="30"/>
          <w:rtl/>
        </w:rPr>
        <w:t xml:space="preserve"> </w:t>
      </w:r>
    </w:p>
    <w:p w14:paraId="77351631" w14:textId="70587CF5" w:rsidR="003B2B1C" w:rsidRDefault="00853783" w:rsidP="003B2B1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610EA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42D8ECB" w14:textId="77777777" w:rsidR="003B2B1C" w:rsidRDefault="003B2B1C" w:rsidP="003B2B1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747B3B2" w14:textId="77777777" w:rsidR="0064309A" w:rsidRDefault="0064309A" w:rsidP="0084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76197FD6" w14:textId="7B7059BB" w:rsidR="00853783" w:rsidRPr="00A610EA" w:rsidRDefault="00853783" w:rsidP="00FE6DCA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610EA">
        <w:rPr>
          <w:rFonts w:asciiTheme="majorBidi" w:eastAsia="Calibri" w:hAnsiTheme="majorBidi" w:cstheme="majorBidi"/>
          <w:sz w:val="30"/>
          <w:szCs w:val="30"/>
          <w:cs/>
        </w:rPr>
        <w:lastRenderedPageBreak/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535E28">
        <w:rPr>
          <w:rFonts w:asciiTheme="majorBidi" w:eastAsia="Calibri" w:hAnsiTheme="majorBidi" w:cstheme="majorBidi"/>
          <w:sz w:val="30"/>
          <w:szCs w:val="30"/>
          <w:cs/>
        </w:rPr>
        <w:t>รวมและ</w:t>
      </w:r>
      <w:r w:rsidR="008655A1" w:rsidRPr="00535E28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A610EA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A610EA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610EA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4B4A2AD4" w14:textId="77777777" w:rsidR="00853783" w:rsidRPr="00A610EA" w:rsidRDefault="00853783" w:rsidP="00FE6DCA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610EA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A610EA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7759EB0B" w14:textId="77777777" w:rsidR="00853783" w:rsidRPr="00A610EA" w:rsidRDefault="00853783" w:rsidP="00FE6DCA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</w:rPr>
      </w:pPr>
      <w:r w:rsidRPr="00A610EA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610EA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F9AF1A4" w14:textId="3EA06B7B" w:rsidR="00853783" w:rsidRPr="00A610EA" w:rsidRDefault="00853783" w:rsidP="00FE6DCA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610EA">
        <w:rPr>
          <w:rFonts w:asciiTheme="majorBidi" w:hAnsiTheme="majorBidi" w:cstheme="majorBidi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7E3305">
        <w:rPr>
          <w:rFonts w:asciiTheme="majorBidi" w:hAnsiTheme="majorBidi" w:cstheme="majorBidi"/>
          <w:sz w:val="30"/>
          <w:szCs w:val="30"/>
        </w:rPr>
        <w:br/>
      </w:r>
      <w:r w:rsidRPr="00A610EA">
        <w:rPr>
          <w:rFonts w:asciiTheme="majorBidi" w:hAnsiTheme="majorBidi" w:cstheme="majorBidi"/>
          <w:sz w:val="30"/>
          <w:szCs w:val="30"/>
          <w:cs/>
        </w:rPr>
        <w:t xml:space="preserve"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0635091B" w14:textId="469EA384" w:rsidR="00853783" w:rsidRPr="00A610EA" w:rsidRDefault="00853783" w:rsidP="00FE6DCA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610EA">
        <w:rPr>
          <w:rFonts w:asciiTheme="majorBidi" w:hAnsiTheme="majorBidi" w:cstheme="majorBidi"/>
          <w:sz w:val="30"/>
          <w:szCs w:val="30"/>
          <w:cs/>
        </w:rPr>
        <w:t xml:space="preserve"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3BAB1332" w14:textId="534BB8D7" w:rsidR="00853783" w:rsidRPr="00991BF3" w:rsidRDefault="00853783" w:rsidP="00FE6DCA">
      <w:pPr>
        <w:pStyle w:val="ListParagraph"/>
        <w:numPr>
          <w:ilvl w:val="0"/>
          <w:numId w:val="23"/>
        </w:numPr>
        <w:autoSpaceDE w:val="0"/>
        <w:autoSpaceDN w:val="0"/>
        <w:adjustRightInd w:val="0"/>
        <w:ind w:left="540" w:hanging="540"/>
        <w:contextualSpacing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91BF3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</w:t>
      </w:r>
      <w:r w:rsidR="007E3305">
        <w:rPr>
          <w:rFonts w:asciiTheme="majorBidi" w:hAnsiTheme="majorBidi" w:cstheme="majorBidi"/>
          <w:spacing w:val="-2"/>
          <w:sz w:val="30"/>
          <w:szCs w:val="30"/>
        </w:rPr>
        <w:br/>
      </w:r>
      <w:r w:rsidRPr="00991BF3">
        <w:rPr>
          <w:rFonts w:asciiTheme="majorBidi" w:hAnsiTheme="majorBidi" w:cstheme="majorBidi"/>
          <w:spacing w:val="-2"/>
          <w:sz w:val="30"/>
          <w:szCs w:val="30"/>
          <w:cs/>
        </w:rPr>
        <w:t>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D0C3C75" w14:textId="77777777" w:rsidR="00853783" w:rsidRPr="00A610EA" w:rsidRDefault="00853783" w:rsidP="00853783">
      <w:pPr>
        <w:autoSpaceDE w:val="0"/>
        <w:autoSpaceDN w:val="0"/>
        <w:adjustRightInd w:val="0"/>
        <w:spacing w:after="20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9781F6F" w14:textId="36E110BA" w:rsidR="00853783" w:rsidRDefault="00853783" w:rsidP="0085378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610EA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A610EA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734B92EC" w14:textId="266DF727" w:rsidR="008633ED" w:rsidRDefault="0086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/>
          <w:sz w:val="30"/>
          <w:szCs w:val="30"/>
        </w:rPr>
        <w:br w:type="page"/>
      </w:r>
    </w:p>
    <w:p w14:paraId="67DB7D81" w14:textId="55964891" w:rsidR="009137C8" w:rsidRPr="009137C8" w:rsidRDefault="009137C8" w:rsidP="0085378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15AF2">
        <w:rPr>
          <w:rFonts w:asciiTheme="majorBidi" w:eastAsia="Calibri" w:hAnsiTheme="majorBidi" w:cstheme="majorBidi"/>
          <w:sz w:val="30"/>
          <w:szCs w:val="3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B15AF2">
        <w:rPr>
          <w:rFonts w:asciiTheme="majorBidi" w:eastAsia="Calibri" w:hAnsiTheme="majorBidi" w:cstheme="majorBidi" w:hint="cs"/>
          <w:sz w:val="30"/>
          <w:szCs w:val="30"/>
          <w:cs/>
        </w:rPr>
        <w:t>และ</w:t>
      </w:r>
      <w:r w:rsidRPr="00B15AF2">
        <w:rPr>
          <w:rFonts w:asciiTheme="majorBidi" w:eastAsia="Calibri" w:hAnsiTheme="majorBidi" w:cstheme="majorBidi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6BF08AF7" w14:textId="3C6D2BC7" w:rsidR="00853783" w:rsidRDefault="00853783" w:rsidP="0085378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33544D7" w14:textId="77777777" w:rsidR="00B15AF2" w:rsidRPr="00A610EA" w:rsidRDefault="00B15AF2" w:rsidP="0085378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4319C56" w14:textId="76A0E7B1" w:rsidR="00991BF3" w:rsidRDefault="00991BF3" w:rsidP="00853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15E56645" w14:textId="77777777" w:rsidR="0064309A" w:rsidRPr="00A610EA" w:rsidRDefault="0064309A" w:rsidP="00853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5E1B8800" w14:textId="77777777" w:rsidR="00853783" w:rsidRPr="00A610EA" w:rsidRDefault="00853783" w:rsidP="00853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613D4309" w14:textId="77777777" w:rsidR="00853783" w:rsidRPr="00A610EA" w:rsidRDefault="00853783" w:rsidP="00853783">
      <w:pPr>
        <w:tabs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03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A610EA">
        <w:rPr>
          <w:rFonts w:asciiTheme="majorBidi" w:hAnsiTheme="majorBidi" w:cstheme="majorBidi"/>
          <w:sz w:val="30"/>
          <w:szCs w:val="30"/>
          <w:cs/>
        </w:rPr>
        <w:t>(บุญญฤทธิ์ ถนอมเจริญ)</w:t>
      </w:r>
      <w:r w:rsidRPr="00A610EA">
        <w:rPr>
          <w:rFonts w:asciiTheme="majorBidi" w:hAnsiTheme="majorBidi" w:cstheme="majorBidi"/>
          <w:sz w:val="30"/>
          <w:szCs w:val="30"/>
          <w:cs/>
        </w:rPr>
        <w:tab/>
      </w:r>
    </w:p>
    <w:p w14:paraId="0641A4B6" w14:textId="77777777" w:rsidR="00853783" w:rsidRPr="00A610EA" w:rsidRDefault="00853783" w:rsidP="00853783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A610EA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1F5897EF" w14:textId="7E5669EE" w:rsidR="00853783" w:rsidRPr="00A610EA" w:rsidRDefault="00853783" w:rsidP="00853783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A610EA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0C018E" w:rsidRPr="000C018E">
        <w:rPr>
          <w:rFonts w:asciiTheme="majorBidi" w:hAnsiTheme="majorBidi"/>
          <w:sz w:val="30"/>
          <w:szCs w:val="30"/>
        </w:rPr>
        <w:t>7900</w:t>
      </w:r>
    </w:p>
    <w:p w14:paraId="24C9800C" w14:textId="77777777" w:rsidR="00853783" w:rsidRPr="00A610EA" w:rsidRDefault="00853783" w:rsidP="00853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1420621" w14:textId="77777777" w:rsidR="00853783" w:rsidRPr="00A610EA" w:rsidRDefault="00853783" w:rsidP="00853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A610E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CF1FB8D" w14:textId="77777777" w:rsidR="00853783" w:rsidRPr="00A610EA" w:rsidRDefault="00853783" w:rsidP="00853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A610EA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00DD91CE" w14:textId="77777777" w:rsidR="008633ED" w:rsidRDefault="000C018E" w:rsidP="00782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Theme="majorBidi" w:hAnsiTheme="majorBidi"/>
          <w:sz w:val="30"/>
          <w:szCs w:val="30"/>
        </w:rPr>
      </w:pPr>
      <w:r w:rsidRPr="000C018E">
        <w:rPr>
          <w:rFonts w:asciiTheme="majorBidi" w:hAnsiTheme="majorBidi"/>
          <w:sz w:val="30"/>
          <w:szCs w:val="30"/>
        </w:rPr>
        <w:t>21</w:t>
      </w:r>
      <w:r w:rsidR="00CE404E" w:rsidRPr="0042699F">
        <w:rPr>
          <w:rFonts w:asciiTheme="majorBidi" w:hAnsiTheme="majorBidi" w:cstheme="majorBidi"/>
          <w:sz w:val="30"/>
          <w:szCs w:val="30"/>
        </w:rPr>
        <w:t xml:space="preserve"> </w:t>
      </w:r>
      <w:r w:rsidR="00CE404E" w:rsidRPr="0042699F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0C018E">
        <w:rPr>
          <w:rFonts w:asciiTheme="majorBidi" w:hAnsiTheme="majorBidi"/>
          <w:sz w:val="30"/>
          <w:szCs w:val="30"/>
        </w:rPr>
        <w:t>2566</w:t>
      </w:r>
    </w:p>
    <w:p w14:paraId="3D229106" w14:textId="56EDF156" w:rsidR="00C65E0F" w:rsidRPr="0044372A" w:rsidRDefault="00C65E0F" w:rsidP="00443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C65E0F" w:rsidRPr="0044372A" w:rsidSect="006A37E0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A4030" w14:textId="77777777" w:rsidR="0092534D" w:rsidRDefault="0092534D" w:rsidP="004956B4">
      <w:r>
        <w:separator/>
      </w:r>
    </w:p>
  </w:endnote>
  <w:endnote w:type="continuationSeparator" w:id="0">
    <w:p w14:paraId="0BFE986C" w14:textId="77777777" w:rsidR="0092534D" w:rsidRDefault="0092534D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Univers 55">
    <w:altName w:val="Calibri"/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5ADBA" w14:textId="3B3DDB30" w:rsidR="006416A6" w:rsidRDefault="006416A6" w:rsidP="001F5A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 w:rsidR="000C018E" w:rsidRPr="000C018E">
      <w:rPr>
        <w:rStyle w:val="PageNumber"/>
        <w:noProof/>
        <w:szCs w:val="30"/>
      </w:rPr>
      <w:t>1</w:t>
    </w:r>
    <w:r>
      <w:rPr>
        <w:rStyle w:val="PageNumber"/>
      </w:rPr>
      <w:fldChar w:fldCharType="end"/>
    </w:r>
  </w:p>
  <w:p w14:paraId="7266691F" w14:textId="77777777" w:rsidR="006416A6" w:rsidRDefault="006416A6" w:rsidP="006E56B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E1CA2" w14:textId="044C06A6" w:rsidR="006416A6" w:rsidRPr="002A3393" w:rsidRDefault="000C018E" w:rsidP="002A3393">
    <w:pPr>
      <w:pStyle w:val="Footer"/>
      <w:jc w:val="center"/>
      <w:rPr>
        <w:rFonts w:ascii="Angsana New" w:hAnsi="Angsana New"/>
        <w:sz w:val="30"/>
        <w:szCs w:val="30"/>
      </w:rPr>
    </w:pPr>
    <w:r w:rsidRPr="000C018E">
      <w:rPr>
        <w:rFonts w:ascii="Angsana New" w:hAnsi="Angsana New"/>
        <w:sz w:val="30"/>
        <w:szCs w:val="30"/>
      </w:rPr>
      <w:t>2</w:t>
    </w:r>
  </w:p>
  <w:p w14:paraId="33DD5FCC" w14:textId="77777777" w:rsidR="006416A6" w:rsidRDefault="006416A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1789274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28A0158F" w14:textId="68C83E35" w:rsidR="006416A6" w:rsidRPr="005F01E5" w:rsidRDefault="006416A6" w:rsidP="005F01E5">
        <w:pPr>
          <w:pStyle w:val="Footer"/>
          <w:tabs>
            <w:tab w:val="center" w:pos="4802"/>
            <w:tab w:val="left" w:pos="5280"/>
          </w:tabs>
          <w:jc w:val="center"/>
          <w:rPr>
            <w:rFonts w:asciiTheme="majorBidi" w:hAnsiTheme="majorBidi" w:cstheme="majorBidi"/>
            <w:sz w:val="30"/>
            <w:szCs w:val="30"/>
          </w:rPr>
        </w:pPr>
        <w:r w:rsidRPr="005F01E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F01E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F01E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0C018E" w:rsidRPr="000C018E">
          <w:rPr>
            <w:rFonts w:asciiTheme="majorBidi" w:hAnsiTheme="majorBidi"/>
            <w:noProof/>
            <w:sz w:val="30"/>
            <w:szCs w:val="30"/>
          </w:rPr>
          <w:t>3</w:t>
        </w:r>
        <w:r w:rsidRPr="005F01E5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8289F" w14:textId="77777777" w:rsidR="008633ED" w:rsidRDefault="008633ED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677029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623ABCA8" w14:textId="38C33CF8" w:rsidR="006416A6" w:rsidRPr="00922DA7" w:rsidRDefault="006416A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22DA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22DA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0C018E" w:rsidRPr="000C018E">
          <w:rPr>
            <w:rFonts w:asciiTheme="majorBidi" w:hAnsiTheme="majorBidi"/>
            <w:noProof/>
            <w:sz w:val="30"/>
            <w:szCs w:val="30"/>
          </w:rPr>
          <w:t>6</w: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3ABAE" w14:textId="77777777" w:rsidR="0092534D" w:rsidRDefault="0092534D" w:rsidP="004956B4">
      <w:r>
        <w:separator/>
      </w:r>
    </w:p>
  </w:footnote>
  <w:footnote w:type="continuationSeparator" w:id="0">
    <w:p w14:paraId="44CA8901" w14:textId="77777777" w:rsidR="0092534D" w:rsidRDefault="0092534D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B0338" w14:textId="77777777" w:rsidR="008633ED" w:rsidRDefault="008633ED" w:rsidP="00434D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92"/>
        <w:tab w:val="left" w:pos="1584"/>
        <w:tab w:val="left" w:pos="2376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76CCE203" w14:textId="77777777" w:rsidR="008633ED" w:rsidRDefault="008633ED" w:rsidP="00434D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92"/>
        <w:tab w:val="left" w:pos="1584"/>
        <w:tab w:val="left" w:pos="2376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1315525E" w14:textId="77777777" w:rsidR="008633ED" w:rsidRDefault="008633ED" w:rsidP="00434D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92"/>
        <w:tab w:val="left" w:pos="1584"/>
        <w:tab w:val="left" w:pos="2376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4E991E3E" w14:textId="2D077B63" w:rsidR="006416A6" w:rsidRDefault="006416A6" w:rsidP="00434D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92"/>
        <w:tab w:val="left" w:pos="1584"/>
        <w:tab w:val="left" w:pos="2376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9494696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2E762D8"/>
    <w:multiLevelType w:val="multilevel"/>
    <w:tmpl w:val="1D30202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6137A6A"/>
    <w:multiLevelType w:val="hybridMultilevel"/>
    <w:tmpl w:val="0F5C9F2C"/>
    <w:lvl w:ilvl="0" w:tplc="9E14F22C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88C3062"/>
    <w:multiLevelType w:val="hybridMultilevel"/>
    <w:tmpl w:val="F628E1B0"/>
    <w:lvl w:ilvl="0" w:tplc="9E76804C">
      <w:start w:val="1"/>
      <w:numFmt w:val="thaiLetters"/>
      <w:pStyle w:val="Heading3"/>
      <w:lvlText w:val="(%1)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BD30998"/>
    <w:multiLevelType w:val="multilevel"/>
    <w:tmpl w:val="2A1610AC"/>
    <w:lvl w:ilvl="0">
      <w:start w:val="1"/>
      <w:numFmt w:val="decimal"/>
      <w:pStyle w:val="Heading2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30A5009"/>
    <w:multiLevelType w:val="multilevel"/>
    <w:tmpl w:val="E1E8FF9A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i/>
        <w:iCs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C146537"/>
    <w:multiLevelType w:val="multilevel"/>
    <w:tmpl w:val="8F52AD8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2" w15:restartNumberingAfterBreak="0">
    <w:nsid w:val="652A4396"/>
    <w:multiLevelType w:val="multilevel"/>
    <w:tmpl w:val="B066B3E6"/>
    <w:lvl w:ilvl="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>
      <w:start w:val="1"/>
      <w:numFmt w:val="thaiLetters"/>
      <w:lvlText w:val="(%2)"/>
      <w:lvlJc w:val="left"/>
      <w:pPr>
        <w:ind w:left="19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5" w15:restartNumberingAfterBreak="0">
    <w:nsid w:val="76C65C30"/>
    <w:multiLevelType w:val="hybridMultilevel"/>
    <w:tmpl w:val="20304DDE"/>
    <w:lvl w:ilvl="0" w:tplc="9A285A4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9741B9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BCA48FD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55D8BF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A089A8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B6A45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E985F4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16CCE0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EA638E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131900074">
    <w:abstractNumId w:val="6"/>
  </w:num>
  <w:num w:numId="2" w16cid:durableId="148450725">
    <w:abstractNumId w:val="5"/>
  </w:num>
  <w:num w:numId="3" w16cid:durableId="1190141770">
    <w:abstractNumId w:val="9"/>
  </w:num>
  <w:num w:numId="4" w16cid:durableId="616571595">
    <w:abstractNumId w:val="7"/>
  </w:num>
  <w:num w:numId="5" w16cid:durableId="1444031057">
    <w:abstractNumId w:val="8"/>
  </w:num>
  <w:num w:numId="6" w16cid:durableId="1417555428">
    <w:abstractNumId w:val="3"/>
  </w:num>
  <w:num w:numId="7" w16cid:durableId="230846783">
    <w:abstractNumId w:val="2"/>
  </w:num>
  <w:num w:numId="8" w16cid:durableId="1418676029">
    <w:abstractNumId w:val="0"/>
  </w:num>
  <w:num w:numId="9" w16cid:durableId="682315991">
    <w:abstractNumId w:val="1"/>
  </w:num>
  <w:num w:numId="10" w16cid:durableId="1727216732">
    <w:abstractNumId w:val="4"/>
  </w:num>
  <w:num w:numId="11" w16cid:durableId="1958486263">
    <w:abstractNumId w:val="19"/>
  </w:num>
  <w:num w:numId="12" w16cid:durableId="740522109">
    <w:abstractNumId w:val="14"/>
  </w:num>
  <w:num w:numId="13" w16cid:durableId="1343359755">
    <w:abstractNumId w:val="23"/>
  </w:num>
  <w:num w:numId="14" w16cid:durableId="770125348">
    <w:abstractNumId w:val="17"/>
  </w:num>
  <w:num w:numId="15" w16cid:durableId="346323482">
    <w:abstractNumId w:val="20"/>
  </w:num>
  <w:num w:numId="16" w16cid:durableId="1857956897">
    <w:abstractNumId w:val="24"/>
  </w:num>
  <w:num w:numId="17" w16cid:durableId="153763699">
    <w:abstractNumId w:val="25"/>
  </w:num>
  <w:num w:numId="18" w16cid:durableId="456486032">
    <w:abstractNumId w:val="15"/>
  </w:num>
  <w:num w:numId="19" w16cid:durableId="393744354">
    <w:abstractNumId w:val="12"/>
  </w:num>
  <w:num w:numId="20" w16cid:durableId="1506287857">
    <w:abstractNumId w:val="16"/>
  </w:num>
  <w:num w:numId="21" w16cid:durableId="1465080356">
    <w:abstractNumId w:val="26"/>
  </w:num>
  <w:num w:numId="22" w16cid:durableId="2061973263">
    <w:abstractNumId w:val="21"/>
  </w:num>
  <w:num w:numId="23" w16cid:durableId="1513909815">
    <w:abstractNumId w:val="11"/>
  </w:num>
  <w:num w:numId="24" w16cid:durableId="923100870">
    <w:abstractNumId w:val="22"/>
  </w:num>
  <w:num w:numId="25" w16cid:durableId="1025331017">
    <w:abstractNumId w:val="18"/>
  </w:num>
  <w:num w:numId="26" w16cid:durableId="1513761659">
    <w:abstractNumId w:val="16"/>
  </w:num>
  <w:num w:numId="27" w16cid:durableId="816730142">
    <w:abstractNumId w:val="16"/>
  </w:num>
  <w:num w:numId="28" w16cid:durableId="1404185844">
    <w:abstractNumId w:val="16"/>
  </w:num>
  <w:num w:numId="29" w16cid:durableId="1337658046">
    <w:abstractNumId w:val="16"/>
  </w:num>
  <w:num w:numId="30" w16cid:durableId="192691072">
    <w:abstractNumId w:val="16"/>
  </w:num>
  <w:num w:numId="31" w16cid:durableId="1488671405">
    <w:abstractNumId w:val="5"/>
  </w:num>
  <w:num w:numId="32" w16cid:durableId="283734078">
    <w:abstractNumId w:val="13"/>
  </w:num>
  <w:num w:numId="33" w16cid:durableId="1309281814">
    <w:abstractNumId w:val="10"/>
  </w:num>
  <w:num w:numId="34" w16cid:durableId="2042323054">
    <w:abstractNumId w:val="5"/>
  </w:num>
  <w:num w:numId="35" w16cid:durableId="137305103">
    <w:abstractNumId w:val="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9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11A8"/>
    <w:rsid w:val="00001857"/>
    <w:rsid w:val="000019C7"/>
    <w:rsid w:val="00002354"/>
    <w:rsid w:val="000035D9"/>
    <w:rsid w:val="000036B5"/>
    <w:rsid w:val="00004766"/>
    <w:rsid w:val="00004F9D"/>
    <w:rsid w:val="0000511D"/>
    <w:rsid w:val="00005142"/>
    <w:rsid w:val="0000568B"/>
    <w:rsid w:val="00005D1E"/>
    <w:rsid w:val="00006AEA"/>
    <w:rsid w:val="00006FE4"/>
    <w:rsid w:val="00007339"/>
    <w:rsid w:val="000079C9"/>
    <w:rsid w:val="00007CD8"/>
    <w:rsid w:val="00010112"/>
    <w:rsid w:val="000102C2"/>
    <w:rsid w:val="000103DE"/>
    <w:rsid w:val="00011D4E"/>
    <w:rsid w:val="00011F0E"/>
    <w:rsid w:val="00012A97"/>
    <w:rsid w:val="0001397F"/>
    <w:rsid w:val="00013AEB"/>
    <w:rsid w:val="00013CDA"/>
    <w:rsid w:val="0001412A"/>
    <w:rsid w:val="00014731"/>
    <w:rsid w:val="0001497E"/>
    <w:rsid w:val="00015054"/>
    <w:rsid w:val="00015507"/>
    <w:rsid w:val="000157EC"/>
    <w:rsid w:val="00015AEB"/>
    <w:rsid w:val="00015D7E"/>
    <w:rsid w:val="000163B9"/>
    <w:rsid w:val="0001663D"/>
    <w:rsid w:val="0001669A"/>
    <w:rsid w:val="00016F44"/>
    <w:rsid w:val="000170C3"/>
    <w:rsid w:val="0001738F"/>
    <w:rsid w:val="00020255"/>
    <w:rsid w:val="00021759"/>
    <w:rsid w:val="0002184C"/>
    <w:rsid w:val="00021AAB"/>
    <w:rsid w:val="0002239F"/>
    <w:rsid w:val="0002264D"/>
    <w:rsid w:val="000226D4"/>
    <w:rsid w:val="000229CB"/>
    <w:rsid w:val="00023DA4"/>
    <w:rsid w:val="00023E11"/>
    <w:rsid w:val="0002407F"/>
    <w:rsid w:val="0002461E"/>
    <w:rsid w:val="00024AF0"/>
    <w:rsid w:val="00024B16"/>
    <w:rsid w:val="00024DB2"/>
    <w:rsid w:val="00024F6C"/>
    <w:rsid w:val="000250DE"/>
    <w:rsid w:val="000254AA"/>
    <w:rsid w:val="000259DD"/>
    <w:rsid w:val="000260E9"/>
    <w:rsid w:val="000265F5"/>
    <w:rsid w:val="00026B7F"/>
    <w:rsid w:val="000302A3"/>
    <w:rsid w:val="000314D7"/>
    <w:rsid w:val="0003209B"/>
    <w:rsid w:val="00032A7C"/>
    <w:rsid w:val="00032F3B"/>
    <w:rsid w:val="00032F87"/>
    <w:rsid w:val="000338BC"/>
    <w:rsid w:val="000339B8"/>
    <w:rsid w:val="00033E24"/>
    <w:rsid w:val="00033FFE"/>
    <w:rsid w:val="00034185"/>
    <w:rsid w:val="000346D2"/>
    <w:rsid w:val="000347EA"/>
    <w:rsid w:val="00034A33"/>
    <w:rsid w:val="00034E66"/>
    <w:rsid w:val="0003518D"/>
    <w:rsid w:val="00035AA5"/>
    <w:rsid w:val="00036644"/>
    <w:rsid w:val="00036BBA"/>
    <w:rsid w:val="00036E0D"/>
    <w:rsid w:val="000371C1"/>
    <w:rsid w:val="00037288"/>
    <w:rsid w:val="000374C8"/>
    <w:rsid w:val="00037659"/>
    <w:rsid w:val="00037B04"/>
    <w:rsid w:val="00037CA8"/>
    <w:rsid w:val="00037FB8"/>
    <w:rsid w:val="0004113B"/>
    <w:rsid w:val="0004157C"/>
    <w:rsid w:val="00042516"/>
    <w:rsid w:val="00042E76"/>
    <w:rsid w:val="00043520"/>
    <w:rsid w:val="000441CB"/>
    <w:rsid w:val="000442E1"/>
    <w:rsid w:val="000444A2"/>
    <w:rsid w:val="0004495D"/>
    <w:rsid w:val="00045E99"/>
    <w:rsid w:val="00047C68"/>
    <w:rsid w:val="00047D1B"/>
    <w:rsid w:val="000501FA"/>
    <w:rsid w:val="0005080B"/>
    <w:rsid w:val="00050C1A"/>
    <w:rsid w:val="00050DC3"/>
    <w:rsid w:val="00051665"/>
    <w:rsid w:val="000517DA"/>
    <w:rsid w:val="00051C83"/>
    <w:rsid w:val="00052358"/>
    <w:rsid w:val="0005238A"/>
    <w:rsid w:val="000529C0"/>
    <w:rsid w:val="00052B46"/>
    <w:rsid w:val="00052B4D"/>
    <w:rsid w:val="00052C07"/>
    <w:rsid w:val="00053076"/>
    <w:rsid w:val="00053885"/>
    <w:rsid w:val="00053D5D"/>
    <w:rsid w:val="0005498A"/>
    <w:rsid w:val="0005517C"/>
    <w:rsid w:val="00055960"/>
    <w:rsid w:val="00055ABE"/>
    <w:rsid w:val="00055D63"/>
    <w:rsid w:val="00056A32"/>
    <w:rsid w:val="0005724D"/>
    <w:rsid w:val="000574A8"/>
    <w:rsid w:val="000574DA"/>
    <w:rsid w:val="00057765"/>
    <w:rsid w:val="00057952"/>
    <w:rsid w:val="00057F85"/>
    <w:rsid w:val="000606BA"/>
    <w:rsid w:val="00060808"/>
    <w:rsid w:val="00060CC4"/>
    <w:rsid w:val="000614BA"/>
    <w:rsid w:val="00061F33"/>
    <w:rsid w:val="00061FB6"/>
    <w:rsid w:val="00062089"/>
    <w:rsid w:val="000622B0"/>
    <w:rsid w:val="000646A7"/>
    <w:rsid w:val="00064A91"/>
    <w:rsid w:val="000652AB"/>
    <w:rsid w:val="000656E1"/>
    <w:rsid w:val="00065947"/>
    <w:rsid w:val="00065C80"/>
    <w:rsid w:val="00066494"/>
    <w:rsid w:val="000667AC"/>
    <w:rsid w:val="00067D22"/>
    <w:rsid w:val="00070444"/>
    <w:rsid w:val="000705BC"/>
    <w:rsid w:val="000708B2"/>
    <w:rsid w:val="00070B6A"/>
    <w:rsid w:val="00070EA0"/>
    <w:rsid w:val="00071746"/>
    <w:rsid w:val="0007195D"/>
    <w:rsid w:val="00071F7E"/>
    <w:rsid w:val="00072B4C"/>
    <w:rsid w:val="00072D76"/>
    <w:rsid w:val="00072EE8"/>
    <w:rsid w:val="000730CF"/>
    <w:rsid w:val="0007428E"/>
    <w:rsid w:val="000744FA"/>
    <w:rsid w:val="00075017"/>
    <w:rsid w:val="0007508F"/>
    <w:rsid w:val="0007509B"/>
    <w:rsid w:val="000751B4"/>
    <w:rsid w:val="000754D3"/>
    <w:rsid w:val="000754E2"/>
    <w:rsid w:val="00075730"/>
    <w:rsid w:val="00075835"/>
    <w:rsid w:val="0007685F"/>
    <w:rsid w:val="00076874"/>
    <w:rsid w:val="00077404"/>
    <w:rsid w:val="00077526"/>
    <w:rsid w:val="000775F1"/>
    <w:rsid w:val="00077D3C"/>
    <w:rsid w:val="0008009C"/>
    <w:rsid w:val="000800C2"/>
    <w:rsid w:val="000803D5"/>
    <w:rsid w:val="00080402"/>
    <w:rsid w:val="00080E84"/>
    <w:rsid w:val="00082161"/>
    <w:rsid w:val="000822B7"/>
    <w:rsid w:val="000822FB"/>
    <w:rsid w:val="00082BB0"/>
    <w:rsid w:val="00082F02"/>
    <w:rsid w:val="000834D1"/>
    <w:rsid w:val="00083554"/>
    <w:rsid w:val="0008356D"/>
    <w:rsid w:val="00083D09"/>
    <w:rsid w:val="00084228"/>
    <w:rsid w:val="000844BB"/>
    <w:rsid w:val="000844F9"/>
    <w:rsid w:val="000848FB"/>
    <w:rsid w:val="00084D20"/>
    <w:rsid w:val="00085479"/>
    <w:rsid w:val="000855FE"/>
    <w:rsid w:val="00085CC3"/>
    <w:rsid w:val="00085DF1"/>
    <w:rsid w:val="000868B0"/>
    <w:rsid w:val="00086931"/>
    <w:rsid w:val="00086A38"/>
    <w:rsid w:val="00086B6C"/>
    <w:rsid w:val="00087C9A"/>
    <w:rsid w:val="00087D88"/>
    <w:rsid w:val="00090D45"/>
    <w:rsid w:val="0009207A"/>
    <w:rsid w:val="000921C9"/>
    <w:rsid w:val="0009298B"/>
    <w:rsid w:val="00092BFA"/>
    <w:rsid w:val="000938A2"/>
    <w:rsid w:val="00093B31"/>
    <w:rsid w:val="00094F0F"/>
    <w:rsid w:val="0009599E"/>
    <w:rsid w:val="00095EED"/>
    <w:rsid w:val="00096205"/>
    <w:rsid w:val="0009669B"/>
    <w:rsid w:val="00096AAA"/>
    <w:rsid w:val="0009756E"/>
    <w:rsid w:val="00097844"/>
    <w:rsid w:val="00097AD6"/>
    <w:rsid w:val="000A00CC"/>
    <w:rsid w:val="000A019D"/>
    <w:rsid w:val="000A05E4"/>
    <w:rsid w:val="000A0A14"/>
    <w:rsid w:val="000A0ADC"/>
    <w:rsid w:val="000A0B4C"/>
    <w:rsid w:val="000A16C8"/>
    <w:rsid w:val="000A1984"/>
    <w:rsid w:val="000A1B19"/>
    <w:rsid w:val="000A22E6"/>
    <w:rsid w:val="000A2640"/>
    <w:rsid w:val="000A332E"/>
    <w:rsid w:val="000A34B2"/>
    <w:rsid w:val="000A4EDC"/>
    <w:rsid w:val="000A50EA"/>
    <w:rsid w:val="000A53F1"/>
    <w:rsid w:val="000A5B9A"/>
    <w:rsid w:val="000A69AC"/>
    <w:rsid w:val="000A6C35"/>
    <w:rsid w:val="000A6D82"/>
    <w:rsid w:val="000A701C"/>
    <w:rsid w:val="000A71F3"/>
    <w:rsid w:val="000A77AF"/>
    <w:rsid w:val="000B0471"/>
    <w:rsid w:val="000B0AC4"/>
    <w:rsid w:val="000B0E74"/>
    <w:rsid w:val="000B1318"/>
    <w:rsid w:val="000B1B44"/>
    <w:rsid w:val="000B1C5C"/>
    <w:rsid w:val="000B314D"/>
    <w:rsid w:val="000B34CD"/>
    <w:rsid w:val="000B36AE"/>
    <w:rsid w:val="000B3D7B"/>
    <w:rsid w:val="000B494A"/>
    <w:rsid w:val="000B4BFA"/>
    <w:rsid w:val="000B51B2"/>
    <w:rsid w:val="000B54E1"/>
    <w:rsid w:val="000B760B"/>
    <w:rsid w:val="000B78AD"/>
    <w:rsid w:val="000B7A4C"/>
    <w:rsid w:val="000B7A60"/>
    <w:rsid w:val="000B7F64"/>
    <w:rsid w:val="000C018E"/>
    <w:rsid w:val="000C0376"/>
    <w:rsid w:val="000C04FC"/>
    <w:rsid w:val="000C0946"/>
    <w:rsid w:val="000C0A5D"/>
    <w:rsid w:val="000C19BF"/>
    <w:rsid w:val="000C19D6"/>
    <w:rsid w:val="000C2064"/>
    <w:rsid w:val="000C2198"/>
    <w:rsid w:val="000C26EB"/>
    <w:rsid w:val="000C27C0"/>
    <w:rsid w:val="000C282B"/>
    <w:rsid w:val="000C2B81"/>
    <w:rsid w:val="000C3B20"/>
    <w:rsid w:val="000C3B93"/>
    <w:rsid w:val="000C485D"/>
    <w:rsid w:val="000C4A0F"/>
    <w:rsid w:val="000C52C6"/>
    <w:rsid w:val="000C5436"/>
    <w:rsid w:val="000C55A1"/>
    <w:rsid w:val="000C5BDF"/>
    <w:rsid w:val="000C63B0"/>
    <w:rsid w:val="000C659C"/>
    <w:rsid w:val="000C6C3E"/>
    <w:rsid w:val="000C6CAF"/>
    <w:rsid w:val="000C6D34"/>
    <w:rsid w:val="000C6EB5"/>
    <w:rsid w:val="000C7AF4"/>
    <w:rsid w:val="000D10D2"/>
    <w:rsid w:val="000D1685"/>
    <w:rsid w:val="000D19D2"/>
    <w:rsid w:val="000D1AB9"/>
    <w:rsid w:val="000D263E"/>
    <w:rsid w:val="000D32D3"/>
    <w:rsid w:val="000D3338"/>
    <w:rsid w:val="000D3B95"/>
    <w:rsid w:val="000D3C78"/>
    <w:rsid w:val="000D40E1"/>
    <w:rsid w:val="000D41FB"/>
    <w:rsid w:val="000D41FC"/>
    <w:rsid w:val="000D4238"/>
    <w:rsid w:val="000D5B82"/>
    <w:rsid w:val="000D68E4"/>
    <w:rsid w:val="000D6996"/>
    <w:rsid w:val="000D6AA0"/>
    <w:rsid w:val="000D79DC"/>
    <w:rsid w:val="000D7E35"/>
    <w:rsid w:val="000D7F56"/>
    <w:rsid w:val="000D7F70"/>
    <w:rsid w:val="000E01CC"/>
    <w:rsid w:val="000E0393"/>
    <w:rsid w:val="000E0B7C"/>
    <w:rsid w:val="000E2820"/>
    <w:rsid w:val="000E28BB"/>
    <w:rsid w:val="000E2C2C"/>
    <w:rsid w:val="000E3919"/>
    <w:rsid w:val="000E3D13"/>
    <w:rsid w:val="000E3EE3"/>
    <w:rsid w:val="000E469C"/>
    <w:rsid w:val="000E4768"/>
    <w:rsid w:val="000E58AD"/>
    <w:rsid w:val="000E5F92"/>
    <w:rsid w:val="000E6119"/>
    <w:rsid w:val="000E660C"/>
    <w:rsid w:val="000E6C84"/>
    <w:rsid w:val="000E6CEA"/>
    <w:rsid w:val="000E74E0"/>
    <w:rsid w:val="000E780C"/>
    <w:rsid w:val="000E7E13"/>
    <w:rsid w:val="000F0197"/>
    <w:rsid w:val="000F0644"/>
    <w:rsid w:val="000F156B"/>
    <w:rsid w:val="000F21D9"/>
    <w:rsid w:val="000F25D6"/>
    <w:rsid w:val="000F2957"/>
    <w:rsid w:val="000F460E"/>
    <w:rsid w:val="000F4F7D"/>
    <w:rsid w:val="000F5654"/>
    <w:rsid w:val="000F59A0"/>
    <w:rsid w:val="000F5B5A"/>
    <w:rsid w:val="000F6FC8"/>
    <w:rsid w:val="000F717C"/>
    <w:rsid w:val="000F719F"/>
    <w:rsid w:val="000F71CF"/>
    <w:rsid w:val="00100A04"/>
    <w:rsid w:val="00100BFC"/>
    <w:rsid w:val="00101294"/>
    <w:rsid w:val="00101860"/>
    <w:rsid w:val="0010202E"/>
    <w:rsid w:val="0010265A"/>
    <w:rsid w:val="00102DF6"/>
    <w:rsid w:val="00103934"/>
    <w:rsid w:val="001039CA"/>
    <w:rsid w:val="0010471A"/>
    <w:rsid w:val="001054E9"/>
    <w:rsid w:val="00105CB6"/>
    <w:rsid w:val="00106726"/>
    <w:rsid w:val="001075F3"/>
    <w:rsid w:val="001077AA"/>
    <w:rsid w:val="001077C4"/>
    <w:rsid w:val="00107C7E"/>
    <w:rsid w:val="00107D5C"/>
    <w:rsid w:val="00107F71"/>
    <w:rsid w:val="0011002C"/>
    <w:rsid w:val="00110E2B"/>
    <w:rsid w:val="0011352C"/>
    <w:rsid w:val="00114C99"/>
    <w:rsid w:val="00115345"/>
    <w:rsid w:val="00115AF2"/>
    <w:rsid w:val="00116508"/>
    <w:rsid w:val="001167FE"/>
    <w:rsid w:val="001168AA"/>
    <w:rsid w:val="00116ECB"/>
    <w:rsid w:val="001175AD"/>
    <w:rsid w:val="00120302"/>
    <w:rsid w:val="00120843"/>
    <w:rsid w:val="00120EA5"/>
    <w:rsid w:val="00121A25"/>
    <w:rsid w:val="0012270F"/>
    <w:rsid w:val="001232A1"/>
    <w:rsid w:val="0012351B"/>
    <w:rsid w:val="001237F4"/>
    <w:rsid w:val="00123C72"/>
    <w:rsid w:val="0012455D"/>
    <w:rsid w:val="00124623"/>
    <w:rsid w:val="001257C3"/>
    <w:rsid w:val="00125C78"/>
    <w:rsid w:val="00125C86"/>
    <w:rsid w:val="00125E60"/>
    <w:rsid w:val="00125F9A"/>
    <w:rsid w:val="00126215"/>
    <w:rsid w:val="00126C10"/>
    <w:rsid w:val="00127299"/>
    <w:rsid w:val="00130AD0"/>
    <w:rsid w:val="00130E34"/>
    <w:rsid w:val="00131020"/>
    <w:rsid w:val="001312FC"/>
    <w:rsid w:val="0013149A"/>
    <w:rsid w:val="00131B51"/>
    <w:rsid w:val="00132190"/>
    <w:rsid w:val="00132A23"/>
    <w:rsid w:val="001330AB"/>
    <w:rsid w:val="001339A5"/>
    <w:rsid w:val="00134555"/>
    <w:rsid w:val="00135461"/>
    <w:rsid w:val="0013577F"/>
    <w:rsid w:val="00135AE0"/>
    <w:rsid w:val="00136683"/>
    <w:rsid w:val="0013709D"/>
    <w:rsid w:val="0013776A"/>
    <w:rsid w:val="0014032C"/>
    <w:rsid w:val="001409EB"/>
    <w:rsid w:val="00140B2C"/>
    <w:rsid w:val="00140FB7"/>
    <w:rsid w:val="00141EA5"/>
    <w:rsid w:val="001421BF"/>
    <w:rsid w:val="00142550"/>
    <w:rsid w:val="00143735"/>
    <w:rsid w:val="00144287"/>
    <w:rsid w:val="00144704"/>
    <w:rsid w:val="00144BC0"/>
    <w:rsid w:val="001459C9"/>
    <w:rsid w:val="001462F8"/>
    <w:rsid w:val="00146429"/>
    <w:rsid w:val="001472BD"/>
    <w:rsid w:val="001477C9"/>
    <w:rsid w:val="00147A0C"/>
    <w:rsid w:val="00147F33"/>
    <w:rsid w:val="0015018B"/>
    <w:rsid w:val="00150A2B"/>
    <w:rsid w:val="001515C9"/>
    <w:rsid w:val="00151622"/>
    <w:rsid w:val="00151A36"/>
    <w:rsid w:val="001522AE"/>
    <w:rsid w:val="00152B69"/>
    <w:rsid w:val="00152D09"/>
    <w:rsid w:val="00153A34"/>
    <w:rsid w:val="001549B6"/>
    <w:rsid w:val="00155314"/>
    <w:rsid w:val="001561BD"/>
    <w:rsid w:val="0015675B"/>
    <w:rsid w:val="00156FD3"/>
    <w:rsid w:val="001576BD"/>
    <w:rsid w:val="00157A61"/>
    <w:rsid w:val="00157FB4"/>
    <w:rsid w:val="00160634"/>
    <w:rsid w:val="0016063B"/>
    <w:rsid w:val="001606AE"/>
    <w:rsid w:val="00160FCF"/>
    <w:rsid w:val="00161137"/>
    <w:rsid w:val="00161260"/>
    <w:rsid w:val="0016139F"/>
    <w:rsid w:val="00161CB0"/>
    <w:rsid w:val="001620C9"/>
    <w:rsid w:val="001621C6"/>
    <w:rsid w:val="00162B1C"/>
    <w:rsid w:val="00163200"/>
    <w:rsid w:val="00163365"/>
    <w:rsid w:val="001641CF"/>
    <w:rsid w:val="00164B8D"/>
    <w:rsid w:val="00164BB8"/>
    <w:rsid w:val="00164DD2"/>
    <w:rsid w:val="00165B40"/>
    <w:rsid w:val="00165C6B"/>
    <w:rsid w:val="001663B8"/>
    <w:rsid w:val="00166BFF"/>
    <w:rsid w:val="0016711F"/>
    <w:rsid w:val="00167612"/>
    <w:rsid w:val="00167812"/>
    <w:rsid w:val="00167FCA"/>
    <w:rsid w:val="0017000B"/>
    <w:rsid w:val="0017003E"/>
    <w:rsid w:val="00170231"/>
    <w:rsid w:val="001706A6"/>
    <w:rsid w:val="00170BEA"/>
    <w:rsid w:val="00170CCA"/>
    <w:rsid w:val="0017118A"/>
    <w:rsid w:val="00171314"/>
    <w:rsid w:val="00171D05"/>
    <w:rsid w:val="00172656"/>
    <w:rsid w:val="0017353E"/>
    <w:rsid w:val="001736EC"/>
    <w:rsid w:val="00174C19"/>
    <w:rsid w:val="00174F12"/>
    <w:rsid w:val="00175C98"/>
    <w:rsid w:val="001762F1"/>
    <w:rsid w:val="00176ED2"/>
    <w:rsid w:val="001778D1"/>
    <w:rsid w:val="00177DEE"/>
    <w:rsid w:val="0018003E"/>
    <w:rsid w:val="00180315"/>
    <w:rsid w:val="0018073E"/>
    <w:rsid w:val="001808C6"/>
    <w:rsid w:val="00180B2F"/>
    <w:rsid w:val="00180D23"/>
    <w:rsid w:val="0018159A"/>
    <w:rsid w:val="00182643"/>
    <w:rsid w:val="001829C5"/>
    <w:rsid w:val="00182F32"/>
    <w:rsid w:val="00183146"/>
    <w:rsid w:val="001833E7"/>
    <w:rsid w:val="001833FE"/>
    <w:rsid w:val="00184878"/>
    <w:rsid w:val="00184E13"/>
    <w:rsid w:val="00185014"/>
    <w:rsid w:val="001853F3"/>
    <w:rsid w:val="00185C49"/>
    <w:rsid w:val="001861BF"/>
    <w:rsid w:val="001869D7"/>
    <w:rsid w:val="00187EF3"/>
    <w:rsid w:val="00190731"/>
    <w:rsid w:val="00190BF3"/>
    <w:rsid w:val="00190F26"/>
    <w:rsid w:val="00191218"/>
    <w:rsid w:val="001915C6"/>
    <w:rsid w:val="0019168F"/>
    <w:rsid w:val="001918A6"/>
    <w:rsid w:val="00191B63"/>
    <w:rsid w:val="00192018"/>
    <w:rsid w:val="0019226A"/>
    <w:rsid w:val="001927EE"/>
    <w:rsid w:val="001929B0"/>
    <w:rsid w:val="00192B86"/>
    <w:rsid w:val="00192D25"/>
    <w:rsid w:val="00192E77"/>
    <w:rsid w:val="00192F51"/>
    <w:rsid w:val="00193708"/>
    <w:rsid w:val="00193C3A"/>
    <w:rsid w:val="00193F5D"/>
    <w:rsid w:val="001946B1"/>
    <w:rsid w:val="00194901"/>
    <w:rsid w:val="00194BD3"/>
    <w:rsid w:val="00194D84"/>
    <w:rsid w:val="00195282"/>
    <w:rsid w:val="00195930"/>
    <w:rsid w:val="001959CA"/>
    <w:rsid w:val="001968D2"/>
    <w:rsid w:val="00196E01"/>
    <w:rsid w:val="00197444"/>
    <w:rsid w:val="00197EC9"/>
    <w:rsid w:val="001A0AE4"/>
    <w:rsid w:val="001A10AC"/>
    <w:rsid w:val="001A1ADB"/>
    <w:rsid w:val="001A2363"/>
    <w:rsid w:val="001A28EB"/>
    <w:rsid w:val="001A3988"/>
    <w:rsid w:val="001A470A"/>
    <w:rsid w:val="001A4AF9"/>
    <w:rsid w:val="001A4E85"/>
    <w:rsid w:val="001A5113"/>
    <w:rsid w:val="001A57E3"/>
    <w:rsid w:val="001A58A8"/>
    <w:rsid w:val="001A593B"/>
    <w:rsid w:val="001A5B3F"/>
    <w:rsid w:val="001A7801"/>
    <w:rsid w:val="001B0271"/>
    <w:rsid w:val="001B03D7"/>
    <w:rsid w:val="001B10FE"/>
    <w:rsid w:val="001B1C98"/>
    <w:rsid w:val="001B1E7B"/>
    <w:rsid w:val="001B2C72"/>
    <w:rsid w:val="001B2EAA"/>
    <w:rsid w:val="001B32CB"/>
    <w:rsid w:val="001B330F"/>
    <w:rsid w:val="001B364C"/>
    <w:rsid w:val="001B3BF3"/>
    <w:rsid w:val="001B4EAC"/>
    <w:rsid w:val="001B586B"/>
    <w:rsid w:val="001B58BD"/>
    <w:rsid w:val="001B593C"/>
    <w:rsid w:val="001B6335"/>
    <w:rsid w:val="001B651A"/>
    <w:rsid w:val="001B7A1A"/>
    <w:rsid w:val="001C0116"/>
    <w:rsid w:val="001C0711"/>
    <w:rsid w:val="001C07EB"/>
    <w:rsid w:val="001C16DA"/>
    <w:rsid w:val="001C1ADE"/>
    <w:rsid w:val="001C1D16"/>
    <w:rsid w:val="001C1EC0"/>
    <w:rsid w:val="001C20A1"/>
    <w:rsid w:val="001C2217"/>
    <w:rsid w:val="001C247B"/>
    <w:rsid w:val="001C29DC"/>
    <w:rsid w:val="001C2AF1"/>
    <w:rsid w:val="001C2B0F"/>
    <w:rsid w:val="001C2C82"/>
    <w:rsid w:val="001C34D2"/>
    <w:rsid w:val="001C36FC"/>
    <w:rsid w:val="001C4512"/>
    <w:rsid w:val="001C4ABF"/>
    <w:rsid w:val="001C4CB6"/>
    <w:rsid w:val="001C5015"/>
    <w:rsid w:val="001C5043"/>
    <w:rsid w:val="001C55C6"/>
    <w:rsid w:val="001C57CD"/>
    <w:rsid w:val="001C6A2D"/>
    <w:rsid w:val="001C6E3F"/>
    <w:rsid w:val="001C6F00"/>
    <w:rsid w:val="001C7140"/>
    <w:rsid w:val="001C7291"/>
    <w:rsid w:val="001C72A0"/>
    <w:rsid w:val="001D00C2"/>
    <w:rsid w:val="001D0406"/>
    <w:rsid w:val="001D0CE5"/>
    <w:rsid w:val="001D1027"/>
    <w:rsid w:val="001D1214"/>
    <w:rsid w:val="001D13A6"/>
    <w:rsid w:val="001D27F6"/>
    <w:rsid w:val="001D38A2"/>
    <w:rsid w:val="001D392C"/>
    <w:rsid w:val="001D4216"/>
    <w:rsid w:val="001D4459"/>
    <w:rsid w:val="001D5000"/>
    <w:rsid w:val="001D558F"/>
    <w:rsid w:val="001D59E8"/>
    <w:rsid w:val="001D5B90"/>
    <w:rsid w:val="001D5DF0"/>
    <w:rsid w:val="001D6315"/>
    <w:rsid w:val="001D6434"/>
    <w:rsid w:val="001D6603"/>
    <w:rsid w:val="001D66FB"/>
    <w:rsid w:val="001D6BEE"/>
    <w:rsid w:val="001D7310"/>
    <w:rsid w:val="001D7728"/>
    <w:rsid w:val="001E04F0"/>
    <w:rsid w:val="001E078F"/>
    <w:rsid w:val="001E0DBD"/>
    <w:rsid w:val="001E1084"/>
    <w:rsid w:val="001E10E3"/>
    <w:rsid w:val="001E1C75"/>
    <w:rsid w:val="001E1D15"/>
    <w:rsid w:val="001E22CA"/>
    <w:rsid w:val="001E234B"/>
    <w:rsid w:val="001E24E4"/>
    <w:rsid w:val="001E29B0"/>
    <w:rsid w:val="001E2B5B"/>
    <w:rsid w:val="001E2EB2"/>
    <w:rsid w:val="001E3061"/>
    <w:rsid w:val="001E33D9"/>
    <w:rsid w:val="001E3F13"/>
    <w:rsid w:val="001E68B7"/>
    <w:rsid w:val="001E77BB"/>
    <w:rsid w:val="001E789C"/>
    <w:rsid w:val="001E7E5E"/>
    <w:rsid w:val="001F0AFA"/>
    <w:rsid w:val="001F0C2E"/>
    <w:rsid w:val="001F18A7"/>
    <w:rsid w:val="001F18F5"/>
    <w:rsid w:val="001F1AE3"/>
    <w:rsid w:val="001F1D4C"/>
    <w:rsid w:val="001F25A1"/>
    <w:rsid w:val="001F2648"/>
    <w:rsid w:val="001F27A2"/>
    <w:rsid w:val="001F2F51"/>
    <w:rsid w:val="001F3196"/>
    <w:rsid w:val="001F38C2"/>
    <w:rsid w:val="001F557E"/>
    <w:rsid w:val="001F5A88"/>
    <w:rsid w:val="001F5C62"/>
    <w:rsid w:val="001F5CA6"/>
    <w:rsid w:val="001F6880"/>
    <w:rsid w:val="001F68B1"/>
    <w:rsid w:val="001F6E86"/>
    <w:rsid w:val="001F74F5"/>
    <w:rsid w:val="001F751D"/>
    <w:rsid w:val="001F7D51"/>
    <w:rsid w:val="002000C2"/>
    <w:rsid w:val="00200695"/>
    <w:rsid w:val="002006A9"/>
    <w:rsid w:val="00200870"/>
    <w:rsid w:val="00200E3E"/>
    <w:rsid w:val="002013BC"/>
    <w:rsid w:val="002014FE"/>
    <w:rsid w:val="0020178D"/>
    <w:rsid w:val="002019E5"/>
    <w:rsid w:val="0020241E"/>
    <w:rsid w:val="00203384"/>
    <w:rsid w:val="00203470"/>
    <w:rsid w:val="0020435D"/>
    <w:rsid w:val="00204B6D"/>
    <w:rsid w:val="00204B8E"/>
    <w:rsid w:val="00204D9D"/>
    <w:rsid w:val="00205348"/>
    <w:rsid w:val="002054D4"/>
    <w:rsid w:val="002055C1"/>
    <w:rsid w:val="002064F3"/>
    <w:rsid w:val="00207BFB"/>
    <w:rsid w:val="0021000E"/>
    <w:rsid w:val="002100D4"/>
    <w:rsid w:val="00210192"/>
    <w:rsid w:val="0021019A"/>
    <w:rsid w:val="0021056F"/>
    <w:rsid w:val="00210573"/>
    <w:rsid w:val="002109BC"/>
    <w:rsid w:val="00211981"/>
    <w:rsid w:val="00211A97"/>
    <w:rsid w:val="00211B0F"/>
    <w:rsid w:val="00211ECA"/>
    <w:rsid w:val="0021249A"/>
    <w:rsid w:val="00213BF4"/>
    <w:rsid w:val="00214222"/>
    <w:rsid w:val="0021438E"/>
    <w:rsid w:val="00214700"/>
    <w:rsid w:val="00214A6B"/>
    <w:rsid w:val="0021587F"/>
    <w:rsid w:val="00215B8D"/>
    <w:rsid w:val="0021658E"/>
    <w:rsid w:val="0021686A"/>
    <w:rsid w:val="00216A4C"/>
    <w:rsid w:val="002172C7"/>
    <w:rsid w:val="002178F9"/>
    <w:rsid w:val="00217A89"/>
    <w:rsid w:val="00217E22"/>
    <w:rsid w:val="00220347"/>
    <w:rsid w:val="00220E32"/>
    <w:rsid w:val="00220FE0"/>
    <w:rsid w:val="002211C5"/>
    <w:rsid w:val="00221929"/>
    <w:rsid w:val="002223AF"/>
    <w:rsid w:val="0022271C"/>
    <w:rsid w:val="00222B19"/>
    <w:rsid w:val="00222EFB"/>
    <w:rsid w:val="0022512B"/>
    <w:rsid w:val="002255A6"/>
    <w:rsid w:val="00225865"/>
    <w:rsid w:val="002258CD"/>
    <w:rsid w:val="00225C9C"/>
    <w:rsid w:val="002263E6"/>
    <w:rsid w:val="00226436"/>
    <w:rsid w:val="00226B54"/>
    <w:rsid w:val="002272EE"/>
    <w:rsid w:val="0022789D"/>
    <w:rsid w:val="002278B2"/>
    <w:rsid w:val="00230080"/>
    <w:rsid w:val="0023110B"/>
    <w:rsid w:val="0023114E"/>
    <w:rsid w:val="00231242"/>
    <w:rsid w:val="00231459"/>
    <w:rsid w:val="002315F4"/>
    <w:rsid w:val="00231AA1"/>
    <w:rsid w:val="00233402"/>
    <w:rsid w:val="002334F9"/>
    <w:rsid w:val="0023350A"/>
    <w:rsid w:val="00233D34"/>
    <w:rsid w:val="002341AB"/>
    <w:rsid w:val="00234567"/>
    <w:rsid w:val="00234B73"/>
    <w:rsid w:val="00235A63"/>
    <w:rsid w:val="00235A97"/>
    <w:rsid w:val="00235BDD"/>
    <w:rsid w:val="00236473"/>
    <w:rsid w:val="00236B55"/>
    <w:rsid w:val="00237758"/>
    <w:rsid w:val="002401B0"/>
    <w:rsid w:val="00240217"/>
    <w:rsid w:val="002403E8"/>
    <w:rsid w:val="00240402"/>
    <w:rsid w:val="00241662"/>
    <w:rsid w:val="00241682"/>
    <w:rsid w:val="002417F3"/>
    <w:rsid w:val="00241AF8"/>
    <w:rsid w:val="00242FA2"/>
    <w:rsid w:val="002435BA"/>
    <w:rsid w:val="00243C40"/>
    <w:rsid w:val="00243EBF"/>
    <w:rsid w:val="0024411E"/>
    <w:rsid w:val="002441D2"/>
    <w:rsid w:val="00244C57"/>
    <w:rsid w:val="00244C95"/>
    <w:rsid w:val="0024554A"/>
    <w:rsid w:val="0024624C"/>
    <w:rsid w:val="00246255"/>
    <w:rsid w:val="0024693E"/>
    <w:rsid w:val="0024698C"/>
    <w:rsid w:val="00246BAC"/>
    <w:rsid w:val="00247140"/>
    <w:rsid w:val="002479BF"/>
    <w:rsid w:val="00247EC9"/>
    <w:rsid w:val="00250852"/>
    <w:rsid w:val="00250A93"/>
    <w:rsid w:val="0025133F"/>
    <w:rsid w:val="002513F8"/>
    <w:rsid w:val="00251C60"/>
    <w:rsid w:val="002520CD"/>
    <w:rsid w:val="00252626"/>
    <w:rsid w:val="00252793"/>
    <w:rsid w:val="00252AAF"/>
    <w:rsid w:val="002533DB"/>
    <w:rsid w:val="00254C63"/>
    <w:rsid w:val="00254FEE"/>
    <w:rsid w:val="002550EF"/>
    <w:rsid w:val="002560A2"/>
    <w:rsid w:val="00256B89"/>
    <w:rsid w:val="00256C49"/>
    <w:rsid w:val="00256E93"/>
    <w:rsid w:val="00257E2F"/>
    <w:rsid w:val="00257F1A"/>
    <w:rsid w:val="0026064A"/>
    <w:rsid w:val="00260B79"/>
    <w:rsid w:val="00261D03"/>
    <w:rsid w:val="00261F1B"/>
    <w:rsid w:val="00262139"/>
    <w:rsid w:val="002631A0"/>
    <w:rsid w:val="0026365B"/>
    <w:rsid w:val="00263D16"/>
    <w:rsid w:val="00263FA4"/>
    <w:rsid w:val="002654AA"/>
    <w:rsid w:val="0026582F"/>
    <w:rsid w:val="00265993"/>
    <w:rsid w:val="00265A63"/>
    <w:rsid w:val="00265AEA"/>
    <w:rsid w:val="002669DC"/>
    <w:rsid w:val="00266BA6"/>
    <w:rsid w:val="002674B5"/>
    <w:rsid w:val="00270C87"/>
    <w:rsid w:val="00270CFF"/>
    <w:rsid w:val="0027163A"/>
    <w:rsid w:val="00271F48"/>
    <w:rsid w:val="0027224E"/>
    <w:rsid w:val="002724A9"/>
    <w:rsid w:val="00273067"/>
    <w:rsid w:val="00273184"/>
    <w:rsid w:val="0027387D"/>
    <w:rsid w:val="00273948"/>
    <w:rsid w:val="00273FE3"/>
    <w:rsid w:val="002740E8"/>
    <w:rsid w:val="0027432A"/>
    <w:rsid w:val="00275011"/>
    <w:rsid w:val="00275509"/>
    <w:rsid w:val="00275F65"/>
    <w:rsid w:val="0027688D"/>
    <w:rsid w:val="00277A2C"/>
    <w:rsid w:val="0028005C"/>
    <w:rsid w:val="00280E61"/>
    <w:rsid w:val="00280FB2"/>
    <w:rsid w:val="002824C2"/>
    <w:rsid w:val="0028367A"/>
    <w:rsid w:val="002841FB"/>
    <w:rsid w:val="00284543"/>
    <w:rsid w:val="002850DA"/>
    <w:rsid w:val="00285618"/>
    <w:rsid w:val="002857D8"/>
    <w:rsid w:val="00285DE1"/>
    <w:rsid w:val="0028633E"/>
    <w:rsid w:val="00287A41"/>
    <w:rsid w:val="00287F92"/>
    <w:rsid w:val="0029016E"/>
    <w:rsid w:val="00290639"/>
    <w:rsid w:val="00290E05"/>
    <w:rsid w:val="002914F5"/>
    <w:rsid w:val="00291A59"/>
    <w:rsid w:val="00291AA8"/>
    <w:rsid w:val="00291FAC"/>
    <w:rsid w:val="00292225"/>
    <w:rsid w:val="0029355F"/>
    <w:rsid w:val="00293C74"/>
    <w:rsid w:val="002945F2"/>
    <w:rsid w:val="00294BB1"/>
    <w:rsid w:val="0029548D"/>
    <w:rsid w:val="00295593"/>
    <w:rsid w:val="0029584A"/>
    <w:rsid w:val="002959A6"/>
    <w:rsid w:val="002959FD"/>
    <w:rsid w:val="00296515"/>
    <w:rsid w:val="00297599"/>
    <w:rsid w:val="002976EE"/>
    <w:rsid w:val="00297AA8"/>
    <w:rsid w:val="00297D2C"/>
    <w:rsid w:val="002A1931"/>
    <w:rsid w:val="002A213D"/>
    <w:rsid w:val="002A29FA"/>
    <w:rsid w:val="002A3393"/>
    <w:rsid w:val="002A4903"/>
    <w:rsid w:val="002A535A"/>
    <w:rsid w:val="002A548A"/>
    <w:rsid w:val="002A58B0"/>
    <w:rsid w:val="002A5D49"/>
    <w:rsid w:val="002A5F80"/>
    <w:rsid w:val="002A71E8"/>
    <w:rsid w:val="002A72EF"/>
    <w:rsid w:val="002A78E6"/>
    <w:rsid w:val="002A78F7"/>
    <w:rsid w:val="002B0A3F"/>
    <w:rsid w:val="002B0BAD"/>
    <w:rsid w:val="002B100C"/>
    <w:rsid w:val="002B1349"/>
    <w:rsid w:val="002B156B"/>
    <w:rsid w:val="002B1741"/>
    <w:rsid w:val="002B1F9B"/>
    <w:rsid w:val="002B227E"/>
    <w:rsid w:val="002B2A66"/>
    <w:rsid w:val="002B3A83"/>
    <w:rsid w:val="002B3A94"/>
    <w:rsid w:val="002B3AE1"/>
    <w:rsid w:val="002B3D30"/>
    <w:rsid w:val="002B4678"/>
    <w:rsid w:val="002B46F1"/>
    <w:rsid w:val="002B4C00"/>
    <w:rsid w:val="002B4DC2"/>
    <w:rsid w:val="002B5647"/>
    <w:rsid w:val="002B5796"/>
    <w:rsid w:val="002B5CB8"/>
    <w:rsid w:val="002B6ACD"/>
    <w:rsid w:val="002B73E1"/>
    <w:rsid w:val="002B759A"/>
    <w:rsid w:val="002C06F8"/>
    <w:rsid w:val="002C0C9C"/>
    <w:rsid w:val="002C0D86"/>
    <w:rsid w:val="002C134B"/>
    <w:rsid w:val="002C13BE"/>
    <w:rsid w:val="002C19E1"/>
    <w:rsid w:val="002C2049"/>
    <w:rsid w:val="002C21F0"/>
    <w:rsid w:val="002C31B5"/>
    <w:rsid w:val="002C356C"/>
    <w:rsid w:val="002C3683"/>
    <w:rsid w:val="002C3F60"/>
    <w:rsid w:val="002C40ED"/>
    <w:rsid w:val="002C44EA"/>
    <w:rsid w:val="002C452B"/>
    <w:rsid w:val="002C4B7A"/>
    <w:rsid w:val="002C4CDA"/>
    <w:rsid w:val="002C4E90"/>
    <w:rsid w:val="002C5673"/>
    <w:rsid w:val="002C629A"/>
    <w:rsid w:val="002C6322"/>
    <w:rsid w:val="002C68D4"/>
    <w:rsid w:val="002C70A6"/>
    <w:rsid w:val="002C7281"/>
    <w:rsid w:val="002C78DC"/>
    <w:rsid w:val="002C7C4F"/>
    <w:rsid w:val="002D0469"/>
    <w:rsid w:val="002D0CA5"/>
    <w:rsid w:val="002D11CE"/>
    <w:rsid w:val="002D1665"/>
    <w:rsid w:val="002D1927"/>
    <w:rsid w:val="002D1AAF"/>
    <w:rsid w:val="002D1FE7"/>
    <w:rsid w:val="002D31DD"/>
    <w:rsid w:val="002D33D8"/>
    <w:rsid w:val="002D4368"/>
    <w:rsid w:val="002D4B4A"/>
    <w:rsid w:val="002D5013"/>
    <w:rsid w:val="002D5A7D"/>
    <w:rsid w:val="002D5B97"/>
    <w:rsid w:val="002D615A"/>
    <w:rsid w:val="002D642B"/>
    <w:rsid w:val="002D64E0"/>
    <w:rsid w:val="002D6525"/>
    <w:rsid w:val="002D681F"/>
    <w:rsid w:val="002D6FE3"/>
    <w:rsid w:val="002D75D2"/>
    <w:rsid w:val="002D7AD3"/>
    <w:rsid w:val="002E0725"/>
    <w:rsid w:val="002E10D2"/>
    <w:rsid w:val="002E1D29"/>
    <w:rsid w:val="002E2301"/>
    <w:rsid w:val="002E2640"/>
    <w:rsid w:val="002E2783"/>
    <w:rsid w:val="002E2AE4"/>
    <w:rsid w:val="002E30E6"/>
    <w:rsid w:val="002E3B8D"/>
    <w:rsid w:val="002E3D55"/>
    <w:rsid w:val="002E4209"/>
    <w:rsid w:val="002E4240"/>
    <w:rsid w:val="002E449B"/>
    <w:rsid w:val="002E5055"/>
    <w:rsid w:val="002E595B"/>
    <w:rsid w:val="002E6D2E"/>
    <w:rsid w:val="002E6FC7"/>
    <w:rsid w:val="002E765B"/>
    <w:rsid w:val="002E7E21"/>
    <w:rsid w:val="002E7E73"/>
    <w:rsid w:val="002F0966"/>
    <w:rsid w:val="002F1148"/>
    <w:rsid w:val="002F1485"/>
    <w:rsid w:val="002F176A"/>
    <w:rsid w:val="002F1B11"/>
    <w:rsid w:val="002F1CD1"/>
    <w:rsid w:val="002F2BE2"/>
    <w:rsid w:val="002F3B73"/>
    <w:rsid w:val="002F5305"/>
    <w:rsid w:val="002F5435"/>
    <w:rsid w:val="002F5B7A"/>
    <w:rsid w:val="002F60F6"/>
    <w:rsid w:val="002F6DF5"/>
    <w:rsid w:val="002F75EF"/>
    <w:rsid w:val="002F7FDB"/>
    <w:rsid w:val="00300121"/>
    <w:rsid w:val="003008A2"/>
    <w:rsid w:val="003008D3"/>
    <w:rsid w:val="003009B4"/>
    <w:rsid w:val="00300FE9"/>
    <w:rsid w:val="003011E0"/>
    <w:rsid w:val="003013E0"/>
    <w:rsid w:val="00301ACB"/>
    <w:rsid w:val="00302038"/>
    <w:rsid w:val="0030208F"/>
    <w:rsid w:val="003021D7"/>
    <w:rsid w:val="003023D4"/>
    <w:rsid w:val="00303449"/>
    <w:rsid w:val="003037A6"/>
    <w:rsid w:val="00305033"/>
    <w:rsid w:val="0030514E"/>
    <w:rsid w:val="003057D6"/>
    <w:rsid w:val="00305961"/>
    <w:rsid w:val="00306CFA"/>
    <w:rsid w:val="00307592"/>
    <w:rsid w:val="003077D0"/>
    <w:rsid w:val="003105D5"/>
    <w:rsid w:val="00310F95"/>
    <w:rsid w:val="00311115"/>
    <w:rsid w:val="0031176D"/>
    <w:rsid w:val="00311BF8"/>
    <w:rsid w:val="00311E62"/>
    <w:rsid w:val="003125BD"/>
    <w:rsid w:val="00312748"/>
    <w:rsid w:val="00312827"/>
    <w:rsid w:val="003128B8"/>
    <w:rsid w:val="00313AAC"/>
    <w:rsid w:val="00313C86"/>
    <w:rsid w:val="00313E27"/>
    <w:rsid w:val="0031425D"/>
    <w:rsid w:val="00314605"/>
    <w:rsid w:val="0031476F"/>
    <w:rsid w:val="00315544"/>
    <w:rsid w:val="0031588D"/>
    <w:rsid w:val="003158DC"/>
    <w:rsid w:val="003167D9"/>
    <w:rsid w:val="00317069"/>
    <w:rsid w:val="003171E7"/>
    <w:rsid w:val="00317628"/>
    <w:rsid w:val="00317668"/>
    <w:rsid w:val="00320005"/>
    <w:rsid w:val="00320197"/>
    <w:rsid w:val="003204A5"/>
    <w:rsid w:val="00320D87"/>
    <w:rsid w:val="00323E8D"/>
    <w:rsid w:val="00324711"/>
    <w:rsid w:val="003261B9"/>
    <w:rsid w:val="0032679C"/>
    <w:rsid w:val="003271F2"/>
    <w:rsid w:val="0032733A"/>
    <w:rsid w:val="00327EB8"/>
    <w:rsid w:val="00330556"/>
    <w:rsid w:val="003306BC"/>
    <w:rsid w:val="003311E3"/>
    <w:rsid w:val="003318DF"/>
    <w:rsid w:val="00331D8D"/>
    <w:rsid w:val="00332626"/>
    <w:rsid w:val="00332813"/>
    <w:rsid w:val="00332B1B"/>
    <w:rsid w:val="00332BA1"/>
    <w:rsid w:val="00335C55"/>
    <w:rsid w:val="00335C78"/>
    <w:rsid w:val="003363D0"/>
    <w:rsid w:val="00336A4B"/>
    <w:rsid w:val="00337840"/>
    <w:rsid w:val="0034031F"/>
    <w:rsid w:val="003403CF"/>
    <w:rsid w:val="003405E4"/>
    <w:rsid w:val="00340701"/>
    <w:rsid w:val="00341458"/>
    <w:rsid w:val="00341A8A"/>
    <w:rsid w:val="00341EC8"/>
    <w:rsid w:val="0034251E"/>
    <w:rsid w:val="00342A80"/>
    <w:rsid w:val="00342F29"/>
    <w:rsid w:val="0034328A"/>
    <w:rsid w:val="003433DC"/>
    <w:rsid w:val="00344016"/>
    <w:rsid w:val="0034409D"/>
    <w:rsid w:val="0034431D"/>
    <w:rsid w:val="00344735"/>
    <w:rsid w:val="00345206"/>
    <w:rsid w:val="0034523B"/>
    <w:rsid w:val="0034538F"/>
    <w:rsid w:val="003467D9"/>
    <w:rsid w:val="00346B19"/>
    <w:rsid w:val="00347023"/>
    <w:rsid w:val="003470F4"/>
    <w:rsid w:val="00347686"/>
    <w:rsid w:val="00350BC9"/>
    <w:rsid w:val="003517E3"/>
    <w:rsid w:val="0035193A"/>
    <w:rsid w:val="00351C28"/>
    <w:rsid w:val="0035351B"/>
    <w:rsid w:val="0035359B"/>
    <w:rsid w:val="0035389F"/>
    <w:rsid w:val="003539F8"/>
    <w:rsid w:val="003540A0"/>
    <w:rsid w:val="0035496E"/>
    <w:rsid w:val="00354B6F"/>
    <w:rsid w:val="00354EA3"/>
    <w:rsid w:val="003550DB"/>
    <w:rsid w:val="00355F66"/>
    <w:rsid w:val="003566BB"/>
    <w:rsid w:val="00356781"/>
    <w:rsid w:val="00356A46"/>
    <w:rsid w:val="00356BB6"/>
    <w:rsid w:val="00356BF5"/>
    <w:rsid w:val="00357C07"/>
    <w:rsid w:val="003606DC"/>
    <w:rsid w:val="0036085A"/>
    <w:rsid w:val="003615CA"/>
    <w:rsid w:val="00361A8C"/>
    <w:rsid w:val="00361CF9"/>
    <w:rsid w:val="00362B33"/>
    <w:rsid w:val="003631D9"/>
    <w:rsid w:val="003635B7"/>
    <w:rsid w:val="00363AA5"/>
    <w:rsid w:val="00363BA7"/>
    <w:rsid w:val="003642DF"/>
    <w:rsid w:val="00364755"/>
    <w:rsid w:val="00364D4F"/>
    <w:rsid w:val="00364ED8"/>
    <w:rsid w:val="00365796"/>
    <w:rsid w:val="003657CE"/>
    <w:rsid w:val="003659E0"/>
    <w:rsid w:val="003663BE"/>
    <w:rsid w:val="00366B67"/>
    <w:rsid w:val="003702CD"/>
    <w:rsid w:val="0037092B"/>
    <w:rsid w:val="00370A28"/>
    <w:rsid w:val="00370AE7"/>
    <w:rsid w:val="003712D0"/>
    <w:rsid w:val="00371E1C"/>
    <w:rsid w:val="00373D15"/>
    <w:rsid w:val="00374A94"/>
    <w:rsid w:val="00375CC1"/>
    <w:rsid w:val="00376684"/>
    <w:rsid w:val="00376D9B"/>
    <w:rsid w:val="00376E63"/>
    <w:rsid w:val="00376F7A"/>
    <w:rsid w:val="00377231"/>
    <w:rsid w:val="00377F73"/>
    <w:rsid w:val="0038030A"/>
    <w:rsid w:val="003804EB"/>
    <w:rsid w:val="0038163B"/>
    <w:rsid w:val="00381C0D"/>
    <w:rsid w:val="003820C4"/>
    <w:rsid w:val="003821BA"/>
    <w:rsid w:val="0038280A"/>
    <w:rsid w:val="00382949"/>
    <w:rsid w:val="00382975"/>
    <w:rsid w:val="0038312A"/>
    <w:rsid w:val="003836E4"/>
    <w:rsid w:val="00384884"/>
    <w:rsid w:val="00384A5C"/>
    <w:rsid w:val="0038504E"/>
    <w:rsid w:val="00385A3B"/>
    <w:rsid w:val="00385ADF"/>
    <w:rsid w:val="003860C0"/>
    <w:rsid w:val="00386D6C"/>
    <w:rsid w:val="00387BDC"/>
    <w:rsid w:val="00387EF6"/>
    <w:rsid w:val="00390675"/>
    <w:rsid w:val="00391131"/>
    <w:rsid w:val="00391CFF"/>
    <w:rsid w:val="00391D76"/>
    <w:rsid w:val="00391DD2"/>
    <w:rsid w:val="00391FA3"/>
    <w:rsid w:val="00391FBA"/>
    <w:rsid w:val="0039323E"/>
    <w:rsid w:val="003937CB"/>
    <w:rsid w:val="00394E13"/>
    <w:rsid w:val="00394EA3"/>
    <w:rsid w:val="00395B6B"/>
    <w:rsid w:val="003974D1"/>
    <w:rsid w:val="00397B46"/>
    <w:rsid w:val="00397E63"/>
    <w:rsid w:val="00397F91"/>
    <w:rsid w:val="003A1EFB"/>
    <w:rsid w:val="003A2436"/>
    <w:rsid w:val="003A26E0"/>
    <w:rsid w:val="003A2A81"/>
    <w:rsid w:val="003A2B46"/>
    <w:rsid w:val="003A2C27"/>
    <w:rsid w:val="003A3BFC"/>
    <w:rsid w:val="003A3BFF"/>
    <w:rsid w:val="003A442E"/>
    <w:rsid w:val="003A44CA"/>
    <w:rsid w:val="003A456F"/>
    <w:rsid w:val="003A4D1C"/>
    <w:rsid w:val="003A54F3"/>
    <w:rsid w:val="003A60D9"/>
    <w:rsid w:val="003A61B6"/>
    <w:rsid w:val="003A654F"/>
    <w:rsid w:val="003A6631"/>
    <w:rsid w:val="003A6F06"/>
    <w:rsid w:val="003A7034"/>
    <w:rsid w:val="003A7194"/>
    <w:rsid w:val="003A72EA"/>
    <w:rsid w:val="003A7E97"/>
    <w:rsid w:val="003A7F77"/>
    <w:rsid w:val="003B0B50"/>
    <w:rsid w:val="003B0E08"/>
    <w:rsid w:val="003B0E86"/>
    <w:rsid w:val="003B19D0"/>
    <w:rsid w:val="003B22FF"/>
    <w:rsid w:val="003B2307"/>
    <w:rsid w:val="003B2B1C"/>
    <w:rsid w:val="003B4241"/>
    <w:rsid w:val="003B47C7"/>
    <w:rsid w:val="003B4A45"/>
    <w:rsid w:val="003B4E8C"/>
    <w:rsid w:val="003B5340"/>
    <w:rsid w:val="003B574B"/>
    <w:rsid w:val="003B6049"/>
    <w:rsid w:val="003B60F4"/>
    <w:rsid w:val="003B6EEA"/>
    <w:rsid w:val="003B709B"/>
    <w:rsid w:val="003B72CC"/>
    <w:rsid w:val="003B7A07"/>
    <w:rsid w:val="003C0146"/>
    <w:rsid w:val="003C0303"/>
    <w:rsid w:val="003C05F4"/>
    <w:rsid w:val="003C0BCF"/>
    <w:rsid w:val="003C109C"/>
    <w:rsid w:val="003C15EF"/>
    <w:rsid w:val="003C1BAA"/>
    <w:rsid w:val="003C24B4"/>
    <w:rsid w:val="003C3239"/>
    <w:rsid w:val="003C356F"/>
    <w:rsid w:val="003C3E21"/>
    <w:rsid w:val="003C3E56"/>
    <w:rsid w:val="003C41C2"/>
    <w:rsid w:val="003C4314"/>
    <w:rsid w:val="003C4368"/>
    <w:rsid w:val="003C43B2"/>
    <w:rsid w:val="003C4CD3"/>
    <w:rsid w:val="003C50B0"/>
    <w:rsid w:val="003C5142"/>
    <w:rsid w:val="003C57E9"/>
    <w:rsid w:val="003C626D"/>
    <w:rsid w:val="003C6BD8"/>
    <w:rsid w:val="003C6CF8"/>
    <w:rsid w:val="003C7AD8"/>
    <w:rsid w:val="003C7FCB"/>
    <w:rsid w:val="003D01B7"/>
    <w:rsid w:val="003D0D17"/>
    <w:rsid w:val="003D20F5"/>
    <w:rsid w:val="003D24C5"/>
    <w:rsid w:val="003D3099"/>
    <w:rsid w:val="003D3B93"/>
    <w:rsid w:val="003D3EAA"/>
    <w:rsid w:val="003D4101"/>
    <w:rsid w:val="003D4355"/>
    <w:rsid w:val="003D443B"/>
    <w:rsid w:val="003D46B2"/>
    <w:rsid w:val="003D46C8"/>
    <w:rsid w:val="003D4A4B"/>
    <w:rsid w:val="003D5431"/>
    <w:rsid w:val="003D57BB"/>
    <w:rsid w:val="003D5B17"/>
    <w:rsid w:val="003D5F44"/>
    <w:rsid w:val="003D6545"/>
    <w:rsid w:val="003D6EFB"/>
    <w:rsid w:val="003D6F22"/>
    <w:rsid w:val="003D73C6"/>
    <w:rsid w:val="003D7909"/>
    <w:rsid w:val="003D7D4A"/>
    <w:rsid w:val="003E038C"/>
    <w:rsid w:val="003E0B8C"/>
    <w:rsid w:val="003E0C7F"/>
    <w:rsid w:val="003E0E93"/>
    <w:rsid w:val="003E0EA6"/>
    <w:rsid w:val="003E16AD"/>
    <w:rsid w:val="003E18A1"/>
    <w:rsid w:val="003E1B1F"/>
    <w:rsid w:val="003E222F"/>
    <w:rsid w:val="003E2473"/>
    <w:rsid w:val="003E36BC"/>
    <w:rsid w:val="003E44BE"/>
    <w:rsid w:val="003E50E4"/>
    <w:rsid w:val="003E5129"/>
    <w:rsid w:val="003E5F4F"/>
    <w:rsid w:val="003E67BA"/>
    <w:rsid w:val="003E6D54"/>
    <w:rsid w:val="003E718B"/>
    <w:rsid w:val="003E7419"/>
    <w:rsid w:val="003F1020"/>
    <w:rsid w:val="003F1420"/>
    <w:rsid w:val="003F159B"/>
    <w:rsid w:val="003F270C"/>
    <w:rsid w:val="003F279A"/>
    <w:rsid w:val="003F288C"/>
    <w:rsid w:val="003F42B8"/>
    <w:rsid w:val="003F4403"/>
    <w:rsid w:val="003F45BF"/>
    <w:rsid w:val="003F475A"/>
    <w:rsid w:val="003F5152"/>
    <w:rsid w:val="003F5777"/>
    <w:rsid w:val="003F5991"/>
    <w:rsid w:val="003F5993"/>
    <w:rsid w:val="003F5E5E"/>
    <w:rsid w:val="003F64D0"/>
    <w:rsid w:val="003F6EF4"/>
    <w:rsid w:val="004006F3"/>
    <w:rsid w:val="00400711"/>
    <w:rsid w:val="0040125D"/>
    <w:rsid w:val="00401741"/>
    <w:rsid w:val="00401AFF"/>
    <w:rsid w:val="00401EE8"/>
    <w:rsid w:val="004021B4"/>
    <w:rsid w:val="004023B1"/>
    <w:rsid w:val="004023F9"/>
    <w:rsid w:val="00402663"/>
    <w:rsid w:val="0040353F"/>
    <w:rsid w:val="0040358A"/>
    <w:rsid w:val="00403A47"/>
    <w:rsid w:val="004041A8"/>
    <w:rsid w:val="00404921"/>
    <w:rsid w:val="00404C9E"/>
    <w:rsid w:val="00404D15"/>
    <w:rsid w:val="00404F58"/>
    <w:rsid w:val="0040500C"/>
    <w:rsid w:val="00405441"/>
    <w:rsid w:val="00406076"/>
    <w:rsid w:val="00406938"/>
    <w:rsid w:val="004069E4"/>
    <w:rsid w:val="00406FBE"/>
    <w:rsid w:val="00407216"/>
    <w:rsid w:val="0040734F"/>
    <w:rsid w:val="00407388"/>
    <w:rsid w:val="00407622"/>
    <w:rsid w:val="0041081B"/>
    <w:rsid w:val="00410F0B"/>
    <w:rsid w:val="00411604"/>
    <w:rsid w:val="00411D3A"/>
    <w:rsid w:val="00412477"/>
    <w:rsid w:val="004124B7"/>
    <w:rsid w:val="004130C9"/>
    <w:rsid w:val="004136B8"/>
    <w:rsid w:val="00413849"/>
    <w:rsid w:val="00413A63"/>
    <w:rsid w:val="00414946"/>
    <w:rsid w:val="004155F0"/>
    <w:rsid w:val="004157F2"/>
    <w:rsid w:val="00415B74"/>
    <w:rsid w:val="00416409"/>
    <w:rsid w:val="004169D0"/>
    <w:rsid w:val="004171D6"/>
    <w:rsid w:val="00417F0A"/>
    <w:rsid w:val="004209C5"/>
    <w:rsid w:val="004213BF"/>
    <w:rsid w:val="004221DD"/>
    <w:rsid w:val="0042314F"/>
    <w:rsid w:val="0042343D"/>
    <w:rsid w:val="004243B2"/>
    <w:rsid w:val="00424E61"/>
    <w:rsid w:val="0042518D"/>
    <w:rsid w:val="0042537F"/>
    <w:rsid w:val="00426500"/>
    <w:rsid w:val="004268E1"/>
    <w:rsid w:val="0042699F"/>
    <w:rsid w:val="00427346"/>
    <w:rsid w:val="00427503"/>
    <w:rsid w:val="004275A4"/>
    <w:rsid w:val="004303EB"/>
    <w:rsid w:val="004303EC"/>
    <w:rsid w:val="004310D0"/>
    <w:rsid w:val="004311D8"/>
    <w:rsid w:val="0043191A"/>
    <w:rsid w:val="0043201B"/>
    <w:rsid w:val="004322ED"/>
    <w:rsid w:val="004326E5"/>
    <w:rsid w:val="0043336E"/>
    <w:rsid w:val="00434C49"/>
    <w:rsid w:val="00434DCB"/>
    <w:rsid w:val="004358F5"/>
    <w:rsid w:val="0043695E"/>
    <w:rsid w:val="00436A4B"/>
    <w:rsid w:val="00436EF7"/>
    <w:rsid w:val="00437B65"/>
    <w:rsid w:val="004407D8"/>
    <w:rsid w:val="0044081C"/>
    <w:rsid w:val="00440B0B"/>
    <w:rsid w:val="0044167D"/>
    <w:rsid w:val="00441ED5"/>
    <w:rsid w:val="00442C17"/>
    <w:rsid w:val="00442CCC"/>
    <w:rsid w:val="00442E09"/>
    <w:rsid w:val="0044317E"/>
    <w:rsid w:val="0044372A"/>
    <w:rsid w:val="00444068"/>
    <w:rsid w:val="00445CF3"/>
    <w:rsid w:val="00445CFB"/>
    <w:rsid w:val="00446619"/>
    <w:rsid w:val="00446A66"/>
    <w:rsid w:val="00446FAC"/>
    <w:rsid w:val="00447A03"/>
    <w:rsid w:val="00450141"/>
    <w:rsid w:val="00450C0D"/>
    <w:rsid w:val="004510DE"/>
    <w:rsid w:val="00451990"/>
    <w:rsid w:val="004519DF"/>
    <w:rsid w:val="00452556"/>
    <w:rsid w:val="00452AC9"/>
    <w:rsid w:val="00452F0E"/>
    <w:rsid w:val="00453473"/>
    <w:rsid w:val="0045393F"/>
    <w:rsid w:val="00453DB5"/>
    <w:rsid w:val="00454B5E"/>
    <w:rsid w:val="004552C8"/>
    <w:rsid w:val="0045536C"/>
    <w:rsid w:val="004555CE"/>
    <w:rsid w:val="00455628"/>
    <w:rsid w:val="00456A87"/>
    <w:rsid w:val="00456C00"/>
    <w:rsid w:val="00456CC3"/>
    <w:rsid w:val="004575C8"/>
    <w:rsid w:val="00457991"/>
    <w:rsid w:val="00457D3E"/>
    <w:rsid w:val="00457EB3"/>
    <w:rsid w:val="00460009"/>
    <w:rsid w:val="00460C40"/>
    <w:rsid w:val="004613CD"/>
    <w:rsid w:val="00461EA1"/>
    <w:rsid w:val="00462282"/>
    <w:rsid w:val="0046237B"/>
    <w:rsid w:val="004637C1"/>
    <w:rsid w:val="00463A0E"/>
    <w:rsid w:val="004642F9"/>
    <w:rsid w:val="0046545A"/>
    <w:rsid w:val="00465EC2"/>
    <w:rsid w:val="00465F9F"/>
    <w:rsid w:val="0046693C"/>
    <w:rsid w:val="00466A5B"/>
    <w:rsid w:val="004670FE"/>
    <w:rsid w:val="00467540"/>
    <w:rsid w:val="00467A2F"/>
    <w:rsid w:val="004701C1"/>
    <w:rsid w:val="004707B3"/>
    <w:rsid w:val="00470C6A"/>
    <w:rsid w:val="00471367"/>
    <w:rsid w:val="004717B5"/>
    <w:rsid w:val="00472100"/>
    <w:rsid w:val="00472274"/>
    <w:rsid w:val="00472443"/>
    <w:rsid w:val="0047268A"/>
    <w:rsid w:val="00472965"/>
    <w:rsid w:val="00472B54"/>
    <w:rsid w:val="00473100"/>
    <w:rsid w:val="00473448"/>
    <w:rsid w:val="004736A8"/>
    <w:rsid w:val="00474A11"/>
    <w:rsid w:val="00474B18"/>
    <w:rsid w:val="00474B36"/>
    <w:rsid w:val="004759EB"/>
    <w:rsid w:val="0047737D"/>
    <w:rsid w:val="004774D2"/>
    <w:rsid w:val="00477501"/>
    <w:rsid w:val="004806E6"/>
    <w:rsid w:val="00480952"/>
    <w:rsid w:val="00480B7C"/>
    <w:rsid w:val="00480CBE"/>
    <w:rsid w:val="00480E51"/>
    <w:rsid w:val="00480F72"/>
    <w:rsid w:val="0048188B"/>
    <w:rsid w:val="00481934"/>
    <w:rsid w:val="00481C06"/>
    <w:rsid w:val="00482D28"/>
    <w:rsid w:val="00482F3E"/>
    <w:rsid w:val="00483350"/>
    <w:rsid w:val="0048336F"/>
    <w:rsid w:val="0048373B"/>
    <w:rsid w:val="004839F8"/>
    <w:rsid w:val="00483DFD"/>
    <w:rsid w:val="00484261"/>
    <w:rsid w:val="00484435"/>
    <w:rsid w:val="004844DA"/>
    <w:rsid w:val="004844FA"/>
    <w:rsid w:val="004847C4"/>
    <w:rsid w:val="004849A9"/>
    <w:rsid w:val="00484B36"/>
    <w:rsid w:val="00485243"/>
    <w:rsid w:val="004855C4"/>
    <w:rsid w:val="00485F25"/>
    <w:rsid w:val="00485F29"/>
    <w:rsid w:val="0048634E"/>
    <w:rsid w:val="004864AE"/>
    <w:rsid w:val="00486595"/>
    <w:rsid w:val="00486978"/>
    <w:rsid w:val="00486AB7"/>
    <w:rsid w:val="00487061"/>
    <w:rsid w:val="00487679"/>
    <w:rsid w:val="00490216"/>
    <w:rsid w:val="004906D7"/>
    <w:rsid w:val="004906F0"/>
    <w:rsid w:val="0049094C"/>
    <w:rsid w:val="00490E8E"/>
    <w:rsid w:val="004910CD"/>
    <w:rsid w:val="0049166C"/>
    <w:rsid w:val="00492082"/>
    <w:rsid w:val="004924B1"/>
    <w:rsid w:val="0049272B"/>
    <w:rsid w:val="00492BF1"/>
    <w:rsid w:val="004932B0"/>
    <w:rsid w:val="00493E31"/>
    <w:rsid w:val="00494417"/>
    <w:rsid w:val="00494571"/>
    <w:rsid w:val="00494CAB"/>
    <w:rsid w:val="004956B4"/>
    <w:rsid w:val="00495E4E"/>
    <w:rsid w:val="0049653A"/>
    <w:rsid w:val="0049709D"/>
    <w:rsid w:val="004976F0"/>
    <w:rsid w:val="004A0953"/>
    <w:rsid w:val="004A10EC"/>
    <w:rsid w:val="004A117F"/>
    <w:rsid w:val="004A135C"/>
    <w:rsid w:val="004A1875"/>
    <w:rsid w:val="004A1C27"/>
    <w:rsid w:val="004A2205"/>
    <w:rsid w:val="004A228D"/>
    <w:rsid w:val="004A2661"/>
    <w:rsid w:val="004A2B86"/>
    <w:rsid w:val="004A2BC8"/>
    <w:rsid w:val="004A2D2F"/>
    <w:rsid w:val="004A3B60"/>
    <w:rsid w:val="004A3B8B"/>
    <w:rsid w:val="004A3E61"/>
    <w:rsid w:val="004A3FA2"/>
    <w:rsid w:val="004A455C"/>
    <w:rsid w:val="004A4701"/>
    <w:rsid w:val="004A49AA"/>
    <w:rsid w:val="004A5225"/>
    <w:rsid w:val="004A5722"/>
    <w:rsid w:val="004A5A18"/>
    <w:rsid w:val="004A5DD0"/>
    <w:rsid w:val="004A6A7D"/>
    <w:rsid w:val="004A75E2"/>
    <w:rsid w:val="004A7693"/>
    <w:rsid w:val="004A7A37"/>
    <w:rsid w:val="004A7E5F"/>
    <w:rsid w:val="004B0853"/>
    <w:rsid w:val="004B0A64"/>
    <w:rsid w:val="004B0DAC"/>
    <w:rsid w:val="004B10F2"/>
    <w:rsid w:val="004B1403"/>
    <w:rsid w:val="004B1F38"/>
    <w:rsid w:val="004B3521"/>
    <w:rsid w:val="004B36F4"/>
    <w:rsid w:val="004B3A7C"/>
    <w:rsid w:val="004B3F7C"/>
    <w:rsid w:val="004B421A"/>
    <w:rsid w:val="004B439F"/>
    <w:rsid w:val="004B591B"/>
    <w:rsid w:val="004B5E2A"/>
    <w:rsid w:val="004B60B8"/>
    <w:rsid w:val="004B619D"/>
    <w:rsid w:val="004B65AF"/>
    <w:rsid w:val="004B70D7"/>
    <w:rsid w:val="004B72B4"/>
    <w:rsid w:val="004C042B"/>
    <w:rsid w:val="004C0B83"/>
    <w:rsid w:val="004C0FD3"/>
    <w:rsid w:val="004C1523"/>
    <w:rsid w:val="004C187C"/>
    <w:rsid w:val="004C1BA3"/>
    <w:rsid w:val="004C1D17"/>
    <w:rsid w:val="004C28BC"/>
    <w:rsid w:val="004C30C7"/>
    <w:rsid w:val="004C32E7"/>
    <w:rsid w:val="004C3A4A"/>
    <w:rsid w:val="004C3B34"/>
    <w:rsid w:val="004C3D06"/>
    <w:rsid w:val="004C3EE2"/>
    <w:rsid w:val="004C4178"/>
    <w:rsid w:val="004C47F3"/>
    <w:rsid w:val="004C4CB7"/>
    <w:rsid w:val="004C59F3"/>
    <w:rsid w:val="004C5CCB"/>
    <w:rsid w:val="004C5DDE"/>
    <w:rsid w:val="004C5EAC"/>
    <w:rsid w:val="004C62C5"/>
    <w:rsid w:val="004C63D0"/>
    <w:rsid w:val="004C6641"/>
    <w:rsid w:val="004C6EC7"/>
    <w:rsid w:val="004C7217"/>
    <w:rsid w:val="004C7D83"/>
    <w:rsid w:val="004D01BE"/>
    <w:rsid w:val="004D1200"/>
    <w:rsid w:val="004D1BCE"/>
    <w:rsid w:val="004D2146"/>
    <w:rsid w:val="004D2341"/>
    <w:rsid w:val="004D24AC"/>
    <w:rsid w:val="004D2FEF"/>
    <w:rsid w:val="004D3478"/>
    <w:rsid w:val="004D3B30"/>
    <w:rsid w:val="004D3F89"/>
    <w:rsid w:val="004D3FF9"/>
    <w:rsid w:val="004D4581"/>
    <w:rsid w:val="004D4877"/>
    <w:rsid w:val="004D4921"/>
    <w:rsid w:val="004D5169"/>
    <w:rsid w:val="004D5C12"/>
    <w:rsid w:val="004D5C65"/>
    <w:rsid w:val="004D5FF6"/>
    <w:rsid w:val="004D6DE2"/>
    <w:rsid w:val="004D6F95"/>
    <w:rsid w:val="004E03DC"/>
    <w:rsid w:val="004E0DF6"/>
    <w:rsid w:val="004E1564"/>
    <w:rsid w:val="004E16B7"/>
    <w:rsid w:val="004E19BE"/>
    <w:rsid w:val="004E1EE7"/>
    <w:rsid w:val="004E2087"/>
    <w:rsid w:val="004E2633"/>
    <w:rsid w:val="004E27FA"/>
    <w:rsid w:val="004E2909"/>
    <w:rsid w:val="004E35FA"/>
    <w:rsid w:val="004E3D6A"/>
    <w:rsid w:val="004E3E5E"/>
    <w:rsid w:val="004E4AE8"/>
    <w:rsid w:val="004E5068"/>
    <w:rsid w:val="004E51E3"/>
    <w:rsid w:val="004E5950"/>
    <w:rsid w:val="004E5EF6"/>
    <w:rsid w:val="004E62D8"/>
    <w:rsid w:val="004E7390"/>
    <w:rsid w:val="004E7A32"/>
    <w:rsid w:val="004F020F"/>
    <w:rsid w:val="004F040D"/>
    <w:rsid w:val="004F09DF"/>
    <w:rsid w:val="004F0F2C"/>
    <w:rsid w:val="004F26F9"/>
    <w:rsid w:val="004F2A3C"/>
    <w:rsid w:val="004F2BD0"/>
    <w:rsid w:val="004F2F59"/>
    <w:rsid w:val="004F3083"/>
    <w:rsid w:val="004F332D"/>
    <w:rsid w:val="004F3486"/>
    <w:rsid w:val="004F3582"/>
    <w:rsid w:val="004F3A98"/>
    <w:rsid w:val="004F3EC5"/>
    <w:rsid w:val="004F4656"/>
    <w:rsid w:val="004F5498"/>
    <w:rsid w:val="004F5886"/>
    <w:rsid w:val="004F6248"/>
    <w:rsid w:val="0050010E"/>
    <w:rsid w:val="005011F2"/>
    <w:rsid w:val="005012F0"/>
    <w:rsid w:val="0050146E"/>
    <w:rsid w:val="00501EEC"/>
    <w:rsid w:val="00501EEF"/>
    <w:rsid w:val="005022F9"/>
    <w:rsid w:val="005023E2"/>
    <w:rsid w:val="0050256B"/>
    <w:rsid w:val="00502632"/>
    <w:rsid w:val="00502958"/>
    <w:rsid w:val="00503991"/>
    <w:rsid w:val="00503C4D"/>
    <w:rsid w:val="00503E19"/>
    <w:rsid w:val="00505327"/>
    <w:rsid w:val="0050532F"/>
    <w:rsid w:val="00505699"/>
    <w:rsid w:val="005060F7"/>
    <w:rsid w:val="0050746A"/>
    <w:rsid w:val="00507DA3"/>
    <w:rsid w:val="0051083D"/>
    <w:rsid w:val="00510C91"/>
    <w:rsid w:val="005111B6"/>
    <w:rsid w:val="0051129B"/>
    <w:rsid w:val="00511453"/>
    <w:rsid w:val="005116F8"/>
    <w:rsid w:val="00511E73"/>
    <w:rsid w:val="00512060"/>
    <w:rsid w:val="005124AC"/>
    <w:rsid w:val="00512C84"/>
    <w:rsid w:val="00512CA6"/>
    <w:rsid w:val="00512DE0"/>
    <w:rsid w:val="00512FD6"/>
    <w:rsid w:val="00513B6A"/>
    <w:rsid w:val="00513B83"/>
    <w:rsid w:val="00513D06"/>
    <w:rsid w:val="00513E49"/>
    <w:rsid w:val="00513EE9"/>
    <w:rsid w:val="00514776"/>
    <w:rsid w:val="00514857"/>
    <w:rsid w:val="00514A7A"/>
    <w:rsid w:val="00514B91"/>
    <w:rsid w:val="00514F9E"/>
    <w:rsid w:val="0051521B"/>
    <w:rsid w:val="0051575F"/>
    <w:rsid w:val="005159DE"/>
    <w:rsid w:val="005159F2"/>
    <w:rsid w:val="00515E2B"/>
    <w:rsid w:val="00516B6D"/>
    <w:rsid w:val="0052035B"/>
    <w:rsid w:val="00520466"/>
    <w:rsid w:val="0052056B"/>
    <w:rsid w:val="00520C39"/>
    <w:rsid w:val="00521A66"/>
    <w:rsid w:val="00521F43"/>
    <w:rsid w:val="0052201E"/>
    <w:rsid w:val="00522576"/>
    <w:rsid w:val="0052290B"/>
    <w:rsid w:val="00522FA9"/>
    <w:rsid w:val="0052319E"/>
    <w:rsid w:val="005238A2"/>
    <w:rsid w:val="00523D5E"/>
    <w:rsid w:val="00523FA6"/>
    <w:rsid w:val="0052400F"/>
    <w:rsid w:val="00524AAD"/>
    <w:rsid w:val="00524B91"/>
    <w:rsid w:val="005255AF"/>
    <w:rsid w:val="005257FE"/>
    <w:rsid w:val="0052631D"/>
    <w:rsid w:val="00526354"/>
    <w:rsid w:val="00526A7B"/>
    <w:rsid w:val="00527822"/>
    <w:rsid w:val="00527C49"/>
    <w:rsid w:val="00530330"/>
    <w:rsid w:val="005303A8"/>
    <w:rsid w:val="00531001"/>
    <w:rsid w:val="005313BD"/>
    <w:rsid w:val="005316C6"/>
    <w:rsid w:val="005329C5"/>
    <w:rsid w:val="00533A13"/>
    <w:rsid w:val="0053478C"/>
    <w:rsid w:val="005349A5"/>
    <w:rsid w:val="0053523F"/>
    <w:rsid w:val="005353A2"/>
    <w:rsid w:val="00535975"/>
    <w:rsid w:val="00535E28"/>
    <w:rsid w:val="0053640B"/>
    <w:rsid w:val="00536806"/>
    <w:rsid w:val="00536831"/>
    <w:rsid w:val="005368FE"/>
    <w:rsid w:val="00536B80"/>
    <w:rsid w:val="00536C27"/>
    <w:rsid w:val="0053711B"/>
    <w:rsid w:val="005372F8"/>
    <w:rsid w:val="0053747E"/>
    <w:rsid w:val="00537F5F"/>
    <w:rsid w:val="0054013D"/>
    <w:rsid w:val="0054046A"/>
    <w:rsid w:val="00540D86"/>
    <w:rsid w:val="00541E6D"/>
    <w:rsid w:val="005422EE"/>
    <w:rsid w:val="005423E3"/>
    <w:rsid w:val="00542767"/>
    <w:rsid w:val="0054284E"/>
    <w:rsid w:val="00542C81"/>
    <w:rsid w:val="00543995"/>
    <w:rsid w:val="00544049"/>
    <w:rsid w:val="00544977"/>
    <w:rsid w:val="00544979"/>
    <w:rsid w:val="00545CAE"/>
    <w:rsid w:val="00545F61"/>
    <w:rsid w:val="00546CF6"/>
    <w:rsid w:val="00546F31"/>
    <w:rsid w:val="00547001"/>
    <w:rsid w:val="0054798B"/>
    <w:rsid w:val="00547C38"/>
    <w:rsid w:val="00550147"/>
    <w:rsid w:val="00550218"/>
    <w:rsid w:val="0055026E"/>
    <w:rsid w:val="00550875"/>
    <w:rsid w:val="005508FF"/>
    <w:rsid w:val="005509C8"/>
    <w:rsid w:val="005510C4"/>
    <w:rsid w:val="00551829"/>
    <w:rsid w:val="005518DA"/>
    <w:rsid w:val="0055237E"/>
    <w:rsid w:val="005528B2"/>
    <w:rsid w:val="0055299C"/>
    <w:rsid w:val="00553D54"/>
    <w:rsid w:val="005551DC"/>
    <w:rsid w:val="00555491"/>
    <w:rsid w:val="0055575E"/>
    <w:rsid w:val="00555B8E"/>
    <w:rsid w:val="00555C98"/>
    <w:rsid w:val="005564A0"/>
    <w:rsid w:val="00556AA3"/>
    <w:rsid w:val="00557DE7"/>
    <w:rsid w:val="00561301"/>
    <w:rsid w:val="005613D8"/>
    <w:rsid w:val="0056152C"/>
    <w:rsid w:val="005618FB"/>
    <w:rsid w:val="00561B56"/>
    <w:rsid w:val="00561DD1"/>
    <w:rsid w:val="005620BE"/>
    <w:rsid w:val="005623CF"/>
    <w:rsid w:val="005628B5"/>
    <w:rsid w:val="00562DA4"/>
    <w:rsid w:val="00562DD3"/>
    <w:rsid w:val="00563341"/>
    <w:rsid w:val="00563626"/>
    <w:rsid w:val="0056392D"/>
    <w:rsid w:val="00563989"/>
    <w:rsid w:val="00563FE7"/>
    <w:rsid w:val="00564554"/>
    <w:rsid w:val="0056526A"/>
    <w:rsid w:val="0056600E"/>
    <w:rsid w:val="005665CE"/>
    <w:rsid w:val="00567048"/>
    <w:rsid w:val="00570F0B"/>
    <w:rsid w:val="00570F48"/>
    <w:rsid w:val="00571AC4"/>
    <w:rsid w:val="0057236C"/>
    <w:rsid w:val="00572695"/>
    <w:rsid w:val="005726E6"/>
    <w:rsid w:val="005735F9"/>
    <w:rsid w:val="00573977"/>
    <w:rsid w:val="00573BB2"/>
    <w:rsid w:val="00573BD4"/>
    <w:rsid w:val="00573C96"/>
    <w:rsid w:val="005740FC"/>
    <w:rsid w:val="005741F8"/>
    <w:rsid w:val="00574288"/>
    <w:rsid w:val="0057467D"/>
    <w:rsid w:val="00574D2E"/>
    <w:rsid w:val="0057517E"/>
    <w:rsid w:val="0057552F"/>
    <w:rsid w:val="00575A7F"/>
    <w:rsid w:val="00575AAC"/>
    <w:rsid w:val="005760E2"/>
    <w:rsid w:val="00576C17"/>
    <w:rsid w:val="00576E3A"/>
    <w:rsid w:val="0057739D"/>
    <w:rsid w:val="005775E3"/>
    <w:rsid w:val="00577639"/>
    <w:rsid w:val="0058000D"/>
    <w:rsid w:val="00580A4D"/>
    <w:rsid w:val="00580CD7"/>
    <w:rsid w:val="00580E6C"/>
    <w:rsid w:val="00580F65"/>
    <w:rsid w:val="00581173"/>
    <w:rsid w:val="005814C7"/>
    <w:rsid w:val="00581DE0"/>
    <w:rsid w:val="005823D9"/>
    <w:rsid w:val="005826F4"/>
    <w:rsid w:val="00582B72"/>
    <w:rsid w:val="005843F2"/>
    <w:rsid w:val="005849EC"/>
    <w:rsid w:val="00585257"/>
    <w:rsid w:val="00585347"/>
    <w:rsid w:val="00585790"/>
    <w:rsid w:val="00585C30"/>
    <w:rsid w:val="00586594"/>
    <w:rsid w:val="00586B2E"/>
    <w:rsid w:val="00586D55"/>
    <w:rsid w:val="00587BFD"/>
    <w:rsid w:val="00591359"/>
    <w:rsid w:val="005925D9"/>
    <w:rsid w:val="00592BAC"/>
    <w:rsid w:val="0059308B"/>
    <w:rsid w:val="005932F9"/>
    <w:rsid w:val="00593338"/>
    <w:rsid w:val="00593651"/>
    <w:rsid w:val="00593961"/>
    <w:rsid w:val="00593AE6"/>
    <w:rsid w:val="00593D9D"/>
    <w:rsid w:val="0059410D"/>
    <w:rsid w:val="00594541"/>
    <w:rsid w:val="005947FA"/>
    <w:rsid w:val="00594AAE"/>
    <w:rsid w:val="00594B98"/>
    <w:rsid w:val="005950B8"/>
    <w:rsid w:val="00595935"/>
    <w:rsid w:val="00595A42"/>
    <w:rsid w:val="00595B19"/>
    <w:rsid w:val="00595D2B"/>
    <w:rsid w:val="005979AC"/>
    <w:rsid w:val="00597B3B"/>
    <w:rsid w:val="00597B6B"/>
    <w:rsid w:val="00597E28"/>
    <w:rsid w:val="005A0070"/>
    <w:rsid w:val="005A00E7"/>
    <w:rsid w:val="005A01D2"/>
    <w:rsid w:val="005A03C7"/>
    <w:rsid w:val="005A05CD"/>
    <w:rsid w:val="005A0CE1"/>
    <w:rsid w:val="005A0D45"/>
    <w:rsid w:val="005A0EC0"/>
    <w:rsid w:val="005A0F30"/>
    <w:rsid w:val="005A0F92"/>
    <w:rsid w:val="005A18C0"/>
    <w:rsid w:val="005A18EA"/>
    <w:rsid w:val="005A1AA4"/>
    <w:rsid w:val="005A33DF"/>
    <w:rsid w:val="005A34F1"/>
    <w:rsid w:val="005A3515"/>
    <w:rsid w:val="005A3537"/>
    <w:rsid w:val="005A394C"/>
    <w:rsid w:val="005A3CCA"/>
    <w:rsid w:val="005A3EDF"/>
    <w:rsid w:val="005A425E"/>
    <w:rsid w:val="005A4834"/>
    <w:rsid w:val="005A48BF"/>
    <w:rsid w:val="005A4BE2"/>
    <w:rsid w:val="005A5438"/>
    <w:rsid w:val="005A57A3"/>
    <w:rsid w:val="005A5CE6"/>
    <w:rsid w:val="005A60D7"/>
    <w:rsid w:val="005A6C51"/>
    <w:rsid w:val="005A6C83"/>
    <w:rsid w:val="005A6E10"/>
    <w:rsid w:val="005A71DB"/>
    <w:rsid w:val="005A7C5A"/>
    <w:rsid w:val="005B000F"/>
    <w:rsid w:val="005B03E5"/>
    <w:rsid w:val="005B0456"/>
    <w:rsid w:val="005B053E"/>
    <w:rsid w:val="005B17E1"/>
    <w:rsid w:val="005B2C20"/>
    <w:rsid w:val="005B2FC7"/>
    <w:rsid w:val="005B32EE"/>
    <w:rsid w:val="005B3410"/>
    <w:rsid w:val="005B35A8"/>
    <w:rsid w:val="005B444B"/>
    <w:rsid w:val="005B49C8"/>
    <w:rsid w:val="005B4A19"/>
    <w:rsid w:val="005B5109"/>
    <w:rsid w:val="005B5212"/>
    <w:rsid w:val="005B615C"/>
    <w:rsid w:val="005B67B5"/>
    <w:rsid w:val="005C060A"/>
    <w:rsid w:val="005C11AB"/>
    <w:rsid w:val="005C19B3"/>
    <w:rsid w:val="005C1BB2"/>
    <w:rsid w:val="005C1D86"/>
    <w:rsid w:val="005C215A"/>
    <w:rsid w:val="005C21AE"/>
    <w:rsid w:val="005C31B6"/>
    <w:rsid w:val="005C4061"/>
    <w:rsid w:val="005C471F"/>
    <w:rsid w:val="005C4D15"/>
    <w:rsid w:val="005C4EAC"/>
    <w:rsid w:val="005C5090"/>
    <w:rsid w:val="005C5ADB"/>
    <w:rsid w:val="005C5B8B"/>
    <w:rsid w:val="005C5BF2"/>
    <w:rsid w:val="005C5EE4"/>
    <w:rsid w:val="005C6145"/>
    <w:rsid w:val="005C630E"/>
    <w:rsid w:val="005C654C"/>
    <w:rsid w:val="005C6625"/>
    <w:rsid w:val="005C6C28"/>
    <w:rsid w:val="005C7303"/>
    <w:rsid w:val="005C7757"/>
    <w:rsid w:val="005C7D60"/>
    <w:rsid w:val="005C7FB4"/>
    <w:rsid w:val="005D00D0"/>
    <w:rsid w:val="005D011D"/>
    <w:rsid w:val="005D0E39"/>
    <w:rsid w:val="005D0F2F"/>
    <w:rsid w:val="005D21F0"/>
    <w:rsid w:val="005D278E"/>
    <w:rsid w:val="005D2873"/>
    <w:rsid w:val="005D32E7"/>
    <w:rsid w:val="005D3689"/>
    <w:rsid w:val="005D3C61"/>
    <w:rsid w:val="005D418D"/>
    <w:rsid w:val="005D45C1"/>
    <w:rsid w:val="005D480D"/>
    <w:rsid w:val="005D4892"/>
    <w:rsid w:val="005D4F7F"/>
    <w:rsid w:val="005D4FD6"/>
    <w:rsid w:val="005D523F"/>
    <w:rsid w:val="005D5CB6"/>
    <w:rsid w:val="005D5D8A"/>
    <w:rsid w:val="005D5F55"/>
    <w:rsid w:val="005D61BA"/>
    <w:rsid w:val="005D6680"/>
    <w:rsid w:val="005D6BE6"/>
    <w:rsid w:val="005D747E"/>
    <w:rsid w:val="005D7CFC"/>
    <w:rsid w:val="005D7DC8"/>
    <w:rsid w:val="005E04A0"/>
    <w:rsid w:val="005E058B"/>
    <w:rsid w:val="005E05B9"/>
    <w:rsid w:val="005E1034"/>
    <w:rsid w:val="005E105A"/>
    <w:rsid w:val="005E1170"/>
    <w:rsid w:val="005E18C8"/>
    <w:rsid w:val="005E1A2B"/>
    <w:rsid w:val="005E20A6"/>
    <w:rsid w:val="005E2134"/>
    <w:rsid w:val="005E2410"/>
    <w:rsid w:val="005E2F87"/>
    <w:rsid w:val="005E4ADB"/>
    <w:rsid w:val="005E4CAA"/>
    <w:rsid w:val="005E4F4B"/>
    <w:rsid w:val="005E4F99"/>
    <w:rsid w:val="005E53E5"/>
    <w:rsid w:val="005E559F"/>
    <w:rsid w:val="005E569E"/>
    <w:rsid w:val="005E6366"/>
    <w:rsid w:val="005E63F7"/>
    <w:rsid w:val="005E77D6"/>
    <w:rsid w:val="005E78AA"/>
    <w:rsid w:val="005E7A89"/>
    <w:rsid w:val="005E7C1D"/>
    <w:rsid w:val="005E7CD2"/>
    <w:rsid w:val="005F01E5"/>
    <w:rsid w:val="005F025E"/>
    <w:rsid w:val="005F0878"/>
    <w:rsid w:val="005F0EBD"/>
    <w:rsid w:val="005F187B"/>
    <w:rsid w:val="005F1BB8"/>
    <w:rsid w:val="005F1C5D"/>
    <w:rsid w:val="005F1C68"/>
    <w:rsid w:val="005F2790"/>
    <w:rsid w:val="005F3232"/>
    <w:rsid w:val="005F3363"/>
    <w:rsid w:val="005F3AF3"/>
    <w:rsid w:val="005F3AFE"/>
    <w:rsid w:val="005F3D11"/>
    <w:rsid w:val="005F4356"/>
    <w:rsid w:val="005F460B"/>
    <w:rsid w:val="005F4987"/>
    <w:rsid w:val="005F4CDA"/>
    <w:rsid w:val="005F510F"/>
    <w:rsid w:val="005F5420"/>
    <w:rsid w:val="005F59E9"/>
    <w:rsid w:val="005F5B31"/>
    <w:rsid w:val="005F5BA4"/>
    <w:rsid w:val="005F5C76"/>
    <w:rsid w:val="005F5D83"/>
    <w:rsid w:val="005F60E6"/>
    <w:rsid w:val="005F6554"/>
    <w:rsid w:val="005F680D"/>
    <w:rsid w:val="005F71FA"/>
    <w:rsid w:val="005F7C03"/>
    <w:rsid w:val="00600091"/>
    <w:rsid w:val="0060011D"/>
    <w:rsid w:val="00600225"/>
    <w:rsid w:val="00600517"/>
    <w:rsid w:val="00600552"/>
    <w:rsid w:val="00600671"/>
    <w:rsid w:val="00600703"/>
    <w:rsid w:val="006007A1"/>
    <w:rsid w:val="00600E67"/>
    <w:rsid w:val="00601E7C"/>
    <w:rsid w:val="00601F7E"/>
    <w:rsid w:val="00602251"/>
    <w:rsid w:val="006022C5"/>
    <w:rsid w:val="0060263E"/>
    <w:rsid w:val="006030D0"/>
    <w:rsid w:val="0060388B"/>
    <w:rsid w:val="00604444"/>
    <w:rsid w:val="00605DE3"/>
    <w:rsid w:val="00605EB1"/>
    <w:rsid w:val="00605FBE"/>
    <w:rsid w:val="00605FD5"/>
    <w:rsid w:val="006102F5"/>
    <w:rsid w:val="006109BD"/>
    <w:rsid w:val="00610B8B"/>
    <w:rsid w:val="0061116C"/>
    <w:rsid w:val="00611484"/>
    <w:rsid w:val="006115B8"/>
    <w:rsid w:val="006125D4"/>
    <w:rsid w:val="0061283E"/>
    <w:rsid w:val="00613A15"/>
    <w:rsid w:val="00614189"/>
    <w:rsid w:val="00614A29"/>
    <w:rsid w:val="00614F92"/>
    <w:rsid w:val="006151F6"/>
    <w:rsid w:val="00615591"/>
    <w:rsid w:val="00615637"/>
    <w:rsid w:val="00615D8E"/>
    <w:rsid w:val="00615F10"/>
    <w:rsid w:val="006160A8"/>
    <w:rsid w:val="00616E7B"/>
    <w:rsid w:val="00616F06"/>
    <w:rsid w:val="006172DC"/>
    <w:rsid w:val="006179F7"/>
    <w:rsid w:val="00617D28"/>
    <w:rsid w:val="00617E46"/>
    <w:rsid w:val="00620195"/>
    <w:rsid w:val="0062065E"/>
    <w:rsid w:val="00620797"/>
    <w:rsid w:val="00620BFC"/>
    <w:rsid w:val="006210C2"/>
    <w:rsid w:val="006212A6"/>
    <w:rsid w:val="00621BA0"/>
    <w:rsid w:val="00621F01"/>
    <w:rsid w:val="006234E9"/>
    <w:rsid w:val="00623A3B"/>
    <w:rsid w:val="00623EA9"/>
    <w:rsid w:val="006242FF"/>
    <w:rsid w:val="006244D7"/>
    <w:rsid w:val="0062482F"/>
    <w:rsid w:val="00624EA0"/>
    <w:rsid w:val="00625351"/>
    <w:rsid w:val="00625703"/>
    <w:rsid w:val="00626EB9"/>
    <w:rsid w:val="00626EFB"/>
    <w:rsid w:val="00627491"/>
    <w:rsid w:val="0063014F"/>
    <w:rsid w:val="00630FF9"/>
    <w:rsid w:val="006310BC"/>
    <w:rsid w:val="0063144D"/>
    <w:rsid w:val="006314A7"/>
    <w:rsid w:val="0063195A"/>
    <w:rsid w:val="00631FD5"/>
    <w:rsid w:val="006327A0"/>
    <w:rsid w:val="00632AB1"/>
    <w:rsid w:val="00632AE5"/>
    <w:rsid w:val="00632D0C"/>
    <w:rsid w:val="00632ED5"/>
    <w:rsid w:val="00633A42"/>
    <w:rsid w:val="00633A69"/>
    <w:rsid w:val="00634298"/>
    <w:rsid w:val="00634363"/>
    <w:rsid w:val="00634550"/>
    <w:rsid w:val="00634947"/>
    <w:rsid w:val="00634970"/>
    <w:rsid w:val="00634B22"/>
    <w:rsid w:val="00635604"/>
    <w:rsid w:val="00635733"/>
    <w:rsid w:val="0063576F"/>
    <w:rsid w:val="00635ACB"/>
    <w:rsid w:val="00635B88"/>
    <w:rsid w:val="00635D45"/>
    <w:rsid w:val="00635F59"/>
    <w:rsid w:val="0063663D"/>
    <w:rsid w:val="00640226"/>
    <w:rsid w:val="00640C56"/>
    <w:rsid w:val="00640D1C"/>
    <w:rsid w:val="0064136A"/>
    <w:rsid w:val="006414D3"/>
    <w:rsid w:val="006416A6"/>
    <w:rsid w:val="00641D33"/>
    <w:rsid w:val="00641DCF"/>
    <w:rsid w:val="0064236D"/>
    <w:rsid w:val="00642380"/>
    <w:rsid w:val="0064309A"/>
    <w:rsid w:val="006432FA"/>
    <w:rsid w:val="006437F7"/>
    <w:rsid w:val="00643C88"/>
    <w:rsid w:val="00643DAE"/>
    <w:rsid w:val="00644011"/>
    <w:rsid w:val="00644484"/>
    <w:rsid w:val="006455C4"/>
    <w:rsid w:val="00645B72"/>
    <w:rsid w:val="006460CE"/>
    <w:rsid w:val="00650986"/>
    <w:rsid w:val="00650BCF"/>
    <w:rsid w:val="00651DA4"/>
    <w:rsid w:val="0065274D"/>
    <w:rsid w:val="00652AD9"/>
    <w:rsid w:val="00653669"/>
    <w:rsid w:val="006547FE"/>
    <w:rsid w:val="00656626"/>
    <w:rsid w:val="006568F6"/>
    <w:rsid w:val="00656A75"/>
    <w:rsid w:val="00656CED"/>
    <w:rsid w:val="006578CD"/>
    <w:rsid w:val="00657982"/>
    <w:rsid w:val="00657D6C"/>
    <w:rsid w:val="00660373"/>
    <w:rsid w:val="00660CD9"/>
    <w:rsid w:val="00662B22"/>
    <w:rsid w:val="00662FD8"/>
    <w:rsid w:val="006631D6"/>
    <w:rsid w:val="006641BF"/>
    <w:rsid w:val="00664999"/>
    <w:rsid w:val="00665778"/>
    <w:rsid w:val="00665C1D"/>
    <w:rsid w:val="00665D4D"/>
    <w:rsid w:val="00666312"/>
    <w:rsid w:val="006665C1"/>
    <w:rsid w:val="00666AE8"/>
    <w:rsid w:val="00666C44"/>
    <w:rsid w:val="00666D6B"/>
    <w:rsid w:val="006677ED"/>
    <w:rsid w:val="00667AEF"/>
    <w:rsid w:val="00667EEF"/>
    <w:rsid w:val="00667F3D"/>
    <w:rsid w:val="006704E3"/>
    <w:rsid w:val="0067066E"/>
    <w:rsid w:val="00670B20"/>
    <w:rsid w:val="00670BB1"/>
    <w:rsid w:val="0067103C"/>
    <w:rsid w:val="00671066"/>
    <w:rsid w:val="0067135C"/>
    <w:rsid w:val="00671428"/>
    <w:rsid w:val="00671474"/>
    <w:rsid w:val="006715C9"/>
    <w:rsid w:val="006716B8"/>
    <w:rsid w:val="00671716"/>
    <w:rsid w:val="0067190C"/>
    <w:rsid w:val="006719E6"/>
    <w:rsid w:val="00671BC7"/>
    <w:rsid w:val="00672197"/>
    <w:rsid w:val="00672817"/>
    <w:rsid w:val="00674C3A"/>
    <w:rsid w:val="00675231"/>
    <w:rsid w:val="0067561D"/>
    <w:rsid w:val="006761E9"/>
    <w:rsid w:val="006762AD"/>
    <w:rsid w:val="00676529"/>
    <w:rsid w:val="00676884"/>
    <w:rsid w:val="00676D13"/>
    <w:rsid w:val="00677AFD"/>
    <w:rsid w:val="00677B65"/>
    <w:rsid w:val="006801A2"/>
    <w:rsid w:val="00680634"/>
    <w:rsid w:val="006814D3"/>
    <w:rsid w:val="0068176E"/>
    <w:rsid w:val="00681A91"/>
    <w:rsid w:val="00681CA1"/>
    <w:rsid w:val="00683563"/>
    <w:rsid w:val="006844A5"/>
    <w:rsid w:val="00684CFE"/>
    <w:rsid w:val="006852FA"/>
    <w:rsid w:val="00685353"/>
    <w:rsid w:val="00685444"/>
    <w:rsid w:val="0068555C"/>
    <w:rsid w:val="00685BB5"/>
    <w:rsid w:val="00685CA3"/>
    <w:rsid w:val="00685D61"/>
    <w:rsid w:val="00686135"/>
    <w:rsid w:val="00686904"/>
    <w:rsid w:val="00687DE4"/>
    <w:rsid w:val="006900E4"/>
    <w:rsid w:val="0069013A"/>
    <w:rsid w:val="006903B7"/>
    <w:rsid w:val="00690595"/>
    <w:rsid w:val="00692143"/>
    <w:rsid w:val="006926DC"/>
    <w:rsid w:val="0069292F"/>
    <w:rsid w:val="00692A23"/>
    <w:rsid w:val="00692D82"/>
    <w:rsid w:val="00692EEF"/>
    <w:rsid w:val="006935BE"/>
    <w:rsid w:val="00694C07"/>
    <w:rsid w:val="006950CE"/>
    <w:rsid w:val="00695205"/>
    <w:rsid w:val="0069522C"/>
    <w:rsid w:val="0069557D"/>
    <w:rsid w:val="0069570A"/>
    <w:rsid w:val="0069608E"/>
    <w:rsid w:val="00696692"/>
    <w:rsid w:val="00696783"/>
    <w:rsid w:val="00697FD7"/>
    <w:rsid w:val="006A003F"/>
    <w:rsid w:val="006A0AC6"/>
    <w:rsid w:val="006A1206"/>
    <w:rsid w:val="006A154A"/>
    <w:rsid w:val="006A28B6"/>
    <w:rsid w:val="006A37E0"/>
    <w:rsid w:val="006A3CD8"/>
    <w:rsid w:val="006A45B1"/>
    <w:rsid w:val="006A4E47"/>
    <w:rsid w:val="006A5475"/>
    <w:rsid w:val="006A5D97"/>
    <w:rsid w:val="006A6C03"/>
    <w:rsid w:val="006A79C4"/>
    <w:rsid w:val="006A7C5A"/>
    <w:rsid w:val="006A7C85"/>
    <w:rsid w:val="006B0991"/>
    <w:rsid w:val="006B0F81"/>
    <w:rsid w:val="006B1100"/>
    <w:rsid w:val="006B11ED"/>
    <w:rsid w:val="006B134B"/>
    <w:rsid w:val="006B144D"/>
    <w:rsid w:val="006B16D5"/>
    <w:rsid w:val="006B1B97"/>
    <w:rsid w:val="006B2043"/>
    <w:rsid w:val="006B2908"/>
    <w:rsid w:val="006B2918"/>
    <w:rsid w:val="006B2B83"/>
    <w:rsid w:val="006B2E24"/>
    <w:rsid w:val="006B3221"/>
    <w:rsid w:val="006B389F"/>
    <w:rsid w:val="006B39A1"/>
    <w:rsid w:val="006B4300"/>
    <w:rsid w:val="006B66B0"/>
    <w:rsid w:val="006B6916"/>
    <w:rsid w:val="006B6BBC"/>
    <w:rsid w:val="006B731B"/>
    <w:rsid w:val="006B75D6"/>
    <w:rsid w:val="006B7F90"/>
    <w:rsid w:val="006C13EC"/>
    <w:rsid w:val="006C16C3"/>
    <w:rsid w:val="006C1926"/>
    <w:rsid w:val="006C1AD6"/>
    <w:rsid w:val="006C2056"/>
    <w:rsid w:val="006C24D9"/>
    <w:rsid w:val="006C2B63"/>
    <w:rsid w:val="006C3431"/>
    <w:rsid w:val="006C344D"/>
    <w:rsid w:val="006C39A3"/>
    <w:rsid w:val="006C3F46"/>
    <w:rsid w:val="006C4FA3"/>
    <w:rsid w:val="006C5395"/>
    <w:rsid w:val="006C5DBA"/>
    <w:rsid w:val="006C5EAE"/>
    <w:rsid w:val="006C6A23"/>
    <w:rsid w:val="006C6D29"/>
    <w:rsid w:val="006C7B6F"/>
    <w:rsid w:val="006C7CE8"/>
    <w:rsid w:val="006D003B"/>
    <w:rsid w:val="006D0340"/>
    <w:rsid w:val="006D03DF"/>
    <w:rsid w:val="006D0433"/>
    <w:rsid w:val="006D0C29"/>
    <w:rsid w:val="006D0E0B"/>
    <w:rsid w:val="006D10CE"/>
    <w:rsid w:val="006D1B4B"/>
    <w:rsid w:val="006D1CA1"/>
    <w:rsid w:val="006D2A11"/>
    <w:rsid w:val="006D3244"/>
    <w:rsid w:val="006D4488"/>
    <w:rsid w:val="006D44AA"/>
    <w:rsid w:val="006D4988"/>
    <w:rsid w:val="006D49CC"/>
    <w:rsid w:val="006D5945"/>
    <w:rsid w:val="006D61DB"/>
    <w:rsid w:val="006D70CC"/>
    <w:rsid w:val="006D7262"/>
    <w:rsid w:val="006D7824"/>
    <w:rsid w:val="006D782B"/>
    <w:rsid w:val="006D7FE3"/>
    <w:rsid w:val="006E003C"/>
    <w:rsid w:val="006E0211"/>
    <w:rsid w:val="006E0514"/>
    <w:rsid w:val="006E0EF5"/>
    <w:rsid w:val="006E1408"/>
    <w:rsid w:val="006E18F5"/>
    <w:rsid w:val="006E1900"/>
    <w:rsid w:val="006E2078"/>
    <w:rsid w:val="006E2168"/>
    <w:rsid w:val="006E2211"/>
    <w:rsid w:val="006E29F9"/>
    <w:rsid w:val="006E2E57"/>
    <w:rsid w:val="006E2F63"/>
    <w:rsid w:val="006E3176"/>
    <w:rsid w:val="006E32D6"/>
    <w:rsid w:val="006E3656"/>
    <w:rsid w:val="006E3789"/>
    <w:rsid w:val="006E4373"/>
    <w:rsid w:val="006E444F"/>
    <w:rsid w:val="006E4737"/>
    <w:rsid w:val="006E5131"/>
    <w:rsid w:val="006E536B"/>
    <w:rsid w:val="006E56B0"/>
    <w:rsid w:val="006E570B"/>
    <w:rsid w:val="006E595B"/>
    <w:rsid w:val="006E59EC"/>
    <w:rsid w:val="006E5F13"/>
    <w:rsid w:val="006E6E9B"/>
    <w:rsid w:val="006E6F8A"/>
    <w:rsid w:val="006E7356"/>
    <w:rsid w:val="006F0460"/>
    <w:rsid w:val="006F04FF"/>
    <w:rsid w:val="006F09F8"/>
    <w:rsid w:val="006F0B59"/>
    <w:rsid w:val="006F18E9"/>
    <w:rsid w:val="006F19E7"/>
    <w:rsid w:val="006F1D22"/>
    <w:rsid w:val="006F2075"/>
    <w:rsid w:val="006F2735"/>
    <w:rsid w:val="006F2C8A"/>
    <w:rsid w:val="006F2E9C"/>
    <w:rsid w:val="006F360D"/>
    <w:rsid w:val="006F3C30"/>
    <w:rsid w:val="006F3CFF"/>
    <w:rsid w:val="006F4C95"/>
    <w:rsid w:val="006F4F25"/>
    <w:rsid w:val="006F5882"/>
    <w:rsid w:val="006F5A77"/>
    <w:rsid w:val="006F6359"/>
    <w:rsid w:val="006F6746"/>
    <w:rsid w:val="006F67EB"/>
    <w:rsid w:val="006F6885"/>
    <w:rsid w:val="006F68CA"/>
    <w:rsid w:val="006F6F06"/>
    <w:rsid w:val="006F6F5D"/>
    <w:rsid w:val="006F6FE8"/>
    <w:rsid w:val="006F71AE"/>
    <w:rsid w:val="006F7B62"/>
    <w:rsid w:val="007003A6"/>
    <w:rsid w:val="00700964"/>
    <w:rsid w:val="0070114E"/>
    <w:rsid w:val="0070150F"/>
    <w:rsid w:val="00701771"/>
    <w:rsid w:val="00701E19"/>
    <w:rsid w:val="007024E1"/>
    <w:rsid w:val="00702C06"/>
    <w:rsid w:val="00702ED6"/>
    <w:rsid w:val="0070320A"/>
    <w:rsid w:val="0070328B"/>
    <w:rsid w:val="007034FE"/>
    <w:rsid w:val="00703843"/>
    <w:rsid w:val="00703AF7"/>
    <w:rsid w:val="00703D14"/>
    <w:rsid w:val="00704EDB"/>
    <w:rsid w:val="00705109"/>
    <w:rsid w:val="00705356"/>
    <w:rsid w:val="0070574B"/>
    <w:rsid w:val="007060D9"/>
    <w:rsid w:val="007069E6"/>
    <w:rsid w:val="00706DE5"/>
    <w:rsid w:val="007074C5"/>
    <w:rsid w:val="00707F9E"/>
    <w:rsid w:val="007102D5"/>
    <w:rsid w:val="00710A7B"/>
    <w:rsid w:val="00710AEA"/>
    <w:rsid w:val="00710EAC"/>
    <w:rsid w:val="00711AC5"/>
    <w:rsid w:val="00711DF6"/>
    <w:rsid w:val="00712182"/>
    <w:rsid w:val="00712767"/>
    <w:rsid w:val="00713101"/>
    <w:rsid w:val="007134B8"/>
    <w:rsid w:val="00713531"/>
    <w:rsid w:val="00713681"/>
    <w:rsid w:val="00713AE1"/>
    <w:rsid w:val="00713D77"/>
    <w:rsid w:val="007142C7"/>
    <w:rsid w:val="007147DD"/>
    <w:rsid w:val="007149F6"/>
    <w:rsid w:val="00714F25"/>
    <w:rsid w:val="00715CDB"/>
    <w:rsid w:val="00716D54"/>
    <w:rsid w:val="00717001"/>
    <w:rsid w:val="007176DD"/>
    <w:rsid w:val="00717E04"/>
    <w:rsid w:val="00720645"/>
    <w:rsid w:val="00721539"/>
    <w:rsid w:val="00721896"/>
    <w:rsid w:val="00722194"/>
    <w:rsid w:val="007227EF"/>
    <w:rsid w:val="00723075"/>
    <w:rsid w:val="00723233"/>
    <w:rsid w:val="007241CF"/>
    <w:rsid w:val="007242C8"/>
    <w:rsid w:val="0072441D"/>
    <w:rsid w:val="00724690"/>
    <w:rsid w:val="00724849"/>
    <w:rsid w:val="00724BCE"/>
    <w:rsid w:val="00724E68"/>
    <w:rsid w:val="007251E0"/>
    <w:rsid w:val="0072527A"/>
    <w:rsid w:val="007255B8"/>
    <w:rsid w:val="007258A0"/>
    <w:rsid w:val="007258BE"/>
    <w:rsid w:val="00725E03"/>
    <w:rsid w:val="007268DC"/>
    <w:rsid w:val="00726A97"/>
    <w:rsid w:val="00726DE9"/>
    <w:rsid w:val="00730711"/>
    <w:rsid w:val="007312A6"/>
    <w:rsid w:val="007315DC"/>
    <w:rsid w:val="00731D02"/>
    <w:rsid w:val="00732959"/>
    <w:rsid w:val="00732AB1"/>
    <w:rsid w:val="0073401E"/>
    <w:rsid w:val="007340BD"/>
    <w:rsid w:val="00734361"/>
    <w:rsid w:val="00734476"/>
    <w:rsid w:val="0073454D"/>
    <w:rsid w:val="00735875"/>
    <w:rsid w:val="007359AD"/>
    <w:rsid w:val="00735B4B"/>
    <w:rsid w:val="00736476"/>
    <w:rsid w:val="00736605"/>
    <w:rsid w:val="0073796E"/>
    <w:rsid w:val="00737F5E"/>
    <w:rsid w:val="007408D1"/>
    <w:rsid w:val="00740948"/>
    <w:rsid w:val="00741012"/>
    <w:rsid w:val="007413EB"/>
    <w:rsid w:val="00741525"/>
    <w:rsid w:val="007416D7"/>
    <w:rsid w:val="00741907"/>
    <w:rsid w:val="00741EC5"/>
    <w:rsid w:val="00742002"/>
    <w:rsid w:val="007425C8"/>
    <w:rsid w:val="007429FC"/>
    <w:rsid w:val="00742CCF"/>
    <w:rsid w:val="00742DA3"/>
    <w:rsid w:val="00742FDF"/>
    <w:rsid w:val="0074305A"/>
    <w:rsid w:val="00743109"/>
    <w:rsid w:val="0074357D"/>
    <w:rsid w:val="007439E2"/>
    <w:rsid w:val="00743E7F"/>
    <w:rsid w:val="007443E4"/>
    <w:rsid w:val="00745D39"/>
    <w:rsid w:val="00746775"/>
    <w:rsid w:val="00746BE6"/>
    <w:rsid w:val="00746CE7"/>
    <w:rsid w:val="0074739B"/>
    <w:rsid w:val="00747B91"/>
    <w:rsid w:val="0075047A"/>
    <w:rsid w:val="0075088F"/>
    <w:rsid w:val="00750D2C"/>
    <w:rsid w:val="00750F5A"/>
    <w:rsid w:val="007510F2"/>
    <w:rsid w:val="007510FB"/>
    <w:rsid w:val="007511D7"/>
    <w:rsid w:val="0075128C"/>
    <w:rsid w:val="00751946"/>
    <w:rsid w:val="00752D5F"/>
    <w:rsid w:val="00753578"/>
    <w:rsid w:val="00753AFE"/>
    <w:rsid w:val="00753EE3"/>
    <w:rsid w:val="00754675"/>
    <w:rsid w:val="0075469B"/>
    <w:rsid w:val="00755FCD"/>
    <w:rsid w:val="0075603B"/>
    <w:rsid w:val="0075698E"/>
    <w:rsid w:val="00756B3A"/>
    <w:rsid w:val="00756B44"/>
    <w:rsid w:val="00757696"/>
    <w:rsid w:val="0075787C"/>
    <w:rsid w:val="00757F06"/>
    <w:rsid w:val="00760217"/>
    <w:rsid w:val="0076047E"/>
    <w:rsid w:val="0076089E"/>
    <w:rsid w:val="00760DA7"/>
    <w:rsid w:val="00761177"/>
    <w:rsid w:val="00761BB9"/>
    <w:rsid w:val="0076376E"/>
    <w:rsid w:val="00763935"/>
    <w:rsid w:val="00763CF8"/>
    <w:rsid w:val="00763F81"/>
    <w:rsid w:val="007647B7"/>
    <w:rsid w:val="00764BB2"/>
    <w:rsid w:val="00764F71"/>
    <w:rsid w:val="00765168"/>
    <w:rsid w:val="007665CB"/>
    <w:rsid w:val="007667AD"/>
    <w:rsid w:val="00766960"/>
    <w:rsid w:val="007669CD"/>
    <w:rsid w:val="00767985"/>
    <w:rsid w:val="00767A9C"/>
    <w:rsid w:val="00770172"/>
    <w:rsid w:val="0077034D"/>
    <w:rsid w:val="007712C2"/>
    <w:rsid w:val="00771CDE"/>
    <w:rsid w:val="007722A4"/>
    <w:rsid w:val="007726DC"/>
    <w:rsid w:val="00772F6B"/>
    <w:rsid w:val="00773229"/>
    <w:rsid w:val="00773623"/>
    <w:rsid w:val="0077369B"/>
    <w:rsid w:val="007737A1"/>
    <w:rsid w:val="00773A42"/>
    <w:rsid w:val="007743D7"/>
    <w:rsid w:val="007746F5"/>
    <w:rsid w:val="007749A2"/>
    <w:rsid w:val="00775369"/>
    <w:rsid w:val="0077585F"/>
    <w:rsid w:val="00775BA3"/>
    <w:rsid w:val="00775BF8"/>
    <w:rsid w:val="00775CD8"/>
    <w:rsid w:val="007763C0"/>
    <w:rsid w:val="00776652"/>
    <w:rsid w:val="00780321"/>
    <w:rsid w:val="007810C2"/>
    <w:rsid w:val="007811C5"/>
    <w:rsid w:val="00781BEE"/>
    <w:rsid w:val="00781CB6"/>
    <w:rsid w:val="00781E43"/>
    <w:rsid w:val="00782273"/>
    <w:rsid w:val="007829E1"/>
    <w:rsid w:val="00782A72"/>
    <w:rsid w:val="007836D5"/>
    <w:rsid w:val="007836E5"/>
    <w:rsid w:val="007840C3"/>
    <w:rsid w:val="00784122"/>
    <w:rsid w:val="00784773"/>
    <w:rsid w:val="007848ED"/>
    <w:rsid w:val="007852E8"/>
    <w:rsid w:val="00785D87"/>
    <w:rsid w:val="00786FA1"/>
    <w:rsid w:val="00787FAD"/>
    <w:rsid w:val="00790DBF"/>
    <w:rsid w:val="0079107F"/>
    <w:rsid w:val="007915C9"/>
    <w:rsid w:val="00791B11"/>
    <w:rsid w:val="00791BF7"/>
    <w:rsid w:val="007927E5"/>
    <w:rsid w:val="00792A38"/>
    <w:rsid w:val="00793201"/>
    <w:rsid w:val="007932D7"/>
    <w:rsid w:val="0079415A"/>
    <w:rsid w:val="007944B8"/>
    <w:rsid w:val="00794A76"/>
    <w:rsid w:val="0079554C"/>
    <w:rsid w:val="00795701"/>
    <w:rsid w:val="0079585F"/>
    <w:rsid w:val="00795B4C"/>
    <w:rsid w:val="00795CC3"/>
    <w:rsid w:val="00795E1B"/>
    <w:rsid w:val="00796006"/>
    <w:rsid w:val="007962B1"/>
    <w:rsid w:val="007962F8"/>
    <w:rsid w:val="007969A2"/>
    <w:rsid w:val="00796EEC"/>
    <w:rsid w:val="007971BB"/>
    <w:rsid w:val="007974CE"/>
    <w:rsid w:val="007979A3"/>
    <w:rsid w:val="00797AD6"/>
    <w:rsid w:val="007A0480"/>
    <w:rsid w:val="007A17B3"/>
    <w:rsid w:val="007A2194"/>
    <w:rsid w:val="007A25B1"/>
    <w:rsid w:val="007A2972"/>
    <w:rsid w:val="007A2AA3"/>
    <w:rsid w:val="007A2D7E"/>
    <w:rsid w:val="007A324F"/>
    <w:rsid w:val="007A3776"/>
    <w:rsid w:val="007A40D5"/>
    <w:rsid w:val="007A4251"/>
    <w:rsid w:val="007A4525"/>
    <w:rsid w:val="007A4B77"/>
    <w:rsid w:val="007A4ECA"/>
    <w:rsid w:val="007A4FC1"/>
    <w:rsid w:val="007A54D2"/>
    <w:rsid w:val="007A5F2C"/>
    <w:rsid w:val="007A61DF"/>
    <w:rsid w:val="007A63B1"/>
    <w:rsid w:val="007A6E65"/>
    <w:rsid w:val="007A717C"/>
    <w:rsid w:val="007A72BE"/>
    <w:rsid w:val="007A74E1"/>
    <w:rsid w:val="007A76EC"/>
    <w:rsid w:val="007A7883"/>
    <w:rsid w:val="007A7C2B"/>
    <w:rsid w:val="007A7CA8"/>
    <w:rsid w:val="007A7D2F"/>
    <w:rsid w:val="007A7DDC"/>
    <w:rsid w:val="007A7E94"/>
    <w:rsid w:val="007B01E6"/>
    <w:rsid w:val="007B09EE"/>
    <w:rsid w:val="007B0ED0"/>
    <w:rsid w:val="007B14A1"/>
    <w:rsid w:val="007B1693"/>
    <w:rsid w:val="007B1B1A"/>
    <w:rsid w:val="007B232E"/>
    <w:rsid w:val="007B2822"/>
    <w:rsid w:val="007B2AE2"/>
    <w:rsid w:val="007B2EB1"/>
    <w:rsid w:val="007B2FD8"/>
    <w:rsid w:val="007B3154"/>
    <w:rsid w:val="007B39A9"/>
    <w:rsid w:val="007B3B02"/>
    <w:rsid w:val="007B3CE9"/>
    <w:rsid w:val="007B4A2A"/>
    <w:rsid w:val="007B4D32"/>
    <w:rsid w:val="007B537F"/>
    <w:rsid w:val="007B5577"/>
    <w:rsid w:val="007B567A"/>
    <w:rsid w:val="007B5894"/>
    <w:rsid w:val="007B6258"/>
    <w:rsid w:val="007B63F4"/>
    <w:rsid w:val="007B64F1"/>
    <w:rsid w:val="007B7D4A"/>
    <w:rsid w:val="007B7ECB"/>
    <w:rsid w:val="007B7F92"/>
    <w:rsid w:val="007C0221"/>
    <w:rsid w:val="007C0235"/>
    <w:rsid w:val="007C089C"/>
    <w:rsid w:val="007C0B16"/>
    <w:rsid w:val="007C0BDB"/>
    <w:rsid w:val="007C0D0D"/>
    <w:rsid w:val="007C143F"/>
    <w:rsid w:val="007C2084"/>
    <w:rsid w:val="007C21BC"/>
    <w:rsid w:val="007C2E4E"/>
    <w:rsid w:val="007C3158"/>
    <w:rsid w:val="007C3823"/>
    <w:rsid w:val="007C3B71"/>
    <w:rsid w:val="007C3FD8"/>
    <w:rsid w:val="007C42E5"/>
    <w:rsid w:val="007C47B8"/>
    <w:rsid w:val="007C49B5"/>
    <w:rsid w:val="007C4C62"/>
    <w:rsid w:val="007C511D"/>
    <w:rsid w:val="007C5224"/>
    <w:rsid w:val="007C52CA"/>
    <w:rsid w:val="007C536A"/>
    <w:rsid w:val="007C58DB"/>
    <w:rsid w:val="007C59EC"/>
    <w:rsid w:val="007C61FE"/>
    <w:rsid w:val="007C6C66"/>
    <w:rsid w:val="007C7E3C"/>
    <w:rsid w:val="007D05C0"/>
    <w:rsid w:val="007D09C5"/>
    <w:rsid w:val="007D0E6D"/>
    <w:rsid w:val="007D11BC"/>
    <w:rsid w:val="007D17AB"/>
    <w:rsid w:val="007D186F"/>
    <w:rsid w:val="007D23D0"/>
    <w:rsid w:val="007D295B"/>
    <w:rsid w:val="007D3533"/>
    <w:rsid w:val="007D35DA"/>
    <w:rsid w:val="007D3BDD"/>
    <w:rsid w:val="007D3ED1"/>
    <w:rsid w:val="007D44C4"/>
    <w:rsid w:val="007D4760"/>
    <w:rsid w:val="007D4810"/>
    <w:rsid w:val="007D5000"/>
    <w:rsid w:val="007D52F9"/>
    <w:rsid w:val="007D5B8C"/>
    <w:rsid w:val="007D687B"/>
    <w:rsid w:val="007D7344"/>
    <w:rsid w:val="007D79D3"/>
    <w:rsid w:val="007D7B5C"/>
    <w:rsid w:val="007D7ED3"/>
    <w:rsid w:val="007E0247"/>
    <w:rsid w:val="007E0331"/>
    <w:rsid w:val="007E0B08"/>
    <w:rsid w:val="007E0C7A"/>
    <w:rsid w:val="007E0D35"/>
    <w:rsid w:val="007E1240"/>
    <w:rsid w:val="007E1D63"/>
    <w:rsid w:val="007E23BC"/>
    <w:rsid w:val="007E26BF"/>
    <w:rsid w:val="007E2AAC"/>
    <w:rsid w:val="007E2AED"/>
    <w:rsid w:val="007E2B23"/>
    <w:rsid w:val="007E2C8C"/>
    <w:rsid w:val="007E3305"/>
    <w:rsid w:val="007E33C1"/>
    <w:rsid w:val="007E39C4"/>
    <w:rsid w:val="007E5226"/>
    <w:rsid w:val="007E69B3"/>
    <w:rsid w:val="007E6F45"/>
    <w:rsid w:val="007E7321"/>
    <w:rsid w:val="007F0225"/>
    <w:rsid w:val="007F038F"/>
    <w:rsid w:val="007F0CBA"/>
    <w:rsid w:val="007F1063"/>
    <w:rsid w:val="007F11B5"/>
    <w:rsid w:val="007F2427"/>
    <w:rsid w:val="007F2B56"/>
    <w:rsid w:val="007F3615"/>
    <w:rsid w:val="007F361A"/>
    <w:rsid w:val="007F364A"/>
    <w:rsid w:val="007F4BC8"/>
    <w:rsid w:val="007F5616"/>
    <w:rsid w:val="007F6176"/>
    <w:rsid w:val="007F63D7"/>
    <w:rsid w:val="007F6C24"/>
    <w:rsid w:val="007F7061"/>
    <w:rsid w:val="007F7285"/>
    <w:rsid w:val="007F7299"/>
    <w:rsid w:val="007F7396"/>
    <w:rsid w:val="007F767F"/>
    <w:rsid w:val="007F7828"/>
    <w:rsid w:val="007F7B05"/>
    <w:rsid w:val="00800081"/>
    <w:rsid w:val="00800293"/>
    <w:rsid w:val="00800DDB"/>
    <w:rsid w:val="00803FD8"/>
    <w:rsid w:val="00804118"/>
    <w:rsid w:val="008045BA"/>
    <w:rsid w:val="00804ABA"/>
    <w:rsid w:val="0080522B"/>
    <w:rsid w:val="008057C7"/>
    <w:rsid w:val="00805A4C"/>
    <w:rsid w:val="008062D7"/>
    <w:rsid w:val="00806612"/>
    <w:rsid w:val="00806B36"/>
    <w:rsid w:val="00807200"/>
    <w:rsid w:val="008074E0"/>
    <w:rsid w:val="00807A86"/>
    <w:rsid w:val="00807B40"/>
    <w:rsid w:val="00807BA1"/>
    <w:rsid w:val="00807C24"/>
    <w:rsid w:val="00810573"/>
    <w:rsid w:val="00810A38"/>
    <w:rsid w:val="00810F71"/>
    <w:rsid w:val="00811333"/>
    <w:rsid w:val="0081136B"/>
    <w:rsid w:val="00811FFD"/>
    <w:rsid w:val="00812B37"/>
    <w:rsid w:val="008135AA"/>
    <w:rsid w:val="008138B5"/>
    <w:rsid w:val="00814408"/>
    <w:rsid w:val="00814881"/>
    <w:rsid w:val="0081609A"/>
    <w:rsid w:val="008168B8"/>
    <w:rsid w:val="008168D4"/>
    <w:rsid w:val="00816D5F"/>
    <w:rsid w:val="00817501"/>
    <w:rsid w:val="00820221"/>
    <w:rsid w:val="00820F2E"/>
    <w:rsid w:val="008212F0"/>
    <w:rsid w:val="00821432"/>
    <w:rsid w:val="00821567"/>
    <w:rsid w:val="00821878"/>
    <w:rsid w:val="00822D16"/>
    <w:rsid w:val="00824720"/>
    <w:rsid w:val="00825362"/>
    <w:rsid w:val="00825818"/>
    <w:rsid w:val="008258BE"/>
    <w:rsid w:val="00825CD2"/>
    <w:rsid w:val="00825DC6"/>
    <w:rsid w:val="0082658E"/>
    <w:rsid w:val="008300A4"/>
    <w:rsid w:val="00831C93"/>
    <w:rsid w:val="00831DC6"/>
    <w:rsid w:val="00831E40"/>
    <w:rsid w:val="00832303"/>
    <w:rsid w:val="0083246A"/>
    <w:rsid w:val="00832538"/>
    <w:rsid w:val="00832672"/>
    <w:rsid w:val="00833B8C"/>
    <w:rsid w:val="00833BA3"/>
    <w:rsid w:val="00833FD9"/>
    <w:rsid w:val="00834205"/>
    <w:rsid w:val="0083461B"/>
    <w:rsid w:val="00834A41"/>
    <w:rsid w:val="00835ACB"/>
    <w:rsid w:val="00836405"/>
    <w:rsid w:val="008370A7"/>
    <w:rsid w:val="0084059F"/>
    <w:rsid w:val="00840695"/>
    <w:rsid w:val="0084076E"/>
    <w:rsid w:val="0084091D"/>
    <w:rsid w:val="0084167F"/>
    <w:rsid w:val="00841702"/>
    <w:rsid w:val="008422C3"/>
    <w:rsid w:val="00842472"/>
    <w:rsid w:val="00842921"/>
    <w:rsid w:val="00843724"/>
    <w:rsid w:val="00843948"/>
    <w:rsid w:val="00843C95"/>
    <w:rsid w:val="00843D4D"/>
    <w:rsid w:val="00843DEC"/>
    <w:rsid w:val="008443D9"/>
    <w:rsid w:val="0084483B"/>
    <w:rsid w:val="008455A3"/>
    <w:rsid w:val="0084629A"/>
    <w:rsid w:val="008466F8"/>
    <w:rsid w:val="008469FC"/>
    <w:rsid w:val="008470C6"/>
    <w:rsid w:val="0084720B"/>
    <w:rsid w:val="008473F2"/>
    <w:rsid w:val="00847984"/>
    <w:rsid w:val="00847D80"/>
    <w:rsid w:val="00850ADE"/>
    <w:rsid w:val="00851C00"/>
    <w:rsid w:val="0085214B"/>
    <w:rsid w:val="0085218A"/>
    <w:rsid w:val="008527EA"/>
    <w:rsid w:val="00852E40"/>
    <w:rsid w:val="00852F1A"/>
    <w:rsid w:val="00853114"/>
    <w:rsid w:val="0085336C"/>
    <w:rsid w:val="00853783"/>
    <w:rsid w:val="00853DB3"/>
    <w:rsid w:val="00854216"/>
    <w:rsid w:val="00854543"/>
    <w:rsid w:val="0085460D"/>
    <w:rsid w:val="0085477F"/>
    <w:rsid w:val="00854E0B"/>
    <w:rsid w:val="00855666"/>
    <w:rsid w:val="00855B72"/>
    <w:rsid w:val="00855BF2"/>
    <w:rsid w:val="00855E5C"/>
    <w:rsid w:val="0085666D"/>
    <w:rsid w:val="00860AD4"/>
    <w:rsid w:val="0086138F"/>
    <w:rsid w:val="00861553"/>
    <w:rsid w:val="00861C6D"/>
    <w:rsid w:val="00861DD4"/>
    <w:rsid w:val="00861F32"/>
    <w:rsid w:val="00862840"/>
    <w:rsid w:val="0086307B"/>
    <w:rsid w:val="008631C3"/>
    <w:rsid w:val="008633ED"/>
    <w:rsid w:val="008637D4"/>
    <w:rsid w:val="00863C16"/>
    <w:rsid w:val="00864102"/>
    <w:rsid w:val="00864130"/>
    <w:rsid w:val="00864727"/>
    <w:rsid w:val="008647A0"/>
    <w:rsid w:val="00864A7E"/>
    <w:rsid w:val="00864D5D"/>
    <w:rsid w:val="00865081"/>
    <w:rsid w:val="008655A1"/>
    <w:rsid w:val="00865DF8"/>
    <w:rsid w:val="00866130"/>
    <w:rsid w:val="008664A7"/>
    <w:rsid w:val="008664EA"/>
    <w:rsid w:val="00867EDD"/>
    <w:rsid w:val="00867F49"/>
    <w:rsid w:val="0087060C"/>
    <w:rsid w:val="00870726"/>
    <w:rsid w:val="00870A8E"/>
    <w:rsid w:val="0087116F"/>
    <w:rsid w:val="00871E4A"/>
    <w:rsid w:val="008722D7"/>
    <w:rsid w:val="00872D9C"/>
    <w:rsid w:val="00873726"/>
    <w:rsid w:val="00874EEF"/>
    <w:rsid w:val="00875229"/>
    <w:rsid w:val="008756E1"/>
    <w:rsid w:val="00875ABB"/>
    <w:rsid w:val="00875AC9"/>
    <w:rsid w:val="00875BA5"/>
    <w:rsid w:val="00876431"/>
    <w:rsid w:val="0087789A"/>
    <w:rsid w:val="008778D6"/>
    <w:rsid w:val="00877D5C"/>
    <w:rsid w:val="00880D0C"/>
    <w:rsid w:val="00881033"/>
    <w:rsid w:val="008816A2"/>
    <w:rsid w:val="0088201B"/>
    <w:rsid w:val="00882DFE"/>
    <w:rsid w:val="00883358"/>
    <w:rsid w:val="008839AF"/>
    <w:rsid w:val="00883C29"/>
    <w:rsid w:val="00884557"/>
    <w:rsid w:val="008851F1"/>
    <w:rsid w:val="008859FF"/>
    <w:rsid w:val="00886730"/>
    <w:rsid w:val="008867FC"/>
    <w:rsid w:val="00886875"/>
    <w:rsid w:val="00886F72"/>
    <w:rsid w:val="008872DB"/>
    <w:rsid w:val="00887AFD"/>
    <w:rsid w:val="00887EF9"/>
    <w:rsid w:val="00890487"/>
    <w:rsid w:val="0089129A"/>
    <w:rsid w:val="0089152C"/>
    <w:rsid w:val="00891B3A"/>
    <w:rsid w:val="00891C05"/>
    <w:rsid w:val="00892859"/>
    <w:rsid w:val="00893970"/>
    <w:rsid w:val="0089398F"/>
    <w:rsid w:val="00893E29"/>
    <w:rsid w:val="00894120"/>
    <w:rsid w:val="00894196"/>
    <w:rsid w:val="0089581F"/>
    <w:rsid w:val="00895882"/>
    <w:rsid w:val="008959C9"/>
    <w:rsid w:val="00895DBA"/>
    <w:rsid w:val="00895ED7"/>
    <w:rsid w:val="00896322"/>
    <w:rsid w:val="00896379"/>
    <w:rsid w:val="008967A4"/>
    <w:rsid w:val="008967A7"/>
    <w:rsid w:val="0089691D"/>
    <w:rsid w:val="008979C6"/>
    <w:rsid w:val="00897F81"/>
    <w:rsid w:val="008A04E9"/>
    <w:rsid w:val="008A06C6"/>
    <w:rsid w:val="008A0C68"/>
    <w:rsid w:val="008A0D69"/>
    <w:rsid w:val="008A0F13"/>
    <w:rsid w:val="008A165C"/>
    <w:rsid w:val="008A1841"/>
    <w:rsid w:val="008A195A"/>
    <w:rsid w:val="008A1D3B"/>
    <w:rsid w:val="008A201B"/>
    <w:rsid w:val="008A22A6"/>
    <w:rsid w:val="008A234D"/>
    <w:rsid w:val="008A268B"/>
    <w:rsid w:val="008A27F3"/>
    <w:rsid w:val="008A2C3B"/>
    <w:rsid w:val="008A3674"/>
    <w:rsid w:val="008A3987"/>
    <w:rsid w:val="008A3A52"/>
    <w:rsid w:val="008A4C6A"/>
    <w:rsid w:val="008A5608"/>
    <w:rsid w:val="008A62A4"/>
    <w:rsid w:val="008A64BD"/>
    <w:rsid w:val="008A6716"/>
    <w:rsid w:val="008A69F5"/>
    <w:rsid w:val="008A6B50"/>
    <w:rsid w:val="008A72DC"/>
    <w:rsid w:val="008A73E6"/>
    <w:rsid w:val="008A75EC"/>
    <w:rsid w:val="008A7DE6"/>
    <w:rsid w:val="008B0BC8"/>
    <w:rsid w:val="008B0DF7"/>
    <w:rsid w:val="008B1295"/>
    <w:rsid w:val="008B1976"/>
    <w:rsid w:val="008B2EAB"/>
    <w:rsid w:val="008B42B3"/>
    <w:rsid w:val="008B511E"/>
    <w:rsid w:val="008B57C3"/>
    <w:rsid w:val="008B59AC"/>
    <w:rsid w:val="008B5D41"/>
    <w:rsid w:val="008B609A"/>
    <w:rsid w:val="008B649F"/>
    <w:rsid w:val="008B6C42"/>
    <w:rsid w:val="008B6D17"/>
    <w:rsid w:val="008B6E98"/>
    <w:rsid w:val="008B7CE1"/>
    <w:rsid w:val="008B7EF4"/>
    <w:rsid w:val="008C06FF"/>
    <w:rsid w:val="008C16FB"/>
    <w:rsid w:val="008C1775"/>
    <w:rsid w:val="008C2B2E"/>
    <w:rsid w:val="008C3B54"/>
    <w:rsid w:val="008C3CA3"/>
    <w:rsid w:val="008C3D3F"/>
    <w:rsid w:val="008C43E0"/>
    <w:rsid w:val="008C4605"/>
    <w:rsid w:val="008C47BA"/>
    <w:rsid w:val="008C4C73"/>
    <w:rsid w:val="008C58A2"/>
    <w:rsid w:val="008C58CD"/>
    <w:rsid w:val="008C5CC3"/>
    <w:rsid w:val="008C624E"/>
    <w:rsid w:val="008C62A6"/>
    <w:rsid w:val="008C65D9"/>
    <w:rsid w:val="008C6716"/>
    <w:rsid w:val="008C69C0"/>
    <w:rsid w:val="008C6C15"/>
    <w:rsid w:val="008C700D"/>
    <w:rsid w:val="008C7D54"/>
    <w:rsid w:val="008D03F9"/>
    <w:rsid w:val="008D06E2"/>
    <w:rsid w:val="008D0A79"/>
    <w:rsid w:val="008D243B"/>
    <w:rsid w:val="008D25D1"/>
    <w:rsid w:val="008D279F"/>
    <w:rsid w:val="008D3692"/>
    <w:rsid w:val="008D39FE"/>
    <w:rsid w:val="008D45B9"/>
    <w:rsid w:val="008D46D1"/>
    <w:rsid w:val="008D4B11"/>
    <w:rsid w:val="008D4EF7"/>
    <w:rsid w:val="008D5E4E"/>
    <w:rsid w:val="008D60A1"/>
    <w:rsid w:val="008D6219"/>
    <w:rsid w:val="008D74DA"/>
    <w:rsid w:val="008D79E4"/>
    <w:rsid w:val="008D7F68"/>
    <w:rsid w:val="008E0789"/>
    <w:rsid w:val="008E0D7D"/>
    <w:rsid w:val="008E0F89"/>
    <w:rsid w:val="008E1936"/>
    <w:rsid w:val="008E1D6E"/>
    <w:rsid w:val="008E2759"/>
    <w:rsid w:val="008E2820"/>
    <w:rsid w:val="008E350F"/>
    <w:rsid w:val="008E3932"/>
    <w:rsid w:val="008E45D8"/>
    <w:rsid w:val="008E4826"/>
    <w:rsid w:val="008E489D"/>
    <w:rsid w:val="008E4D8D"/>
    <w:rsid w:val="008E5BE7"/>
    <w:rsid w:val="008E5F2A"/>
    <w:rsid w:val="008E60BE"/>
    <w:rsid w:val="008E66BA"/>
    <w:rsid w:val="008E735B"/>
    <w:rsid w:val="008E7659"/>
    <w:rsid w:val="008E7666"/>
    <w:rsid w:val="008E784D"/>
    <w:rsid w:val="008E7BF7"/>
    <w:rsid w:val="008F0085"/>
    <w:rsid w:val="008F27EF"/>
    <w:rsid w:val="008F2B69"/>
    <w:rsid w:val="008F2BE2"/>
    <w:rsid w:val="008F3335"/>
    <w:rsid w:val="008F3741"/>
    <w:rsid w:val="008F3DDF"/>
    <w:rsid w:val="008F4392"/>
    <w:rsid w:val="008F44AF"/>
    <w:rsid w:val="008F4676"/>
    <w:rsid w:val="008F491D"/>
    <w:rsid w:val="008F4A09"/>
    <w:rsid w:val="008F4F60"/>
    <w:rsid w:val="008F5240"/>
    <w:rsid w:val="008F57F5"/>
    <w:rsid w:val="008F5FA9"/>
    <w:rsid w:val="008F60F6"/>
    <w:rsid w:val="008F616A"/>
    <w:rsid w:val="008F62A3"/>
    <w:rsid w:val="008F705F"/>
    <w:rsid w:val="008F731A"/>
    <w:rsid w:val="008F7476"/>
    <w:rsid w:val="008F749E"/>
    <w:rsid w:val="008F752E"/>
    <w:rsid w:val="008F7781"/>
    <w:rsid w:val="008F7BD2"/>
    <w:rsid w:val="008F7DD6"/>
    <w:rsid w:val="00900157"/>
    <w:rsid w:val="00900169"/>
    <w:rsid w:val="009005F1"/>
    <w:rsid w:val="00900986"/>
    <w:rsid w:val="00900C5E"/>
    <w:rsid w:val="0090129E"/>
    <w:rsid w:val="00901F31"/>
    <w:rsid w:val="0090252E"/>
    <w:rsid w:val="00903836"/>
    <w:rsid w:val="00903BF2"/>
    <w:rsid w:val="00904023"/>
    <w:rsid w:val="00904A5B"/>
    <w:rsid w:val="00905357"/>
    <w:rsid w:val="0090572D"/>
    <w:rsid w:val="00905A6C"/>
    <w:rsid w:val="00905E82"/>
    <w:rsid w:val="00906608"/>
    <w:rsid w:val="00906F38"/>
    <w:rsid w:val="009070ED"/>
    <w:rsid w:val="009077EB"/>
    <w:rsid w:val="00907ED1"/>
    <w:rsid w:val="0091027C"/>
    <w:rsid w:val="00910A01"/>
    <w:rsid w:val="00910CA3"/>
    <w:rsid w:val="009116B0"/>
    <w:rsid w:val="00911950"/>
    <w:rsid w:val="00911C66"/>
    <w:rsid w:val="0091294D"/>
    <w:rsid w:val="00912B01"/>
    <w:rsid w:val="009137C8"/>
    <w:rsid w:val="0091421E"/>
    <w:rsid w:val="009142F1"/>
    <w:rsid w:val="00914D33"/>
    <w:rsid w:val="009152DB"/>
    <w:rsid w:val="00915770"/>
    <w:rsid w:val="0091631A"/>
    <w:rsid w:val="00916A3D"/>
    <w:rsid w:val="00916AA0"/>
    <w:rsid w:val="00916C7B"/>
    <w:rsid w:val="00916DEE"/>
    <w:rsid w:val="00916FB1"/>
    <w:rsid w:val="0091741D"/>
    <w:rsid w:val="0091760A"/>
    <w:rsid w:val="00917EE5"/>
    <w:rsid w:val="00917F0E"/>
    <w:rsid w:val="0092035F"/>
    <w:rsid w:val="00920ADC"/>
    <w:rsid w:val="009210BB"/>
    <w:rsid w:val="009210CA"/>
    <w:rsid w:val="00921A74"/>
    <w:rsid w:val="0092223F"/>
    <w:rsid w:val="0092299C"/>
    <w:rsid w:val="00922DA7"/>
    <w:rsid w:val="00922DCB"/>
    <w:rsid w:val="00922F6E"/>
    <w:rsid w:val="00923124"/>
    <w:rsid w:val="00923452"/>
    <w:rsid w:val="00923EBC"/>
    <w:rsid w:val="009242CF"/>
    <w:rsid w:val="009249C1"/>
    <w:rsid w:val="0092534D"/>
    <w:rsid w:val="00925892"/>
    <w:rsid w:val="00925898"/>
    <w:rsid w:val="00925B82"/>
    <w:rsid w:val="00925BA4"/>
    <w:rsid w:val="00926B61"/>
    <w:rsid w:val="00926E1D"/>
    <w:rsid w:val="00927C35"/>
    <w:rsid w:val="00930ACA"/>
    <w:rsid w:val="00930ACF"/>
    <w:rsid w:val="009312EE"/>
    <w:rsid w:val="00931BBF"/>
    <w:rsid w:val="00931C3C"/>
    <w:rsid w:val="00932165"/>
    <w:rsid w:val="00933C26"/>
    <w:rsid w:val="00933F1D"/>
    <w:rsid w:val="00934007"/>
    <w:rsid w:val="0093519D"/>
    <w:rsid w:val="009356B1"/>
    <w:rsid w:val="00935CE1"/>
    <w:rsid w:val="009369A2"/>
    <w:rsid w:val="0093745A"/>
    <w:rsid w:val="00937665"/>
    <w:rsid w:val="00937BA3"/>
    <w:rsid w:val="009404BF"/>
    <w:rsid w:val="00940A37"/>
    <w:rsid w:val="00940A8F"/>
    <w:rsid w:val="00940AD3"/>
    <w:rsid w:val="009419E0"/>
    <w:rsid w:val="00941F5B"/>
    <w:rsid w:val="0094221A"/>
    <w:rsid w:val="009426BF"/>
    <w:rsid w:val="00942DC2"/>
    <w:rsid w:val="0094306B"/>
    <w:rsid w:val="00943311"/>
    <w:rsid w:val="00943FCE"/>
    <w:rsid w:val="009446A4"/>
    <w:rsid w:val="00944DD7"/>
    <w:rsid w:val="009462D5"/>
    <w:rsid w:val="009473DF"/>
    <w:rsid w:val="0094774F"/>
    <w:rsid w:val="00947AB9"/>
    <w:rsid w:val="00947ED6"/>
    <w:rsid w:val="0095006A"/>
    <w:rsid w:val="00950471"/>
    <w:rsid w:val="00950E3A"/>
    <w:rsid w:val="0095268B"/>
    <w:rsid w:val="009526F7"/>
    <w:rsid w:val="00952933"/>
    <w:rsid w:val="00952BA5"/>
    <w:rsid w:val="00954AB5"/>
    <w:rsid w:val="00955135"/>
    <w:rsid w:val="0095520C"/>
    <w:rsid w:val="009554B7"/>
    <w:rsid w:val="00956543"/>
    <w:rsid w:val="0095655C"/>
    <w:rsid w:val="00956B40"/>
    <w:rsid w:val="00956E09"/>
    <w:rsid w:val="009573FC"/>
    <w:rsid w:val="00957582"/>
    <w:rsid w:val="0095758B"/>
    <w:rsid w:val="00960171"/>
    <w:rsid w:val="00960F14"/>
    <w:rsid w:val="00961205"/>
    <w:rsid w:val="009614D1"/>
    <w:rsid w:val="00961D52"/>
    <w:rsid w:val="009623CA"/>
    <w:rsid w:val="009623E4"/>
    <w:rsid w:val="00962537"/>
    <w:rsid w:val="00962C75"/>
    <w:rsid w:val="00962DC7"/>
    <w:rsid w:val="00962E5B"/>
    <w:rsid w:val="0096304D"/>
    <w:rsid w:val="0096393B"/>
    <w:rsid w:val="00964323"/>
    <w:rsid w:val="00964740"/>
    <w:rsid w:val="00965763"/>
    <w:rsid w:val="009658BF"/>
    <w:rsid w:val="00965A2C"/>
    <w:rsid w:val="00965A7B"/>
    <w:rsid w:val="009677C5"/>
    <w:rsid w:val="00967DF3"/>
    <w:rsid w:val="00971106"/>
    <w:rsid w:val="0097144B"/>
    <w:rsid w:val="009717D8"/>
    <w:rsid w:val="00971805"/>
    <w:rsid w:val="00971B70"/>
    <w:rsid w:val="00971CF3"/>
    <w:rsid w:val="00971EC3"/>
    <w:rsid w:val="00973148"/>
    <w:rsid w:val="00973B72"/>
    <w:rsid w:val="0097492D"/>
    <w:rsid w:val="00974FC5"/>
    <w:rsid w:val="0097701A"/>
    <w:rsid w:val="00977299"/>
    <w:rsid w:val="009773BD"/>
    <w:rsid w:val="009805E5"/>
    <w:rsid w:val="00980ED6"/>
    <w:rsid w:val="00980FC4"/>
    <w:rsid w:val="009813A6"/>
    <w:rsid w:val="009817C3"/>
    <w:rsid w:val="009822EB"/>
    <w:rsid w:val="0098260C"/>
    <w:rsid w:val="0098314B"/>
    <w:rsid w:val="0098367B"/>
    <w:rsid w:val="00983E2E"/>
    <w:rsid w:val="00984CF0"/>
    <w:rsid w:val="0098552B"/>
    <w:rsid w:val="00987018"/>
    <w:rsid w:val="00987E7B"/>
    <w:rsid w:val="00990CCD"/>
    <w:rsid w:val="00990E8B"/>
    <w:rsid w:val="00990F94"/>
    <w:rsid w:val="00991BF3"/>
    <w:rsid w:val="009928FD"/>
    <w:rsid w:val="00992BE3"/>
    <w:rsid w:val="0099413C"/>
    <w:rsid w:val="0099437D"/>
    <w:rsid w:val="0099495C"/>
    <w:rsid w:val="00994D38"/>
    <w:rsid w:val="009952E1"/>
    <w:rsid w:val="00996582"/>
    <w:rsid w:val="009969B2"/>
    <w:rsid w:val="00996A6F"/>
    <w:rsid w:val="00996AAD"/>
    <w:rsid w:val="00996F17"/>
    <w:rsid w:val="00996FF9"/>
    <w:rsid w:val="009971AC"/>
    <w:rsid w:val="009973A4"/>
    <w:rsid w:val="0099745B"/>
    <w:rsid w:val="009978CA"/>
    <w:rsid w:val="009A0A3D"/>
    <w:rsid w:val="009A0F7E"/>
    <w:rsid w:val="009A15D3"/>
    <w:rsid w:val="009A1ED0"/>
    <w:rsid w:val="009A2A5B"/>
    <w:rsid w:val="009A2C17"/>
    <w:rsid w:val="009A2FED"/>
    <w:rsid w:val="009A30FD"/>
    <w:rsid w:val="009A38A3"/>
    <w:rsid w:val="009A3A1B"/>
    <w:rsid w:val="009A3A73"/>
    <w:rsid w:val="009A4AE4"/>
    <w:rsid w:val="009A58AE"/>
    <w:rsid w:val="009A5CC1"/>
    <w:rsid w:val="009A65BB"/>
    <w:rsid w:val="009A6D32"/>
    <w:rsid w:val="009A7988"/>
    <w:rsid w:val="009B0483"/>
    <w:rsid w:val="009B07AC"/>
    <w:rsid w:val="009B0D36"/>
    <w:rsid w:val="009B12E3"/>
    <w:rsid w:val="009B1424"/>
    <w:rsid w:val="009B283C"/>
    <w:rsid w:val="009B2ECE"/>
    <w:rsid w:val="009B32A7"/>
    <w:rsid w:val="009B3DC3"/>
    <w:rsid w:val="009B4010"/>
    <w:rsid w:val="009B445D"/>
    <w:rsid w:val="009B471B"/>
    <w:rsid w:val="009B5395"/>
    <w:rsid w:val="009B58CB"/>
    <w:rsid w:val="009B65B8"/>
    <w:rsid w:val="009B7183"/>
    <w:rsid w:val="009B74AD"/>
    <w:rsid w:val="009B760B"/>
    <w:rsid w:val="009C0048"/>
    <w:rsid w:val="009C09F0"/>
    <w:rsid w:val="009C0BAB"/>
    <w:rsid w:val="009C0CBC"/>
    <w:rsid w:val="009C1092"/>
    <w:rsid w:val="009C1B92"/>
    <w:rsid w:val="009C29A3"/>
    <w:rsid w:val="009C2E99"/>
    <w:rsid w:val="009C2EF0"/>
    <w:rsid w:val="009C34AB"/>
    <w:rsid w:val="009C370E"/>
    <w:rsid w:val="009C490F"/>
    <w:rsid w:val="009C5AB5"/>
    <w:rsid w:val="009C5FDC"/>
    <w:rsid w:val="009C626D"/>
    <w:rsid w:val="009C6CF7"/>
    <w:rsid w:val="009C707C"/>
    <w:rsid w:val="009C707E"/>
    <w:rsid w:val="009C7412"/>
    <w:rsid w:val="009D2EC4"/>
    <w:rsid w:val="009D2F84"/>
    <w:rsid w:val="009D4CF5"/>
    <w:rsid w:val="009D4D60"/>
    <w:rsid w:val="009D4DFD"/>
    <w:rsid w:val="009D506D"/>
    <w:rsid w:val="009D5E41"/>
    <w:rsid w:val="009D6A58"/>
    <w:rsid w:val="009D6AC7"/>
    <w:rsid w:val="009D6D7C"/>
    <w:rsid w:val="009D76B4"/>
    <w:rsid w:val="009D79B0"/>
    <w:rsid w:val="009D7A4E"/>
    <w:rsid w:val="009D7C7B"/>
    <w:rsid w:val="009E0684"/>
    <w:rsid w:val="009E0D14"/>
    <w:rsid w:val="009E21E6"/>
    <w:rsid w:val="009E2EFA"/>
    <w:rsid w:val="009E4A04"/>
    <w:rsid w:val="009E4AE7"/>
    <w:rsid w:val="009E4BA1"/>
    <w:rsid w:val="009E4E34"/>
    <w:rsid w:val="009E559E"/>
    <w:rsid w:val="009E656D"/>
    <w:rsid w:val="009E6EC0"/>
    <w:rsid w:val="009E7327"/>
    <w:rsid w:val="009F082F"/>
    <w:rsid w:val="009F08D6"/>
    <w:rsid w:val="009F0A51"/>
    <w:rsid w:val="009F0B8B"/>
    <w:rsid w:val="009F26E6"/>
    <w:rsid w:val="009F28F3"/>
    <w:rsid w:val="009F28FC"/>
    <w:rsid w:val="009F290E"/>
    <w:rsid w:val="009F33CF"/>
    <w:rsid w:val="009F3A14"/>
    <w:rsid w:val="009F3A36"/>
    <w:rsid w:val="009F40E7"/>
    <w:rsid w:val="009F47A1"/>
    <w:rsid w:val="009F47CE"/>
    <w:rsid w:val="009F5177"/>
    <w:rsid w:val="009F537A"/>
    <w:rsid w:val="009F5B93"/>
    <w:rsid w:val="009F61C9"/>
    <w:rsid w:val="009F61CE"/>
    <w:rsid w:val="009F6E53"/>
    <w:rsid w:val="009F6EEF"/>
    <w:rsid w:val="009F717D"/>
    <w:rsid w:val="009F7333"/>
    <w:rsid w:val="009F7B86"/>
    <w:rsid w:val="00A0000E"/>
    <w:rsid w:val="00A00332"/>
    <w:rsid w:val="00A00499"/>
    <w:rsid w:val="00A00960"/>
    <w:rsid w:val="00A013C3"/>
    <w:rsid w:val="00A015A1"/>
    <w:rsid w:val="00A01678"/>
    <w:rsid w:val="00A0228B"/>
    <w:rsid w:val="00A02905"/>
    <w:rsid w:val="00A02DF4"/>
    <w:rsid w:val="00A03123"/>
    <w:rsid w:val="00A03309"/>
    <w:rsid w:val="00A0354F"/>
    <w:rsid w:val="00A03C8D"/>
    <w:rsid w:val="00A03FCC"/>
    <w:rsid w:val="00A04BA3"/>
    <w:rsid w:val="00A04BC4"/>
    <w:rsid w:val="00A04EA3"/>
    <w:rsid w:val="00A06804"/>
    <w:rsid w:val="00A068B0"/>
    <w:rsid w:val="00A06ED7"/>
    <w:rsid w:val="00A06FD3"/>
    <w:rsid w:val="00A073D3"/>
    <w:rsid w:val="00A1047D"/>
    <w:rsid w:val="00A10525"/>
    <w:rsid w:val="00A10C51"/>
    <w:rsid w:val="00A10FDD"/>
    <w:rsid w:val="00A1189E"/>
    <w:rsid w:val="00A11D6A"/>
    <w:rsid w:val="00A120E5"/>
    <w:rsid w:val="00A12AB4"/>
    <w:rsid w:val="00A13616"/>
    <w:rsid w:val="00A1371A"/>
    <w:rsid w:val="00A13F30"/>
    <w:rsid w:val="00A14178"/>
    <w:rsid w:val="00A14B99"/>
    <w:rsid w:val="00A14C61"/>
    <w:rsid w:val="00A14DE6"/>
    <w:rsid w:val="00A15859"/>
    <w:rsid w:val="00A15924"/>
    <w:rsid w:val="00A167CD"/>
    <w:rsid w:val="00A169DE"/>
    <w:rsid w:val="00A16D17"/>
    <w:rsid w:val="00A17506"/>
    <w:rsid w:val="00A17876"/>
    <w:rsid w:val="00A17C99"/>
    <w:rsid w:val="00A20AA0"/>
    <w:rsid w:val="00A20B3A"/>
    <w:rsid w:val="00A21251"/>
    <w:rsid w:val="00A213F4"/>
    <w:rsid w:val="00A21CDC"/>
    <w:rsid w:val="00A22929"/>
    <w:rsid w:val="00A22D61"/>
    <w:rsid w:val="00A23158"/>
    <w:rsid w:val="00A23307"/>
    <w:rsid w:val="00A23EFF"/>
    <w:rsid w:val="00A24166"/>
    <w:rsid w:val="00A2445C"/>
    <w:rsid w:val="00A25833"/>
    <w:rsid w:val="00A25B26"/>
    <w:rsid w:val="00A270CC"/>
    <w:rsid w:val="00A273F0"/>
    <w:rsid w:val="00A27AFB"/>
    <w:rsid w:val="00A30533"/>
    <w:rsid w:val="00A31A9F"/>
    <w:rsid w:val="00A31C68"/>
    <w:rsid w:val="00A32A0C"/>
    <w:rsid w:val="00A32A4A"/>
    <w:rsid w:val="00A32BD8"/>
    <w:rsid w:val="00A3314D"/>
    <w:rsid w:val="00A337FA"/>
    <w:rsid w:val="00A34553"/>
    <w:rsid w:val="00A35088"/>
    <w:rsid w:val="00A35361"/>
    <w:rsid w:val="00A35CCE"/>
    <w:rsid w:val="00A35DC8"/>
    <w:rsid w:val="00A35EFA"/>
    <w:rsid w:val="00A3682E"/>
    <w:rsid w:val="00A36A4B"/>
    <w:rsid w:val="00A36F6C"/>
    <w:rsid w:val="00A37052"/>
    <w:rsid w:val="00A375A2"/>
    <w:rsid w:val="00A4038F"/>
    <w:rsid w:val="00A403B0"/>
    <w:rsid w:val="00A40506"/>
    <w:rsid w:val="00A4071E"/>
    <w:rsid w:val="00A409A3"/>
    <w:rsid w:val="00A40E4D"/>
    <w:rsid w:val="00A4142B"/>
    <w:rsid w:val="00A43369"/>
    <w:rsid w:val="00A4388A"/>
    <w:rsid w:val="00A43E6D"/>
    <w:rsid w:val="00A44884"/>
    <w:rsid w:val="00A44B5A"/>
    <w:rsid w:val="00A44EC6"/>
    <w:rsid w:val="00A451C7"/>
    <w:rsid w:val="00A45518"/>
    <w:rsid w:val="00A4567D"/>
    <w:rsid w:val="00A45EAD"/>
    <w:rsid w:val="00A461C0"/>
    <w:rsid w:val="00A46343"/>
    <w:rsid w:val="00A467DB"/>
    <w:rsid w:val="00A471BF"/>
    <w:rsid w:val="00A474D6"/>
    <w:rsid w:val="00A500FE"/>
    <w:rsid w:val="00A50A7D"/>
    <w:rsid w:val="00A514B4"/>
    <w:rsid w:val="00A51ABC"/>
    <w:rsid w:val="00A520C9"/>
    <w:rsid w:val="00A5280F"/>
    <w:rsid w:val="00A52E47"/>
    <w:rsid w:val="00A5322A"/>
    <w:rsid w:val="00A53BDA"/>
    <w:rsid w:val="00A540C4"/>
    <w:rsid w:val="00A54DD5"/>
    <w:rsid w:val="00A54F45"/>
    <w:rsid w:val="00A55083"/>
    <w:rsid w:val="00A55C6B"/>
    <w:rsid w:val="00A563DC"/>
    <w:rsid w:val="00A565B8"/>
    <w:rsid w:val="00A56820"/>
    <w:rsid w:val="00A56BD8"/>
    <w:rsid w:val="00A57085"/>
    <w:rsid w:val="00A57322"/>
    <w:rsid w:val="00A57475"/>
    <w:rsid w:val="00A57EA6"/>
    <w:rsid w:val="00A606DB"/>
    <w:rsid w:val="00A60A71"/>
    <w:rsid w:val="00A610EA"/>
    <w:rsid w:val="00A61B95"/>
    <w:rsid w:val="00A62A0C"/>
    <w:rsid w:val="00A62A33"/>
    <w:rsid w:val="00A63E9D"/>
    <w:rsid w:val="00A641CF"/>
    <w:rsid w:val="00A6433B"/>
    <w:rsid w:val="00A6442F"/>
    <w:rsid w:val="00A64BC7"/>
    <w:rsid w:val="00A64C5D"/>
    <w:rsid w:val="00A65224"/>
    <w:rsid w:val="00A6592A"/>
    <w:rsid w:val="00A6596A"/>
    <w:rsid w:val="00A66695"/>
    <w:rsid w:val="00A66B03"/>
    <w:rsid w:val="00A674EC"/>
    <w:rsid w:val="00A6750E"/>
    <w:rsid w:val="00A67AD7"/>
    <w:rsid w:val="00A700E0"/>
    <w:rsid w:val="00A703F7"/>
    <w:rsid w:val="00A71BC3"/>
    <w:rsid w:val="00A71BFF"/>
    <w:rsid w:val="00A71E68"/>
    <w:rsid w:val="00A72061"/>
    <w:rsid w:val="00A72902"/>
    <w:rsid w:val="00A73B44"/>
    <w:rsid w:val="00A73F7C"/>
    <w:rsid w:val="00A742BE"/>
    <w:rsid w:val="00A746EC"/>
    <w:rsid w:val="00A74F75"/>
    <w:rsid w:val="00A75471"/>
    <w:rsid w:val="00A75924"/>
    <w:rsid w:val="00A76C8B"/>
    <w:rsid w:val="00A76FDB"/>
    <w:rsid w:val="00A772D8"/>
    <w:rsid w:val="00A774B5"/>
    <w:rsid w:val="00A778E2"/>
    <w:rsid w:val="00A77BD3"/>
    <w:rsid w:val="00A80BB6"/>
    <w:rsid w:val="00A80FA7"/>
    <w:rsid w:val="00A817E3"/>
    <w:rsid w:val="00A81CFE"/>
    <w:rsid w:val="00A82121"/>
    <w:rsid w:val="00A82134"/>
    <w:rsid w:val="00A8227F"/>
    <w:rsid w:val="00A83787"/>
    <w:rsid w:val="00A84A2D"/>
    <w:rsid w:val="00A84C54"/>
    <w:rsid w:val="00A85705"/>
    <w:rsid w:val="00A85FB9"/>
    <w:rsid w:val="00A86526"/>
    <w:rsid w:val="00A86F1E"/>
    <w:rsid w:val="00A87541"/>
    <w:rsid w:val="00A87EEF"/>
    <w:rsid w:val="00A90145"/>
    <w:rsid w:val="00A90C8F"/>
    <w:rsid w:val="00A90F81"/>
    <w:rsid w:val="00A91202"/>
    <w:rsid w:val="00A9149B"/>
    <w:rsid w:val="00A916C6"/>
    <w:rsid w:val="00A91931"/>
    <w:rsid w:val="00A91EEA"/>
    <w:rsid w:val="00A92777"/>
    <w:rsid w:val="00A92D5C"/>
    <w:rsid w:val="00A92F67"/>
    <w:rsid w:val="00A933A5"/>
    <w:rsid w:val="00A94838"/>
    <w:rsid w:val="00A952FB"/>
    <w:rsid w:val="00A95FC3"/>
    <w:rsid w:val="00A96026"/>
    <w:rsid w:val="00A961D4"/>
    <w:rsid w:val="00A963F7"/>
    <w:rsid w:val="00A96B80"/>
    <w:rsid w:val="00A970F6"/>
    <w:rsid w:val="00A971F1"/>
    <w:rsid w:val="00A97E4A"/>
    <w:rsid w:val="00AA0CBE"/>
    <w:rsid w:val="00AA0F72"/>
    <w:rsid w:val="00AA171F"/>
    <w:rsid w:val="00AA20C8"/>
    <w:rsid w:val="00AA2279"/>
    <w:rsid w:val="00AA3446"/>
    <w:rsid w:val="00AA37E7"/>
    <w:rsid w:val="00AA419C"/>
    <w:rsid w:val="00AA4E50"/>
    <w:rsid w:val="00AA4F49"/>
    <w:rsid w:val="00AA5312"/>
    <w:rsid w:val="00AA57B6"/>
    <w:rsid w:val="00AA5EEB"/>
    <w:rsid w:val="00AA6D10"/>
    <w:rsid w:val="00AA7422"/>
    <w:rsid w:val="00AA79F3"/>
    <w:rsid w:val="00AA7E1B"/>
    <w:rsid w:val="00AB0137"/>
    <w:rsid w:val="00AB084E"/>
    <w:rsid w:val="00AB1102"/>
    <w:rsid w:val="00AB119A"/>
    <w:rsid w:val="00AB1565"/>
    <w:rsid w:val="00AB1CC2"/>
    <w:rsid w:val="00AB2377"/>
    <w:rsid w:val="00AB251A"/>
    <w:rsid w:val="00AB2A6E"/>
    <w:rsid w:val="00AB2B5B"/>
    <w:rsid w:val="00AB3142"/>
    <w:rsid w:val="00AB3464"/>
    <w:rsid w:val="00AB3DA2"/>
    <w:rsid w:val="00AB3F43"/>
    <w:rsid w:val="00AB4097"/>
    <w:rsid w:val="00AB4157"/>
    <w:rsid w:val="00AB4465"/>
    <w:rsid w:val="00AB474C"/>
    <w:rsid w:val="00AB4FB4"/>
    <w:rsid w:val="00AB4FE1"/>
    <w:rsid w:val="00AB5471"/>
    <w:rsid w:val="00AB560F"/>
    <w:rsid w:val="00AB567E"/>
    <w:rsid w:val="00AB62DC"/>
    <w:rsid w:val="00AB6CAE"/>
    <w:rsid w:val="00AB713D"/>
    <w:rsid w:val="00AB71BE"/>
    <w:rsid w:val="00AB7B44"/>
    <w:rsid w:val="00AC1E78"/>
    <w:rsid w:val="00AC2242"/>
    <w:rsid w:val="00AC2613"/>
    <w:rsid w:val="00AC28C3"/>
    <w:rsid w:val="00AC34E4"/>
    <w:rsid w:val="00AC422D"/>
    <w:rsid w:val="00AC4230"/>
    <w:rsid w:val="00AC44C3"/>
    <w:rsid w:val="00AC4D09"/>
    <w:rsid w:val="00AC55CC"/>
    <w:rsid w:val="00AC55FD"/>
    <w:rsid w:val="00AC5843"/>
    <w:rsid w:val="00AC5A7F"/>
    <w:rsid w:val="00AC5FD1"/>
    <w:rsid w:val="00AC6475"/>
    <w:rsid w:val="00AC74A3"/>
    <w:rsid w:val="00AC7E7B"/>
    <w:rsid w:val="00AC7F2B"/>
    <w:rsid w:val="00AD1BBE"/>
    <w:rsid w:val="00AD1D41"/>
    <w:rsid w:val="00AD25DF"/>
    <w:rsid w:val="00AD26E5"/>
    <w:rsid w:val="00AD2984"/>
    <w:rsid w:val="00AD2E72"/>
    <w:rsid w:val="00AD30BD"/>
    <w:rsid w:val="00AD32E6"/>
    <w:rsid w:val="00AD3B16"/>
    <w:rsid w:val="00AD3DC4"/>
    <w:rsid w:val="00AD3E1F"/>
    <w:rsid w:val="00AD4251"/>
    <w:rsid w:val="00AD450F"/>
    <w:rsid w:val="00AD4A36"/>
    <w:rsid w:val="00AD51D6"/>
    <w:rsid w:val="00AD56B8"/>
    <w:rsid w:val="00AD7FA6"/>
    <w:rsid w:val="00AE0268"/>
    <w:rsid w:val="00AE02A9"/>
    <w:rsid w:val="00AE0778"/>
    <w:rsid w:val="00AE0B8B"/>
    <w:rsid w:val="00AE16C1"/>
    <w:rsid w:val="00AE199A"/>
    <w:rsid w:val="00AE1F00"/>
    <w:rsid w:val="00AE277D"/>
    <w:rsid w:val="00AE2DFF"/>
    <w:rsid w:val="00AE40FC"/>
    <w:rsid w:val="00AE49F5"/>
    <w:rsid w:val="00AE4F6F"/>
    <w:rsid w:val="00AE539A"/>
    <w:rsid w:val="00AE5F48"/>
    <w:rsid w:val="00AE5FCC"/>
    <w:rsid w:val="00AE60FD"/>
    <w:rsid w:val="00AE6ACA"/>
    <w:rsid w:val="00AE6EBC"/>
    <w:rsid w:val="00AE7E3E"/>
    <w:rsid w:val="00AE7E4E"/>
    <w:rsid w:val="00AF0084"/>
    <w:rsid w:val="00AF022B"/>
    <w:rsid w:val="00AF1F1D"/>
    <w:rsid w:val="00AF2E31"/>
    <w:rsid w:val="00AF32CA"/>
    <w:rsid w:val="00AF34FC"/>
    <w:rsid w:val="00AF48BF"/>
    <w:rsid w:val="00AF4DBB"/>
    <w:rsid w:val="00AF539E"/>
    <w:rsid w:val="00AF5EF1"/>
    <w:rsid w:val="00AF676A"/>
    <w:rsid w:val="00AF70E1"/>
    <w:rsid w:val="00AF7F04"/>
    <w:rsid w:val="00B00B46"/>
    <w:rsid w:val="00B00B95"/>
    <w:rsid w:val="00B016BC"/>
    <w:rsid w:val="00B01828"/>
    <w:rsid w:val="00B0197F"/>
    <w:rsid w:val="00B01FEF"/>
    <w:rsid w:val="00B0319D"/>
    <w:rsid w:val="00B03387"/>
    <w:rsid w:val="00B034D6"/>
    <w:rsid w:val="00B03C82"/>
    <w:rsid w:val="00B0410D"/>
    <w:rsid w:val="00B04FD9"/>
    <w:rsid w:val="00B051FF"/>
    <w:rsid w:val="00B06463"/>
    <w:rsid w:val="00B06762"/>
    <w:rsid w:val="00B06AD9"/>
    <w:rsid w:val="00B06F85"/>
    <w:rsid w:val="00B0763E"/>
    <w:rsid w:val="00B07860"/>
    <w:rsid w:val="00B10601"/>
    <w:rsid w:val="00B112E4"/>
    <w:rsid w:val="00B11A48"/>
    <w:rsid w:val="00B11C95"/>
    <w:rsid w:val="00B11DF5"/>
    <w:rsid w:val="00B122B3"/>
    <w:rsid w:val="00B12787"/>
    <w:rsid w:val="00B128E2"/>
    <w:rsid w:val="00B12B99"/>
    <w:rsid w:val="00B12EC2"/>
    <w:rsid w:val="00B134AF"/>
    <w:rsid w:val="00B13C06"/>
    <w:rsid w:val="00B14142"/>
    <w:rsid w:val="00B14642"/>
    <w:rsid w:val="00B14E31"/>
    <w:rsid w:val="00B154C5"/>
    <w:rsid w:val="00B155A9"/>
    <w:rsid w:val="00B15783"/>
    <w:rsid w:val="00B15AC9"/>
    <w:rsid w:val="00B15AF2"/>
    <w:rsid w:val="00B15E55"/>
    <w:rsid w:val="00B15F48"/>
    <w:rsid w:val="00B161FE"/>
    <w:rsid w:val="00B16968"/>
    <w:rsid w:val="00B16B7A"/>
    <w:rsid w:val="00B201CA"/>
    <w:rsid w:val="00B202A1"/>
    <w:rsid w:val="00B205B2"/>
    <w:rsid w:val="00B20EBC"/>
    <w:rsid w:val="00B20F91"/>
    <w:rsid w:val="00B210EF"/>
    <w:rsid w:val="00B2127F"/>
    <w:rsid w:val="00B217C3"/>
    <w:rsid w:val="00B21BBF"/>
    <w:rsid w:val="00B21DAF"/>
    <w:rsid w:val="00B21E37"/>
    <w:rsid w:val="00B222FA"/>
    <w:rsid w:val="00B22CA2"/>
    <w:rsid w:val="00B22D08"/>
    <w:rsid w:val="00B230BE"/>
    <w:rsid w:val="00B23336"/>
    <w:rsid w:val="00B2392F"/>
    <w:rsid w:val="00B23B00"/>
    <w:rsid w:val="00B23DD3"/>
    <w:rsid w:val="00B24673"/>
    <w:rsid w:val="00B25731"/>
    <w:rsid w:val="00B257D2"/>
    <w:rsid w:val="00B26930"/>
    <w:rsid w:val="00B26D10"/>
    <w:rsid w:val="00B27267"/>
    <w:rsid w:val="00B3027A"/>
    <w:rsid w:val="00B30AD0"/>
    <w:rsid w:val="00B3151A"/>
    <w:rsid w:val="00B315BA"/>
    <w:rsid w:val="00B315DE"/>
    <w:rsid w:val="00B3171B"/>
    <w:rsid w:val="00B31981"/>
    <w:rsid w:val="00B31BDC"/>
    <w:rsid w:val="00B34264"/>
    <w:rsid w:val="00B34B24"/>
    <w:rsid w:val="00B350FC"/>
    <w:rsid w:val="00B355F8"/>
    <w:rsid w:val="00B35E74"/>
    <w:rsid w:val="00B36261"/>
    <w:rsid w:val="00B3664B"/>
    <w:rsid w:val="00B36C8A"/>
    <w:rsid w:val="00B36F53"/>
    <w:rsid w:val="00B37B27"/>
    <w:rsid w:val="00B37C8E"/>
    <w:rsid w:val="00B401F0"/>
    <w:rsid w:val="00B40AD2"/>
    <w:rsid w:val="00B40C6E"/>
    <w:rsid w:val="00B417FA"/>
    <w:rsid w:val="00B41A01"/>
    <w:rsid w:val="00B41A35"/>
    <w:rsid w:val="00B41BF3"/>
    <w:rsid w:val="00B41D2F"/>
    <w:rsid w:val="00B42169"/>
    <w:rsid w:val="00B424A6"/>
    <w:rsid w:val="00B4262C"/>
    <w:rsid w:val="00B42948"/>
    <w:rsid w:val="00B429FB"/>
    <w:rsid w:val="00B42DDD"/>
    <w:rsid w:val="00B42F32"/>
    <w:rsid w:val="00B43E08"/>
    <w:rsid w:val="00B446C8"/>
    <w:rsid w:val="00B44DF5"/>
    <w:rsid w:val="00B455A6"/>
    <w:rsid w:val="00B471AB"/>
    <w:rsid w:val="00B47241"/>
    <w:rsid w:val="00B476B2"/>
    <w:rsid w:val="00B47A58"/>
    <w:rsid w:val="00B47F5A"/>
    <w:rsid w:val="00B50109"/>
    <w:rsid w:val="00B5021A"/>
    <w:rsid w:val="00B50835"/>
    <w:rsid w:val="00B50AE0"/>
    <w:rsid w:val="00B50DE3"/>
    <w:rsid w:val="00B51514"/>
    <w:rsid w:val="00B51E60"/>
    <w:rsid w:val="00B527D5"/>
    <w:rsid w:val="00B52B5D"/>
    <w:rsid w:val="00B531E7"/>
    <w:rsid w:val="00B5391B"/>
    <w:rsid w:val="00B5452B"/>
    <w:rsid w:val="00B54767"/>
    <w:rsid w:val="00B54D0F"/>
    <w:rsid w:val="00B5531B"/>
    <w:rsid w:val="00B5560B"/>
    <w:rsid w:val="00B55947"/>
    <w:rsid w:val="00B55D33"/>
    <w:rsid w:val="00B56FAE"/>
    <w:rsid w:val="00B56FE7"/>
    <w:rsid w:val="00B5788A"/>
    <w:rsid w:val="00B57A70"/>
    <w:rsid w:val="00B60443"/>
    <w:rsid w:val="00B60A3B"/>
    <w:rsid w:val="00B60E37"/>
    <w:rsid w:val="00B612BA"/>
    <w:rsid w:val="00B617B1"/>
    <w:rsid w:val="00B618EF"/>
    <w:rsid w:val="00B61B50"/>
    <w:rsid w:val="00B62B78"/>
    <w:rsid w:val="00B63A3C"/>
    <w:rsid w:val="00B6443A"/>
    <w:rsid w:val="00B64C9E"/>
    <w:rsid w:val="00B64D14"/>
    <w:rsid w:val="00B64F61"/>
    <w:rsid w:val="00B65156"/>
    <w:rsid w:val="00B65450"/>
    <w:rsid w:val="00B663A8"/>
    <w:rsid w:val="00B66753"/>
    <w:rsid w:val="00B66974"/>
    <w:rsid w:val="00B675C0"/>
    <w:rsid w:val="00B67DE0"/>
    <w:rsid w:val="00B67F07"/>
    <w:rsid w:val="00B67F67"/>
    <w:rsid w:val="00B70953"/>
    <w:rsid w:val="00B710B7"/>
    <w:rsid w:val="00B716BA"/>
    <w:rsid w:val="00B72126"/>
    <w:rsid w:val="00B72E1A"/>
    <w:rsid w:val="00B73662"/>
    <w:rsid w:val="00B7402B"/>
    <w:rsid w:val="00B74C19"/>
    <w:rsid w:val="00B74F0A"/>
    <w:rsid w:val="00B76C80"/>
    <w:rsid w:val="00B76FF5"/>
    <w:rsid w:val="00B77A20"/>
    <w:rsid w:val="00B77BA8"/>
    <w:rsid w:val="00B77DA2"/>
    <w:rsid w:val="00B77FD4"/>
    <w:rsid w:val="00B804C7"/>
    <w:rsid w:val="00B80639"/>
    <w:rsid w:val="00B80723"/>
    <w:rsid w:val="00B80B8E"/>
    <w:rsid w:val="00B80CAC"/>
    <w:rsid w:val="00B8139B"/>
    <w:rsid w:val="00B817A8"/>
    <w:rsid w:val="00B817B9"/>
    <w:rsid w:val="00B82847"/>
    <w:rsid w:val="00B82967"/>
    <w:rsid w:val="00B82B21"/>
    <w:rsid w:val="00B83A66"/>
    <w:rsid w:val="00B858A4"/>
    <w:rsid w:val="00B858B0"/>
    <w:rsid w:val="00B85DDC"/>
    <w:rsid w:val="00B85E18"/>
    <w:rsid w:val="00B862F9"/>
    <w:rsid w:val="00B86A3B"/>
    <w:rsid w:val="00B874AA"/>
    <w:rsid w:val="00B878C9"/>
    <w:rsid w:val="00B90209"/>
    <w:rsid w:val="00B91101"/>
    <w:rsid w:val="00B91A94"/>
    <w:rsid w:val="00B9214F"/>
    <w:rsid w:val="00B927DB"/>
    <w:rsid w:val="00B92979"/>
    <w:rsid w:val="00B92AD7"/>
    <w:rsid w:val="00B92B71"/>
    <w:rsid w:val="00B92D69"/>
    <w:rsid w:val="00B92F5E"/>
    <w:rsid w:val="00B931C1"/>
    <w:rsid w:val="00B93D95"/>
    <w:rsid w:val="00B94253"/>
    <w:rsid w:val="00B94717"/>
    <w:rsid w:val="00B94DFE"/>
    <w:rsid w:val="00B94F91"/>
    <w:rsid w:val="00B95E16"/>
    <w:rsid w:val="00B9606E"/>
    <w:rsid w:val="00B965B8"/>
    <w:rsid w:val="00B96613"/>
    <w:rsid w:val="00B9688F"/>
    <w:rsid w:val="00B9772A"/>
    <w:rsid w:val="00B97931"/>
    <w:rsid w:val="00BA03CE"/>
    <w:rsid w:val="00BA0DE0"/>
    <w:rsid w:val="00BA0EB0"/>
    <w:rsid w:val="00BA3558"/>
    <w:rsid w:val="00BA3B56"/>
    <w:rsid w:val="00BA431D"/>
    <w:rsid w:val="00BA451D"/>
    <w:rsid w:val="00BA5138"/>
    <w:rsid w:val="00BA7328"/>
    <w:rsid w:val="00BA74AB"/>
    <w:rsid w:val="00BA765B"/>
    <w:rsid w:val="00BA7775"/>
    <w:rsid w:val="00BA7813"/>
    <w:rsid w:val="00BA7C07"/>
    <w:rsid w:val="00BB030B"/>
    <w:rsid w:val="00BB06B8"/>
    <w:rsid w:val="00BB06D8"/>
    <w:rsid w:val="00BB0CDE"/>
    <w:rsid w:val="00BB16C5"/>
    <w:rsid w:val="00BB1EC9"/>
    <w:rsid w:val="00BB2BA7"/>
    <w:rsid w:val="00BB313A"/>
    <w:rsid w:val="00BB3856"/>
    <w:rsid w:val="00BB3A3B"/>
    <w:rsid w:val="00BB3C68"/>
    <w:rsid w:val="00BB3D90"/>
    <w:rsid w:val="00BB3DFF"/>
    <w:rsid w:val="00BB40EB"/>
    <w:rsid w:val="00BB412F"/>
    <w:rsid w:val="00BB4278"/>
    <w:rsid w:val="00BB4C4A"/>
    <w:rsid w:val="00BB4D3A"/>
    <w:rsid w:val="00BB5949"/>
    <w:rsid w:val="00BB63BC"/>
    <w:rsid w:val="00BB6BF4"/>
    <w:rsid w:val="00BB6FF8"/>
    <w:rsid w:val="00BB7231"/>
    <w:rsid w:val="00BB790E"/>
    <w:rsid w:val="00BC0308"/>
    <w:rsid w:val="00BC09A2"/>
    <w:rsid w:val="00BC1902"/>
    <w:rsid w:val="00BC2D4B"/>
    <w:rsid w:val="00BC33DE"/>
    <w:rsid w:val="00BC3596"/>
    <w:rsid w:val="00BC4387"/>
    <w:rsid w:val="00BC440F"/>
    <w:rsid w:val="00BC44FD"/>
    <w:rsid w:val="00BC47EA"/>
    <w:rsid w:val="00BC4BB8"/>
    <w:rsid w:val="00BC4EB2"/>
    <w:rsid w:val="00BC5D09"/>
    <w:rsid w:val="00BC61CA"/>
    <w:rsid w:val="00BC62CB"/>
    <w:rsid w:val="00BC62DE"/>
    <w:rsid w:val="00BC6524"/>
    <w:rsid w:val="00BC69DD"/>
    <w:rsid w:val="00BC715B"/>
    <w:rsid w:val="00BC7439"/>
    <w:rsid w:val="00BC7E3E"/>
    <w:rsid w:val="00BD075C"/>
    <w:rsid w:val="00BD0848"/>
    <w:rsid w:val="00BD0A1A"/>
    <w:rsid w:val="00BD0F41"/>
    <w:rsid w:val="00BD1770"/>
    <w:rsid w:val="00BD1EDC"/>
    <w:rsid w:val="00BD21F5"/>
    <w:rsid w:val="00BD26E1"/>
    <w:rsid w:val="00BD30A9"/>
    <w:rsid w:val="00BD3FD3"/>
    <w:rsid w:val="00BD414C"/>
    <w:rsid w:val="00BD43EC"/>
    <w:rsid w:val="00BD47C6"/>
    <w:rsid w:val="00BD4975"/>
    <w:rsid w:val="00BD4BE8"/>
    <w:rsid w:val="00BD54FC"/>
    <w:rsid w:val="00BD584A"/>
    <w:rsid w:val="00BD5B1A"/>
    <w:rsid w:val="00BD5E7D"/>
    <w:rsid w:val="00BD6992"/>
    <w:rsid w:val="00BD6E5E"/>
    <w:rsid w:val="00BD71C7"/>
    <w:rsid w:val="00BD722E"/>
    <w:rsid w:val="00BD7345"/>
    <w:rsid w:val="00BD7D5A"/>
    <w:rsid w:val="00BD7D92"/>
    <w:rsid w:val="00BE0529"/>
    <w:rsid w:val="00BE0AE7"/>
    <w:rsid w:val="00BE1560"/>
    <w:rsid w:val="00BE1573"/>
    <w:rsid w:val="00BE1E1A"/>
    <w:rsid w:val="00BE1E6B"/>
    <w:rsid w:val="00BE21CD"/>
    <w:rsid w:val="00BE30EA"/>
    <w:rsid w:val="00BE3279"/>
    <w:rsid w:val="00BE353F"/>
    <w:rsid w:val="00BE4729"/>
    <w:rsid w:val="00BE56AA"/>
    <w:rsid w:val="00BE6DC7"/>
    <w:rsid w:val="00BE7FC8"/>
    <w:rsid w:val="00BF076B"/>
    <w:rsid w:val="00BF2557"/>
    <w:rsid w:val="00BF28EC"/>
    <w:rsid w:val="00BF2A47"/>
    <w:rsid w:val="00BF32D1"/>
    <w:rsid w:val="00BF35D5"/>
    <w:rsid w:val="00BF397C"/>
    <w:rsid w:val="00BF39E3"/>
    <w:rsid w:val="00BF3EFF"/>
    <w:rsid w:val="00BF405E"/>
    <w:rsid w:val="00BF4068"/>
    <w:rsid w:val="00BF4F0A"/>
    <w:rsid w:val="00BF5175"/>
    <w:rsid w:val="00BF51AB"/>
    <w:rsid w:val="00BF5756"/>
    <w:rsid w:val="00BF5CA8"/>
    <w:rsid w:val="00BF5E2E"/>
    <w:rsid w:val="00BF63C8"/>
    <w:rsid w:val="00BF6623"/>
    <w:rsid w:val="00BF72BE"/>
    <w:rsid w:val="00BF7BED"/>
    <w:rsid w:val="00BF7C87"/>
    <w:rsid w:val="00C000F0"/>
    <w:rsid w:val="00C00C36"/>
    <w:rsid w:val="00C00D92"/>
    <w:rsid w:val="00C016D2"/>
    <w:rsid w:val="00C01AA8"/>
    <w:rsid w:val="00C01C3E"/>
    <w:rsid w:val="00C01E4F"/>
    <w:rsid w:val="00C02A06"/>
    <w:rsid w:val="00C02BAD"/>
    <w:rsid w:val="00C03215"/>
    <w:rsid w:val="00C04011"/>
    <w:rsid w:val="00C0416A"/>
    <w:rsid w:val="00C0439B"/>
    <w:rsid w:val="00C04B64"/>
    <w:rsid w:val="00C04E40"/>
    <w:rsid w:val="00C0523B"/>
    <w:rsid w:val="00C054FF"/>
    <w:rsid w:val="00C07D35"/>
    <w:rsid w:val="00C07DEA"/>
    <w:rsid w:val="00C10428"/>
    <w:rsid w:val="00C10E62"/>
    <w:rsid w:val="00C111AA"/>
    <w:rsid w:val="00C1212B"/>
    <w:rsid w:val="00C12245"/>
    <w:rsid w:val="00C12376"/>
    <w:rsid w:val="00C12931"/>
    <w:rsid w:val="00C13C8B"/>
    <w:rsid w:val="00C15C29"/>
    <w:rsid w:val="00C15E2B"/>
    <w:rsid w:val="00C16AD9"/>
    <w:rsid w:val="00C16E53"/>
    <w:rsid w:val="00C17526"/>
    <w:rsid w:val="00C175A9"/>
    <w:rsid w:val="00C2009D"/>
    <w:rsid w:val="00C2071D"/>
    <w:rsid w:val="00C2077E"/>
    <w:rsid w:val="00C21930"/>
    <w:rsid w:val="00C21AD8"/>
    <w:rsid w:val="00C21EE4"/>
    <w:rsid w:val="00C2202E"/>
    <w:rsid w:val="00C221E1"/>
    <w:rsid w:val="00C227FC"/>
    <w:rsid w:val="00C22FAC"/>
    <w:rsid w:val="00C237B7"/>
    <w:rsid w:val="00C23C8D"/>
    <w:rsid w:val="00C242DE"/>
    <w:rsid w:val="00C24D54"/>
    <w:rsid w:val="00C251D6"/>
    <w:rsid w:val="00C25490"/>
    <w:rsid w:val="00C2559D"/>
    <w:rsid w:val="00C26802"/>
    <w:rsid w:val="00C26F22"/>
    <w:rsid w:val="00C27993"/>
    <w:rsid w:val="00C30333"/>
    <w:rsid w:val="00C3063E"/>
    <w:rsid w:val="00C30809"/>
    <w:rsid w:val="00C30896"/>
    <w:rsid w:val="00C30A38"/>
    <w:rsid w:val="00C30D60"/>
    <w:rsid w:val="00C312F6"/>
    <w:rsid w:val="00C3174C"/>
    <w:rsid w:val="00C31C12"/>
    <w:rsid w:val="00C320E0"/>
    <w:rsid w:val="00C32311"/>
    <w:rsid w:val="00C32B21"/>
    <w:rsid w:val="00C32D54"/>
    <w:rsid w:val="00C33256"/>
    <w:rsid w:val="00C33A31"/>
    <w:rsid w:val="00C33FB6"/>
    <w:rsid w:val="00C34008"/>
    <w:rsid w:val="00C3423E"/>
    <w:rsid w:val="00C34A24"/>
    <w:rsid w:val="00C36A46"/>
    <w:rsid w:val="00C36EF9"/>
    <w:rsid w:val="00C36F1F"/>
    <w:rsid w:val="00C36F74"/>
    <w:rsid w:val="00C3796C"/>
    <w:rsid w:val="00C37DCC"/>
    <w:rsid w:val="00C37F4A"/>
    <w:rsid w:val="00C40983"/>
    <w:rsid w:val="00C40B4F"/>
    <w:rsid w:val="00C410D6"/>
    <w:rsid w:val="00C41967"/>
    <w:rsid w:val="00C4212A"/>
    <w:rsid w:val="00C4241E"/>
    <w:rsid w:val="00C42FF3"/>
    <w:rsid w:val="00C438AF"/>
    <w:rsid w:val="00C44EA7"/>
    <w:rsid w:val="00C46539"/>
    <w:rsid w:val="00C46C00"/>
    <w:rsid w:val="00C4722F"/>
    <w:rsid w:val="00C476B0"/>
    <w:rsid w:val="00C479AA"/>
    <w:rsid w:val="00C50308"/>
    <w:rsid w:val="00C50EBE"/>
    <w:rsid w:val="00C51957"/>
    <w:rsid w:val="00C51C0D"/>
    <w:rsid w:val="00C52F15"/>
    <w:rsid w:val="00C534FE"/>
    <w:rsid w:val="00C5435D"/>
    <w:rsid w:val="00C5526F"/>
    <w:rsid w:val="00C55863"/>
    <w:rsid w:val="00C5609C"/>
    <w:rsid w:val="00C5622B"/>
    <w:rsid w:val="00C563F6"/>
    <w:rsid w:val="00C56556"/>
    <w:rsid w:val="00C565B7"/>
    <w:rsid w:val="00C56917"/>
    <w:rsid w:val="00C56960"/>
    <w:rsid w:val="00C56B7C"/>
    <w:rsid w:val="00C5785F"/>
    <w:rsid w:val="00C57D93"/>
    <w:rsid w:val="00C57FC8"/>
    <w:rsid w:val="00C60A45"/>
    <w:rsid w:val="00C6109F"/>
    <w:rsid w:val="00C61199"/>
    <w:rsid w:val="00C616F2"/>
    <w:rsid w:val="00C61B84"/>
    <w:rsid w:val="00C61F4F"/>
    <w:rsid w:val="00C61F81"/>
    <w:rsid w:val="00C6259B"/>
    <w:rsid w:val="00C628CE"/>
    <w:rsid w:val="00C62B18"/>
    <w:rsid w:val="00C62BA4"/>
    <w:rsid w:val="00C63088"/>
    <w:rsid w:val="00C63371"/>
    <w:rsid w:val="00C63CCC"/>
    <w:rsid w:val="00C63D59"/>
    <w:rsid w:val="00C64900"/>
    <w:rsid w:val="00C64B3D"/>
    <w:rsid w:val="00C65480"/>
    <w:rsid w:val="00C654CA"/>
    <w:rsid w:val="00C65CF9"/>
    <w:rsid w:val="00C65D64"/>
    <w:rsid w:val="00C65E0F"/>
    <w:rsid w:val="00C6656D"/>
    <w:rsid w:val="00C671BE"/>
    <w:rsid w:val="00C6746B"/>
    <w:rsid w:val="00C67B63"/>
    <w:rsid w:val="00C67F0B"/>
    <w:rsid w:val="00C7175B"/>
    <w:rsid w:val="00C7245A"/>
    <w:rsid w:val="00C72F96"/>
    <w:rsid w:val="00C731B8"/>
    <w:rsid w:val="00C73269"/>
    <w:rsid w:val="00C73855"/>
    <w:rsid w:val="00C7400B"/>
    <w:rsid w:val="00C743C7"/>
    <w:rsid w:val="00C7552E"/>
    <w:rsid w:val="00C75982"/>
    <w:rsid w:val="00C75F26"/>
    <w:rsid w:val="00C761F9"/>
    <w:rsid w:val="00C76DB6"/>
    <w:rsid w:val="00C77086"/>
    <w:rsid w:val="00C77298"/>
    <w:rsid w:val="00C774AC"/>
    <w:rsid w:val="00C776EE"/>
    <w:rsid w:val="00C77B35"/>
    <w:rsid w:val="00C77BBB"/>
    <w:rsid w:val="00C8011D"/>
    <w:rsid w:val="00C80ED9"/>
    <w:rsid w:val="00C81131"/>
    <w:rsid w:val="00C81308"/>
    <w:rsid w:val="00C81518"/>
    <w:rsid w:val="00C81A5D"/>
    <w:rsid w:val="00C81BAE"/>
    <w:rsid w:val="00C81C56"/>
    <w:rsid w:val="00C82FA3"/>
    <w:rsid w:val="00C83084"/>
    <w:rsid w:val="00C830E4"/>
    <w:rsid w:val="00C839DB"/>
    <w:rsid w:val="00C83ED7"/>
    <w:rsid w:val="00C83FDD"/>
    <w:rsid w:val="00C84343"/>
    <w:rsid w:val="00C84478"/>
    <w:rsid w:val="00C85618"/>
    <w:rsid w:val="00C85669"/>
    <w:rsid w:val="00C85B18"/>
    <w:rsid w:val="00C85E67"/>
    <w:rsid w:val="00C86261"/>
    <w:rsid w:val="00C86BD5"/>
    <w:rsid w:val="00C86C0D"/>
    <w:rsid w:val="00C86CB5"/>
    <w:rsid w:val="00C871C5"/>
    <w:rsid w:val="00C87379"/>
    <w:rsid w:val="00C879C6"/>
    <w:rsid w:val="00C90167"/>
    <w:rsid w:val="00C90C88"/>
    <w:rsid w:val="00C919B9"/>
    <w:rsid w:val="00C91D65"/>
    <w:rsid w:val="00C91EC8"/>
    <w:rsid w:val="00C925A2"/>
    <w:rsid w:val="00C92D3B"/>
    <w:rsid w:val="00C92E69"/>
    <w:rsid w:val="00C92FFD"/>
    <w:rsid w:val="00C9332C"/>
    <w:rsid w:val="00C93772"/>
    <w:rsid w:val="00C94275"/>
    <w:rsid w:val="00C94645"/>
    <w:rsid w:val="00C9489A"/>
    <w:rsid w:val="00C96383"/>
    <w:rsid w:val="00C9690B"/>
    <w:rsid w:val="00C96B2D"/>
    <w:rsid w:val="00C96E62"/>
    <w:rsid w:val="00C9761B"/>
    <w:rsid w:val="00C97851"/>
    <w:rsid w:val="00CA020D"/>
    <w:rsid w:val="00CA07E8"/>
    <w:rsid w:val="00CA0DD3"/>
    <w:rsid w:val="00CA115C"/>
    <w:rsid w:val="00CA23D9"/>
    <w:rsid w:val="00CA2620"/>
    <w:rsid w:val="00CA2A04"/>
    <w:rsid w:val="00CA34FB"/>
    <w:rsid w:val="00CA3598"/>
    <w:rsid w:val="00CA449C"/>
    <w:rsid w:val="00CA516F"/>
    <w:rsid w:val="00CA57F6"/>
    <w:rsid w:val="00CA5850"/>
    <w:rsid w:val="00CA7199"/>
    <w:rsid w:val="00CA7C70"/>
    <w:rsid w:val="00CA7F5B"/>
    <w:rsid w:val="00CB15E2"/>
    <w:rsid w:val="00CB23DE"/>
    <w:rsid w:val="00CB2A9A"/>
    <w:rsid w:val="00CB2AAD"/>
    <w:rsid w:val="00CB2C1E"/>
    <w:rsid w:val="00CB3125"/>
    <w:rsid w:val="00CB3A49"/>
    <w:rsid w:val="00CB3C29"/>
    <w:rsid w:val="00CB3FA2"/>
    <w:rsid w:val="00CB4287"/>
    <w:rsid w:val="00CB4A54"/>
    <w:rsid w:val="00CB5040"/>
    <w:rsid w:val="00CB51A6"/>
    <w:rsid w:val="00CB5CCB"/>
    <w:rsid w:val="00CB646A"/>
    <w:rsid w:val="00CB6591"/>
    <w:rsid w:val="00CB6F3B"/>
    <w:rsid w:val="00CB7B0C"/>
    <w:rsid w:val="00CC007E"/>
    <w:rsid w:val="00CC0431"/>
    <w:rsid w:val="00CC0C22"/>
    <w:rsid w:val="00CC0E82"/>
    <w:rsid w:val="00CC0F44"/>
    <w:rsid w:val="00CC11AE"/>
    <w:rsid w:val="00CC12EC"/>
    <w:rsid w:val="00CC1F9C"/>
    <w:rsid w:val="00CC272F"/>
    <w:rsid w:val="00CC29D4"/>
    <w:rsid w:val="00CC2A0F"/>
    <w:rsid w:val="00CC2BA5"/>
    <w:rsid w:val="00CC2F80"/>
    <w:rsid w:val="00CC3FC4"/>
    <w:rsid w:val="00CC4361"/>
    <w:rsid w:val="00CC44F6"/>
    <w:rsid w:val="00CC4D3B"/>
    <w:rsid w:val="00CC50CA"/>
    <w:rsid w:val="00CC5B5B"/>
    <w:rsid w:val="00CC5E7F"/>
    <w:rsid w:val="00CC6065"/>
    <w:rsid w:val="00CC63B4"/>
    <w:rsid w:val="00CC7970"/>
    <w:rsid w:val="00CD0203"/>
    <w:rsid w:val="00CD04A7"/>
    <w:rsid w:val="00CD05E5"/>
    <w:rsid w:val="00CD141A"/>
    <w:rsid w:val="00CD16DF"/>
    <w:rsid w:val="00CD1A34"/>
    <w:rsid w:val="00CD20E3"/>
    <w:rsid w:val="00CD2819"/>
    <w:rsid w:val="00CD2B33"/>
    <w:rsid w:val="00CD31D0"/>
    <w:rsid w:val="00CD35B0"/>
    <w:rsid w:val="00CD37DF"/>
    <w:rsid w:val="00CD39B0"/>
    <w:rsid w:val="00CD3F4E"/>
    <w:rsid w:val="00CD47AB"/>
    <w:rsid w:val="00CD5290"/>
    <w:rsid w:val="00CD5531"/>
    <w:rsid w:val="00CD6A9B"/>
    <w:rsid w:val="00CD6BB0"/>
    <w:rsid w:val="00CD6DDE"/>
    <w:rsid w:val="00CD7122"/>
    <w:rsid w:val="00CD7154"/>
    <w:rsid w:val="00CD76FD"/>
    <w:rsid w:val="00CD7A86"/>
    <w:rsid w:val="00CD7C77"/>
    <w:rsid w:val="00CE0913"/>
    <w:rsid w:val="00CE0B24"/>
    <w:rsid w:val="00CE10BC"/>
    <w:rsid w:val="00CE1984"/>
    <w:rsid w:val="00CE2108"/>
    <w:rsid w:val="00CE2A81"/>
    <w:rsid w:val="00CE3772"/>
    <w:rsid w:val="00CE3F72"/>
    <w:rsid w:val="00CE404E"/>
    <w:rsid w:val="00CE417B"/>
    <w:rsid w:val="00CE4470"/>
    <w:rsid w:val="00CE4DB8"/>
    <w:rsid w:val="00CE532E"/>
    <w:rsid w:val="00CE5956"/>
    <w:rsid w:val="00CE5EF7"/>
    <w:rsid w:val="00CE5FB5"/>
    <w:rsid w:val="00CE61BC"/>
    <w:rsid w:val="00CE6847"/>
    <w:rsid w:val="00CE68E6"/>
    <w:rsid w:val="00CE6EF3"/>
    <w:rsid w:val="00CE6F49"/>
    <w:rsid w:val="00CE7430"/>
    <w:rsid w:val="00CF040F"/>
    <w:rsid w:val="00CF067F"/>
    <w:rsid w:val="00CF0BB9"/>
    <w:rsid w:val="00CF11BE"/>
    <w:rsid w:val="00CF1B4D"/>
    <w:rsid w:val="00CF1F7E"/>
    <w:rsid w:val="00CF2863"/>
    <w:rsid w:val="00CF2E06"/>
    <w:rsid w:val="00CF3152"/>
    <w:rsid w:val="00CF35A1"/>
    <w:rsid w:val="00CF45E8"/>
    <w:rsid w:val="00CF4AB4"/>
    <w:rsid w:val="00CF4B20"/>
    <w:rsid w:val="00CF50E5"/>
    <w:rsid w:val="00CF53E4"/>
    <w:rsid w:val="00CF547C"/>
    <w:rsid w:val="00CF55DA"/>
    <w:rsid w:val="00CF5DFC"/>
    <w:rsid w:val="00CF5F30"/>
    <w:rsid w:val="00CF6757"/>
    <w:rsid w:val="00CF6F6E"/>
    <w:rsid w:val="00CF75F8"/>
    <w:rsid w:val="00D0089A"/>
    <w:rsid w:val="00D00C23"/>
    <w:rsid w:val="00D0166C"/>
    <w:rsid w:val="00D016F9"/>
    <w:rsid w:val="00D017A9"/>
    <w:rsid w:val="00D01AFD"/>
    <w:rsid w:val="00D01D46"/>
    <w:rsid w:val="00D02468"/>
    <w:rsid w:val="00D02F38"/>
    <w:rsid w:val="00D03749"/>
    <w:rsid w:val="00D03760"/>
    <w:rsid w:val="00D04111"/>
    <w:rsid w:val="00D04512"/>
    <w:rsid w:val="00D04AC7"/>
    <w:rsid w:val="00D04BA3"/>
    <w:rsid w:val="00D04D4C"/>
    <w:rsid w:val="00D04EAF"/>
    <w:rsid w:val="00D05997"/>
    <w:rsid w:val="00D05F85"/>
    <w:rsid w:val="00D06B93"/>
    <w:rsid w:val="00D06EFA"/>
    <w:rsid w:val="00D07482"/>
    <w:rsid w:val="00D10B9A"/>
    <w:rsid w:val="00D11215"/>
    <w:rsid w:val="00D1172A"/>
    <w:rsid w:val="00D1220E"/>
    <w:rsid w:val="00D1225A"/>
    <w:rsid w:val="00D12CF7"/>
    <w:rsid w:val="00D135BC"/>
    <w:rsid w:val="00D13C24"/>
    <w:rsid w:val="00D14861"/>
    <w:rsid w:val="00D15600"/>
    <w:rsid w:val="00D1572D"/>
    <w:rsid w:val="00D159B1"/>
    <w:rsid w:val="00D1667E"/>
    <w:rsid w:val="00D1715D"/>
    <w:rsid w:val="00D1724E"/>
    <w:rsid w:val="00D1795E"/>
    <w:rsid w:val="00D17FDC"/>
    <w:rsid w:val="00D203D4"/>
    <w:rsid w:val="00D2044F"/>
    <w:rsid w:val="00D204C3"/>
    <w:rsid w:val="00D20FB4"/>
    <w:rsid w:val="00D21D69"/>
    <w:rsid w:val="00D21E17"/>
    <w:rsid w:val="00D22438"/>
    <w:rsid w:val="00D22679"/>
    <w:rsid w:val="00D22C04"/>
    <w:rsid w:val="00D230C3"/>
    <w:rsid w:val="00D23728"/>
    <w:rsid w:val="00D23A40"/>
    <w:rsid w:val="00D24E62"/>
    <w:rsid w:val="00D24ECC"/>
    <w:rsid w:val="00D24F44"/>
    <w:rsid w:val="00D24FDE"/>
    <w:rsid w:val="00D2577D"/>
    <w:rsid w:val="00D25C43"/>
    <w:rsid w:val="00D27269"/>
    <w:rsid w:val="00D27D5C"/>
    <w:rsid w:val="00D303F1"/>
    <w:rsid w:val="00D306C7"/>
    <w:rsid w:val="00D30EB3"/>
    <w:rsid w:val="00D30F1D"/>
    <w:rsid w:val="00D3133C"/>
    <w:rsid w:val="00D317E5"/>
    <w:rsid w:val="00D31DF8"/>
    <w:rsid w:val="00D31EE5"/>
    <w:rsid w:val="00D323B3"/>
    <w:rsid w:val="00D32B7B"/>
    <w:rsid w:val="00D32FE3"/>
    <w:rsid w:val="00D33529"/>
    <w:rsid w:val="00D33B38"/>
    <w:rsid w:val="00D343F9"/>
    <w:rsid w:val="00D3469B"/>
    <w:rsid w:val="00D347E3"/>
    <w:rsid w:val="00D34B22"/>
    <w:rsid w:val="00D358BD"/>
    <w:rsid w:val="00D35D54"/>
    <w:rsid w:val="00D36744"/>
    <w:rsid w:val="00D36DDC"/>
    <w:rsid w:val="00D37BAD"/>
    <w:rsid w:val="00D37D64"/>
    <w:rsid w:val="00D37DFD"/>
    <w:rsid w:val="00D37FEB"/>
    <w:rsid w:val="00D400F3"/>
    <w:rsid w:val="00D405FC"/>
    <w:rsid w:val="00D409C1"/>
    <w:rsid w:val="00D40D63"/>
    <w:rsid w:val="00D4156E"/>
    <w:rsid w:val="00D41DDC"/>
    <w:rsid w:val="00D424B7"/>
    <w:rsid w:val="00D4255D"/>
    <w:rsid w:val="00D42B10"/>
    <w:rsid w:val="00D42FC6"/>
    <w:rsid w:val="00D4378F"/>
    <w:rsid w:val="00D43EC1"/>
    <w:rsid w:val="00D44433"/>
    <w:rsid w:val="00D445F1"/>
    <w:rsid w:val="00D45070"/>
    <w:rsid w:val="00D45352"/>
    <w:rsid w:val="00D454A2"/>
    <w:rsid w:val="00D456D0"/>
    <w:rsid w:val="00D457FF"/>
    <w:rsid w:val="00D462A9"/>
    <w:rsid w:val="00D46336"/>
    <w:rsid w:val="00D46902"/>
    <w:rsid w:val="00D4691E"/>
    <w:rsid w:val="00D4755A"/>
    <w:rsid w:val="00D475D3"/>
    <w:rsid w:val="00D47C20"/>
    <w:rsid w:val="00D50470"/>
    <w:rsid w:val="00D50619"/>
    <w:rsid w:val="00D5130F"/>
    <w:rsid w:val="00D52606"/>
    <w:rsid w:val="00D52D9C"/>
    <w:rsid w:val="00D52F92"/>
    <w:rsid w:val="00D53715"/>
    <w:rsid w:val="00D53B3F"/>
    <w:rsid w:val="00D54BAC"/>
    <w:rsid w:val="00D55140"/>
    <w:rsid w:val="00D55BD8"/>
    <w:rsid w:val="00D55D9C"/>
    <w:rsid w:val="00D560EE"/>
    <w:rsid w:val="00D56133"/>
    <w:rsid w:val="00D5616F"/>
    <w:rsid w:val="00D56650"/>
    <w:rsid w:val="00D5667A"/>
    <w:rsid w:val="00D56A9C"/>
    <w:rsid w:val="00D56D31"/>
    <w:rsid w:val="00D571C0"/>
    <w:rsid w:val="00D574A4"/>
    <w:rsid w:val="00D5760C"/>
    <w:rsid w:val="00D57683"/>
    <w:rsid w:val="00D57C0B"/>
    <w:rsid w:val="00D6035E"/>
    <w:rsid w:val="00D612E6"/>
    <w:rsid w:val="00D61975"/>
    <w:rsid w:val="00D61D7A"/>
    <w:rsid w:val="00D6215C"/>
    <w:rsid w:val="00D626F1"/>
    <w:rsid w:val="00D6270E"/>
    <w:rsid w:val="00D638BA"/>
    <w:rsid w:val="00D63928"/>
    <w:rsid w:val="00D64836"/>
    <w:rsid w:val="00D64AFA"/>
    <w:rsid w:val="00D6502B"/>
    <w:rsid w:val="00D65407"/>
    <w:rsid w:val="00D65484"/>
    <w:rsid w:val="00D66DEB"/>
    <w:rsid w:val="00D67B8F"/>
    <w:rsid w:val="00D70D07"/>
    <w:rsid w:val="00D7243E"/>
    <w:rsid w:val="00D72897"/>
    <w:rsid w:val="00D728F8"/>
    <w:rsid w:val="00D72B4B"/>
    <w:rsid w:val="00D73462"/>
    <w:rsid w:val="00D74023"/>
    <w:rsid w:val="00D74560"/>
    <w:rsid w:val="00D7476B"/>
    <w:rsid w:val="00D7527C"/>
    <w:rsid w:val="00D75693"/>
    <w:rsid w:val="00D756EA"/>
    <w:rsid w:val="00D75AFB"/>
    <w:rsid w:val="00D75DBF"/>
    <w:rsid w:val="00D76890"/>
    <w:rsid w:val="00D76A36"/>
    <w:rsid w:val="00D76E14"/>
    <w:rsid w:val="00D7730D"/>
    <w:rsid w:val="00D779C1"/>
    <w:rsid w:val="00D77C35"/>
    <w:rsid w:val="00D77CCB"/>
    <w:rsid w:val="00D80026"/>
    <w:rsid w:val="00D80096"/>
    <w:rsid w:val="00D813EC"/>
    <w:rsid w:val="00D8194F"/>
    <w:rsid w:val="00D820AE"/>
    <w:rsid w:val="00D820EA"/>
    <w:rsid w:val="00D82568"/>
    <w:rsid w:val="00D82823"/>
    <w:rsid w:val="00D828CA"/>
    <w:rsid w:val="00D829B2"/>
    <w:rsid w:val="00D833AA"/>
    <w:rsid w:val="00D83FF5"/>
    <w:rsid w:val="00D857DF"/>
    <w:rsid w:val="00D85ADD"/>
    <w:rsid w:val="00D8620C"/>
    <w:rsid w:val="00D86639"/>
    <w:rsid w:val="00D869EE"/>
    <w:rsid w:val="00D86A84"/>
    <w:rsid w:val="00D86AA2"/>
    <w:rsid w:val="00D86AE0"/>
    <w:rsid w:val="00D86F25"/>
    <w:rsid w:val="00D874E8"/>
    <w:rsid w:val="00D8770E"/>
    <w:rsid w:val="00D8773F"/>
    <w:rsid w:val="00D90055"/>
    <w:rsid w:val="00D90CCF"/>
    <w:rsid w:val="00D91543"/>
    <w:rsid w:val="00D917BF"/>
    <w:rsid w:val="00D917EE"/>
    <w:rsid w:val="00D91CED"/>
    <w:rsid w:val="00D92819"/>
    <w:rsid w:val="00D92A11"/>
    <w:rsid w:val="00D92EBB"/>
    <w:rsid w:val="00D931A4"/>
    <w:rsid w:val="00D93208"/>
    <w:rsid w:val="00D9364F"/>
    <w:rsid w:val="00D938F6"/>
    <w:rsid w:val="00D93C29"/>
    <w:rsid w:val="00D94273"/>
    <w:rsid w:val="00D94446"/>
    <w:rsid w:val="00D945D0"/>
    <w:rsid w:val="00D94F61"/>
    <w:rsid w:val="00D95568"/>
    <w:rsid w:val="00D95598"/>
    <w:rsid w:val="00D95B5F"/>
    <w:rsid w:val="00D96302"/>
    <w:rsid w:val="00D9635D"/>
    <w:rsid w:val="00D96BF7"/>
    <w:rsid w:val="00D9725A"/>
    <w:rsid w:val="00D977A9"/>
    <w:rsid w:val="00D97BD5"/>
    <w:rsid w:val="00DA0E5B"/>
    <w:rsid w:val="00DA1997"/>
    <w:rsid w:val="00DA21C7"/>
    <w:rsid w:val="00DA25C9"/>
    <w:rsid w:val="00DA2927"/>
    <w:rsid w:val="00DA2B28"/>
    <w:rsid w:val="00DA3836"/>
    <w:rsid w:val="00DA3B6E"/>
    <w:rsid w:val="00DA4C06"/>
    <w:rsid w:val="00DA6DF7"/>
    <w:rsid w:val="00DA7699"/>
    <w:rsid w:val="00DA78C1"/>
    <w:rsid w:val="00DB004B"/>
    <w:rsid w:val="00DB06F2"/>
    <w:rsid w:val="00DB077B"/>
    <w:rsid w:val="00DB0C4A"/>
    <w:rsid w:val="00DB0EB9"/>
    <w:rsid w:val="00DB108E"/>
    <w:rsid w:val="00DB1506"/>
    <w:rsid w:val="00DB1BC6"/>
    <w:rsid w:val="00DB1E70"/>
    <w:rsid w:val="00DB20D8"/>
    <w:rsid w:val="00DB291D"/>
    <w:rsid w:val="00DB2F87"/>
    <w:rsid w:val="00DB2FE9"/>
    <w:rsid w:val="00DB3363"/>
    <w:rsid w:val="00DB3CC2"/>
    <w:rsid w:val="00DB3F3B"/>
    <w:rsid w:val="00DB49DA"/>
    <w:rsid w:val="00DB4ED9"/>
    <w:rsid w:val="00DB5856"/>
    <w:rsid w:val="00DB5E61"/>
    <w:rsid w:val="00DB63CE"/>
    <w:rsid w:val="00DB6585"/>
    <w:rsid w:val="00DB671E"/>
    <w:rsid w:val="00DC01A2"/>
    <w:rsid w:val="00DC06D2"/>
    <w:rsid w:val="00DC0CF7"/>
    <w:rsid w:val="00DC1B2A"/>
    <w:rsid w:val="00DC1C75"/>
    <w:rsid w:val="00DC2CCE"/>
    <w:rsid w:val="00DC30EB"/>
    <w:rsid w:val="00DC31D4"/>
    <w:rsid w:val="00DC3259"/>
    <w:rsid w:val="00DC32CE"/>
    <w:rsid w:val="00DC3392"/>
    <w:rsid w:val="00DC374F"/>
    <w:rsid w:val="00DC3A6F"/>
    <w:rsid w:val="00DC3AB6"/>
    <w:rsid w:val="00DC4BB7"/>
    <w:rsid w:val="00DC4E66"/>
    <w:rsid w:val="00DC4EA0"/>
    <w:rsid w:val="00DC5C4F"/>
    <w:rsid w:val="00DC7240"/>
    <w:rsid w:val="00DC739B"/>
    <w:rsid w:val="00DC77C3"/>
    <w:rsid w:val="00DC7BBA"/>
    <w:rsid w:val="00DC7E4A"/>
    <w:rsid w:val="00DD009B"/>
    <w:rsid w:val="00DD06D0"/>
    <w:rsid w:val="00DD0C8C"/>
    <w:rsid w:val="00DD0D78"/>
    <w:rsid w:val="00DD1406"/>
    <w:rsid w:val="00DD166F"/>
    <w:rsid w:val="00DD18F8"/>
    <w:rsid w:val="00DD1A24"/>
    <w:rsid w:val="00DD2267"/>
    <w:rsid w:val="00DD282B"/>
    <w:rsid w:val="00DD34EA"/>
    <w:rsid w:val="00DD3A36"/>
    <w:rsid w:val="00DD42F3"/>
    <w:rsid w:val="00DD4F59"/>
    <w:rsid w:val="00DD571C"/>
    <w:rsid w:val="00DD59A6"/>
    <w:rsid w:val="00DD6E93"/>
    <w:rsid w:val="00DD71F7"/>
    <w:rsid w:val="00DD7354"/>
    <w:rsid w:val="00DE1144"/>
    <w:rsid w:val="00DE1549"/>
    <w:rsid w:val="00DE1FDE"/>
    <w:rsid w:val="00DE2314"/>
    <w:rsid w:val="00DE2683"/>
    <w:rsid w:val="00DE3102"/>
    <w:rsid w:val="00DE32AF"/>
    <w:rsid w:val="00DE35EC"/>
    <w:rsid w:val="00DE3708"/>
    <w:rsid w:val="00DE3A37"/>
    <w:rsid w:val="00DE3FAB"/>
    <w:rsid w:val="00DE4556"/>
    <w:rsid w:val="00DE4B22"/>
    <w:rsid w:val="00DE51F1"/>
    <w:rsid w:val="00DE530F"/>
    <w:rsid w:val="00DE552C"/>
    <w:rsid w:val="00DE58B8"/>
    <w:rsid w:val="00DE5A15"/>
    <w:rsid w:val="00DE5AAF"/>
    <w:rsid w:val="00DE60DC"/>
    <w:rsid w:val="00DE6511"/>
    <w:rsid w:val="00DE70BC"/>
    <w:rsid w:val="00DE73C9"/>
    <w:rsid w:val="00DE7B00"/>
    <w:rsid w:val="00DF07A7"/>
    <w:rsid w:val="00DF095D"/>
    <w:rsid w:val="00DF0E5E"/>
    <w:rsid w:val="00DF0EEC"/>
    <w:rsid w:val="00DF154B"/>
    <w:rsid w:val="00DF15C9"/>
    <w:rsid w:val="00DF1872"/>
    <w:rsid w:val="00DF1B21"/>
    <w:rsid w:val="00DF1B99"/>
    <w:rsid w:val="00DF214B"/>
    <w:rsid w:val="00DF2C3D"/>
    <w:rsid w:val="00DF3EB7"/>
    <w:rsid w:val="00DF4057"/>
    <w:rsid w:val="00DF6877"/>
    <w:rsid w:val="00DF6B33"/>
    <w:rsid w:val="00DF73E2"/>
    <w:rsid w:val="00DF7546"/>
    <w:rsid w:val="00E006B5"/>
    <w:rsid w:val="00E00749"/>
    <w:rsid w:val="00E0096C"/>
    <w:rsid w:val="00E00B90"/>
    <w:rsid w:val="00E011FA"/>
    <w:rsid w:val="00E01770"/>
    <w:rsid w:val="00E0197F"/>
    <w:rsid w:val="00E021C3"/>
    <w:rsid w:val="00E02938"/>
    <w:rsid w:val="00E0310E"/>
    <w:rsid w:val="00E03491"/>
    <w:rsid w:val="00E03697"/>
    <w:rsid w:val="00E05A50"/>
    <w:rsid w:val="00E07CD6"/>
    <w:rsid w:val="00E10172"/>
    <w:rsid w:val="00E103D2"/>
    <w:rsid w:val="00E1065A"/>
    <w:rsid w:val="00E10CA3"/>
    <w:rsid w:val="00E118EB"/>
    <w:rsid w:val="00E11BF8"/>
    <w:rsid w:val="00E11DE4"/>
    <w:rsid w:val="00E12416"/>
    <w:rsid w:val="00E12488"/>
    <w:rsid w:val="00E125F7"/>
    <w:rsid w:val="00E12FD2"/>
    <w:rsid w:val="00E136B4"/>
    <w:rsid w:val="00E139EE"/>
    <w:rsid w:val="00E13AA2"/>
    <w:rsid w:val="00E14236"/>
    <w:rsid w:val="00E14534"/>
    <w:rsid w:val="00E15315"/>
    <w:rsid w:val="00E153F6"/>
    <w:rsid w:val="00E15A23"/>
    <w:rsid w:val="00E16034"/>
    <w:rsid w:val="00E16212"/>
    <w:rsid w:val="00E16ABF"/>
    <w:rsid w:val="00E16B4A"/>
    <w:rsid w:val="00E17C48"/>
    <w:rsid w:val="00E204BE"/>
    <w:rsid w:val="00E204C7"/>
    <w:rsid w:val="00E209CA"/>
    <w:rsid w:val="00E20A93"/>
    <w:rsid w:val="00E211BE"/>
    <w:rsid w:val="00E21406"/>
    <w:rsid w:val="00E2141E"/>
    <w:rsid w:val="00E21FD0"/>
    <w:rsid w:val="00E221FB"/>
    <w:rsid w:val="00E22BFC"/>
    <w:rsid w:val="00E22DE3"/>
    <w:rsid w:val="00E23698"/>
    <w:rsid w:val="00E23E5E"/>
    <w:rsid w:val="00E240CD"/>
    <w:rsid w:val="00E24170"/>
    <w:rsid w:val="00E242EF"/>
    <w:rsid w:val="00E2477D"/>
    <w:rsid w:val="00E24F26"/>
    <w:rsid w:val="00E2539C"/>
    <w:rsid w:val="00E25749"/>
    <w:rsid w:val="00E26293"/>
    <w:rsid w:val="00E26CBA"/>
    <w:rsid w:val="00E26DB8"/>
    <w:rsid w:val="00E26E78"/>
    <w:rsid w:val="00E27899"/>
    <w:rsid w:val="00E27D90"/>
    <w:rsid w:val="00E27FDE"/>
    <w:rsid w:val="00E30D08"/>
    <w:rsid w:val="00E3121F"/>
    <w:rsid w:val="00E31BB6"/>
    <w:rsid w:val="00E31EF2"/>
    <w:rsid w:val="00E3289C"/>
    <w:rsid w:val="00E32975"/>
    <w:rsid w:val="00E32C9D"/>
    <w:rsid w:val="00E32E18"/>
    <w:rsid w:val="00E32EE9"/>
    <w:rsid w:val="00E3353B"/>
    <w:rsid w:val="00E33953"/>
    <w:rsid w:val="00E339E7"/>
    <w:rsid w:val="00E33C79"/>
    <w:rsid w:val="00E345C5"/>
    <w:rsid w:val="00E346BB"/>
    <w:rsid w:val="00E34761"/>
    <w:rsid w:val="00E359C8"/>
    <w:rsid w:val="00E35CCE"/>
    <w:rsid w:val="00E35CD0"/>
    <w:rsid w:val="00E3660F"/>
    <w:rsid w:val="00E37133"/>
    <w:rsid w:val="00E37B10"/>
    <w:rsid w:val="00E404FE"/>
    <w:rsid w:val="00E415EA"/>
    <w:rsid w:val="00E41B4D"/>
    <w:rsid w:val="00E41C5B"/>
    <w:rsid w:val="00E42842"/>
    <w:rsid w:val="00E42E00"/>
    <w:rsid w:val="00E42E61"/>
    <w:rsid w:val="00E4307A"/>
    <w:rsid w:val="00E44248"/>
    <w:rsid w:val="00E44BC7"/>
    <w:rsid w:val="00E44DBA"/>
    <w:rsid w:val="00E44DE8"/>
    <w:rsid w:val="00E453E0"/>
    <w:rsid w:val="00E4593E"/>
    <w:rsid w:val="00E46349"/>
    <w:rsid w:val="00E46464"/>
    <w:rsid w:val="00E4672F"/>
    <w:rsid w:val="00E47137"/>
    <w:rsid w:val="00E47673"/>
    <w:rsid w:val="00E47D0A"/>
    <w:rsid w:val="00E47D21"/>
    <w:rsid w:val="00E47D91"/>
    <w:rsid w:val="00E50618"/>
    <w:rsid w:val="00E517B9"/>
    <w:rsid w:val="00E51C36"/>
    <w:rsid w:val="00E51FA8"/>
    <w:rsid w:val="00E52779"/>
    <w:rsid w:val="00E53824"/>
    <w:rsid w:val="00E54792"/>
    <w:rsid w:val="00E549C9"/>
    <w:rsid w:val="00E54D2E"/>
    <w:rsid w:val="00E54D97"/>
    <w:rsid w:val="00E55F1B"/>
    <w:rsid w:val="00E567B2"/>
    <w:rsid w:val="00E56B58"/>
    <w:rsid w:val="00E56BAA"/>
    <w:rsid w:val="00E5711E"/>
    <w:rsid w:val="00E573E3"/>
    <w:rsid w:val="00E574D5"/>
    <w:rsid w:val="00E57804"/>
    <w:rsid w:val="00E6077C"/>
    <w:rsid w:val="00E60D7C"/>
    <w:rsid w:val="00E6116B"/>
    <w:rsid w:val="00E619E9"/>
    <w:rsid w:val="00E61CEC"/>
    <w:rsid w:val="00E61FF8"/>
    <w:rsid w:val="00E62117"/>
    <w:rsid w:val="00E621F2"/>
    <w:rsid w:val="00E643B2"/>
    <w:rsid w:val="00E6465B"/>
    <w:rsid w:val="00E64767"/>
    <w:rsid w:val="00E64DA9"/>
    <w:rsid w:val="00E64EA6"/>
    <w:rsid w:val="00E65236"/>
    <w:rsid w:val="00E65696"/>
    <w:rsid w:val="00E673A6"/>
    <w:rsid w:val="00E67BC2"/>
    <w:rsid w:val="00E67F55"/>
    <w:rsid w:val="00E70416"/>
    <w:rsid w:val="00E70552"/>
    <w:rsid w:val="00E708BD"/>
    <w:rsid w:val="00E70C0E"/>
    <w:rsid w:val="00E70F43"/>
    <w:rsid w:val="00E71B72"/>
    <w:rsid w:val="00E7257B"/>
    <w:rsid w:val="00E74EF5"/>
    <w:rsid w:val="00E74EFE"/>
    <w:rsid w:val="00E75506"/>
    <w:rsid w:val="00E75C82"/>
    <w:rsid w:val="00E7634F"/>
    <w:rsid w:val="00E7668D"/>
    <w:rsid w:val="00E766F3"/>
    <w:rsid w:val="00E76A41"/>
    <w:rsid w:val="00E7744C"/>
    <w:rsid w:val="00E77A48"/>
    <w:rsid w:val="00E77BDC"/>
    <w:rsid w:val="00E77CD0"/>
    <w:rsid w:val="00E80278"/>
    <w:rsid w:val="00E802F4"/>
    <w:rsid w:val="00E80325"/>
    <w:rsid w:val="00E811B5"/>
    <w:rsid w:val="00E81779"/>
    <w:rsid w:val="00E822B2"/>
    <w:rsid w:val="00E82637"/>
    <w:rsid w:val="00E82F13"/>
    <w:rsid w:val="00E83758"/>
    <w:rsid w:val="00E83C52"/>
    <w:rsid w:val="00E8410E"/>
    <w:rsid w:val="00E8453E"/>
    <w:rsid w:val="00E84C5D"/>
    <w:rsid w:val="00E852FF"/>
    <w:rsid w:val="00E87F0F"/>
    <w:rsid w:val="00E90203"/>
    <w:rsid w:val="00E90298"/>
    <w:rsid w:val="00E90477"/>
    <w:rsid w:val="00E905D6"/>
    <w:rsid w:val="00E90CB2"/>
    <w:rsid w:val="00E9114D"/>
    <w:rsid w:val="00E91873"/>
    <w:rsid w:val="00E91E2E"/>
    <w:rsid w:val="00E91EB4"/>
    <w:rsid w:val="00E91FE6"/>
    <w:rsid w:val="00E92061"/>
    <w:rsid w:val="00E92496"/>
    <w:rsid w:val="00E92552"/>
    <w:rsid w:val="00E93112"/>
    <w:rsid w:val="00E93399"/>
    <w:rsid w:val="00E935C8"/>
    <w:rsid w:val="00E936B6"/>
    <w:rsid w:val="00E947C9"/>
    <w:rsid w:val="00E95160"/>
    <w:rsid w:val="00E954B6"/>
    <w:rsid w:val="00E95A64"/>
    <w:rsid w:val="00E95DDE"/>
    <w:rsid w:val="00E95E4F"/>
    <w:rsid w:val="00E95FBE"/>
    <w:rsid w:val="00E96C21"/>
    <w:rsid w:val="00E96C34"/>
    <w:rsid w:val="00E96F4E"/>
    <w:rsid w:val="00E97642"/>
    <w:rsid w:val="00E97EFD"/>
    <w:rsid w:val="00EA00F0"/>
    <w:rsid w:val="00EA1392"/>
    <w:rsid w:val="00EA14F4"/>
    <w:rsid w:val="00EA160A"/>
    <w:rsid w:val="00EA1DAA"/>
    <w:rsid w:val="00EA2CB1"/>
    <w:rsid w:val="00EA49B6"/>
    <w:rsid w:val="00EA5460"/>
    <w:rsid w:val="00EA558A"/>
    <w:rsid w:val="00EA59A7"/>
    <w:rsid w:val="00EA5A3C"/>
    <w:rsid w:val="00EA5E45"/>
    <w:rsid w:val="00EA7B34"/>
    <w:rsid w:val="00EA7EC1"/>
    <w:rsid w:val="00EB00B4"/>
    <w:rsid w:val="00EB012F"/>
    <w:rsid w:val="00EB028A"/>
    <w:rsid w:val="00EB02C0"/>
    <w:rsid w:val="00EB1D6D"/>
    <w:rsid w:val="00EB2111"/>
    <w:rsid w:val="00EB2138"/>
    <w:rsid w:val="00EB2D77"/>
    <w:rsid w:val="00EB36AA"/>
    <w:rsid w:val="00EB36F1"/>
    <w:rsid w:val="00EB3BC5"/>
    <w:rsid w:val="00EB447E"/>
    <w:rsid w:val="00EB456C"/>
    <w:rsid w:val="00EB4594"/>
    <w:rsid w:val="00EB4E45"/>
    <w:rsid w:val="00EB4EDD"/>
    <w:rsid w:val="00EB5C28"/>
    <w:rsid w:val="00EB7130"/>
    <w:rsid w:val="00EC05BA"/>
    <w:rsid w:val="00EC206C"/>
    <w:rsid w:val="00EC208F"/>
    <w:rsid w:val="00EC21FC"/>
    <w:rsid w:val="00EC23EC"/>
    <w:rsid w:val="00EC2A7F"/>
    <w:rsid w:val="00EC3020"/>
    <w:rsid w:val="00EC3215"/>
    <w:rsid w:val="00EC3523"/>
    <w:rsid w:val="00EC3BCC"/>
    <w:rsid w:val="00EC43B9"/>
    <w:rsid w:val="00EC5594"/>
    <w:rsid w:val="00EC55F5"/>
    <w:rsid w:val="00EC6864"/>
    <w:rsid w:val="00EC6936"/>
    <w:rsid w:val="00EC69CB"/>
    <w:rsid w:val="00EC7021"/>
    <w:rsid w:val="00EC7473"/>
    <w:rsid w:val="00EC794A"/>
    <w:rsid w:val="00ED0016"/>
    <w:rsid w:val="00ED0847"/>
    <w:rsid w:val="00ED1B7F"/>
    <w:rsid w:val="00ED1BD1"/>
    <w:rsid w:val="00ED1BD8"/>
    <w:rsid w:val="00ED2358"/>
    <w:rsid w:val="00ED2401"/>
    <w:rsid w:val="00ED2AFF"/>
    <w:rsid w:val="00ED30C2"/>
    <w:rsid w:val="00ED47BD"/>
    <w:rsid w:val="00ED50C3"/>
    <w:rsid w:val="00ED59A9"/>
    <w:rsid w:val="00ED65AC"/>
    <w:rsid w:val="00ED6AB3"/>
    <w:rsid w:val="00ED6E63"/>
    <w:rsid w:val="00ED7CC5"/>
    <w:rsid w:val="00EE0A01"/>
    <w:rsid w:val="00EE0B64"/>
    <w:rsid w:val="00EE0DDF"/>
    <w:rsid w:val="00EE1221"/>
    <w:rsid w:val="00EE2323"/>
    <w:rsid w:val="00EE2401"/>
    <w:rsid w:val="00EE3171"/>
    <w:rsid w:val="00EE39AB"/>
    <w:rsid w:val="00EE3B59"/>
    <w:rsid w:val="00EE3FC6"/>
    <w:rsid w:val="00EE421D"/>
    <w:rsid w:val="00EE43BE"/>
    <w:rsid w:val="00EE44C0"/>
    <w:rsid w:val="00EE44F9"/>
    <w:rsid w:val="00EE6698"/>
    <w:rsid w:val="00EE6868"/>
    <w:rsid w:val="00EE68DA"/>
    <w:rsid w:val="00EE7285"/>
    <w:rsid w:val="00EE77C4"/>
    <w:rsid w:val="00EE7998"/>
    <w:rsid w:val="00EF00D2"/>
    <w:rsid w:val="00EF06FB"/>
    <w:rsid w:val="00EF09D4"/>
    <w:rsid w:val="00EF0AC4"/>
    <w:rsid w:val="00EF0C09"/>
    <w:rsid w:val="00EF17DE"/>
    <w:rsid w:val="00EF1991"/>
    <w:rsid w:val="00EF1CF4"/>
    <w:rsid w:val="00EF2307"/>
    <w:rsid w:val="00EF23BB"/>
    <w:rsid w:val="00EF3225"/>
    <w:rsid w:val="00EF3CAA"/>
    <w:rsid w:val="00EF41CC"/>
    <w:rsid w:val="00EF4656"/>
    <w:rsid w:val="00EF6A1D"/>
    <w:rsid w:val="00EF6AFA"/>
    <w:rsid w:val="00EF7135"/>
    <w:rsid w:val="00EF730E"/>
    <w:rsid w:val="00EF737C"/>
    <w:rsid w:val="00EF7B61"/>
    <w:rsid w:val="00F014E1"/>
    <w:rsid w:val="00F015B0"/>
    <w:rsid w:val="00F017B1"/>
    <w:rsid w:val="00F02656"/>
    <w:rsid w:val="00F03133"/>
    <w:rsid w:val="00F03298"/>
    <w:rsid w:val="00F032F6"/>
    <w:rsid w:val="00F03F67"/>
    <w:rsid w:val="00F0403B"/>
    <w:rsid w:val="00F043B7"/>
    <w:rsid w:val="00F04E15"/>
    <w:rsid w:val="00F04E27"/>
    <w:rsid w:val="00F0553A"/>
    <w:rsid w:val="00F05AE0"/>
    <w:rsid w:val="00F05D80"/>
    <w:rsid w:val="00F05EFD"/>
    <w:rsid w:val="00F06493"/>
    <w:rsid w:val="00F06552"/>
    <w:rsid w:val="00F067E2"/>
    <w:rsid w:val="00F06961"/>
    <w:rsid w:val="00F06C2F"/>
    <w:rsid w:val="00F0754E"/>
    <w:rsid w:val="00F078B2"/>
    <w:rsid w:val="00F07B9F"/>
    <w:rsid w:val="00F07C9F"/>
    <w:rsid w:val="00F07FA9"/>
    <w:rsid w:val="00F106DC"/>
    <w:rsid w:val="00F111DC"/>
    <w:rsid w:val="00F113A4"/>
    <w:rsid w:val="00F114E5"/>
    <w:rsid w:val="00F11C21"/>
    <w:rsid w:val="00F12987"/>
    <w:rsid w:val="00F1298B"/>
    <w:rsid w:val="00F13AF1"/>
    <w:rsid w:val="00F13FBF"/>
    <w:rsid w:val="00F15C38"/>
    <w:rsid w:val="00F15C94"/>
    <w:rsid w:val="00F1630B"/>
    <w:rsid w:val="00F169EF"/>
    <w:rsid w:val="00F16A0F"/>
    <w:rsid w:val="00F1726F"/>
    <w:rsid w:val="00F1766C"/>
    <w:rsid w:val="00F17985"/>
    <w:rsid w:val="00F200B8"/>
    <w:rsid w:val="00F20925"/>
    <w:rsid w:val="00F20BF0"/>
    <w:rsid w:val="00F20DAC"/>
    <w:rsid w:val="00F213EC"/>
    <w:rsid w:val="00F214B7"/>
    <w:rsid w:val="00F21672"/>
    <w:rsid w:val="00F21C3A"/>
    <w:rsid w:val="00F21F46"/>
    <w:rsid w:val="00F22B83"/>
    <w:rsid w:val="00F232E8"/>
    <w:rsid w:val="00F2345C"/>
    <w:rsid w:val="00F239C7"/>
    <w:rsid w:val="00F240CA"/>
    <w:rsid w:val="00F243E9"/>
    <w:rsid w:val="00F24505"/>
    <w:rsid w:val="00F246E7"/>
    <w:rsid w:val="00F248D9"/>
    <w:rsid w:val="00F24E80"/>
    <w:rsid w:val="00F251F7"/>
    <w:rsid w:val="00F2550F"/>
    <w:rsid w:val="00F26102"/>
    <w:rsid w:val="00F261DF"/>
    <w:rsid w:val="00F26C13"/>
    <w:rsid w:val="00F27492"/>
    <w:rsid w:val="00F2752A"/>
    <w:rsid w:val="00F2760E"/>
    <w:rsid w:val="00F27A02"/>
    <w:rsid w:val="00F27C1A"/>
    <w:rsid w:val="00F27CD0"/>
    <w:rsid w:val="00F300B0"/>
    <w:rsid w:val="00F30145"/>
    <w:rsid w:val="00F30339"/>
    <w:rsid w:val="00F30C47"/>
    <w:rsid w:val="00F31010"/>
    <w:rsid w:val="00F314B9"/>
    <w:rsid w:val="00F31A9E"/>
    <w:rsid w:val="00F32464"/>
    <w:rsid w:val="00F33585"/>
    <w:rsid w:val="00F336A1"/>
    <w:rsid w:val="00F348F4"/>
    <w:rsid w:val="00F34BA8"/>
    <w:rsid w:val="00F34BAD"/>
    <w:rsid w:val="00F34D39"/>
    <w:rsid w:val="00F35E3B"/>
    <w:rsid w:val="00F364CA"/>
    <w:rsid w:val="00F37EDB"/>
    <w:rsid w:val="00F4077F"/>
    <w:rsid w:val="00F40D8C"/>
    <w:rsid w:val="00F410AA"/>
    <w:rsid w:val="00F417F9"/>
    <w:rsid w:val="00F4200F"/>
    <w:rsid w:val="00F42566"/>
    <w:rsid w:val="00F439E2"/>
    <w:rsid w:val="00F43D03"/>
    <w:rsid w:val="00F43D86"/>
    <w:rsid w:val="00F4462C"/>
    <w:rsid w:val="00F44652"/>
    <w:rsid w:val="00F44DAA"/>
    <w:rsid w:val="00F44FBF"/>
    <w:rsid w:val="00F45D52"/>
    <w:rsid w:val="00F46CFD"/>
    <w:rsid w:val="00F47C4F"/>
    <w:rsid w:val="00F47C5D"/>
    <w:rsid w:val="00F47F70"/>
    <w:rsid w:val="00F500AB"/>
    <w:rsid w:val="00F502C0"/>
    <w:rsid w:val="00F5044C"/>
    <w:rsid w:val="00F50592"/>
    <w:rsid w:val="00F506CE"/>
    <w:rsid w:val="00F508E5"/>
    <w:rsid w:val="00F50A8A"/>
    <w:rsid w:val="00F5238B"/>
    <w:rsid w:val="00F52464"/>
    <w:rsid w:val="00F53035"/>
    <w:rsid w:val="00F537D6"/>
    <w:rsid w:val="00F5430D"/>
    <w:rsid w:val="00F553CA"/>
    <w:rsid w:val="00F558F1"/>
    <w:rsid w:val="00F55AF4"/>
    <w:rsid w:val="00F55C60"/>
    <w:rsid w:val="00F55DA1"/>
    <w:rsid w:val="00F5601C"/>
    <w:rsid w:val="00F5618E"/>
    <w:rsid w:val="00F56CCB"/>
    <w:rsid w:val="00F57915"/>
    <w:rsid w:val="00F57B46"/>
    <w:rsid w:val="00F60728"/>
    <w:rsid w:val="00F60744"/>
    <w:rsid w:val="00F6129B"/>
    <w:rsid w:val="00F6138A"/>
    <w:rsid w:val="00F61983"/>
    <w:rsid w:val="00F6242D"/>
    <w:rsid w:val="00F62793"/>
    <w:rsid w:val="00F62AA7"/>
    <w:rsid w:val="00F62BCB"/>
    <w:rsid w:val="00F635FE"/>
    <w:rsid w:val="00F637EE"/>
    <w:rsid w:val="00F63A00"/>
    <w:rsid w:val="00F64198"/>
    <w:rsid w:val="00F649E7"/>
    <w:rsid w:val="00F64A1C"/>
    <w:rsid w:val="00F6535C"/>
    <w:rsid w:val="00F65D1F"/>
    <w:rsid w:val="00F6675A"/>
    <w:rsid w:val="00F66968"/>
    <w:rsid w:val="00F66ABD"/>
    <w:rsid w:val="00F67E41"/>
    <w:rsid w:val="00F701A2"/>
    <w:rsid w:val="00F7026C"/>
    <w:rsid w:val="00F7088C"/>
    <w:rsid w:val="00F708A0"/>
    <w:rsid w:val="00F70E5B"/>
    <w:rsid w:val="00F71D38"/>
    <w:rsid w:val="00F72E71"/>
    <w:rsid w:val="00F73203"/>
    <w:rsid w:val="00F73F50"/>
    <w:rsid w:val="00F74EDD"/>
    <w:rsid w:val="00F7619F"/>
    <w:rsid w:val="00F7658B"/>
    <w:rsid w:val="00F769F1"/>
    <w:rsid w:val="00F76EE2"/>
    <w:rsid w:val="00F76F17"/>
    <w:rsid w:val="00F77160"/>
    <w:rsid w:val="00F778E3"/>
    <w:rsid w:val="00F77A47"/>
    <w:rsid w:val="00F80EBD"/>
    <w:rsid w:val="00F80EE6"/>
    <w:rsid w:val="00F81309"/>
    <w:rsid w:val="00F81CD8"/>
    <w:rsid w:val="00F81DC7"/>
    <w:rsid w:val="00F8286B"/>
    <w:rsid w:val="00F8303D"/>
    <w:rsid w:val="00F831EE"/>
    <w:rsid w:val="00F8351E"/>
    <w:rsid w:val="00F83A13"/>
    <w:rsid w:val="00F83DA5"/>
    <w:rsid w:val="00F84299"/>
    <w:rsid w:val="00F84531"/>
    <w:rsid w:val="00F8490C"/>
    <w:rsid w:val="00F85AE8"/>
    <w:rsid w:val="00F85D5B"/>
    <w:rsid w:val="00F862CA"/>
    <w:rsid w:val="00F865EF"/>
    <w:rsid w:val="00F87870"/>
    <w:rsid w:val="00F901B8"/>
    <w:rsid w:val="00F9020A"/>
    <w:rsid w:val="00F9023F"/>
    <w:rsid w:val="00F9037C"/>
    <w:rsid w:val="00F905BA"/>
    <w:rsid w:val="00F90A7C"/>
    <w:rsid w:val="00F911E6"/>
    <w:rsid w:val="00F920C5"/>
    <w:rsid w:val="00F9270A"/>
    <w:rsid w:val="00F93528"/>
    <w:rsid w:val="00F935AD"/>
    <w:rsid w:val="00F94673"/>
    <w:rsid w:val="00F94A93"/>
    <w:rsid w:val="00F94EF1"/>
    <w:rsid w:val="00F95187"/>
    <w:rsid w:val="00F95B8E"/>
    <w:rsid w:val="00F96054"/>
    <w:rsid w:val="00F960E8"/>
    <w:rsid w:val="00F961D7"/>
    <w:rsid w:val="00F962E1"/>
    <w:rsid w:val="00F963A8"/>
    <w:rsid w:val="00F965F1"/>
    <w:rsid w:val="00F9677F"/>
    <w:rsid w:val="00F971E2"/>
    <w:rsid w:val="00F97240"/>
    <w:rsid w:val="00F975C6"/>
    <w:rsid w:val="00FA0969"/>
    <w:rsid w:val="00FA0C46"/>
    <w:rsid w:val="00FA129B"/>
    <w:rsid w:val="00FA141D"/>
    <w:rsid w:val="00FA28C4"/>
    <w:rsid w:val="00FA2C3E"/>
    <w:rsid w:val="00FA3EC4"/>
    <w:rsid w:val="00FA3FE1"/>
    <w:rsid w:val="00FA4396"/>
    <w:rsid w:val="00FA4C9E"/>
    <w:rsid w:val="00FA4E3A"/>
    <w:rsid w:val="00FA5F9F"/>
    <w:rsid w:val="00FA639F"/>
    <w:rsid w:val="00FA6474"/>
    <w:rsid w:val="00FA653D"/>
    <w:rsid w:val="00FA7ACF"/>
    <w:rsid w:val="00FA7CEE"/>
    <w:rsid w:val="00FB0033"/>
    <w:rsid w:val="00FB0779"/>
    <w:rsid w:val="00FB07CB"/>
    <w:rsid w:val="00FB0A29"/>
    <w:rsid w:val="00FB0B0F"/>
    <w:rsid w:val="00FB0BDC"/>
    <w:rsid w:val="00FB0DB6"/>
    <w:rsid w:val="00FB100F"/>
    <w:rsid w:val="00FB1069"/>
    <w:rsid w:val="00FB1205"/>
    <w:rsid w:val="00FB1537"/>
    <w:rsid w:val="00FB2016"/>
    <w:rsid w:val="00FB24D7"/>
    <w:rsid w:val="00FB281C"/>
    <w:rsid w:val="00FB2B8B"/>
    <w:rsid w:val="00FB2DAC"/>
    <w:rsid w:val="00FB2EF5"/>
    <w:rsid w:val="00FB3158"/>
    <w:rsid w:val="00FB346C"/>
    <w:rsid w:val="00FB361C"/>
    <w:rsid w:val="00FB3A63"/>
    <w:rsid w:val="00FB4946"/>
    <w:rsid w:val="00FB5947"/>
    <w:rsid w:val="00FB59BC"/>
    <w:rsid w:val="00FB5B09"/>
    <w:rsid w:val="00FB6265"/>
    <w:rsid w:val="00FB6A57"/>
    <w:rsid w:val="00FB6F17"/>
    <w:rsid w:val="00FB7462"/>
    <w:rsid w:val="00FB7534"/>
    <w:rsid w:val="00FB76BE"/>
    <w:rsid w:val="00FB7A1C"/>
    <w:rsid w:val="00FB7BCF"/>
    <w:rsid w:val="00FB7BE6"/>
    <w:rsid w:val="00FC08FE"/>
    <w:rsid w:val="00FC0E24"/>
    <w:rsid w:val="00FC1E21"/>
    <w:rsid w:val="00FC2CAC"/>
    <w:rsid w:val="00FC3091"/>
    <w:rsid w:val="00FC3418"/>
    <w:rsid w:val="00FC7016"/>
    <w:rsid w:val="00FC7690"/>
    <w:rsid w:val="00FC7831"/>
    <w:rsid w:val="00FC7D00"/>
    <w:rsid w:val="00FC7D2A"/>
    <w:rsid w:val="00FC7D6C"/>
    <w:rsid w:val="00FD0226"/>
    <w:rsid w:val="00FD0CBF"/>
    <w:rsid w:val="00FD1631"/>
    <w:rsid w:val="00FD1CC5"/>
    <w:rsid w:val="00FD1E1A"/>
    <w:rsid w:val="00FD3471"/>
    <w:rsid w:val="00FD384C"/>
    <w:rsid w:val="00FD3C17"/>
    <w:rsid w:val="00FD3C87"/>
    <w:rsid w:val="00FD41BF"/>
    <w:rsid w:val="00FD53D8"/>
    <w:rsid w:val="00FD5B8D"/>
    <w:rsid w:val="00FD6225"/>
    <w:rsid w:val="00FD657B"/>
    <w:rsid w:val="00FD6628"/>
    <w:rsid w:val="00FD6A37"/>
    <w:rsid w:val="00FD70B4"/>
    <w:rsid w:val="00FD7891"/>
    <w:rsid w:val="00FD7DA0"/>
    <w:rsid w:val="00FE0174"/>
    <w:rsid w:val="00FE0327"/>
    <w:rsid w:val="00FE13FE"/>
    <w:rsid w:val="00FE18DA"/>
    <w:rsid w:val="00FE2153"/>
    <w:rsid w:val="00FE36C0"/>
    <w:rsid w:val="00FE390E"/>
    <w:rsid w:val="00FE399A"/>
    <w:rsid w:val="00FE58DF"/>
    <w:rsid w:val="00FE61F8"/>
    <w:rsid w:val="00FE6A52"/>
    <w:rsid w:val="00FE6DCA"/>
    <w:rsid w:val="00FE7592"/>
    <w:rsid w:val="00FF010B"/>
    <w:rsid w:val="00FF0456"/>
    <w:rsid w:val="00FF0A7D"/>
    <w:rsid w:val="00FF1238"/>
    <w:rsid w:val="00FF19AF"/>
    <w:rsid w:val="00FF1CFB"/>
    <w:rsid w:val="00FF22EC"/>
    <w:rsid w:val="00FF28BF"/>
    <w:rsid w:val="00FF33EC"/>
    <w:rsid w:val="00FF38AA"/>
    <w:rsid w:val="00FF3D25"/>
    <w:rsid w:val="00FF3F7A"/>
    <w:rsid w:val="00FF437D"/>
    <w:rsid w:val="00FF4780"/>
    <w:rsid w:val="00FF48CE"/>
    <w:rsid w:val="00FF4E48"/>
    <w:rsid w:val="00FF5CD4"/>
    <w:rsid w:val="00FF60B3"/>
    <w:rsid w:val="00FF6B0E"/>
    <w:rsid w:val="00FF6EF7"/>
    <w:rsid w:val="00FF74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16E4209"/>
  <w15:docId w15:val="{02016181-580D-4785-BEF5-3768F3ABF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29A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Title"/>
    <w:next w:val="Normal"/>
    <w:link w:val="Heading1Char"/>
    <w:qFormat/>
    <w:rsid w:val="00D85ADD"/>
    <w:pPr>
      <w:spacing w:before="0"/>
      <w:ind w:left="0" w:right="-25"/>
      <w:jc w:val="left"/>
      <w:outlineLvl w:val="0"/>
    </w:pPr>
    <w:rPr>
      <w:rFonts w:ascii="Angsana New" w:hAnsi="Angsana New" w:cs="Angsana New"/>
      <w:b/>
      <w:bCs/>
      <w:sz w:val="32"/>
      <w:szCs w:val="32"/>
      <w:u w:val="none"/>
    </w:rPr>
  </w:style>
  <w:style w:type="paragraph" w:styleId="Heading2">
    <w:name w:val="heading 2"/>
    <w:basedOn w:val="ListParagraph"/>
    <w:next w:val="Normal"/>
    <w:link w:val="Heading2Char"/>
    <w:uiPriority w:val="99"/>
    <w:qFormat/>
    <w:rsid w:val="007E6F45"/>
    <w:pPr>
      <w:numPr>
        <w:numId w:val="20"/>
      </w:numPr>
      <w:tabs>
        <w:tab w:val="left" w:pos="540"/>
      </w:tabs>
      <w:ind w:right="-25"/>
      <w:jc w:val="both"/>
      <w:outlineLvl w:val="1"/>
    </w:pPr>
    <w:rPr>
      <w:rFonts w:asciiTheme="majorBidi" w:hAnsiTheme="majorBidi" w:cstheme="majorBidi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0E4768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5"/>
      <w:outlineLvl w:val="2"/>
    </w:pPr>
    <w:rPr>
      <w:rFonts w:asciiTheme="majorBidi" w:hAnsiTheme="majorBidi" w:cstheme="majorBidi"/>
      <w:b/>
      <w:bCs/>
      <w:i/>
      <w:iCs/>
      <w:sz w:val="30"/>
      <w:szCs w:val="30"/>
    </w:rPr>
  </w:style>
  <w:style w:type="paragraph" w:styleId="Heading4">
    <w:name w:val="heading 4"/>
    <w:basedOn w:val="Normal"/>
    <w:next w:val="Normal"/>
    <w:qFormat/>
    <w:rsid w:val="0021470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5ADD"/>
    <w:rPr>
      <w:rFonts w:ascii="Angsana New" w:hAnsi="Angsana New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7E6F45"/>
    <w:rPr>
      <w:rFonts w:asciiTheme="majorBidi" w:eastAsia="Calibri" w:hAnsiTheme="majorBidi" w:cstheme="majorBidi"/>
      <w:b/>
      <w:bCs/>
      <w:sz w:val="30"/>
      <w:szCs w:val="30"/>
    </w:rPr>
  </w:style>
  <w:style w:type="character" w:customStyle="1" w:styleId="Heading3Char">
    <w:name w:val="Heading 3 Char"/>
    <w:basedOn w:val="BodyTextChar"/>
    <w:link w:val="Heading3"/>
    <w:rsid w:val="000E4768"/>
    <w:rPr>
      <w:rFonts w:asciiTheme="majorBidi" w:hAnsiTheme="majorBidi" w:cstheme="majorBidi"/>
      <w:b/>
      <w:bCs/>
      <w:i/>
      <w:i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 Char Char,Body Char Char Char1,Body Char Char1 Char,Body อักขระ อักขระ Char,Body อักขระ Char"/>
    <w:basedOn w:val="DefaultParagraphFont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ody Char Char,Body Char Char1,Body อักขระ อักขระ,Body อักขระ"/>
    <w:basedOn w:val="Normal"/>
    <w:link w:val="BodyTextChar"/>
    <w:uiPriority w:val="99"/>
    <w:rsid w:val="00214700"/>
    <w:pPr>
      <w:spacing w:after="120"/>
    </w:pPr>
  </w:style>
  <w:style w:type="paragraph" w:styleId="Header">
    <w:name w:val="header"/>
    <w:basedOn w:val="Normal"/>
    <w:link w:val="HeaderChar"/>
    <w:uiPriority w:val="99"/>
    <w:rsid w:val="00214700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147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2147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14700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14700"/>
    <w:rPr>
      <w:rFonts w:cs="Times New Roman"/>
      <w:b/>
      <w:bCs/>
    </w:rPr>
  </w:style>
  <w:style w:type="paragraph" w:styleId="ListBullet">
    <w:name w:val="List Bullet"/>
    <w:basedOn w:val="Normal"/>
    <w:rsid w:val="00214700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14700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14700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14700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214700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14700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14700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14700"/>
    <w:pPr>
      <w:ind w:left="284"/>
    </w:pPr>
  </w:style>
  <w:style w:type="paragraph" w:customStyle="1" w:styleId="AAFrameAddress">
    <w:name w:val="AA Frame Address"/>
    <w:basedOn w:val="Heading1"/>
    <w:rsid w:val="00214700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214700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14700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1470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1470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1470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14700"/>
    <w:pPr>
      <w:ind w:left="851" w:hanging="284"/>
    </w:pPr>
  </w:style>
  <w:style w:type="paragraph" w:styleId="Index4">
    <w:name w:val="index 4"/>
    <w:basedOn w:val="Normal"/>
    <w:next w:val="Normal"/>
    <w:semiHidden/>
    <w:rsid w:val="00214700"/>
    <w:pPr>
      <w:ind w:left="1135" w:hanging="284"/>
    </w:pPr>
  </w:style>
  <w:style w:type="paragraph" w:styleId="Index6">
    <w:name w:val="index 6"/>
    <w:basedOn w:val="Normal"/>
    <w:next w:val="Normal"/>
    <w:semiHidden/>
    <w:rsid w:val="00214700"/>
    <w:pPr>
      <w:ind w:left="1702" w:hanging="284"/>
    </w:pPr>
  </w:style>
  <w:style w:type="paragraph" w:styleId="Index5">
    <w:name w:val="index 5"/>
    <w:basedOn w:val="Normal"/>
    <w:next w:val="Normal"/>
    <w:semiHidden/>
    <w:rsid w:val="00214700"/>
    <w:pPr>
      <w:ind w:left="1418" w:hanging="284"/>
    </w:pPr>
  </w:style>
  <w:style w:type="paragraph" w:styleId="Index7">
    <w:name w:val="index 7"/>
    <w:basedOn w:val="Normal"/>
    <w:next w:val="Normal"/>
    <w:semiHidden/>
    <w:rsid w:val="00214700"/>
    <w:pPr>
      <w:ind w:left="1985" w:hanging="284"/>
    </w:pPr>
  </w:style>
  <w:style w:type="paragraph" w:styleId="Index8">
    <w:name w:val="index 8"/>
    <w:basedOn w:val="Normal"/>
    <w:next w:val="Normal"/>
    <w:semiHidden/>
    <w:rsid w:val="00214700"/>
    <w:pPr>
      <w:ind w:left="2269" w:hanging="284"/>
    </w:pPr>
  </w:style>
  <w:style w:type="paragraph" w:styleId="Index9">
    <w:name w:val="index 9"/>
    <w:basedOn w:val="Normal"/>
    <w:next w:val="Normal"/>
    <w:semiHidden/>
    <w:rsid w:val="00214700"/>
    <w:pPr>
      <w:ind w:left="2552" w:hanging="284"/>
    </w:pPr>
  </w:style>
  <w:style w:type="paragraph" w:styleId="TOC2">
    <w:name w:val="toc 2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14700"/>
    <w:pPr>
      <w:ind w:left="851"/>
    </w:pPr>
  </w:style>
  <w:style w:type="paragraph" w:styleId="TOC5">
    <w:name w:val="toc 5"/>
    <w:basedOn w:val="Normal"/>
    <w:next w:val="Normal"/>
    <w:semiHidden/>
    <w:rsid w:val="00214700"/>
    <w:pPr>
      <w:ind w:left="1134"/>
    </w:pPr>
  </w:style>
  <w:style w:type="paragraph" w:styleId="TOC6">
    <w:name w:val="toc 6"/>
    <w:basedOn w:val="Normal"/>
    <w:next w:val="Normal"/>
    <w:semiHidden/>
    <w:rsid w:val="00214700"/>
    <w:pPr>
      <w:ind w:left="1418"/>
    </w:pPr>
  </w:style>
  <w:style w:type="paragraph" w:styleId="TOC7">
    <w:name w:val="toc 7"/>
    <w:basedOn w:val="Normal"/>
    <w:next w:val="Normal"/>
    <w:semiHidden/>
    <w:rsid w:val="00214700"/>
    <w:pPr>
      <w:ind w:left="1701"/>
    </w:pPr>
  </w:style>
  <w:style w:type="paragraph" w:styleId="TOC8">
    <w:name w:val="toc 8"/>
    <w:basedOn w:val="Normal"/>
    <w:next w:val="Normal"/>
    <w:semiHidden/>
    <w:rsid w:val="00214700"/>
    <w:pPr>
      <w:ind w:left="1985"/>
    </w:pPr>
  </w:style>
  <w:style w:type="paragraph" w:styleId="TOC9">
    <w:name w:val="toc 9"/>
    <w:basedOn w:val="Normal"/>
    <w:next w:val="Normal"/>
    <w:semiHidden/>
    <w:rsid w:val="00214700"/>
    <w:pPr>
      <w:ind w:left="2268"/>
    </w:pPr>
  </w:style>
  <w:style w:type="paragraph" w:styleId="TableofFigures">
    <w:name w:val="table of figures"/>
    <w:basedOn w:val="Normal"/>
    <w:next w:val="Normal"/>
    <w:semiHidden/>
    <w:rsid w:val="00214700"/>
    <w:pPr>
      <w:ind w:left="567" w:hanging="567"/>
    </w:pPr>
  </w:style>
  <w:style w:type="paragraph" w:styleId="ListBullet5">
    <w:name w:val="List Bullet 5"/>
    <w:basedOn w:val="Normal"/>
    <w:rsid w:val="00214700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214700"/>
    <w:pPr>
      <w:ind w:firstLine="284"/>
    </w:pPr>
  </w:style>
  <w:style w:type="paragraph" w:styleId="BodyTextIndent">
    <w:name w:val="Body Text Indent"/>
    <w:aliases w:val="i"/>
    <w:basedOn w:val="Normal"/>
    <w:rsid w:val="00214700"/>
    <w:pPr>
      <w:spacing w:after="120"/>
      <w:ind w:left="283"/>
    </w:pPr>
  </w:style>
  <w:style w:type="paragraph" w:styleId="BodyTextFirstIndent2">
    <w:name w:val="Body Text First Indent 2"/>
    <w:basedOn w:val="BodyTextIndent"/>
    <w:rsid w:val="00214700"/>
    <w:pPr>
      <w:ind w:left="284" w:firstLine="284"/>
    </w:pPr>
  </w:style>
  <w:style w:type="character" w:styleId="Strong">
    <w:name w:val="Strong"/>
    <w:basedOn w:val="DefaultParagraphFont"/>
    <w:qFormat/>
    <w:rsid w:val="0021470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14700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1470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1470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14700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14700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1470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14700"/>
    <w:pPr>
      <w:framePr w:h="1054" w:wrap="around" w:y="5920"/>
    </w:pPr>
  </w:style>
  <w:style w:type="paragraph" w:customStyle="1" w:styleId="ReportHeading3">
    <w:name w:val="ReportHeading3"/>
    <w:basedOn w:val="ReportHeading2"/>
    <w:rsid w:val="00214700"/>
    <w:pPr>
      <w:framePr w:h="443" w:wrap="around" w:y="8223"/>
    </w:pPr>
  </w:style>
  <w:style w:type="paragraph" w:customStyle="1" w:styleId="a">
    <w:name w:val="¢éÍ¤ÇÒÁ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14700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1470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1470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1470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1470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1470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214700"/>
  </w:style>
  <w:style w:type="paragraph" w:customStyle="1" w:styleId="ASSETS">
    <w:name w:val="ASSETS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F42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-25"/>
      <w:jc w:val="thaiDistribute"/>
    </w:pPr>
    <w:rPr>
      <w:rFonts w:asciiTheme="majorBidi" w:hAnsiTheme="majorBidi" w:cstheme="majorBidi"/>
      <w:sz w:val="24"/>
      <w:szCs w:val="24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rsid w:val="003F42B8"/>
    <w:rPr>
      <w:rFonts w:asciiTheme="majorBidi" w:hAnsiTheme="majorBidi" w:cstheme="majorBidi"/>
      <w:sz w:val="24"/>
      <w:szCs w:val="24"/>
      <w:lang w:val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576"/>
        <w:tab w:val="num" w:pos="0"/>
        <w:tab w:val="num" w:pos="34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styleId="Title">
    <w:name w:val="Title"/>
    <w:basedOn w:val="Normal"/>
    <w:qFormat/>
    <w:rsid w:val="004C04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 w:right="540"/>
      <w:jc w:val="center"/>
    </w:pPr>
    <w:rPr>
      <w:rFonts w:ascii="Cordia New" w:hAnsi="Cordia New" w:cs="Cordia New"/>
      <w:sz w:val="28"/>
      <w:szCs w:val="28"/>
      <w:u w:val="single"/>
    </w:rPr>
  </w:style>
  <w:style w:type="character" w:styleId="FootnoteReference">
    <w:name w:val="footnote reference"/>
    <w:basedOn w:val="DefaultParagraphFont"/>
    <w:uiPriority w:val="99"/>
    <w:semiHidden/>
    <w:rsid w:val="00B3171B"/>
    <w:rPr>
      <w:rFonts w:cs="New York"/>
      <w:vertAlign w:val="superscript"/>
    </w:rPr>
  </w:style>
  <w:style w:type="paragraph" w:styleId="BodyTextIndent3">
    <w:name w:val="Body Text Indent 3"/>
    <w:basedOn w:val="Normal"/>
    <w:rsid w:val="00753578"/>
    <w:pPr>
      <w:spacing w:after="120"/>
      <w:ind w:left="360"/>
    </w:pPr>
    <w:rPr>
      <w:sz w:val="16"/>
      <w:szCs w:val="16"/>
    </w:rPr>
  </w:style>
  <w:style w:type="paragraph" w:customStyle="1" w:styleId="zfaxdetails">
    <w:name w:val="zfax details"/>
    <w:basedOn w:val="Normal"/>
    <w:rsid w:val="007535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6"/>
      </w:tabs>
      <w:spacing w:line="260" w:lineRule="atLeast"/>
    </w:pPr>
    <w:rPr>
      <w:rFonts w:ascii="Univers 55" w:hAnsi="Univers 55"/>
      <w:lang w:val="en-GB"/>
    </w:rPr>
  </w:style>
  <w:style w:type="paragraph" w:customStyle="1" w:styleId="Enclosures">
    <w:name w:val="Enclosures"/>
    <w:basedOn w:val="Normal"/>
    <w:next w:val="Normal"/>
    <w:rsid w:val="00216A4C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20" w:line="240" w:lineRule="auto"/>
      <w:jc w:val="both"/>
    </w:pPr>
    <w:rPr>
      <w:rFonts w:ascii="Font2010" w:hAnsi="Font2010"/>
      <w:sz w:val="22"/>
      <w:szCs w:val="22"/>
      <w:lang w:val="th-TH"/>
    </w:rPr>
  </w:style>
  <w:style w:type="paragraph" w:customStyle="1" w:styleId="Documentname">
    <w:name w:val="Document name"/>
    <w:next w:val="Normal"/>
    <w:rsid w:val="000C0376"/>
    <w:pPr>
      <w:widowControl w:val="0"/>
      <w:spacing w:before="120"/>
      <w:jc w:val="right"/>
    </w:pPr>
    <w:rPr>
      <w:rFonts w:ascii="Arial" w:hAnsi="Arial"/>
      <w:noProof/>
      <w:sz w:val="24"/>
      <w:szCs w:val="24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124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Heading2Char1">
    <w:name w:val="Heading 2 Char1"/>
    <w:basedOn w:val="DefaultParagraphFont"/>
    <w:rsid w:val="00717E0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fault">
    <w:name w:val="Default"/>
    <w:rsid w:val="008D46D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35389F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63663D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57EA6"/>
    <w:rPr>
      <w:rFonts w:ascii="Arial" w:hAnsi="Arial"/>
      <w:sz w:val="18"/>
      <w:szCs w:val="18"/>
    </w:rPr>
  </w:style>
  <w:style w:type="character" w:customStyle="1" w:styleId="Heading8Char">
    <w:name w:val="Heading 8 Char"/>
    <w:basedOn w:val="DefaultParagraphFont"/>
    <w:link w:val="Heading8"/>
    <w:rsid w:val="009B1424"/>
    <w:rPr>
      <w:rFonts w:cs="EucrosiaUPC"/>
      <w:b/>
      <w:bCs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10DE"/>
    <w:rPr>
      <w:rFonts w:ascii="Book Antiqua" w:hAnsi="Book Antiqua"/>
      <w:sz w:val="22"/>
      <w:szCs w:val="22"/>
    </w:rPr>
  </w:style>
  <w:style w:type="paragraph" w:styleId="NormalWeb">
    <w:name w:val="Normal (Web)"/>
    <w:basedOn w:val="Normal"/>
    <w:uiPriority w:val="99"/>
    <w:unhideWhenUsed/>
    <w:rsid w:val="00FB0A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7C0235"/>
    <w:rPr>
      <w:sz w:val="18"/>
      <w:lang w:val="en-GB" w:bidi="ar-SA"/>
    </w:rPr>
  </w:style>
  <w:style w:type="character" w:styleId="LineNumber">
    <w:name w:val="line number"/>
    <w:basedOn w:val="DefaultParagraphFont"/>
    <w:semiHidden/>
    <w:unhideWhenUsed/>
    <w:rsid w:val="00681CA1"/>
  </w:style>
  <w:style w:type="character" w:customStyle="1" w:styleId="apple-converted-space">
    <w:name w:val="apple-converted-space"/>
    <w:basedOn w:val="DefaultParagraphFont"/>
    <w:rsid w:val="00775CD8"/>
  </w:style>
  <w:style w:type="character" w:styleId="Emphasis">
    <w:name w:val="Emphasis"/>
    <w:basedOn w:val="DefaultParagraphFont"/>
    <w:uiPriority w:val="20"/>
    <w:qFormat/>
    <w:rsid w:val="00775CD8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rsid w:val="00804118"/>
    <w:rPr>
      <w:rFonts w:ascii="Arial" w:eastAsia="Times New Roman" w:hAnsi="Arial" w:cs="Angsana New"/>
      <w:szCs w:val="22"/>
      <w:lang w:val="x-none" w:eastAsia="x-none"/>
    </w:rPr>
  </w:style>
  <w:style w:type="paragraph" w:customStyle="1" w:styleId="FSContent">
    <w:name w:val="FS_Content"/>
    <w:basedOn w:val="Normal"/>
    <w:link w:val="FSContentChar"/>
    <w:qFormat/>
    <w:rsid w:val="00385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customStyle="1" w:styleId="FSBlank">
    <w:name w:val="FS_Blank"/>
    <w:basedOn w:val="Normal"/>
    <w:link w:val="FSBlankChar"/>
    <w:qFormat/>
    <w:rsid w:val="00385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20"/>
      <w:szCs w:val="20"/>
      <w:lang w:val="x-none" w:eastAsia="x-none"/>
    </w:rPr>
  </w:style>
  <w:style w:type="character" w:customStyle="1" w:styleId="FSContentChar">
    <w:name w:val="FS_Content Char"/>
    <w:link w:val="FSContent"/>
    <w:rsid w:val="00385A3B"/>
    <w:rPr>
      <w:rFonts w:ascii="Angsana New" w:hAnsi="Angsana New"/>
      <w:sz w:val="30"/>
      <w:szCs w:val="30"/>
      <w:lang w:val="x-none" w:eastAsia="x-none"/>
    </w:rPr>
  </w:style>
  <w:style w:type="character" w:customStyle="1" w:styleId="FSBlankChar">
    <w:name w:val="FS_Blank Char"/>
    <w:link w:val="FSBlank"/>
    <w:rsid w:val="00385A3B"/>
    <w:rPr>
      <w:rFonts w:ascii="Angsana New" w:hAnsi="Angsana New"/>
      <w:lang w:val="x-none" w:eastAsia="x-none"/>
    </w:rPr>
  </w:style>
  <w:style w:type="character" w:customStyle="1" w:styleId="Heading5Char1">
    <w:name w:val="Heading 5 Char1"/>
    <w:basedOn w:val="DefaultParagraphFont"/>
    <w:rsid w:val="007D5000"/>
    <w:rPr>
      <w:rFonts w:ascii="Times New Roman" w:eastAsia="Times New Roman" w:hAnsi="Times New Roman" w:cs="EucrosiaUPC"/>
      <w:b/>
      <w:bCs/>
      <w:sz w:val="32"/>
      <w:szCs w:val="32"/>
    </w:rPr>
  </w:style>
  <w:style w:type="character" w:styleId="CommentReference">
    <w:name w:val="annotation reference"/>
    <w:basedOn w:val="DefaultParagraphFont"/>
    <w:semiHidden/>
    <w:unhideWhenUsed/>
    <w:rsid w:val="0016113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6113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16113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11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1137"/>
    <w:rPr>
      <w:rFonts w:ascii="Arial" w:hAnsi="Arial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B41D2F"/>
    <w:rPr>
      <w:rFonts w:ascii="Calibri" w:eastAsia="Calibri" w:hAnsi="Calibri"/>
      <w:sz w:val="22"/>
      <w:szCs w:val="22"/>
    </w:rPr>
  </w:style>
  <w:style w:type="character" w:customStyle="1" w:styleId="blockChar">
    <w:name w:val="block Char"/>
    <w:aliases w:val="b Char"/>
    <w:locked/>
    <w:rsid w:val="00B874AA"/>
    <w:rPr>
      <w:rFonts w:ascii="Times New Roman" w:hAnsi="Times New Roman"/>
      <w:sz w:val="22"/>
      <w:lang w:eastAsia="en-US" w:bidi="ar-SA"/>
    </w:rPr>
  </w:style>
  <w:style w:type="paragraph" w:customStyle="1" w:styleId="Pa18">
    <w:name w:val="Pa18"/>
    <w:basedOn w:val="Normal"/>
    <w:next w:val="Normal"/>
    <w:uiPriority w:val="99"/>
    <w:rsid w:val="00B874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B874A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120026-26EA-4220-B323-3E87BD6DF0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E9ADD6-CA67-46E0-B827-47257C1C925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182C7CA5-7152-4E68-8EF8-2CCCE8C281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6C919C-2821-4E7B-8A84-E8BC2D9B19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6</Pages>
  <Words>1616</Words>
  <Characters>6362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7963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Somjai, Nigonyanont</cp:lastModifiedBy>
  <cp:revision>3</cp:revision>
  <cp:lastPrinted>2023-03-23T12:12:00Z</cp:lastPrinted>
  <dcterms:created xsi:type="dcterms:W3CDTF">2023-06-16T07:36:00Z</dcterms:created>
  <dcterms:modified xsi:type="dcterms:W3CDTF">2023-06-16T07:42:00Z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</Properties>
</file>