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A4DF5" w14:textId="60C99CE1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0FCD7FBB" w14:textId="77777777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59A9E699" w14:textId="77777777" w:rsidR="00035AA5" w:rsidRPr="00A610EA" w:rsidRDefault="00035AA5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6600683A" w14:textId="77777777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38AB6172" w14:textId="6306F0B5" w:rsidR="004956B4" w:rsidRPr="00A610EA" w:rsidRDefault="004956B4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</w:rPr>
      </w:pPr>
    </w:p>
    <w:p w14:paraId="1C4D465E" w14:textId="77777777" w:rsidR="00EE3B59" w:rsidRPr="00A610EA" w:rsidRDefault="00EE3B59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21C62D3B" w14:textId="77777777" w:rsidR="004E5950" w:rsidRPr="00A610EA" w:rsidRDefault="004E595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40"/>
          <w:szCs w:val="40"/>
        </w:rPr>
      </w:pPr>
    </w:p>
    <w:p w14:paraId="4AC1E99B" w14:textId="5892C7A6" w:rsidR="005A01D2" w:rsidRPr="00A610EA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610EA">
        <w:rPr>
          <w:rFonts w:asciiTheme="majorBidi" w:hAnsiTheme="majorBidi" w:cstheme="majorBidi"/>
          <w:sz w:val="52"/>
          <w:szCs w:val="52"/>
          <w:cs/>
        </w:rPr>
        <w:t>บริษัท บางกอกแล็ป แอนด์ คอสเมติค จำกัด</w:t>
      </w:r>
      <w:r w:rsidR="00503D06">
        <w:rPr>
          <w:rFonts w:asciiTheme="majorBidi" w:hAnsiTheme="majorBidi" w:cstheme="majorBidi"/>
          <w:sz w:val="52"/>
          <w:szCs w:val="52"/>
        </w:rPr>
        <w:t xml:space="preserve"> (</w:t>
      </w:r>
      <w:r w:rsidR="00503D06">
        <w:rPr>
          <w:rFonts w:asciiTheme="majorBidi" w:hAnsiTheme="majorBidi" w:cstheme="majorBidi" w:hint="cs"/>
          <w:sz w:val="52"/>
          <w:szCs w:val="52"/>
          <w:cs/>
        </w:rPr>
        <w:t>มหาชน)</w:t>
      </w:r>
      <w:r w:rsidR="007C21BC" w:rsidRPr="00A610EA">
        <w:rPr>
          <w:rFonts w:asciiTheme="majorBidi" w:hAnsiTheme="majorBidi" w:cstheme="majorBidi"/>
          <w:sz w:val="52"/>
          <w:szCs w:val="52"/>
        </w:rPr>
        <w:t xml:space="preserve"> </w:t>
      </w:r>
      <w:r w:rsidR="007C21BC" w:rsidRPr="00A610E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0C2BA97E" w14:textId="77777777" w:rsidR="00E80278" w:rsidRPr="00A610EA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sz w:val="32"/>
          <w:szCs w:val="32"/>
        </w:rPr>
      </w:pPr>
    </w:p>
    <w:p w14:paraId="4DD6C414" w14:textId="77777777" w:rsidR="00B14A53" w:rsidRPr="00B2329E" w:rsidRDefault="00B14A53" w:rsidP="00B14A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B232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32D0876" w14:textId="2919DCD3" w:rsidR="00B14A53" w:rsidRPr="00B2329E" w:rsidRDefault="00B14A53" w:rsidP="00B14A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232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9451C1" w:rsidRPr="009451C1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B2329E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B2329E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มีนาคม </w:t>
      </w:r>
      <w:r w:rsidR="009451C1" w:rsidRPr="009451C1">
        <w:rPr>
          <w:rFonts w:asciiTheme="majorBidi" w:hAnsiTheme="majorBidi" w:cstheme="majorBidi"/>
          <w:b w:val="0"/>
          <w:bCs w:val="0"/>
          <w:sz w:val="32"/>
          <w:szCs w:val="32"/>
        </w:rPr>
        <w:t>2566</w:t>
      </w:r>
    </w:p>
    <w:p w14:paraId="31AA5E80" w14:textId="77777777" w:rsidR="00B14A53" w:rsidRPr="00B2329E" w:rsidRDefault="00B14A53" w:rsidP="00B14A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B232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B2329E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6FF820D9" w14:textId="77777777" w:rsidR="00B14A53" w:rsidRPr="00B2329E" w:rsidRDefault="00B14A53" w:rsidP="00B14A5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2329E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F50399" w14:textId="77777777" w:rsidR="002D75D2" w:rsidRPr="00A610EA" w:rsidRDefault="002D75D2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2397C21A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</w:pPr>
    </w:p>
    <w:p w14:paraId="0FFE17CB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</w:rPr>
      </w:pPr>
    </w:p>
    <w:p w14:paraId="21E39101" w14:textId="77777777" w:rsidR="00BD6992" w:rsidRPr="00A610EA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Theme="majorBidi" w:hAnsiTheme="majorBidi" w:cstheme="majorBidi"/>
          <w:sz w:val="22"/>
          <w:szCs w:val="22"/>
          <w:cs/>
        </w:rPr>
        <w:sectPr w:rsidR="00BD6992" w:rsidRPr="00A610EA" w:rsidSect="006A37E0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23E8711" w14:textId="77777777" w:rsidR="00E91873" w:rsidRPr="00A610EA" w:rsidRDefault="00E91873" w:rsidP="00C77298">
      <w:pPr>
        <w:pStyle w:val="Heading1"/>
        <w:rPr>
          <w:rFonts w:asciiTheme="majorBidi" w:hAnsiTheme="majorBidi" w:cstheme="majorBidi"/>
        </w:rPr>
      </w:pPr>
    </w:p>
    <w:p w14:paraId="23D05764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0AB5645C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6BD7C668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4FE36B55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  <w:cs/>
        </w:rPr>
      </w:pPr>
    </w:p>
    <w:p w14:paraId="629976EA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3473E373" w14:textId="77777777" w:rsidR="0052201E" w:rsidRPr="00A610EA" w:rsidRDefault="0052201E" w:rsidP="0052201E">
      <w:pPr>
        <w:rPr>
          <w:rFonts w:asciiTheme="majorBidi" w:hAnsiTheme="majorBidi" w:cstheme="majorBidi"/>
          <w:sz w:val="32"/>
          <w:szCs w:val="32"/>
        </w:rPr>
      </w:pPr>
    </w:p>
    <w:p w14:paraId="02914B71" w14:textId="5DE15591" w:rsidR="004C042B" w:rsidRPr="00A610EA" w:rsidRDefault="007251E0" w:rsidP="00C77298">
      <w:pPr>
        <w:pStyle w:val="Heading1"/>
        <w:rPr>
          <w:rFonts w:asciiTheme="majorBidi" w:hAnsiTheme="majorBidi" w:cstheme="majorBidi"/>
        </w:rPr>
      </w:pPr>
      <w:r w:rsidRPr="00A610EA">
        <w:rPr>
          <w:rFonts w:asciiTheme="majorBidi" w:hAnsiTheme="majorBidi" w:cstheme="majorBidi"/>
          <w:cs/>
        </w:rPr>
        <w:t>รายงาน</w:t>
      </w:r>
      <w:r w:rsidR="00604214">
        <w:rPr>
          <w:rFonts w:asciiTheme="majorBidi" w:hAnsiTheme="majorBidi" w:cstheme="majorBidi" w:hint="cs"/>
          <w:cs/>
        </w:rPr>
        <w:t>การสอบทานข้อมูลทางการเงินระหว่างกาลโดย</w:t>
      </w:r>
      <w:r w:rsidRPr="00A610EA">
        <w:rPr>
          <w:rFonts w:asciiTheme="majorBidi" w:hAnsiTheme="majorBidi" w:cstheme="majorBidi"/>
          <w:cs/>
        </w:rPr>
        <w:t>ผู้สอบบัญชีรับอนุญาต</w:t>
      </w:r>
    </w:p>
    <w:p w14:paraId="1B07E7D3" w14:textId="77777777" w:rsidR="00DD7354" w:rsidRPr="00A610EA" w:rsidRDefault="00DD7354" w:rsidP="00161CB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9553EDB" w14:textId="5ED0ADFB" w:rsidR="00DD7354" w:rsidRPr="00B12FAA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12FAA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="00CF320C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คณะกรรมการบริษัท</w:t>
      </w:r>
      <w:r w:rsidR="00E80278" w:rsidRPr="00B12FA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604214" w:rsidRDefault="008C6716" w:rsidP="00161CB0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E83892" w14:textId="7EF48CA2" w:rsidR="00B12FAA" w:rsidRDefault="00B12FAA" w:rsidP="00B12FAA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9451C1" w:rsidRPr="009451C1">
        <w:rPr>
          <w:rFonts w:ascii="Angsana New" w:hAnsi="Angsana New"/>
          <w:spacing w:val="4"/>
          <w:sz w:val="30"/>
          <w:szCs w:val="30"/>
        </w:rPr>
        <w:t>31</w:t>
      </w:r>
      <w:r w:rsidR="00B14A53">
        <w:rPr>
          <w:rFonts w:ascii="Angsana New" w:hAnsi="Angsana New"/>
          <w:spacing w:val="4"/>
          <w:sz w:val="30"/>
          <w:szCs w:val="30"/>
        </w:rPr>
        <w:t xml:space="preserve"> </w:t>
      </w:r>
      <w:r w:rsidR="00B14A53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="009451C1" w:rsidRPr="009451C1">
        <w:rPr>
          <w:rFonts w:ascii="Angsana New" w:hAnsi="Angsana New"/>
          <w:spacing w:val="4"/>
          <w:sz w:val="30"/>
          <w:szCs w:val="30"/>
        </w:rPr>
        <w:t>2566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6E5D">
        <w:rPr>
          <w:rFonts w:ascii="Angsana New" w:hAnsi="Angsana New"/>
          <w:spacing w:val="2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</w:t>
      </w:r>
      <w:r w:rsidR="00D57F94">
        <w:rPr>
          <w:rFonts w:ascii="Angsana New" w:hAnsi="Angsana New"/>
          <w:spacing w:val="4"/>
          <w:sz w:val="30"/>
          <w:szCs w:val="30"/>
        </w:rPr>
        <w:br/>
      </w:r>
      <w:r>
        <w:rPr>
          <w:rFonts w:ascii="Angsana New" w:hAnsi="Angsana New"/>
          <w:spacing w:val="4"/>
          <w:sz w:val="30"/>
          <w:szCs w:val="30"/>
          <w:cs/>
        </w:rPr>
        <w:t>งบ</w:t>
      </w:r>
      <w:r>
        <w:rPr>
          <w:rFonts w:ascii="Angsana New" w:hAnsi="Angsana New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>
        <w:rPr>
          <w:rFonts w:ascii="Angsana New" w:hAnsi="Angsana New"/>
          <w:spacing w:val="2"/>
          <w:sz w:val="30"/>
          <w:szCs w:val="30"/>
          <w:cs/>
          <w:lang w:val="th-TH"/>
        </w:rPr>
        <w:t>และ</w:t>
      </w:r>
      <w:r>
        <w:rPr>
          <w:rFonts w:ascii="Angsana New" w:hAnsi="Angsana New"/>
          <w:spacing w:val="2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B14A53">
        <w:rPr>
          <w:rFonts w:ascii="Angsana New" w:hAnsi="Angsana New" w:hint="cs"/>
          <w:spacing w:val="-4"/>
          <w:sz w:val="30"/>
          <w:szCs w:val="30"/>
          <w:cs/>
        </w:rPr>
        <w:t>สาม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9451C1" w:rsidRPr="009451C1">
        <w:rPr>
          <w:rFonts w:ascii="Angsana New" w:hAnsi="Angsana New"/>
          <w:spacing w:val="4"/>
          <w:sz w:val="30"/>
          <w:szCs w:val="30"/>
        </w:rPr>
        <w:t>31</w:t>
      </w:r>
      <w:r w:rsidR="00B14A53">
        <w:rPr>
          <w:rFonts w:ascii="Angsana New" w:hAnsi="Angsana New"/>
          <w:spacing w:val="4"/>
          <w:sz w:val="30"/>
          <w:szCs w:val="30"/>
        </w:rPr>
        <w:t xml:space="preserve"> </w:t>
      </w:r>
      <w:r w:rsidR="00B14A53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="009451C1" w:rsidRPr="009451C1">
        <w:rPr>
          <w:rFonts w:ascii="Angsana New" w:hAnsi="Angsana New"/>
          <w:spacing w:val="4"/>
          <w:sz w:val="30"/>
          <w:szCs w:val="30"/>
        </w:rPr>
        <w:t>2566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  <w:lang w:val="th-TH"/>
        </w:rPr>
        <w:t>ของ</w:t>
      </w:r>
      <w:r w:rsidRPr="00967D36">
        <w:rPr>
          <w:rFonts w:ascii="Angsana New" w:hAnsi="Angsana New"/>
          <w:sz w:val="30"/>
          <w:szCs w:val="30"/>
          <w:cs/>
          <w:lang w:val="th-TH"/>
        </w:rPr>
        <w:t>บริษัท บางกอกแล็ป แอนด์ คอสเมติค จำกัด</w:t>
      </w:r>
      <w:r w:rsidR="002D4BC2">
        <w:rPr>
          <w:rFonts w:ascii="Angsana New" w:hAnsi="Angsana New" w:hint="cs"/>
          <w:sz w:val="30"/>
          <w:szCs w:val="30"/>
          <w:cs/>
          <w:lang w:val="th-TH"/>
        </w:rPr>
        <w:t xml:space="preserve"> (มหาชน)</w:t>
      </w:r>
      <w:r w:rsidR="00BA6E5D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/>
          <w:sz w:val="30"/>
          <w:szCs w:val="30"/>
          <w:cs/>
        </w:rPr>
        <w:t>และบริษัทย่อย และของเฉพาะ</w:t>
      </w:r>
      <w:r w:rsidRPr="00967D36">
        <w:rPr>
          <w:rFonts w:ascii="Angsana New" w:hAnsi="Angsana New"/>
          <w:sz w:val="30"/>
          <w:szCs w:val="30"/>
          <w:cs/>
        </w:rPr>
        <w:t xml:space="preserve">บริษัท บางกอกแล็ป แอนด์ </w:t>
      </w:r>
      <w:r w:rsidR="00D57F94">
        <w:rPr>
          <w:rFonts w:ascii="Angsana New" w:hAnsi="Angsana New"/>
          <w:sz w:val="30"/>
          <w:szCs w:val="30"/>
        </w:rPr>
        <w:br/>
      </w:r>
      <w:r w:rsidRPr="00967D36">
        <w:rPr>
          <w:rFonts w:ascii="Angsana New" w:hAnsi="Angsana New"/>
          <w:sz w:val="30"/>
          <w:szCs w:val="30"/>
          <w:cs/>
        </w:rPr>
        <w:t>คอสเมติค จำกัด</w:t>
      </w:r>
      <w:r>
        <w:rPr>
          <w:rFonts w:ascii="Angsana New" w:hAnsi="Angsana New"/>
          <w:sz w:val="30"/>
          <w:szCs w:val="30"/>
        </w:rPr>
        <w:t xml:space="preserve"> </w:t>
      </w:r>
      <w:r w:rsidR="002D4BC2">
        <w:rPr>
          <w:rFonts w:ascii="Angsana New" w:hAnsi="Angsana New" w:hint="cs"/>
          <w:sz w:val="30"/>
          <w:szCs w:val="30"/>
          <w:cs/>
          <w:lang w:val="th-TH"/>
        </w:rPr>
        <w:t xml:space="preserve">(มหาชน) </w:t>
      </w:r>
      <w:r>
        <w:rPr>
          <w:rFonts w:ascii="Angsana New" w:hAnsi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451C1" w:rsidRPr="009451C1">
        <w:rPr>
          <w:rFonts w:ascii="Angsana New" w:hAnsi="Angsana New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3C0E86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77777777" w:rsidR="00B12FAA" w:rsidRPr="003C0E86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2F0E56B" w14:textId="77777777" w:rsidR="00B12FAA" w:rsidRPr="003C0E86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12FCFBBB" w:rsidR="00B12FAA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9451C1" w:rsidRPr="009451C1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>
        <w:rPr>
          <w:rFonts w:ascii="Angsana New" w:hAnsi="Angsana New"/>
          <w:sz w:val="30"/>
          <w:szCs w:val="30"/>
        </w:rPr>
        <w:br/>
      </w:r>
      <w:r w:rsidRPr="003C0E86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5A1CE6">
        <w:rPr>
          <w:rFonts w:ascii="Angsana New" w:hAnsi="Angsana New" w:hint="cs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E51F1C7" w14:textId="77777777" w:rsidR="002E24E2" w:rsidRPr="003C0E86" w:rsidRDefault="002E24E2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EC93CEC" w14:textId="77777777" w:rsidR="00B12FAA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B12FAA" w:rsidSect="002E24E2"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19330440" w14:textId="531C33DF" w:rsidR="00B12FAA" w:rsidRPr="003C0E86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3C0E86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10C59C4E" w:rsidR="00B12FAA" w:rsidRPr="003C0E86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="009451C1" w:rsidRPr="009451C1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78F1F107" w14:textId="77777777" w:rsidR="00B12FAA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74B89240" w14:textId="77777777" w:rsidR="00B12FAA" w:rsidRPr="003C0E86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67CF9310" w14:textId="77777777" w:rsidR="00B12FAA" w:rsidRPr="003C0E86" w:rsidRDefault="00B12FAA" w:rsidP="00B12FAA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2149C9B8" w14:textId="77777777" w:rsidR="00B12FAA" w:rsidRPr="003C0E86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967D36">
        <w:rPr>
          <w:rFonts w:ascii="Angsana New" w:hAnsi="Angsana New" w:cs="Angsana New"/>
          <w:cs/>
          <w:lang w:val="en-US"/>
        </w:rPr>
        <w:t>บุญญฤทธิ์ ถนอมเจริญ</w:t>
      </w:r>
      <w:r w:rsidRPr="003C0E86">
        <w:rPr>
          <w:rFonts w:ascii="Angsana New" w:hAnsi="Angsana New" w:cs="Angsana New"/>
          <w:cs/>
        </w:rPr>
        <w:t>)</w:t>
      </w:r>
    </w:p>
    <w:p w14:paraId="26CC69D1" w14:textId="77777777" w:rsidR="00B12FAA" w:rsidRPr="003C0E86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0B0445D4" w14:textId="5B5B8512" w:rsidR="00B12FAA" w:rsidRPr="003C0E86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="009451C1" w:rsidRPr="009451C1">
        <w:rPr>
          <w:rFonts w:ascii="Angsana New" w:hAnsi="Angsana New"/>
          <w:sz w:val="30"/>
          <w:szCs w:val="30"/>
        </w:rPr>
        <w:t>7900</w:t>
      </w:r>
    </w:p>
    <w:p w14:paraId="3DF793C2" w14:textId="77777777" w:rsidR="00B12FAA" w:rsidRPr="003C0E86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3C0E86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3C0E86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1E46D6" w14:textId="3A514E6C" w:rsidR="00B12FAA" w:rsidRPr="003C0E86" w:rsidRDefault="009451C1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 w:rsidRPr="009451C1">
        <w:rPr>
          <w:rFonts w:ascii="Angsana New" w:hAnsi="Angsana New"/>
          <w:b w:val="0"/>
          <w:sz w:val="30"/>
          <w:szCs w:val="30"/>
          <w:lang w:val="en-US" w:bidi="th-TH"/>
        </w:rPr>
        <w:t>15</w:t>
      </w:r>
      <w:r w:rsidR="002D4BC2" w:rsidRPr="002D4BC2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2D4BC2" w:rsidRPr="002D4BC2">
        <w:rPr>
          <w:rFonts w:ascii="Angsana New" w:hAnsi="Angsana New"/>
          <w:b w:val="0"/>
          <w:sz w:val="30"/>
          <w:szCs w:val="30"/>
          <w:cs/>
          <w:lang w:val="en-US" w:bidi="th-TH"/>
        </w:rPr>
        <w:t>พฤษภาคม</w:t>
      </w:r>
      <w:r w:rsidR="00942918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Pr="009451C1">
        <w:rPr>
          <w:rFonts w:ascii="Angsana New" w:hAnsi="Angsana New"/>
          <w:b w:val="0"/>
          <w:sz w:val="30"/>
          <w:szCs w:val="30"/>
          <w:lang w:val="en-US" w:bidi="th-TH"/>
        </w:rPr>
        <w:t>2566</w:t>
      </w:r>
    </w:p>
    <w:p w14:paraId="32260FE7" w14:textId="1BE4344A" w:rsidR="0045378F" w:rsidRPr="006433D1" w:rsidRDefault="0045378F" w:rsidP="003F3A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45378F" w:rsidRPr="006433D1" w:rsidSect="002E24E2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F9C8A" w14:textId="77777777" w:rsidR="00EF726B" w:rsidRDefault="00EF726B" w:rsidP="004956B4">
      <w:r>
        <w:separator/>
      </w:r>
    </w:p>
  </w:endnote>
  <w:endnote w:type="continuationSeparator" w:id="0">
    <w:p w14:paraId="3D9084CE" w14:textId="77777777" w:rsidR="00EF726B" w:rsidRDefault="00EF726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altName w:val="Calibri"/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1B3FCD5A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9451C1" w:rsidRPr="009451C1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0CD88001" w:rsidR="00B12FAA" w:rsidRPr="002A3393" w:rsidRDefault="009451C1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9451C1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2012D8F5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9451C1" w:rsidRPr="009451C1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13D0D" w14:textId="77777777" w:rsidR="00EF726B" w:rsidRDefault="00EF726B" w:rsidP="004956B4">
      <w:r>
        <w:separator/>
      </w:r>
    </w:p>
  </w:footnote>
  <w:footnote w:type="continuationSeparator" w:id="0">
    <w:p w14:paraId="35CD851A" w14:textId="77777777" w:rsidR="00EF726B" w:rsidRDefault="00EF726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821F" w14:textId="77777777" w:rsidR="00B12FAA" w:rsidRDefault="00B12FAA">
    <w:pPr>
      <w:pStyle w:val="Header"/>
    </w:pPr>
  </w:p>
  <w:p w14:paraId="34DC94D6" w14:textId="77777777" w:rsidR="00B12FAA" w:rsidRDefault="00B12F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68790" w14:textId="77777777" w:rsidR="002E24E2" w:rsidRDefault="002E24E2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2353515" w14:textId="77777777" w:rsidR="002E24E2" w:rsidRDefault="002E24E2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15C2E7D" w14:textId="77777777" w:rsidR="002E24E2" w:rsidRDefault="002E24E2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E991E3E" w14:textId="5E42524D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9784CBF"/>
    <w:multiLevelType w:val="hybridMultilevel"/>
    <w:tmpl w:val="356AB0A4"/>
    <w:lvl w:ilvl="0" w:tplc="9E14F22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930788"/>
    <w:multiLevelType w:val="hybridMultilevel"/>
    <w:tmpl w:val="B7A83FC4"/>
    <w:lvl w:ilvl="0" w:tplc="3E10437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8"/>
  </w:num>
  <w:num w:numId="12" w16cid:durableId="646398278">
    <w:abstractNumId w:val="14"/>
  </w:num>
  <w:num w:numId="13" w16cid:durableId="1550801884">
    <w:abstractNumId w:val="20"/>
  </w:num>
  <w:num w:numId="14" w16cid:durableId="32774152">
    <w:abstractNumId w:val="17"/>
  </w:num>
  <w:num w:numId="15" w16cid:durableId="587075752">
    <w:abstractNumId w:val="19"/>
  </w:num>
  <w:num w:numId="16" w16cid:durableId="1535775304">
    <w:abstractNumId w:val="21"/>
  </w:num>
  <w:num w:numId="17" w16cid:durableId="1667705277">
    <w:abstractNumId w:val="22"/>
  </w:num>
  <w:num w:numId="18" w16cid:durableId="1037000261">
    <w:abstractNumId w:val="15"/>
  </w:num>
  <w:num w:numId="19" w16cid:durableId="851410428">
    <w:abstractNumId w:val="10"/>
  </w:num>
  <w:num w:numId="20" w16cid:durableId="1183782345">
    <w:abstractNumId w:val="16"/>
  </w:num>
  <w:num w:numId="21" w16cid:durableId="2040082633">
    <w:abstractNumId w:val="5"/>
  </w:num>
  <w:num w:numId="22" w16cid:durableId="1505125990">
    <w:abstractNumId w:val="5"/>
  </w:num>
  <w:num w:numId="23" w16cid:durableId="765881048">
    <w:abstractNumId w:val="5"/>
  </w:num>
  <w:num w:numId="24" w16cid:durableId="1128862519">
    <w:abstractNumId w:val="12"/>
  </w:num>
  <w:num w:numId="25" w16cid:durableId="76173739">
    <w:abstractNumId w:val="13"/>
  </w:num>
  <w:num w:numId="26" w16cid:durableId="1413238551">
    <w:abstractNumId w:val="5"/>
  </w:num>
  <w:num w:numId="27" w16cid:durableId="1184244389">
    <w:abstractNumId w:val="5"/>
  </w:num>
  <w:num w:numId="28" w16cid:durableId="1904833887">
    <w:abstractNumId w:val="11"/>
  </w:num>
  <w:num w:numId="29" w16cid:durableId="260840086">
    <w:abstractNumId w:val="5"/>
  </w:num>
  <w:num w:numId="30" w16cid:durableId="51926869">
    <w:abstractNumId w:val="16"/>
  </w:num>
  <w:num w:numId="31" w16cid:durableId="1311865905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4766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CC4"/>
    <w:rsid w:val="000614BA"/>
    <w:rsid w:val="00061F33"/>
    <w:rsid w:val="00061FB6"/>
    <w:rsid w:val="00062089"/>
    <w:rsid w:val="000622B0"/>
    <w:rsid w:val="0006355A"/>
    <w:rsid w:val="000638A9"/>
    <w:rsid w:val="000646A7"/>
    <w:rsid w:val="00064A91"/>
    <w:rsid w:val="000652AB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32E"/>
    <w:rsid w:val="000A34B2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3B20"/>
    <w:rsid w:val="000C3B93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B82"/>
    <w:rsid w:val="000D68E4"/>
    <w:rsid w:val="000D6996"/>
    <w:rsid w:val="000D79DC"/>
    <w:rsid w:val="000D7E35"/>
    <w:rsid w:val="000D7F56"/>
    <w:rsid w:val="000E01CC"/>
    <w:rsid w:val="000E0393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100A04"/>
    <w:rsid w:val="00100A83"/>
    <w:rsid w:val="00100BFC"/>
    <w:rsid w:val="00101294"/>
    <w:rsid w:val="00101860"/>
    <w:rsid w:val="0010202E"/>
    <w:rsid w:val="0010265A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E2B"/>
    <w:rsid w:val="0011352C"/>
    <w:rsid w:val="00114C99"/>
    <w:rsid w:val="00115345"/>
    <w:rsid w:val="001155E9"/>
    <w:rsid w:val="00115AF2"/>
    <w:rsid w:val="00116508"/>
    <w:rsid w:val="001167FE"/>
    <w:rsid w:val="001168AA"/>
    <w:rsid w:val="00116ECB"/>
    <w:rsid w:val="001175AD"/>
    <w:rsid w:val="00120302"/>
    <w:rsid w:val="00120843"/>
    <w:rsid w:val="00120EA5"/>
    <w:rsid w:val="00121A25"/>
    <w:rsid w:val="0012212B"/>
    <w:rsid w:val="0012270F"/>
    <w:rsid w:val="0012351B"/>
    <w:rsid w:val="001237F4"/>
    <w:rsid w:val="00123C72"/>
    <w:rsid w:val="0012455D"/>
    <w:rsid w:val="00124623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555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6A6"/>
    <w:rsid w:val="00170BEA"/>
    <w:rsid w:val="00170CCA"/>
    <w:rsid w:val="0017118A"/>
    <w:rsid w:val="00171314"/>
    <w:rsid w:val="00171D05"/>
    <w:rsid w:val="00172656"/>
    <w:rsid w:val="0017353E"/>
    <w:rsid w:val="001736EC"/>
    <w:rsid w:val="00174C19"/>
    <w:rsid w:val="00174F12"/>
    <w:rsid w:val="001762F1"/>
    <w:rsid w:val="00176E54"/>
    <w:rsid w:val="00176ED2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241E"/>
    <w:rsid w:val="00202830"/>
    <w:rsid w:val="00203384"/>
    <w:rsid w:val="00203470"/>
    <w:rsid w:val="0020435D"/>
    <w:rsid w:val="00204B6D"/>
    <w:rsid w:val="00204B8E"/>
    <w:rsid w:val="00204D9D"/>
    <w:rsid w:val="00205348"/>
    <w:rsid w:val="002054D4"/>
    <w:rsid w:val="002055C1"/>
    <w:rsid w:val="002064F3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BF4"/>
    <w:rsid w:val="00214222"/>
    <w:rsid w:val="0021438E"/>
    <w:rsid w:val="00214700"/>
    <w:rsid w:val="0021587F"/>
    <w:rsid w:val="00215B8D"/>
    <w:rsid w:val="0021658E"/>
    <w:rsid w:val="0021686A"/>
    <w:rsid w:val="00216A4C"/>
    <w:rsid w:val="002172C7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617A"/>
    <w:rsid w:val="002263E6"/>
    <w:rsid w:val="00226436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3EB"/>
    <w:rsid w:val="00236473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FA2"/>
    <w:rsid w:val="002435BA"/>
    <w:rsid w:val="00243C40"/>
    <w:rsid w:val="00243EBF"/>
    <w:rsid w:val="002441D2"/>
    <w:rsid w:val="00244C57"/>
    <w:rsid w:val="00244C95"/>
    <w:rsid w:val="0024554A"/>
    <w:rsid w:val="0024624C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3DB"/>
    <w:rsid w:val="00254C63"/>
    <w:rsid w:val="00254FEE"/>
    <w:rsid w:val="002550EF"/>
    <w:rsid w:val="002560A2"/>
    <w:rsid w:val="00256B89"/>
    <w:rsid w:val="00256C49"/>
    <w:rsid w:val="00256E93"/>
    <w:rsid w:val="00257E2F"/>
    <w:rsid w:val="00257F1A"/>
    <w:rsid w:val="0026064A"/>
    <w:rsid w:val="00260B79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213D"/>
    <w:rsid w:val="002A3393"/>
    <w:rsid w:val="002A36E5"/>
    <w:rsid w:val="002A4903"/>
    <w:rsid w:val="002A53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C06F8"/>
    <w:rsid w:val="002C0C9C"/>
    <w:rsid w:val="002C0D86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5013"/>
    <w:rsid w:val="002D53C5"/>
    <w:rsid w:val="002D5404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E10D2"/>
    <w:rsid w:val="002E16B2"/>
    <w:rsid w:val="002E1A47"/>
    <w:rsid w:val="002E1D29"/>
    <w:rsid w:val="002E2301"/>
    <w:rsid w:val="002E24E2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9B4"/>
    <w:rsid w:val="00300FE9"/>
    <w:rsid w:val="003013E0"/>
    <w:rsid w:val="00301ACB"/>
    <w:rsid w:val="00302038"/>
    <w:rsid w:val="0030208F"/>
    <w:rsid w:val="003023D4"/>
    <w:rsid w:val="00303449"/>
    <w:rsid w:val="003037A6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9B"/>
    <w:rsid w:val="00335C55"/>
    <w:rsid w:val="00335C78"/>
    <w:rsid w:val="003363D0"/>
    <w:rsid w:val="00336A4B"/>
    <w:rsid w:val="003376F3"/>
    <w:rsid w:val="00337840"/>
    <w:rsid w:val="00337FD4"/>
    <w:rsid w:val="00340288"/>
    <w:rsid w:val="0034031F"/>
    <w:rsid w:val="003403CF"/>
    <w:rsid w:val="003405E4"/>
    <w:rsid w:val="00340701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7D9"/>
    <w:rsid w:val="00346B19"/>
    <w:rsid w:val="00347023"/>
    <w:rsid w:val="003470F4"/>
    <w:rsid w:val="00347686"/>
    <w:rsid w:val="00350BC9"/>
    <w:rsid w:val="003517E3"/>
    <w:rsid w:val="0035193A"/>
    <w:rsid w:val="00351C28"/>
    <w:rsid w:val="0035359B"/>
    <w:rsid w:val="0035389F"/>
    <w:rsid w:val="003539F8"/>
    <w:rsid w:val="00354B6F"/>
    <w:rsid w:val="00354EA3"/>
    <w:rsid w:val="003550DB"/>
    <w:rsid w:val="003557AE"/>
    <w:rsid w:val="00355F66"/>
    <w:rsid w:val="003566BB"/>
    <w:rsid w:val="00356781"/>
    <w:rsid w:val="00356992"/>
    <w:rsid w:val="00356A46"/>
    <w:rsid w:val="00356BB6"/>
    <w:rsid w:val="00356BF5"/>
    <w:rsid w:val="00357C07"/>
    <w:rsid w:val="003606DC"/>
    <w:rsid w:val="0036085A"/>
    <w:rsid w:val="003615CA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884"/>
    <w:rsid w:val="00384A5C"/>
    <w:rsid w:val="0038504E"/>
    <w:rsid w:val="00385A3B"/>
    <w:rsid w:val="00385ADF"/>
    <w:rsid w:val="003860C0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A3"/>
    <w:rsid w:val="00395B6B"/>
    <w:rsid w:val="003968C6"/>
    <w:rsid w:val="003974D1"/>
    <w:rsid w:val="00397B46"/>
    <w:rsid w:val="00397E63"/>
    <w:rsid w:val="00397F91"/>
    <w:rsid w:val="003A04F3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5EF"/>
    <w:rsid w:val="003C1BAA"/>
    <w:rsid w:val="003C24B4"/>
    <w:rsid w:val="003C3239"/>
    <w:rsid w:val="003C356F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746"/>
    <w:rsid w:val="003C57E9"/>
    <w:rsid w:val="003C5ABC"/>
    <w:rsid w:val="003C626D"/>
    <w:rsid w:val="003C6BD8"/>
    <w:rsid w:val="003C6CF8"/>
    <w:rsid w:val="003C744A"/>
    <w:rsid w:val="003C7FCB"/>
    <w:rsid w:val="003D01B7"/>
    <w:rsid w:val="003D0D17"/>
    <w:rsid w:val="003D1211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473"/>
    <w:rsid w:val="003E2A8B"/>
    <w:rsid w:val="003E36BC"/>
    <w:rsid w:val="003E44BE"/>
    <w:rsid w:val="003E50E4"/>
    <w:rsid w:val="003E5129"/>
    <w:rsid w:val="003E5F4F"/>
    <w:rsid w:val="003E6528"/>
    <w:rsid w:val="003E67BA"/>
    <w:rsid w:val="003E6D54"/>
    <w:rsid w:val="003E718B"/>
    <w:rsid w:val="003E7419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741"/>
    <w:rsid w:val="00401AFF"/>
    <w:rsid w:val="00401EE8"/>
    <w:rsid w:val="004021B4"/>
    <w:rsid w:val="004023B1"/>
    <w:rsid w:val="004023F9"/>
    <w:rsid w:val="00402663"/>
    <w:rsid w:val="0040353F"/>
    <w:rsid w:val="0040358A"/>
    <w:rsid w:val="00403A47"/>
    <w:rsid w:val="004041A8"/>
    <w:rsid w:val="00404921"/>
    <w:rsid w:val="00404D15"/>
    <w:rsid w:val="00404F58"/>
    <w:rsid w:val="0040500C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EB"/>
    <w:rsid w:val="004303EC"/>
    <w:rsid w:val="00430BB2"/>
    <w:rsid w:val="004311D8"/>
    <w:rsid w:val="0043201B"/>
    <w:rsid w:val="004326E5"/>
    <w:rsid w:val="0043336E"/>
    <w:rsid w:val="004344D6"/>
    <w:rsid w:val="00434C49"/>
    <w:rsid w:val="00434DCB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2D28"/>
    <w:rsid w:val="00482F3E"/>
    <w:rsid w:val="00483350"/>
    <w:rsid w:val="00483355"/>
    <w:rsid w:val="0048336F"/>
    <w:rsid w:val="0048373B"/>
    <w:rsid w:val="004839F8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595"/>
    <w:rsid w:val="00486978"/>
    <w:rsid w:val="00486AB7"/>
    <w:rsid w:val="00487061"/>
    <w:rsid w:val="00487679"/>
    <w:rsid w:val="00490216"/>
    <w:rsid w:val="004906D7"/>
    <w:rsid w:val="004906F0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91B"/>
    <w:rsid w:val="004B5E2A"/>
    <w:rsid w:val="004B60B8"/>
    <w:rsid w:val="004B619D"/>
    <w:rsid w:val="004B65AF"/>
    <w:rsid w:val="004B70D7"/>
    <w:rsid w:val="004B72B4"/>
    <w:rsid w:val="004C042B"/>
    <w:rsid w:val="004C0B83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921"/>
    <w:rsid w:val="004D5169"/>
    <w:rsid w:val="004D5573"/>
    <w:rsid w:val="004D5C12"/>
    <w:rsid w:val="004D5C65"/>
    <w:rsid w:val="004D5FF6"/>
    <w:rsid w:val="004D6DE2"/>
    <w:rsid w:val="004D6F95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35FA"/>
    <w:rsid w:val="004E3D6A"/>
    <w:rsid w:val="004E3E5E"/>
    <w:rsid w:val="004E4AE8"/>
    <w:rsid w:val="004E5068"/>
    <w:rsid w:val="004E51E3"/>
    <w:rsid w:val="004E5950"/>
    <w:rsid w:val="004E5EF6"/>
    <w:rsid w:val="004E62D8"/>
    <w:rsid w:val="004E6843"/>
    <w:rsid w:val="004E7390"/>
    <w:rsid w:val="004E7409"/>
    <w:rsid w:val="004E7A32"/>
    <w:rsid w:val="004E7D83"/>
    <w:rsid w:val="004F020F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6248"/>
    <w:rsid w:val="004F6727"/>
    <w:rsid w:val="004F775E"/>
    <w:rsid w:val="0050010E"/>
    <w:rsid w:val="005012F0"/>
    <w:rsid w:val="00501EEF"/>
    <w:rsid w:val="005022F9"/>
    <w:rsid w:val="005023E2"/>
    <w:rsid w:val="0050256B"/>
    <w:rsid w:val="00502632"/>
    <w:rsid w:val="00503991"/>
    <w:rsid w:val="00503C4D"/>
    <w:rsid w:val="00503D06"/>
    <w:rsid w:val="00503E19"/>
    <w:rsid w:val="005052A9"/>
    <w:rsid w:val="00505327"/>
    <w:rsid w:val="0050532F"/>
    <w:rsid w:val="00505699"/>
    <w:rsid w:val="005060F7"/>
    <w:rsid w:val="005064E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B6D"/>
    <w:rsid w:val="00517DF4"/>
    <w:rsid w:val="0052035B"/>
    <w:rsid w:val="00520466"/>
    <w:rsid w:val="0052056B"/>
    <w:rsid w:val="00520C39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ED"/>
    <w:rsid w:val="00556AA3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517E"/>
    <w:rsid w:val="0057552F"/>
    <w:rsid w:val="00575A7F"/>
    <w:rsid w:val="005760E2"/>
    <w:rsid w:val="00576C17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BAC"/>
    <w:rsid w:val="005932F9"/>
    <w:rsid w:val="00593338"/>
    <w:rsid w:val="00593651"/>
    <w:rsid w:val="00593961"/>
    <w:rsid w:val="00593AE6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CE1"/>
    <w:rsid w:val="005A0D45"/>
    <w:rsid w:val="005A0F30"/>
    <w:rsid w:val="005A0F92"/>
    <w:rsid w:val="005A18C0"/>
    <w:rsid w:val="005A1AA4"/>
    <w:rsid w:val="005A1CE6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C51"/>
    <w:rsid w:val="005A6C83"/>
    <w:rsid w:val="005A6E10"/>
    <w:rsid w:val="005A71DB"/>
    <w:rsid w:val="005A7C5A"/>
    <w:rsid w:val="005B000F"/>
    <w:rsid w:val="005B03E5"/>
    <w:rsid w:val="005B0456"/>
    <w:rsid w:val="005B053E"/>
    <w:rsid w:val="005B17E1"/>
    <w:rsid w:val="005B2C20"/>
    <w:rsid w:val="005B2FC7"/>
    <w:rsid w:val="005B32EE"/>
    <w:rsid w:val="005B3410"/>
    <w:rsid w:val="005B35A8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D86"/>
    <w:rsid w:val="005C215A"/>
    <w:rsid w:val="005C21AE"/>
    <w:rsid w:val="005C31B6"/>
    <w:rsid w:val="005C471F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BE6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987"/>
    <w:rsid w:val="005F4CDA"/>
    <w:rsid w:val="005F5420"/>
    <w:rsid w:val="005F59E9"/>
    <w:rsid w:val="005F5B31"/>
    <w:rsid w:val="005F5BA4"/>
    <w:rsid w:val="005F5D83"/>
    <w:rsid w:val="005F60E6"/>
    <w:rsid w:val="005F6554"/>
    <w:rsid w:val="005F680D"/>
    <w:rsid w:val="005F71FA"/>
    <w:rsid w:val="005F7C03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D0"/>
    <w:rsid w:val="0060388B"/>
    <w:rsid w:val="00604214"/>
    <w:rsid w:val="00604444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D3"/>
    <w:rsid w:val="006416A6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9EC"/>
    <w:rsid w:val="00665BA1"/>
    <w:rsid w:val="00665C1D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B97"/>
    <w:rsid w:val="006B2043"/>
    <w:rsid w:val="006B2918"/>
    <w:rsid w:val="006B2B83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E0B"/>
    <w:rsid w:val="006D10CE"/>
    <w:rsid w:val="006D1B4B"/>
    <w:rsid w:val="006D1CA1"/>
    <w:rsid w:val="006D2A11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735"/>
    <w:rsid w:val="006F2C8A"/>
    <w:rsid w:val="006F2E9C"/>
    <w:rsid w:val="006F360D"/>
    <w:rsid w:val="006F3C30"/>
    <w:rsid w:val="006F4C95"/>
    <w:rsid w:val="006F4F25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20A"/>
    <w:rsid w:val="0070328B"/>
    <w:rsid w:val="007034FE"/>
    <w:rsid w:val="00703843"/>
    <w:rsid w:val="00703AF7"/>
    <w:rsid w:val="00703D14"/>
    <w:rsid w:val="00704EDB"/>
    <w:rsid w:val="00705109"/>
    <w:rsid w:val="00705356"/>
    <w:rsid w:val="0070574B"/>
    <w:rsid w:val="007060D9"/>
    <w:rsid w:val="007069E6"/>
    <w:rsid w:val="00706A82"/>
    <w:rsid w:val="00706DE5"/>
    <w:rsid w:val="007074C5"/>
    <w:rsid w:val="00707F9E"/>
    <w:rsid w:val="007102D5"/>
    <w:rsid w:val="00710587"/>
    <w:rsid w:val="00710A7B"/>
    <w:rsid w:val="00710AEA"/>
    <w:rsid w:val="00710EAC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DD"/>
    <w:rsid w:val="00717E04"/>
    <w:rsid w:val="00720645"/>
    <w:rsid w:val="00721539"/>
    <w:rsid w:val="00721896"/>
    <w:rsid w:val="0072198C"/>
    <w:rsid w:val="00722194"/>
    <w:rsid w:val="007227EF"/>
    <w:rsid w:val="00722C70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A6"/>
    <w:rsid w:val="007315DC"/>
    <w:rsid w:val="00731D02"/>
    <w:rsid w:val="007322C5"/>
    <w:rsid w:val="00732959"/>
    <w:rsid w:val="00732AB1"/>
    <w:rsid w:val="00733B21"/>
    <w:rsid w:val="0073401E"/>
    <w:rsid w:val="007340BD"/>
    <w:rsid w:val="00734361"/>
    <w:rsid w:val="00734476"/>
    <w:rsid w:val="0073454D"/>
    <w:rsid w:val="00735875"/>
    <w:rsid w:val="007359AD"/>
    <w:rsid w:val="00735B4B"/>
    <w:rsid w:val="00736476"/>
    <w:rsid w:val="00736605"/>
    <w:rsid w:val="00737136"/>
    <w:rsid w:val="0073796E"/>
    <w:rsid w:val="00737F5E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177"/>
    <w:rsid w:val="00762BCA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76A"/>
    <w:rsid w:val="007C7E3C"/>
    <w:rsid w:val="007D0565"/>
    <w:rsid w:val="007D05C0"/>
    <w:rsid w:val="007D09C5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69B3"/>
    <w:rsid w:val="007E6F45"/>
    <w:rsid w:val="007E7321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7061"/>
    <w:rsid w:val="007F7285"/>
    <w:rsid w:val="007F7299"/>
    <w:rsid w:val="007F7396"/>
    <w:rsid w:val="007F767F"/>
    <w:rsid w:val="007F7828"/>
    <w:rsid w:val="007F7B05"/>
    <w:rsid w:val="00800081"/>
    <w:rsid w:val="00800293"/>
    <w:rsid w:val="00800DDB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FFD"/>
    <w:rsid w:val="00812B37"/>
    <w:rsid w:val="008135AA"/>
    <w:rsid w:val="008138B5"/>
    <w:rsid w:val="00814408"/>
    <w:rsid w:val="00814881"/>
    <w:rsid w:val="00814AEB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364"/>
    <w:rsid w:val="00821432"/>
    <w:rsid w:val="00821567"/>
    <w:rsid w:val="00821878"/>
    <w:rsid w:val="00822D16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7D4"/>
    <w:rsid w:val="00863C16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7"/>
    <w:rsid w:val="008664EA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A5"/>
    <w:rsid w:val="00876431"/>
    <w:rsid w:val="008778D6"/>
    <w:rsid w:val="00877D5C"/>
    <w:rsid w:val="00880374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4B3"/>
    <w:rsid w:val="008B0BC8"/>
    <w:rsid w:val="008B0DF7"/>
    <w:rsid w:val="008B1295"/>
    <w:rsid w:val="008B4089"/>
    <w:rsid w:val="008B42B3"/>
    <w:rsid w:val="008B511E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3B54"/>
    <w:rsid w:val="008C3CA3"/>
    <w:rsid w:val="008C3D3F"/>
    <w:rsid w:val="008C43E0"/>
    <w:rsid w:val="008C4605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3692"/>
    <w:rsid w:val="008D38D6"/>
    <w:rsid w:val="008D39FE"/>
    <w:rsid w:val="008D3AAA"/>
    <w:rsid w:val="008D45B9"/>
    <w:rsid w:val="008D46D1"/>
    <w:rsid w:val="008D4B11"/>
    <w:rsid w:val="008D4EF7"/>
    <w:rsid w:val="008D5E4E"/>
    <w:rsid w:val="008D60A1"/>
    <w:rsid w:val="008D61A9"/>
    <w:rsid w:val="008D6219"/>
    <w:rsid w:val="008D6C71"/>
    <w:rsid w:val="008D74DA"/>
    <w:rsid w:val="008D79E4"/>
    <w:rsid w:val="008D7F68"/>
    <w:rsid w:val="008E0789"/>
    <w:rsid w:val="008E0D7D"/>
    <w:rsid w:val="008E0F89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294D"/>
    <w:rsid w:val="00912B01"/>
    <w:rsid w:val="0091421D"/>
    <w:rsid w:val="0091421E"/>
    <w:rsid w:val="009142F1"/>
    <w:rsid w:val="0091496D"/>
    <w:rsid w:val="00914C2D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73DF"/>
    <w:rsid w:val="0094774F"/>
    <w:rsid w:val="00947AB9"/>
    <w:rsid w:val="00947ED6"/>
    <w:rsid w:val="0095006A"/>
    <w:rsid w:val="00950471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7C5"/>
    <w:rsid w:val="00967DF3"/>
    <w:rsid w:val="00971106"/>
    <w:rsid w:val="0097144B"/>
    <w:rsid w:val="009717D8"/>
    <w:rsid w:val="00971805"/>
    <w:rsid w:val="00971B70"/>
    <w:rsid w:val="00971CF3"/>
    <w:rsid w:val="00971EC3"/>
    <w:rsid w:val="00971F0C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3A6"/>
    <w:rsid w:val="009817C3"/>
    <w:rsid w:val="0098203A"/>
    <w:rsid w:val="009822EB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45D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1BB4"/>
    <w:rsid w:val="009D2EC4"/>
    <w:rsid w:val="009D2F84"/>
    <w:rsid w:val="009D4CA6"/>
    <w:rsid w:val="009D4CF5"/>
    <w:rsid w:val="009D4D60"/>
    <w:rsid w:val="009D4DFD"/>
    <w:rsid w:val="009D4FB7"/>
    <w:rsid w:val="009D506D"/>
    <w:rsid w:val="009D5E41"/>
    <w:rsid w:val="009D6A58"/>
    <w:rsid w:val="009D6AC7"/>
    <w:rsid w:val="009D6D7C"/>
    <w:rsid w:val="009D79B0"/>
    <w:rsid w:val="009D7C7B"/>
    <w:rsid w:val="009E0684"/>
    <w:rsid w:val="009E0D14"/>
    <w:rsid w:val="009E21E6"/>
    <w:rsid w:val="009E2EFA"/>
    <w:rsid w:val="009E4A04"/>
    <w:rsid w:val="009E4AE7"/>
    <w:rsid w:val="009E4BA1"/>
    <w:rsid w:val="009E4E34"/>
    <w:rsid w:val="009E559E"/>
    <w:rsid w:val="009E656D"/>
    <w:rsid w:val="009E6657"/>
    <w:rsid w:val="009E6EC0"/>
    <w:rsid w:val="009E7327"/>
    <w:rsid w:val="009F082F"/>
    <w:rsid w:val="009F08D6"/>
    <w:rsid w:val="009F0B8B"/>
    <w:rsid w:val="009F26E6"/>
    <w:rsid w:val="009F28F3"/>
    <w:rsid w:val="009F28FC"/>
    <w:rsid w:val="009F290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804"/>
    <w:rsid w:val="00A068B0"/>
    <w:rsid w:val="00A06ED7"/>
    <w:rsid w:val="00A06FD3"/>
    <w:rsid w:val="00A073D3"/>
    <w:rsid w:val="00A07964"/>
    <w:rsid w:val="00A1047D"/>
    <w:rsid w:val="00A10525"/>
    <w:rsid w:val="00A10C51"/>
    <w:rsid w:val="00A10FDD"/>
    <w:rsid w:val="00A115FD"/>
    <w:rsid w:val="00A1189E"/>
    <w:rsid w:val="00A120E5"/>
    <w:rsid w:val="00A12AB4"/>
    <w:rsid w:val="00A13616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929"/>
    <w:rsid w:val="00A22D61"/>
    <w:rsid w:val="00A23158"/>
    <w:rsid w:val="00A23307"/>
    <w:rsid w:val="00A238D8"/>
    <w:rsid w:val="00A23EFF"/>
    <w:rsid w:val="00A24166"/>
    <w:rsid w:val="00A2445C"/>
    <w:rsid w:val="00A25833"/>
    <w:rsid w:val="00A25B26"/>
    <w:rsid w:val="00A270CC"/>
    <w:rsid w:val="00A273F0"/>
    <w:rsid w:val="00A27AFB"/>
    <w:rsid w:val="00A3029D"/>
    <w:rsid w:val="00A30533"/>
    <w:rsid w:val="00A31869"/>
    <w:rsid w:val="00A31A62"/>
    <w:rsid w:val="00A31A9F"/>
    <w:rsid w:val="00A31C68"/>
    <w:rsid w:val="00A32A4A"/>
    <w:rsid w:val="00A32BD8"/>
    <w:rsid w:val="00A3314D"/>
    <w:rsid w:val="00A337FA"/>
    <w:rsid w:val="00A339BC"/>
    <w:rsid w:val="00A34446"/>
    <w:rsid w:val="00A34553"/>
    <w:rsid w:val="00A35088"/>
    <w:rsid w:val="00A35361"/>
    <w:rsid w:val="00A35CCE"/>
    <w:rsid w:val="00A35DC8"/>
    <w:rsid w:val="00A35EFA"/>
    <w:rsid w:val="00A36083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92A"/>
    <w:rsid w:val="00A6596A"/>
    <w:rsid w:val="00A66695"/>
    <w:rsid w:val="00A66B03"/>
    <w:rsid w:val="00A674EC"/>
    <w:rsid w:val="00A6750E"/>
    <w:rsid w:val="00A675C4"/>
    <w:rsid w:val="00A67AD7"/>
    <w:rsid w:val="00A700E0"/>
    <w:rsid w:val="00A703F7"/>
    <w:rsid w:val="00A7153C"/>
    <w:rsid w:val="00A71BC3"/>
    <w:rsid w:val="00A71BFF"/>
    <w:rsid w:val="00A71E68"/>
    <w:rsid w:val="00A72061"/>
    <w:rsid w:val="00A72902"/>
    <w:rsid w:val="00A73B44"/>
    <w:rsid w:val="00A73F7C"/>
    <w:rsid w:val="00A742BE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3787"/>
    <w:rsid w:val="00A84A2D"/>
    <w:rsid w:val="00A84C54"/>
    <w:rsid w:val="00A85705"/>
    <w:rsid w:val="00A85FB9"/>
    <w:rsid w:val="00A86526"/>
    <w:rsid w:val="00A87541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7B6"/>
    <w:rsid w:val="00AA5EEB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CC2"/>
    <w:rsid w:val="00AB2377"/>
    <w:rsid w:val="00AB251A"/>
    <w:rsid w:val="00AB2A6E"/>
    <w:rsid w:val="00AB2B5B"/>
    <w:rsid w:val="00AB3142"/>
    <w:rsid w:val="00AB3464"/>
    <w:rsid w:val="00AB3DA2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B44"/>
    <w:rsid w:val="00AC1E78"/>
    <w:rsid w:val="00AC2242"/>
    <w:rsid w:val="00AC2613"/>
    <w:rsid w:val="00AC28C3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475"/>
    <w:rsid w:val="00AC7E7B"/>
    <w:rsid w:val="00AC7F2B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77D"/>
    <w:rsid w:val="00AE2DFF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319D"/>
    <w:rsid w:val="00B03387"/>
    <w:rsid w:val="00B034D6"/>
    <w:rsid w:val="00B03C82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10601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32CC"/>
    <w:rsid w:val="00B5391B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BEF"/>
    <w:rsid w:val="00B74C19"/>
    <w:rsid w:val="00B74F0A"/>
    <w:rsid w:val="00B75E0D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9B"/>
    <w:rsid w:val="00B817A8"/>
    <w:rsid w:val="00B817B9"/>
    <w:rsid w:val="00B82847"/>
    <w:rsid w:val="00B82967"/>
    <w:rsid w:val="00B82B21"/>
    <w:rsid w:val="00B83A66"/>
    <w:rsid w:val="00B858A4"/>
    <w:rsid w:val="00B858B0"/>
    <w:rsid w:val="00B85DDC"/>
    <w:rsid w:val="00B85E18"/>
    <w:rsid w:val="00B862F9"/>
    <w:rsid w:val="00B86A3B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E3E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30EA"/>
    <w:rsid w:val="00BE3279"/>
    <w:rsid w:val="00BE353F"/>
    <w:rsid w:val="00BE4729"/>
    <w:rsid w:val="00BE56AA"/>
    <w:rsid w:val="00BE689A"/>
    <w:rsid w:val="00BE6DC7"/>
    <w:rsid w:val="00BE7FC8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4011"/>
    <w:rsid w:val="00C0416A"/>
    <w:rsid w:val="00C0439B"/>
    <w:rsid w:val="00C04B64"/>
    <w:rsid w:val="00C04E40"/>
    <w:rsid w:val="00C0523B"/>
    <w:rsid w:val="00C054FF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930"/>
    <w:rsid w:val="00C21EE4"/>
    <w:rsid w:val="00C221E1"/>
    <w:rsid w:val="00C227FC"/>
    <w:rsid w:val="00C22ECA"/>
    <w:rsid w:val="00C22FAC"/>
    <w:rsid w:val="00C237B7"/>
    <w:rsid w:val="00C23C8D"/>
    <w:rsid w:val="00C242DE"/>
    <w:rsid w:val="00C24D54"/>
    <w:rsid w:val="00C25490"/>
    <w:rsid w:val="00C2559D"/>
    <w:rsid w:val="00C26802"/>
    <w:rsid w:val="00C26F22"/>
    <w:rsid w:val="00C27993"/>
    <w:rsid w:val="00C30333"/>
    <w:rsid w:val="00C3063E"/>
    <w:rsid w:val="00C30809"/>
    <w:rsid w:val="00C30896"/>
    <w:rsid w:val="00C30A38"/>
    <w:rsid w:val="00C30D60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F15"/>
    <w:rsid w:val="00C5325E"/>
    <w:rsid w:val="00C540D9"/>
    <w:rsid w:val="00C5435D"/>
    <w:rsid w:val="00C5526F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BE"/>
    <w:rsid w:val="00C6746B"/>
    <w:rsid w:val="00C67B63"/>
    <w:rsid w:val="00C67F0B"/>
    <w:rsid w:val="00C70C8A"/>
    <w:rsid w:val="00C7175B"/>
    <w:rsid w:val="00C7245A"/>
    <w:rsid w:val="00C72476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B18"/>
    <w:rsid w:val="00C85E67"/>
    <w:rsid w:val="00C86261"/>
    <w:rsid w:val="00C86BD5"/>
    <w:rsid w:val="00C86C0D"/>
    <w:rsid w:val="00C86CB5"/>
    <w:rsid w:val="00C871C5"/>
    <w:rsid w:val="00C87379"/>
    <w:rsid w:val="00C879C6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4645"/>
    <w:rsid w:val="00C9489A"/>
    <w:rsid w:val="00C96383"/>
    <w:rsid w:val="00C9690B"/>
    <w:rsid w:val="00C96E62"/>
    <w:rsid w:val="00C9761B"/>
    <w:rsid w:val="00C97851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762D"/>
    <w:rsid w:val="00CA7C70"/>
    <w:rsid w:val="00CA7F01"/>
    <w:rsid w:val="00CA7F5B"/>
    <w:rsid w:val="00CB15E2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31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2108"/>
    <w:rsid w:val="00CE2A81"/>
    <w:rsid w:val="00CE3772"/>
    <w:rsid w:val="00CE3F72"/>
    <w:rsid w:val="00CE404E"/>
    <w:rsid w:val="00CE417B"/>
    <w:rsid w:val="00CE4470"/>
    <w:rsid w:val="00CE4DB8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E7E18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2BB4"/>
    <w:rsid w:val="00D02F38"/>
    <w:rsid w:val="00D03749"/>
    <w:rsid w:val="00D03760"/>
    <w:rsid w:val="00D03936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B93"/>
    <w:rsid w:val="00D06EFA"/>
    <w:rsid w:val="00D07482"/>
    <w:rsid w:val="00D10B9A"/>
    <w:rsid w:val="00D11215"/>
    <w:rsid w:val="00D1172A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5676"/>
    <w:rsid w:val="00D665EC"/>
    <w:rsid w:val="00D66DE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11A3"/>
    <w:rsid w:val="00DA25C9"/>
    <w:rsid w:val="00DA2927"/>
    <w:rsid w:val="00DA2B28"/>
    <w:rsid w:val="00DA3836"/>
    <w:rsid w:val="00DA4C06"/>
    <w:rsid w:val="00DA548F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B22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97"/>
    <w:rsid w:val="00E05A50"/>
    <w:rsid w:val="00E06B4A"/>
    <w:rsid w:val="00E07CD6"/>
    <w:rsid w:val="00E07DD3"/>
    <w:rsid w:val="00E10172"/>
    <w:rsid w:val="00E103D2"/>
    <w:rsid w:val="00E1065A"/>
    <w:rsid w:val="00E10BF1"/>
    <w:rsid w:val="00E10CA3"/>
    <w:rsid w:val="00E118EB"/>
    <w:rsid w:val="00E11BF8"/>
    <w:rsid w:val="00E11DE4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353B"/>
    <w:rsid w:val="00E337D0"/>
    <w:rsid w:val="00E33953"/>
    <w:rsid w:val="00E339E7"/>
    <w:rsid w:val="00E33C79"/>
    <w:rsid w:val="00E345C5"/>
    <w:rsid w:val="00E346BB"/>
    <w:rsid w:val="00E34761"/>
    <w:rsid w:val="00E35CCE"/>
    <w:rsid w:val="00E35CD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17B9"/>
    <w:rsid w:val="00E51C36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3E3"/>
    <w:rsid w:val="00E57804"/>
    <w:rsid w:val="00E6077C"/>
    <w:rsid w:val="00E60D7C"/>
    <w:rsid w:val="00E60D8D"/>
    <w:rsid w:val="00E6116B"/>
    <w:rsid w:val="00E619E9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52FF"/>
    <w:rsid w:val="00E86183"/>
    <w:rsid w:val="00E87F0F"/>
    <w:rsid w:val="00E90203"/>
    <w:rsid w:val="00E90298"/>
    <w:rsid w:val="00E90477"/>
    <w:rsid w:val="00E905D6"/>
    <w:rsid w:val="00E90A43"/>
    <w:rsid w:val="00E90CB2"/>
    <w:rsid w:val="00E9114D"/>
    <w:rsid w:val="00E91873"/>
    <w:rsid w:val="00E91E2E"/>
    <w:rsid w:val="00E91EB4"/>
    <w:rsid w:val="00E91FE6"/>
    <w:rsid w:val="00E92061"/>
    <w:rsid w:val="00E92496"/>
    <w:rsid w:val="00E9249F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C05BA"/>
    <w:rsid w:val="00EC21FC"/>
    <w:rsid w:val="00EC23EC"/>
    <w:rsid w:val="00EC2A7F"/>
    <w:rsid w:val="00EC3020"/>
    <w:rsid w:val="00EC3215"/>
    <w:rsid w:val="00EC3523"/>
    <w:rsid w:val="00EC3BCC"/>
    <w:rsid w:val="00EC43B9"/>
    <w:rsid w:val="00EC5594"/>
    <w:rsid w:val="00EC55F5"/>
    <w:rsid w:val="00EC6864"/>
    <w:rsid w:val="00EC6936"/>
    <w:rsid w:val="00EC69CB"/>
    <w:rsid w:val="00EC7021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D8C"/>
    <w:rsid w:val="00F410AA"/>
    <w:rsid w:val="00F417F9"/>
    <w:rsid w:val="00F4200F"/>
    <w:rsid w:val="00F42566"/>
    <w:rsid w:val="00F439E2"/>
    <w:rsid w:val="00F43D03"/>
    <w:rsid w:val="00F4462C"/>
    <w:rsid w:val="00F44652"/>
    <w:rsid w:val="00F44DAA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DB1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7160"/>
    <w:rsid w:val="00F778E3"/>
    <w:rsid w:val="00F77A47"/>
    <w:rsid w:val="00F80E8C"/>
    <w:rsid w:val="00F80EBD"/>
    <w:rsid w:val="00F80EE6"/>
    <w:rsid w:val="00F81309"/>
    <w:rsid w:val="00F81DC7"/>
    <w:rsid w:val="00F8286B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CAC"/>
    <w:rsid w:val="00FC3091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8DA"/>
    <w:rsid w:val="00FE2153"/>
    <w:rsid w:val="00FE2FF4"/>
    <w:rsid w:val="00FE36C0"/>
    <w:rsid w:val="00FE390E"/>
    <w:rsid w:val="00FE399A"/>
    <w:rsid w:val="00FE58DF"/>
    <w:rsid w:val="00FE61F8"/>
    <w:rsid w:val="00FE6A52"/>
    <w:rsid w:val="00FE7592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408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Somjai, Nigonyanont</cp:lastModifiedBy>
  <cp:revision>3</cp:revision>
  <cp:lastPrinted>2022-11-14T10:52:00Z</cp:lastPrinted>
  <dcterms:created xsi:type="dcterms:W3CDTF">2023-06-16T07:50:00Z</dcterms:created>
  <dcterms:modified xsi:type="dcterms:W3CDTF">2023-06-16T07:54:00Z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