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76"/>
        <w:gridCol w:w="8002"/>
      </w:tblGrid>
      <w:tr w:rsidR="0063663D" w:rsidRPr="00A610EA" w14:paraId="201FF11F" w14:textId="77777777" w:rsidTr="00C27993">
        <w:tc>
          <w:tcPr>
            <w:tcW w:w="1376" w:type="dxa"/>
          </w:tcPr>
          <w:p w14:paraId="37ABF168" w14:textId="77777777" w:rsidR="0063663D" w:rsidRPr="00A610EA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02" w:type="dxa"/>
          </w:tcPr>
          <w:p w14:paraId="5A58EA43" w14:textId="77777777" w:rsidR="0063663D" w:rsidRPr="00A610EA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663D" w:rsidRPr="00A610EA" w14:paraId="2410681B" w14:textId="77777777" w:rsidTr="00C27993">
        <w:tc>
          <w:tcPr>
            <w:tcW w:w="1376" w:type="dxa"/>
          </w:tcPr>
          <w:p w14:paraId="0471F181" w14:textId="77777777" w:rsidR="0063663D" w:rsidRPr="00A610EA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24AA108" w14:textId="77777777" w:rsidR="0063663D" w:rsidRPr="00A610EA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663D" w:rsidRPr="00A610EA" w14:paraId="7478106F" w14:textId="77777777" w:rsidTr="00C27993">
        <w:tc>
          <w:tcPr>
            <w:tcW w:w="1376" w:type="dxa"/>
          </w:tcPr>
          <w:p w14:paraId="1886E008" w14:textId="77777777" w:rsidR="0063663D" w:rsidRPr="00A610EA" w:rsidRDefault="0063663D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094D45B6" w14:textId="5CE899B7" w:rsidR="0063663D" w:rsidRPr="00A610EA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เกณฑ์การจัดทำงบการเงิน</w:t>
            </w:r>
            <w:r w:rsidR="0060421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ระหว่างกาล</w:t>
            </w:r>
          </w:p>
        </w:tc>
      </w:tr>
      <w:tr w:rsidR="00C51C0D" w:rsidRPr="00A610EA" w14:paraId="2C55819B" w14:textId="77777777" w:rsidTr="00C27993">
        <w:tc>
          <w:tcPr>
            <w:tcW w:w="1376" w:type="dxa"/>
          </w:tcPr>
          <w:p w14:paraId="77D5E99A" w14:textId="77777777" w:rsidR="00C51C0D" w:rsidRPr="00A610EA" w:rsidRDefault="00C51C0D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646FB3E7" w14:textId="77777777" w:rsidR="00C51C0D" w:rsidRPr="00A610EA" w:rsidRDefault="00C51C0D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E404E" w:rsidRPr="00A610EA" w14:paraId="5971951D" w14:textId="77777777" w:rsidTr="00C27993">
        <w:tc>
          <w:tcPr>
            <w:tcW w:w="1376" w:type="dxa"/>
          </w:tcPr>
          <w:p w14:paraId="129E5895" w14:textId="77777777" w:rsidR="00CE404E" w:rsidRPr="00A610EA" w:rsidRDefault="00CE404E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FB90E97" w14:textId="6FC63E75" w:rsidR="00CE404E" w:rsidRPr="00A610EA" w:rsidRDefault="00CE404E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053885" w:rsidRPr="00A610EA" w14:paraId="0FD1207E" w14:textId="77777777" w:rsidTr="00C27993">
        <w:tc>
          <w:tcPr>
            <w:tcW w:w="1376" w:type="dxa"/>
          </w:tcPr>
          <w:p w14:paraId="5CE80CDF" w14:textId="77777777" w:rsidR="00053885" w:rsidRPr="00A610EA" w:rsidRDefault="00053885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D429EC1" w14:textId="23BCD164" w:rsidR="00053885" w:rsidRPr="00A610EA" w:rsidRDefault="00053885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และอุปกรณ์</w:t>
            </w:r>
            <w:r w:rsidR="0060421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และสินทรัพย์สิทธิการใช้</w:t>
            </w:r>
          </w:p>
        </w:tc>
      </w:tr>
      <w:tr w:rsidR="005F3AF3" w:rsidRPr="00A610EA" w14:paraId="59787614" w14:textId="77777777" w:rsidTr="00C27993">
        <w:tc>
          <w:tcPr>
            <w:tcW w:w="1376" w:type="dxa"/>
          </w:tcPr>
          <w:p w14:paraId="644ABB2F" w14:textId="77777777" w:rsidR="005F3AF3" w:rsidRPr="00A610EA" w:rsidRDefault="005F3AF3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1FBF1D0" w14:textId="77777777" w:rsidR="005F3AF3" w:rsidRPr="00A610EA" w:rsidRDefault="005F3AF3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61FB6" w:rsidRPr="00A610EA" w14:paraId="6C0C4D6C" w14:textId="77777777" w:rsidTr="00C27993">
        <w:tc>
          <w:tcPr>
            <w:tcW w:w="1376" w:type="dxa"/>
          </w:tcPr>
          <w:p w14:paraId="79755CAE" w14:textId="77777777" w:rsidR="00061FB6" w:rsidRPr="00A610EA" w:rsidRDefault="00061FB6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671851C" w14:textId="77777777" w:rsidR="00061FB6" w:rsidRPr="00A610EA" w:rsidRDefault="00C51C0D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F74E4" w:rsidRPr="00A610EA" w14:paraId="7EBAF88C" w14:textId="77777777" w:rsidTr="00C27993">
        <w:tc>
          <w:tcPr>
            <w:tcW w:w="1376" w:type="dxa"/>
          </w:tcPr>
          <w:p w14:paraId="4A850083" w14:textId="77777777" w:rsidR="008F74E4" w:rsidRPr="00A610EA" w:rsidRDefault="008F74E4" w:rsidP="008E784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6B719055" w14:textId="7FA117F3" w:rsidR="008F74E4" w:rsidRPr="00A610EA" w:rsidRDefault="00483355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355">
              <w:rPr>
                <w:rFonts w:asciiTheme="majorBidi" w:hAnsiTheme="majorBidi"/>
                <w:sz w:val="30"/>
                <w:szCs w:val="30"/>
                <w:cs/>
              </w:rPr>
              <w:t>ทุนเรือนหุ้น</w:t>
            </w:r>
          </w:p>
        </w:tc>
      </w:tr>
      <w:tr w:rsidR="005F3AF3" w:rsidRPr="00A610EA" w14:paraId="274BBE1A" w14:textId="77777777" w:rsidTr="00C27993">
        <w:tc>
          <w:tcPr>
            <w:tcW w:w="1376" w:type="dxa"/>
          </w:tcPr>
          <w:p w14:paraId="1837C176" w14:textId="77777777" w:rsidR="005F3AF3" w:rsidRPr="00A610EA" w:rsidRDefault="005F3AF3" w:rsidP="008E784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E0595AC" w14:textId="77777777" w:rsidR="005F3AF3" w:rsidRPr="00A610EA" w:rsidRDefault="001D5000" w:rsidP="001D500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667AD" w:rsidRPr="00A610EA" w14:paraId="65385C78" w14:textId="77777777" w:rsidTr="00C27993">
        <w:tc>
          <w:tcPr>
            <w:tcW w:w="1376" w:type="dxa"/>
          </w:tcPr>
          <w:p w14:paraId="2ED15BAB" w14:textId="77777777" w:rsidR="007667AD" w:rsidRPr="00A610EA" w:rsidRDefault="007667AD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30B685D0" w14:textId="22200875" w:rsidR="007667AD" w:rsidRPr="00A610EA" w:rsidRDefault="007667A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B12FAA" w:rsidRPr="00A610EA" w14:paraId="62EE5824" w14:textId="77777777" w:rsidTr="00C27993">
        <w:tc>
          <w:tcPr>
            <w:tcW w:w="1376" w:type="dxa"/>
          </w:tcPr>
          <w:p w14:paraId="6BFB38F5" w14:textId="77777777" w:rsidR="00B12FAA" w:rsidRPr="00A610EA" w:rsidRDefault="00B12FAA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1FC4FB6D" w14:textId="60A0047D" w:rsidR="00B12FAA" w:rsidRPr="00B12FAA" w:rsidRDefault="00BA6E5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83355" w:rsidRPr="00A610EA" w14:paraId="53E208A7" w14:textId="77777777" w:rsidTr="00C27993">
        <w:tc>
          <w:tcPr>
            <w:tcW w:w="1376" w:type="dxa"/>
          </w:tcPr>
          <w:p w14:paraId="1CF75737" w14:textId="77777777" w:rsidR="00483355" w:rsidRPr="00A610EA" w:rsidRDefault="00483355" w:rsidP="00483355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7D9A6D4" w14:textId="1940D8B2" w:rsidR="00483355" w:rsidRDefault="00BA6E5D" w:rsidP="0048335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7667AD" w:rsidRPr="00A610EA" w14:paraId="5647E69D" w14:textId="77777777" w:rsidTr="00C27993">
        <w:tc>
          <w:tcPr>
            <w:tcW w:w="1376" w:type="dxa"/>
          </w:tcPr>
          <w:p w14:paraId="3029A995" w14:textId="77777777" w:rsidR="007667AD" w:rsidRPr="00A610EA" w:rsidRDefault="007667AD" w:rsidP="007667A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495B7FF0" w14:textId="77777777" w:rsidR="007667AD" w:rsidRPr="00A610EA" w:rsidRDefault="007667AD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F45BBC" w:rsidRPr="00A610EA" w14:paraId="6A1DD2EE" w14:textId="77777777" w:rsidTr="00C27993">
        <w:tc>
          <w:tcPr>
            <w:tcW w:w="1376" w:type="dxa"/>
          </w:tcPr>
          <w:p w14:paraId="67BEB0B3" w14:textId="77777777" w:rsidR="00F45BBC" w:rsidRPr="00A610EA" w:rsidRDefault="00F45BBC" w:rsidP="007667A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198DA5C9" w14:textId="46A6D991" w:rsidR="00F45BBC" w:rsidRPr="00A610EA" w:rsidRDefault="00F45BBC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BBC">
              <w:rPr>
                <w:rFonts w:asciiTheme="majorBidi" w:hAnsi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5B6A13" w:rsidRPr="00A610EA" w14:paraId="200034D9" w14:textId="77777777" w:rsidTr="00C27993">
        <w:tc>
          <w:tcPr>
            <w:tcW w:w="1376" w:type="dxa"/>
          </w:tcPr>
          <w:p w14:paraId="7A39607D" w14:textId="77777777" w:rsidR="005B6A13" w:rsidRPr="00A610EA" w:rsidRDefault="005B6A13" w:rsidP="007667AD">
            <w:pPr>
              <w:pStyle w:val="ListParagraph"/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0637A6A1" w14:textId="1C93DA2A" w:rsidR="005B6A13" w:rsidRPr="00A610EA" w:rsidRDefault="005B6A13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</w:t>
            </w:r>
            <w:r w:rsidRPr="005B6A13">
              <w:rPr>
                <w:rFonts w:asciiTheme="majorBidi" w:hAnsiTheme="majorBidi"/>
                <w:sz w:val="30"/>
                <w:szCs w:val="30"/>
                <w:cs/>
              </w:rPr>
              <w:t>หตุการณ์ภายหลังรอบระยะเวลารายงาน</w:t>
            </w:r>
          </w:p>
        </w:tc>
      </w:tr>
    </w:tbl>
    <w:p w14:paraId="1F66F95E" w14:textId="77777777" w:rsidR="00076874" w:rsidRPr="00663A95" w:rsidRDefault="0007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36371" w14:textId="77777777" w:rsidR="004849A9" w:rsidRPr="00A610EA" w:rsidRDefault="0048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F3B3C" w14:textId="71DD5701" w:rsidR="00076874" w:rsidRDefault="00725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A610EA">
        <w:rPr>
          <w:rFonts w:asciiTheme="majorBidi" w:hAnsiTheme="majorBidi" w:cstheme="majorBidi"/>
          <w:szCs w:val="22"/>
        </w:rPr>
        <w:br w:type="page"/>
      </w:r>
      <w:r w:rsidR="00193763" w:rsidRPr="00193763">
        <w:rPr>
          <w:rFonts w:asciiTheme="majorBidi" w:hAnsi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35FB8A6" w14:textId="77777777" w:rsidR="00193763" w:rsidRPr="005D30CC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48AF71BF" w14:textId="317C9B8C" w:rsidR="004849A9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193763">
        <w:rPr>
          <w:rFonts w:asciiTheme="majorBidi" w:hAnsi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9451C1" w:rsidRPr="009451C1">
        <w:rPr>
          <w:rFonts w:ascii="Angsana New" w:hAnsi="Angsana New"/>
          <w:sz w:val="30"/>
          <w:szCs w:val="30"/>
        </w:rPr>
        <w:t>15</w:t>
      </w:r>
      <w:r w:rsidR="00942918">
        <w:rPr>
          <w:rFonts w:ascii="Angsana New" w:hAnsi="Angsana New"/>
          <w:sz w:val="30"/>
          <w:szCs w:val="30"/>
        </w:rPr>
        <w:t xml:space="preserve"> </w:t>
      </w:r>
      <w:r w:rsidR="002D4BC2">
        <w:rPr>
          <w:rFonts w:ascii="Angsana New" w:hAnsi="Angsana New" w:hint="cs"/>
          <w:sz w:val="30"/>
          <w:szCs w:val="30"/>
          <w:cs/>
        </w:rPr>
        <w:t>พฤษภาคม</w:t>
      </w:r>
      <w:r w:rsidRPr="00193763">
        <w:rPr>
          <w:rFonts w:asciiTheme="majorBidi" w:hAnsiTheme="majorBidi"/>
          <w:sz w:val="30"/>
          <w:szCs w:val="30"/>
          <w:cs/>
        </w:rPr>
        <w:t xml:space="preserve"> </w:t>
      </w:r>
      <w:r w:rsidR="009451C1" w:rsidRPr="009451C1">
        <w:rPr>
          <w:rFonts w:ascii="Angsana New" w:hAnsi="Angsana New"/>
          <w:sz w:val="30"/>
          <w:szCs w:val="30"/>
        </w:rPr>
        <w:t>2566</w:t>
      </w:r>
    </w:p>
    <w:p w14:paraId="7B5F5BBB" w14:textId="77777777" w:rsidR="00193763" w:rsidRPr="007C776A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1EAAE5F2" w14:textId="2305DAEA" w:rsidR="00076874" w:rsidRPr="00A610EA" w:rsidRDefault="007251E0" w:rsidP="00667EEF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t>เกณฑ์การจัดทำงบการเงิน</w:t>
      </w:r>
      <w:r w:rsidR="00604214">
        <w:rPr>
          <w:rFonts w:hint="cs"/>
          <w:cs/>
        </w:rPr>
        <w:t>ระหว่างกาล</w:t>
      </w:r>
      <w:r w:rsidRPr="00A610EA">
        <w:rPr>
          <w:cs/>
        </w:rPr>
        <w:t xml:space="preserve"> </w:t>
      </w:r>
    </w:p>
    <w:p w14:paraId="1D442A7E" w14:textId="77777777" w:rsidR="00076874" w:rsidRPr="005D30CC" w:rsidRDefault="00076874" w:rsidP="00667EE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6FCD21" w14:textId="7AE093AD" w:rsidR="00193763" w:rsidRPr="005B56A6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5B56A6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5B56A6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5B56A6">
        <w:rPr>
          <w:rFonts w:ascii="Angsana New" w:hAnsi="Angsana New"/>
          <w:sz w:val="30"/>
          <w:szCs w:val="30"/>
        </w:rPr>
        <w:br/>
      </w:r>
      <w:r w:rsidRPr="005B56A6">
        <w:rPr>
          <w:rFonts w:ascii="Angsana New" w:hAnsi="Angsana New"/>
          <w:sz w:val="30"/>
          <w:szCs w:val="30"/>
          <w:cs/>
        </w:rPr>
        <w:t xml:space="preserve">ฉบับที่ </w:t>
      </w:r>
      <w:r w:rsidR="009451C1" w:rsidRPr="009451C1">
        <w:rPr>
          <w:rFonts w:ascii="Angsana New" w:hAnsi="Angsana New"/>
          <w:sz w:val="30"/>
          <w:szCs w:val="30"/>
        </w:rPr>
        <w:t>34</w:t>
      </w:r>
      <w:r w:rsidRPr="005B56A6">
        <w:rPr>
          <w:rFonts w:ascii="Angsana New" w:hAnsi="Angsana New"/>
          <w:sz w:val="30"/>
          <w:szCs w:val="30"/>
        </w:rPr>
        <w:t xml:space="preserve"> </w:t>
      </w:r>
      <w:r w:rsidRPr="005B56A6">
        <w:rPr>
          <w:rFonts w:ascii="Angsana New" w:hAnsi="Angsana New"/>
          <w:sz w:val="30"/>
          <w:szCs w:val="30"/>
          <w:cs/>
        </w:rPr>
        <w:t>เรื่อง</w:t>
      </w:r>
      <w:r w:rsidRPr="005B56A6">
        <w:rPr>
          <w:rFonts w:ascii="Angsana New" w:hAnsi="Angsana New" w:hint="cs"/>
          <w:sz w:val="30"/>
          <w:szCs w:val="30"/>
          <w:cs/>
        </w:rPr>
        <w:t xml:space="preserve"> </w:t>
      </w:r>
      <w:r w:rsidRPr="005B56A6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bookmarkEnd w:id="0"/>
      <w:r w:rsidR="000973B6">
        <w:rPr>
          <w:rFonts w:ascii="Angsana New" w:hAnsi="Angsana New"/>
          <w:sz w:val="30"/>
          <w:szCs w:val="30"/>
        </w:rPr>
        <w:t xml:space="preserve"> </w:t>
      </w:r>
      <w:r w:rsidRPr="005B56A6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B56A6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5B56A6">
        <w:rPr>
          <w:rFonts w:ascii="Angsana New" w:hAnsi="Angsana New" w:hint="cs"/>
          <w:sz w:val="30"/>
          <w:szCs w:val="30"/>
          <w:cs/>
        </w:rPr>
        <w:t>โดย</w:t>
      </w:r>
      <w:r w:rsidRPr="005B56A6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5B56A6">
        <w:rPr>
          <w:rFonts w:ascii="Angsana New" w:hAnsi="Angsana New" w:hint="cs"/>
          <w:sz w:val="30"/>
          <w:szCs w:val="30"/>
          <w:cs/>
        </w:rPr>
        <w:t xml:space="preserve"> </w:t>
      </w:r>
      <w:r w:rsidRPr="005B56A6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5B56A6">
        <w:rPr>
          <w:rFonts w:ascii="Angsana New" w:hAnsi="Angsana New"/>
          <w:sz w:val="30"/>
          <w:szCs w:val="30"/>
        </w:rPr>
        <w:t xml:space="preserve"> </w:t>
      </w:r>
      <w:r w:rsidR="009451C1" w:rsidRPr="009451C1">
        <w:rPr>
          <w:rFonts w:ascii="Angsana New" w:hAnsi="Angsana New"/>
          <w:sz w:val="30"/>
          <w:szCs w:val="30"/>
        </w:rPr>
        <w:t>31</w:t>
      </w:r>
      <w:r w:rsidRPr="005B56A6">
        <w:rPr>
          <w:rFonts w:ascii="Angsana New" w:hAnsi="Angsana New"/>
          <w:sz w:val="30"/>
          <w:szCs w:val="30"/>
        </w:rPr>
        <w:t xml:space="preserve"> </w:t>
      </w:r>
      <w:r w:rsidRPr="005B56A6">
        <w:rPr>
          <w:rFonts w:ascii="Angsana New" w:hAnsi="Angsana New"/>
          <w:sz w:val="30"/>
          <w:szCs w:val="30"/>
          <w:cs/>
        </w:rPr>
        <w:t>ธันวาคม</w:t>
      </w:r>
      <w:r w:rsidRPr="005B56A6">
        <w:rPr>
          <w:rFonts w:ascii="Angsana New" w:hAnsi="Angsana New"/>
          <w:sz w:val="30"/>
          <w:szCs w:val="30"/>
        </w:rPr>
        <w:t xml:space="preserve"> </w:t>
      </w:r>
      <w:r w:rsidR="009451C1" w:rsidRPr="009451C1">
        <w:rPr>
          <w:rFonts w:ascii="Angsana New" w:hAnsi="Angsana New"/>
          <w:sz w:val="30"/>
          <w:szCs w:val="30"/>
        </w:rPr>
        <w:t>2565</w:t>
      </w:r>
      <w:r w:rsidRPr="005B56A6">
        <w:rPr>
          <w:rFonts w:ascii="Angsana New" w:hAnsi="Angsana New"/>
          <w:sz w:val="30"/>
          <w:szCs w:val="30"/>
        </w:rPr>
        <w:t xml:space="preserve"> </w:t>
      </w:r>
    </w:p>
    <w:p w14:paraId="661D3072" w14:textId="77777777" w:rsidR="00193763" w:rsidRPr="005D30CC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D4A9C4" w14:textId="351E32BE" w:rsidR="00632AE5" w:rsidRPr="00193763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56A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5B56A6">
        <w:rPr>
          <w:rFonts w:ascii="Angsana New" w:hAnsi="Angsana New" w:hint="cs"/>
          <w:sz w:val="30"/>
          <w:szCs w:val="30"/>
          <w:cs/>
        </w:rPr>
        <w:t>ที่</w:t>
      </w:r>
      <w:r w:rsidRPr="005B56A6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5B56A6">
        <w:rPr>
          <w:rFonts w:ascii="Angsana New" w:hAnsi="Angsana New" w:hint="cs"/>
          <w:sz w:val="30"/>
          <w:szCs w:val="30"/>
          <w:cs/>
        </w:rPr>
        <w:t>ไว้</w:t>
      </w:r>
      <w:r w:rsidRPr="005B56A6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9451C1" w:rsidRPr="009451C1">
        <w:rPr>
          <w:rFonts w:ascii="Angsana New" w:hAnsi="Angsana New"/>
          <w:sz w:val="30"/>
          <w:szCs w:val="30"/>
        </w:rPr>
        <w:t>31</w:t>
      </w:r>
      <w:r w:rsidRPr="005B56A6">
        <w:rPr>
          <w:rFonts w:ascii="Angsana New" w:hAnsi="Angsana New"/>
          <w:sz w:val="30"/>
          <w:szCs w:val="30"/>
        </w:rPr>
        <w:t xml:space="preserve"> </w:t>
      </w:r>
      <w:r w:rsidRPr="005B56A6">
        <w:rPr>
          <w:rFonts w:ascii="Angsana New" w:hAnsi="Angsana New"/>
          <w:sz w:val="30"/>
          <w:szCs w:val="30"/>
          <w:cs/>
        </w:rPr>
        <w:t xml:space="preserve">ธันวาคม </w:t>
      </w:r>
      <w:r w:rsidR="009451C1" w:rsidRPr="009451C1">
        <w:rPr>
          <w:rFonts w:ascii="Angsana New" w:hAnsi="Angsana New"/>
          <w:sz w:val="30"/>
          <w:szCs w:val="30"/>
        </w:rPr>
        <w:t>2565</w:t>
      </w:r>
    </w:p>
    <w:p w14:paraId="165670BD" w14:textId="313DEDBC" w:rsidR="00671474" w:rsidRPr="005D30CC" w:rsidRDefault="0067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4"/>
          <w:szCs w:val="24"/>
          <w:cs/>
        </w:rPr>
      </w:pPr>
    </w:p>
    <w:p w14:paraId="3FB45753" w14:textId="5C7E006D" w:rsidR="00A514B4" w:rsidRPr="00A610EA" w:rsidRDefault="00A514B4" w:rsidP="00667EEF">
      <w:pPr>
        <w:pStyle w:val="Heading2"/>
        <w:tabs>
          <w:tab w:val="clear" w:pos="340"/>
        </w:tabs>
        <w:ind w:left="540" w:hanging="540"/>
        <w:rPr>
          <w:lang w:val="th-TH"/>
        </w:rPr>
      </w:pPr>
      <w:r w:rsidRPr="00A610EA">
        <w:rPr>
          <w:cs/>
          <w:lang w:val="th-TH"/>
        </w:rPr>
        <w:t xml:space="preserve">บุคคลหรือกิจการที่เกี่ยวข้องกัน </w:t>
      </w:r>
    </w:p>
    <w:p w14:paraId="0486F45B" w14:textId="4EF5F7F1" w:rsidR="00FB5947" w:rsidRPr="00097DED" w:rsidRDefault="00FB5947" w:rsidP="00FB5947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79"/>
        <w:gridCol w:w="265"/>
        <w:gridCol w:w="1000"/>
        <w:gridCol w:w="265"/>
        <w:gridCol w:w="1086"/>
        <w:gridCol w:w="252"/>
        <w:gridCol w:w="1106"/>
      </w:tblGrid>
      <w:tr w:rsidR="0055592D" w:rsidRPr="00015B82" w14:paraId="4C9B3735" w14:textId="77777777" w:rsidTr="00B44877">
        <w:trPr>
          <w:tblHeader/>
        </w:trPr>
        <w:tc>
          <w:tcPr>
            <w:tcW w:w="2251" w:type="pct"/>
          </w:tcPr>
          <w:p w14:paraId="2CBF0C2A" w14:textId="77777777" w:rsidR="0055592D" w:rsidRPr="00015B82" w:rsidRDefault="0055592D" w:rsidP="00B44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5" w:type="pct"/>
            <w:gridSpan w:val="3"/>
            <w:vAlign w:val="center"/>
          </w:tcPr>
          <w:p w14:paraId="38426EAA" w14:textId="77777777" w:rsidR="0055592D" w:rsidRPr="00F124A3" w:rsidRDefault="0055592D" w:rsidP="00B44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79C4D91" w14:textId="77777777" w:rsidR="0055592D" w:rsidRPr="00015B82" w:rsidRDefault="0055592D" w:rsidP="00B44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72589D66" w14:textId="77777777" w:rsidR="0055592D" w:rsidRPr="00015B82" w:rsidRDefault="0055592D" w:rsidP="00B44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4A53" w:rsidRPr="00015B82" w14:paraId="545EF376" w14:textId="77777777" w:rsidTr="00B44877">
        <w:trPr>
          <w:tblHeader/>
        </w:trPr>
        <w:tc>
          <w:tcPr>
            <w:tcW w:w="2251" w:type="pct"/>
          </w:tcPr>
          <w:p w14:paraId="79A1CE7B" w14:textId="1A3DEFFE" w:rsidR="00B14A53" w:rsidRPr="00015B82" w:rsidRDefault="00B14A53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451C1" w:rsidRPr="00945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7" w:type="pct"/>
            <w:vAlign w:val="center"/>
          </w:tcPr>
          <w:p w14:paraId="4F7B49E8" w14:textId="626C10B0" w:rsidR="00B14A53" w:rsidRPr="00015B82" w:rsidRDefault="009451C1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vAlign w:val="center"/>
          </w:tcPr>
          <w:p w14:paraId="47CF219F" w14:textId="77777777" w:rsidR="00B14A53" w:rsidRPr="00015B82" w:rsidRDefault="00B14A53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center"/>
          </w:tcPr>
          <w:p w14:paraId="7049B084" w14:textId="4E6B50B5" w:rsidR="00B14A53" w:rsidRPr="00015B82" w:rsidRDefault="009451C1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5605BD66" w14:textId="77777777" w:rsidR="00B14A53" w:rsidRPr="00015B82" w:rsidRDefault="00B14A53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353FDF3A" w14:textId="5AADD689" w:rsidR="00B14A53" w:rsidRPr="00015B82" w:rsidRDefault="009451C1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7" w:type="pct"/>
            <w:vAlign w:val="center"/>
          </w:tcPr>
          <w:p w14:paraId="6E63807F" w14:textId="77777777" w:rsidR="00B14A53" w:rsidRPr="00015B82" w:rsidRDefault="00B14A53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7A456C76" w14:textId="20981927" w:rsidR="00B14A53" w:rsidRPr="00015B82" w:rsidRDefault="009451C1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14A53" w:rsidRPr="00015B82" w14:paraId="1B2D638E" w14:textId="77777777" w:rsidTr="00B44877">
        <w:trPr>
          <w:tblHeader/>
        </w:trPr>
        <w:tc>
          <w:tcPr>
            <w:tcW w:w="2251" w:type="pct"/>
          </w:tcPr>
          <w:p w14:paraId="59AED4CD" w14:textId="77777777" w:rsidR="00B14A53" w:rsidRPr="00015B82" w:rsidRDefault="00B14A53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9" w:type="pct"/>
            <w:gridSpan w:val="7"/>
          </w:tcPr>
          <w:p w14:paraId="23269BA2" w14:textId="77777777" w:rsidR="00B14A53" w:rsidRPr="00015B82" w:rsidRDefault="00B14A53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4A53" w:rsidRPr="009C3438" w14:paraId="252BDAD9" w14:textId="77777777" w:rsidTr="00B44877">
        <w:tc>
          <w:tcPr>
            <w:tcW w:w="2251" w:type="pct"/>
          </w:tcPr>
          <w:p w14:paraId="3750FFED" w14:textId="77777777" w:rsidR="00B14A53" w:rsidRPr="009C3438" w:rsidRDefault="00B14A53" w:rsidP="00B14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4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3976E98F" w14:textId="77777777" w:rsidR="00B14A53" w:rsidRPr="009C3438" w:rsidRDefault="00B14A53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EAF136" w14:textId="77777777" w:rsidR="00B14A53" w:rsidRPr="009C3438" w:rsidRDefault="00B14A53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D346B6D" w14:textId="77777777" w:rsidR="00B14A53" w:rsidRPr="009C3438" w:rsidRDefault="00B14A53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F0A0106" w14:textId="77777777" w:rsidR="00B14A53" w:rsidRPr="009C3438" w:rsidRDefault="00B14A53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DD62782" w14:textId="77777777" w:rsidR="00B14A53" w:rsidRPr="009C3438" w:rsidRDefault="00B14A53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BB68875" w14:textId="77777777" w:rsidR="00B14A53" w:rsidRPr="009C3438" w:rsidRDefault="00B14A53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49DCF70" w14:textId="77777777" w:rsidR="00B14A53" w:rsidRPr="009C3438" w:rsidRDefault="00B14A53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A53" w:rsidRPr="009C3438" w14:paraId="2E507559" w14:textId="77777777" w:rsidTr="00B44877">
        <w:tc>
          <w:tcPr>
            <w:tcW w:w="2251" w:type="pct"/>
          </w:tcPr>
          <w:p w14:paraId="1E778489" w14:textId="77777777" w:rsidR="00B14A53" w:rsidRPr="009C3438" w:rsidRDefault="00B14A53" w:rsidP="00B14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3438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7" w:type="pct"/>
          </w:tcPr>
          <w:p w14:paraId="6A243D1B" w14:textId="241C71A6" w:rsidR="00B14A53" w:rsidRPr="009C3438" w:rsidRDefault="006A0925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34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491DA3" w14:textId="77777777" w:rsidR="00B14A53" w:rsidRPr="009C3438" w:rsidRDefault="00B14A53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0F02AE1D" w14:textId="58C527A4" w:rsidR="00B14A53" w:rsidRPr="009C3438" w:rsidRDefault="006A0925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34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4DE5557" w14:textId="77777777" w:rsidR="00B14A53" w:rsidRPr="009C3438" w:rsidRDefault="00B14A53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07CDD66" w14:textId="6454C8D3" w:rsidR="00B14A53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185</w:t>
            </w:r>
            <w:r w:rsidR="003711E9" w:rsidRPr="009C3438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137" w:type="pct"/>
          </w:tcPr>
          <w:p w14:paraId="21465006" w14:textId="77777777" w:rsidR="00B14A53" w:rsidRPr="009C3438" w:rsidRDefault="00B14A53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178B1FA" w14:textId="2D1373A2" w:rsidR="00B14A53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158</w:t>
            </w:r>
            <w:r w:rsidR="006A0925" w:rsidRPr="009C3438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271</w:t>
            </w:r>
          </w:p>
        </w:tc>
      </w:tr>
      <w:tr w:rsidR="00B14A53" w:rsidRPr="009C3438" w14:paraId="732EF06C" w14:textId="77777777" w:rsidTr="00B44877">
        <w:tc>
          <w:tcPr>
            <w:tcW w:w="2251" w:type="pct"/>
          </w:tcPr>
          <w:p w14:paraId="5FB2B3A4" w14:textId="77777777" w:rsidR="00B14A53" w:rsidRPr="009C3438" w:rsidRDefault="00B14A53" w:rsidP="00B14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3438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7" w:type="pct"/>
          </w:tcPr>
          <w:p w14:paraId="65A29263" w14:textId="7240BD8D" w:rsidR="00B14A53" w:rsidRPr="009C3438" w:rsidRDefault="006A0925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34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8D6CAD0" w14:textId="77777777" w:rsidR="00B14A53" w:rsidRPr="009C3438" w:rsidRDefault="00B14A53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32F6826" w14:textId="39DFC63F" w:rsidR="00B14A53" w:rsidRPr="009C3438" w:rsidRDefault="006A0925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34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CBB6ACC" w14:textId="77777777" w:rsidR="00B14A53" w:rsidRPr="009C3438" w:rsidRDefault="00B14A53" w:rsidP="00B14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CFCEAA7" w14:textId="7422583C" w:rsidR="00B14A53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2</w:t>
            </w:r>
            <w:r w:rsidR="003711E9" w:rsidRPr="009C3438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137" w:type="pct"/>
          </w:tcPr>
          <w:p w14:paraId="2DC2DAA4" w14:textId="77777777" w:rsidR="00B14A53" w:rsidRPr="009C3438" w:rsidRDefault="00B14A53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74A947B" w14:textId="1BCEF6ED" w:rsidR="00B14A53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3</w:t>
            </w:r>
            <w:r w:rsidR="006A0925" w:rsidRPr="009C3438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B14A53" w:rsidRPr="009C3438" w14:paraId="15A195B4" w14:textId="77777777" w:rsidTr="00B44877">
        <w:tc>
          <w:tcPr>
            <w:tcW w:w="2251" w:type="pct"/>
          </w:tcPr>
          <w:p w14:paraId="6ACA52D9" w14:textId="0C89B174" w:rsidR="00B14A53" w:rsidRPr="009C3438" w:rsidRDefault="002D4BC2" w:rsidP="00B14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3438">
              <w:rPr>
                <w:rFonts w:ascii="Angsana New" w:hAnsi="Angsana New"/>
                <w:sz w:val="30"/>
                <w:szCs w:val="30"/>
                <w:cs/>
              </w:rPr>
              <w:t>การวิจัยและพัฒนา</w:t>
            </w:r>
          </w:p>
        </w:tc>
        <w:tc>
          <w:tcPr>
            <w:tcW w:w="587" w:type="pct"/>
          </w:tcPr>
          <w:p w14:paraId="6ED93329" w14:textId="38B4B8AB" w:rsidR="00B14A53" w:rsidRPr="009C3438" w:rsidRDefault="006A0925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34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8C8E21" w14:textId="77777777" w:rsidR="00B14A53" w:rsidRPr="009C3438" w:rsidRDefault="00B14A53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3435408F" w14:textId="3CDB0872" w:rsidR="00B14A53" w:rsidRPr="009C3438" w:rsidRDefault="006A0925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34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9FA8D1B" w14:textId="77777777" w:rsidR="00B14A53" w:rsidRPr="009C3438" w:rsidRDefault="00B14A53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C0438E0" w14:textId="4B823EA4" w:rsidR="00B14A53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137" w:type="pct"/>
          </w:tcPr>
          <w:p w14:paraId="6906AAC9" w14:textId="77777777" w:rsidR="00B14A53" w:rsidRPr="009C3438" w:rsidRDefault="00B14A53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FD2D0D0" w14:textId="4EAEBCEB" w:rsidR="00B14A53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B14A53" w:rsidRPr="009C3438" w14:paraId="2436B23B" w14:textId="77777777" w:rsidTr="00B44877">
        <w:tc>
          <w:tcPr>
            <w:tcW w:w="2251" w:type="pct"/>
          </w:tcPr>
          <w:p w14:paraId="72F8E192" w14:textId="77777777" w:rsidR="00B14A53" w:rsidRPr="009C3438" w:rsidRDefault="00B14A53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3438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587" w:type="pct"/>
          </w:tcPr>
          <w:p w14:paraId="50F28D4F" w14:textId="081D4813" w:rsidR="00B14A53" w:rsidRPr="009C3438" w:rsidRDefault="006A0925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34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423DF80" w14:textId="77777777" w:rsidR="00B14A53" w:rsidRPr="009C3438" w:rsidRDefault="00B14A53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6F41F622" w14:textId="5A745B2F" w:rsidR="00B14A53" w:rsidRPr="009C3438" w:rsidRDefault="006A0925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34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8C5EE0" w14:textId="77777777" w:rsidR="00B14A53" w:rsidRPr="009C3438" w:rsidRDefault="00B14A53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20A033" w14:textId="71179AE2" w:rsidR="00B14A53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137" w:type="pct"/>
          </w:tcPr>
          <w:p w14:paraId="62AEA2C9" w14:textId="77777777" w:rsidR="00B14A53" w:rsidRPr="009C3438" w:rsidRDefault="00B14A53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0A7E630" w14:textId="65010E86" w:rsidR="00B14A53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174</w:t>
            </w:r>
          </w:p>
        </w:tc>
      </w:tr>
      <w:tr w:rsidR="002D4BC2" w:rsidRPr="009C3438" w14:paraId="16586560" w14:textId="77777777" w:rsidTr="00B44877">
        <w:tc>
          <w:tcPr>
            <w:tcW w:w="2251" w:type="pct"/>
          </w:tcPr>
          <w:p w14:paraId="55AED61F" w14:textId="59BAA989" w:rsidR="002D4BC2" w:rsidRPr="009C3438" w:rsidRDefault="002D4BC2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3438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7" w:type="pct"/>
          </w:tcPr>
          <w:p w14:paraId="2F5959E0" w14:textId="6662AD1C" w:rsidR="002D4BC2" w:rsidRPr="009C3438" w:rsidRDefault="006A0925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34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1D9AE76" w14:textId="77777777" w:rsidR="002D4BC2" w:rsidRPr="009C3438" w:rsidRDefault="002D4BC2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67068E4D" w14:textId="5ACF36C0" w:rsidR="002D4BC2" w:rsidRPr="009C3438" w:rsidRDefault="006A0925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34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18E0AF9" w14:textId="77777777" w:rsidR="002D4BC2" w:rsidRPr="009C3438" w:rsidRDefault="002D4BC2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147B49E" w14:textId="752821BE" w:rsidR="002D4BC2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17</w:t>
            </w:r>
            <w:r w:rsidR="003711E9" w:rsidRPr="009C3438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999</w:t>
            </w:r>
          </w:p>
        </w:tc>
        <w:tc>
          <w:tcPr>
            <w:tcW w:w="137" w:type="pct"/>
          </w:tcPr>
          <w:p w14:paraId="76E8FA25" w14:textId="77777777" w:rsidR="002D4BC2" w:rsidRPr="009C3438" w:rsidRDefault="002D4BC2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2D1668F" w14:textId="1E8EA6BB" w:rsidR="002D4BC2" w:rsidRPr="009C3438" w:rsidRDefault="006A0925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C34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4A53" w:rsidRPr="009C3438" w14:paraId="46FF4EA8" w14:textId="77777777" w:rsidTr="00B44877">
        <w:tc>
          <w:tcPr>
            <w:tcW w:w="2251" w:type="pct"/>
          </w:tcPr>
          <w:p w14:paraId="61603F66" w14:textId="77777777" w:rsidR="00B14A53" w:rsidRPr="009C3438" w:rsidRDefault="00B14A53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3438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7" w:type="pct"/>
          </w:tcPr>
          <w:p w14:paraId="446D0E36" w14:textId="7297EB74" w:rsidR="00B14A53" w:rsidRPr="009C3438" w:rsidRDefault="006A0925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34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C70583" w14:textId="77777777" w:rsidR="00B14A53" w:rsidRPr="009C3438" w:rsidRDefault="00B14A53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3C2B288A" w14:textId="3D93667A" w:rsidR="00B14A53" w:rsidRPr="009C3438" w:rsidRDefault="006A0925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34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EBF0794" w14:textId="77777777" w:rsidR="00B14A53" w:rsidRPr="009C3438" w:rsidRDefault="00B14A53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192A39D" w14:textId="7051E336" w:rsidR="00B14A53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37" w:type="pct"/>
          </w:tcPr>
          <w:p w14:paraId="519B989F" w14:textId="77777777" w:rsidR="00B14A53" w:rsidRPr="009C3438" w:rsidRDefault="00B14A53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93AFCC1" w14:textId="5CEFE155" w:rsidR="00B14A53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B14A53" w:rsidRPr="009C3438" w14:paraId="6D36129B" w14:textId="77777777" w:rsidTr="00B44877">
        <w:tc>
          <w:tcPr>
            <w:tcW w:w="2251" w:type="pct"/>
          </w:tcPr>
          <w:p w14:paraId="2B28C095" w14:textId="26AC96C9" w:rsidR="00B14A53" w:rsidRPr="009C3438" w:rsidRDefault="00B14A53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3438">
              <w:rPr>
                <w:rFonts w:ascii="Angsana New" w:hAnsi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87" w:type="pct"/>
          </w:tcPr>
          <w:p w14:paraId="5570D923" w14:textId="4930AAA4" w:rsidR="00B14A53" w:rsidRPr="009C3438" w:rsidRDefault="006A0925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34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546F8B7" w14:textId="77777777" w:rsidR="00B14A53" w:rsidRPr="009C3438" w:rsidRDefault="00B14A53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6EC07EFC" w14:textId="6F62D507" w:rsidR="00B14A53" w:rsidRPr="009C3438" w:rsidRDefault="006A0925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34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9D48913" w14:textId="77777777" w:rsidR="00B14A53" w:rsidRPr="009C3438" w:rsidRDefault="00B14A53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99B7DBD" w14:textId="69AC3682" w:rsidR="00B14A53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37" w:type="pct"/>
          </w:tcPr>
          <w:p w14:paraId="7D337B59" w14:textId="77777777" w:rsidR="00B14A53" w:rsidRPr="009C3438" w:rsidRDefault="00B14A53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B0FEE4F" w14:textId="2DC7A811" w:rsidR="00B14A53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6A0925" w:rsidRPr="00521FD2" w14:paraId="7D200B7A" w14:textId="77777777" w:rsidTr="00B44877">
        <w:tc>
          <w:tcPr>
            <w:tcW w:w="2251" w:type="pct"/>
          </w:tcPr>
          <w:p w14:paraId="6CA9D02B" w14:textId="77777777" w:rsidR="006A0925" w:rsidRPr="00521FD2" w:rsidRDefault="006A0925" w:rsidP="006A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6" w:lineRule="exact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7" w:type="pct"/>
          </w:tcPr>
          <w:p w14:paraId="49A3EEDE" w14:textId="77777777" w:rsidR="006A0925" w:rsidRPr="00521FD2" w:rsidRDefault="006A0925" w:rsidP="006A0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310F8E32" w14:textId="77777777" w:rsidR="006A0925" w:rsidRPr="00521FD2" w:rsidRDefault="006A0925" w:rsidP="006A0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4" w:type="pct"/>
          </w:tcPr>
          <w:p w14:paraId="3CCEDBF2" w14:textId="77777777" w:rsidR="006A0925" w:rsidRPr="00521FD2" w:rsidRDefault="006A0925" w:rsidP="006A0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66D8AD33" w14:textId="77777777" w:rsidR="006A0925" w:rsidRPr="00521FD2" w:rsidRDefault="006A0925" w:rsidP="006A0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1" w:type="pct"/>
          </w:tcPr>
          <w:p w14:paraId="21797903" w14:textId="77777777" w:rsidR="006A0925" w:rsidRPr="00521FD2" w:rsidRDefault="006A0925" w:rsidP="006A0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376" w:lineRule="exac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pct"/>
          </w:tcPr>
          <w:p w14:paraId="4C2428C1" w14:textId="77777777" w:rsidR="006A0925" w:rsidRPr="00521FD2" w:rsidRDefault="006A0925" w:rsidP="006A0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2" w:type="pct"/>
          </w:tcPr>
          <w:p w14:paraId="223C4497" w14:textId="77777777" w:rsidR="006A0925" w:rsidRPr="00521FD2" w:rsidRDefault="006A0925" w:rsidP="006A0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93116" w:rsidRPr="00521FD2" w14:paraId="5C3B672F" w14:textId="77777777" w:rsidTr="00B44877">
        <w:tc>
          <w:tcPr>
            <w:tcW w:w="2251" w:type="pct"/>
          </w:tcPr>
          <w:p w14:paraId="138F3107" w14:textId="77777777" w:rsidR="00193116" w:rsidRPr="00521FD2" w:rsidRDefault="00193116" w:rsidP="006A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6" w:lineRule="exact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7" w:type="pct"/>
          </w:tcPr>
          <w:p w14:paraId="77589170" w14:textId="77777777" w:rsidR="00193116" w:rsidRPr="00521FD2" w:rsidRDefault="00193116" w:rsidP="006A0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1BD062DC" w14:textId="77777777" w:rsidR="00193116" w:rsidRPr="00521FD2" w:rsidRDefault="00193116" w:rsidP="006A0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4" w:type="pct"/>
          </w:tcPr>
          <w:p w14:paraId="246D5E6D" w14:textId="77777777" w:rsidR="00193116" w:rsidRPr="00521FD2" w:rsidRDefault="00193116" w:rsidP="006A0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12CC4089" w14:textId="77777777" w:rsidR="00193116" w:rsidRPr="00521FD2" w:rsidRDefault="00193116" w:rsidP="006A0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1" w:type="pct"/>
          </w:tcPr>
          <w:p w14:paraId="40D47F71" w14:textId="77777777" w:rsidR="00193116" w:rsidRPr="00521FD2" w:rsidRDefault="00193116" w:rsidP="006A0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376" w:lineRule="exac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pct"/>
          </w:tcPr>
          <w:p w14:paraId="3329EA51" w14:textId="77777777" w:rsidR="00193116" w:rsidRPr="00521FD2" w:rsidRDefault="00193116" w:rsidP="006A0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2" w:type="pct"/>
          </w:tcPr>
          <w:p w14:paraId="6A0EFE37" w14:textId="77777777" w:rsidR="00193116" w:rsidRPr="00521FD2" w:rsidRDefault="00193116" w:rsidP="006A0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A0925" w:rsidRPr="009C3438" w14:paraId="433822A1" w14:textId="77777777" w:rsidTr="00B44877">
        <w:tc>
          <w:tcPr>
            <w:tcW w:w="2251" w:type="pct"/>
            <w:shd w:val="clear" w:color="auto" w:fill="FFFFFF"/>
          </w:tcPr>
          <w:p w14:paraId="70329964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4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87" w:type="pct"/>
          </w:tcPr>
          <w:p w14:paraId="60337E1F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27A6193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1BFE16FA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DC42EBD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6A41F228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7EF3DF24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6CC45685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A0925" w:rsidRPr="009C3438" w14:paraId="63C5D0DD" w14:textId="77777777" w:rsidTr="00B44877">
        <w:tc>
          <w:tcPr>
            <w:tcW w:w="2251" w:type="pct"/>
            <w:shd w:val="clear" w:color="auto" w:fill="FFFFFF"/>
          </w:tcPr>
          <w:p w14:paraId="5B954D22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343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9C34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87" w:type="pct"/>
          </w:tcPr>
          <w:p w14:paraId="09BCF89B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9A1153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7E976DC6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5B2FDB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F479FD4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9CB557F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89B9591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0925" w:rsidRPr="009C3438" w14:paraId="3D7CDFA7" w14:textId="77777777" w:rsidTr="00B44877">
        <w:trPr>
          <w:trHeight w:val="254"/>
        </w:trPr>
        <w:tc>
          <w:tcPr>
            <w:tcW w:w="2251" w:type="pct"/>
            <w:shd w:val="clear" w:color="auto" w:fill="FFFFFF"/>
          </w:tcPr>
          <w:p w14:paraId="36EA8B6C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343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7" w:type="pct"/>
          </w:tcPr>
          <w:p w14:paraId="5EF37F9B" w14:textId="339F03D0" w:rsidR="006A0925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8</w:t>
            </w:r>
            <w:r w:rsidR="00A675C4" w:rsidRPr="009C3438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44" w:type="pct"/>
          </w:tcPr>
          <w:p w14:paraId="3E734130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6698AD25" w14:textId="3AB3DCA3" w:rsidR="006A0925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8</w:t>
            </w:r>
            <w:r w:rsidR="006A0925" w:rsidRPr="009C3438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020</w:t>
            </w:r>
          </w:p>
        </w:tc>
        <w:tc>
          <w:tcPr>
            <w:tcW w:w="144" w:type="pct"/>
          </w:tcPr>
          <w:p w14:paraId="0A375510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7C6FA84" w14:textId="3DAC05DA" w:rsidR="006A0925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4</w:t>
            </w:r>
            <w:r w:rsidR="00A675C4" w:rsidRPr="009C3438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137" w:type="pct"/>
          </w:tcPr>
          <w:p w14:paraId="77855A2A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1E0F0A6" w14:textId="5EB0EE03" w:rsidR="006A0925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4</w:t>
            </w:r>
            <w:r w:rsidR="006A0925" w:rsidRPr="009C3438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6A0925" w:rsidRPr="009C3438" w14:paraId="6EC6910F" w14:textId="77777777" w:rsidTr="00B44877">
        <w:trPr>
          <w:trHeight w:val="119"/>
        </w:trPr>
        <w:tc>
          <w:tcPr>
            <w:tcW w:w="2251" w:type="pct"/>
            <w:shd w:val="clear" w:color="auto" w:fill="FFFFFF"/>
          </w:tcPr>
          <w:p w14:paraId="7A9CF137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343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7" w:type="pct"/>
          </w:tcPr>
          <w:p w14:paraId="71DECC3B" w14:textId="2CF9AC51" w:rsidR="006A0925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1</w:t>
            </w:r>
            <w:r w:rsidR="00BE689A" w:rsidRPr="009C3438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593</w:t>
            </w:r>
          </w:p>
        </w:tc>
        <w:tc>
          <w:tcPr>
            <w:tcW w:w="144" w:type="pct"/>
          </w:tcPr>
          <w:p w14:paraId="0B4DDA04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4B17231" w14:textId="1CF722D5" w:rsidR="006A0925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144" w:type="pct"/>
          </w:tcPr>
          <w:p w14:paraId="6676981E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EB69A53" w14:textId="77EFFC73" w:rsidR="006A0925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137" w:type="pct"/>
          </w:tcPr>
          <w:p w14:paraId="6E4B63C7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D3FAC6C" w14:textId="2A73814D" w:rsidR="006A0925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6A0925" w:rsidRPr="009C3438" w14:paraId="756D42AD" w14:textId="77777777" w:rsidTr="00B44877">
        <w:trPr>
          <w:trHeight w:val="70"/>
        </w:trPr>
        <w:tc>
          <w:tcPr>
            <w:tcW w:w="2251" w:type="pct"/>
            <w:shd w:val="clear" w:color="auto" w:fill="FFFFFF"/>
          </w:tcPr>
          <w:p w14:paraId="52B7E6E2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4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4213E72" w14:textId="6AD566AC" w:rsidR="006A0925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1C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E689A" w:rsidRPr="009C34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b/>
                <w:bCs/>
                <w:sz w:val="30"/>
                <w:szCs w:val="30"/>
              </w:rPr>
              <w:t>722</w:t>
            </w:r>
          </w:p>
        </w:tc>
        <w:tc>
          <w:tcPr>
            <w:tcW w:w="144" w:type="pct"/>
          </w:tcPr>
          <w:p w14:paraId="3A658D28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64E5072E" w14:textId="408220DC" w:rsidR="006A0925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1C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A0925" w:rsidRPr="009C34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144" w:type="pct"/>
          </w:tcPr>
          <w:p w14:paraId="41514CC6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6FB1255" w14:textId="618BA165" w:rsidR="006A0925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1C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14A59" w:rsidRPr="009C34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137" w:type="pct"/>
          </w:tcPr>
          <w:p w14:paraId="48FB2EE1" w14:textId="77777777" w:rsidR="006A0925" w:rsidRPr="009C3438" w:rsidRDefault="006A0925" w:rsidP="009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7424C12" w14:textId="6AC15F14" w:rsidR="006A0925" w:rsidRPr="009C3438" w:rsidRDefault="009451C1" w:rsidP="009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1C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A0925" w:rsidRPr="009C343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b/>
                <w:bCs/>
                <w:sz w:val="30"/>
                <w:szCs w:val="30"/>
              </w:rPr>
              <w:t>359</w:t>
            </w:r>
          </w:p>
        </w:tc>
      </w:tr>
    </w:tbl>
    <w:p w14:paraId="7BA3D583" w14:textId="77777777" w:rsidR="0055592D" w:rsidRDefault="0055592D" w:rsidP="00521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6" w:lineRule="exact"/>
        <w:rPr>
          <w:rFonts w:asciiTheme="majorBidi" w:hAnsiTheme="majorBidi"/>
          <w:sz w:val="30"/>
          <w:szCs w:val="30"/>
          <w:cs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79"/>
        <w:gridCol w:w="268"/>
        <w:gridCol w:w="1000"/>
        <w:gridCol w:w="274"/>
        <w:gridCol w:w="1086"/>
        <w:gridCol w:w="263"/>
        <w:gridCol w:w="1084"/>
      </w:tblGrid>
      <w:tr w:rsidR="00B14A53" w:rsidRPr="009C3438" w14:paraId="01EFC7EA" w14:textId="77777777" w:rsidTr="00865BCC">
        <w:trPr>
          <w:tblHeader/>
        </w:trPr>
        <w:tc>
          <w:tcPr>
            <w:tcW w:w="2250" w:type="pct"/>
          </w:tcPr>
          <w:p w14:paraId="0BD89F96" w14:textId="77777777" w:rsidR="00B14A53" w:rsidRPr="009C3438" w:rsidRDefault="00B14A53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6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77" w:type="pct"/>
            <w:gridSpan w:val="3"/>
            <w:vAlign w:val="center"/>
          </w:tcPr>
          <w:p w14:paraId="106EE7E8" w14:textId="77777777" w:rsidR="00B14A53" w:rsidRPr="009C3438" w:rsidRDefault="00B14A53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9C35B6B" w14:textId="77777777" w:rsidR="00B14A53" w:rsidRPr="009C3438" w:rsidRDefault="00B14A53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696CAD3" w14:textId="77777777" w:rsidR="00B14A53" w:rsidRPr="009C3438" w:rsidRDefault="00B14A53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FD2" w:rsidRPr="009C3438" w14:paraId="36D52DB7" w14:textId="77777777" w:rsidTr="00865BCC">
        <w:trPr>
          <w:tblHeader/>
        </w:trPr>
        <w:tc>
          <w:tcPr>
            <w:tcW w:w="2250" w:type="pct"/>
          </w:tcPr>
          <w:p w14:paraId="66D50584" w14:textId="2F6269B0" w:rsidR="00521FD2" w:rsidRPr="009C3438" w:rsidRDefault="00193116" w:rsidP="00193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14" w:firstLine="16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7" w:type="pct"/>
            <w:vAlign w:val="bottom"/>
          </w:tcPr>
          <w:p w14:paraId="09E4770D" w14:textId="44685BD2" w:rsidR="00521FD2" w:rsidRPr="009C3438" w:rsidRDefault="009451C1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31</w:t>
            </w:r>
            <w:r w:rsidR="00521FD2" w:rsidRPr="009C34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1FD2" w:rsidRPr="009C343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15418AED" w14:textId="30092A71" w:rsidR="00521FD2" w:rsidRPr="009C3438" w:rsidRDefault="009451C1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  <w:vAlign w:val="bottom"/>
          </w:tcPr>
          <w:p w14:paraId="0E7B54C8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2C70365A" w14:textId="2EAE837D" w:rsidR="00521FD2" w:rsidRPr="009C3438" w:rsidRDefault="009451C1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31</w:t>
            </w:r>
            <w:r w:rsidR="00521FD2" w:rsidRPr="009C34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1FD2" w:rsidRPr="009C343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521FD2" w:rsidRPr="009C34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51C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67E1EF4A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52BF074" w14:textId="388B1DA2" w:rsidR="00521FD2" w:rsidRPr="009C3438" w:rsidRDefault="009451C1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31</w:t>
            </w:r>
            <w:r w:rsidR="00521FD2" w:rsidRPr="009C34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1FD2" w:rsidRPr="009C343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61A5C67E" w14:textId="593A7A95" w:rsidR="00521FD2" w:rsidRPr="009C3438" w:rsidRDefault="009451C1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  <w:vAlign w:val="bottom"/>
          </w:tcPr>
          <w:p w14:paraId="2FBCBD18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6AF1C14" w14:textId="70A8DE81" w:rsidR="00521FD2" w:rsidRPr="009C3438" w:rsidRDefault="009451C1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31</w:t>
            </w:r>
            <w:r w:rsidR="00521FD2" w:rsidRPr="009C34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1FD2" w:rsidRPr="009C343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521FD2" w:rsidRPr="009C34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51C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21FD2" w:rsidRPr="009C3438" w14:paraId="376CA4EB" w14:textId="77777777" w:rsidTr="00865BCC">
        <w:trPr>
          <w:tblHeader/>
        </w:trPr>
        <w:tc>
          <w:tcPr>
            <w:tcW w:w="2250" w:type="pct"/>
          </w:tcPr>
          <w:p w14:paraId="2B47A876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0" w:type="pct"/>
            <w:gridSpan w:val="7"/>
          </w:tcPr>
          <w:p w14:paraId="77168EAE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1FD2" w:rsidRPr="009C3438" w14:paraId="1268F866" w14:textId="77777777" w:rsidTr="00076A2C">
        <w:tc>
          <w:tcPr>
            <w:tcW w:w="2250" w:type="pct"/>
          </w:tcPr>
          <w:p w14:paraId="5DFFA103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50" w:type="pct"/>
            <w:gridSpan w:val="7"/>
          </w:tcPr>
          <w:p w14:paraId="32D0E188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21FD2" w:rsidRPr="009C3438" w14:paraId="0F86D5AA" w14:textId="77777777" w:rsidTr="00076A2C">
        <w:trPr>
          <w:trHeight w:val="335"/>
        </w:trPr>
        <w:tc>
          <w:tcPr>
            <w:tcW w:w="2250" w:type="pct"/>
          </w:tcPr>
          <w:p w14:paraId="600E1A4C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1813CD1F" w14:textId="2326C612" w:rsidR="00521FD2" w:rsidRPr="009C3438" w:rsidRDefault="00AC58D0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AB0ED3C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008A01E0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9769124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64AAF6B5" w14:textId="0670FA4D" w:rsidR="00521FD2" w:rsidRPr="009C3438" w:rsidRDefault="009451C1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="003711E9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143" w:type="pct"/>
          </w:tcPr>
          <w:p w14:paraId="0DC760E3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4DCA3DB" w14:textId="45602B89" w:rsidR="00521FD2" w:rsidRPr="009C3438" w:rsidRDefault="009451C1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251</w:t>
            </w:r>
            <w:r w:rsidR="00521FD2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932</w:t>
            </w:r>
          </w:p>
        </w:tc>
      </w:tr>
      <w:tr w:rsidR="00521FD2" w:rsidRPr="009C3438" w14:paraId="349CF17F" w14:textId="77777777" w:rsidTr="00076A2C">
        <w:trPr>
          <w:trHeight w:val="335"/>
        </w:trPr>
        <w:tc>
          <w:tcPr>
            <w:tcW w:w="2250" w:type="pct"/>
          </w:tcPr>
          <w:p w14:paraId="42BF8AB6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49394B8C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14151F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3B7B293E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EEA0756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732869F2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07564EB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2AD7CE3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21FD2" w:rsidRPr="009C3438" w14:paraId="300EE1F9" w14:textId="77777777" w:rsidTr="00076A2C">
        <w:trPr>
          <w:trHeight w:val="335"/>
        </w:trPr>
        <w:tc>
          <w:tcPr>
            <w:tcW w:w="2250" w:type="pct"/>
          </w:tcPr>
          <w:p w14:paraId="03E97799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C34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7" w:type="pct"/>
          </w:tcPr>
          <w:p w14:paraId="2E9DCF9F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732D296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3C5BDCC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40F3E50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7D638A3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479A2F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5F2D629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21FD2" w:rsidRPr="009C3438" w14:paraId="082C14C1" w14:textId="77777777" w:rsidTr="00076A2C">
        <w:trPr>
          <w:trHeight w:val="335"/>
        </w:trPr>
        <w:tc>
          <w:tcPr>
            <w:tcW w:w="2250" w:type="pct"/>
          </w:tcPr>
          <w:p w14:paraId="45FFE9B2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05B51C26" w14:textId="218971EA" w:rsidR="00521FD2" w:rsidRPr="009C3438" w:rsidRDefault="00AC58D0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005800D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3E0E2693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FEAA38E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791435F" w14:textId="563B3E56" w:rsidR="00521FD2" w:rsidRPr="009C3438" w:rsidRDefault="009451C1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989</w:t>
            </w:r>
          </w:p>
        </w:tc>
        <w:tc>
          <w:tcPr>
            <w:tcW w:w="143" w:type="pct"/>
          </w:tcPr>
          <w:p w14:paraId="0AD2639D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444382E" w14:textId="039B1BEE" w:rsidR="00521FD2" w:rsidRPr="009C3438" w:rsidRDefault="009451C1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</w:t>
            </w:r>
            <w:r w:rsidR="00521FD2" w:rsidRPr="009C3438">
              <w:rPr>
                <w:rFonts w:asciiTheme="majorBidi" w:hAnsi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356</w:t>
            </w:r>
          </w:p>
        </w:tc>
      </w:tr>
      <w:tr w:rsidR="00521FD2" w:rsidRPr="009C3438" w14:paraId="433CE430" w14:textId="77777777" w:rsidTr="00076A2C">
        <w:trPr>
          <w:trHeight w:val="335"/>
        </w:trPr>
        <w:tc>
          <w:tcPr>
            <w:tcW w:w="2250" w:type="pct"/>
          </w:tcPr>
          <w:p w14:paraId="1E24F400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0AB16D35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B74F7D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3A7141F5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5FC1BCA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3C2C84F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28B53D1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61B5FF3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1FD2" w:rsidRPr="009C3438" w14:paraId="7337B0AC" w14:textId="77777777" w:rsidTr="00076A2C">
        <w:trPr>
          <w:trHeight w:val="335"/>
        </w:trPr>
        <w:tc>
          <w:tcPr>
            <w:tcW w:w="2250" w:type="pct"/>
          </w:tcPr>
          <w:p w14:paraId="120AE965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7" w:type="pct"/>
          </w:tcPr>
          <w:p w14:paraId="47A88701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7501DDC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47965B5C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E3BBB79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494161C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020DB1B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78277B8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1FD2" w:rsidRPr="009C3438" w14:paraId="4FCD0FC3" w14:textId="77777777" w:rsidTr="00076A2C">
        <w:trPr>
          <w:trHeight w:val="335"/>
        </w:trPr>
        <w:tc>
          <w:tcPr>
            <w:tcW w:w="2250" w:type="pct"/>
          </w:tcPr>
          <w:p w14:paraId="3A81A6BA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1AE60B4F" w14:textId="30E3DB86" w:rsidR="00521FD2" w:rsidRPr="009C3438" w:rsidRDefault="00AC58D0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64C9218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428D65A1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580B332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7567599B" w14:textId="73A7BF6A" w:rsidR="00521FD2" w:rsidRPr="009C3438" w:rsidRDefault="009451C1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44</w:t>
            </w:r>
          </w:p>
        </w:tc>
        <w:tc>
          <w:tcPr>
            <w:tcW w:w="143" w:type="pct"/>
          </w:tcPr>
          <w:p w14:paraId="18E58459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81319AF" w14:textId="1098222E" w:rsidR="00521FD2" w:rsidRPr="009C3438" w:rsidRDefault="009451C1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28</w:t>
            </w:r>
          </w:p>
        </w:tc>
      </w:tr>
      <w:tr w:rsidR="00521FD2" w:rsidRPr="009C3438" w14:paraId="54DD1B69" w14:textId="77777777" w:rsidTr="00076A2C">
        <w:trPr>
          <w:trHeight w:val="335"/>
        </w:trPr>
        <w:tc>
          <w:tcPr>
            <w:tcW w:w="2250" w:type="pct"/>
          </w:tcPr>
          <w:p w14:paraId="08E286BB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75577412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70CC2F6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FA02AE9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E9B1ACA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F5F91D2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06A0857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ECEF6C1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1FD2" w:rsidRPr="009C3438" w14:paraId="3855FE62" w14:textId="77777777" w:rsidTr="00076A2C">
        <w:trPr>
          <w:trHeight w:val="335"/>
        </w:trPr>
        <w:tc>
          <w:tcPr>
            <w:tcW w:w="2250" w:type="pct"/>
          </w:tcPr>
          <w:p w14:paraId="4171680E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7" w:type="pct"/>
          </w:tcPr>
          <w:p w14:paraId="36B1C3EB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CB5D840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4735ECD6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ACBA28F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71283977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F316B44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5ECCBE0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1FD2" w:rsidRPr="009C3438" w14:paraId="240ACFCA" w14:textId="77777777" w:rsidTr="00076A2C">
        <w:trPr>
          <w:trHeight w:val="335"/>
        </w:trPr>
        <w:tc>
          <w:tcPr>
            <w:tcW w:w="2250" w:type="pct"/>
          </w:tcPr>
          <w:p w14:paraId="560CBD4F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41C75305" w14:textId="30698264" w:rsidR="00521FD2" w:rsidRPr="009C3438" w:rsidRDefault="00AC58D0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6C8C00F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2E7CBFBD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2D489A9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2EB1BD43" w14:textId="78627291" w:rsidR="00521FD2" w:rsidRPr="009C3438" w:rsidRDefault="009451C1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3</w:t>
            </w:r>
            <w:r w:rsidR="003711E9" w:rsidRPr="009C3438">
              <w:rPr>
                <w:rFonts w:asciiTheme="majorBidi" w:hAnsi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379</w:t>
            </w:r>
          </w:p>
        </w:tc>
        <w:tc>
          <w:tcPr>
            <w:tcW w:w="143" w:type="pct"/>
          </w:tcPr>
          <w:p w14:paraId="73B674E7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9AFB04A" w14:textId="26FCD6A9" w:rsidR="00521FD2" w:rsidRPr="009C3438" w:rsidRDefault="009451C1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3</w:t>
            </w:r>
            <w:r w:rsidR="00521FD2" w:rsidRPr="009C3438">
              <w:rPr>
                <w:rFonts w:asciiTheme="majorBidi" w:hAnsi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147</w:t>
            </w:r>
          </w:p>
        </w:tc>
      </w:tr>
      <w:tr w:rsidR="00521FD2" w:rsidRPr="009C3438" w14:paraId="78846390" w14:textId="77777777" w:rsidTr="00076A2C">
        <w:trPr>
          <w:trHeight w:val="335"/>
        </w:trPr>
        <w:tc>
          <w:tcPr>
            <w:tcW w:w="2250" w:type="pct"/>
          </w:tcPr>
          <w:p w14:paraId="4DD2481B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72517D7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105964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5F421357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4ECCB6C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B44A769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D70AF5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BCC5276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21FD2" w:rsidRPr="009C3438" w14:paraId="37E1FCD6" w14:textId="77777777" w:rsidTr="00076A2C">
        <w:trPr>
          <w:trHeight w:val="335"/>
        </w:trPr>
        <w:tc>
          <w:tcPr>
            <w:tcW w:w="2250" w:type="pct"/>
          </w:tcPr>
          <w:p w14:paraId="09EC7E55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587" w:type="pct"/>
          </w:tcPr>
          <w:p w14:paraId="50B72F76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A49EA1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2C665B62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76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DCC90B8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BD8E60B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FE0FEF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FB618CA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1FD2" w:rsidRPr="009C3438" w14:paraId="570D702A" w14:textId="77777777" w:rsidTr="00076A2C">
        <w:trPr>
          <w:trHeight w:val="335"/>
        </w:trPr>
        <w:tc>
          <w:tcPr>
            <w:tcW w:w="2250" w:type="pct"/>
          </w:tcPr>
          <w:p w14:paraId="73AD7688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6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7" w:type="pct"/>
          </w:tcPr>
          <w:p w14:paraId="60A9229C" w14:textId="24287D4E" w:rsidR="00521FD2" w:rsidRPr="009C3438" w:rsidRDefault="009451C1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6</w:t>
            </w:r>
            <w:r w:rsidR="00521FD2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401</w:t>
            </w:r>
          </w:p>
        </w:tc>
        <w:tc>
          <w:tcPr>
            <w:tcW w:w="146" w:type="pct"/>
          </w:tcPr>
          <w:p w14:paraId="53A1A764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B9F96AB" w14:textId="10772B4D" w:rsidR="00521FD2" w:rsidRPr="009C3438" w:rsidRDefault="009451C1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6</w:t>
            </w:r>
            <w:r w:rsidR="00C22ECA" w:rsidRPr="009C3438">
              <w:rPr>
                <w:rFonts w:asciiTheme="majorBidi" w:hAnsi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481</w:t>
            </w:r>
          </w:p>
        </w:tc>
        <w:tc>
          <w:tcPr>
            <w:tcW w:w="149" w:type="pct"/>
          </w:tcPr>
          <w:p w14:paraId="34641B2D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7F736D54" w14:textId="4E21BA14" w:rsidR="00521FD2" w:rsidRPr="009C3438" w:rsidRDefault="009451C1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6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6</w:t>
            </w:r>
            <w:r w:rsidR="00521FD2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401</w:t>
            </w:r>
          </w:p>
        </w:tc>
        <w:tc>
          <w:tcPr>
            <w:tcW w:w="143" w:type="pct"/>
          </w:tcPr>
          <w:p w14:paraId="0A362382" w14:textId="77777777" w:rsidR="00521FD2" w:rsidRPr="009C3438" w:rsidRDefault="00521FD2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9FCEC98" w14:textId="0C12D961" w:rsidR="00521FD2" w:rsidRPr="009C3438" w:rsidRDefault="009451C1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376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22ECA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</w:tr>
    </w:tbl>
    <w:p w14:paraId="22F27FFA" w14:textId="77777777" w:rsidR="002D4BC2" w:rsidRDefault="002D4BC2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D5D156B" w14:textId="77777777" w:rsidR="00193116" w:rsidRDefault="0019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3216F17" w14:textId="375BF1EE" w:rsidR="002479BF" w:rsidRDefault="002479BF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10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สัญญาสำคัญกับบุคคลที่เกี่ยวข้องกัน</w:t>
      </w:r>
    </w:p>
    <w:p w14:paraId="0F2D7450" w14:textId="5DD3ECAA" w:rsidR="002D4BC2" w:rsidRDefault="002D4BC2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DBD5AAF" w14:textId="23AA1E46" w:rsidR="008C5CC3" w:rsidRPr="005B56A6" w:rsidRDefault="008C5CC3" w:rsidP="008C5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5B56A6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สัญญาบริการ</w:t>
      </w:r>
    </w:p>
    <w:p w14:paraId="044CB229" w14:textId="77777777" w:rsidR="008C5CC3" w:rsidRPr="00F5731B" w:rsidRDefault="008C5CC3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D5B866B" w14:textId="758082F2" w:rsidR="008C5CC3" w:rsidRPr="00B436A8" w:rsidRDefault="008C5CC3" w:rsidP="004477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436A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เมื่อวันที่ </w:t>
      </w:r>
      <w:r w:rsidR="009451C1" w:rsidRPr="009451C1">
        <w:rPr>
          <w:rFonts w:ascii="Angsana New" w:hAnsi="Angsana New"/>
          <w:spacing w:val="-2"/>
          <w:sz w:val="30"/>
          <w:szCs w:val="30"/>
        </w:rPr>
        <w:t>3</w:t>
      </w:r>
      <w:r w:rsidRPr="00B436A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E1406" w:rsidRPr="00B436A8">
        <w:rPr>
          <w:rFonts w:asciiTheme="majorBidi" w:hAnsiTheme="majorBidi" w:cstheme="majorBidi" w:hint="cs"/>
          <w:spacing w:val="-2"/>
          <w:sz w:val="30"/>
          <w:szCs w:val="30"/>
          <w:cs/>
        </w:rPr>
        <w:t>มกราคม</w:t>
      </w:r>
      <w:r w:rsidRPr="00B436A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9451C1" w:rsidRPr="009451C1">
        <w:rPr>
          <w:rFonts w:ascii="Angsana New" w:hAnsi="Angsana New"/>
          <w:spacing w:val="-2"/>
          <w:sz w:val="30"/>
          <w:szCs w:val="30"/>
        </w:rPr>
        <w:t>2566</w:t>
      </w:r>
      <w:r w:rsidRPr="00B436A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6A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บริษัทได้ทำสัญญาให้บริการโลจิสติกส์กับบริษัท ฟาร์ม่า อัลลิอันซ์ จำกัด </w:t>
      </w:r>
      <w:r w:rsidRPr="00B436A8">
        <w:rPr>
          <w:rFonts w:asciiTheme="majorBidi" w:hAnsiTheme="majorBidi" w:cstheme="majorBidi" w:hint="cs"/>
          <w:sz w:val="30"/>
          <w:szCs w:val="30"/>
          <w:cs/>
        </w:rPr>
        <w:t xml:space="preserve">เพื่อให้บริการออกใบแจ้งหนี้และการขนส่งแก่บริษัทในเครือ </w:t>
      </w:r>
      <w:r w:rsidRPr="00B436A8">
        <w:rPr>
          <w:rFonts w:asciiTheme="majorBidi" w:hAnsiTheme="majorBidi" w:cstheme="majorBidi"/>
          <w:sz w:val="30"/>
          <w:szCs w:val="30"/>
          <w:cs/>
        </w:rPr>
        <w:t xml:space="preserve">โดยมีอัตราค่าบริการตามที่ระบุไว้ในสัญญา สัญญานี้มีผลบังคับใช้ตั้งแต่วันที่ </w:t>
      </w:r>
      <w:r w:rsidR="009451C1" w:rsidRPr="009451C1">
        <w:rPr>
          <w:rFonts w:ascii="Angsana New" w:hAnsi="Angsana New"/>
          <w:sz w:val="30"/>
          <w:szCs w:val="30"/>
        </w:rPr>
        <w:t>1</w:t>
      </w:r>
      <w:r w:rsidRPr="00B436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66F0" w:rsidRPr="00B436A8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B436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51C1" w:rsidRPr="009451C1">
        <w:rPr>
          <w:rFonts w:ascii="Angsana New" w:hAnsi="Angsana New"/>
          <w:sz w:val="30"/>
          <w:szCs w:val="30"/>
        </w:rPr>
        <w:t>2566</w:t>
      </w:r>
      <w:r w:rsidRPr="00B436A8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9451C1" w:rsidRPr="009451C1">
        <w:rPr>
          <w:rFonts w:ascii="Angsana New" w:hAnsi="Angsana New"/>
          <w:sz w:val="30"/>
          <w:szCs w:val="30"/>
        </w:rPr>
        <w:t>31</w:t>
      </w:r>
      <w:r w:rsidRPr="00B436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529B" w:rsidRPr="00B436A8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B436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51C1" w:rsidRPr="009451C1">
        <w:rPr>
          <w:rFonts w:ascii="Angsana New" w:hAnsi="Angsana New"/>
          <w:sz w:val="30"/>
          <w:szCs w:val="30"/>
        </w:rPr>
        <w:t>2566</w:t>
      </w:r>
      <w:r w:rsidRPr="00B436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436A8">
        <w:rPr>
          <w:rFonts w:ascii="Angsana New" w:hAnsi="Angsana New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3884209B" w14:textId="3FE3A071" w:rsidR="00865C5F" w:rsidRPr="00B436A8" w:rsidRDefault="00865C5F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8EE97E" w14:textId="781AAB60" w:rsidR="00865C5F" w:rsidRPr="00B436A8" w:rsidRDefault="00865C5F" w:rsidP="004477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436A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451C1" w:rsidRPr="009451C1">
        <w:rPr>
          <w:rFonts w:ascii="Angsana New" w:hAnsi="Angsana New"/>
          <w:sz w:val="30"/>
          <w:szCs w:val="30"/>
        </w:rPr>
        <w:t>3</w:t>
      </w:r>
      <w:r w:rsidR="004A7646" w:rsidRPr="00B436A8">
        <w:rPr>
          <w:rFonts w:ascii="Angsana New" w:hAnsi="Angsana New"/>
          <w:sz w:val="30"/>
          <w:szCs w:val="30"/>
        </w:rPr>
        <w:t xml:space="preserve"> </w:t>
      </w:r>
      <w:r w:rsidR="004A7646" w:rsidRPr="00B436A8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451C1" w:rsidRPr="009451C1">
        <w:rPr>
          <w:rFonts w:ascii="Angsana New" w:hAnsi="Angsana New"/>
          <w:sz w:val="30"/>
          <w:szCs w:val="30"/>
        </w:rPr>
        <w:t>2566</w:t>
      </w:r>
      <w:r w:rsidRPr="00B436A8">
        <w:rPr>
          <w:rFonts w:ascii="Angsana New" w:hAnsi="Angsana New"/>
          <w:sz w:val="30"/>
          <w:szCs w:val="30"/>
        </w:rPr>
        <w:t xml:space="preserve"> </w:t>
      </w:r>
      <w:r w:rsidRPr="00B436A8">
        <w:rPr>
          <w:rFonts w:ascii="Angsana New" w:hAnsi="Angsana New"/>
          <w:sz w:val="30"/>
          <w:szCs w:val="30"/>
          <w:cs/>
        </w:rPr>
        <w:t xml:space="preserve">บริษัทได้ทำสัญญาให้บริการพื้นที่คลังสินค้ากับบริษัท ฟาร์ม่า อัลลิอันซ์ จำกัด โดยมีอัตราค่าบริการตามที่ระบุไว้ในสัญญา สัญญานี้มีผลบังคับใช้ตั้งแต่วันที่ </w:t>
      </w:r>
      <w:r w:rsidR="009451C1" w:rsidRPr="009451C1">
        <w:rPr>
          <w:rFonts w:ascii="Angsana New" w:hAnsi="Angsana New"/>
          <w:sz w:val="30"/>
          <w:szCs w:val="30"/>
        </w:rPr>
        <w:t>1</w:t>
      </w:r>
      <w:r w:rsidRPr="00B436A8">
        <w:rPr>
          <w:rFonts w:ascii="Angsana New" w:hAnsi="Angsana New"/>
          <w:sz w:val="30"/>
          <w:szCs w:val="30"/>
        </w:rPr>
        <w:t xml:space="preserve"> </w:t>
      </w:r>
      <w:r w:rsidRPr="00B436A8">
        <w:rPr>
          <w:rFonts w:ascii="Angsana New" w:hAnsi="Angsana New"/>
          <w:sz w:val="30"/>
          <w:szCs w:val="30"/>
          <w:cs/>
        </w:rPr>
        <w:t xml:space="preserve">มกราคม </w:t>
      </w:r>
      <w:r w:rsidR="009451C1" w:rsidRPr="009451C1">
        <w:rPr>
          <w:rFonts w:ascii="Angsana New" w:hAnsi="Angsana New"/>
          <w:sz w:val="30"/>
          <w:szCs w:val="30"/>
        </w:rPr>
        <w:t>2566</w:t>
      </w:r>
      <w:r w:rsidRPr="00B436A8">
        <w:rPr>
          <w:rFonts w:ascii="Angsana New" w:hAnsi="Angsana New"/>
          <w:sz w:val="30"/>
          <w:szCs w:val="30"/>
        </w:rPr>
        <w:t xml:space="preserve"> </w:t>
      </w:r>
      <w:r w:rsidRPr="00B436A8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9451C1" w:rsidRPr="009451C1">
        <w:rPr>
          <w:rFonts w:ascii="Angsana New" w:hAnsi="Angsana New"/>
          <w:sz w:val="30"/>
          <w:szCs w:val="30"/>
        </w:rPr>
        <w:t>31</w:t>
      </w:r>
      <w:r w:rsidRPr="00B436A8">
        <w:rPr>
          <w:rFonts w:ascii="Angsana New" w:hAnsi="Angsana New"/>
          <w:sz w:val="30"/>
          <w:szCs w:val="30"/>
        </w:rPr>
        <w:t xml:space="preserve"> </w:t>
      </w:r>
      <w:r w:rsidRPr="00B436A8">
        <w:rPr>
          <w:rFonts w:ascii="Angsana New" w:hAnsi="Angsana New"/>
          <w:sz w:val="30"/>
          <w:szCs w:val="30"/>
          <w:cs/>
        </w:rPr>
        <w:t xml:space="preserve">ธันวาคม </w:t>
      </w:r>
      <w:r w:rsidR="009451C1" w:rsidRPr="009451C1">
        <w:rPr>
          <w:rFonts w:ascii="Angsana New" w:hAnsi="Angsana New"/>
          <w:sz w:val="30"/>
          <w:szCs w:val="30"/>
        </w:rPr>
        <w:t>2566</w:t>
      </w:r>
      <w:r w:rsidRPr="00B436A8">
        <w:rPr>
          <w:rFonts w:ascii="Angsana New" w:hAnsi="Angsana New"/>
          <w:sz w:val="30"/>
          <w:szCs w:val="30"/>
        </w:rPr>
        <w:t xml:space="preserve"> </w:t>
      </w:r>
      <w:r w:rsidRPr="00B436A8">
        <w:rPr>
          <w:rFonts w:ascii="Angsana New" w:hAnsi="Angsana New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4E600784" w14:textId="6B3AA238" w:rsidR="00702C06" w:rsidRPr="00B436A8" w:rsidRDefault="00702C06" w:rsidP="00447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63798439" w14:textId="69BD3D5D" w:rsidR="009623E4" w:rsidRPr="00B436A8" w:rsidRDefault="009623E4" w:rsidP="004477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436A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เมื่อวันที่ </w:t>
      </w:r>
      <w:r w:rsidR="009451C1" w:rsidRPr="009451C1">
        <w:rPr>
          <w:rFonts w:ascii="Angsana New" w:hAnsi="Angsana New"/>
          <w:spacing w:val="-2"/>
          <w:sz w:val="30"/>
          <w:szCs w:val="30"/>
        </w:rPr>
        <w:t>3</w:t>
      </w:r>
      <w:r w:rsidR="00234F7B" w:rsidRPr="00B436A8">
        <w:rPr>
          <w:rFonts w:ascii="Angsana New" w:hAnsi="Angsana New"/>
          <w:spacing w:val="-2"/>
          <w:sz w:val="30"/>
          <w:szCs w:val="30"/>
        </w:rPr>
        <w:t xml:space="preserve"> </w:t>
      </w:r>
      <w:r w:rsidR="00234F7B" w:rsidRPr="00B436A8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9451C1" w:rsidRPr="009451C1">
        <w:rPr>
          <w:rFonts w:ascii="Angsana New" w:hAnsi="Angsana New"/>
          <w:spacing w:val="-2"/>
          <w:sz w:val="30"/>
          <w:szCs w:val="30"/>
        </w:rPr>
        <w:t>2566</w:t>
      </w:r>
      <w:r w:rsidRPr="00B436A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6A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บริษัทได้ทำสัญญาบริการทางกฎหมายกับบริษัท ฟาร์ม่า อัลลิอันซ์ จำกัด </w:t>
      </w:r>
      <w:r w:rsidRPr="00B436A8">
        <w:rPr>
          <w:rFonts w:asciiTheme="majorBidi" w:hAnsiTheme="majorBidi" w:cstheme="majorBidi" w:hint="cs"/>
          <w:sz w:val="30"/>
          <w:szCs w:val="30"/>
          <w:cs/>
        </w:rPr>
        <w:t>เพื่อรับบริการเกี่ยวกับการขึ้นทะเบียนและขอใบอนุญาตตามที่กฎหมายกำหนด โดยมีอัตราค่าบริการตามที่ระบุไว้ในสัญญา</w:t>
      </w:r>
      <w:r w:rsidRPr="00B436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436A8">
        <w:rPr>
          <w:rFonts w:asciiTheme="majorBidi" w:hAnsiTheme="majorBidi" w:cstheme="majorBidi" w:hint="cs"/>
          <w:sz w:val="30"/>
          <w:szCs w:val="30"/>
          <w:cs/>
        </w:rPr>
        <w:t>สัญญานี้มีผลบังคับใช้ตั้งแต่วันที่</w:t>
      </w:r>
      <w:r w:rsidRPr="00B436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51C1" w:rsidRPr="009451C1">
        <w:rPr>
          <w:rFonts w:ascii="Angsana New" w:hAnsi="Angsana New"/>
          <w:sz w:val="30"/>
          <w:szCs w:val="30"/>
        </w:rPr>
        <w:t>1</w:t>
      </w:r>
      <w:r w:rsidRPr="00B436A8">
        <w:rPr>
          <w:rFonts w:asciiTheme="majorBidi" w:hAnsiTheme="majorBidi" w:cstheme="majorBidi"/>
          <w:sz w:val="30"/>
          <w:szCs w:val="30"/>
        </w:rPr>
        <w:t xml:space="preserve"> </w:t>
      </w:r>
      <w:r w:rsidRPr="00B436A8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B436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51C1" w:rsidRPr="009451C1">
        <w:rPr>
          <w:rFonts w:ascii="Angsana New" w:hAnsi="Angsana New"/>
          <w:sz w:val="30"/>
          <w:szCs w:val="30"/>
        </w:rPr>
        <w:t>2566</w:t>
      </w:r>
      <w:r w:rsidRPr="00B436A8">
        <w:rPr>
          <w:rFonts w:asciiTheme="majorBidi" w:hAnsiTheme="majorBidi" w:cstheme="majorBidi"/>
          <w:sz w:val="30"/>
          <w:szCs w:val="30"/>
        </w:rPr>
        <w:t xml:space="preserve"> </w:t>
      </w:r>
      <w:r w:rsidRPr="00B436A8">
        <w:rPr>
          <w:rFonts w:asciiTheme="majorBidi" w:hAnsiTheme="majorBidi" w:cstheme="majorBidi" w:hint="cs"/>
          <w:sz w:val="30"/>
          <w:szCs w:val="30"/>
          <w:cs/>
        </w:rPr>
        <w:t>ถึงวันที่</w:t>
      </w:r>
      <w:r w:rsidRPr="00B436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51C1" w:rsidRPr="009451C1">
        <w:rPr>
          <w:rFonts w:ascii="Angsana New" w:hAnsi="Angsana New"/>
          <w:sz w:val="30"/>
          <w:szCs w:val="30"/>
        </w:rPr>
        <w:t>31</w:t>
      </w:r>
      <w:r w:rsidRPr="00B436A8">
        <w:rPr>
          <w:rFonts w:asciiTheme="majorBidi" w:hAnsiTheme="majorBidi" w:cstheme="majorBidi"/>
          <w:sz w:val="30"/>
          <w:szCs w:val="30"/>
        </w:rPr>
        <w:t xml:space="preserve"> </w:t>
      </w:r>
      <w:r w:rsidRPr="00B436A8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B436A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51C1" w:rsidRPr="009451C1">
        <w:rPr>
          <w:rFonts w:ascii="Angsana New" w:hAnsi="Angsana New"/>
          <w:sz w:val="30"/>
          <w:szCs w:val="30"/>
        </w:rPr>
        <w:t>2566</w:t>
      </w:r>
      <w:r w:rsidRPr="00B436A8">
        <w:rPr>
          <w:rFonts w:asciiTheme="majorBidi" w:hAnsiTheme="majorBidi" w:cstheme="majorBidi"/>
          <w:sz w:val="30"/>
          <w:szCs w:val="30"/>
        </w:rPr>
        <w:t xml:space="preserve"> </w:t>
      </w:r>
      <w:r w:rsidRPr="00B436A8">
        <w:rPr>
          <w:rFonts w:ascii="Angsana New" w:hAnsi="Angsana New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29B935F0" w14:textId="77777777" w:rsidR="00865C5F" w:rsidRPr="00B436A8" w:rsidRDefault="00865C5F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FDA35" w14:textId="0BD885DC" w:rsidR="00567048" w:rsidRDefault="00567048" w:rsidP="00447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B436A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451C1" w:rsidRPr="009451C1">
        <w:rPr>
          <w:rFonts w:ascii="Angsana New" w:hAnsi="Angsana New"/>
          <w:spacing w:val="-2"/>
          <w:sz w:val="30"/>
          <w:szCs w:val="30"/>
        </w:rPr>
        <w:t>3</w:t>
      </w:r>
      <w:r w:rsidR="00A36083" w:rsidRPr="00B436A8">
        <w:rPr>
          <w:rFonts w:ascii="Angsana New" w:hAnsi="Angsana New"/>
          <w:spacing w:val="-2"/>
          <w:sz w:val="30"/>
          <w:szCs w:val="30"/>
        </w:rPr>
        <w:t xml:space="preserve"> </w:t>
      </w:r>
      <w:r w:rsidR="00A36083" w:rsidRPr="00B436A8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9451C1" w:rsidRPr="009451C1">
        <w:rPr>
          <w:rFonts w:ascii="Angsana New" w:hAnsi="Angsana New"/>
          <w:spacing w:val="-2"/>
          <w:sz w:val="30"/>
          <w:szCs w:val="30"/>
        </w:rPr>
        <w:t>2566</w:t>
      </w:r>
      <w:r w:rsidR="00A36083" w:rsidRPr="00B436A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436A8">
        <w:rPr>
          <w:rFonts w:ascii="Angsana New" w:hAnsi="Angsana New" w:hint="cs"/>
          <w:sz w:val="30"/>
          <w:szCs w:val="30"/>
          <w:cs/>
        </w:rPr>
        <w:t xml:space="preserve">บริษัทได้ทำสัญญาบริการพื้นที่กับบริษัท </w:t>
      </w:r>
      <w:r w:rsidRPr="00B436A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ฟาร์ม่า อัลลิอันซ์ จำกัด เพื่อรับบริการเกี่ยวกับพื้นที่สำนักงานและระบบสาธารณูปโภค </w:t>
      </w:r>
      <w:r w:rsidR="000822FB" w:rsidRPr="00B436A8">
        <w:rPr>
          <w:rFonts w:asciiTheme="majorBidi" w:hAnsiTheme="majorBidi"/>
          <w:spacing w:val="-2"/>
          <w:sz w:val="30"/>
          <w:szCs w:val="30"/>
          <w:cs/>
        </w:rPr>
        <w:t xml:space="preserve">โดยมีอัตราค่าบริการตามที่ระบุไว้ในสัญญา สัญญานี้มีผลบังคับใช้ตั้งแต่วันที่ </w:t>
      </w:r>
      <w:r w:rsidR="009451C1" w:rsidRPr="009451C1">
        <w:rPr>
          <w:rFonts w:ascii="Angsana New" w:hAnsi="Angsana New"/>
          <w:spacing w:val="-2"/>
          <w:sz w:val="30"/>
          <w:szCs w:val="30"/>
        </w:rPr>
        <w:t>1</w:t>
      </w:r>
      <w:r w:rsidR="000822FB" w:rsidRPr="00B436A8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 w:rsidR="009451C1" w:rsidRPr="009451C1">
        <w:rPr>
          <w:rFonts w:ascii="Angsana New" w:hAnsi="Angsana New"/>
          <w:spacing w:val="-2"/>
          <w:sz w:val="30"/>
          <w:szCs w:val="30"/>
        </w:rPr>
        <w:t>2566</w:t>
      </w:r>
      <w:r w:rsidR="000822FB" w:rsidRPr="00B436A8">
        <w:rPr>
          <w:rFonts w:asciiTheme="majorBidi" w:hAnsiTheme="majorBidi"/>
          <w:spacing w:val="-2"/>
          <w:sz w:val="30"/>
          <w:szCs w:val="30"/>
          <w:cs/>
        </w:rPr>
        <w:t xml:space="preserve"> ถึงวันที่ </w:t>
      </w:r>
      <w:r w:rsidR="009451C1" w:rsidRPr="009451C1">
        <w:rPr>
          <w:rFonts w:ascii="Angsana New" w:hAnsi="Angsana New"/>
          <w:spacing w:val="-2"/>
          <w:sz w:val="30"/>
          <w:szCs w:val="30"/>
        </w:rPr>
        <w:t>31</w:t>
      </w:r>
      <w:r w:rsidR="000822FB" w:rsidRPr="00B436A8">
        <w:rPr>
          <w:rFonts w:asciiTheme="majorBidi" w:hAnsiTheme="majorBidi"/>
          <w:spacing w:val="-2"/>
          <w:sz w:val="30"/>
          <w:szCs w:val="30"/>
          <w:cs/>
        </w:rPr>
        <w:t xml:space="preserve"> ธันวาคม </w:t>
      </w:r>
      <w:r w:rsidR="009451C1" w:rsidRPr="009451C1">
        <w:rPr>
          <w:rFonts w:ascii="Angsana New" w:hAnsi="Angsana New"/>
          <w:spacing w:val="-2"/>
          <w:sz w:val="30"/>
          <w:szCs w:val="30"/>
        </w:rPr>
        <w:t>2566</w:t>
      </w:r>
      <w:r w:rsidR="000822FB" w:rsidRPr="00B436A8">
        <w:rPr>
          <w:rFonts w:asciiTheme="majorBidi" w:hAnsiTheme="majorBidi"/>
          <w:spacing w:val="-2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4E04E5E1" w14:textId="79E0DB2C" w:rsidR="00E60D8D" w:rsidRPr="00F5731B" w:rsidRDefault="00E60D8D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16A7B06" w14:textId="77777777" w:rsidR="00193116" w:rsidRDefault="0019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0AC2C8D0" w14:textId="5B8FA99B" w:rsidR="00671474" w:rsidRPr="00702C06" w:rsidRDefault="00671474" w:rsidP="005F59E9">
      <w:pPr>
        <w:pStyle w:val="Heading2"/>
        <w:tabs>
          <w:tab w:val="clear" w:pos="340"/>
        </w:tabs>
        <w:ind w:left="540" w:hanging="540"/>
      </w:pPr>
      <w:r w:rsidRPr="00702C06">
        <w:rPr>
          <w:rFonts w:hint="cs"/>
          <w:cs/>
        </w:rPr>
        <w:lastRenderedPageBreak/>
        <w:t>ลูกหนี้การค้า</w:t>
      </w:r>
    </w:p>
    <w:p w14:paraId="3EF2D7C9" w14:textId="77777777" w:rsidR="00521FD2" w:rsidRPr="00702C06" w:rsidRDefault="00521FD2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521FD2" w:rsidRPr="00702C06" w14:paraId="6E2EE567" w14:textId="77777777" w:rsidTr="00076A2C">
        <w:trPr>
          <w:cantSplit/>
          <w:tblHeader/>
        </w:trPr>
        <w:tc>
          <w:tcPr>
            <w:tcW w:w="3420" w:type="dxa"/>
            <w:vAlign w:val="bottom"/>
          </w:tcPr>
          <w:p w14:paraId="054D20AD" w14:textId="77777777" w:rsidR="00521FD2" w:rsidRPr="00702C06" w:rsidRDefault="00521FD2" w:rsidP="00076A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AEB3A7A" w14:textId="77777777" w:rsidR="00521FD2" w:rsidRPr="00702C06" w:rsidRDefault="00521FD2" w:rsidP="00076A2C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702C06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D2F4BEA" w14:textId="77777777" w:rsidR="00521FD2" w:rsidRPr="00702C06" w:rsidRDefault="00521FD2" w:rsidP="00076A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0A801193" w14:textId="77777777" w:rsidR="00521FD2" w:rsidRPr="00702C06" w:rsidRDefault="00521FD2" w:rsidP="00076A2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702C06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FD2" w:rsidRPr="00702C06" w14:paraId="78D876D8" w14:textId="77777777" w:rsidTr="00076A2C">
        <w:trPr>
          <w:cantSplit/>
          <w:tblHeader/>
        </w:trPr>
        <w:tc>
          <w:tcPr>
            <w:tcW w:w="3420" w:type="dxa"/>
            <w:vAlign w:val="bottom"/>
          </w:tcPr>
          <w:p w14:paraId="182398AE" w14:textId="209B3696" w:rsidR="00521FD2" w:rsidRPr="00702C06" w:rsidRDefault="00521FD2" w:rsidP="00521FD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2B837E" w14:textId="522047F2" w:rsidR="00521FD2" w:rsidRPr="00B14A53" w:rsidRDefault="009451C1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31</w:t>
            </w:r>
            <w:r w:rsidR="00521FD2" w:rsidRPr="00B14A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1FD2" w:rsidRPr="00B14A5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28A51338" w14:textId="0C0C918A" w:rsidR="00521FD2" w:rsidRPr="00702C06" w:rsidRDefault="009451C1" w:rsidP="00521FD2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451C1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5FDF142C" w14:textId="77777777" w:rsidR="00521FD2" w:rsidRPr="00702C06" w:rsidRDefault="00521FD2" w:rsidP="00521FD2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15CB1B" w14:textId="59BD0400" w:rsidR="00521FD2" w:rsidRPr="00702C06" w:rsidRDefault="009451C1" w:rsidP="00521FD2">
            <w:pPr>
              <w:pStyle w:val="acctmergecolhdg"/>
              <w:spacing w:line="240" w:lineRule="auto"/>
              <w:ind w:right="-77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451C1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31</w:t>
            </w:r>
            <w:r w:rsidR="00521FD2" w:rsidRPr="00B14A53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="00521FD2" w:rsidRPr="00B14A53">
              <w:rPr>
                <w:rFonts w:ascii="Angsana New" w:hAnsi="Angsana New"/>
                <w:b w:val="0"/>
                <w:sz w:val="30"/>
                <w:szCs w:val="30"/>
                <w:cs/>
              </w:rPr>
              <w:t>ธันวาคม</w:t>
            </w:r>
            <w:r w:rsidR="00521FD2" w:rsidRPr="00B14A53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9451C1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3B1D8C99" w14:textId="77777777" w:rsidR="00521FD2" w:rsidRPr="00702C06" w:rsidRDefault="00521FD2" w:rsidP="00521FD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CC605BC" w14:textId="2C4385B6" w:rsidR="00521FD2" w:rsidRPr="00B14A53" w:rsidRDefault="009451C1" w:rsidP="0052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31</w:t>
            </w:r>
            <w:r w:rsidR="00521FD2" w:rsidRPr="00B14A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21FD2" w:rsidRPr="00B14A5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77A78F7D" w14:textId="23437C23" w:rsidR="00521FD2" w:rsidRPr="00702C06" w:rsidRDefault="009451C1" w:rsidP="00521FD2">
            <w:pPr>
              <w:spacing w:line="240" w:lineRule="auto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72389A4E" w14:textId="77777777" w:rsidR="00521FD2" w:rsidRPr="00702C06" w:rsidRDefault="00521FD2" w:rsidP="00521FD2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008491C2" w14:textId="26405399" w:rsidR="00521FD2" w:rsidRPr="00702C06" w:rsidRDefault="009451C1" w:rsidP="00521FD2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451C1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31</w:t>
            </w:r>
            <w:r w:rsidR="00521FD2" w:rsidRPr="00B14A53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="00521FD2" w:rsidRPr="00B14A53">
              <w:rPr>
                <w:rFonts w:ascii="Angsana New" w:hAnsi="Angsana New"/>
                <w:b w:val="0"/>
                <w:sz w:val="30"/>
                <w:szCs w:val="30"/>
                <w:cs/>
              </w:rPr>
              <w:t>ธันวาคม</w:t>
            </w:r>
            <w:r w:rsidR="00521FD2" w:rsidRPr="00B14A53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Pr="009451C1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521FD2" w:rsidRPr="00702C06" w14:paraId="288D10FF" w14:textId="77777777" w:rsidTr="00076A2C">
        <w:trPr>
          <w:gridAfter w:val="1"/>
          <w:wAfter w:w="6" w:type="dxa"/>
          <w:cantSplit/>
          <w:tblHeader/>
        </w:trPr>
        <w:tc>
          <w:tcPr>
            <w:tcW w:w="3420" w:type="dxa"/>
            <w:vAlign w:val="bottom"/>
            <w:hideMark/>
          </w:tcPr>
          <w:p w14:paraId="23544597" w14:textId="77777777" w:rsidR="00521FD2" w:rsidRPr="00702C06" w:rsidRDefault="00521FD2" w:rsidP="00521FD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72FE804D" w14:textId="77777777" w:rsidR="00521FD2" w:rsidRPr="00702C06" w:rsidRDefault="00521FD2" w:rsidP="00521FD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702C0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C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2C0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21FD2" w:rsidRPr="00702C06" w14:paraId="07F7C26B" w14:textId="77777777" w:rsidTr="00076A2C">
        <w:trPr>
          <w:cantSplit/>
        </w:trPr>
        <w:tc>
          <w:tcPr>
            <w:tcW w:w="3420" w:type="dxa"/>
            <w:hideMark/>
          </w:tcPr>
          <w:p w14:paraId="46D1C667" w14:textId="77777777" w:rsidR="00521FD2" w:rsidRPr="00702C06" w:rsidRDefault="00521FD2" w:rsidP="00521FD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8B526FF" w14:textId="1D8E74B6" w:rsidR="00521FD2" w:rsidRPr="00702C06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275</w:t>
            </w:r>
            <w:r w:rsidR="00820973" w:rsidRPr="00820973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180" w:type="dxa"/>
          </w:tcPr>
          <w:p w14:paraId="58A5ECB6" w14:textId="77777777" w:rsidR="00521FD2" w:rsidRPr="00702C06" w:rsidRDefault="00521FD2" w:rsidP="00521F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76E77E" w14:textId="59210815" w:rsidR="00521FD2" w:rsidRPr="00193116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256</w:t>
            </w:r>
            <w:r w:rsidR="00521FD2" w:rsidRPr="00193116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178" w:type="dxa"/>
          </w:tcPr>
          <w:p w14:paraId="1C9BC3C3" w14:textId="77777777" w:rsidR="00521FD2" w:rsidRPr="00702C06" w:rsidRDefault="00521FD2" w:rsidP="00521F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EB1D467" w14:textId="0BC593C1" w:rsidR="00521FD2" w:rsidRPr="00C51AAC" w:rsidRDefault="009451C1" w:rsidP="00521F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9451C1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  <w:r w:rsidR="00D14A59" w:rsidRPr="00D14A5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  <w:lang w:val="en-US"/>
              </w:rPr>
              <w:t>451</w:t>
            </w:r>
          </w:p>
        </w:tc>
        <w:tc>
          <w:tcPr>
            <w:tcW w:w="180" w:type="dxa"/>
          </w:tcPr>
          <w:p w14:paraId="272E2E9D" w14:textId="77777777" w:rsidR="00521FD2" w:rsidRPr="00702C06" w:rsidRDefault="00521FD2" w:rsidP="00521FD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1BF038B" w14:textId="25777A14" w:rsidR="00521FD2" w:rsidRPr="00702C06" w:rsidRDefault="009451C1" w:rsidP="00521F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451C1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  <w:r w:rsidR="00521FD2" w:rsidRPr="00CF11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  <w:lang w:val="en-US"/>
              </w:rPr>
              <w:t>073</w:t>
            </w:r>
          </w:p>
        </w:tc>
      </w:tr>
      <w:tr w:rsidR="00521FD2" w:rsidRPr="00702C06" w14:paraId="59FA9920" w14:textId="77777777" w:rsidTr="00076A2C">
        <w:trPr>
          <w:cantSplit/>
        </w:trPr>
        <w:tc>
          <w:tcPr>
            <w:tcW w:w="3420" w:type="dxa"/>
            <w:hideMark/>
          </w:tcPr>
          <w:p w14:paraId="46EA2AF5" w14:textId="77777777" w:rsidR="00521FD2" w:rsidRPr="00702C06" w:rsidRDefault="00521FD2" w:rsidP="00521FD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07ED9AA" w14:textId="77777777" w:rsidR="00521FD2" w:rsidRPr="00702C06" w:rsidRDefault="00521FD2" w:rsidP="00521FD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710E5F" w14:textId="77777777" w:rsidR="00521FD2" w:rsidRPr="00702C06" w:rsidRDefault="00521FD2" w:rsidP="00521F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413485" w14:textId="77777777" w:rsidR="00521FD2" w:rsidRPr="00193116" w:rsidRDefault="00521FD2" w:rsidP="00521F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1889C46" w14:textId="77777777" w:rsidR="00521FD2" w:rsidRPr="00702C06" w:rsidRDefault="00521FD2" w:rsidP="00521F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0DFE7A0" w14:textId="77777777" w:rsidR="00521FD2" w:rsidRPr="00C51AAC" w:rsidRDefault="00521FD2" w:rsidP="00521F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8C58F75" w14:textId="77777777" w:rsidR="00521FD2" w:rsidRPr="00702C06" w:rsidRDefault="00521FD2" w:rsidP="00521FD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E1D6D65" w14:textId="77777777" w:rsidR="00521FD2" w:rsidRPr="00702C06" w:rsidRDefault="00521FD2" w:rsidP="00521FD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1FD2" w:rsidRPr="00702C06" w14:paraId="75652F0E" w14:textId="77777777" w:rsidTr="00076A2C">
        <w:trPr>
          <w:cantSplit/>
        </w:trPr>
        <w:tc>
          <w:tcPr>
            <w:tcW w:w="3420" w:type="dxa"/>
            <w:hideMark/>
          </w:tcPr>
          <w:p w14:paraId="7DD14DDE" w14:textId="1CA3BBEA" w:rsidR="00521FD2" w:rsidRPr="00702C06" w:rsidRDefault="00521FD2" w:rsidP="00521FD2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451C1" w:rsidRPr="009451C1">
              <w:rPr>
                <w:rFonts w:ascii="Angsana New" w:hAnsi="Angsana New"/>
                <w:sz w:val="30"/>
                <w:szCs w:val="30"/>
              </w:rPr>
              <w:t>1</w:t>
            </w:r>
            <w:r w:rsidRPr="00702C0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9451C1" w:rsidRPr="009451C1">
              <w:rPr>
                <w:rFonts w:ascii="Angsana New" w:hAnsi="Angsana New"/>
                <w:sz w:val="30"/>
                <w:szCs w:val="30"/>
              </w:rPr>
              <w:t>30</w:t>
            </w:r>
            <w:r w:rsidRPr="00702C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2C0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61A53768" w14:textId="5D2E9C51" w:rsidR="00521FD2" w:rsidRPr="00702C06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39</w:t>
            </w:r>
            <w:r w:rsidR="00820973" w:rsidRPr="00820973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180" w:type="dxa"/>
          </w:tcPr>
          <w:p w14:paraId="1A4B7111" w14:textId="77777777" w:rsidR="00521FD2" w:rsidRPr="00702C06" w:rsidRDefault="00521FD2" w:rsidP="00521F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3D5C4F" w14:textId="59AD4ABE" w:rsidR="00521FD2" w:rsidRPr="00193116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31</w:t>
            </w:r>
            <w:r w:rsidR="00521FD2" w:rsidRPr="00193116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178" w:type="dxa"/>
          </w:tcPr>
          <w:p w14:paraId="5C0B394F" w14:textId="77777777" w:rsidR="00521FD2" w:rsidRPr="00702C06" w:rsidRDefault="00521FD2" w:rsidP="00521F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5A27A25" w14:textId="1FBB5045" w:rsidR="00521FD2" w:rsidRPr="00C51AAC" w:rsidRDefault="009451C1" w:rsidP="00521F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9451C1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D14A59" w:rsidRPr="00D14A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180" w:type="dxa"/>
          </w:tcPr>
          <w:p w14:paraId="3534AD3E" w14:textId="77777777" w:rsidR="00521FD2" w:rsidRPr="00702C06" w:rsidRDefault="00521FD2" w:rsidP="00521FD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0E6E828" w14:textId="43CD44C5" w:rsidR="00521FD2" w:rsidRPr="00BB6BF4" w:rsidRDefault="009451C1" w:rsidP="00521F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51C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21FD2" w:rsidRPr="00CF11BE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</w:p>
        </w:tc>
      </w:tr>
      <w:tr w:rsidR="00521FD2" w:rsidRPr="00702C06" w14:paraId="68747216" w14:textId="77777777" w:rsidTr="00076A2C">
        <w:trPr>
          <w:cantSplit/>
        </w:trPr>
        <w:tc>
          <w:tcPr>
            <w:tcW w:w="3420" w:type="dxa"/>
            <w:hideMark/>
          </w:tcPr>
          <w:p w14:paraId="45CB14D6" w14:textId="1956AD1B" w:rsidR="00521FD2" w:rsidRPr="00702C06" w:rsidRDefault="00521FD2" w:rsidP="00521FD2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451C1" w:rsidRPr="009451C1">
              <w:rPr>
                <w:rFonts w:ascii="Angsana New" w:hAnsi="Angsana New"/>
                <w:sz w:val="30"/>
                <w:szCs w:val="30"/>
              </w:rPr>
              <w:t>31</w:t>
            </w:r>
            <w:r w:rsidRPr="00702C0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9451C1" w:rsidRPr="009451C1">
              <w:rPr>
                <w:rFonts w:ascii="Angsana New" w:hAnsi="Angsana New"/>
                <w:sz w:val="30"/>
                <w:szCs w:val="30"/>
              </w:rPr>
              <w:t>60</w:t>
            </w:r>
            <w:r w:rsidRPr="00702C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2C0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1AEB2D30" w14:textId="234EBB68" w:rsidR="00521FD2" w:rsidRPr="00702C06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8</w:t>
            </w:r>
            <w:r w:rsidR="00820973" w:rsidRPr="00820973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180" w:type="dxa"/>
          </w:tcPr>
          <w:p w14:paraId="4B313CF0" w14:textId="77777777" w:rsidR="00521FD2" w:rsidRPr="00702C06" w:rsidRDefault="00521FD2" w:rsidP="00521F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FBAD5D" w14:textId="037F763B" w:rsidR="00521FD2" w:rsidRPr="00193116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7</w:t>
            </w:r>
            <w:r w:rsidR="00521FD2" w:rsidRPr="00193116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78" w:type="dxa"/>
          </w:tcPr>
          <w:p w14:paraId="64368B05" w14:textId="77777777" w:rsidR="00521FD2" w:rsidRPr="00702C06" w:rsidRDefault="00521FD2" w:rsidP="00521F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B802E89" w14:textId="155719F7" w:rsidR="00521FD2" w:rsidRPr="00702C06" w:rsidRDefault="00C51AAC" w:rsidP="00521F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F8610F1" w14:textId="77777777" w:rsidR="00521FD2" w:rsidRPr="00702C06" w:rsidRDefault="00521FD2" w:rsidP="00521FD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544B8DA" w14:textId="74EB7E7C" w:rsidR="00521FD2" w:rsidRPr="00BB6BF4" w:rsidRDefault="00521FD2" w:rsidP="00521FD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21FD2" w:rsidRPr="00702C06" w14:paraId="6189D63B" w14:textId="77777777" w:rsidTr="00076A2C">
        <w:trPr>
          <w:cantSplit/>
        </w:trPr>
        <w:tc>
          <w:tcPr>
            <w:tcW w:w="3420" w:type="dxa"/>
            <w:hideMark/>
          </w:tcPr>
          <w:p w14:paraId="5649AF9A" w14:textId="07BF2EDF" w:rsidR="00521FD2" w:rsidRPr="00702C06" w:rsidRDefault="00521FD2" w:rsidP="00521FD2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451C1" w:rsidRPr="009451C1">
              <w:rPr>
                <w:rFonts w:ascii="Angsana New" w:hAnsi="Angsana New"/>
                <w:sz w:val="30"/>
                <w:szCs w:val="30"/>
              </w:rPr>
              <w:t>61</w:t>
            </w:r>
            <w:r w:rsidRPr="00702C0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9451C1" w:rsidRPr="009451C1">
              <w:rPr>
                <w:rFonts w:ascii="Angsana New" w:hAnsi="Angsana New"/>
                <w:sz w:val="30"/>
                <w:szCs w:val="30"/>
              </w:rPr>
              <w:t>90</w:t>
            </w:r>
            <w:r w:rsidRPr="00702C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02C06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63E27937" w14:textId="191ECFA8" w:rsidR="00521FD2" w:rsidRPr="00702C06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3</w:t>
            </w:r>
            <w:r w:rsidR="00820973" w:rsidRPr="00820973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180" w:type="dxa"/>
          </w:tcPr>
          <w:p w14:paraId="02511DC2" w14:textId="77777777" w:rsidR="00521FD2" w:rsidRPr="00702C06" w:rsidRDefault="00521FD2" w:rsidP="00521F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EF48BB" w14:textId="33DA3964" w:rsidR="00521FD2" w:rsidRPr="00193116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3</w:t>
            </w:r>
            <w:r w:rsidR="00521FD2" w:rsidRPr="00193116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78" w:type="dxa"/>
          </w:tcPr>
          <w:p w14:paraId="02C6230E" w14:textId="77777777" w:rsidR="00521FD2" w:rsidRPr="00702C06" w:rsidRDefault="00521FD2" w:rsidP="00521F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63B7089" w14:textId="498BD679" w:rsidR="00521FD2" w:rsidRPr="00F32464" w:rsidRDefault="00C51AAC" w:rsidP="00521F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158DDD6" w14:textId="77777777" w:rsidR="00521FD2" w:rsidRPr="00702C06" w:rsidRDefault="00521FD2" w:rsidP="00521FD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9432FB4" w14:textId="504BE6F4" w:rsidR="00521FD2" w:rsidRPr="00BB6BF4" w:rsidRDefault="00521FD2" w:rsidP="00521FD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246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21FD2" w:rsidRPr="00702C06" w14:paraId="0693E106" w14:textId="77777777" w:rsidTr="00076A2C">
        <w:trPr>
          <w:cantSplit/>
        </w:trPr>
        <w:tc>
          <w:tcPr>
            <w:tcW w:w="3420" w:type="dxa"/>
            <w:hideMark/>
          </w:tcPr>
          <w:p w14:paraId="7FEC82AD" w14:textId="61D27525" w:rsidR="00521FD2" w:rsidRPr="00702C06" w:rsidRDefault="00521FD2" w:rsidP="00521FD2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9451C1" w:rsidRPr="009451C1">
              <w:rPr>
                <w:rFonts w:ascii="Angsana New" w:hAnsi="Angsana New"/>
                <w:sz w:val="30"/>
                <w:szCs w:val="30"/>
              </w:rPr>
              <w:t>90</w:t>
            </w:r>
            <w:r w:rsidRPr="00702C06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E209C" w14:textId="6F34A43B" w:rsidR="00521FD2" w:rsidRPr="00702C06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5</w:t>
            </w:r>
            <w:r w:rsidR="00820973" w:rsidRPr="00820973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180" w:type="dxa"/>
          </w:tcPr>
          <w:p w14:paraId="4915BA97" w14:textId="77777777" w:rsidR="00521FD2" w:rsidRPr="00702C06" w:rsidRDefault="00521FD2" w:rsidP="00521F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41C5A" w14:textId="22440074" w:rsidR="00521FD2" w:rsidRPr="00193116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6</w:t>
            </w:r>
            <w:r w:rsidR="00521FD2" w:rsidRPr="00193116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78" w:type="dxa"/>
          </w:tcPr>
          <w:p w14:paraId="6FE09F4E" w14:textId="77777777" w:rsidR="00521FD2" w:rsidRPr="00702C06" w:rsidRDefault="00521FD2" w:rsidP="00521F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C61C8" w14:textId="14AFAD36" w:rsidR="00521FD2" w:rsidRPr="00702C06" w:rsidRDefault="00C51AAC" w:rsidP="00521F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850059A" w14:textId="77777777" w:rsidR="00521FD2" w:rsidRPr="00702C06" w:rsidRDefault="00521FD2" w:rsidP="00521FD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3DDE1" w14:textId="7F684189" w:rsidR="00521FD2" w:rsidRPr="00702C06" w:rsidRDefault="00521FD2" w:rsidP="00521F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21FD2" w:rsidRPr="00702C06" w14:paraId="7C5F5FFA" w14:textId="77777777" w:rsidTr="00076A2C">
        <w:trPr>
          <w:cantSplit/>
        </w:trPr>
        <w:tc>
          <w:tcPr>
            <w:tcW w:w="3420" w:type="dxa"/>
            <w:hideMark/>
          </w:tcPr>
          <w:p w14:paraId="722C6650" w14:textId="77777777" w:rsidR="00521FD2" w:rsidRPr="00702C06" w:rsidRDefault="00521FD2" w:rsidP="00521FD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2C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E01AD" w14:textId="03119247" w:rsidR="00521FD2" w:rsidRPr="00702C06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1C1">
              <w:rPr>
                <w:rFonts w:ascii="Angsana New" w:hAnsi="Angsana New"/>
                <w:b/>
                <w:bCs/>
                <w:sz w:val="30"/>
                <w:szCs w:val="30"/>
              </w:rPr>
              <w:t>333</w:t>
            </w:r>
            <w:r w:rsidR="00820973" w:rsidRPr="008209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b/>
                <w:bCs/>
                <w:sz w:val="30"/>
                <w:szCs w:val="30"/>
              </w:rPr>
              <w:t>864</w:t>
            </w:r>
          </w:p>
        </w:tc>
        <w:tc>
          <w:tcPr>
            <w:tcW w:w="180" w:type="dxa"/>
          </w:tcPr>
          <w:p w14:paraId="2D731201" w14:textId="77777777" w:rsidR="00521FD2" w:rsidRPr="00702C06" w:rsidRDefault="00521FD2" w:rsidP="00521F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68722" w14:textId="29E6B5D7" w:rsidR="00521FD2" w:rsidRPr="00193116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1C1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521FD2" w:rsidRPr="001931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178" w:type="dxa"/>
          </w:tcPr>
          <w:p w14:paraId="6DFAE3DD" w14:textId="77777777" w:rsidR="00521FD2" w:rsidRPr="00702C06" w:rsidRDefault="00521FD2" w:rsidP="00521F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47E2F" w14:textId="7E9E18FF" w:rsidR="00521FD2" w:rsidRPr="00702C06" w:rsidRDefault="009451C1" w:rsidP="00521F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1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254</w:t>
            </w:r>
            <w:r w:rsidR="00C51AAC" w:rsidRPr="00C51A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737</w:t>
            </w:r>
          </w:p>
        </w:tc>
        <w:tc>
          <w:tcPr>
            <w:tcW w:w="180" w:type="dxa"/>
          </w:tcPr>
          <w:p w14:paraId="4069B64D" w14:textId="77777777" w:rsidR="00521FD2" w:rsidRPr="00702C06" w:rsidRDefault="00521FD2" w:rsidP="00521FD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2839106" w14:textId="67700FF1" w:rsidR="00521FD2" w:rsidRPr="00702C06" w:rsidRDefault="009451C1" w:rsidP="00521F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1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252</w:t>
            </w:r>
            <w:r w:rsidR="00521FD2" w:rsidRPr="00F324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</w:t>
            </w:r>
          </w:p>
        </w:tc>
      </w:tr>
      <w:tr w:rsidR="00521FD2" w:rsidRPr="00702C06" w14:paraId="057E9076" w14:textId="77777777" w:rsidTr="00076A2C">
        <w:trPr>
          <w:cantSplit/>
          <w:trHeight w:val="71"/>
        </w:trPr>
        <w:tc>
          <w:tcPr>
            <w:tcW w:w="3420" w:type="dxa"/>
            <w:vAlign w:val="bottom"/>
            <w:hideMark/>
          </w:tcPr>
          <w:p w14:paraId="71F200FD" w14:textId="77777777" w:rsidR="00521FD2" w:rsidRPr="00702C06" w:rsidRDefault="00521FD2" w:rsidP="00521FD2">
            <w:pPr>
              <w:tabs>
                <w:tab w:val="clear" w:pos="227"/>
                <w:tab w:val="clear" w:pos="454"/>
                <w:tab w:val="left" w:pos="316"/>
              </w:tabs>
              <w:spacing w:line="240" w:lineRule="auto"/>
              <w:ind w:left="370" w:hanging="370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02C0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702C06">
              <w:rPr>
                <w:rFonts w:ascii="Angsana New" w:hAnsi="Angsana New"/>
                <w:sz w:val="30"/>
                <w:szCs w:val="30"/>
              </w:rPr>
              <w:br/>
            </w:r>
            <w:r w:rsidRPr="00702C06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CDDD2" w14:textId="71A20BF5" w:rsidR="00521FD2" w:rsidRPr="00702C06" w:rsidRDefault="00820973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0973">
              <w:rPr>
                <w:rFonts w:ascii="Angsana New" w:hAnsi="Angsana New"/>
                <w:sz w:val="30"/>
                <w:szCs w:val="30"/>
              </w:rPr>
              <w:t>(</w:t>
            </w:r>
            <w:r w:rsidR="009451C1" w:rsidRPr="009451C1">
              <w:rPr>
                <w:rFonts w:ascii="Angsana New" w:hAnsi="Angsana New"/>
                <w:sz w:val="30"/>
                <w:szCs w:val="30"/>
              </w:rPr>
              <w:t>1</w:t>
            </w:r>
            <w:r w:rsidRPr="00820973">
              <w:rPr>
                <w:rFonts w:ascii="Angsana New" w:hAnsi="Angsana New"/>
                <w:sz w:val="30"/>
                <w:szCs w:val="30"/>
              </w:rPr>
              <w:t>,</w:t>
            </w:r>
            <w:r w:rsidR="009451C1" w:rsidRPr="009451C1">
              <w:rPr>
                <w:rFonts w:ascii="Angsana New" w:hAnsi="Angsana New"/>
                <w:sz w:val="30"/>
                <w:szCs w:val="30"/>
              </w:rPr>
              <w:t>554</w:t>
            </w:r>
            <w:r w:rsidRPr="008209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A76C17E" w14:textId="77777777" w:rsidR="00521FD2" w:rsidRPr="00702C06" w:rsidRDefault="00521FD2" w:rsidP="00521F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9D086" w14:textId="002A6EA8" w:rsidR="00521FD2" w:rsidRPr="00193116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</w:rPr>
            </w:pPr>
            <w:r w:rsidRPr="00193116">
              <w:rPr>
                <w:rFonts w:ascii="Angsana New" w:hAnsi="Angsana New"/>
                <w:sz w:val="30"/>
                <w:szCs w:val="30"/>
              </w:rPr>
              <w:t>(</w:t>
            </w:r>
            <w:r w:rsidR="009451C1" w:rsidRPr="009451C1">
              <w:rPr>
                <w:rFonts w:ascii="Angsana New" w:hAnsi="Angsana New"/>
                <w:sz w:val="30"/>
                <w:szCs w:val="30"/>
              </w:rPr>
              <w:t>2</w:t>
            </w:r>
            <w:r w:rsidRPr="00193116">
              <w:rPr>
                <w:rFonts w:ascii="Angsana New" w:hAnsi="Angsana New"/>
                <w:sz w:val="30"/>
                <w:szCs w:val="30"/>
              </w:rPr>
              <w:t>,</w:t>
            </w:r>
            <w:r w:rsidR="009451C1" w:rsidRPr="009451C1">
              <w:rPr>
                <w:rFonts w:ascii="Angsana New" w:hAnsi="Angsana New"/>
                <w:sz w:val="30"/>
                <w:szCs w:val="30"/>
              </w:rPr>
              <w:t>616</w:t>
            </w:r>
            <w:r w:rsidRPr="0019311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2CF15EAD" w14:textId="77777777" w:rsidR="00521FD2" w:rsidRPr="00702C06" w:rsidRDefault="00521FD2" w:rsidP="00521F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C9DCF4" w14:textId="3294AE82" w:rsidR="00521FD2" w:rsidRPr="00702C06" w:rsidRDefault="00C51AAC" w:rsidP="00521F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2E48C4" w14:textId="77777777" w:rsidR="00521FD2" w:rsidRPr="00702C06" w:rsidRDefault="00521FD2" w:rsidP="00521FD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BAA7605" w14:textId="37619873" w:rsidR="00521FD2" w:rsidRPr="00702C06" w:rsidRDefault="00521FD2" w:rsidP="00521F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21FD2" w:rsidRPr="00702C06" w14:paraId="289A8272" w14:textId="77777777" w:rsidTr="00076A2C">
        <w:trPr>
          <w:cantSplit/>
        </w:trPr>
        <w:tc>
          <w:tcPr>
            <w:tcW w:w="3420" w:type="dxa"/>
            <w:hideMark/>
          </w:tcPr>
          <w:p w14:paraId="6378AF0B" w14:textId="77777777" w:rsidR="00521FD2" w:rsidRPr="00702C06" w:rsidRDefault="00521FD2" w:rsidP="00521FD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2C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E03155" w14:textId="48253846" w:rsidR="00521FD2" w:rsidRPr="00702C06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1C1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  <w:r w:rsidR="00F5731B" w:rsidRPr="00F573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180" w:type="dxa"/>
          </w:tcPr>
          <w:p w14:paraId="5ED158C7" w14:textId="77777777" w:rsidR="00521FD2" w:rsidRPr="00702C06" w:rsidRDefault="00521FD2" w:rsidP="00521FD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47AE66" w14:textId="6EBBEC84" w:rsidR="00521FD2" w:rsidRPr="00193116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1C1">
              <w:rPr>
                <w:rFonts w:ascii="Angsana New" w:hAnsi="Angsana New"/>
                <w:b/>
                <w:bCs/>
                <w:sz w:val="30"/>
                <w:szCs w:val="30"/>
              </w:rPr>
              <w:t>301</w:t>
            </w:r>
            <w:r w:rsidR="00521FD2" w:rsidRPr="001931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178" w:type="dxa"/>
          </w:tcPr>
          <w:p w14:paraId="78FA4C4D" w14:textId="77777777" w:rsidR="00521FD2" w:rsidRPr="00702C06" w:rsidRDefault="00521FD2" w:rsidP="00521FD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E3097" w14:textId="706A5E53" w:rsidR="00521FD2" w:rsidRPr="00702C06" w:rsidRDefault="009451C1" w:rsidP="00521F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1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254</w:t>
            </w:r>
            <w:r w:rsidR="00C51AAC" w:rsidRPr="00C51A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737</w:t>
            </w:r>
          </w:p>
        </w:tc>
        <w:tc>
          <w:tcPr>
            <w:tcW w:w="180" w:type="dxa"/>
          </w:tcPr>
          <w:p w14:paraId="13AAEC32" w14:textId="77777777" w:rsidR="00521FD2" w:rsidRPr="00702C06" w:rsidRDefault="00521FD2" w:rsidP="00521FD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1F33FDC0" w14:textId="4B66656C" w:rsidR="00521FD2" w:rsidRPr="00702C06" w:rsidRDefault="009451C1" w:rsidP="00521FD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51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252</w:t>
            </w:r>
            <w:r w:rsidR="00521FD2" w:rsidRPr="00F3246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</w:t>
            </w:r>
          </w:p>
        </w:tc>
      </w:tr>
    </w:tbl>
    <w:p w14:paraId="19EFA58B" w14:textId="19AE81AB" w:rsidR="00521FD2" w:rsidRDefault="00521FD2" w:rsidP="00671474">
      <w:pPr>
        <w:rPr>
          <w:rFonts w:asciiTheme="majorBidi" w:hAnsiTheme="majorBidi" w:cstheme="majorBidi"/>
          <w:sz w:val="30"/>
          <w:szCs w:val="30"/>
        </w:rPr>
      </w:pPr>
    </w:p>
    <w:p w14:paraId="16DB3AB7" w14:textId="7D28E853" w:rsidR="00A63E5D" w:rsidRDefault="00A63E5D" w:rsidP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20973">
        <w:rPr>
          <w:rFonts w:asciiTheme="majorBidi" w:hAnsi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9451C1" w:rsidRPr="009451C1">
        <w:rPr>
          <w:rFonts w:ascii="Angsana New" w:hAnsi="Angsana New"/>
          <w:sz w:val="30"/>
          <w:szCs w:val="30"/>
        </w:rPr>
        <w:t>30</w:t>
      </w:r>
      <w:r w:rsidRPr="00820973">
        <w:rPr>
          <w:rFonts w:asciiTheme="majorBidi" w:hAnsiTheme="majorBidi" w:cstheme="majorBidi"/>
          <w:sz w:val="30"/>
          <w:szCs w:val="30"/>
        </w:rPr>
        <w:t xml:space="preserve"> </w:t>
      </w:r>
      <w:r w:rsidRPr="00820973">
        <w:rPr>
          <w:rFonts w:asciiTheme="majorBidi" w:hAnsiTheme="majorBidi"/>
          <w:sz w:val="30"/>
          <w:szCs w:val="30"/>
          <w:cs/>
        </w:rPr>
        <w:t xml:space="preserve">วัน ถึง </w:t>
      </w:r>
      <w:r w:rsidR="009451C1" w:rsidRPr="009451C1">
        <w:rPr>
          <w:rFonts w:ascii="Angsana New" w:hAnsi="Angsana New"/>
          <w:sz w:val="30"/>
          <w:szCs w:val="30"/>
        </w:rPr>
        <w:t>180</w:t>
      </w:r>
      <w:r w:rsidRPr="00820973">
        <w:rPr>
          <w:rFonts w:asciiTheme="majorBidi" w:hAnsiTheme="majorBidi" w:cstheme="majorBidi"/>
          <w:sz w:val="30"/>
          <w:szCs w:val="30"/>
        </w:rPr>
        <w:t xml:space="preserve"> </w:t>
      </w:r>
      <w:r w:rsidRPr="00820973">
        <w:rPr>
          <w:rFonts w:asciiTheme="majorBidi" w:hAnsiTheme="majorBidi"/>
          <w:sz w:val="30"/>
          <w:szCs w:val="30"/>
          <w:cs/>
        </w:rPr>
        <w:t>วัน</w:t>
      </w:r>
    </w:p>
    <w:p w14:paraId="0395A489" w14:textId="77777777" w:rsidR="00A63E5D" w:rsidRPr="00100A83" w:rsidRDefault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56"/>
        <w:gridCol w:w="182"/>
        <w:gridCol w:w="1262"/>
        <w:gridCol w:w="178"/>
        <w:gridCol w:w="1262"/>
        <w:gridCol w:w="178"/>
        <w:gridCol w:w="1352"/>
      </w:tblGrid>
      <w:tr w:rsidR="00A63E5D" w:rsidRPr="00702C06" w14:paraId="04B6FF4E" w14:textId="77777777" w:rsidTr="0000098A">
        <w:trPr>
          <w:cantSplit/>
          <w:trHeight w:val="20"/>
          <w:tblHeader/>
        </w:trPr>
        <w:tc>
          <w:tcPr>
            <w:tcW w:w="3420" w:type="dxa"/>
          </w:tcPr>
          <w:p w14:paraId="068C7394" w14:textId="28CAEDDB" w:rsidR="00A63E5D" w:rsidRPr="00702C06" w:rsidRDefault="00A63E5D" w:rsidP="0000098A">
            <w:pPr>
              <w:pStyle w:val="acctfourfigures"/>
              <w:tabs>
                <w:tab w:val="clear" w:pos="765"/>
              </w:tabs>
              <w:spacing w:line="240" w:lineRule="atLeast"/>
              <w:ind w:left="284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  <w:r w:rsidR="00B25C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 w:rsidRPr="00702C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2700" w:type="dxa"/>
            <w:gridSpan w:val="3"/>
          </w:tcPr>
          <w:p w14:paraId="553A9A61" w14:textId="0C13C23A" w:rsidR="00A63E5D" w:rsidRPr="00702C06" w:rsidRDefault="00A63E5D" w:rsidP="000009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2C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4415C1F" w14:textId="77777777" w:rsidR="00A63E5D" w:rsidRPr="00702C06" w:rsidRDefault="00A63E5D" w:rsidP="000009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1A77E5C9" w14:textId="71791021" w:rsidR="00A63E5D" w:rsidRPr="00702C06" w:rsidRDefault="00A63E5D" w:rsidP="000009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2C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63E5D" w:rsidRPr="00702C06" w14:paraId="55465717" w14:textId="77777777" w:rsidTr="00820973">
        <w:trPr>
          <w:cantSplit/>
          <w:trHeight w:val="20"/>
          <w:tblHeader/>
        </w:trPr>
        <w:tc>
          <w:tcPr>
            <w:tcW w:w="3420" w:type="dxa"/>
          </w:tcPr>
          <w:p w14:paraId="7B6CF80C" w14:textId="77777777" w:rsidR="00A63E5D" w:rsidRPr="00702C06" w:rsidRDefault="00A63E5D" w:rsidP="00A63E5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E74E4B7" w14:textId="30AA3E00" w:rsidR="00A63E5D" w:rsidRPr="00A63E5D" w:rsidRDefault="009451C1" w:rsidP="00A63E5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2" w:type="dxa"/>
            <w:vAlign w:val="bottom"/>
          </w:tcPr>
          <w:p w14:paraId="0576F9CE" w14:textId="77777777" w:rsidR="00A63E5D" w:rsidRPr="00A63E5D" w:rsidRDefault="00A63E5D" w:rsidP="00A63E5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05A0597" w14:textId="7DE91380" w:rsidR="00A63E5D" w:rsidRPr="00A63E5D" w:rsidRDefault="009451C1" w:rsidP="00A63E5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58953CB5" w14:textId="77777777" w:rsidR="00A63E5D" w:rsidRPr="00A63E5D" w:rsidRDefault="00A63E5D" w:rsidP="00A63E5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046D733" w14:textId="01E145AE" w:rsidR="00A63E5D" w:rsidRPr="00A63E5D" w:rsidRDefault="009451C1" w:rsidP="00A63E5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  <w:vAlign w:val="bottom"/>
          </w:tcPr>
          <w:p w14:paraId="68BAAB7F" w14:textId="77777777" w:rsidR="00A63E5D" w:rsidRPr="00A63E5D" w:rsidRDefault="00A63E5D" w:rsidP="00A63E5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5C521D99" w14:textId="7BD66A9D" w:rsidR="00A63E5D" w:rsidRPr="00A63E5D" w:rsidRDefault="009451C1" w:rsidP="00A63E5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A63E5D" w:rsidRPr="00702C06" w14:paraId="6DED0FC1" w14:textId="77777777" w:rsidTr="0000098A">
        <w:trPr>
          <w:cantSplit/>
          <w:trHeight w:val="20"/>
          <w:tblHeader/>
        </w:trPr>
        <w:tc>
          <w:tcPr>
            <w:tcW w:w="3420" w:type="dxa"/>
          </w:tcPr>
          <w:p w14:paraId="0687E566" w14:textId="77777777" w:rsidR="00A63E5D" w:rsidRPr="00702C06" w:rsidRDefault="00A63E5D" w:rsidP="00000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6783DF1" w14:textId="77777777" w:rsidR="00A63E5D" w:rsidRPr="00702C06" w:rsidRDefault="00A63E5D" w:rsidP="000009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2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C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2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40839" w:rsidRPr="00702C06" w14:paraId="00D333F8" w14:textId="77777777" w:rsidTr="00820973">
        <w:trPr>
          <w:cantSplit/>
          <w:trHeight w:val="20"/>
        </w:trPr>
        <w:tc>
          <w:tcPr>
            <w:tcW w:w="3420" w:type="dxa"/>
          </w:tcPr>
          <w:p w14:paraId="3A824AB6" w14:textId="5C96F554" w:rsidR="00D40839" w:rsidRPr="00702C06" w:rsidRDefault="00D40839" w:rsidP="00D4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02C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1C1" w:rsidRPr="009451C1">
              <w:rPr>
                <w:rFonts w:ascii="Angsana New" w:hAnsi="Angsana New"/>
                <w:sz w:val="30"/>
                <w:szCs w:val="30"/>
              </w:rPr>
              <w:t>1</w:t>
            </w:r>
            <w:r w:rsidRPr="00702C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56" w:type="dxa"/>
            <w:vAlign w:val="bottom"/>
          </w:tcPr>
          <w:p w14:paraId="3378FBAA" w14:textId="1DB54ED8" w:rsidR="00D40839" w:rsidRPr="002F2267" w:rsidRDefault="009451C1" w:rsidP="00D4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20973" w:rsidRPr="008209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82" w:type="dxa"/>
            <w:vAlign w:val="bottom"/>
          </w:tcPr>
          <w:p w14:paraId="435B708A" w14:textId="77777777" w:rsidR="00D40839" w:rsidRPr="00702C06" w:rsidRDefault="00D40839" w:rsidP="00D4083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5F9386C" w14:textId="0F536F0F" w:rsidR="00D40839" w:rsidRPr="00702C06" w:rsidRDefault="009451C1" w:rsidP="00D4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D1B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178" w:type="dxa"/>
            <w:vAlign w:val="bottom"/>
          </w:tcPr>
          <w:p w14:paraId="64F65C5A" w14:textId="77777777" w:rsidR="00D40839" w:rsidRPr="00702C06" w:rsidRDefault="00D40839" w:rsidP="00D4083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A41CFB8" w14:textId="62816A6B" w:rsidR="00D40839" w:rsidRPr="00702C06" w:rsidRDefault="00DD1BFB" w:rsidP="00D4083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9CABCAF" w14:textId="77777777" w:rsidR="00D40839" w:rsidRPr="00702C06" w:rsidRDefault="00D40839" w:rsidP="00D4083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61B53C32" w14:textId="3C1E7D8F" w:rsidR="00D40839" w:rsidRPr="00702C06" w:rsidRDefault="00DD1BFB" w:rsidP="00D4083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40839" w:rsidRPr="00702C06" w14:paraId="2E76FFDF" w14:textId="77777777" w:rsidTr="00820973">
        <w:trPr>
          <w:cantSplit/>
          <w:trHeight w:val="20"/>
        </w:trPr>
        <w:tc>
          <w:tcPr>
            <w:tcW w:w="3420" w:type="dxa"/>
          </w:tcPr>
          <w:p w14:paraId="417D507D" w14:textId="77777777" w:rsidR="00D40839" w:rsidRPr="00702C06" w:rsidRDefault="00D40839" w:rsidP="00D4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6" w:type="dxa"/>
          </w:tcPr>
          <w:p w14:paraId="7F85A95E" w14:textId="1A67ECA1" w:rsidR="00D40839" w:rsidRPr="002F2267" w:rsidRDefault="00820973" w:rsidP="008209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5BF7E46" w14:textId="77777777" w:rsidR="00D40839" w:rsidRPr="00702C06" w:rsidRDefault="00D40839" w:rsidP="00D4083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E5C1879" w14:textId="49CBB353" w:rsidR="00D40839" w:rsidRPr="006F5A77" w:rsidRDefault="009451C1" w:rsidP="00D4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78" w:type="dxa"/>
          </w:tcPr>
          <w:p w14:paraId="0E23BA05" w14:textId="77777777" w:rsidR="00D40839" w:rsidRPr="00702C06" w:rsidRDefault="00D40839" w:rsidP="00D4083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BA4000D" w14:textId="19DC7EF0" w:rsidR="00D40839" w:rsidRPr="00702C06" w:rsidRDefault="00DD1BFB" w:rsidP="00D4083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DA2A8F9" w14:textId="77777777" w:rsidR="00D40839" w:rsidRPr="00702C06" w:rsidRDefault="00D40839" w:rsidP="00D4083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4391F6A" w14:textId="78C39D27" w:rsidR="00D40839" w:rsidRPr="00702C06" w:rsidRDefault="00DD1BFB" w:rsidP="00D4083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40839" w:rsidRPr="00702C06" w14:paraId="1C728CBD" w14:textId="77777777" w:rsidTr="00820973">
        <w:trPr>
          <w:cantSplit/>
          <w:trHeight w:val="20"/>
        </w:trPr>
        <w:tc>
          <w:tcPr>
            <w:tcW w:w="3420" w:type="dxa"/>
          </w:tcPr>
          <w:p w14:paraId="2642EA1A" w14:textId="77777777" w:rsidR="00D40839" w:rsidRPr="00702C06" w:rsidRDefault="00D40839" w:rsidP="00D4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56" w:type="dxa"/>
          </w:tcPr>
          <w:p w14:paraId="701BA3FC" w14:textId="3163251C" w:rsidR="00D40839" w:rsidRPr="002F2267" w:rsidRDefault="00820973" w:rsidP="00820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20973">
              <w:rPr>
                <w:rFonts w:ascii="Angsana New" w:hAnsi="Angsana New"/>
                <w:sz w:val="30"/>
                <w:szCs w:val="30"/>
              </w:rPr>
              <w:t>(</w:t>
            </w:r>
            <w:r w:rsidR="00E53251">
              <w:rPr>
                <w:rFonts w:ascii="Angsana New" w:hAnsi="Angsana New"/>
                <w:sz w:val="30"/>
                <w:szCs w:val="30"/>
              </w:rPr>
              <w:t>1,062</w:t>
            </w:r>
            <w:r w:rsidRPr="008209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6F6EF1C1" w14:textId="77777777" w:rsidR="00D40839" w:rsidRPr="00702C06" w:rsidRDefault="00D40839" w:rsidP="00D4083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E3D7905" w14:textId="191C50FD" w:rsidR="00D40839" w:rsidRPr="006F5A77" w:rsidRDefault="00DD1BFB" w:rsidP="00D4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451C1" w:rsidRPr="009451C1"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67586AB0" w14:textId="77777777" w:rsidR="00D40839" w:rsidRPr="00702C06" w:rsidRDefault="00D40839" w:rsidP="00D4083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601D2C8" w14:textId="3AFE7E87" w:rsidR="00D40839" w:rsidRPr="00702C06" w:rsidRDefault="00DD1BFB" w:rsidP="00D4083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F000B43" w14:textId="77777777" w:rsidR="00D40839" w:rsidRPr="00702C06" w:rsidRDefault="00D40839" w:rsidP="00D4083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FBCE38E" w14:textId="0370E8F1" w:rsidR="00D40839" w:rsidRPr="00DD1BFB" w:rsidRDefault="00DD1BFB" w:rsidP="00D4083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40839" w:rsidRPr="00702C06" w14:paraId="34BA7CCF" w14:textId="77777777" w:rsidTr="00820973">
        <w:trPr>
          <w:cantSplit/>
          <w:trHeight w:val="20"/>
        </w:trPr>
        <w:tc>
          <w:tcPr>
            <w:tcW w:w="3420" w:type="dxa"/>
          </w:tcPr>
          <w:p w14:paraId="2031C6DE" w14:textId="23F2F5E4" w:rsidR="00D40839" w:rsidRPr="00702C06" w:rsidRDefault="00D40839" w:rsidP="00D4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9451C1" w:rsidRPr="009451C1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D4B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6FEB4" w14:textId="79D57A85" w:rsidR="00D40839" w:rsidRPr="002F2267" w:rsidRDefault="009451C1" w:rsidP="00D4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20973" w:rsidRPr="008209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</w:p>
        </w:tc>
        <w:tc>
          <w:tcPr>
            <w:tcW w:w="182" w:type="dxa"/>
            <w:vAlign w:val="bottom"/>
          </w:tcPr>
          <w:p w14:paraId="118600E2" w14:textId="77777777" w:rsidR="00D40839" w:rsidRPr="00702C06" w:rsidRDefault="00D40839" w:rsidP="00D4083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C8823" w14:textId="50D20136" w:rsidR="00D40839" w:rsidRPr="00702C06" w:rsidRDefault="009451C1" w:rsidP="00D4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D1B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</w:p>
        </w:tc>
        <w:tc>
          <w:tcPr>
            <w:tcW w:w="178" w:type="dxa"/>
            <w:vAlign w:val="bottom"/>
          </w:tcPr>
          <w:p w14:paraId="135F7CBC" w14:textId="77777777" w:rsidR="00D40839" w:rsidRPr="00702C06" w:rsidRDefault="00D40839" w:rsidP="00D4083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0FFDA" w14:textId="5048C381" w:rsidR="00D40839" w:rsidRPr="00702C06" w:rsidRDefault="00DD1BFB" w:rsidP="00D4083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5A439F1" w14:textId="77777777" w:rsidR="00D40839" w:rsidRPr="00702C06" w:rsidRDefault="00D40839" w:rsidP="00D4083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FB408" w14:textId="1DA51E20" w:rsidR="00D40839" w:rsidRPr="00702C06" w:rsidRDefault="00DD1BFB" w:rsidP="00D4083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EB352AB" w14:textId="10771894" w:rsidR="00A63E5D" w:rsidRDefault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4B2D3B" w14:textId="77777777" w:rsidR="00A675C4" w:rsidRDefault="00A67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4280EE00" w14:textId="285D31C5" w:rsidR="00604214" w:rsidRDefault="00604214" w:rsidP="00604214">
      <w:pPr>
        <w:pStyle w:val="Heading2"/>
        <w:tabs>
          <w:tab w:val="clear" w:pos="340"/>
        </w:tabs>
        <w:ind w:left="540" w:hanging="540"/>
      </w:pPr>
      <w:r>
        <w:rPr>
          <w:rFonts w:hint="cs"/>
          <w:cs/>
        </w:rPr>
        <w:lastRenderedPageBreak/>
        <w:t>ที่ดิน อาคารและอุปกรณ์และสินทรัพย์สิทธิการใช้</w:t>
      </w:r>
    </w:p>
    <w:p w14:paraId="07AE75BC" w14:textId="4AE7729B" w:rsidR="00193763" w:rsidRPr="00F048AC" w:rsidRDefault="00193763" w:rsidP="0019376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170"/>
        <w:gridCol w:w="1529"/>
        <w:gridCol w:w="181"/>
        <w:gridCol w:w="1531"/>
      </w:tblGrid>
      <w:tr w:rsidR="00193763" w:rsidRPr="00BB7D80" w14:paraId="086C34C8" w14:textId="77777777" w:rsidTr="00B12FAA">
        <w:trPr>
          <w:cantSplit/>
          <w:tblHeader/>
        </w:trPr>
        <w:tc>
          <w:tcPr>
            <w:tcW w:w="4770" w:type="dxa"/>
            <w:vAlign w:val="bottom"/>
          </w:tcPr>
          <w:p w14:paraId="0F222851" w14:textId="14380021" w:rsidR="00193763" w:rsidRPr="00BB7D80" w:rsidRDefault="00193763" w:rsidP="00B12FA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B7D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21F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BB7D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9451C1" w:rsidRPr="00945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521F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521F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="009451C1" w:rsidRPr="00945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2C715FBA" w14:textId="77777777" w:rsidR="00193763" w:rsidRPr="00BB7D80" w:rsidRDefault="00193763" w:rsidP="00B12FA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29" w:type="dxa"/>
            <w:vAlign w:val="bottom"/>
          </w:tcPr>
          <w:p w14:paraId="1472342C" w14:textId="77777777" w:rsidR="00193763" w:rsidRPr="00BB7D80" w:rsidRDefault="00193763" w:rsidP="00B12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7D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B7D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" w:type="dxa"/>
            <w:vAlign w:val="bottom"/>
          </w:tcPr>
          <w:p w14:paraId="7C48280A" w14:textId="77777777" w:rsidR="00193763" w:rsidRPr="00BB7D80" w:rsidRDefault="00193763" w:rsidP="00B12FAA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7350057" w14:textId="77777777" w:rsidR="00193763" w:rsidRPr="00BB7D80" w:rsidRDefault="00193763" w:rsidP="00B12FA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B7D8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475AFB6C" w14:textId="77777777" w:rsidR="00193763" w:rsidRPr="00BB7D80" w:rsidRDefault="00193763" w:rsidP="00B12FAA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BB7D8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93763" w:rsidRPr="00BB7D80" w14:paraId="3B78B6F9" w14:textId="77777777" w:rsidTr="00B12FAA">
        <w:trPr>
          <w:cantSplit/>
        </w:trPr>
        <w:tc>
          <w:tcPr>
            <w:tcW w:w="4770" w:type="dxa"/>
          </w:tcPr>
          <w:p w14:paraId="3A318844" w14:textId="77777777" w:rsidR="00193763" w:rsidRPr="00BB7D80" w:rsidRDefault="00193763" w:rsidP="00B12F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45679B" w14:textId="77777777" w:rsidR="00193763" w:rsidRPr="00BB7D80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41" w:type="dxa"/>
            <w:gridSpan w:val="3"/>
          </w:tcPr>
          <w:p w14:paraId="16A4630D" w14:textId="77777777" w:rsidR="00193763" w:rsidRPr="00BB7D80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B7D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93763" w:rsidRPr="00BB7D80" w14:paraId="2DB5075C" w14:textId="77777777" w:rsidTr="00B12FAA">
        <w:trPr>
          <w:cantSplit/>
        </w:trPr>
        <w:tc>
          <w:tcPr>
            <w:tcW w:w="4770" w:type="dxa"/>
          </w:tcPr>
          <w:p w14:paraId="211052B7" w14:textId="77777777" w:rsidR="00193763" w:rsidRPr="00BB7D80" w:rsidRDefault="00193763" w:rsidP="00B12F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7D8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0A41EB4F" w14:textId="77777777" w:rsidR="00193763" w:rsidRPr="00BB7D80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1DECEB5A" w14:textId="7DAB3E49" w:rsidR="00193763" w:rsidRPr="00BB7D80" w:rsidRDefault="009451C1" w:rsidP="00B12FA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5614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181" w:type="dxa"/>
          </w:tcPr>
          <w:p w14:paraId="250D9145" w14:textId="77777777" w:rsidR="00193763" w:rsidRPr="00BB7D80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48AD90A" w14:textId="249EA4DE" w:rsidR="00193763" w:rsidRPr="00BB7D80" w:rsidRDefault="009451C1" w:rsidP="00B12FA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B2E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</w:tr>
      <w:tr w:rsidR="00193763" w:rsidRPr="00BB7D80" w14:paraId="70D4116F" w14:textId="77777777" w:rsidTr="00B12FAA">
        <w:trPr>
          <w:cantSplit/>
        </w:trPr>
        <w:tc>
          <w:tcPr>
            <w:tcW w:w="4770" w:type="dxa"/>
          </w:tcPr>
          <w:p w14:paraId="14E82D24" w14:textId="77777777" w:rsidR="00193763" w:rsidRPr="00BB7D80" w:rsidRDefault="00193763" w:rsidP="00B12F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7D8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2A1873F4" w14:textId="77777777" w:rsidR="00193763" w:rsidRPr="00BB7D80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07252220" w14:textId="321E19D0" w:rsidR="00193763" w:rsidRPr="00BB7D80" w:rsidRDefault="009451C1" w:rsidP="00B12FA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56140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042</w:t>
            </w:r>
          </w:p>
        </w:tc>
        <w:tc>
          <w:tcPr>
            <w:tcW w:w="181" w:type="dxa"/>
          </w:tcPr>
          <w:p w14:paraId="369AC7DE" w14:textId="77777777" w:rsidR="00193763" w:rsidRPr="00BB7D80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AF269DC" w14:textId="7885AE1E" w:rsidR="00193763" w:rsidRPr="00BB7D80" w:rsidRDefault="009451C1" w:rsidP="00B12FA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B2EA7" w:rsidRPr="004B2E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750</w:t>
            </w:r>
          </w:p>
        </w:tc>
      </w:tr>
      <w:tr w:rsidR="005064E1" w:rsidRPr="00BB7D80" w14:paraId="3EE004BC" w14:textId="77777777" w:rsidTr="00B12FAA">
        <w:trPr>
          <w:cantSplit/>
        </w:trPr>
        <w:tc>
          <w:tcPr>
            <w:tcW w:w="4770" w:type="dxa"/>
          </w:tcPr>
          <w:p w14:paraId="7C5CC271" w14:textId="697A752F" w:rsidR="005064E1" w:rsidRPr="00BB7D80" w:rsidRDefault="00FD096D" w:rsidP="00B12F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7D8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D9C5FAA" w14:textId="77777777" w:rsidR="005064E1" w:rsidRPr="00BB7D80" w:rsidRDefault="005064E1" w:rsidP="00B12F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430EC4EA" w14:textId="4C086E9D" w:rsidR="005064E1" w:rsidRPr="00BB7D80" w:rsidRDefault="00561406" w:rsidP="00B12FA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451C1" w:rsidRPr="009451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</w:tcPr>
          <w:p w14:paraId="28A51BC7" w14:textId="77777777" w:rsidR="005064E1" w:rsidRPr="00BB7D80" w:rsidRDefault="005064E1" w:rsidP="00B12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12761CE" w14:textId="1B27E000" w:rsidR="005064E1" w:rsidRPr="00FD096D" w:rsidRDefault="00561406" w:rsidP="00B12FA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451C1" w:rsidRPr="009451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5731B" w:rsidRPr="00BB7D80" w14:paraId="0DAA18A1" w14:textId="77777777" w:rsidTr="00B12FAA">
        <w:trPr>
          <w:cantSplit/>
        </w:trPr>
        <w:tc>
          <w:tcPr>
            <w:tcW w:w="4770" w:type="dxa"/>
          </w:tcPr>
          <w:p w14:paraId="37469615" w14:textId="5655AAB7" w:rsidR="00F5731B" w:rsidRPr="00BB7D80" w:rsidRDefault="00F5731B" w:rsidP="00F573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7D8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</w:t>
            </w:r>
            <w:r w:rsidRPr="00BB7D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170" w:type="dxa"/>
          </w:tcPr>
          <w:p w14:paraId="29F86378" w14:textId="77777777" w:rsidR="00F5731B" w:rsidRPr="00BB7D80" w:rsidRDefault="00F5731B" w:rsidP="00F5731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390CC324" w14:textId="5C7D82B3" w:rsidR="00F5731B" w:rsidRPr="00BB7D80" w:rsidRDefault="00561406" w:rsidP="0056140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451C1" w:rsidRPr="009451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39A72008" w14:textId="77777777" w:rsidR="00F5731B" w:rsidRPr="00BB7D80" w:rsidRDefault="00F5731B" w:rsidP="00F573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B84B895" w14:textId="14CFA198" w:rsidR="00F5731B" w:rsidRPr="0062080A" w:rsidRDefault="00F5731B" w:rsidP="00F5731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15E261E" w14:textId="5A8C5EFD" w:rsidR="000C6EAF" w:rsidRDefault="000C6EAF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624FEBA" w14:textId="09799653" w:rsidR="00E81176" w:rsidRPr="00E81176" w:rsidRDefault="00E81176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E81176">
        <w:rPr>
          <w:rFonts w:ascii="Angsana New" w:hAnsi="Angsana New"/>
          <w:b/>
          <w:sz w:val="30"/>
          <w:szCs w:val="30"/>
          <w:cs/>
        </w:rPr>
        <w:t xml:space="preserve">ในปี </w:t>
      </w:r>
      <w:r w:rsidR="009451C1" w:rsidRPr="009451C1">
        <w:rPr>
          <w:rFonts w:ascii="Angsana New" w:hAnsi="Angsana New"/>
          <w:bCs/>
          <w:sz w:val="30"/>
          <w:szCs w:val="30"/>
        </w:rPr>
        <w:t>2566</w:t>
      </w:r>
      <w:r w:rsidRPr="00E81176">
        <w:rPr>
          <w:rFonts w:ascii="Angsana New" w:hAnsi="Angsana New"/>
          <w:b/>
          <w:sz w:val="30"/>
          <w:szCs w:val="30"/>
        </w:rPr>
        <w:t xml:space="preserve"> </w:t>
      </w:r>
      <w:r w:rsidRPr="00E81176">
        <w:rPr>
          <w:rFonts w:ascii="Angsana New" w:hAnsi="Angsana New"/>
          <w:b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b/>
          <w:sz w:val="30"/>
          <w:szCs w:val="30"/>
          <w:cs/>
        </w:rPr>
        <w:t>และ</w:t>
      </w:r>
      <w:r w:rsidRPr="00E81176">
        <w:rPr>
          <w:rFonts w:ascii="Angsana New" w:hAnsi="Angsana New"/>
          <w:b/>
          <w:sz w:val="30"/>
          <w:szCs w:val="30"/>
          <w:cs/>
        </w:rPr>
        <w:t>บริษัทได้เข้าทำสัญญาเช่า</w:t>
      </w:r>
      <w:r w:rsidRPr="00E81176">
        <w:rPr>
          <w:rFonts w:ascii="Angsana New" w:hAnsi="Angsana New" w:hint="cs"/>
          <w:b/>
          <w:sz w:val="30"/>
          <w:szCs w:val="30"/>
          <w:cs/>
        </w:rPr>
        <w:t>ที่ดินและสิ่งปลูกสร้าง เครื่องจักรและอุปกรณ์ เครื่องตกแต่ง</w:t>
      </w:r>
      <w:r w:rsidRPr="00FD0752">
        <w:rPr>
          <w:rFonts w:ascii="Angsana New" w:hAnsi="Angsana New" w:hint="cs"/>
          <w:b/>
          <w:sz w:val="30"/>
          <w:szCs w:val="30"/>
          <w:cs/>
        </w:rPr>
        <w:t xml:space="preserve">ติดตั้งและอุปกรณ์สำนักงาน </w:t>
      </w:r>
      <w:r w:rsidRPr="00FD0752">
        <w:rPr>
          <w:rFonts w:ascii="Angsana New" w:hAnsi="Angsana New"/>
          <w:b/>
          <w:sz w:val="30"/>
          <w:szCs w:val="30"/>
          <w:cs/>
        </w:rPr>
        <w:t>เป็นระยะเวลา</w:t>
      </w:r>
      <w:r w:rsidRPr="00FD075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451C1" w:rsidRPr="009451C1">
        <w:rPr>
          <w:rFonts w:ascii="Angsana New" w:hAnsi="Angsana New"/>
          <w:bCs/>
          <w:sz w:val="30"/>
          <w:szCs w:val="30"/>
        </w:rPr>
        <w:t>2</w:t>
      </w:r>
      <w:r w:rsidRPr="00FD0752">
        <w:rPr>
          <w:rFonts w:ascii="Angsana New" w:hAnsi="Angsana New"/>
          <w:bCs/>
          <w:sz w:val="30"/>
          <w:szCs w:val="30"/>
        </w:rPr>
        <w:t xml:space="preserve"> - </w:t>
      </w:r>
      <w:r w:rsidR="009451C1" w:rsidRPr="009451C1">
        <w:rPr>
          <w:rFonts w:ascii="Angsana New" w:hAnsi="Angsana New"/>
          <w:bCs/>
          <w:sz w:val="30"/>
          <w:szCs w:val="30"/>
        </w:rPr>
        <w:t>14</w:t>
      </w:r>
      <w:r w:rsidRPr="00FD0752">
        <w:rPr>
          <w:rFonts w:ascii="Angsana New" w:hAnsi="Angsana New"/>
          <w:b/>
          <w:sz w:val="30"/>
          <w:szCs w:val="30"/>
          <w:cs/>
        </w:rPr>
        <w:t xml:space="preserve"> </w:t>
      </w:r>
      <w:r w:rsidRPr="00FD0752">
        <w:rPr>
          <w:rFonts w:ascii="Angsana New" w:hAnsi="Angsana New"/>
          <w:b/>
          <w:sz w:val="30"/>
          <w:szCs w:val="30"/>
        </w:rPr>
        <w:t xml:space="preserve"> </w:t>
      </w:r>
      <w:r w:rsidRPr="00FD0752">
        <w:rPr>
          <w:rFonts w:ascii="Angsana New" w:hAnsi="Angsana New"/>
          <w:b/>
          <w:sz w:val="30"/>
          <w:szCs w:val="30"/>
          <w:cs/>
        </w:rPr>
        <w:t xml:space="preserve">ปี กลุ่มบริษัทและบริษัทมีค่าเช่าจ่ายเป็นจำนวน </w:t>
      </w:r>
      <w:r w:rsidR="009451C1" w:rsidRPr="009451C1">
        <w:rPr>
          <w:rFonts w:ascii="Angsana New" w:hAnsi="Angsana New"/>
          <w:bCs/>
          <w:sz w:val="30"/>
          <w:szCs w:val="30"/>
        </w:rPr>
        <w:t>8</w:t>
      </w:r>
      <w:r w:rsidR="002C5A00" w:rsidRPr="00FD0752">
        <w:rPr>
          <w:rFonts w:ascii="Angsana New" w:hAnsi="Angsana New"/>
          <w:bCs/>
          <w:sz w:val="30"/>
          <w:szCs w:val="30"/>
        </w:rPr>
        <w:t>.</w:t>
      </w:r>
      <w:r w:rsidR="009451C1" w:rsidRPr="009451C1">
        <w:rPr>
          <w:rFonts w:ascii="Angsana New" w:hAnsi="Angsana New"/>
          <w:bCs/>
          <w:sz w:val="30"/>
          <w:szCs w:val="30"/>
        </w:rPr>
        <w:t>4</w:t>
      </w:r>
      <w:r w:rsidRPr="00FD0752">
        <w:rPr>
          <w:rFonts w:ascii="Angsana New" w:hAnsi="Angsana New"/>
          <w:b/>
          <w:sz w:val="30"/>
          <w:szCs w:val="30"/>
        </w:rPr>
        <w:t xml:space="preserve"> </w:t>
      </w:r>
      <w:r w:rsidRPr="00FD0752">
        <w:rPr>
          <w:rFonts w:ascii="Angsana New" w:hAnsi="Angsana New"/>
          <w:b/>
          <w:sz w:val="30"/>
          <w:szCs w:val="30"/>
          <w:cs/>
        </w:rPr>
        <w:t>ล้านบาทและ</w:t>
      </w:r>
      <w:r w:rsidRPr="00647B2E">
        <w:rPr>
          <w:rFonts w:ascii="Angsana New" w:hAnsi="Angsana New"/>
          <w:b/>
          <w:sz w:val="30"/>
          <w:szCs w:val="30"/>
          <w:cs/>
        </w:rPr>
        <w:t xml:space="preserve"> </w:t>
      </w:r>
      <w:r w:rsidR="009451C1" w:rsidRPr="009451C1">
        <w:rPr>
          <w:rFonts w:ascii="Angsana New" w:hAnsi="Angsana New"/>
          <w:bCs/>
          <w:sz w:val="30"/>
          <w:szCs w:val="30"/>
        </w:rPr>
        <w:t>5</w:t>
      </w:r>
      <w:r w:rsidR="005A4DF9">
        <w:rPr>
          <w:rFonts w:ascii="Angsana New" w:hAnsi="Angsana New"/>
          <w:bCs/>
          <w:sz w:val="30"/>
          <w:szCs w:val="30"/>
        </w:rPr>
        <w:t>.</w:t>
      </w:r>
      <w:r w:rsidR="009451C1" w:rsidRPr="009451C1">
        <w:rPr>
          <w:rFonts w:ascii="Angsana New" w:hAnsi="Angsana New"/>
          <w:bCs/>
          <w:sz w:val="30"/>
          <w:szCs w:val="30"/>
        </w:rPr>
        <w:t>6</w:t>
      </w:r>
      <w:r w:rsidRPr="00647B2E">
        <w:rPr>
          <w:rFonts w:ascii="Angsana New" w:hAnsi="Angsana New"/>
          <w:b/>
          <w:sz w:val="30"/>
          <w:szCs w:val="30"/>
        </w:rPr>
        <w:t xml:space="preserve"> </w:t>
      </w:r>
      <w:r w:rsidRPr="00647B2E">
        <w:rPr>
          <w:rFonts w:ascii="Angsana New" w:hAnsi="Angsana New"/>
          <w:b/>
          <w:sz w:val="30"/>
          <w:szCs w:val="30"/>
          <w:cs/>
        </w:rPr>
        <w:t>ล้านบาท</w:t>
      </w:r>
      <w:r w:rsidRPr="00E81176">
        <w:rPr>
          <w:rFonts w:ascii="Angsana New" w:hAnsi="Angsana New"/>
          <w:b/>
          <w:sz w:val="30"/>
          <w:szCs w:val="30"/>
          <w:cs/>
        </w:rPr>
        <w:t xml:space="preserve"> ตามลำดับ</w:t>
      </w:r>
    </w:p>
    <w:p w14:paraId="7CA6A602" w14:textId="77777777" w:rsidR="00E81176" w:rsidRDefault="00E81176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68B15D25" w14:textId="77777777" w:rsidR="002D4BC2" w:rsidRDefault="002D4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0B65C54C" w14:textId="2541CF10" w:rsidR="005B0456" w:rsidRPr="00A610EA" w:rsidRDefault="005B0456" w:rsidP="005B0456">
      <w:pPr>
        <w:pStyle w:val="Heading2"/>
        <w:tabs>
          <w:tab w:val="clear" w:pos="340"/>
          <w:tab w:val="num" w:pos="540"/>
        </w:tabs>
        <w:ind w:left="540" w:hanging="540"/>
      </w:pPr>
      <w:r w:rsidRPr="00A610EA">
        <w:rPr>
          <w:cs/>
        </w:rPr>
        <w:lastRenderedPageBreak/>
        <w:t>หนี้สินที่มีภาระดอกเบี้ย</w:t>
      </w:r>
    </w:p>
    <w:p w14:paraId="7A558D49" w14:textId="77777777" w:rsidR="00521FD2" w:rsidRPr="00E13AA2" w:rsidRDefault="00521FD2" w:rsidP="00521FD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8"/>
        <w:gridCol w:w="1079"/>
        <w:gridCol w:w="236"/>
        <w:gridCol w:w="1024"/>
        <w:gridCol w:w="236"/>
        <w:gridCol w:w="934"/>
        <w:gridCol w:w="237"/>
        <w:gridCol w:w="1023"/>
        <w:gridCol w:w="238"/>
        <w:gridCol w:w="1022"/>
        <w:gridCol w:w="236"/>
        <w:gridCol w:w="921"/>
        <w:gridCol w:w="10"/>
      </w:tblGrid>
      <w:tr w:rsidR="00521FD2" w:rsidRPr="009C3438" w14:paraId="29EEDCF8" w14:textId="77777777" w:rsidTr="009C3438">
        <w:trPr>
          <w:gridAfter w:val="1"/>
          <w:wAfter w:w="7" w:type="dxa"/>
          <w:tblHeader/>
        </w:trPr>
        <w:tc>
          <w:tcPr>
            <w:tcW w:w="2070" w:type="dxa"/>
          </w:tcPr>
          <w:p w14:paraId="3F1A11AC" w14:textId="77777777" w:rsidR="00521FD2" w:rsidRPr="009C3438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87" w:type="dxa"/>
            <w:gridSpan w:val="11"/>
          </w:tcPr>
          <w:p w14:paraId="6624B98A" w14:textId="77777777" w:rsidR="00521FD2" w:rsidRPr="009C3438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1FD2" w:rsidRPr="009C3438" w14:paraId="6EF75C92" w14:textId="77777777" w:rsidTr="009C3438">
        <w:trPr>
          <w:gridAfter w:val="1"/>
          <w:wAfter w:w="10" w:type="dxa"/>
          <w:tblHeader/>
        </w:trPr>
        <w:tc>
          <w:tcPr>
            <w:tcW w:w="2070" w:type="dxa"/>
          </w:tcPr>
          <w:p w14:paraId="4B9FD6E8" w14:textId="77777777" w:rsidR="00521FD2" w:rsidRPr="009C3438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4E0460B1" w14:textId="302487F2" w:rsidR="00521FD2" w:rsidRPr="009C3438" w:rsidRDefault="009451C1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21FD2" w:rsidRPr="009C34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1FD2" w:rsidRPr="009C34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18FE3B0C" w14:textId="77777777" w:rsidR="00521FD2" w:rsidRPr="009C3438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7" w:type="dxa"/>
            <w:gridSpan w:val="5"/>
          </w:tcPr>
          <w:p w14:paraId="6C2BFF8B" w14:textId="447CFC37" w:rsidR="00521FD2" w:rsidRPr="009C3438" w:rsidRDefault="009451C1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21FD2" w:rsidRPr="009C34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1FD2" w:rsidRPr="009C34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51AAC" w:rsidRPr="009C3438" w14:paraId="1B089C17" w14:textId="77777777" w:rsidTr="009C3438">
        <w:trPr>
          <w:tblHeader/>
        </w:trPr>
        <w:tc>
          <w:tcPr>
            <w:tcW w:w="2070" w:type="dxa"/>
          </w:tcPr>
          <w:p w14:paraId="22A74E98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7ED2F2" w14:textId="5416AD49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76F4A75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3883B59" w14:textId="54D371FF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C59C529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AED8B3D" w14:textId="395F7E1A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  <w:vAlign w:val="center"/>
          </w:tcPr>
          <w:p w14:paraId="760378BA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7E3B620A" w14:textId="55E670A3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72D1E2E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28EBB0FD" w14:textId="047BEE4B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4F1B16C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7730826E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51AAC" w:rsidRPr="009C3438" w14:paraId="3AD0FDC0" w14:textId="77777777" w:rsidTr="009C3438">
        <w:trPr>
          <w:gridAfter w:val="1"/>
          <w:wAfter w:w="7" w:type="dxa"/>
          <w:tblHeader/>
        </w:trPr>
        <w:tc>
          <w:tcPr>
            <w:tcW w:w="2070" w:type="dxa"/>
          </w:tcPr>
          <w:p w14:paraId="3458E803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87" w:type="dxa"/>
            <w:gridSpan w:val="11"/>
            <w:vAlign w:val="bottom"/>
          </w:tcPr>
          <w:p w14:paraId="51C983C5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C34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51AAC" w:rsidRPr="009C3438" w14:paraId="7E779D28" w14:textId="77777777" w:rsidTr="009C3438">
        <w:tc>
          <w:tcPr>
            <w:tcW w:w="2070" w:type="dxa"/>
          </w:tcPr>
          <w:p w14:paraId="7EA378C7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605D55D0" w14:textId="26255076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145</w:t>
            </w:r>
            <w:r w:rsidR="00A675C4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975</w:t>
            </w:r>
          </w:p>
        </w:tc>
        <w:tc>
          <w:tcPr>
            <w:tcW w:w="236" w:type="dxa"/>
            <w:vAlign w:val="bottom"/>
          </w:tcPr>
          <w:p w14:paraId="77B1FF93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2A6A3A4" w14:textId="2C49CF3F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2</w:t>
            </w:r>
            <w:r w:rsidR="00A675C4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984</w:t>
            </w:r>
          </w:p>
        </w:tc>
        <w:tc>
          <w:tcPr>
            <w:tcW w:w="236" w:type="dxa"/>
            <w:vAlign w:val="bottom"/>
          </w:tcPr>
          <w:p w14:paraId="4DE07A28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7BB377C" w14:textId="44EEFC09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148</w:t>
            </w:r>
            <w:r w:rsidR="004E04AE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959</w:t>
            </w:r>
          </w:p>
        </w:tc>
        <w:tc>
          <w:tcPr>
            <w:tcW w:w="237" w:type="dxa"/>
            <w:vAlign w:val="bottom"/>
          </w:tcPr>
          <w:p w14:paraId="244C708E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386CFA1" w14:textId="613B582B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166</w:t>
            </w:r>
            <w:r w:rsidR="00C51AAC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487</w:t>
            </w:r>
          </w:p>
        </w:tc>
        <w:tc>
          <w:tcPr>
            <w:tcW w:w="238" w:type="dxa"/>
            <w:vAlign w:val="bottom"/>
          </w:tcPr>
          <w:p w14:paraId="05D81761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4E058714" w14:textId="1ECFCC29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2</w:t>
            </w:r>
            <w:r w:rsidR="00C51AAC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861</w:t>
            </w:r>
          </w:p>
        </w:tc>
        <w:tc>
          <w:tcPr>
            <w:tcW w:w="236" w:type="dxa"/>
            <w:vAlign w:val="bottom"/>
          </w:tcPr>
          <w:p w14:paraId="451BF5DD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5CB3F2D4" w14:textId="1EEB81CD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169</w:t>
            </w:r>
            <w:r w:rsidR="00C51AAC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348</w:t>
            </w:r>
          </w:p>
        </w:tc>
      </w:tr>
      <w:tr w:rsidR="00C51AAC" w:rsidRPr="009C3438" w14:paraId="51F1118D" w14:textId="77777777" w:rsidTr="009C3438">
        <w:tc>
          <w:tcPr>
            <w:tcW w:w="2070" w:type="dxa"/>
          </w:tcPr>
          <w:p w14:paraId="4DD5082F" w14:textId="77777777" w:rsidR="00C51AAC" w:rsidRPr="009C3438" w:rsidRDefault="00C51AAC" w:rsidP="00C51AAC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00A7C846" w14:textId="54960F0E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213</w:t>
            </w:r>
            <w:r w:rsidR="00A675C4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597</w:t>
            </w:r>
          </w:p>
        </w:tc>
        <w:tc>
          <w:tcPr>
            <w:tcW w:w="236" w:type="dxa"/>
            <w:vAlign w:val="bottom"/>
          </w:tcPr>
          <w:p w14:paraId="3FBAC6B3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B658D61" w14:textId="3AB8FBB9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</w:t>
            </w:r>
            <w:r w:rsidR="00A675C4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356</w:t>
            </w:r>
          </w:p>
        </w:tc>
        <w:tc>
          <w:tcPr>
            <w:tcW w:w="236" w:type="dxa"/>
            <w:vAlign w:val="bottom"/>
          </w:tcPr>
          <w:p w14:paraId="01EDAB11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5C86326" w14:textId="0BBCA348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4E04AE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237" w:type="dxa"/>
            <w:vAlign w:val="bottom"/>
          </w:tcPr>
          <w:p w14:paraId="43907695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18221171" w14:textId="7C880491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207</w:t>
            </w:r>
            <w:r w:rsidR="00C51AAC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375</w:t>
            </w:r>
          </w:p>
        </w:tc>
        <w:tc>
          <w:tcPr>
            <w:tcW w:w="238" w:type="dxa"/>
            <w:vAlign w:val="bottom"/>
          </w:tcPr>
          <w:p w14:paraId="6E03D153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23823C9D" w14:textId="103AE947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2</w:t>
            </w:r>
            <w:r w:rsidR="00C51AAC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145</w:t>
            </w:r>
          </w:p>
        </w:tc>
        <w:tc>
          <w:tcPr>
            <w:tcW w:w="236" w:type="dxa"/>
            <w:vAlign w:val="bottom"/>
          </w:tcPr>
          <w:p w14:paraId="565C1665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25D405D9" w14:textId="082FD6B5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209</w:t>
            </w:r>
            <w:r w:rsidR="00C51AAC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520</w:t>
            </w:r>
          </w:p>
        </w:tc>
      </w:tr>
      <w:tr w:rsidR="00C51AAC" w:rsidRPr="009C3438" w14:paraId="39FB8AA1" w14:textId="77777777" w:rsidTr="009C3438">
        <w:tc>
          <w:tcPr>
            <w:tcW w:w="2070" w:type="dxa"/>
          </w:tcPr>
          <w:p w14:paraId="283B1F26" w14:textId="77777777" w:rsidR="00C51AAC" w:rsidRPr="009C3438" w:rsidRDefault="00C51AAC" w:rsidP="00C51AAC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7F26AEDF" w14:textId="4B4F6BE3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98</w:t>
            </w:r>
            <w:r w:rsidR="00A675C4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840</w:t>
            </w:r>
          </w:p>
        </w:tc>
        <w:tc>
          <w:tcPr>
            <w:tcW w:w="236" w:type="dxa"/>
            <w:vAlign w:val="bottom"/>
          </w:tcPr>
          <w:p w14:paraId="0A0F9873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3583BF0" w14:textId="00B29A84" w:rsidR="00C51AAC" w:rsidRPr="009C3438" w:rsidRDefault="00A675C4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B001698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D6F85BC" w14:textId="0B4FE9C6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4E04AE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237" w:type="dxa"/>
            <w:vAlign w:val="bottom"/>
          </w:tcPr>
          <w:p w14:paraId="0A6A3FD6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91FB39C" w14:textId="669074A5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101</w:t>
            </w:r>
            <w:r w:rsidR="00C51AAC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144</w:t>
            </w:r>
          </w:p>
        </w:tc>
        <w:tc>
          <w:tcPr>
            <w:tcW w:w="238" w:type="dxa"/>
            <w:vAlign w:val="bottom"/>
          </w:tcPr>
          <w:p w14:paraId="403A2A5C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1277D83A" w14:textId="66D0C026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AAEE384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425B0C81" w14:textId="759E6C83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101</w:t>
            </w:r>
            <w:r w:rsidR="00C51AAC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144</w:t>
            </w:r>
          </w:p>
        </w:tc>
      </w:tr>
      <w:tr w:rsidR="00C51AAC" w:rsidRPr="009C3438" w14:paraId="0DF3B02C" w14:textId="77777777" w:rsidTr="009C3438">
        <w:tc>
          <w:tcPr>
            <w:tcW w:w="2070" w:type="dxa"/>
          </w:tcPr>
          <w:p w14:paraId="02020D32" w14:textId="77777777" w:rsidR="00C51AAC" w:rsidRPr="009C3438" w:rsidRDefault="00C51AAC" w:rsidP="00C51AAC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3C0EE50" w14:textId="344DA59A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35</w:t>
            </w:r>
            <w:r w:rsidR="00A675C4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757</w:t>
            </w:r>
          </w:p>
        </w:tc>
        <w:tc>
          <w:tcPr>
            <w:tcW w:w="236" w:type="dxa"/>
            <w:vAlign w:val="bottom"/>
          </w:tcPr>
          <w:p w14:paraId="3B8340EA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55E3749" w14:textId="7D8E623B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34</w:t>
            </w:r>
            <w:r w:rsidR="00A675C4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937</w:t>
            </w:r>
          </w:p>
        </w:tc>
        <w:tc>
          <w:tcPr>
            <w:tcW w:w="236" w:type="dxa"/>
            <w:vAlign w:val="bottom"/>
          </w:tcPr>
          <w:p w14:paraId="7A7BC308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8F6101A" w14:textId="015FA92D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4E04AE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237" w:type="dxa"/>
            <w:vAlign w:val="bottom"/>
          </w:tcPr>
          <w:p w14:paraId="12D49B93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01612010" w14:textId="03C1CB04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35</w:t>
            </w:r>
            <w:r w:rsidR="00C51AAC" w:rsidRPr="009C3438">
              <w:rPr>
                <w:rFonts w:asciiTheme="majorBidi" w:hAnsi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618</w:t>
            </w:r>
          </w:p>
        </w:tc>
        <w:tc>
          <w:tcPr>
            <w:tcW w:w="238" w:type="dxa"/>
            <w:vAlign w:val="bottom"/>
          </w:tcPr>
          <w:p w14:paraId="0617A822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5499DB2C" w14:textId="1D59600C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28</w:t>
            </w:r>
            <w:r w:rsidR="00C51AAC" w:rsidRPr="009C3438">
              <w:rPr>
                <w:rFonts w:asciiTheme="majorBidi" w:hAnsi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439</w:t>
            </w:r>
          </w:p>
        </w:tc>
        <w:tc>
          <w:tcPr>
            <w:tcW w:w="236" w:type="dxa"/>
            <w:vAlign w:val="bottom"/>
          </w:tcPr>
          <w:p w14:paraId="2D79FC83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vAlign w:val="bottom"/>
          </w:tcPr>
          <w:p w14:paraId="3BD8F9CB" w14:textId="4178A070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64</w:t>
            </w:r>
            <w:r w:rsidR="00C51AAC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057</w:t>
            </w:r>
          </w:p>
        </w:tc>
      </w:tr>
      <w:tr w:rsidR="00C51AAC" w:rsidRPr="009C3438" w14:paraId="767D82C8" w14:textId="77777777" w:rsidTr="009C3438">
        <w:tc>
          <w:tcPr>
            <w:tcW w:w="2070" w:type="dxa"/>
          </w:tcPr>
          <w:p w14:paraId="58BA5024" w14:textId="77777777" w:rsidR="00C51AAC" w:rsidRPr="009C3438" w:rsidRDefault="00C51AAC" w:rsidP="00C51AAC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C34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14BD7" w14:textId="08E6EB30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494</w:t>
            </w:r>
            <w:r w:rsidR="00A675C4" w:rsidRPr="009C34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36" w:type="dxa"/>
            <w:vAlign w:val="bottom"/>
          </w:tcPr>
          <w:p w14:paraId="0CE78459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D0CF2" w14:textId="35A45BF0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39</w:t>
            </w:r>
            <w:r w:rsidR="00A675C4" w:rsidRPr="009C34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277</w:t>
            </w:r>
          </w:p>
        </w:tc>
        <w:tc>
          <w:tcPr>
            <w:tcW w:w="236" w:type="dxa"/>
            <w:vAlign w:val="bottom"/>
          </w:tcPr>
          <w:p w14:paraId="5D7665BF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A3551" w14:textId="0E53165D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</w:t>
            </w:r>
            <w:r w:rsidR="004E04AE" w:rsidRPr="009C34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</w:t>
            </w:r>
          </w:p>
        </w:tc>
        <w:tc>
          <w:tcPr>
            <w:tcW w:w="237" w:type="dxa"/>
            <w:vAlign w:val="bottom"/>
          </w:tcPr>
          <w:p w14:paraId="484C319A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7BE3C" w14:textId="6BFF9003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510</w:t>
            </w:r>
            <w:r w:rsidR="00C51AAC" w:rsidRPr="009C343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238" w:type="dxa"/>
            <w:vAlign w:val="bottom"/>
          </w:tcPr>
          <w:p w14:paraId="5FE9BCBE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AA0AA" w14:textId="7F5BCED1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33</w:t>
            </w:r>
            <w:r w:rsidR="00C51AAC" w:rsidRPr="009C343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36" w:type="dxa"/>
            <w:vAlign w:val="bottom"/>
          </w:tcPr>
          <w:p w14:paraId="3DF252DB" w14:textId="77777777" w:rsidR="00C51AAC" w:rsidRPr="009C3438" w:rsidRDefault="00C51AAC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15EC6" w14:textId="10E86DCF" w:rsidR="00C51AAC" w:rsidRPr="009C3438" w:rsidRDefault="009451C1" w:rsidP="00C5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544</w:t>
            </w:r>
            <w:r w:rsidR="00C51AAC" w:rsidRPr="009C34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069</w:t>
            </w:r>
          </w:p>
        </w:tc>
      </w:tr>
    </w:tbl>
    <w:p w14:paraId="480F1CFB" w14:textId="77777777" w:rsidR="00521FD2" w:rsidRPr="009C3438" w:rsidRDefault="00521FD2" w:rsidP="00521FD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9"/>
        <w:gridCol w:w="1100"/>
        <w:gridCol w:w="228"/>
        <w:gridCol w:w="1065"/>
        <w:gridCol w:w="228"/>
        <w:gridCol w:w="916"/>
        <w:gridCol w:w="233"/>
        <w:gridCol w:w="1058"/>
        <w:gridCol w:w="234"/>
        <w:gridCol w:w="1058"/>
        <w:gridCol w:w="233"/>
        <w:gridCol w:w="898"/>
      </w:tblGrid>
      <w:tr w:rsidR="00521FD2" w:rsidRPr="009C3438" w14:paraId="04C40895" w14:textId="77777777" w:rsidTr="00076A2C">
        <w:trPr>
          <w:tblHeader/>
        </w:trPr>
        <w:tc>
          <w:tcPr>
            <w:tcW w:w="2250" w:type="dxa"/>
          </w:tcPr>
          <w:p w14:paraId="06D79970" w14:textId="77777777" w:rsidR="00521FD2" w:rsidRPr="009C3438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0" w:type="dxa"/>
            <w:gridSpan w:val="11"/>
          </w:tcPr>
          <w:p w14:paraId="1825FF68" w14:textId="77777777" w:rsidR="00521FD2" w:rsidRPr="009C3438" w:rsidRDefault="00521FD2" w:rsidP="00076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1FD2" w:rsidRPr="009C3438" w14:paraId="545F5AA1" w14:textId="77777777" w:rsidTr="00076A2C">
        <w:trPr>
          <w:tblHeader/>
        </w:trPr>
        <w:tc>
          <w:tcPr>
            <w:tcW w:w="2250" w:type="dxa"/>
          </w:tcPr>
          <w:p w14:paraId="6F8A00C3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1C4C215E" w14:textId="6A7CE443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21FD2" w:rsidRPr="009C34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1FD2" w:rsidRPr="009C34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FA8D59C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4" w:type="dxa"/>
            <w:gridSpan w:val="5"/>
          </w:tcPr>
          <w:p w14:paraId="7B179FEE" w14:textId="477F6D46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21FD2" w:rsidRPr="009C34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1FD2" w:rsidRPr="009C34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21FD2" w:rsidRPr="009C3438" w14:paraId="582007F2" w14:textId="77777777" w:rsidTr="00076A2C">
        <w:trPr>
          <w:tblHeader/>
        </w:trPr>
        <w:tc>
          <w:tcPr>
            <w:tcW w:w="2250" w:type="dxa"/>
          </w:tcPr>
          <w:p w14:paraId="6924C55A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14:paraId="42B3F8FE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9" w:type="dxa"/>
            <w:vAlign w:val="bottom"/>
          </w:tcPr>
          <w:p w14:paraId="0D640650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5152DCF7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72F3C885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14:paraId="0D607986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4922D00A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793D89D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5DE9D5BA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EB9207A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F1FD557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13484F89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21FD2" w:rsidRPr="009C3438" w14:paraId="3E1A9061" w14:textId="77777777" w:rsidTr="00076A2C">
        <w:trPr>
          <w:tblHeader/>
        </w:trPr>
        <w:tc>
          <w:tcPr>
            <w:tcW w:w="2250" w:type="dxa"/>
          </w:tcPr>
          <w:p w14:paraId="5FDDAC33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5623FFD6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C34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1FD2" w:rsidRPr="009C3438" w14:paraId="2D8A33B3" w14:textId="77777777" w:rsidTr="00076A2C">
        <w:tc>
          <w:tcPr>
            <w:tcW w:w="2250" w:type="dxa"/>
          </w:tcPr>
          <w:p w14:paraId="1C21B8B3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34" w:type="dxa"/>
            <w:vAlign w:val="bottom"/>
          </w:tcPr>
          <w:p w14:paraId="54B76E3D" w14:textId="75CFF867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6A0925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29" w:type="dxa"/>
            <w:vAlign w:val="bottom"/>
          </w:tcPr>
          <w:p w14:paraId="1C0CF161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3794DA33" w14:textId="2C5188DD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A0925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229" w:type="dxa"/>
            <w:vAlign w:val="bottom"/>
          </w:tcPr>
          <w:p w14:paraId="6483A6B3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14:paraId="299F0881" w14:textId="3E65F252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6A0925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36" w:type="dxa"/>
            <w:vAlign w:val="bottom"/>
          </w:tcPr>
          <w:p w14:paraId="551610C8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A8EB347" w14:textId="197BA5BB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53</w:t>
            </w:r>
            <w:r w:rsidR="00521FD2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103</w:t>
            </w:r>
          </w:p>
        </w:tc>
        <w:tc>
          <w:tcPr>
            <w:tcW w:w="237" w:type="dxa"/>
            <w:vAlign w:val="bottom"/>
          </w:tcPr>
          <w:p w14:paraId="5F8096D7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3278D18" w14:textId="3C17B4BD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2</w:t>
            </w:r>
            <w:r w:rsidR="00521FD2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861</w:t>
            </w:r>
          </w:p>
        </w:tc>
        <w:tc>
          <w:tcPr>
            <w:tcW w:w="236" w:type="dxa"/>
            <w:vAlign w:val="bottom"/>
          </w:tcPr>
          <w:p w14:paraId="7F5CCD7F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2644840A" w14:textId="7E5BA916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55</w:t>
            </w:r>
            <w:r w:rsidR="00521FD2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964</w:t>
            </w:r>
          </w:p>
        </w:tc>
      </w:tr>
      <w:tr w:rsidR="00521FD2" w:rsidRPr="009C3438" w14:paraId="3C64DF39" w14:textId="77777777" w:rsidTr="00076A2C">
        <w:tc>
          <w:tcPr>
            <w:tcW w:w="2250" w:type="dxa"/>
          </w:tcPr>
          <w:p w14:paraId="29EE191E" w14:textId="77777777" w:rsidR="00521FD2" w:rsidRPr="009C3438" w:rsidRDefault="00521FD2" w:rsidP="00521FD2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vAlign w:val="bottom"/>
          </w:tcPr>
          <w:p w14:paraId="2E466B7E" w14:textId="55914B10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="006A0925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229" w:type="dxa"/>
            <w:vAlign w:val="bottom"/>
          </w:tcPr>
          <w:p w14:paraId="5E968136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4EE7D68C" w14:textId="4E4A9E8C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A0925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229" w:type="dxa"/>
            <w:vAlign w:val="bottom"/>
          </w:tcPr>
          <w:p w14:paraId="2F1EA236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14:paraId="4541B3EE" w14:textId="39D3A97F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="006A0925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36" w:type="dxa"/>
            <w:vAlign w:val="bottom"/>
          </w:tcPr>
          <w:p w14:paraId="04A081CA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C9FCB12" w14:textId="7089B45D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192</w:t>
            </w:r>
            <w:r w:rsidR="00521FD2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378</w:t>
            </w:r>
          </w:p>
        </w:tc>
        <w:tc>
          <w:tcPr>
            <w:tcW w:w="237" w:type="dxa"/>
            <w:vAlign w:val="bottom"/>
          </w:tcPr>
          <w:p w14:paraId="393E3D38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3BF525B" w14:textId="22CA13C5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2</w:t>
            </w:r>
            <w:r w:rsidR="00521FD2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145</w:t>
            </w:r>
          </w:p>
        </w:tc>
        <w:tc>
          <w:tcPr>
            <w:tcW w:w="236" w:type="dxa"/>
            <w:vAlign w:val="bottom"/>
          </w:tcPr>
          <w:p w14:paraId="7DC72BB2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CE4462C" w14:textId="44558FCB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194</w:t>
            </w:r>
            <w:r w:rsidR="00521FD2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523</w:t>
            </w:r>
          </w:p>
        </w:tc>
      </w:tr>
      <w:tr w:rsidR="00521FD2" w:rsidRPr="009C3438" w14:paraId="24E9C5E6" w14:textId="77777777" w:rsidTr="00076A2C">
        <w:tc>
          <w:tcPr>
            <w:tcW w:w="2250" w:type="dxa"/>
          </w:tcPr>
          <w:p w14:paraId="04D4745D" w14:textId="77777777" w:rsidR="00521FD2" w:rsidRPr="009C3438" w:rsidRDefault="00521FD2" w:rsidP="00521FD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4" w:type="dxa"/>
            <w:vAlign w:val="bottom"/>
          </w:tcPr>
          <w:p w14:paraId="6580C16A" w14:textId="6A0496B6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6A0925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229" w:type="dxa"/>
            <w:vAlign w:val="bottom"/>
          </w:tcPr>
          <w:p w14:paraId="1788F11A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7B963401" w14:textId="31B2549D" w:rsidR="00521FD2" w:rsidRPr="009C3438" w:rsidRDefault="006A0925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9" w:type="dxa"/>
            <w:vAlign w:val="bottom"/>
          </w:tcPr>
          <w:p w14:paraId="4C560818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14:paraId="1B8152C5" w14:textId="7C681B9D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6A0925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236" w:type="dxa"/>
            <w:vAlign w:val="bottom"/>
          </w:tcPr>
          <w:p w14:paraId="4B50FF12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D563585" w14:textId="672B7838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55</w:t>
            </w:r>
            <w:r w:rsidR="00521FD2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531</w:t>
            </w:r>
          </w:p>
        </w:tc>
        <w:tc>
          <w:tcPr>
            <w:tcW w:w="237" w:type="dxa"/>
            <w:vAlign w:val="bottom"/>
          </w:tcPr>
          <w:p w14:paraId="6F50234E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0674811" w14:textId="73F95E1A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544A132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74E8E017" w14:textId="2DB33964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55</w:t>
            </w:r>
            <w:r w:rsidR="00521FD2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531</w:t>
            </w:r>
          </w:p>
        </w:tc>
      </w:tr>
      <w:tr w:rsidR="00521FD2" w:rsidRPr="009C3438" w14:paraId="77D11C4C" w14:textId="77777777" w:rsidTr="00076A2C">
        <w:tc>
          <w:tcPr>
            <w:tcW w:w="2250" w:type="dxa"/>
          </w:tcPr>
          <w:p w14:paraId="3759BFA1" w14:textId="77777777" w:rsidR="00521FD2" w:rsidRPr="009C3438" w:rsidRDefault="00521FD2" w:rsidP="00521FD2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43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34" w:type="dxa"/>
            <w:vAlign w:val="bottom"/>
          </w:tcPr>
          <w:p w14:paraId="09194A60" w14:textId="128FAE38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6A0925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229" w:type="dxa"/>
            <w:vAlign w:val="bottom"/>
          </w:tcPr>
          <w:p w14:paraId="2A46F1E9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7EBB317C" w14:textId="7244E0A0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A0925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29" w:type="dxa"/>
            <w:vAlign w:val="bottom"/>
          </w:tcPr>
          <w:p w14:paraId="6E666AF0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14:paraId="6A2173FE" w14:textId="21976E33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6A0925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36" w:type="dxa"/>
            <w:vAlign w:val="bottom"/>
          </w:tcPr>
          <w:p w14:paraId="206BCC63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28CC821" w14:textId="485CBD9D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34</w:t>
            </w:r>
            <w:r w:rsidR="00521FD2" w:rsidRPr="009C3438">
              <w:rPr>
                <w:rFonts w:asciiTheme="majorBidi" w:hAnsi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552</w:t>
            </w:r>
          </w:p>
        </w:tc>
        <w:tc>
          <w:tcPr>
            <w:tcW w:w="237" w:type="dxa"/>
            <w:vAlign w:val="bottom"/>
          </w:tcPr>
          <w:p w14:paraId="4DE695D8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20F62FA" w14:textId="3711D1B7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8</w:t>
            </w:r>
            <w:r w:rsidR="00521FD2" w:rsidRPr="009C3438">
              <w:rPr>
                <w:rFonts w:asciiTheme="majorBidi" w:hAnsi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436</w:t>
            </w:r>
          </w:p>
        </w:tc>
        <w:tc>
          <w:tcPr>
            <w:tcW w:w="236" w:type="dxa"/>
            <w:vAlign w:val="bottom"/>
          </w:tcPr>
          <w:p w14:paraId="4354CCB0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273D5ACC" w14:textId="0E11C59B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42</w:t>
            </w:r>
            <w:r w:rsidR="00521FD2" w:rsidRPr="009C34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988</w:t>
            </w:r>
          </w:p>
        </w:tc>
      </w:tr>
      <w:tr w:rsidR="00521FD2" w:rsidRPr="009C3438" w14:paraId="13C227C3" w14:textId="77777777" w:rsidTr="00076A2C">
        <w:tc>
          <w:tcPr>
            <w:tcW w:w="2250" w:type="dxa"/>
          </w:tcPr>
          <w:p w14:paraId="2C3787CC" w14:textId="77777777" w:rsidR="00521FD2" w:rsidRPr="009C3438" w:rsidRDefault="00521FD2" w:rsidP="00521FD2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C34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15E12" w14:textId="5CB8D0A5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</w:t>
            </w:r>
            <w:r w:rsidR="006A0925" w:rsidRPr="009C34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646</w:t>
            </w:r>
          </w:p>
        </w:tc>
        <w:tc>
          <w:tcPr>
            <w:tcW w:w="229" w:type="dxa"/>
            <w:vAlign w:val="bottom"/>
          </w:tcPr>
          <w:p w14:paraId="5762C4E2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804F8" w14:textId="25C83450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6A0925" w:rsidRPr="009C34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229" w:type="dxa"/>
            <w:vAlign w:val="bottom"/>
          </w:tcPr>
          <w:p w14:paraId="31536307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AE194" w14:textId="7542EEBA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  <w:r w:rsidR="006A0925" w:rsidRPr="009C34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236" w:type="dxa"/>
            <w:vAlign w:val="bottom"/>
          </w:tcPr>
          <w:p w14:paraId="277CDA09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55AFD" w14:textId="7FA9323E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335</w:t>
            </w:r>
            <w:r w:rsidR="00521FD2" w:rsidRPr="009C343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237" w:type="dxa"/>
            <w:vAlign w:val="bottom"/>
          </w:tcPr>
          <w:p w14:paraId="5D40A64D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8C4B2" w14:textId="42393182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13</w:t>
            </w:r>
            <w:r w:rsidR="00521FD2" w:rsidRPr="009C343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36" w:type="dxa"/>
            <w:vAlign w:val="bottom"/>
          </w:tcPr>
          <w:p w14:paraId="60DEA9A4" w14:textId="77777777" w:rsidR="00521FD2" w:rsidRPr="009C3438" w:rsidRDefault="00521FD2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EF5A2" w14:textId="16328C55" w:rsidR="00521FD2" w:rsidRPr="009C3438" w:rsidRDefault="009451C1" w:rsidP="0052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349</w:t>
            </w:r>
            <w:r w:rsidR="00521FD2" w:rsidRPr="009C34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006</w:t>
            </w:r>
          </w:p>
        </w:tc>
      </w:tr>
    </w:tbl>
    <w:p w14:paraId="1A7C2A80" w14:textId="77777777" w:rsidR="00521FD2" w:rsidRPr="00A610EA" w:rsidRDefault="00521FD2" w:rsidP="00521F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240"/>
        <w:gridCol w:w="1350"/>
        <w:gridCol w:w="269"/>
        <w:gridCol w:w="1261"/>
        <w:gridCol w:w="270"/>
        <w:gridCol w:w="1346"/>
        <w:gridCol w:w="270"/>
        <w:gridCol w:w="1264"/>
      </w:tblGrid>
      <w:tr w:rsidR="0044771A" w:rsidRPr="003C4518" w14:paraId="083A5F62" w14:textId="77777777" w:rsidTr="002B56AF">
        <w:trPr>
          <w:tblHeader/>
        </w:trPr>
        <w:tc>
          <w:tcPr>
            <w:tcW w:w="3240" w:type="dxa"/>
            <w:shd w:val="clear" w:color="auto" w:fill="auto"/>
          </w:tcPr>
          <w:p w14:paraId="5038F575" w14:textId="77777777" w:rsidR="0044771A" w:rsidRPr="003C4518" w:rsidRDefault="0044771A" w:rsidP="00B44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1" w:name="_Hlk80228446"/>
            <w:bookmarkStart w:id="2" w:name="_Hlk80228439"/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</w:t>
            </w:r>
            <w:r w:rsidRPr="003C4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bookmarkEnd w:id="1"/>
          </w:p>
        </w:tc>
        <w:tc>
          <w:tcPr>
            <w:tcW w:w="2880" w:type="dxa"/>
            <w:gridSpan w:val="3"/>
            <w:shd w:val="clear" w:color="auto" w:fill="auto"/>
          </w:tcPr>
          <w:p w14:paraId="342D6A63" w14:textId="77777777" w:rsidR="0044771A" w:rsidRPr="003C4518" w:rsidRDefault="0044771A" w:rsidP="00B44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5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D572C7C" w14:textId="77777777" w:rsidR="0044771A" w:rsidRPr="003C4518" w:rsidRDefault="0044771A" w:rsidP="00B44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245266B1" w14:textId="77777777" w:rsidR="0044771A" w:rsidRPr="003C4518" w:rsidRDefault="0044771A" w:rsidP="00B44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5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771A" w:rsidRPr="003C4518" w14:paraId="757205E8" w14:textId="77777777" w:rsidTr="002B56AF">
        <w:trPr>
          <w:tblHeader/>
        </w:trPr>
        <w:tc>
          <w:tcPr>
            <w:tcW w:w="3240" w:type="dxa"/>
          </w:tcPr>
          <w:p w14:paraId="4269E63A" w14:textId="51E174CB" w:rsidR="0044771A" w:rsidRPr="003C4518" w:rsidRDefault="0044771A" w:rsidP="00447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451C1" w:rsidRPr="00945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521F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3C4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และ </w:t>
            </w:r>
            <w:r w:rsidR="009451C1" w:rsidRPr="00945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3B21EAD" w14:textId="638F97E9" w:rsidR="0044771A" w:rsidRPr="003C4518" w:rsidRDefault="009451C1" w:rsidP="00447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34FCA5D" w14:textId="77777777" w:rsidR="0044771A" w:rsidRPr="003C4518" w:rsidRDefault="0044771A" w:rsidP="00447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712FA78" w14:textId="6D761F6D" w:rsidR="0044771A" w:rsidRPr="003C4518" w:rsidRDefault="009451C1" w:rsidP="00447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E1FBFA3" w14:textId="77777777" w:rsidR="0044771A" w:rsidRPr="003C4518" w:rsidRDefault="0044771A" w:rsidP="00447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079560" w14:textId="767D2134" w:rsidR="0044771A" w:rsidRPr="003C4518" w:rsidRDefault="009451C1" w:rsidP="00447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FA5074" w14:textId="77777777" w:rsidR="0044771A" w:rsidRPr="003C4518" w:rsidRDefault="0044771A" w:rsidP="00447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1ED3E0B" w14:textId="11396870" w:rsidR="0044771A" w:rsidRPr="003C4518" w:rsidRDefault="009451C1" w:rsidP="00447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4771A" w:rsidRPr="003C4518" w14:paraId="10A7B8DB" w14:textId="77777777" w:rsidTr="002B56AF">
        <w:trPr>
          <w:tblHeader/>
        </w:trPr>
        <w:tc>
          <w:tcPr>
            <w:tcW w:w="3240" w:type="dxa"/>
          </w:tcPr>
          <w:p w14:paraId="32599449" w14:textId="77777777" w:rsidR="0044771A" w:rsidRPr="003C4518" w:rsidRDefault="0044771A" w:rsidP="00447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14:paraId="319A89DD" w14:textId="77777777" w:rsidR="0044771A" w:rsidRPr="003C4518" w:rsidRDefault="0044771A" w:rsidP="00447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C45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C451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C45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D3AAA" w:rsidRPr="003C4518" w14:paraId="44223EDD" w14:textId="77777777" w:rsidTr="002B56AF">
        <w:tc>
          <w:tcPr>
            <w:tcW w:w="3240" w:type="dxa"/>
          </w:tcPr>
          <w:p w14:paraId="39C384F9" w14:textId="40151539" w:rsidR="008D3AAA" w:rsidRPr="003C4518" w:rsidRDefault="008D3AAA" w:rsidP="008D3AAA">
            <w:pPr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ที่มีข้อจำกัดในการใช้</w:t>
            </w:r>
          </w:p>
        </w:tc>
        <w:tc>
          <w:tcPr>
            <w:tcW w:w="1350" w:type="dxa"/>
            <w:vAlign w:val="center"/>
          </w:tcPr>
          <w:p w14:paraId="01B81C68" w14:textId="77777777" w:rsidR="008D3AAA" w:rsidRDefault="008D3AAA" w:rsidP="008D3AA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1CD10B91" w14:textId="70A486F5" w:rsidR="00A675C4" w:rsidRPr="002F2267" w:rsidRDefault="009451C1" w:rsidP="008D3AA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51C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C540D9" w:rsidRPr="00C540D9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  <w:lang w:val="en-US"/>
              </w:rPr>
              <w:t>970</w:t>
            </w:r>
          </w:p>
        </w:tc>
        <w:tc>
          <w:tcPr>
            <w:tcW w:w="269" w:type="dxa"/>
            <w:vAlign w:val="center"/>
          </w:tcPr>
          <w:p w14:paraId="1AB57B9E" w14:textId="77777777" w:rsidR="008D3AAA" w:rsidRPr="003C4518" w:rsidRDefault="008D3AAA" w:rsidP="008D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CE9E7A4" w14:textId="77777777" w:rsidR="00DD1BFB" w:rsidRDefault="00DD1BFB" w:rsidP="008D3A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  <w:p w14:paraId="3F5409E1" w14:textId="3B5602DF" w:rsidR="008D3AAA" w:rsidRPr="00053BAE" w:rsidRDefault="009451C1" w:rsidP="008D3A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DD1BFB" w:rsidRPr="00DD1BFB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  <w:lang w:val="en-US"/>
              </w:rPr>
              <w:t>970</w:t>
            </w:r>
          </w:p>
        </w:tc>
        <w:tc>
          <w:tcPr>
            <w:tcW w:w="270" w:type="dxa"/>
            <w:vAlign w:val="center"/>
          </w:tcPr>
          <w:p w14:paraId="160BE065" w14:textId="77777777" w:rsidR="008D3AAA" w:rsidRPr="003C4518" w:rsidRDefault="008D3AAA" w:rsidP="008D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vAlign w:val="center"/>
          </w:tcPr>
          <w:p w14:paraId="41EC8378" w14:textId="77777777" w:rsidR="00274246" w:rsidRPr="00274246" w:rsidRDefault="00274246" w:rsidP="00274246">
            <w:pPr>
              <w:pStyle w:val="acctfourfigures"/>
              <w:tabs>
                <w:tab w:val="decimal" w:pos="968"/>
              </w:tabs>
              <w:ind w:left="-79"/>
              <w:rPr>
                <w:rFonts w:ascii="Angsana New" w:hAnsi="Angsana New"/>
                <w:sz w:val="30"/>
                <w:szCs w:val="30"/>
              </w:rPr>
            </w:pPr>
          </w:p>
          <w:p w14:paraId="60AC4C7E" w14:textId="72246CF9" w:rsidR="008D3AAA" w:rsidRPr="003C4518" w:rsidRDefault="009451C1" w:rsidP="0027424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274246" w:rsidRPr="00274246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  <w:lang w:val="en-US"/>
              </w:rPr>
              <w:t>683</w:t>
            </w:r>
          </w:p>
        </w:tc>
        <w:tc>
          <w:tcPr>
            <w:tcW w:w="270" w:type="dxa"/>
            <w:vAlign w:val="center"/>
          </w:tcPr>
          <w:p w14:paraId="4CFF7AC1" w14:textId="77777777" w:rsidR="008D3AAA" w:rsidRPr="003C4518" w:rsidRDefault="008D3AAA" w:rsidP="008D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center"/>
          </w:tcPr>
          <w:p w14:paraId="48507607" w14:textId="77777777" w:rsidR="00DD1BFB" w:rsidRDefault="00DD1BFB" w:rsidP="008D3A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  <w:p w14:paraId="0015170F" w14:textId="0B401A1B" w:rsidR="008D3AAA" w:rsidRPr="00053BAE" w:rsidRDefault="009451C1" w:rsidP="008D3A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DD1BFB" w:rsidRPr="00DD1BFB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  <w:lang w:val="en-US"/>
              </w:rPr>
              <w:t>683</w:t>
            </w:r>
          </w:p>
        </w:tc>
      </w:tr>
      <w:tr w:rsidR="008D3AAA" w:rsidRPr="003C4518" w14:paraId="53BF0997" w14:textId="77777777" w:rsidTr="002B56AF">
        <w:tc>
          <w:tcPr>
            <w:tcW w:w="3240" w:type="dxa"/>
          </w:tcPr>
          <w:p w14:paraId="0D6B6DAC" w14:textId="77777777" w:rsidR="008D3AAA" w:rsidRPr="003C4518" w:rsidRDefault="008D3AAA" w:rsidP="008D3AAA">
            <w:pPr>
              <w:rPr>
                <w:rFonts w:ascii="Angsana New" w:hAnsi="Angsana New"/>
                <w:sz w:val="30"/>
                <w:szCs w:val="30"/>
              </w:rPr>
            </w:pPr>
            <w:r w:rsidRPr="003C451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center"/>
          </w:tcPr>
          <w:p w14:paraId="6D5B173B" w14:textId="10A0EFDF" w:rsidR="008D3AAA" w:rsidRPr="002F2267" w:rsidRDefault="009451C1" w:rsidP="008D3AA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51C1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5A2E47" w:rsidRPr="005A2E47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  <w:lang w:val="en-US"/>
              </w:rPr>
              <w:t>629</w:t>
            </w:r>
          </w:p>
        </w:tc>
        <w:tc>
          <w:tcPr>
            <w:tcW w:w="269" w:type="dxa"/>
            <w:vAlign w:val="center"/>
          </w:tcPr>
          <w:p w14:paraId="5A9711AB" w14:textId="77777777" w:rsidR="008D3AAA" w:rsidRPr="003C4518" w:rsidRDefault="008D3AAA" w:rsidP="008D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08DA1DD" w14:textId="5B7208B4" w:rsidR="008D3AAA" w:rsidRPr="003C4518" w:rsidRDefault="00AE493F" w:rsidP="008D3A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100,024</w:t>
            </w:r>
          </w:p>
        </w:tc>
        <w:tc>
          <w:tcPr>
            <w:tcW w:w="270" w:type="dxa"/>
            <w:vAlign w:val="center"/>
          </w:tcPr>
          <w:p w14:paraId="048785D6" w14:textId="77777777" w:rsidR="008D3AAA" w:rsidRPr="003C4518" w:rsidRDefault="008D3AAA" w:rsidP="008D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vAlign w:val="center"/>
          </w:tcPr>
          <w:p w14:paraId="5E26219B" w14:textId="01D2715B" w:rsidR="008D3AAA" w:rsidRPr="003C4518" w:rsidRDefault="009451C1" w:rsidP="008D3AA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5A2E47" w:rsidRPr="005A2E47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  <w:lang w:val="en-US"/>
              </w:rPr>
              <w:t>629</w:t>
            </w:r>
          </w:p>
        </w:tc>
        <w:tc>
          <w:tcPr>
            <w:tcW w:w="270" w:type="dxa"/>
            <w:vAlign w:val="center"/>
          </w:tcPr>
          <w:p w14:paraId="77E4205B" w14:textId="77777777" w:rsidR="008D3AAA" w:rsidRPr="003C4518" w:rsidRDefault="008D3AAA" w:rsidP="008D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center"/>
          </w:tcPr>
          <w:p w14:paraId="05BA363A" w14:textId="5E8FA6EA" w:rsidR="008D3AAA" w:rsidRPr="003C4518" w:rsidRDefault="00AE493F" w:rsidP="008D3A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100,024</w:t>
            </w:r>
          </w:p>
        </w:tc>
      </w:tr>
      <w:tr w:rsidR="008D3AAA" w:rsidRPr="003C4518" w14:paraId="579EC7CC" w14:textId="77777777" w:rsidTr="002B56AF">
        <w:tc>
          <w:tcPr>
            <w:tcW w:w="3240" w:type="dxa"/>
          </w:tcPr>
          <w:p w14:paraId="62DFBA5F" w14:textId="77777777" w:rsidR="008D3AAA" w:rsidRPr="003C4518" w:rsidRDefault="008D3AAA" w:rsidP="008D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5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FDCA85" w14:textId="76C17C40" w:rsidR="008D3AAA" w:rsidRPr="002F2267" w:rsidRDefault="009451C1" w:rsidP="008D3AA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9451C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131</w:t>
            </w:r>
            <w:r w:rsidR="00C540D9" w:rsidRPr="00C540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451C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69" w:type="dxa"/>
            <w:vAlign w:val="center"/>
          </w:tcPr>
          <w:p w14:paraId="124F1B66" w14:textId="77777777" w:rsidR="008D3AAA" w:rsidRPr="003C4518" w:rsidRDefault="008D3AAA" w:rsidP="008D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ACBAD" w14:textId="7C3B4B2A" w:rsidR="008D3AAA" w:rsidRPr="003C4518" w:rsidRDefault="00AE493F" w:rsidP="008D3A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131,994</w:t>
            </w:r>
          </w:p>
        </w:tc>
        <w:tc>
          <w:tcPr>
            <w:tcW w:w="270" w:type="dxa"/>
            <w:vAlign w:val="center"/>
          </w:tcPr>
          <w:p w14:paraId="07C4B1D3" w14:textId="77777777" w:rsidR="008D3AAA" w:rsidRPr="003C4518" w:rsidRDefault="008D3AAA" w:rsidP="008D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69670" w14:textId="6E184620" w:rsidR="008D3AAA" w:rsidRPr="005A2E47" w:rsidRDefault="009451C1" w:rsidP="008D3AAA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451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</w:t>
            </w:r>
            <w:r w:rsidR="005A2E47" w:rsidRPr="005A2E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312</w:t>
            </w:r>
          </w:p>
        </w:tc>
        <w:tc>
          <w:tcPr>
            <w:tcW w:w="270" w:type="dxa"/>
            <w:vAlign w:val="center"/>
          </w:tcPr>
          <w:p w14:paraId="6C2615A9" w14:textId="77777777" w:rsidR="008D3AAA" w:rsidRPr="003C4518" w:rsidRDefault="008D3AAA" w:rsidP="008D3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19DF78" w14:textId="671A5C5C" w:rsidR="008D3AAA" w:rsidRPr="003C4518" w:rsidRDefault="00AE493F" w:rsidP="008D3AA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120,707</w:t>
            </w:r>
          </w:p>
        </w:tc>
      </w:tr>
      <w:bookmarkEnd w:id="2"/>
    </w:tbl>
    <w:p w14:paraId="0163C8B6" w14:textId="77777777" w:rsidR="0044771A" w:rsidRPr="003C4518" w:rsidRDefault="0044771A" w:rsidP="00447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sz w:val="30"/>
          <w:szCs w:val="30"/>
        </w:rPr>
      </w:pPr>
    </w:p>
    <w:p w14:paraId="77A630E5" w14:textId="77777777" w:rsidR="006B39A1" w:rsidRPr="00A610EA" w:rsidRDefault="006B39A1" w:rsidP="000A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เงินเบิกเกินบัญชีธนาคาร</w:t>
      </w:r>
    </w:p>
    <w:p w14:paraId="3DAEACF0" w14:textId="77777777" w:rsidR="006B39A1" w:rsidRPr="00332813" w:rsidRDefault="006B39A1" w:rsidP="006B39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2D54D1" w14:textId="2F07DD27" w:rsidR="006B39A1" w:rsidRPr="00133949" w:rsidRDefault="006B39A1" w:rsidP="001339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3394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451C1" w:rsidRPr="009451C1">
        <w:rPr>
          <w:rFonts w:ascii="Angsana New" w:hAnsi="Angsana New"/>
          <w:sz w:val="30"/>
          <w:szCs w:val="30"/>
        </w:rPr>
        <w:t>31</w:t>
      </w:r>
      <w:r w:rsidR="00521FD2">
        <w:rPr>
          <w:rFonts w:ascii="Angsana New" w:hAnsi="Angsana New"/>
          <w:sz w:val="30"/>
          <w:szCs w:val="30"/>
        </w:rPr>
        <w:t xml:space="preserve"> </w:t>
      </w:r>
      <w:r w:rsidR="00521FD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451C1" w:rsidRPr="009451C1">
        <w:rPr>
          <w:rFonts w:ascii="Angsana New" w:hAnsi="Angsana New"/>
          <w:sz w:val="30"/>
          <w:szCs w:val="30"/>
        </w:rPr>
        <w:t>2566</w:t>
      </w:r>
      <w:r w:rsidRPr="00133949">
        <w:rPr>
          <w:rFonts w:asciiTheme="majorBidi" w:hAnsiTheme="majorBidi" w:cstheme="majorBidi"/>
          <w:sz w:val="30"/>
          <w:szCs w:val="30"/>
        </w:rPr>
        <w:t xml:space="preserve"> </w:t>
      </w:r>
      <w:r w:rsidR="00486978" w:rsidRPr="00133949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13394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3576F" w:rsidRPr="00133949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133949">
        <w:rPr>
          <w:rFonts w:asciiTheme="majorBidi" w:hAnsiTheme="majorBidi" w:cstheme="majorBidi"/>
          <w:sz w:val="30"/>
          <w:szCs w:val="30"/>
          <w:cs/>
        </w:rPr>
        <w:t>มีเงินเบิกเกินบัญชีธนาคาร จำนวนเงิน</w:t>
      </w:r>
      <w:r w:rsidRPr="00A31869">
        <w:rPr>
          <w:rFonts w:asciiTheme="majorBidi" w:hAnsiTheme="majorBidi" w:cstheme="majorBidi"/>
          <w:sz w:val="30"/>
          <w:szCs w:val="30"/>
          <w:cs/>
        </w:rPr>
        <w:t>รวม</w:t>
      </w:r>
      <w:r w:rsidR="00133949" w:rsidRPr="00A318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451C1" w:rsidRPr="009451C1">
        <w:rPr>
          <w:rFonts w:ascii="Angsana New" w:hAnsi="Angsana New"/>
          <w:sz w:val="30"/>
          <w:szCs w:val="30"/>
        </w:rPr>
        <w:t>149</w:t>
      </w:r>
      <w:r w:rsidR="004E04AE">
        <w:rPr>
          <w:rFonts w:ascii="Angsana New" w:hAnsi="Angsana New"/>
          <w:sz w:val="30"/>
          <w:szCs w:val="30"/>
        </w:rPr>
        <w:t>.</w:t>
      </w:r>
      <w:r w:rsidR="009451C1" w:rsidRPr="009451C1">
        <w:rPr>
          <w:rFonts w:ascii="Angsana New" w:hAnsi="Angsana New"/>
          <w:sz w:val="30"/>
          <w:szCs w:val="30"/>
        </w:rPr>
        <w:t>0</w:t>
      </w:r>
      <w:r w:rsidR="0063576F" w:rsidRPr="00A31869">
        <w:rPr>
          <w:rFonts w:asciiTheme="majorBidi" w:hAnsiTheme="majorBidi" w:cstheme="majorBidi"/>
          <w:sz w:val="30"/>
          <w:szCs w:val="30"/>
        </w:rPr>
        <w:t xml:space="preserve"> </w:t>
      </w:r>
      <w:r w:rsidR="0063576F" w:rsidRPr="00A31869">
        <w:rPr>
          <w:rFonts w:asciiTheme="majorBidi" w:hAnsiTheme="majorBidi" w:cstheme="majorBidi"/>
          <w:sz w:val="30"/>
          <w:szCs w:val="30"/>
          <w:cs/>
        </w:rPr>
        <w:t>ล้าน</w:t>
      </w:r>
      <w:r w:rsidR="0063576F" w:rsidRPr="00133949">
        <w:rPr>
          <w:rFonts w:asciiTheme="majorBidi" w:hAnsiTheme="majorBidi" w:cstheme="majorBidi"/>
          <w:sz w:val="30"/>
          <w:szCs w:val="30"/>
          <w:cs/>
        </w:rPr>
        <w:t>บาทและ</w:t>
      </w:r>
      <w:r w:rsidR="008B1295" w:rsidRPr="00133949">
        <w:rPr>
          <w:rFonts w:asciiTheme="majorBidi" w:hAnsiTheme="majorBidi" w:cstheme="majorBidi"/>
          <w:sz w:val="30"/>
          <w:szCs w:val="30"/>
        </w:rPr>
        <w:t xml:space="preserve"> </w:t>
      </w:r>
      <w:r w:rsidR="00133949">
        <w:rPr>
          <w:rFonts w:asciiTheme="majorBidi" w:hAnsiTheme="majorBidi" w:cstheme="majorBidi"/>
          <w:sz w:val="30"/>
          <w:szCs w:val="30"/>
          <w:cs/>
        </w:rPr>
        <w:br/>
      </w:r>
      <w:r w:rsidR="009451C1" w:rsidRPr="009451C1">
        <w:rPr>
          <w:rFonts w:ascii="Angsana New" w:hAnsi="Angsana New"/>
          <w:sz w:val="30"/>
          <w:szCs w:val="30"/>
        </w:rPr>
        <w:t>49</w:t>
      </w:r>
      <w:r w:rsidR="006A0925">
        <w:rPr>
          <w:rFonts w:ascii="Angsana New" w:hAnsi="Angsana New"/>
          <w:sz w:val="30"/>
          <w:szCs w:val="30"/>
        </w:rPr>
        <w:t>.</w:t>
      </w:r>
      <w:r w:rsidR="009451C1" w:rsidRPr="009451C1">
        <w:rPr>
          <w:rFonts w:ascii="Angsana New" w:hAnsi="Angsana New"/>
          <w:sz w:val="30"/>
          <w:szCs w:val="30"/>
        </w:rPr>
        <w:t>2</w:t>
      </w:r>
      <w:r w:rsidRPr="000638A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63576F" w:rsidRPr="000638A9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0638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31</w:t>
      </w:r>
      <w:r w:rsidR="00737136" w:rsidRPr="000638A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ธันวาคม 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2565</w:t>
      </w:r>
      <w:r w:rsidR="00737136" w:rsidRPr="000638A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169</w:t>
      </w:r>
      <w:r w:rsidR="00521FD2">
        <w:rPr>
          <w:rFonts w:ascii="Angsana New" w:hAnsi="Angsana New"/>
          <w:i/>
          <w:iCs/>
          <w:sz w:val="30"/>
          <w:szCs w:val="30"/>
        </w:rPr>
        <w:t>.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3</w:t>
      </w:r>
      <w:r w:rsidR="00737136" w:rsidRPr="000638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7136" w:rsidRPr="000638A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ล้านบาทและ 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56</w:t>
      </w:r>
      <w:r w:rsidR="00521FD2">
        <w:rPr>
          <w:rFonts w:ascii="Angsana New" w:hAnsi="Angsana New"/>
          <w:i/>
          <w:iCs/>
          <w:sz w:val="30"/>
          <w:szCs w:val="30"/>
        </w:rPr>
        <w:t>.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0</w:t>
      </w:r>
      <w:r w:rsidR="00737136" w:rsidRPr="000638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7136" w:rsidRPr="000638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37136" w:rsidRPr="000638A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0638A9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0638A9">
        <w:rPr>
          <w:rFonts w:asciiTheme="majorBidi" w:hAnsiTheme="majorBidi" w:cstheme="majorBidi"/>
          <w:sz w:val="30"/>
          <w:szCs w:val="30"/>
        </w:rPr>
        <w:t xml:space="preserve"> </w:t>
      </w:r>
      <w:r w:rsidRPr="000638A9">
        <w:rPr>
          <w:rFonts w:asciiTheme="majorBidi" w:hAnsiTheme="majorBidi" w:cstheme="majorBidi"/>
          <w:sz w:val="30"/>
          <w:szCs w:val="30"/>
          <w:cs/>
        </w:rPr>
        <w:t>ซึ่งเงินเบิกเกินบัญชี</w:t>
      </w:r>
      <w:r w:rsidRPr="00133949">
        <w:rPr>
          <w:rFonts w:asciiTheme="majorBidi" w:hAnsiTheme="majorBidi" w:cstheme="majorBidi"/>
          <w:sz w:val="30"/>
          <w:szCs w:val="30"/>
          <w:cs/>
        </w:rPr>
        <w:t>ธนาคารบางแห่งค้ำประกันโดย</w:t>
      </w:r>
      <w:r w:rsidR="00FE61F8" w:rsidRPr="00133949">
        <w:rPr>
          <w:rFonts w:asciiTheme="majorBidi" w:hAnsiTheme="majorBidi" w:cstheme="majorBidi"/>
          <w:sz w:val="30"/>
          <w:szCs w:val="30"/>
          <w:cs/>
        </w:rPr>
        <w:t xml:space="preserve">ที่ดิน </w:t>
      </w:r>
      <w:r w:rsidR="006F0B59" w:rsidRPr="00133949">
        <w:rPr>
          <w:rFonts w:asciiTheme="majorBidi" w:hAnsiTheme="majorBidi" w:cstheme="majorBidi"/>
          <w:sz w:val="30"/>
          <w:szCs w:val="30"/>
          <w:cs/>
        </w:rPr>
        <w:t>เ</w:t>
      </w:r>
      <w:r w:rsidR="00FE61F8" w:rsidRPr="00133949">
        <w:rPr>
          <w:rFonts w:asciiTheme="majorBidi" w:hAnsiTheme="majorBidi" w:cstheme="majorBidi"/>
          <w:sz w:val="30"/>
          <w:szCs w:val="30"/>
          <w:cs/>
        </w:rPr>
        <w:t>ครื่องจักรและอุปกรณ์</w:t>
      </w:r>
      <w:r w:rsidR="00C85E67" w:rsidRPr="00133949">
        <w:rPr>
          <w:rFonts w:asciiTheme="majorBidi" w:hAnsiTheme="majorBidi" w:cstheme="majorBidi"/>
          <w:sz w:val="30"/>
          <w:szCs w:val="30"/>
          <w:cs/>
        </w:rPr>
        <w:t>บางส่วน</w:t>
      </w:r>
      <w:r w:rsidR="00FE61F8" w:rsidRPr="00133949">
        <w:rPr>
          <w:rFonts w:asciiTheme="majorBidi" w:hAnsiTheme="majorBidi" w:cstheme="majorBidi"/>
          <w:sz w:val="30"/>
          <w:szCs w:val="30"/>
        </w:rPr>
        <w:t>,</w:t>
      </w:r>
      <w:r w:rsidR="00FE61F8" w:rsidRPr="00133949">
        <w:rPr>
          <w:rFonts w:asciiTheme="majorBidi" w:hAnsiTheme="majorBidi" w:cstheme="majorBidi"/>
          <w:sz w:val="30"/>
          <w:szCs w:val="30"/>
          <w:cs/>
        </w:rPr>
        <w:t xml:space="preserve"> บัญชีเงินฝากประจำที่มีระยะเวลาครบกำหนด</w:t>
      </w:r>
      <w:r w:rsidR="005800EA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="00FE61F8" w:rsidRPr="001339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51C1" w:rsidRPr="009451C1">
        <w:rPr>
          <w:rFonts w:ascii="Angsana New" w:hAnsi="Angsana New"/>
          <w:sz w:val="30"/>
          <w:szCs w:val="30"/>
        </w:rPr>
        <w:t>3</w:t>
      </w:r>
      <w:r w:rsidR="00FE61F8" w:rsidRPr="00133949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  <w:r w:rsidR="005800EA">
        <w:rPr>
          <w:rFonts w:asciiTheme="majorBidi" w:hAnsiTheme="majorBidi" w:cstheme="majorBidi" w:hint="cs"/>
          <w:sz w:val="30"/>
          <w:szCs w:val="30"/>
          <w:cs/>
        </w:rPr>
        <w:t>ขึ้นไป</w:t>
      </w:r>
      <w:r w:rsidR="006F19E7" w:rsidRPr="00133949">
        <w:rPr>
          <w:rFonts w:asciiTheme="majorBidi" w:hAnsiTheme="majorBidi" w:cstheme="majorBidi"/>
          <w:sz w:val="30"/>
          <w:szCs w:val="30"/>
        </w:rPr>
        <w:t>,</w:t>
      </w:r>
      <w:r w:rsidR="00FE61F8" w:rsidRPr="00133949">
        <w:rPr>
          <w:rFonts w:asciiTheme="majorBidi" w:hAnsiTheme="majorBidi" w:cstheme="majorBidi"/>
          <w:sz w:val="30"/>
          <w:szCs w:val="30"/>
          <w:cs/>
        </w:rPr>
        <w:t xml:space="preserve"> บริษัท บางกอก ดรัก จำกัด</w:t>
      </w:r>
      <w:r w:rsidR="00FE61F8" w:rsidRPr="00133949">
        <w:rPr>
          <w:rFonts w:asciiTheme="majorBidi" w:hAnsiTheme="majorBidi" w:cstheme="majorBidi"/>
          <w:sz w:val="30"/>
          <w:szCs w:val="30"/>
        </w:rPr>
        <w:t>,</w:t>
      </w:r>
      <w:r w:rsidR="00FE61F8" w:rsidRPr="00133949">
        <w:rPr>
          <w:rFonts w:asciiTheme="majorBidi" w:hAnsiTheme="majorBidi" w:cstheme="majorBidi"/>
          <w:sz w:val="30"/>
          <w:szCs w:val="30"/>
          <w:cs/>
        </w:rPr>
        <w:t xml:space="preserve"> บริษัท บางกอก เมดิก้า จำกัด</w:t>
      </w:r>
      <w:r w:rsidR="00FE61F8" w:rsidRPr="00133949">
        <w:rPr>
          <w:rFonts w:asciiTheme="majorBidi" w:hAnsiTheme="majorBidi" w:cstheme="majorBidi"/>
          <w:sz w:val="30"/>
          <w:szCs w:val="30"/>
        </w:rPr>
        <w:t>,</w:t>
      </w:r>
      <w:r w:rsidR="00FE61F8" w:rsidRPr="00133949">
        <w:rPr>
          <w:rFonts w:asciiTheme="majorBidi" w:hAnsiTheme="majorBidi" w:cstheme="majorBidi"/>
          <w:sz w:val="30"/>
          <w:szCs w:val="30"/>
          <w:cs/>
        </w:rPr>
        <w:t xml:space="preserve"> บริษัท ฟาร์ม่า อัลลิอันซ์ จำกัด</w:t>
      </w:r>
      <w:r w:rsidR="00FE61F8" w:rsidRPr="00133949">
        <w:rPr>
          <w:rFonts w:asciiTheme="majorBidi" w:hAnsiTheme="majorBidi" w:cstheme="majorBidi"/>
          <w:sz w:val="30"/>
          <w:szCs w:val="30"/>
        </w:rPr>
        <w:t xml:space="preserve"> </w:t>
      </w:r>
      <w:r w:rsidR="00FE61F8" w:rsidRPr="00133949">
        <w:rPr>
          <w:rFonts w:asciiTheme="majorBidi" w:hAnsiTheme="majorBidi" w:cstheme="majorBidi"/>
          <w:sz w:val="30"/>
          <w:szCs w:val="30"/>
          <w:cs/>
        </w:rPr>
        <w:t>และกรรมการบริษัท</w:t>
      </w:r>
      <w:r w:rsidR="00A14178" w:rsidRPr="00133949">
        <w:rPr>
          <w:rFonts w:asciiTheme="majorBidi" w:hAnsiTheme="majorBidi" w:cstheme="majorBidi"/>
          <w:sz w:val="30"/>
          <w:szCs w:val="30"/>
        </w:rPr>
        <w:t xml:space="preserve"> </w:t>
      </w:r>
      <w:r w:rsidR="00C85E67" w:rsidRPr="00133949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</w:t>
      </w:r>
      <w:r w:rsidRPr="00133949">
        <w:rPr>
          <w:rFonts w:asciiTheme="majorBidi" w:hAnsiTheme="majorBidi" w:cstheme="majorBidi"/>
          <w:sz w:val="30"/>
          <w:szCs w:val="30"/>
          <w:cs/>
        </w:rPr>
        <w:t>มีอัตรา</w:t>
      </w:r>
      <w:r w:rsidRPr="003F3AC6">
        <w:rPr>
          <w:rFonts w:asciiTheme="majorBidi" w:hAnsiTheme="majorBidi" w:cstheme="majorBidi"/>
          <w:sz w:val="30"/>
          <w:szCs w:val="30"/>
          <w:cs/>
        </w:rPr>
        <w:t>ดอกเบี้ยร้อยละ</w:t>
      </w:r>
      <w:r w:rsidR="00A14178" w:rsidRPr="003F3AC6">
        <w:rPr>
          <w:rFonts w:asciiTheme="majorBidi" w:hAnsiTheme="majorBidi" w:cstheme="majorBidi"/>
          <w:sz w:val="30"/>
          <w:szCs w:val="30"/>
        </w:rPr>
        <w:t xml:space="preserve"> </w:t>
      </w:r>
      <w:r w:rsidR="009451C1" w:rsidRPr="009451C1">
        <w:rPr>
          <w:rFonts w:ascii="Angsana New" w:hAnsi="Angsana New"/>
          <w:sz w:val="30"/>
          <w:szCs w:val="30"/>
        </w:rPr>
        <w:t>5</w:t>
      </w:r>
      <w:r w:rsidR="00B376CE" w:rsidRPr="003F3AC6">
        <w:rPr>
          <w:rFonts w:ascii="Angsana New" w:hAnsi="Angsana New"/>
          <w:sz w:val="30"/>
          <w:szCs w:val="30"/>
        </w:rPr>
        <w:t>.</w:t>
      </w:r>
      <w:r w:rsidR="009451C1" w:rsidRPr="009451C1">
        <w:rPr>
          <w:rFonts w:ascii="Angsana New" w:hAnsi="Angsana New"/>
          <w:sz w:val="30"/>
          <w:szCs w:val="30"/>
        </w:rPr>
        <w:t>6</w:t>
      </w:r>
      <w:r w:rsidRPr="003F3AC6">
        <w:rPr>
          <w:rFonts w:asciiTheme="majorBidi" w:hAnsiTheme="majorBidi" w:cstheme="majorBidi"/>
          <w:sz w:val="30"/>
          <w:szCs w:val="30"/>
        </w:rPr>
        <w:t xml:space="preserve"> </w:t>
      </w:r>
      <w:r w:rsidRPr="003F3AC6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Pr="003F3AC6">
        <w:rPr>
          <w:rFonts w:asciiTheme="majorBidi" w:hAnsiTheme="majorBidi" w:cstheme="majorBidi"/>
          <w:sz w:val="30"/>
          <w:szCs w:val="30"/>
        </w:rPr>
        <w:t xml:space="preserve"> </w:t>
      </w:r>
      <w:r w:rsidR="009451C1" w:rsidRPr="009451C1">
        <w:rPr>
          <w:rFonts w:ascii="Angsana New" w:hAnsi="Angsana New"/>
          <w:sz w:val="30"/>
          <w:szCs w:val="30"/>
        </w:rPr>
        <w:t>7</w:t>
      </w:r>
      <w:r w:rsidR="00B376CE" w:rsidRPr="003F3AC6">
        <w:rPr>
          <w:rFonts w:ascii="Angsana New" w:hAnsi="Angsana New"/>
          <w:sz w:val="30"/>
          <w:szCs w:val="30"/>
        </w:rPr>
        <w:t>.</w:t>
      </w:r>
      <w:r w:rsidR="009451C1" w:rsidRPr="009451C1">
        <w:rPr>
          <w:rFonts w:ascii="Angsana New" w:hAnsi="Angsana New"/>
          <w:sz w:val="30"/>
          <w:szCs w:val="30"/>
        </w:rPr>
        <w:t>1</w:t>
      </w:r>
      <w:r w:rsidR="00170231" w:rsidRPr="003F3AC6">
        <w:rPr>
          <w:rFonts w:asciiTheme="majorBidi" w:hAnsiTheme="majorBidi" w:cstheme="majorBidi"/>
          <w:sz w:val="30"/>
          <w:szCs w:val="30"/>
        </w:rPr>
        <w:t xml:space="preserve"> </w:t>
      </w:r>
      <w:r w:rsidRPr="003F3AC6">
        <w:rPr>
          <w:rFonts w:asciiTheme="majorBidi" w:hAnsiTheme="majorBidi" w:cstheme="majorBidi"/>
          <w:sz w:val="30"/>
          <w:szCs w:val="30"/>
          <w:cs/>
        </w:rPr>
        <w:t>ต่อปี</w:t>
      </w:r>
      <w:r w:rsidR="00B92F5E" w:rsidRPr="000638A9">
        <w:rPr>
          <w:rFonts w:asciiTheme="majorBidi" w:hAnsiTheme="majorBidi" w:cstheme="majorBidi"/>
          <w:sz w:val="30"/>
          <w:szCs w:val="30"/>
        </w:rPr>
        <w:t xml:space="preserve"> </w:t>
      </w:r>
      <w:r w:rsidR="00B92F5E" w:rsidRPr="000638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31</w:t>
      </w:r>
      <w:r w:rsidR="00737136" w:rsidRPr="0013394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7136" w:rsidRPr="0013394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2565</w:t>
      </w:r>
      <w:r w:rsidR="00737136" w:rsidRPr="0013394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37136" w:rsidRPr="00133949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5</w:t>
      </w:r>
      <w:r w:rsidR="00737136" w:rsidRPr="0013394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1</w:t>
      </w:r>
      <w:r w:rsidR="00737136" w:rsidRPr="0013394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7136" w:rsidRPr="00133949">
        <w:rPr>
          <w:rFonts w:asciiTheme="majorBidi" w:hAnsiTheme="majorBidi" w:cstheme="majorBidi"/>
          <w:i/>
          <w:iCs/>
          <w:sz w:val="30"/>
          <w:szCs w:val="30"/>
          <w:cs/>
        </w:rPr>
        <w:t>ถึงร้อยล</w:t>
      </w:r>
      <w:r w:rsidR="00737136" w:rsidRPr="0013394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6</w:t>
      </w:r>
      <w:r w:rsidR="00737136" w:rsidRPr="00133949">
        <w:rPr>
          <w:rFonts w:ascii="Angsana New" w:hAnsi="Angsana New"/>
          <w:i/>
          <w:iCs/>
          <w:sz w:val="30"/>
          <w:szCs w:val="30"/>
        </w:rPr>
        <w:t>.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6</w:t>
      </w:r>
      <w:r w:rsidR="00737136" w:rsidRPr="0013394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7136" w:rsidRPr="00133949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="00B92F5E" w:rsidRPr="0013394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31BC9C3" w14:textId="77777777" w:rsidR="006B39A1" w:rsidRPr="00A610EA" w:rsidRDefault="006B39A1" w:rsidP="00B85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both"/>
        <w:rPr>
          <w:rFonts w:asciiTheme="majorBidi" w:hAnsiTheme="majorBidi" w:cstheme="majorBidi"/>
          <w:sz w:val="2"/>
          <w:szCs w:val="2"/>
        </w:rPr>
      </w:pPr>
    </w:p>
    <w:p w14:paraId="715C1B3B" w14:textId="217154E4" w:rsidR="00521FD2" w:rsidRDefault="00521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80889A5" w14:textId="616B6DB1" w:rsidR="00B85E18" w:rsidRPr="00A610EA" w:rsidRDefault="00746775" w:rsidP="005A3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1A953471" w14:textId="77777777" w:rsidR="00746775" w:rsidRPr="00F5731B" w:rsidRDefault="00746775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909A10D" w14:textId="5D363104" w:rsidR="00746775" w:rsidRPr="00A610EA" w:rsidRDefault="00746775" w:rsidP="006345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451C1" w:rsidRPr="009451C1">
        <w:rPr>
          <w:rFonts w:ascii="Angsana New" w:hAnsi="Angsana New"/>
          <w:sz w:val="30"/>
          <w:szCs w:val="30"/>
        </w:rPr>
        <w:t>31</w:t>
      </w:r>
      <w:r w:rsidR="00583C0C">
        <w:rPr>
          <w:rFonts w:ascii="Angsana New" w:hAnsi="Angsana New"/>
          <w:sz w:val="30"/>
          <w:szCs w:val="30"/>
        </w:rPr>
        <w:t xml:space="preserve"> </w:t>
      </w:r>
      <w:r w:rsidR="00583C0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451C1" w:rsidRPr="009451C1">
        <w:rPr>
          <w:rFonts w:ascii="Angsana New" w:hAnsi="Angsana New"/>
          <w:sz w:val="30"/>
          <w:szCs w:val="30"/>
        </w:rPr>
        <w:t>2566</w:t>
      </w:r>
      <w:r w:rsidR="00583C0C" w:rsidRPr="00133949">
        <w:rPr>
          <w:rFonts w:asciiTheme="majorBidi" w:hAnsiTheme="majorBidi" w:cstheme="majorBidi"/>
          <w:sz w:val="30"/>
          <w:szCs w:val="30"/>
        </w:rPr>
        <w:t xml:space="preserve"> </w:t>
      </w:r>
      <w:r w:rsidR="00486978" w:rsidRPr="00A610EA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610E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3576F" w:rsidRPr="00A610EA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A610EA">
        <w:rPr>
          <w:rFonts w:asciiTheme="majorBidi" w:hAnsiTheme="majorBidi" w:cstheme="majorBidi"/>
          <w:sz w:val="30"/>
          <w:szCs w:val="30"/>
          <w:cs/>
        </w:rPr>
        <w:t>มีตั๋วสัญญาใช้เงิน</w:t>
      </w:r>
      <w:r w:rsidR="00A703F7" w:rsidRPr="00A610EA">
        <w:rPr>
          <w:rFonts w:asciiTheme="majorBidi" w:hAnsiTheme="majorBidi" w:cstheme="majorBidi"/>
          <w:sz w:val="30"/>
          <w:szCs w:val="30"/>
          <w:cs/>
        </w:rPr>
        <w:t>และสินเชื่อเพื่อการนำเข้า</w:t>
      </w:r>
      <w:r w:rsidRPr="00A610EA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A703F7" w:rsidRPr="00A610EA">
        <w:rPr>
          <w:rFonts w:asciiTheme="majorBidi" w:hAnsiTheme="majorBidi" w:cstheme="majorBidi"/>
          <w:sz w:val="30"/>
          <w:szCs w:val="30"/>
          <w:cs/>
        </w:rPr>
        <w:t>หลายแห่ง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31869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BB17FB">
        <w:rPr>
          <w:rFonts w:asciiTheme="majorBidi" w:hAnsiTheme="majorBidi" w:cstheme="majorBidi"/>
          <w:sz w:val="30"/>
          <w:szCs w:val="30"/>
          <w:cs/>
        </w:rPr>
        <w:t>เงิน</w:t>
      </w:r>
      <w:r w:rsidR="00A703F7" w:rsidRPr="00BB17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51C1" w:rsidRPr="009451C1">
        <w:rPr>
          <w:rFonts w:ascii="Angsana New" w:hAnsi="Angsana New"/>
          <w:sz w:val="30"/>
          <w:szCs w:val="30"/>
        </w:rPr>
        <w:t>215</w:t>
      </w:r>
      <w:r w:rsidR="004E04AE">
        <w:rPr>
          <w:rFonts w:ascii="Angsana New" w:hAnsi="Angsana New"/>
          <w:sz w:val="30"/>
          <w:szCs w:val="30"/>
        </w:rPr>
        <w:t>.</w:t>
      </w:r>
      <w:r w:rsidR="009451C1" w:rsidRPr="009451C1">
        <w:rPr>
          <w:rFonts w:ascii="Angsana New" w:hAnsi="Angsana New"/>
          <w:sz w:val="30"/>
          <w:szCs w:val="30"/>
        </w:rPr>
        <w:t>0</w:t>
      </w:r>
      <w:r w:rsidR="0063576F" w:rsidRPr="00BB17FB">
        <w:rPr>
          <w:rFonts w:asciiTheme="majorBidi" w:hAnsiTheme="majorBidi" w:cstheme="majorBidi"/>
          <w:sz w:val="30"/>
          <w:szCs w:val="30"/>
        </w:rPr>
        <w:t xml:space="preserve"> </w:t>
      </w:r>
      <w:r w:rsidR="0063576F" w:rsidRPr="00BB17F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3576F" w:rsidRPr="000638A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451C1" w:rsidRPr="009451C1">
        <w:rPr>
          <w:rFonts w:asciiTheme="majorBidi" w:hAnsiTheme="majorBidi"/>
          <w:sz w:val="30"/>
          <w:szCs w:val="30"/>
        </w:rPr>
        <w:t>200</w:t>
      </w:r>
      <w:r w:rsidR="006A0925">
        <w:rPr>
          <w:rFonts w:asciiTheme="majorBidi" w:hAnsiTheme="majorBidi"/>
          <w:sz w:val="30"/>
          <w:szCs w:val="30"/>
        </w:rPr>
        <w:t>.</w:t>
      </w:r>
      <w:r w:rsidR="009451C1" w:rsidRPr="009451C1">
        <w:rPr>
          <w:rFonts w:asciiTheme="majorBidi" w:hAnsiTheme="majorBidi"/>
          <w:sz w:val="30"/>
          <w:szCs w:val="30"/>
        </w:rPr>
        <w:t>0</w:t>
      </w:r>
      <w:r w:rsidR="00FC3091" w:rsidRPr="000638A9">
        <w:rPr>
          <w:rFonts w:asciiTheme="majorBidi" w:hAnsiTheme="majorBidi" w:cstheme="majorBidi"/>
          <w:sz w:val="30"/>
          <w:szCs w:val="30"/>
        </w:rPr>
        <w:t xml:space="preserve"> </w:t>
      </w:r>
      <w:r w:rsidRPr="000638A9">
        <w:rPr>
          <w:rFonts w:asciiTheme="majorBidi" w:hAnsiTheme="majorBidi" w:cstheme="majorBidi"/>
          <w:sz w:val="30"/>
          <w:szCs w:val="30"/>
          <w:cs/>
        </w:rPr>
        <w:t>ล้านบา</w:t>
      </w:r>
      <w:r w:rsidRPr="00170231">
        <w:rPr>
          <w:rFonts w:asciiTheme="majorBidi" w:hAnsiTheme="majorBidi" w:cstheme="majorBidi"/>
          <w:sz w:val="30"/>
          <w:szCs w:val="30"/>
          <w:cs/>
        </w:rPr>
        <w:t>ท</w:t>
      </w:r>
      <w:r w:rsidR="0063576F" w:rsidRPr="00A610EA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03F7" w:rsidRPr="00A610E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31</w:t>
      </w:r>
      <w:r w:rsidR="0073713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713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2565</w:t>
      </w:r>
      <w:r w:rsidR="00737136" w:rsidRPr="00361AA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209</w:t>
      </w:r>
      <w:r w:rsidR="00583C0C">
        <w:rPr>
          <w:rFonts w:ascii="Angsana New" w:hAnsi="Angsana New"/>
          <w:i/>
          <w:iCs/>
          <w:sz w:val="30"/>
          <w:szCs w:val="30"/>
        </w:rPr>
        <w:t>.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5</w:t>
      </w:r>
      <w:r w:rsidR="00737136">
        <w:rPr>
          <w:rFonts w:ascii="Angsana New" w:hAnsi="Angsana New"/>
          <w:i/>
          <w:iCs/>
          <w:sz w:val="30"/>
          <w:szCs w:val="30"/>
        </w:rPr>
        <w:t xml:space="preserve"> </w:t>
      </w:r>
      <w:r w:rsidR="00737136" w:rsidRPr="00361AA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ล้านบาทและ 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194</w:t>
      </w:r>
      <w:r w:rsidR="00583C0C">
        <w:rPr>
          <w:rFonts w:ascii="Angsana New" w:hAnsi="Angsana New"/>
          <w:i/>
          <w:iCs/>
          <w:sz w:val="30"/>
          <w:szCs w:val="30"/>
        </w:rPr>
        <w:t>.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5</w:t>
      </w:r>
      <w:r w:rsidR="00737136" w:rsidRPr="00737136">
        <w:rPr>
          <w:rFonts w:ascii="Angsana New" w:hAnsi="Angsana New"/>
          <w:i/>
          <w:iCs/>
          <w:sz w:val="30"/>
          <w:szCs w:val="30"/>
        </w:rPr>
        <w:t xml:space="preserve"> </w:t>
      </w:r>
      <w:r w:rsidR="00737136" w:rsidRPr="00361AA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37136" w:rsidRPr="00361AA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A610EA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Pr="00A610EA">
        <w:rPr>
          <w:rFonts w:asciiTheme="majorBidi" w:hAnsiTheme="majorBidi" w:cstheme="majorBidi"/>
          <w:sz w:val="30"/>
          <w:szCs w:val="30"/>
          <w:cs/>
        </w:rPr>
        <w:t>ซึ่ง</w:t>
      </w:r>
      <w:r w:rsidR="00CE68E6" w:rsidRPr="00A610EA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เงินกู้ยืมระยะสั้นจากสถาบันการเงินบางส่วน</w:t>
      </w:r>
      <w:r w:rsidRPr="00A610EA">
        <w:rPr>
          <w:rFonts w:asciiTheme="majorBidi" w:hAnsiTheme="majorBidi" w:cstheme="majorBidi"/>
          <w:sz w:val="30"/>
          <w:szCs w:val="30"/>
          <w:cs/>
        </w:rPr>
        <w:t>ค้ำประกันโดย</w:t>
      </w:r>
      <w:r w:rsidR="00CE68E6" w:rsidRPr="00A610EA">
        <w:rPr>
          <w:rFonts w:asciiTheme="majorBidi" w:hAnsiTheme="majorBidi" w:cstheme="majorBidi"/>
          <w:sz w:val="30"/>
          <w:szCs w:val="30"/>
          <w:cs/>
        </w:rPr>
        <w:t>ที่ดิน เครื่องจักรและอุปกรณ์</w:t>
      </w:r>
      <w:r w:rsidR="003E222F" w:rsidRPr="00A610EA">
        <w:rPr>
          <w:rFonts w:asciiTheme="majorBidi" w:hAnsiTheme="majorBidi" w:cstheme="majorBidi"/>
          <w:sz w:val="30"/>
          <w:szCs w:val="30"/>
          <w:cs/>
        </w:rPr>
        <w:t>บางส่วน</w:t>
      </w:r>
      <w:r w:rsidR="00CE68E6" w:rsidRPr="00A610EA">
        <w:rPr>
          <w:rFonts w:asciiTheme="majorBidi" w:hAnsiTheme="majorBidi" w:cstheme="majorBidi"/>
          <w:sz w:val="30"/>
          <w:szCs w:val="30"/>
        </w:rPr>
        <w:t>,</w:t>
      </w:r>
      <w:r w:rsidR="00CE68E6" w:rsidRPr="00A610EA">
        <w:rPr>
          <w:rFonts w:asciiTheme="majorBidi" w:hAnsiTheme="majorBidi" w:cstheme="majorBidi"/>
          <w:sz w:val="30"/>
          <w:szCs w:val="30"/>
          <w:cs/>
        </w:rPr>
        <w:t xml:space="preserve"> บริษัท บางกอก ดรัก จำกัด</w:t>
      </w:r>
      <w:r w:rsidR="00CE68E6" w:rsidRPr="00A610EA">
        <w:rPr>
          <w:rFonts w:asciiTheme="majorBidi" w:hAnsiTheme="majorBidi" w:cstheme="majorBidi"/>
          <w:sz w:val="30"/>
          <w:szCs w:val="30"/>
        </w:rPr>
        <w:t>,</w:t>
      </w:r>
      <w:r w:rsidR="00CE68E6" w:rsidRPr="00A610EA">
        <w:rPr>
          <w:rFonts w:asciiTheme="majorBidi" w:hAnsiTheme="majorBidi" w:cstheme="majorBidi"/>
          <w:sz w:val="30"/>
          <w:szCs w:val="30"/>
          <w:cs/>
        </w:rPr>
        <w:t xml:space="preserve"> บริษัท ฟาร์ม่า อัลลิอันซ์ จำกัด</w:t>
      </w:r>
      <w:r w:rsidR="00CE68E6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CE68E6" w:rsidRPr="00A610EA">
        <w:rPr>
          <w:rFonts w:asciiTheme="majorBidi" w:hAnsiTheme="majorBidi" w:cstheme="majorBidi"/>
          <w:sz w:val="30"/>
          <w:szCs w:val="30"/>
          <w:cs/>
        </w:rPr>
        <w:t>และกรรมการบริษัท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5E67" w:rsidRPr="00A610EA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Pr="00A610EA">
        <w:rPr>
          <w:rFonts w:asciiTheme="majorBidi" w:hAnsiTheme="majorBidi" w:cstheme="majorBidi"/>
          <w:sz w:val="30"/>
          <w:szCs w:val="30"/>
          <w:cs/>
        </w:rPr>
        <w:t>มีอัตรา</w:t>
      </w:r>
      <w:r w:rsidRPr="00622EF5">
        <w:rPr>
          <w:rFonts w:asciiTheme="majorBidi" w:hAnsiTheme="majorBidi" w:cstheme="majorBidi"/>
          <w:sz w:val="30"/>
          <w:szCs w:val="30"/>
          <w:cs/>
        </w:rPr>
        <w:t xml:space="preserve">ดอกเบี้ยร้อยละ </w:t>
      </w:r>
      <w:r w:rsidR="009451C1" w:rsidRPr="009451C1">
        <w:rPr>
          <w:rFonts w:asciiTheme="majorBidi" w:hAnsiTheme="majorBidi"/>
          <w:sz w:val="30"/>
          <w:szCs w:val="30"/>
        </w:rPr>
        <w:t>5</w:t>
      </w:r>
      <w:r w:rsidR="003F3AC6">
        <w:rPr>
          <w:rFonts w:asciiTheme="majorBidi" w:hAnsiTheme="majorBidi"/>
          <w:sz w:val="30"/>
          <w:szCs w:val="30"/>
        </w:rPr>
        <w:t>.</w:t>
      </w:r>
      <w:r w:rsidR="009451C1" w:rsidRPr="009451C1">
        <w:rPr>
          <w:rFonts w:asciiTheme="majorBidi" w:hAnsiTheme="majorBidi"/>
          <w:sz w:val="30"/>
          <w:szCs w:val="30"/>
        </w:rPr>
        <w:t>0</w:t>
      </w:r>
      <w:r w:rsidR="001B2C72" w:rsidRPr="00622EF5">
        <w:rPr>
          <w:rFonts w:asciiTheme="majorBidi" w:hAnsiTheme="majorBidi" w:cstheme="majorBidi"/>
          <w:sz w:val="30"/>
          <w:szCs w:val="30"/>
        </w:rPr>
        <w:t xml:space="preserve"> </w:t>
      </w:r>
      <w:r w:rsidRPr="00622EF5">
        <w:rPr>
          <w:rFonts w:asciiTheme="majorBidi" w:hAnsiTheme="majorBidi" w:cstheme="majorBidi"/>
          <w:sz w:val="30"/>
          <w:szCs w:val="30"/>
          <w:cs/>
        </w:rPr>
        <w:t>ถึงร้อย</w:t>
      </w:r>
      <w:r w:rsidRPr="00B376CE">
        <w:rPr>
          <w:rFonts w:asciiTheme="majorBidi" w:hAnsiTheme="majorBidi" w:cstheme="majorBidi"/>
          <w:sz w:val="30"/>
          <w:szCs w:val="30"/>
          <w:cs/>
        </w:rPr>
        <w:t>ละ</w:t>
      </w:r>
      <w:r w:rsidR="00B376CE">
        <w:rPr>
          <w:rFonts w:ascii="Angsana New" w:hAnsi="Angsana New"/>
          <w:sz w:val="30"/>
          <w:szCs w:val="30"/>
        </w:rPr>
        <w:t xml:space="preserve"> </w:t>
      </w:r>
      <w:r w:rsidR="009451C1" w:rsidRPr="009451C1">
        <w:rPr>
          <w:rFonts w:ascii="Angsana New" w:hAnsi="Angsana New"/>
          <w:sz w:val="30"/>
          <w:szCs w:val="30"/>
        </w:rPr>
        <w:t>6</w:t>
      </w:r>
      <w:r w:rsidR="003F3AC6">
        <w:rPr>
          <w:rFonts w:ascii="Angsana New" w:hAnsi="Angsana New"/>
          <w:sz w:val="30"/>
          <w:szCs w:val="30"/>
        </w:rPr>
        <w:t>.</w:t>
      </w:r>
      <w:r w:rsidR="009451C1" w:rsidRPr="009451C1">
        <w:rPr>
          <w:rFonts w:ascii="Angsana New" w:hAnsi="Angsana New"/>
          <w:sz w:val="30"/>
          <w:szCs w:val="30"/>
        </w:rPr>
        <w:t>7</w:t>
      </w:r>
      <w:r w:rsidR="00170231" w:rsidRPr="004E7D83">
        <w:rPr>
          <w:rFonts w:asciiTheme="majorBidi" w:hAnsiTheme="majorBidi" w:cstheme="majorBidi"/>
          <w:sz w:val="30"/>
          <w:szCs w:val="30"/>
        </w:rPr>
        <w:t xml:space="preserve"> </w:t>
      </w:r>
      <w:r w:rsidRPr="004E7D83">
        <w:rPr>
          <w:rFonts w:asciiTheme="majorBidi" w:hAnsiTheme="majorBidi" w:cstheme="majorBidi"/>
          <w:sz w:val="30"/>
          <w:szCs w:val="30"/>
          <w:cs/>
        </w:rPr>
        <w:t>ต่อ</w:t>
      </w:r>
      <w:r w:rsidRPr="006E78DE">
        <w:rPr>
          <w:rFonts w:asciiTheme="majorBidi" w:hAnsiTheme="majorBidi" w:cstheme="majorBidi"/>
          <w:sz w:val="30"/>
          <w:szCs w:val="30"/>
          <w:cs/>
        </w:rPr>
        <w:t>ปี</w:t>
      </w:r>
      <w:r w:rsidR="00B92F5E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31</w:t>
      </w:r>
      <w:r w:rsidR="0073713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7136" w:rsidRPr="008E580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2565</w:t>
      </w:r>
      <w:r w:rsidR="00737136" w:rsidRPr="008E580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37136" w:rsidRPr="008E580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4</w:t>
      </w:r>
      <w:r w:rsidR="00737136" w:rsidRPr="008E580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0</w:t>
      </w:r>
      <w:r w:rsidR="00737136" w:rsidRPr="008E580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7136" w:rsidRPr="008E5803">
        <w:rPr>
          <w:rFonts w:asciiTheme="majorBidi" w:hAnsiTheme="majorBidi" w:cstheme="majorBidi"/>
          <w:i/>
          <w:iCs/>
          <w:sz w:val="30"/>
          <w:szCs w:val="30"/>
          <w:cs/>
        </w:rPr>
        <w:t>ถึงร้อยละ</w:t>
      </w:r>
      <w:r w:rsidR="00737136" w:rsidRPr="008E580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6</w:t>
      </w:r>
      <w:r w:rsidR="00583C0C">
        <w:rPr>
          <w:rFonts w:ascii="Angsana New" w:hAnsi="Angsana New"/>
          <w:i/>
          <w:iCs/>
          <w:sz w:val="30"/>
          <w:szCs w:val="30"/>
        </w:rPr>
        <w:t>.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7</w:t>
      </w:r>
      <w:r w:rsidR="00737136" w:rsidRPr="00361A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7136" w:rsidRPr="00361AAA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="00B92F5E" w:rsidRPr="00A610E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1744CEF" w14:textId="00B16C2B" w:rsidR="00BC1902" w:rsidRDefault="00BC1902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18F637F" w14:textId="78EFCF1F" w:rsidR="00332813" w:rsidRPr="00332813" w:rsidRDefault="0033281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32813">
        <w:rPr>
          <w:rFonts w:asciiTheme="majorBidi" w:hAnsiTheme="majorBidi" w:cstheme="majorBidi" w:hint="cs"/>
          <w:sz w:val="30"/>
          <w:szCs w:val="30"/>
          <w:cs/>
        </w:rPr>
        <w:t>สัญญาเงินกู้ยืมระยะสั้นจากสถาบันการเงินบางฉบับ กำหนดให้บริษัทต้องปฏิบัติตามเงื่อนไขในสัญญาดังกล่าว เช่น การดำรงอัตราส่วนทางการเงิน และข้อกำหนดในการจ่ายเงินปันผล เป็นต้น</w:t>
      </w:r>
    </w:p>
    <w:p w14:paraId="518B8681" w14:textId="4CC7A0EE" w:rsidR="00332813" w:rsidRDefault="0033281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455727" w14:textId="77777777" w:rsidR="002D4BC2" w:rsidRDefault="002D4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FCAF1C9" w14:textId="13D277A9" w:rsidR="008431C3" w:rsidRPr="00A610EA" w:rsidRDefault="008431C3" w:rsidP="0084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ยาว</w:t>
      </w: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จากสถาบันการเงิน</w:t>
      </w:r>
    </w:p>
    <w:p w14:paraId="6BEFAAEB" w14:textId="77777777" w:rsidR="008431C3" w:rsidRPr="00193116" w:rsidRDefault="008431C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C29C13" w14:textId="1BC50EA0" w:rsidR="0052056B" w:rsidRDefault="00B25C68" w:rsidP="00002A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9451C1" w:rsidRPr="009451C1">
        <w:rPr>
          <w:rFonts w:ascii="Angsana New" w:hAnsi="Angsana New"/>
          <w:sz w:val="30"/>
          <w:szCs w:val="30"/>
        </w:rPr>
        <w:t>31</w:t>
      </w:r>
      <w:r w:rsidR="00583C0C">
        <w:rPr>
          <w:rFonts w:ascii="Angsana New" w:hAnsi="Angsana New"/>
          <w:sz w:val="30"/>
          <w:szCs w:val="30"/>
        </w:rPr>
        <w:t xml:space="preserve"> </w:t>
      </w:r>
      <w:r w:rsidR="00583C0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451C1" w:rsidRPr="009451C1">
        <w:rPr>
          <w:rFonts w:ascii="Angsana New" w:hAnsi="Angsana New"/>
          <w:sz w:val="30"/>
          <w:szCs w:val="30"/>
        </w:rPr>
        <w:t>2566</w:t>
      </w:r>
      <w:r w:rsidR="00583C0C" w:rsidRPr="0013394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</w:t>
      </w:r>
      <w:r w:rsidR="008F491D" w:rsidRPr="00A610EA">
        <w:rPr>
          <w:rFonts w:asciiTheme="majorBidi" w:hAnsiTheme="majorBidi" w:cstheme="majorBidi"/>
          <w:sz w:val="30"/>
          <w:szCs w:val="30"/>
          <w:cs/>
        </w:rPr>
        <w:t>สัญญาเงินกู้</w:t>
      </w:r>
      <w:r w:rsidR="00332813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="008F491D" w:rsidRPr="00A610EA">
        <w:rPr>
          <w:rFonts w:asciiTheme="majorBidi" w:hAnsiTheme="majorBidi" w:cstheme="majorBidi"/>
          <w:sz w:val="30"/>
          <w:szCs w:val="30"/>
          <w:cs/>
        </w:rPr>
        <w:t>ระยะยาวจากสถ</w:t>
      </w:r>
      <w:r w:rsidR="00D91543" w:rsidRPr="00A610EA">
        <w:rPr>
          <w:rFonts w:asciiTheme="majorBidi" w:hAnsiTheme="majorBidi" w:cstheme="majorBidi"/>
          <w:sz w:val="30"/>
          <w:szCs w:val="30"/>
          <w:cs/>
        </w:rPr>
        <w:t>าบันการเงิน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="00002AD3">
        <w:rPr>
          <w:rFonts w:asciiTheme="majorBidi" w:hAnsiTheme="majorBidi" w:cstheme="majorBidi"/>
          <w:sz w:val="30"/>
          <w:szCs w:val="30"/>
          <w:cs/>
        </w:rPr>
        <w:br/>
      </w:r>
      <w:r w:rsidRPr="00002AD3">
        <w:rPr>
          <w:rFonts w:asciiTheme="majorBidi" w:hAnsiTheme="majorBidi" w:cstheme="majorBidi" w:hint="cs"/>
          <w:spacing w:val="-2"/>
          <w:sz w:val="30"/>
          <w:szCs w:val="30"/>
          <w:cs/>
        </w:rPr>
        <w:t>รวมมูลค่า</w:t>
      </w:r>
      <w:r w:rsidRPr="009B3A6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ทั้งสิ้น </w:t>
      </w:r>
      <w:r w:rsidR="009451C1" w:rsidRPr="009451C1">
        <w:rPr>
          <w:rFonts w:ascii="Angsana New" w:hAnsi="Angsana New"/>
          <w:spacing w:val="-2"/>
          <w:sz w:val="30"/>
          <w:szCs w:val="30"/>
        </w:rPr>
        <w:t>98</w:t>
      </w:r>
      <w:r w:rsidR="009B3A6D" w:rsidRPr="009B3A6D">
        <w:rPr>
          <w:rFonts w:ascii="Angsana New" w:hAnsi="Angsana New"/>
          <w:spacing w:val="-2"/>
          <w:sz w:val="30"/>
          <w:szCs w:val="30"/>
        </w:rPr>
        <w:t>.</w:t>
      </w:r>
      <w:r w:rsidR="009451C1" w:rsidRPr="009451C1">
        <w:rPr>
          <w:rFonts w:ascii="Angsana New" w:hAnsi="Angsana New"/>
          <w:spacing w:val="-2"/>
          <w:sz w:val="30"/>
          <w:szCs w:val="30"/>
        </w:rPr>
        <w:t>8</w:t>
      </w:r>
      <w:r w:rsidR="00632A77" w:rsidRPr="009B3A6D">
        <w:rPr>
          <w:rFonts w:ascii="Angsana New" w:hAnsi="Angsana New"/>
          <w:spacing w:val="-2"/>
          <w:sz w:val="30"/>
          <w:szCs w:val="30"/>
        </w:rPr>
        <w:t xml:space="preserve"> </w:t>
      </w:r>
      <w:r w:rsidRPr="009B3A6D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ล้านบาทแล</w:t>
      </w:r>
      <w:r w:rsidRPr="000638A9">
        <w:rPr>
          <w:rFonts w:asciiTheme="majorBidi" w:hAnsiTheme="majorBidi" w:cstheme="majorBidi" w:hint="cs"/>
          <w:spacing w:val="-2"/>
          <w:sz w:val="30"/>
          <w:szCs w:val="30"/>
          <w:cs/>
        </w:rPr>
        <w:t>ะ</w:t>
      </w:r>
      <w:r w:rsidRPr="000638A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451C1" w:rsidRPr="009451C1">
        <w:rPr>
          <w:rFonts w:ascii="Angsana New" w:hAnsi="Angsana New"/>
          <w:spacing w:val="-2"/>
          <w:sz w:val="30"/>
          <w:szCs w:val="30"/>
        </w:rPr>
        <w:t>49</w:t>
      </w:r>
      <w:r w:rsidR="00805A04" w:rsidRPr="00805A04">
        <w:rPr>
          <w:rFonts w:ascii="Angsana New" w:hAnsi="Angsana New"/>
          <w:spacing w:val="-2"/>
          <w:sz w:val="30"/>
          <w:szCs w:val="30"/>
        </w:rPr>
        <w:t>.</w:t>
      </w:r>
      <w:r w:rsidR="009451C1" w:rsidRPr="009451C1">
        <w:rPr>
          <w:rFonts w:ascii="Angsana New" w:hAnsi="Angsana New"/>
          <w:spacing w:val="-2"/>
          <w:sz w:val="30"/>
          <w:szCs w:val="30"/>
        </w:rPr>
        <w:t>0</w:t>
      </w:r>
      <w:r w:rsidR="0044771A" w:rsidRPr="00805A04">
        <w:rPr>
          <w:rFonts w:ascii="Angsana New" w:hAnsi="Angsana New"/>
          <w:spacing w:val="-2"/>
          <w:sz w:val="30"/>
          <w:szCs w:val="30"/>
        </w:rPr>
        <w:t xml:space="preserve"> </w:t>
      </w:r>
      <w:r w:rsidRPr="000638A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</w:t>
      </w:r>
      <w:r w:rsidRPr="00002AD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บาท ตามลำดับ </w:t>
      </w:r>
      <w:r w:rsidRPr="00002AD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(</w:t>
      </w:r>
      <w:r w:rsidR="009451C1" w:rsidRPr="009451C1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Pr="00002AD3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002AD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="009451C1" w:rsidRPr="009451C1">
        <w:rPr>
          <w:rFonts w:ascii="Angsana New" w:hAnsi="Angsana New"/>
          <w:i/>
          <w:iCs/>
          <w:spacing w:val="-2"/>
          <w:sz w:val="30"/>
          <w:szCs w:val="30"/>
        </w:rPr>
        <w:t>2565</w:t>
      </w:r>
      <w:r w:rsidRPr="00DD1BF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9451C1" w:rsidRPr="009451C1">
        <w:rPr>
          <w:rFonts w:ascii="Angsana New" w:hAnsi="Angsana New"/>
          <w:i/>
          <w:iCs/>
          <w:spacing w:val="-2"/>
          <w:sz w:val="30"/>
          <w:szCs w:val="30"/>
        </w:rPr>
        <w:t>101</w:t>
      </w:r>
      <w:r w:rsidR="00DD1BFB" w:rsidRPr="00DD1BFB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9451C1" w:rsidRPr="009451C1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DD1BF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DD1BF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ล้านบาทและ</w:t>
      </w:r>
      <w:r w:rsidR="00D02BB4" w:rsidRPr="00DD1BF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9451C1" w:rsidRPr="009451C1">
        <w:rPr>
          <w:rFonts w:ascii="Angsana New" w:hAnsi="Angsana New"/>
          <w:i/>
          <w:iCs/>
          <w:spacing w:val="-2"/>
          <w:sz w:val="30"/>
          <w:szCs w:val="30"/>
        </w:rPr>
        <w:t>55</w:t>
      </w:r>
      <w:r w:rsidR="00DD1BFB" w:rsidRPr="00DD1BFB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9451C1" w:rsidRPr="009451C1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Pr="00DD1BF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ล้าน</w:t>
      </w:r>
      <w:r w:rsidRPr="00002AD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บาท</w:t>
      </w:r>
      <w:r w:rsidRPr="00D02BB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02BB4">
        <w:rPr>
          <w:rFonts w:asciiTheme="majorBidi" w:hAnsiTheme="majorBidi" w:cstheme="majorBidi" w:hint="cs"/>
          <w:sz w:val="30"/>
          <w:szCs w:val="30"/>
          <w:cs/>
        </w:rPr>
        <w:t>ซึ่งเงินกู้ยืมระยะยาว</w:t>
      </w:r>
      <w:r w:rsidR="00D91543" w:rsidRPr="00A610EA">
        <w:rPr>
          <w:rFonts w:asciiTheme="majorBidi" w:hAnsiTheme="majorBidi" w:cstheme="majorBidi"/>
          <w:sz w:val="30"/>
          <w:szCs w:val="30"/>
          <w:cs/>
        </w:rPr>
        <w:t>ดังกล่าวค้ำประกันโดยที่ดิน</w:t>
      </w:r>
      <w:r w:rsidR="00703AF7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D91543" w:rsidRPr="00A610EA">
        <w:rPr>
          <w:rFonts w:asciiTheme="majorBidi" w:hAnsiTheme="majorBidi" w:cstheme="majorBidi"/>
          <w:sz w:val="30"/>
          <w:szCs w:val="30"/>
          <w:cs/>
        </w:rPr>
        <w:t>เครื่องจักรและอุปกรณ์</w:t>
      </w:r>
      <w:r w:rsidR="005372F8" w:rsidRPr="00A610EA">
        <w:rPr>
          <w:rFonts w:asciiTheme="majorBidi" w:hAnsiTheme="majorBidi" w:cstheme="majorBidi"/>
          <w:sz w:val="30"/>
          <w:szCs w:val="30"/>
          <w:cs/>
        </w:rPr>
        <w:t>บางส่วน</w:t>
      </w:r>
      <w:r w:rsidR="00D91543" w:rsidRPr="00A610EA">
        <w:rPr>
          <w:rFonts w:asciiTheme="majorBidi" w:hAnsiTheme="majorBidi" w:cstheme="majorBidi"/>
          <w:sz w:val="30"/>
          <w:szCs w:val="30"/>
        </w:rPr>
        <w:t>,</w:t>
      </w:r>
      <w:r w:rsidR="00D91543"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63CF8" w:rsidRPr="00A610EA">
        <w:rPr>
          <w:rFonts w:asciiTheme="majorBidi" w:hAnsiTheme="majorBidi" w:cstheme="majorBidi"/>
          <w:sz w:val="30"/>
          <w:szCs w:val="30"/>
          <w:cs/>
        </w:rPr>
        <w:t>บัญชีเงินฝากประจำ</w:t>
      </w:r>
      <w:r w:rsidR="00096AAA" w:rsidRPr="00A610EA">
        <w:rPr>
          <w:rFonts w:asciiTheme="majorBidi" w:hAnsiTheme="majorBidi" w:cstheme="majorBidi"/>
          <w:sz w:val="30"/>
          <w:szCs w:val="30"/>
          <w:cs/>
        </w:rPr>
        <w:t>ที่มีระยะเวลาครบกำหนด</w:t>
      </w:r>
      <w:r w:rsidR="00906560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="00096AAA"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51C1" w:rsidRPr="009451C1">
        <w:rPr>
          <w:rFonts w:ascii="Angsana New" w:hAnsi="Angsana New"/>
          <w:sz w:val="30"/>
          <w:szCs w:val="30"/>
        </w:rPr>
        <w:t>3</w:t>
      </w:r>
      <w:r w:rsidR="00096AAA" w:rsidRPr="00A610EA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  <w:r w:rsidR="00906560">
        <w:rPr>
          <w:rFonts w:asciiTheme="majorBidi" w:hAnsiTheme="majorBidi" w:cstheme="majorBidi" w:hint="cs"/>
          <w:sz w:val="30"/>
          <w:szCs w:val="30"/>
          <w:cs/>
        </w:rPr>
        <w:t>ขึ้นไป</w:t>
      </w:r>
      <w:r w:rsidR="00D91543" w:rsidRPr="00A610EA">
        <w:rPr>
          <w:rFonts w:asciiTheme="majorBidi" w:hAnsiTheme="majorBidi" w:cstheme="majorBidi"/>
          <w:sz w:val="30"/>
          <w:szCs w:val="30"/>
        </w:rPr>
        <w:t>,</w:t>
      </w:r>
      <w:r w:rsidR="00763CF8" w:rsidRPr="00A610EA">
        <w:rPr>
          <w:rFonts w:asciiTheme="majorBidi" w:hAnsiTheme="majorBidi" w:cstheme="majorBidi"/>
          <w:sz w:val="30"/>
          <w:szCs w:val="30"/>
          <w:cs/>
        </w:rPr>
        <w:t xml:space="preserve"> บริษัท บางกอก ดรัก จำกัด</w:t>
      </w:r>
      <w:r w:rsidR="00D91543" w:rsidRPr="00A610EA">
        <w:rPr>
          <w:rFonts w:asciiTheme="majorBidi" w:hAnsiTheme="majorBidi" w:cstheme="majorBidi"/>
          <w:sz w:val="30"/>
          <w:szCs w:val="30"/>
        </w:rPr>
        <w:t>,</w:t>
      </w:r>
      <w:r w:rsidR="00763CF8" w:rsidRPr="00A610EA">
        <w:rPr>
          <w:rFonts w:asciiTheme="majorBidi" w:hAnsiTheme="majorBidi" w:cstheme="majorBidi"/>
          <w:sz w:val="30"/>
          <w:szCs w:val="30"/>
          <w:cs/>
        </w:rPr>
        <w:t xml:space="preserve"> บริษัท บางกอก เมดิก้า จำกัด</w:t>
      </w:r>
      <w:r w:rsidR="00D91543" w:rsidRPr="00A610EA">
        <w:rPr>
          <w:rFonts w:asciiTheme="majorBidi" w:hAnsiTheme="majorBidi" w:cstheme="majorBidi"/>
          <w:sz w:val="30"/>
          <w:szCs w:val="30"/>
        </w:rPr>
        <w:t>,</w:t>
      </w:r>
      <w:r w:rsidR="00763CF8" w:rsidRPr="00A610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2AD3">
        <w:rPr>
          <w:rFonts w:asciiTheme="majorBidi" w:hAnsiTheme="majorBidi" w:cstheme="majorBidi"/>
          <w:sz w:val="30"/>
          <w:szCs w:val="30"/>
          <w:cs/>
        </w:rPr>
        <w:br/>
      </w:r>
      <w:r w:rsidR="00763CF8" w:rsidRPr="00A610EA">
        <w:rPr>
          <w:rFonts w:asciiTheme="majorBidi" w:hAnsiTheme="majorBidi" w:cstheme="majorBidi"/>
          <w:sz w:val="30"/>
          <w:szCs w:val="30"/>
          <w:cs/>
        </w:rPr>
        <w:t>บริษัท ฟาร์ม่า อัลลิอันซ์ จำกัด</w:t>
      </w:r>
      <w:r w:rsidR="00096AAA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763CF8" w:rsidRPr="00A610EA">
        <w:rPr>
          <w:rFonts w:asciiTheme="majorBidi" w:hAnsiTheme="majorBidi" w:cstheme="majorBidi"/>
          <w:sz w:val="30"/>
          <w:szCs w:val="30"/>
          <w:cs/>
        </w:rPr>
        <w:t>และกรรมการบริษัท</w:t>
      </w:r>
      <w:r w:rsidR="00D91543" w:rsidRPr="00A610EA">
        <w:rPr>
          <w:rFonts w:asciiTheme="majorBidi" w:hAnsiTheme="majorBidi" w:cstheme="majorBidi"/>
          <w:sz w:val="30"/>
          <w:szCs w:val="30"/>
        </w:rPr>
        <w:t xml:space="preserve"> </w:t>
      </w:r>
      <w:r w:rsidR="005372F8" w:rsidRPr="00A610EA">
        <w:rPr>
          <w:rFonts w:asciiTheme="majorBidi" w:hAnsiTheme="majorBidi" w:cstheme="majorBidi"/>
          <w:sz w:val="30"/>
          <w:szCs w:val="30"/>
          <w:cs/>
        </w:rPr>
        <w:t>ภายใต้ข้อกำหนดของสัญญา</w:t>
      </w:r>
      <w:r w:rsidR="00AE4F6F" w:rsidRPr="00A610EA">
        <w:rPr>
          <w:rFonts w:asciiTheme="majorBidi" w:hAnsiTheme="majorBidi" w:cstheme="majorBidi"/>
          <w:sz w:val="30"/>
          <w:szCs w:val="30"/>
          <w:cs/>
        </w:rPr>
        <w:t>ดังกล่าวข้างต้น</w:t>
      </w:r>
      <w:r w:rsidR="00015AEB">
        <w:rPr>
          <w:rFonts w:asciiTheme="majorBidi" w:hAnsiTheme="majorBidi" w:cstheme="majorBidi" w:hint="cs"/>
          <w:sz w:val="30"/>
          <w:szCs w:val="30"/>
          <w:cs/>
        </w:rPr>
        <w:t xml:space="preserve"> บริษัท</w:t>
      </w:r>
      <w:r w:rsidR="00AE4F6F" w:rsidRPr="00A610EA">
        <w:rPr>
          <w:rFonts w:asciiTheme="majorBidi" w:hAnsiTheme="majorBidi" w:cstheme="majorBidi"/>
          <w:sz w:val="30"/>
          <w:szCs w:val="30"/>
          <w:cs/>
        </w:rPr>
        <w:t>ต้องปฏิบัติตาม</w:t>
      </w:r>
      <w:r w:rsidR="005372F8" w:rsidRPr="00A610EA">
        <w:rPr>
          <w:rFonts w:asciiTheme="majorBidi" w:hAnsiTheme="majorBidi" w:cstheme="majorBidi"/>
          <w:sz w:val="30"/>
          <w:szCs w:val="30"/>
          <w:cs/>
        </w:rPr>
        <w:t>เงื่อนไขใน</w:t>
      </w:r>
      <w:r w:rsidR="00AE4F6F" w:rsidRPr="00A610EA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 เช่น </w:t>
      </w:r>
      <w:r w:rsidR="005372F8" w:rsidRPr="00A610EA">
        <w:rPr>
          <w:rFonts w:asciiTheme="majorBidi" w:hAnsiTheme="majorBidi" w:cstheme="majorBidi"/>
          <w:sz w:val="30"/>
          <w:szCs w:val="30"/>
          <w:cs/>
        </w:rPr>
        <w:t>ข้อกำหนดเกี่ยวกับ</w:t>
      </w:r>
      <w:r w:rsidR="00AE4F6F" w:rsidRPr="00A610EA">
        <w:rPr>
          <w:rFonts w:asciiTheme="majorBidi" w:hAnsiTheme="majorBidi" w:cstheme="majorBidi"/>
          <w:sz w:val="30"/>
          <w:szCs w:val="30"/>
          <w:cs/>
        </w:rPr>
        <w:t>การผิดนัดชำระ การให้ข้อมูลทางการเงิน</w:t>
      </w:r>
      <w:r w:rsidR="005A5438">
        <w:rPr>
          <w:rFonts w:asciiTheme="majorBidi" w:hAnsiTheme="majorBidi" w:cstheme="majorBidi" w:hint="cs"/>
          <w:sz w:val="30"/>
          <w:szCs w:val="30"/>
          <w:cs/>
        </w:rPr>
        <w:t>และการดำรงอัตราส่วนทางการเงิน</w:t>
      </w:r>
      <w:r w:rsidR="00AE4F6F" w:rsidRPr="00A610EA">
        <w:rPr>
          <w:rFonts w:asciiTheme="majorBidi" w:hAnsiTheme="majorBidi" w:cstheme="majorBidi"/>
          <w:sz w:val="30"/>
          <w:szCs w:val="30"/>
          <w:cs/>
        </w:rPr>
        <w:t xml:space="preserve"> เป็นต้น</w:t>
      </w:r>
      <w:r w:rsidR="00193116">
        <w:rPr>
          <w:rFonts w:asciiTheme="majorBidi" w:hAnsiTheme="majorBidi" w:cstheme="majorBidi" w:hint="cs"/>
          <w:sz w:val="30"/>
          <w:szCs w:val="30"/>
          <w:cs/>
        </w:rPr>
        <w:t xml:space="preserve"> เงินกู้ยืมระยะยาวจากสถาบันการเงินมีอัตราดอกเบี้ยร้อยละ </w:t>
      </w:r>
      <w:r w:rsidR="009451C1" w:rsidRPr="009451C1">
        <w:rPr>
          <w:rFonts w:asciiTheme="majorBidi" w:hAnsiTheme="majorBidi" w:cstheme="majorBidi"/>
          <w:sz w:val="30"/>
          <w:szCs w:val="30"/>
        </w:rPr>
        <w:t>3</w:t>
      </w:r>
      <w:r w:rsidR="003F3AC6">
        <w:rPr>
          <w:rFonts w:asciiTheme="majorBidi" w:hAnsiTheme="majorBidi" w:cstheme="majorBidi"/>
          <w:sz w:val="30"/>
          <w:szCs w:val="30"/>
        </w:rPr>
        <w:t>.</w:t>
      </w:r>
      <w:r w:rsidR="009451C1" w:rsidRPr="009451C1">
        <w:rPr>
          <w:rFonts w:asciiTheme="majorBidi" w:hAnsiTheme="majorBidi" w:cstheme="majorBidi"/>
          <w:sz w:val="30"/>
          <w:szCs w:val="30"/>
        </w:rPr>
        <w:t>3</w:t>
      </w:r>
      <w:r w:rsidR="00193116">
        <w:rPr>
          <w:rFonts w:asciiTheme="majorBidi" w:hAnsiTheme="majorBidi" w:cstheme="majorBidi"/>
          <w:sz w:val="30"/>
          <w:szCs w:val="30"/>
        </w:rPr>
        <w:t xml:space="preserve"> </w:t>
      </w:r>
      <w:r w:rsidR="00193116">
        <w:rPr>
          <w:rFonts w:asciiTheme="majorBidi" w:hAnsiTheme="majorBidi" w:cstheme="majorBidi" w:hint="cs"/>
          <w:sz w:val="30"/>
          <w:szCs w:val="30"/>
          <w:cs/>
        </w:rPr>
        <w:t xml:space="preserve">ถึงร้อยละ </w:t>
      </w:r>
      <w:r w:rsidR="009451C1" w:rsidRPr="009451C1">
        <w:rPr>
          <w:rFonts w:asciiTheme="majorBidi" w:hAnsiTheme="majorBidi" w:cstheme="majorBidi"/>
          <w:sz w:val="30"/>
          <w:szCs w:val="30"/>
        </w:rPr>
        <w:t>7</w:t>
      </w:r>
      <w:r w:rsidR="003F3AC6">
        <w:rPr>
          <w:rFonts w:asciiTheme="majorBidi" w:hAnsiTheme="majorBidi" w:cstheme="majorBidi"/>
          <w:sz w:val="30"/>
          <w:szCs w:val="30"/>
        </w:rPr>
        <w:t>.</w:t>
      </w:r>
      <w:r w:rsidR="009451C1" w:rsidRPr="009451C1">
        <w:rPr>
          <w:rFonts w:asciiTheme="majorBidi" w:hAnsiTheme="majorBidi" w:cstheme="majorBidi"/>
          <w:sz w:val="30"/>
          <w:szCs w:val="30"/>
        </w:rPr>
        <w:t>6</w:t>
      </w:r>
      <w:r w:rsidR="00193116">
        <w:rPr>
          <w:rFonts w:asciiTheme="majorBidi" w:hAnsiTheme="majorBidi" w:cstheme="majorBidi"/>
          <w:sz w:val="30"/>
          <w:szCs w:val="30"/>
        </w:rPr>
        <w:t xml:space="preserve"> </w:t>
      </w:r>
      <w:r w:rsidR="005143A0">
        <w:rPr>
          <w:rFonts w:asciiTheme="majorBidi" w:hAnsiTheme="majorBidi" w:cstheme="majorBidi"/>
          <w:sz w:val="30"/>
          <w:szCs w:val="30"/>
          <w:cs/>
        </w:rPr>
        <w:br/>
      </w:r>
      <w:r w:rsidR="00193116" w:rsidRPr="00FD075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31</w:t>
      </w:r>
      <w:r w:rsidR="00193116" w:rsidRPr="00FD075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93116" w:rsidRPr="00FD075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2565</w:t>
      </w:r>
      <w:r w:rsidR="00193116" w:rsidRPr="00FD075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93116" w:rsidRPr="00FD0752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3</w:t>
      </w:r>
      <w:r w:rsidR="00FD0752" w:rsidRPr="00FD0752">
        <w:rPr>
          <w:rFonts w:ascii="Angsana New" w:hAnsi="Angsana New"/>
          <w:i/>
          <w:iCs/>
          <w:sz w:val="30"/>
          <w:szCs w:val="30"/>
        </w:rPr>
        <w:t>.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3</w:t>
      </w:r>
      <w:r w:rsidR="00193116" w:rsidRPr="00FD0752">
        <w:rPr>
          <w:rFonts w:ascii="Angsana New" w:hAnsi="Angsana New"/>
          <w:i/>
          <w:iCs/>
          <w:sz w:val="30"/>
          <w:szCs w:val="30"/>
        </w:rPr>
        <w:t xml:space="preserve"> </w:t>
      </w:r>
      <w:r w:rsidR="00193116" w:rsidRPr="00FD0752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7</w:t>
      </w:r>
      <w:r w:rsidR="00FD0752" w:rsidRPr="00FD0752">
        <w:rPr>
          <w:rFonts w:ascii="Angsana New" w:hAnsi="Angsana New"/>
          <w:i/>
          <w:iCs/>
          <w:sz w:val="30"/>
          <w:szCs w:val="30"/>
        </w:rPr>
        <w:t>.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0</w:t>
      </w:r>
      <w:r w:rsidR="00193116" w:rsidRPr="00FD075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193116">
        <w:rPr>
          <w:rFonts w:asciiTheme="majorBidi" w:hAnsiTheme="majorBidi" w:cstheme="majorBidi"/>
          <w:sz w:val="30"/>
          <w:szCs w:val="30"/>
        </w:rPr>
        <w:t xml:space="preserve"> </w:t>
      </w:r>
    </w:p>
    <w:p w14:paraId="6C905A1E" w14:textId="78DE112E" w:rsidR="00664A71" w:rsidRDefault="00664A71" w:rsidP="00002A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98884" w14:textId="77777777" w:rsidR="00664A71" w:rsidRPr="00A610EA" w:rsidRDefault="00664A71" w:rsidP="00664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10EA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เงินกู้ยืมระยะยาวจากสถาบันการเงินของบริษัทย่อย</w:t>
      </w:r>
    </w:p>
    <w:p w14:paraId="7146D3B1" w14:textId="77777777" w:rsidR="00664A71" w:rsidRPr="00A610EA" w:rsidRDefault="00664A71" w:rsidP="00664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260"/>
        <w:gridCol w:w="1530"/>
        <w:gridCol w:w="3780"/>
      </w:tblGrid>
      <w:tr w:rsidR="00664A71" w:rsidRPr="00A610EA" w14:paraId="03B8EEFD" w14:textId="77777777" w:rsidTr="00FD3C47">
        <w:trPr>
          <w:tblHeader/>
        </w:trPr>
        <w:tc>
          <w:tcPr>
            <w:tcW w:w="1800" w:type="dxa"/>
          </w:tcPr>
          <w:p w14:paraId="45341FCB" w14:textId="77777777" w:rsidR="00664A71" w:rsidRPr="00A610EA" w:rsidRDefault="00664A71" w:rsidP="00FD3C47">
            <w:pPr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วันที่ทำสัญญา</w:t>
            </w:r>
          </w:p>
        </w:tc>
        <w:tc>
          <w:tcPr>
            <w:tcW w:w="1080" w:type="dxa"/>
          </w:tcPr>
          <w:p w14:paraId="7BB48E47" w14:textId="77777777" w:rsidR="00664A71" w:rsidRPr="00A610EA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ผู้ให้กู้</w:t>
            </w:r>
          </w:p>
        </w:tc>
        <w:tc>
          <w:tcPr>
            <w:tcW w:w="1260" w:type="dxa"/>
            <w:vAlign w:val="bottom"/>
          </w:tcPr>
          <w:p w14:paraId="58C32A56" w14:textId="77777777" w:rsidR="00664A71" w:rsidRPr="00A610EA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30" w:type="dxa"/>
          </w:tcPr>
          <w:p w14:paraId="523BF87D" w14:textId="77777777" w:rsidR="00664A71" w:rsidRPr="00A610EA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780" w:type="dxa"/>
          </w:tcPr>
          <w:p w14:paraId="61B8A5AE" w14:textId="77777777" w:rsidR="00664A71" w:rsidRPr="00A610EA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การชำระเงินคืน</w:t>
            </w:r>
          </w:p>
        </w:tc>
      </w:tr>
      <w:tr w:rsidR="00664A71" w:rsidRPr="00A610EA" w14:paraId="1E5DEA6D" w14:textId="77777777" w:rsidTr="00FD3C47">
        <w:trPr>
          <w:tblHeader/>
        </w:trPr>
        <w:tc>
          <w:tcPr>
            <w:tcW w:w="1800" w:type="dxa"/>
          </w:tcPr>
          <w:p w14:paraId="68B50D2A" w14:textId="77777777" w:rsidR="00664A71" w:rsidRPr="00A610EA" w:rsidRDefault="00664A71" w:rsidP="00FD3C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C6F960" w14:textId="77777777" w:rsidR="00664A71" w:rsidRPr="00A610EA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05987AD" w14:textId="77777777" w:rsidR="00664A71" w:rsidRPr="00A610EA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530" w:type="dxa"/>
          </w:tcPr>
          <w:p w14:paraId="65B6F3B4" w14:textId="77777777" w:rsidR="00664A71" w:rsidRPr="00A610EA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</w:t>
            </w:r>
            <w:r w:rsidRPr="00A610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780" w:type="dxa"/>
          </w:tcPr>
          <w:p w14:paraId="36B023E5" w14:textId="77777777" w:rsidR="00664A71" w:rsidRPr="00A610EA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A71" w:rsidRPr="00A610EA" w14:paraId="733934CF" w14:textId="77777777" w:rsidTr="00FD3C47">
        <w:tc>
          <w:tcPr>
            <w:tcW w:w="1800" w:type="dxa"/>
          </w:tcPr>
          <w:p w14:paraId="13F71019" w14:textId="4428B197" w:rsidR="00664A71" w:rsidRPr="00A610EA" w:rsidRDefault="009451C1" w:rsidP="00FD3C4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3</w:t>
            </w:r>
            <w:r w:rsidR="00664A71"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4A71"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9451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083140EA" w14:textId="77777777" w:rsidR="00664A71" w:rsidRPr="00A610EA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สาขาของธนาคารในประเทศ</w:t>
            </w:r>
          </w:p>
        </w:tc>
        <w:tc>
          <w:tcPr>
            <w:tcW w:w="1260" w:type="dxa"/>
          </w:tcPr>
          <w:p w14:paraId="6493FC77" w14:textId="64DCC1FB" w:rsidR="00664A71" w:rsidRPr="00A610EA" w:rsidRDefault="009451C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7</w:t>
            </w:r>
            <w:r w:rsidR="00664A71" w:rsidRPr="00A610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000</w:t>
            </w:r>
          </w:p>
          <w:p w14:paraId="1C49488F" w14:textId="77777777" w:rsidR="00664A71" w:rsidRPr="00A610EA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42715BEF" w14:textId="77777777" w:rsidR="00664A71" w:rsidRPr="00A610EA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1E0AC54" w14:textId="4CA12450" w:rsidR="00664A71" w:rsidRPr="00A610EA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MLR+</w:t>
            </w:r>
            <w:r w:rsidR="009451C1" w:rsidRPr="009451C1">
              <w:rPr>
                <w:rFonts w:asciiTheme="majorBidi" w:hAnsiTheme="majorBidi"/>
                <w:sz w:val="30"/>
                <w:szCs w:val="30"/>
              </w:rPr>
              <w:t>1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9451C1" w:rsidRPr="009451C1">
              <w:rPr>
                <w:rFonts w:asciiTheme="majorBidi" w:hAnsiTheme="majorBidi"/>
                <w:sz w:val="30"/>
                <w:szCs w:val="30"/>
              </w:rPr>
              <w:t>00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3780" w:type="dxa"/>
          </w:tcPr>
          <w:p w14:paraId="733FD772" w14:textId="289D90A9" w:rsidR="00664A71" w:rsidRPr="00A610EA" w:rsidRDefault="00664A71" w:rsidP="00FD3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ชำระคืน </w:t>
            </w:r>
            <w:r w:rsidR="009451C1" w:rsidRPr="009451C1">
              <w:rPr>
                <w:rFonts w:asciiTheme="majorBidi" w:hAnsiTheme="majorBidi"/>
                <w:sz w:val="30"/>
                <w:szCs w:val="30"/>
              </w:rPr>
              <w:t>0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9451C1" w:rsidRPr="009451C1">
              <w:rPr>
                <w:rFonts w:asciiTheme="majorBidi" w:hAnsiTheme="majorBidi"/>
                <w:sz w:val="30"/>
                <w:szCs w:val="30"/>
              </w:rPr>
              <w:t>11</w:t>
            </w:r>
            <w:r w:rsidRPr="00A610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ทุกเดือน เริ่มเดือน</w:t>
            </w:r>
            <w:r w:rsidR="004A5F62" w:rsidRPr="004A5F6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4A5F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1C1" w:rsidRPr="009451C1">
              <w:rPr>
                <w:rFonts w:asciiTheme="majorBidi" w:hAnsiTheme="majorBidi"/>
                <w:sz w:val="30"/>
                <w:szCs w:val="30"/>
              </w:rPr>
              <w:t>2566</w:t>
            </w:r>
            <w:r w:rsidRPr="004A5F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5F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="004A5F62" w:rsidRPr="004A5F6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4A5F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1C1" w:rsidRPr="009451C1">
              <w:rPr>
                <w:rFonts w:asciiTheme="majorBidi" w:hAnsiTheme="majorBidi"/>
                <w:sz w:val="30"/>
                <w:szCs w:val="30"/>
              </w:rPr>
              <w:t>2573</w:t>
            </w:r>
            <w:r w:rsidRPr="004A5F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5F62">
              <w:rPr>
                <w:rFonts w:asciiTheme="majorBidi" w:hAnsiTheme="majorBidi" w:cstheme="majorBidi"/>
                <w:sz w:val="30"/>
                <w:szCs w:val="30"/>
                <w:cs/>
              </w:rPr>
              <w:t>และในงวดสุดท้ายตกลงชำระเท่ากับจำนวน</w:t>
            </w: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เงินต้นและดอกเบี้ยคงเหลือ</w:t>
            </w:r>
          </w:p>
        </w:tc>
      </w:tr>
    </w:tbl>
    <w:p w14:paraId="30E95248" w14:textId="38BE3D6E" w:rsidR="00AA4E50" w:rsidRPr="00193116" w:rsidRDefault="00AA4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0F1D319" w14:textId="4CA91B6C" w:rsidR="00D906C0" w:rsidRPr="00193116" w:rsidRDefault="0052056B" w:rsidP="00C314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634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451C1" w:rsidRPr="009451C1">
        <w:rPr>
          <w:rFonts w:ascii="Angsana New" w:hAnsi="Angsana New"/>
          <w:sz w:val="30"/>
          <w:szCs w:val="30"/>
        </w:rPr>
        <w:t>31</w:t>
      </w:r>
      <w:r w:rsidR="003557AE">
        <w:rPr>
          <w:rFonts w:ascii="Angsana New" w:hAnsi="Angsana New"/>
          <w:sz w:val="30"/>
          <w:szCs w:val="30"/>
        </w:rPr>
        <w:t xml:space="preserve"> </w:t>
      </w:r>
      <w:r w:rsidR="003557A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451C1" w:rsidRPr="009451C1">
        <w:rPr>
          <w:rFonts w:ascii="Angsana New" w:hAnsi="Angsana New"/>
          <w:sz w:val="30"/>
          <w:szCs w:val="30"/>
        </w:rPr>
        <w:t>2566</w:t>
      </w:r>
      <w:r w:rsidR="003557AE" w:rsidRPr="00133949">
        <w:rPr>
          <w:rFonts w:asciiTheme="majorBidi" w:hAnsiTheme="majorBidi" w:cstheme="majorBidi"/>
          <w:sz w:val="30"/>
          <w:szCs w:val="30"/>
        </w:rPr>
        <w:t xml:space="preserve"> </w:t>
      </w:r>
      <w:r w:rsidR="00F02656" w:rsidRPr="00A4634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4634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F02656" w:rsidRPr="00A46343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A46343">
        <w:rPr>
          <w:rFonts w:asciiTheme="majorBidi" w:hAnsiTheme="majorBidi" w:cstheme="majorBidi"/>
          <w:sz w:val="30"/>
          <w:szCs w:val="30"/>
          <w:cs/>
        </w:rPr>
        <w:t>มีวงเงินสินเชื่อที่ยัง</w:t>
      </w:r>
      <w:r w:rsidR="00F02656" w:rsidRPr="00A46343">
        <w:rPr>
          <w:rFonts w:asciiTheme="majorBidi" w:hAnsiTheme="majorBidi" w:cstheme="majorBidi"/>
          <w:sz w:val="30"/>
          <w:szCs w:val="30"/>
          <w:cs/>
        </w:rPr>
        <w:t>มิ</w:t>
      </w:r>
      <w:r w:rsidRPr="00A46343">
        <w:rPr>
          <w:rFonts w:asciiTheme="majorBidi" w:hAnsiTheme="majorBidi" w:cstheme="majorBidi"/>
          <w:sz w:val="30"/>
          <w:szCs w:val="30"/>
          <w:cs/>
        </w:rPr>
        <w:t>ได้</w:t>
      </w:r>
      <w:r w:rsidR="00F02656" w:rsidRPr="00A46343">
        <w:rPr>
          <w:rFonts w:asciiTheme="majorBidi" w:hAnsiTheme="majorBidi" w:cstheme="majorBidi"/>
          <w:sz w:val="30"/>
          <w:szCs w:val="30"/>
          <w:cs/>
        </w:rPr>
        <w:t>เบิก</w:t>
      </w:r>
      <w:r w:rsidRPr="00A46343">
        <w:rPr>
          <w:rFonts w:asciiTheme="majorBidi" w:hAnsiTheme="majorBidi" w:cstheme="majorBidi"/>
          <w:sz w:val="30"/>
          <w:szCs w:val="30"/>
          <w:cs/>
        </w:rPr>
        <w:t>ใช้เป็นจำนวน</w:t>
      </w:r>
      <w:r w:rsidRPr="00F80E8C">
        <w:rPr>
          <w:rFonts w:asciiTheme="majorBidi" w:hAnsiTheme="majorBidi" w:cstheme="majorBidi"/>
          <w:sz w:val="30"/>
          <w:szCs w:val="30"/>
          <w:cs/>
        </w:rPr>
        <w:t>เงิน</w:t>
      </w:r>
      <w:r w:rsidRPr="003F3AC6">
        <w:rPr>
          <w:rFonts w:asciiTheme="majorBidi" w:hAnsiTheme="majorBidi" w:cstheme="majorBidi"/>
          <w:sz w:val="30"/>
          <w:szCs w:val="30"/>
          <w:cs/>
        </w:rPr>
        <w:t>รวม</w:t>
      </w:r>
      <w:r w:rsidR="00FD7DA0" w:rsidRPr="003F3AC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38D8">
        <w:rPr>
          <w:rFonts w:ascii="Angsana New" w:hAnsi="Angsana New"/>
          <w:sz w:val="30"/>
          <w:szCs w:val="30"/>
        </w:rPr>
        <w:t>67</w:t>
      </w:r>
      <w:r w:rsidR="003F3AC6" w:rsidRPr="003F3AC6">
        <w:rPr>
          <w:rFonts w:ascii="Angsana New" w:hAnsi="Angsana New"/>
          <w:sz w:val="30"/>
          <w:szCs w:val="30"/>
        </w:rPr>
        <w:t>.</w:t>
      </w:r>
      <w:r w:rsidR="009451C1" w:rsidRPr="009451C1">
        <w:rPr>
          <w:rFonts w:ascii="Angsana New" w:hAnsi="Angsana New"/>
          <w:sz w:val="30"/>
          <w:szCs w:val="30"/>
        </w:rPr>
        <w:t>8</w:t>
      </w:r>
      <w:r w:rsidR="00170231" w:rsidRPr="003F3AC6">
        <w:rPr>
          <w:rFonts w:asciiTheme="majorBidi" w:hAnsiTheme="majorBidi" w:cstheme="majorBidi"/>
          <w:sz w:val="30"/>
          <w:szCs w:val="30"/>
        </w:rPr>
        <w:t xml:space="preserve"> </w:t>
      </w:r>
      <w:r w:rsidRPr="003F3AC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02656" w:rsidRPr="003F3AC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451C1" w:rsidRPr="009451C1">
        <w:rPr>
          <w:rFonts w:ascii="Angsana New" w:hAnsi="Angsana New"/>
          <w:sz w:val="30"/>
          <w:szCs w:val="30"/>
        </w:rPr>
        <w:t>27</w:t>
      </w:r>
      <w:r w:rsidR="00274246" w:rsidRPr="003F3AC6">
        <w:rPr>
          <w:rFonts w:ascii="Angsana New" w:hAnsi="Angsana New"/>
          <w:sz w:val="30"/>
          <w:szCs w:val="30"/>
        </w:rPr>
        <w:t>.</w:t>
      </w:r>
      <w:r w:rsidR="009451C1" w:rsidRPr="009451C1">
        <w:rPr>
          <w:rFonts w:ascii="Angsana New" w:hAnsi="Angsana New"/>
          <w:sz w:val="30"/>
          <w:szCs w:val="30"/>
        </w:rPr>
        <w:t>1</w:t>
      </w:r>
      <w:r w:rsidR="00F02656" w:rsidRPr="003F3AC6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  <w:r w:rsidRPr="003F3AC6">
        <w:rPr>
          <w:rFonts w:asciiTheme="majorBidi" w:hAnsiTheme="majorBidi" w:cstheme="majorBidi"/>
          <w:sz w:val="30"/>
          <w:szCs w:val="30"/>
        </w:rPr>
        <w:t xml:space="preserve"> </w:t>
      </w:r>
      <w:r w:rsidRPr="003F3AC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31</w:t>
      </w:r>
      <w:r w:rsidR="00737136" w:rsidRPr="003F3AC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7136" w:rsidRPr="003F3AC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2565</w:t>
      </w:r>
      <w:r w:rsidR="00737136" w:rsidRPr="003F3AC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56</w:t>
      </w:r>
      <w:r w:rsidR="00DD1BFB" w:rsidRPr="003F3AC6">
        <w:rPr>
          <w:rFonts w:ascii="Angsana New" w:hAnsi="Angsana New"/>
          <w:i/>
          <w:iCs/>
          <w:sz w:val="30"/>
          <w:szCs w:val="30"/>
        </w:rPr>
        <w:t>.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1</w:t>
      </w:r>
      <w:r w:rsidR="00737136" w:rsidRPr="003F3AC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7136" w:rsidRPr="003F3AC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37136" w:rsidRPr="003F3AC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26</w:t>
      </w:r>
      <w:r w:rsidR="00DD1BFB" w:rsidRPr="003F3AC6">
        <w:rPr>
          <w:rFonts w:ascii="Angsana New" w:hAnsi="Angsana New"/>
          <w:i/>
          <w:iCs/>
          <w:sz w:val="30"/>
          <w:szCs w:val="30"/>
        </w:rPr>
        <w:t>.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6</w:t>
      </w:r>
      <w:r w:rsidR="00737136" w:rsidRPr="003F3AC6">
        <w:rPr>
          <w:rFonts w:ascii="Angsana New" w:hAnsi="Angsana New"/>
          <w:i/>
          <w:iCs/>
          <w:sz w:val="30"/>
          <w:szCs w:val="30"/>
        </w:rPr>
        <w:t xml:space="preserve"> </w:t>
      </w:r>
      <w:r w:rsidR="00737136" w:rsidRPr="003F3AC6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3F3AC6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6BEC0C7" w14:textId="0D5B7E1C" w:rsidR="0091421D" w:rsidRDefault="00914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3FD6A855" w14:textId="146F8E9C" w:rsidR="006244D7" w:rsidRPr="00A610EA" w:rsidRDefault="006244D7" w:rsidP="006244D7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t>ส่วนงานดำเนินงานและการจำแนกรายได้</w:t>
      </w:r>
    </w:p>
    <w:p w14:paraId="29048E9C" w14:textId="0C3A0E3B" w:rsidR="00C2559D" w:rsidRPr="00193116" w:rsidRDefault="00C2559D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2A40AE9F" w14:textId="0578E981" w:rsidR="00D445F1" w:rsidRDefault="00D445F1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600E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88B9ACF" w14:textId="77777777" w:rsidR="00D445F1" w:rsidRPr="00193116" w:rsidRDefault="00D445F1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2EDFC652" w14:textId="02E7A0FF" w:rsidR="00C2559D" w:rsidRDefault="00C2559D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524B91" w:rsidRPr="00A610EA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บริษัทดำเนินกิจการในส่วนงานเดียวคือธุรกิจยาและเวชภัณฑ์ ดังนั้นจึงมีส่วนงานที่รายงานเพียงส่วนงานเดียว </w:t>
      </w:r>
    </w:p>
    <w:p w14:paraId="0B1807F1" w14:textId="77777777" w:rsidR="00193116" w:rsidRPr="00193116" w:rsidRDefault="00193116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D4B999" w14:textId="452EBAB4" w:rsidR="009F28FC" w:rsidRPr="00A610EA" w:rsidRDefault="00C2559D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10EA">
        <w:rPr>
          <w:rFonts w:asciiTheme="majorBidi" w:hAnsiTheme="majorBidi" w:cstheme="majorBidi"/>
          <w:sz w:val="30"/>
          <w:szCs w:val="30"/>
          <w:cs/>
        </w:rPr>
        <w:lastRenderedPageBreak/>
        <w:t>การดำเนินงานและรายได้หลักของ</w:t>
      </w:r>
      <w:r w:rsidR="00524B91" w:rsidRPr="00A610EA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610EA">
        <w:rPr>
          <w:rFonts w:asciiTheme="majorBidi" w:hAnsiTheme="majorBidi" w:cstheme="majorBidi"/>
          <w:sz w:val="30"/>
          <w:szCs w:val="30"/>
          <w:cs/>
        </w:rPr>
        <w:t>บริษัทคือรายได้จากการขายสินค้า</w:t>
      </w:r>
      <w:r w:rsidR="00E0096C">
        <w:rPr>
          <w:rFonts w:asciiTheme="majorBidi" w:hAnsiTheme="majorBidi" w:cstheme="majorBidi" w:hint="cs"/>
          <w:sz w:val="30"/>
          <w:szCs w:val="30"/>
          <w:cs/>
        </w:rPr>
        <w:t>และการให้บริการ</w:t>
      </w:r>
      <w:r w:rsidRPr="00A610EA">
        <w:rPr>
          <w:rFonts w:asciiTheme="majorBidi" w:hAnsiTheme="majorBidi" w:cstheme="majorBidi"/>
          <w:sz w:val="30"/>
          <w:szCs w:val="30"/>
          <w:cs/>
        </w:rPr>
        <w:t xml:space="preserve"> รายได้หลักของ</w:t>
      </w:r>
      <w:r w:rsidR="00524B91" w:rsidRPr="00A610EA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610EA">
        <w:rPr>
          <w:rFonts w:asciiTheme="majorBidi" w:hAnsiTheme="majorBidi" w:cstheme="majorBidi"/>
          <w:sz w:val="30"/>
          <w:szCs w:val="30"/>
          <w:cs/>
        </w:rPr>
        <w:t>บริษัทได้มาจากสัญญาที่ทำกับลูกค้า</w:t>
      </w:r>
    </w:p>
    <w:p w14:paraId="2F04081D" w14:textId="2EF65E6C" w:rsidR="00193116" w:rsidRPr="0091421D" w:rsidRDefault="00193116" w:rsidP="009142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530"/>
      </w:tblGrid>
      <w:tr w:rsidR="0044771A" w:rsidRPr="001D4CCD" w14:paraId="021D09D0" w14:textId="77777777" w:rsidTr="00B44877">
        <w:trPr>
          <w:cantSplit/>
        </w:trPr>
        <w:tc>
          <w:tcPr>
            <w:tcW w:w="5760" w:type="dxa"/>
          </w:tcPr>
          <w:p w14:paraId="4D354C6F" w14:textId="68AF7AB9" w:rsidR="0044771A" w:rsidRPr="001D4CCD" w:rsidRDefault="0044771A" w:rsidP="00B4487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10C21E9C" w14:textId="77777777" w:rsidR="0044771A" w:rsidRPr="00F124A3" w:rsidRDefault="0044771A" w:rsidP="00B4487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4771A" w:rsidRPr="001D4CCD" w14:paraId="1FA50E11" w14:textId="77777777" w:rsidTr="0044771A">
        <w:trPr>
          <w:cantSplit/>
        </w:trPr>
        <w:tc>
          <w:tcPr>
            <w:tcW w:w="5760" w:type="dxa"/>
          </w:tcPr>
          <w:p w14:paraId="2F0E1A73" w14:textId="75B7C242" w:rsidR="0044771A" w:rsidRPr="001D4CCD" w:rsidRDefault="0044771A" w:rsidP="00B4487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557A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451C1" w:rsidRPr="00945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3557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620" w:type="dxa"/>
          </w:tcPr>
          <w:p w14:paraId="4B1975DC" w14:textId="22C7F950" w:rsidR="0044771A" w:rsidRPr="001D4CCD" w:rsidRDefault="009451C1" w:rsidP="00B4487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ACB5FBA" w14:textId="77777777" w:rsidR="0044771A" w:rsidRPr="001D4CCD" w:rsidRDefault="0044771A" w:rsidP="00B4487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241E23" w14:textId="57F99AD1" w:rsidR="0044771A" w:rsidRPr="001D4CCD" w:rsidRDefault="009451C1" w:rsidP="00B4487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4771A" w:rsidRPr="001D4CCD" w14:paraId="7D03FE58" w14:textId="77777777" w:rsidTr="00B44877">
        <w:trPr>
          <w:cantSplit/>
          <w:trHeight w:val="245"/>
        </w:trPr>
        <w:tc>
          <w:tcPr>
            <w:tcW w:w="5760" w:type="dxa"/>
            <w:vAlign w:val="bottom"/>
          </w:tcPr>
          <w:p w14:paraId="1A19647D" w14:textId="77777777" w:rsidR="0044771A" w:rsidRPr="001D4CCD" w:rsidRDefault="0044771A" w:rsidP="00B4487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5B30DFBB" w14:textId="77777777" w:rsidR="0044771A" w:rsidRPr="001D4CCD" w:rsidRDefault="0044771A" w:rsidP="00B44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2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771A" w:rsidRPr="001D4CCD" w14:paraId="76B0DC06" w14:textId="77777777" w:rsidTr="0044771A">
        <w:trPr>
          <w:cantSplit/>
          <w:trHeight w:val="245"/>
        </w:trPr>
        <w:tc>
          <w:tcPr>
            <w:tcW w:w="5760" w:type="dxa"/>
            <w:vAlign w:val="bottom"/>
          </w:tcPr>
          <w:p w14:paraId="1D416803" w14:textId="77777777" w:rsidR="0044771A" w:rsidRPr="001D4CCD" w:rsidRDefault="0044771A" w:rsidP="00B4487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620" w:type="dxa"/>
            <w:vAlign w:val="bottom"/>
          </w:tcPr>
          <w:p w14:paraId="7140003F" w14:textId="77777777" w:rsidR="0044771A" w:rsidRPr="001D4CCD" w:rsidRDefault="0044771A" w:rsidP="00B44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F5663D4" w14:textId="77777777" w:rsidR="0044771A" w:rsidRPr="001D4CCD" w:rsidRDefault="0044771A" w:rsidP="00B44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0408811" w14:textId="77777777" w:rsidR="0044771A" w:rsidRPr="001D4CCD" w:rsidRDefault="0044771A" w:rsidP="00B44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44771A" w:rsidRPr="001D4CCD" w14:paraId="0294E70C" w14:textId="77777777" w:rsidTr="0044771A">
        <w:trPr>
          <w:cantSplit/>
        </w:trPr>
        <w:tc>
          <w:tcPr>
            <w:tcW w:w="5760" w:type="dxa"/>
            <w:vAlign w:val="bottom"/>
          </w:tcPr>
          <w:p w14:paraId="79F5C916" w14:textId="77777777" w:rsidR="0044771A" w:rsidRPr="001D4CCD" w:rsidRDefault="0044771A" w:rsidP="0044771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20" w:type="dxa"/>
          </w:tcPr>
          <w:p w14:paraId="65305B62" w14:textId="24FBF391" w:rsidR="0044771A" w:rsidRPr="001D4CCD" w:rsidRDefault="009451C1" w:rsidP="0044771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  <w:r w:rsidR="00B54982" w:rsidRPr="00B549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  <w:tc>
          <w:tcPr>
            <w:tcW w:w="270" w:type="dxa"/>
            <w:vAlign w:val="bottom"/>
          </w:tcPr>
          <w:p w14:paraId="0B2EAB53" w14:textId="77777777" w:rsidR="0044771A" w:rsidRPr="001D4CCD" w:rsidRDefault="0044771A" w:rsidP="0044771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86F5823" w14:textId="00645100" w:rsidR="0044771A" w:rsidRPr="00307155" w:rsidRDefault="009451C1" w:rsidP="0044771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280</w:t>
            </w:r>
            <w:r w:rsidR="00E46EB6" w:rsidRPr="00E46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760</w:t>
            </w:r>
          </w:p>
        </w:tc>
      </w:tr>
      <w:tr w:rsidR="0044771A" w:rsidRPr="001D4CCD" w14:paraId="192CC2BC" w14:textId="77777777" w:rsidTr="0044771A">
        <w:trPr>
          <w:cantSplit/>
        </w:trPr>
        <w:tc>
          <w:tcPr>
            <w:tcW w:w="5760" w:type="dxa"/>
            <w:vAlign w:val="bottom"/>
          </w:tcPr>
          <w:p w14:paraId="257070E8" w14:textId="77777777" w:rsidR="0044771A" w:rsidRPr="001D4CCD" w:rsidRDefault="0044771A" w:rsidP="0044771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รายได้จากภายใน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5A83AF0" w14:textId="6A142DD7" w:rsidR="0044771A" w:rsidRPr="001D4CCD" w:rsidRDefault="009451C1" w:rsidP="0044771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  <w:r w:rsidR="003376F3" w:rsidRPr="003376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</w:p>
        </w:tc>
        <w:tc>
          <w:tcPr>
            <w:tcW w:w="270" w:type="dxa"/>
            <w:vAlign w:val="bottom"/>
          </w:tcPr>
          <w:p w14:paraId="01EA050C" w14:textId="77777777" w:rsidR="0044771A" w:rsidRPr="001D4CCD" w:rsidRDefault="0044771A" w:rsidP="0044771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D05A81" w14:textId="1D3DECC0" w:rsidR="0044771A" w:rsidRPr="00307155" w:rsidRDefault="009451C1" w:rsidP="0044771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="00D05A65" w:rsidRPr="00D05A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</w:tr>
      <w:tr w:rsidR="0044771A" w:rsidRPr="001D4CCD" w14:paraId="09168B67" w14:textId="77777777" w:rsidTr="0044771A">
        <w:trPr>
          <w:cantSplit/>
        </w:trPr>
        <w:tc>
          <w:tcPr>
            <w:tcW w:w="5760" w:type="dxa"/>
            <w:vAlign w:val="bottom"/>
          </w:tcPr>
          <w:p w14:paraId="653775C9" w14:textId="77777777" w:rsidR="0044771A" w:rsidRPr="001D4CCD" w:rsidRDefault="0044771A" w:rsidP="0044771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20" w:type="dxa"/>
          </w:tcPr>
          <w:p w14:paraId="1BAE8643" w14:textId="59EFC84A" w:rsidR="0044771A" w:rsidRPr="001D4CCD" w:rsidRDefault="009451C1" w:rsidP="0044771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527</w:t>
            </w:r>
            <w:r w:rsidR="003376F3" w:rsidRPr="003376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253</w:t>
            </w:r>
          </w:p>
        </w:tc>
        <w:tc>
          <w:tcPr>
            <w:tcW w:w="270" w:type="dxa"/>
            <w:vAlign w:val="bottom"/>
          </w:tcPr>
          <w:p w14:paraId="1161793B" w14:textId="77777777" w:rsidR="0044771A" w:rsidRPr="001D4CCD" w:rsidRDefault="0044771A" w:rsidP="0044771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3748B72" w14:textId="19AC359A" w:rsidR="0044771A" w:rsidRPr="00307155" w:rsidRDefault="009451C1" w:rsidP="0044771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444</w:t>
            </w:r>
            <w:r w:rsidR="00D05A65" w:rsidRPr="00D05A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611</w:t>
            </w:r>
          </w:p>
        </w:tc>
      </w:tr>
      <w:tr w:rsidR="0044771A" w:rsidRPr="001D4CCD" w14:paraId="34A96DC9" w14:textId="77777777" w:rsidTr="0044771A">
        <w:trPr>
          <w:cantSplit/>
        </w:trPr>
        <w:tc>
          <w:tcPr>
            <w:tcW w:w="5760" w:type="dxa"/>
            <w:vAlign w:val="bottom"/>
          </w:tcPr>
          <w:p w14:paraId="40EEB2FA" w14:textId="77777777" w:rsidR="0044771A" w:rsidRPr="001D4CCD" w:rsidRDefault="0044771A" w:rsidP="0044771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D4CCD">
              <w:rPr>
                <w:rFonts w:asciiTheme="majorBidi" w:hAnsiTheme="majorBidi"/>
                <w:sz w:val="30"/>
                <w:szCs w:val="30"/>
                <w:cs/>
              </w:rPr>
              <w:t>ตัดรายการรายได้จากภายใน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0550261" w14:textId="4EDC8D55" w:rsidR="0044771A" w:rsidRPr="001D4CCD" w:rsidRDefault="003376F3" w:rsidP="0044771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376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451C1"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  <w:r w:rsidRPr="003376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451C1"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  <w:r w:rsidRPr="003376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84909BE" w14:textId="77777777" w:rsidR="0044771A" w:rsidRPr="001D4CCD" w:rsidRDefault="0044771A" w:rsidP="0044771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07BB4E" w14:textId="619DA7C0" w:rsidR="0044771A" w:rsidRPr="00307155" w:rsidRDefault="00D05A65" w:rsidP="0044771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5A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451C1"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  <w:r w:rsidRPr="00D05A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451C1"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  <w:r w:rsidRPr="00D05A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D3AAA" w:rsidRPr="001D4CCD" w14:paraId="601C75E2" w14:textId="77777777" w:rsidTr="00C63E20">
        <w:trPr>
          <w:cantSplit/>
        </w:trPr>
        <w:tc>
          <w:tcPr>
            <w:tcW w:w="5760" w:type="dxa"/>
            <w:vAlign w:val="bottom"/>
          </w:tcPr>
          <w:p w14:paraId="62E598AD" w14:textId="007D3E53" w:rsidR="008D3AAA" w:rsidRPr="001D4CCD" w:rsidRDefault="008D3AAA" w:rsidP="008D3AA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575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D1F0AD4" w14:textId="3185BCD2" w:rsidR="008D3AAA" w:rsidRPr="001D4CCD" w:rsidRDefault="009451C1" w:rsidP="008D3AA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336</w:t>
            </w:r>
            <w:r w:rsidR="003376F3" w:rsidRPr="003376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961</w:t>
            </w:r>
          </w:p>
        </w:tc>
        <w:tc>
          <w:tcPr>
            <w:tcW w:w="270" w:type="dxa"/>
            <w:vAlign w:val="bottom"/>
          </w:tcPr>
          <w:p w14:paraId="4AEF22A9" w14:textId="77777777" w:rsidR="008D3AAA" w:rsidRPr="001D4CCD" w:rsidRDefault="008D3AAA" w:rsidP="008D3AA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3117759" w14:textId="4AC6BF51" w:rsidR="008D3AAA" w:rsidRPr="00307155" w:rsidRDefault="009451C1" w:rsidP="008D3AA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280</w:t>
            </w:r>
            <w:r w:rsidR="00D05A65" w:rsidRPr="00D05A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760</w:t>
            </w:r>
          </w:p>
        </w:tc>
      </w:tr>
      <w:tr w:rsidR="0044771A" w:rsidRPr="001D4CCD" w14:paraId="2B66DC5D" w14:textId="77777777" w:rsidTr="00C63E20">
        <w:trPr>
          <w:cantSplit/>
        </w:trPr>
        <w:tc>
          <w:tcPr>
            <w:tcW w:w="5760" w:type="dxa"/>
            <w:vAlign w:val="bottom"/>
          </w:tcPr>
          <w:p w14:paraId="3EE3562A" w14:textId="04956DE2" w:rsidR="0044771A" w:rsidRPr="001D4CCD" w:rsidRDefault="00C63E20" w:rsidP="0044771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26D54C9" w14:textId="6743B535" w:rsidR="0044771A" w:rsidRPr="00705CBC" w:rsidRDefault="009451C1" w:rsidP="0044771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</w:t>
            </w:r>
            <w:r w:rsidR="00134DEE" w:rsidRPr="00134D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270" w:type="dxa"/>
            <w:vAlign w:val="bottom"/>
          </w:tcPr>
          <w:p w14:paraId="275A8075" w14:textId="77777777" w:rsidR="0044771A" w:rsidRPr="001D4CCD" w:rsidRDefault="0044771A" w:rsidP="0044771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5FECF63" w14:textId="5D5BEC2C" w:rsidR="0044771A" w:rsidRPr="00307155" w:rsidRDefault="009451C1" w:rsidP="0044771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="0091421D" w:rsidRPr="009142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</w:p>
        </w:tc>
      </w:tr>
      <w:tr w:rsidR="0044771A" w:rsidRPr="001D4CCD" w14:paraId="3DD4BBC3" w14:textId="77777777" w:rsidTr="00C63E20">
        <w:trPr>
          <w:cantSplit/>
        </w:trPr>
        <w:tc>
          <w:tcPr>
            <w:tcW w:w="5760" w:type="dxa"/>
            <w:vAlign w:val="bottom"/>
          </w:tcPr>
          <w:p w14:paraId="242095A2" w14:textId="02FF7DEF" w:rsidR="0044771A" w:rsidRPr="001D4CCD" w:rsidRDefault="008D3AAA" w:rsidP="0044771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3A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</w:t>
            </w:r>
            <w:r w:rsidR="00C63E2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ขั้นต้นรวม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1192406" w14:textId="6CA911C0" w:rsidR="0044771A" w:rsidRPr="00705CBC" w:rsidRDefault="009451C1" w:rsidP="0044771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191</w:t>
            </w:r>
            <w:r w:rsidR="00134DEE" w:rsidRPr="00134D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641</w:t>
            </w:r>
          </w:p>
        </w:tc>
        <w:tc>
          <w:tcPr>
            <w:tcW w:w="270" w:type="dxa"/>
            <w:vAlign w:val="bottom"/>
          </w:tcPr>
          <w:p w14:paraId="0C87A830" w14:textId="77777777" w:rsidR="0044771A" w:rsidRPr="001D4CCD" w:rsidRDefault="0044771A" w:rsidP="0044771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B4C0125" w14:textId="37EB09C2" w:rsidR="0044771A" w:rsidRPr="00307155" w:rsidRDefault="009451C1" w:rsidP="0044771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160</w:t>
            </w:r>
            <w:r w:rsidR="007802F9" w:rsidRPr="007802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347</w:t>
            </w:r>
          </w:p>
        </w:tc>
      </w:tr>
    </w:tbl>
    <w:p w14:paraId="483623ED" w14:textId="0A01A535" w:rsidR="0091421D" w:rsidRPr="00C314B2" w:rsidRDefault="0091421D" w:rsidP="00C314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530"/>
      </w:tblGrid>
      <w:tr w:rsidR="00D40839" w:rsidRPr="001D4CCD" w14:paraId="456A727E" w14:textId="77777777" w:rsidTr="00D40839">
        <w:trPr>
          <w:cantSplit/>
        </w:trPr>
        <w:tc>
          <w:tcPr>
            <w:tcW w:w="5760" w:type="dxa"/>
          </w:tcPr>
          <w:p w14:paraId="449E4C17" w14:textId="1A018ACA" w:rsidR="00D40839" w:rsidRPr="001D4CCD" w:rsidRDefault="00D40839" w:rsidP="00B44877">
            <w:pPr>
              <w:pStyle w:val="Index5"/>
              <w:ind w:left="24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07D9D5B1" w14:textId="77777777" w:rsidR="00D40839" w:rsidRPr="001D4CCD" w:rsidRDefault="00D40839" w:rsidP="00B4487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557AE" w:rsidRPr="001D4CCD" w14:paraId="61A2FDA6" w14:textId="77777777" w:rsidTr="00D40839">
        <w:trPr>
          <w:cantSplit/>
        </w:trPr>
        <w:tc>
          <w:tcPr>
            <w:tcW w:w="5760" w:type="dxa"/>
          </w:tcPr>
          <w:p w14:paraId="1FB73161" w14:textId="2B80723A" w:rsidR="003557AE" w:rsidRPr="001D4CCD" w:rsidRDefault="003557AE" w:rsidP="003557AE">
            <w:pPr>
              <w:pStyle w:val="Index5"/>
              <w:ind w:left="24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451C1" w:rsidRPr="00945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620" w:type="dxa"/>
          </w:tcPr>
          <w:p w14:paraId="35B7EEFA" w14:textId="70B5A9A3" w:rsidR="003557AE" w:rsidRPr="001D4CCD" w:rsidRDefault="009451C1" w:rsidP="003557A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C57CF80" w14:textId="77777777" w:rsidR="003557AE" w:rsidRPr="001D4CCD" w:rsidRDefault="003557AE" w:rsidP="003557A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F61BAB" w14:textId="35F18B28" w:rsidR="003557AE" w:rsidRPr="001D4CCD" w:rsidRDefault="009451C1" w:rsidP="003557A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557AE" w:rsidRPr="001D4CCD" w14:paraId="664CB028" w14:textId="77777777" w:rsidTr="000404C1">
        <w:trPr>
          <w:cantSplit/>
        </w:trPr>
        <w:tc>
          <w:tcPr>
            <w:tcW w:w="5760" w:type="dxa"/>
          </w:tcPr>
          <w:p w14:paraId="78DE5725" w14:textId="77777777" w:rsidR="003557AE" w:rsidRPr="001D4CCD" w:rsidRDefault="003557AE" w:rsidP="003557AE">
            <w:pPr>
              <w:pStyle w:val="Index5"/>
              <w:ind w:left="24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0E9431F1" w14:textId="18C7E9F7" w:rsidR="003557AE" w:rsidRPr="009931AA" w:rsidRDefault="003557AE" w:rsidP="003557A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57AE" w:rsidRPr="001D4CCD" w14:paraId="0F97460A" w14:textId="77777777" w:rsidTr="00D40839">
        <w:trPr>
          <w:cantSplit/>
        </w:trPr>
        <w:tc>
          <w:tcPr>
            <w:tcW w:w="5760" w:type="dxa"/>
          </w:tcPr>
          <w:p w14:paraId="3741F70C" w14:textId="77777777" w:rsidR="003557AE" w:rsidRPr="001D4CCD" w:rsidRDefault="003557AE" w:rsidP="003557AE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620" w:type="dxa"/>
          </w:tcPr>
          <w:p w14:paraId="78AF6025" w14:textId="77777777" w:rsidR="003557AE" w:rsidRPr="001D4CCD" w:rsidRDefault="003557AE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087502" w14:textId="77777777" w:rsidR="003557AE" w:rsidRPr="001D4CCD" w:rsidRDefault="003557AE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E7DBA73" w14:textId="77777777" w:rsidR="003557AE" w:rsidRPr="001D4CCD" w:rsidRDefault="003557AE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557AE" w:rsidRPr="001D4CCD" w14:paraId="1375AFFB" w14:textId="77777777" w:rsidTr="00D40839">
        <w:trPr>
          <w:cantSplit/>
        </w:trPr>
        <w:tc>
          <w:tcPr>
            <w:tcW w:w="5760" w:type="dxa"/>
          </w:tcPr>
          <w:p w14:paraId="39669F3C" w14:textId="5B527B43" w:rsidR="003557AE" w:rsidRPr="00BF50E7" w:rsidRDefault="00C63E20" w:rsidP="003557AE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E20">
              <w:rPr>
                <w:rFonts w:asciiTheme="majorBidi" w:hAnsiTheme="majorBidi"/>
                <w:sz w:val="30"/>
                <w:szCs w:val="30"/>
                <w:cs/>
              </w:rPr>
              <w:t>เวชภัณฑ์ยาแผนปัจจุบัน ประเภทยาสามัญและยาสามัญใหม่</w:t>
            </w:r>
          </w:p>
        </w:tc>
        <w:tc>
          <w:tcPr>
            <w:tcW w:w="1620" w:type="dxa"/>
          </w:tcPr>
          <w:p w14:paraId="30F7A414" w14:textId="2153FD29" w:rsidR="003557AE" w:rsidRPr="00AA7CC6" w:rsidRDefault="009451C1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A7CC6" w:rsidRPr="00AA7C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275E6098" w14:textId="77777777" w:rsidR="003557AE" w:rsidRPr="001D4CCD" w:rsidRDefault="003557AE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AAC6C13" w14:textId="7A90EDB2" w:rsidR="003557AE" w:rsidRPr="009949D8" w:rsidRDefault="009451C1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203</w:t>
            </w:r>
            <w:r w:rsidR="00CB7B5F" w:rsidRPr="00CB7B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330</w:t>
            </w:r>
          </w:p>
        </w:tc>
      </w:tr>
      <w:tr w:rsidR="003557AE" w:rsidRPr="001D4CCD" w14:paraId="2520FB66" w14:textId="77777777" w:rsidTr="00D40839">
        <w:trPr>
          <w:cantSplit/>
        </w:trPr>
        <w:tc>
          <w:tcPr>
            <w:tcW w:w="5760" w:type="dxa"/>
          </w:tcPr>
          <w:p w14:paraId="24ECF7BE" w14:textId="6102B4C4" w:rsidR="003557AE" w:rsidRPr="00BF50E7" w:rsidRDefault="00C63E20" w:rsidP="003557AE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E20">
              <w:rPr>
                <w:rFonts w:asciiTheme="majorBidi" w:hAnsiTheme="majorBidi"/>
                <w:sz w:val="30"/>
                <w:szCs w:val="30"/>
                <w:cs/>
              </w:rPr>
              <w:t>เครื่องสำอาง</w:t>
            </w:r>
          </w:p>
        </w:tc>
        <w:tc>
          <w:tcPr>
            <w:tcW w:w="1620" w:type="dxa"/>
          </w:tcPr>
          <w:p w14:paraId="31E8F969" w14:textId="79D0FB75" w:rsidR="003557AE" w:rsidRPr="00AA7CC6" w:rsidRDefault="009451C1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AA7CC6" w:rsidRPr="00AA7C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077</w:t>
            </w:r>
          </w:p>
        </w:tc>
        <w:tc>
          <w:tcPr>
            <w:tcW w:w="270" w:type="dxa"/>
          </w:tcPr>
          <w:p w14:paraId="51B4EC43" w14:textId="77777777" w:rsidR="003557AE" w:rsidRPr="001D4CCD" w:rsidRDefault="003557AE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4D8AC3F" w14:textId="71589A19" w:rsidR="003557AE" w:rsidRPr="009949D8" w:rsidRDefault="009451C1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35</w:t>
            </w:r>
            <w:r w:rsidR="00CB7B5F" w:rsidRPr="00CB7B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998</w:t>
            </w:r>
          </w:p>
        </w:tc>
      </w:tr>
      <w:tr w:rsidR="00311423" w:rsidRPr="001D4CCD" w14:paraId="30906E01" w14:textId="77777777" w:rsidTr="0009390D">
        <w:trPr>
          <w:cantSplit/>
        </w:trPr>
        <w:tc>
          <w:tcPr>
            <w:tcW w:w="5760" w:type="dxa"/>
          </w:tcPr>
          <w:p w14:paraId="368396C6" w14:textId="77777777" w:rsidR="00311423" w:rsidRPr="00BF50E7" w:rsidRDefault="00311423" w:rsidP="0009390D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E20">
              <w:rPr>
                <w:rFonts w:asciiTheme="majorBidi" w:hAnsiTheme="majorBidi"/>
                <w:sz w:val="30"/>
                <w:szCs w:val="30"/>
                <w:cs/>
              </w:rPr>
              <w:t>ยาสมุนไพร</w:t>
            </w:r>
          </w:p>
        </w:tc>
        <w:tc>
          <w:tcPr>
            <w:tcW w:w="1620" w:type="dxa"/>
          </w:tcPr>
          <w:p w14:paraId="713BE917" w14:textId="77777777" w:rsidR="00311423" w:rsidRPr="00AA7CC6" w:rsidRDefault="00311423" w:rsidP="0009390D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Pr="00AA7C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</w:p>
        </w:tc>
        <w:tc>
          <w:tcPr>
            <w:tcW w:w="270" w:type="dxa"/>
          </w:tcPr>
          <w:p w14:paraId="226A1C48" w14:textId="77777777" w:rsidR="00311423" w:rsidRPr="001D4CCD" w:rsidRDefault="00311423" w:rsidP="0009390D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5BCBB29F" w14:textId="77777777" w:rsidR="00311423" w:rsidRPr="009949D8" w:rsidRDefault="00311423" w:rsidP="0009390D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20</w:t>
            </w:r>
            <w:r w:rsidRPr="008E27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124</w:t>
            </w:r>
          </w:p>
        </w:tc>
      </w:tr>
      <w:tr w:rsidR="00311423" w:rsidRPr="001D4CCD" w14:paraId="2D6772D7" w14:textId="77777777" w:rsidTr="0009390D">
        <w:trPr>
          <w:cantSplit/>
        </w:trPr>
        <w:tc>
          <w:tcPr>
            <w:tcW w:w="5760" w:type="dxa"/>
          </w:tcPr>
          <w:p w14:paraId="2D572478" w14:textId="77777777" w:rsidR="00311423" w:rsidRPr="00BF50E7" w:rsidRDefault="00311423" w:rsidP="0009390D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E20">
              <w:rPr>
                <w:rFonts w:asciiTheme="majorBidi" w:hAnsiTheme="majorBidi"/>
                <w:sz w:val="30"/>
                <w:szCs w:val="30"/>
                <w:cs/>
              </w:rPr>
              <w:t>ผลิตภัณฑ์เสริมอาหาร</w:t>
            </w:r>
          </w:p>
        </w:tc>
        <w:tc>
          <w:tcPr>
            <w:tcW w:w="1620" w:type="dxa"/>
          </w:tcPr>
          <w:p w14:paraId="031EDB0D" w14:textId="77777777" w:rsidR="00311423" w:rsidRPr="00AA7CC6" w:rsidRDefault="00311423" w:rsidP="0009390D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AA7C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890</w:t>
            </w:r>
          </w:p>
        </w:tc>
        <w:tc>
          <w:tcPr>
            <w:tcW w:w="270" w:type="dxa"/>
          </w:tcPr>
          <w:p w14:paraId="51C631D3" w14:textId="77777777" w:rsidR="00311423" w:rsidRPr="001D4CCD" w:rsidRDefault="00311423" w:rsidP="0009390D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3B725D06" w14:textId="77777777" w:rsidR="00311423" w:rsidRPr="009949D8" w:rsidRDefault="00311423" w:rsidP="0009390D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7</w:t>
            </w:r>
            <w:r w:rsidRPr="007B53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034</w:t>
            </w:r>
          </w:p>
        </w:tc>
      </w:tr>
      <w:tr w:rsidR="003557AE" w:rsidRPr="001D4CCD" w14:paraId="4BBBF2F6" w14:textId="77777777" w:rsidTr="00D40839">
        <w:trPr>
          <w:cantSplit/>
        </w:trPr>
        <w:tc>
          <w:tcPr>
            <w:tcW w:w="5760" w:type="dxa"/>
          </w:tcPr>
          <w:p w14:paraId="7D594F7E" w14:textId="28E21E77" w:rsidR="003557AE" w:rsidRPr="00BF50E7" w:rsidRDefault="00C63E20" w:rsidP="003557AE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E20">
              <w:rPr>
                <w:rFonts w:asciiTheme="majorBidi" w:hAnsiTheme="majorBidi"/>
                <w:sz w:val="30"/>
                <w:szCs w:val="30"/>
                <w:cs/>
              </w:rPr>
              <w:t>เวชภัณฑ์ยาสำหรับสัตว์</w:t>
            </w:r>
          </w:p>
        </w:tc>
        <w:tc>
          <w:tcPr>
            <w:tcW w:w="1620" w:type="dxa"/>
          </w:tcPr>
          <w:p w14:paraId="664B9400" w14:textId="3A2BF64E" w:rsidR="003557AE" w:rsidRPr="00AA7CC6" w:rsidRDefault="009451C1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A7CC6" w:rsidRPr="00AA7C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</w:t>
            </w:r>
          </w:p>
        </w:tc>
        <w:tc>
          <w:tcPr>
            <w:tcW w:w="270" w:type="dxa"/>
          </w:tcPr>
          <w:p w14:paraId="7C79AE52" w14:textId="77777777" w:rsidR="003557AE" w:rsidRPr="001D4CCD" w:rsidRDefault="003557AE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3217653" w14:textId="42065EBF" w:rsidR="003557AE" w:rsidRPr="009949D8" w:rsidRDefault="009451C1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9</w:t>
            </w:r>
            <w:r w:rsidR="00715BDD" w:rsidRPr="00715B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683</w:t>
            </w:r>
          </w:p>
        </w:tc>
      </w:tr>
      <w:tr w:rsidR="003557AE" w:rsidRPr="001D4CCD" w14:paraId="37BC025D" w14:textId="77777777" w:rsidTr="00D40839">
        <w:trPr>
          <w:cantSplit/>
        </w:trPr>
        <w:tc>
          <w:tcPr>
            <w:tcW w:w="5760" w:type="dxa"/>
          </w:tcPr>
          <w:p w14:paraId="6B1FFF59" w14:textId="77777777" w:rsidR="003557AE" w:rsidRPr="00BF50E7" w:rsidRDefault="003557AE" w:rsidP="003557AE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0E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93F710" w14:textId="4F885B87" w:rsidR="003557AE" w:rsidRPr="00AA7CC6" w:rsidRDefault="009451C1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AA7CC6" w:rsidRPr="00AA7C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  <w:tc>
          <w:tcPr>
            <w:tcW w:w="270" w:type="dxa"/>
          </w:tcPr>
          <w:p w14:paraId="5879F2DC" w14:textId="77777777" w:rsidR="003557AE" w:rsidRPr="001D4CCD" w:rsidRDefault="003557AE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966B7CA" w14:textId="651DFC18" w:rsidR="003557AE" w:rsidRPr="009949D8" w:rsidRDefault="009451C1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  <w:r w:rsidR="007B53FE" w:rsidRPr="007B53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591</w:t>
            </w:r>
          </w:p>
        </w:tc>
      </w:tr>
      <w:tr w:rsidR="003557AE" w:rsidRPr="001D4CCD" w14:paraId="5A8B4067" w14:textId="77777777" w:rsidTr="00D40839">
        <w:trPr>
          <w:cantSplit/>
        </w:trPr>
        <w:tc>
          <w:tcPr>
            <w:tcW w:w="5760" w:type="dxa"/>
          </w:tcPr>
          <w:p w14:paraId="42B36FFE" w14:textId="3263E2EB" w:rsidR="003557AE" w:rsidRPr="00BF50E7" w:rsidRDefault="003557AE" w:rsidP="003557AE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575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8DC44AD" w14:textId="6FB7E1ED" w:rsidR="003557AE" w:rsidRPr="00AA7CC6" w:rsidRDefault="009451C1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336</w:t>
            </w:r>
            <w:r w:rsidR="00AA7CC6" w:rsidRPr="00AA7C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961</w:t>
            </w:r>
          </w:p>
        </w:tc>
        <w:tc>
          <w:tcPr>
            <w:tcW w:w="270" w:type="dxa"/>
          </w:tcPr>
          <w:p w14:paraId="3543A625" w14:textId="77777777" w:rsidR="003557AE" w:rsidRPr="001D4CCD" w:rsidRDefault="003557AE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F49B8AC" w14:textId="5EE1B190" w:rsidR="003557AE" w:rsidRPr="001D19DA" w:rsidRDefault="009451C1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280</w:t>
            </w:r>
            <w:r w:rsidR="007B53FE" w:rsidRPr="007B53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760</w:t>
            </w:r>
          </w:p>
        </w:tc>
      </w:tr>
      <w:tr w:rsidR="003557AE" w:rsidRPr="001D4CCD" w14:paraId="5A6A8698" w14:textId="77777777" w:rsidTr="00D40839">
        <w:trPr>
          <w:cantSplit/>
        </w:trPr>
        <w:tc>
          <w:tcPr>
            <w:tcW w:w="5760" w:type="dxa"/>
          </w:tcPr>
          <w:p w14:paraId="2B32A402" w14:textId="77777777" w:rsidR="003557AE" w:rsidRPr="00BF50E7" w:rsidRDefault="003557AE" w:rsidP="003557AE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0CAAC7A" w14:textId="77777777" w:rsidR="003557AE" w:rsidRPr="001D4CCD" w:rsidRDefault="003557AE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47B6AA" w14:textId="77777777" w:rsidR="003557AE" w:rsidRPr="001D4CCD" w:rsidRDefault="003557AE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C375246" w14:textId="77777777" w:rsidR="003557AE" w:rsidRPr="001D19DA" w:rsidRDefault="003557AE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557AE" w:rsidRPr="001D4CCD" w14:paraId="13A49D9F" w14:textId="77777777" w:rsidTr="00D40839">
        <w:trPr>
          <w:cantSplit/>
        </w:trPr>
        <w:tc>
          <w:tcPr>
            <w:tcW w:w="5760" w:type="dxa"/>
          </w:tcPr>
          <w:p w14:paraId="43BA4997" w14:textId="77777777" w:rsidR="003557AE" w:rsidRPr="00BF50E7" w:rsidRDefault="003557AE" w:rsidP="003557AE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0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620" w:type="dxa"/>
          </w:tcPr>
          <w:p w14:paraId="5CA5ED8F" w14:textId="77777777" w:rsidR="003557AE" w:rsidRPr="001D4CCD" w:rsidRDefault="003557AE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9780A1" w14:textId="77777777" w:rsidR="003557AE" w:rsidRPr="001D4CCD" w:rsidRDefault="003557AE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32EA018" w14:textId="77777777" w:rsidR="003557AE" w:rsidRPr="001D19DA" w:rsidRDefault="003557AE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557AE" w:rsidRPr="001D4CCD" w14:paraId="6F9B9A75" w14:textId="77777777" w:rsidTr="00C63E20">
        <w:trPr>
          <w:cantSplit/>
        </w:trPr>
        <w:tc>
          <w:tcPr>
            <w:tcW w:w="5760" w:type="dxa"/>
          </w:tcPr>
          <w:p w14:paraId="2D3F8872" w14:textId="77777777" w:rsidR="003557AE" w:rsidRPr="00BF50E7" w:rsidRDefault="003557AE" w:rsidP="003557AE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E7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620" w:type="dxa"/>
          </w:tcPr>
          <w:p w14:paraId="79625347" w14:textId="03016470" w:rsidR="003557AE" w:rsidRPr="00380E03" w:rsidRDefault="009451C1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  <w:r w:rsidR="00380E03" w:rsidRPr="00380E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  <w:tc>
          <w:tcPr>
            <w:tcW w:w="270" w:type="dxa"/>
          </w:tcPr>
          <w:p w14:paraId="4C21D124" w14:textId="77777777" w:rsidR="003557AE" w:rsidRPr="001D4CCD" w:rsidRDefault="003557AE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8611FC7" w14:textId="41E90BE8" w:rsidR="003557AE" w:rsidRPr="00380E03" w:rsidRDefault="009451C1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 w:rsidR="00380E03" w:rsidRPr="00380E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</w:p>
        </w:tc>
      </w:tr>
      <w:tr w:rsidR="00C63E20" w:rsidRPr="001D4CCD" w14:paraId="157B0DE1" w14:textId="77777777" w:rsidTr="00C63E20">
        <w:trPr>
          <w:cantSplit/>
        </w:trPr>
        <w:tc>
          <w:tcPr>
            <w:tcW w:w="5760" w:type="dxa"/>
          </w:tcPr>
          <w:p w14:paraId="03E9B01F" w14:textId="246ED551" w:rsidR="00C63E20" w:rsidRPr="00BF50E7" w:rsidRDefault="00C63E20" w:rsidP="003557AE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E20">
              <w:rPr>
                <w:rFonts w:asciiTheme="majorBidi" w:hAnsi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71659E6" w14:textId="0F10CA59" w:rsidR="00C63E20" w:rsidRPr="00380E03" w:rsidRDefault="00380E03" w:rsidP="00380E03">
            <w:pPr>
              <w:pStyle w:val="30"/>
              <w:tabs>
                <w:tab w:val="clear" w:pos="360"/>
                <w:tab w:val="clear" w:pos="720"/>
                <w:tab w:val="decimal" w:pos="974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80E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838EB7" w14:textId="77777777" w:rsidR="00C63E20" w:rsidRPr="001D4CCD" w:rsidRDefault="00C63E20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06EB3B" w14:textId="6BEDF732" w:rsidR="00C63E20" w:rsidRPr="00380E03" w:rsidRDefault="009451C1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</w:p>
        </w:tc>
      </w:tr>
      <w:tr w:rsidR="00C63E20" w:rsidRPr="00C63E20" w14:paraId="03B6ED77" w14:textId="77777777" w:rsidTr="00C63E20">
        <w:trPr>
          <w:cantSplit/>
        </w:trPr>
        <w:tc>
          <w:tcPr>
            <w:tcW w:w="5760" w:type="dxa"/>
          </w:tcPr>
          <w:p w14:paraId="5DBD134B" w14:textId="3DCEEF02" w:rsidR="00C63E20" w:rsidRPr="00C63E20" w:rsidRDefault="00C314B2" w:rsidP="003557AE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E232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99A19F6" w14:textId="51200F55" w:rsidR="00C63E20" w:rsidRPr="00C63E20" w:rsidRDefault="009451C1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336</w:t>
            </w:r>
            <w:r w:rsidR="00AA7CC6" w:rsidRPr="00AA7C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961</w:t>
            </w:r>
          </w:p>
        </w:tc>
        <w:tc>
          <w:tcPr>
            <w:tcW w:w="270" w:type="dxa"/>
          </w:tcPr>
          <w:p w14:paraId="67E2B38D" w14:textId="77777777" w:rsidR="00C63E20" w:rsidRPr="00C63E20" w:rsidRDefault="00C63E20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F0F2978" w14:textId="1054AFA4" w:rsidR="00C63E20" w:rsidRPr="00C63E20" w:rsidRDefault="009451C1" w:rsidP="003557AE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280</w:t>
            </w:r>
            <w:r w:rsidR="007B53FE" w:rsidRPr="007B53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760</w:t>
            </w:r>
          </w:p>
        </w:tc>
      </w:tr>
    </w:tbl>
    <w:p w14:paraId="722D3CC7" w14:textId="58AAD420" w:rsidR="00C2559D" w:rsidRPr="00A610EA" w:rsidRDefault="00C2559D" w:rsidP="00C2559D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610E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ส่วนงานภูมิศาสตร์</w:t>
      </w:r>
    </w:p>
    <w:p w14:paraId="4C819475" w14:textId="77777777" w:rsidR="00C2559D" w:rsidRPr="00666FC0" w:rsidRDefault="00C2559D" w:rsidP="00C2559D">
      <w:pPr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2291CC1" w14:textId="09164006" w:rsidR="00C2559D" w:rsidRDefault="00F5430D" w:rsidP="000501FA">
      <w:pPr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610EA">
        <w:rPr>
          <w:rFonts w:asciiTheme="majorBidi" w:hAnsiTheme="majorBidi" w:cstheme="majorBidi"/>
          <w:color w:val="000000"/>
          <w:sz w:val="30"/>
          <w:szCs w:val="30"/>
          <w:cs/>
        </w:rPr>
        <w:t>กลุ่ม</w:t>
      </w:r>
      <w:r w:rsidR="00C2559D" w:rsidRPr="00A610EA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0501FA" w:rsidRPr="00A610EA">
        <w:rPr>
          <w:rFonts w:asciiTheme="majorBidi" w:hAnsiTheme="majorBidi" w:cstheme="majorBidi"/>
          <w:color w:val="000000"/>
          <w:sz w:val="30"/>
          <w:szCs w:val="30"/>
          <w:cs/>
        </w:rPr>
        <w:t>ดำเนินธุรกิจเฉพาะในประเทศเท่านั้น ไม่มีสินทรัพย์ในต่างประเทศที่มีสาระสำคัญ</w:t>
      </w:r>
      <w:r w:rsidR="005510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EE57CCE" w14:textId="2DBFF2E8" w:rsidR="00BF48D4" w:rsidRDefault="00BF4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3E211808" w14:textId="4F7D2446" w:rsidR="005510C4" w:rsidRPr="00133949" w:rsidRDefault="005510C4" w:rsidP="00133949">
      <w:pPr>
        <w:ind w:left="518"/>
        <w:rPr>
          <w:rFonts w:asciiTheme="majorBidi" w:hAnsiTheme="majorBidi" w:cstheme="majorBidi"/>
          <w:color w:val="000000"/>
          <w:sz w:val="30"/>
          <w:szCs w:val="30"/>
        </w:rPr>
      </w:pPr>
      <w:r w:rsidRPr="00133949">
        <w:rPr>
          <w:rFonts w:asciiTheme="majorBidi" w:hAnsiTheme="majorBidi" w:cstheme="majorBidi"/>
          <w:color w:val="000000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635F1188" w14:textId="51308B9C" w:rsidR="005510C4" w:rsidRPr="00666FC0" w:rsidRDefault="005510C4" w:rsidP="000501FA">
      <w:pPr>
        <w:ind w:left="51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36"/>
        <w:gridCol w:w="1474"/>
      </w:tblGrid>
      <w:tr w:rsidR="005510C4" w:rsidRPr="00233203" w14:paraId="3E4EBBCB" w14:textId="77777777" w:rsidTr="00595B19">
        <w:trPr>
          <w:tblHeader/>
        </w:trPr>
        <w:tc>
          <w:tcPr>
            <w:tcW w:w="6030" w:type="dxa"/>
          </w:tcPr>
          <w:p w14:paraId="68ED5232" w14:textId="77777777" w:rsidR="005510C4" w:rsidRPr="00233203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3772EE3" w14:textId="4967AAC1" w:rsidR="005510C4" w:rsidRPr="00233203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33203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510C4" w:rsidRPr="00233203" w14:paraId="0FE454DF" w14:textId="77777777" w:rsidTr="00595B19">
        <w:trPr>
          <w:tblHeader/>
        </w:trPr>
        <w:tc>
          <w:tcPr>
            <w:tcW w:w="6030" w:type="dxa"/>
          </w:tcPr>
          <w:p w14:paraId="3806A7C9" w14:textId="6ECD2170" w:rsidR="005510C4" w:rsidRPr="00233203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32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3150" w:type="dxa"/>
            <w:gridSpan w:val="3"/>
          </w:tcPr>
          <w:p w14:paraId="725FAC06" w14:textId="77777777" w:rsidR="005510C4" w:rsidRPr="00233203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3320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5510C4" w:rsidRPr="00233203" w14:paraId="0AAD9213" w14:textId="77777777" w:rsidTr="00595B19">
        <w:trPr>
          <w:tblHeader/>
        </w:trPr>
        <w:tc>
          <w:tcPr>
            <w:tcW w:w="6030" w:type="dxa"/>
          </w:tcPr>
          <w:p w14:paraId="14F1937A" w14:textId="77777777" w:rsidR="005510C4" w:rsidRPr="00233203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12B37C20" w14:textId="28A0DE3E" w:rsidR="005510C4" w:rsidRPr="00233203" w:rsidRDefault="005510C4" w:rsidP="00C81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33203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57AE" w:rsidRPr="00233203" w14:paraId="7A5FE1FF" w14:textId="77777777" w:rsidTr="00913B7E">
        <w:trPr>
          <w:tblHeader/>
        </w:trPr>
        <w:tc>
          <w:tcPr>
            <w:tcW w:w="6030" w:type="dxa"/>
          </w:tcPr>
          <w:p w14:paraId="4598B66B" w14:textId="427DD974" w:rsidR="003557AE" w:rsidRPr="00233203" w:rsidRDefault="003557AE" w:rsidP="0035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451C1" w:rsidRPr="00945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0" w:type="dxa"/>
          </w:tcPr>
          <w:p w14:paraId="0E9B04AF" w14:textId="6FDBF7D1" w:rsidR="003557AE" w:rsidRPr="00233203" w:rsidRDefault="009451C1" w:rsidP="0035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C0F70EF" w14:textId="77777777" w:rsidR="003557AE" w:rsidRPr="00233203" w:rsidRDefault="003557AE" w:rsidP="0035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76C65FB" w14:textId="10843B72" w:rsidR="003557AE" w:rsidRPr="00233203" w:rsidRDefault="009451C1" w:rsidP="0035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557AE" w:rsidRPr="00233203" w14:paraId="486E13AC" w14:textId="77777777" w:rsidTr="00971F0C">
        <w:tc>
          <w:tcPr>
            <w:tcW w:w="6030" w:type="dxa"/>
          </w:tcPr>
          <w:p w14:paraId="4B9BAB29" w14:textId="77777777" w:rsidR="003557AE" w:rsidRPr="00233203" w:rsidRDefault="003557AE" w:rsidP="003557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320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440" w:type="dxa"/>
            <w:shd w:val="clear" w:color="auto" w:fill="auto"/>
          </w:tcPr>
          <w:p w14:paraId="2E021904" w14:textId="6B6EFEC0" w:rsidR="003557AE" w:rsidRPr="006852C6" w:rsidRDefault="009451C1" w:rsidP="003557AE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318</w:t>
            </w:r>
            <w:r w:rsidR="007D6592" w:rsidRPr="007D65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  <w:tc>
          <w:tcPr>
            <w:tcW w:w="236" w:type="dxa"/>
          </w:tcPr>
          <w:p w14:paraId="21866F1E" w14:textId="77777777" w:rsidR="003557AE" w:rsidRPr="006852C6" w:rsidRDefault="003557AE" w:rsidP="0035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61A25F" w14:textId="4EE53EC8" w:rsidR="003557AE" w:rsidRPr="0034589B" w:rsidRDefault="009451C1" w:rsidP="003557AE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  <w:r w:rsidR="007D6592" w:rsidRPr="003458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</w:p>
        </w:tc>
      </w:tr>
      <w:tr w:rsidR="003557AE" w:rsidRPr="00233203" w14:paraId="135EB556" w14:textId="77777777" w:rsidTr="00971F0C">
        <w:tc>
          <w:tcPr>
            <w:tcW w:w="6030" w:type="dxa"/>
          </w:tcPr>
          <w:p w14:paraId="41F58A65" w14:textId="75237111" w:rsidR="003557AE" w:rsidRPr="00233203" w:rsidRDefault="003557AE" w:rsidP="003557A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320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440" w:type="dxa"/>
            <w:shd w:val="clear" w:color="auto" w:fill="auto"/>
          </w:tcPr>
          <w:p w14:paraId="03CB2787" w14:textId="2444C596" w:rsidR="003557AE" w:rsidRPr="006852C6" w:rsidRDefault="009451C1" w:rsidP="003557AE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D6592" w:rsidRPr="007D65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  <w:tc>
          <w:tcPr>
            <w:tcW w:w="236" w:type="dxa"/>
          </w:tcPr>
          <w:p w14:paraId="23B80990" w14:textId="77777777" w:rsidR="003557AE" w:rsidRPr="006852C6" w:rsidRDefault="003557AE" w:rsidP="0035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6539088" w14:textId="04F2AAF3" w:rsidR="003557AE" w:rsidRPr="0034589B" w:rsidRDefault="009451C1" w:rsidP="003557AE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D6592" w:rsidRPr="003458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</w:p>
        </w:tc>
      </w:tr>
      <w:tr w:rsidR="003557AE" w:rsidRPr="00233203" w14:paraId="600D89AF" w14:textId="77777777" w:rsidTr="00971F0C">
        <w:tc>
          <w:tcPr>
            <w:tcW w:w="6030" w:type="dxa"/>
          </w:tcPr>
          <w:p w14:paraId="58D7DC03" w14:textId="564DF606" w:rsidR="003557AE" w:rsidRPr="00233203" w:rsidRDefault="003557AE" w:rsidP="003557AE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233203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กัมพูชา</w:t>
            </w:r>
          </w:p>
        </w:tc>
        <w:tc>
          <w:tcPr>
            <w:tcW w:w="1440" w:type="dxa"/>
            <w:shd w:val="clear" w:color="auto" w:fill="auto"/>
          </w:tcPr>
          <w:p w14:paraId="6C205134" w14:textId="7ACF6EC1" w:rsidR="003557AE" w:rsidRPr="006852C6" w:rsidRDefault="009451C1" w:rsidP="003557AE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D6592" w:rsidRPr="007D65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035</w:t>
            </w:r>
          </w:p>
        </w:tc>
        <w:tc>
          <w:tcPr>
            <w:tcW w:w="236" w:type="dxa"/>
          </w:tcPr>
          <w:p w14:paraId="2ED82A3C" w14:textId="77777777" w:rsidR="003557AE" w:rsidRPr="006852C6" w:rsidRDefault="003557AE" w:rsidP="0035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5D8FA77" w14:textId="71D4E933" w:rsidR="003557AE" w:rsidRPr="0034589B" w:rsidRDefault="009451C1" w:rsidP="003557AE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D6592" w:rsidRPr="003458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</w:p>
        </w:tc>
      </w:tr>
      <w:tr w:rsidR="003557AE" w:rsidRPr="00233203" w14:paraId="5FB3B34E" w14:textId="77777777" w:rsidTr="00971F0C">
        <w:tc>
          <w:tcPr>
            <w:tcW w:w="6030" w:type="dxa"/>
          </w:tcPr>
          <w:p w14:paraId="078858C8" w14:textId="4A5CBFDD" w:rsidR="003557AE" w:rsidRPr="00233203" w:rsidRDefault="003557AE" w:rsidP="003557AE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233203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ฮ่องกง</w:t>
            </w:r>
          </w:p>
        </w:tc>
        <w:tc>
          <w:tcPr>
            <w:tcW w:w="1440" w:type="dxa"/>
            <w:shd w:val="clear" w:color="auto" w:fill="auto"/>
          </w:tcPr>
          <w:p w14:paraId="14C2A542" w14:textId="6B75B1FC" w:rsidR="003557AE" w:rsidRPr="006852C6" w:rsidRDefault="009451C1" w:rsidP="003557AE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D6592" w:rsidRPr="007D65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  <w:tc>
          <w:tcPr>
            <w:tcW w:w="236" w:type="dxa"/>
          </w:tcPr>
          <w:p w14:paraId="0A4A9C16" w14:textId="77777777" w:rsidR="003557AE" w:rsidRPr="006852C6" w:rsidRDefault="003557AE" w:rsidP="0035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B52B9ED" w14:textId="2F3D991D" w:rsidR="003557AE" w:rsidRPr="0034589B" w:rsidRDefault="009451C1" w:rsidP="003557AE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D6592" w:rsidRPr="003458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</w:p>
        </w:tc>
      </w:tr>
      <w:tr w:rsidR="003557AE" w:rsidRPr="00233203" w14:paraId="599061FC" w14:textId="77777777" w:rsidTr="00971F0C">
        <w:tc>
          <w:tcPr>
            <w:tcW w:w="6030" w:type="dxa"/>
          </w:tcPr>
          <w:p w14:paraId="769D801D" w14:textId="3A6367F4" w:rsidR="003557AE" w:rsidRPr="00233203" w:rsidRDefault="003557AE" w:rsidP="003557AE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233203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เวียดนาม</w:t>
            </w:r>
          </w:p>
        </w:tc>
        <w:tc>
          <w:tcPr>
            <w:tcW w:w="1440" w:type="dxa"/>
            <w:shd w:val="clear" w:color="auto" w:fill="auto"/>
          </w:tcPr>
          <w:p w14:paraId="1348C0B0" w14:textId="56F4EF41" w:rsidR="003557AE" w:rsidRPr="006852C6" w:rsidRDefault="009451C1" w:rsidP="003557AE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D6592" w:rsidRPr="007D65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917</w:t>
            </w:r>
          </w:p>
        </w:tc>
        <w:tc>
          <w:tcPr>
            <w:tcW w:w="236" w:type="dxa"/>
          </w:tcPr>
          <w:p w14:paraId="6914E5FE" w14:textId="77777777" w:rsidR="003557AE" w:rsidRPr="006852C6" w:rsidRDefault="003557AE" w:rsidP="0035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1C83B1B" w14:textId="091B7EEA" w:rsidR="003557AE" w:rsidRPr="0034589B" w:rsidRDefault="009451C1" w:rsidP="003557AE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D6592" w:rsidRPr="003458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537</w:t>
            </w:r>
          </w:p>
        </w:tc>
      </w:tr>
      <w:tr w:rsidR="003557AE" w:rsidRPr="00233203" w14:paraId="44478AB7" w14:textId="77777777" w:rsidTr="00971F0C">
        <w:tc>
          <w:tcPr>
            <w:tcW w:w="6030" w:type="dxa"/>
          </w:tcPr>
          <w:p w14:paraId="44A2058E" w14:textId="63862B4F" w:rsidR="003557AE" w:rsidRPr="00233203" w:rsidRDefault="003557AE" w:rsidP="003557AE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233203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440" w:type="dxa"/>
            <w:shd w:val="clear" w:color="auto" w:fill="auto"/>
          </w:tcPr>
          <w:p w14:paraId="16BC0250" w14:textId="7AA91CFD" w:rsidR="003557AE" w:rsidRPr="006852C6" w:rsidRDefault="009451C1" w:rsidP="003557AE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D6592" w:rsidRPr="007D65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</w:p>
        </w:tc>
        <w:tc>
          <w:tcPr>
            <w:tcW w:w="236" w:type="dxa"/>
          </w:tcPr>
          <w:p w14:paraId="45B175DA" w14:textId="77777777" w:rsidR="003557AE" w:rsidRPr="006852C6" w:rsidRDefault="003557AE" w:rsidP="0035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44030E47" w14:textId="63A8A57E" w:rsidR="003557AE" w:rsidRPr="0077759C" w:rsidRDefault="009451C1" w:rsidP="003557AE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D6592" w:rsidRPr="003458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3557AE" w:rsidRPr="00233203" w14:paraId="7D479FE5" w14:textId="77777777" w:rsidTr="00971F0C">
        <w:tc>
          <w:tcPr>
            <w:tcW w:w="6030" w:type="dxa"/>
          </w:tcPr>
          <w:p w14:paraId="02E9DE54" w14:textId="75E71A32" w:rsidR="003557AE" w:rsidRPr="00233203" w:rsidRDefault="003557AE" w:rsidP="003557A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32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2E307" w14:textId="3C092D13" w:rsidR="003557AE" w:rsidRPr="006852C6" w:rsidRDefault="009451C1" w:rsidP="003557AE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336</w:t>
            </w:r>
            <w:r w:rsidR="007D6592" w:rsidRPr="007D659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236" w:type="dxa"/>
          </w:tcPr>
          <w:p w14:paraId="46CC6B52" w14:textId="77777777" w:rsidR="003557AE" w:rsidRPr="006852C6" w:rsidRDefault="003557AE" w:rsidP="0035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B3E0939" w14:textId="14F92827" w:rsidR="003557AE" w:rsidRPr="00972865" w:rsidRDefault="009451C1" w:rsidP="003557AE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280</w:t>
            </w:r>
            <w:r w:rsidR="007D6592" w:rsidRPr="003458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760</w:t>
            </w:r>
          </w:p>
        </w:tc>
      </w:tr>
    </w:tbl>
    <w:p w14:paraId="2AF72D4E" w14:textId="1C1382FA" w:rsidR="008874BA" w:rsidRDefault="008874BA" w:rsidP="00F2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3948138" w14:textId="1AD089AC" w:rsidR="00C63E20" w:rsidRDefault="00C63E20" w:rsidP="00F2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C63E20">
        <w:rPr>
          <w:rFonts w:asciiTheme="majorBidi" w:hAnsiTheme="majorBidi"/>
          <w:sz w:val="30"/>
          <w:szCs w:val="30"/>
          <w:cs/>
        </w:rPr>
        <w:t>กลุ่มบริษัทไม่มีรายได้จากลูกค้ารายใดรายหนึ่งอย่างมีสาระสำคัญจากรายได้รวมของกลุ่มบริษัท</w:t>
      </w:r>
    </w:p>
    <w:p w14:paraId="7A431257" w14:textId="77777777" w:rsidR="00C63E20" w:rsidRPr="00666FC0" w:rsidRDefault="00C63E20" w:rsidP="00F2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C7E7B71" w14:textId="77777777" w:rsidR="00193116" w:rsidRDefault="0019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1EE8A9FC" w14:textId="37D68A25" w:rsidR="00483355" w:rsidRDefault="00483355" w:rsidP="001168AA">
      <w:pPr>
        <w:pStyle w:val="Heading2"/>
        <w:tabs>
          <w:tab w:val="clear" w:pos="340"/>
        </w:tabs>
        <w:ind w:left="540" w:hanging="540"/>
        <w:rPr>
          <w:rFonts w:cs="Angsana New"/>
        </w:rPr>
      </w:pPr>
      <w:r w:rsidRPr="00483355">
        <w:rPr>
          <w:rFonts w:cs="Angsana New"/>
          <w:cs/>
        </w:rPr>
        <w:lastRenderedPageBreak/>
        <w:t>ทุนเรือนหุ้น</w:t>
      </w:r>
    </w:p>
    <w:p w14:paraId="0F632A37" w14:textId="6A574104" w:rsidR="00483355" w:rsidRPr="00666FC0" w:rsidRDefault="00483355" w:rsidP="0048335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7" w:type="dxa"/>
        <w:tblInd w:w="450" w:type="dxa"/>
        <w:tblLook w:val="01E0" w:firstRow="1" w:lastRow="1" w:firstColumn="1" w:lastColumn="1" w:noHBand="0" w:noVBand="0"/>
      </w:tblPr>
      <w:tblGrid>
        <w:gridCol w:w="3299"/>
        <w:gridCol w:w="865"/>
        <w:gridCol w:w="276"/>
        <w:gridCol w:w="1002"/>
        <w:gridCol w:w="236"/>
        <w:gridCol w:w="1001"/>
        <w:gridCol w:w="234"/>
        <w:gridCol w:w="1014"/>
        <w:gridCol w:w="265"/>
        <w:gridCol w:w="965"/>
      </w:tblGrid>
      <w:tr w:rsidR="00483355" w:rsidRPr="00483355" w14:paraId="4A6E7478" w14:textId="77777777" w:rsidTr="00805A04">
        <w:trPr>
          <w:tblHeader/>
        </w:trPr>
        <w:tc>
          <w:tcPr>
            <w:tcW w:w="3299" w:type="dxa"/>
          </w:tcPr>
          <w:p w14:paraId="4811C31B" w14:textId="77777777" w:rsidR="00483355" w:rsidRPr="00A610EA" w:rsidRDefault="00483355" w:rsidP="0000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6C76BEBE" w14:textId="77777777" w:rsidR="00483355" w:rsidRPr="00483355" w:rsidRDefault="00483355" w:rsidP="0000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33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6" w:type="dxa"/>
          </w:tcPr>
          <w:p w14:paraId="22807A5C" w14:textId="77777777" w:rsidR="00483355" w:rsidRPr="00483355" w:rsidRDefault="00483355" w:rsidP="0000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39" w:type="dxa"/>
            <w:gridSpan w:val="3"/>
            <w:tcBorders>
              <w:bottom w:val="single" w:sz="4" w:space="0" w:color="auto"/>
            </w:tcBorders>
          </w:tcPr>
          <w:p w14:paraId="35E2CE4D" w14:textId="57E8725A" w:rsidR="00483355" w:rsidRPr="00483355" w:rsidRDefault="009451C1" w:rsidP="0000098A">
            <w:pPr>
              <w:pStyle w:val="30"/>
              <w:tabs>
                <w:tab w:val="clear" w:pos="360"/>
                <w:tab w:val="clear" w:pos="720"/>
              </w:tabs>
              <w:ind w:left="-72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4" w:type="dxa"/>
          </w:tcPr>
          <w:p w14:paraId="59112043" w14:textId="77777777" w:rsidR="00483355" w:rsidRPr="00483355" w:rsidRDefault="00483355" w:rsidP="0000098A">
            <w:pPr>
              <w:pStyle w:val="30"/>
              <w:tabs>
                <w:tab w:val="clear" w:pos="360"/>
                <w:tab w:val="clear" w:pos="720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44" w:type="dxa"/>
            <w:gridSpan w:val="3"/>
            <w:tcBorders>
              <w:bottom w:val="single" w:sz="4" w:space="0" w:color="auto"/>
            </w:tcBorders>
          </w:tcPr>
          <w:p w14:paraId="010F7E57" w14:textId="0CDA112B" w:rsidR="00483355" w:rsidRPr="00483355" w:rsidRDefault="009451C1" w:rsidP="0000098A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2565</w:t>
            </w:r>
          </w:p>
        </w:tc>
      </w:tr>
      <w:tr w:rsidR="00483355" w:rsidRPr="00483355" w14:paraId="412E8842" w14:textId="77777777" w:rsidTr="00805A04">
        <w:trPr>
          <w:tblHeader/>
        </w:trPr>
        <w:tc>
          <w:tcPr>
            <w:tcW w:w="3299" w:type="dxa"/>
          </w:tcPr>
          <w:p w14:paraId="0A770786" w14:textId="77777777" w:rsidR="00483355" w:rsidRPr="00483355" w:rsidRDefault="00483355" w:rsidP="0000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13685C26" w14:textId="77777777" w:rsidR="00483355" w:rsidRPr="00483355" w:rsidRDefault="00483355" w:rsidP="0000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33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6" w:type="dxa"/>
          </w:tcPr>
          <w:p w14:paraId="25A3E7B0" w14:textId="77777777" w:rsidR="00483355" w:rsidRPr="00483355" w:rsidRDefault="00483355" w:rsidP="0000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1BFC022A" w14:textId="77777777" w:rsidR="00483355" w:rsidRPr="00483355" w:rsidRDefault="00483355" w:rsidP="00000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DEBB3B7" w14:textId="77777777" w:rsidR="00483355" w:rsidRPr="00483355" w:rsidRDefault="00483355" w:rsidP="00000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465A3EA2" w14:textId="77777777" w:rsidR="00483355" w:rsidRPr="00483355" w:rsidRDefault="00483355" w:rsidP="00000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33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4" w:type="dxa"/>
          </w:tcPr>
          <w:p w14:paraId="0F21ADD0" w14:textId="77777777" w:rsidR="00483355" w:rsidRPr="00483355" w:rsidRDefault="00483355" w:rsidP="0000098A">
            <w:pPr>
              <w:pStyle w:val="30"/>
              <w:tabs>
                <w:tab w:val="clear" w:pos="360"/>
                <w:tab w:val="clear" w:pos="720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1A15B9B0" w14:textId="77777777" w:rsidR="00483355" w:rsidRPr="00483355" w:rsidRDefault="00483355" w:rsidP="00000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4E816675" w14:textId="77777777" w:rsidR="00483355" w:rsidRPr="00483355" w:rsidRDefault="00483355" w:rsidP="00000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55448852" w14:textId="77777777" w:rsidR="00483355" w:rsidRPr="00483355" w:rsidRDefault="00483355" w:rsidP="00000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33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483355" w:rsidRPr="00483355" w14:paraId="7271B243" w14:textId="77777777" w:rsidTr="00805A04">
        <w:trPr>
          <w:tblHeader/>
        </w:trPr>
        <w:tc>
          <w:tcPr>
            <w:tcW w:w="3299" w:type="dxa"/>
          </w:tcPr>
          <w:p w14:paraId="312E16FB" w14:textId="77777777" w:rsidR="00483355" w:rsidRPr="00483355" w:rsidRDefault="00483355" w:rsidP="0000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50346E34" w14:textId="77777777" w:rsidR="00483355" w:rsidRPr="00483355" w:rsidRDefault="00483355" w:rsidP="0000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8335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6" w:type="dxa"/>
          </w:tcPr>
          <w:p w14:paraId="0674A4A0" w14:textId="77777777" w:rsidR="00483355" w:rsidRPr="00483355" w:rsidRDefault="00483355" w:rsidP="0000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717" w:type="dxa"/>
            <w:gridSpan w:val="7"/>
          </w:tcPr>
          <w:p w14:paraId="43DC3889" w14:textId="59B4C0AB" w:rsidR="00483355" w:rsidRPr="00483355" w:rsidRDefault="00483355" w:rsidP="00000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8335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="00A34446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48335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A34446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48335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83355" w:rsidRPr="00483355" w14:paraId="19F1F3CF" w14:textId="77777777" w:rsidTr="00805A04">
        <w:tc>
          <w:tcPr>
            <w:tcW w:w="3299" w:type="dxa"/>
          </w:tcPr>
          <w:p w14:paraId="0ED0B405" w14:textId="77777777" w:rsidR="00483355" w:rsidRPr="00483355" w:rsidRDefault="00483355" w:rsidP="0000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5" w:type="dxa"/>
          </w:tcPr>
          <w:p w14:paraId="7796EB12" w14:textId="77777777" w:rsidR="00483355" w:rsidRPr="00483355" w:rsidRDefault="00483355" w:rsidP="00000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" w:type="dxa"/>
          </w:tcPr>
          <w:p w14:paraId="73C507C6" w14:textId="77777777" w:rsidR="00483355" w:rsidRPr="00483355" w:rsidRDefault="00483355" w:rsidP="0000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68C8290B" w14:textId="77777777" w:rsidR="00483355" w:rsidRPr="00483355" w:rsidRDefault="00483355" w:rsidP="0000098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1DB7D69" w14:textId="77777777" w:rsidR="00483355" w:rsidRPr="00483355" w:rsidRDefault="00483355" w:rsidP="0000098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3C670CFF" w14:textId="77777777" w:rsidR="00483355" w:rsidRPr="00483355" w:rsidRDefault="00483355" w:rsidP="0000098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586A6309" w14:textId="77777777" w:rsidR="00483355" w:rsidRPr="00483355" w:rsidRDefault="00483355" w:rsidP="0000098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0466264B" w14:textId="77777777" w:rsidR="00483355" w:rsidRPr="00483355" w:rsidRDefault="00483355" w:rsidP="0000098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5DD7AC70" w14:textId="77777777" w:rsidR="00483355" w:rsidRPr="00483355" w:rsidRDefault="00483355" w:rsidP="0000098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35FF306F" w14:textId="77777777" w:rsidR="00483355" w:rsidRPr="00483355" w:rsidRDefault="00483355" w:rsidP="0000098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483355" w:rsidRPr="00483355" w14:paraId="1E43CF03" w14:textId="77777777" w:rsidTr="00805A04">
        <w:tc>
          <w:tcPr>
            <w:tcW w:w="3299" w:type="dxa"/>
          </w:tcPr>
          <w:p w14:paraId="72230BBC" w14:textId="2B597312" w:rsidR="00483355" w:rsidRPr="00483355" w:rsidRDefault="00483355" w:rsidP="0000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451C1" w:rsidRPr="009451C1">
              <w:rPr>
                <w:rFonts w:asciiTheme="majorBidi" w:hAnsiTheme="majorBidi"/>
                <w:sz w:val="30"/>
                <w:szCs w:val="30"/>
              </w:rPr>
              <w:t>1</w:t>
            </w:r>
            <w:r w:rsidRPr="004833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833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65" w:type="dxa"/>
          </w:tcPr>
          <w:p w14:paraId="45862CB3" w14:textId="77777777" w:rsidR="00483355" w:rsidRPr="00483355" w:rsidRDefault="00483355" w:rsidP="00000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476D9D2D" w14:textId="77777777" w:rsidR="00483355" w:rsidRPr="00483355" w:rsidRDefault="00483355" w:rsidP="0000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5333B27F" w14:textId="77777777" w:rsidR="00483355" w:rsidRPr="00483355" w:rsidRDefault="00483355" w:rsidP="0000098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153823D" w14:textId="77777777" w:rsidR="00483355" w:rsidRPr="00483355" w:rsidRDefault="00483355" w:rsidP="0000098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7BB8184D" w14:textId="77777777" w:rsidR="00483355" w:rsidRPr="00483355" w:rsidRDefault="00483355" w:rsidP="0000098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60894060" w14:textId="77777777" w:rsidR="00483355" w:rsidRPr="00483355" w:rsidRDefault="00483355" w:rsidP="0000098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0C7798BE" w14:textId="77777777" w:rsidR="00483355" w:rsidRPr="00483355" w:rsidRDefault="00483355" w:rsidP="0000098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632B59C8" w14:textId="77777777" w:rsidR="00483355" w:rsidRPr="00483355" w:rsidRDefault="00483355" w:rsidP="0000098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112046AB" w14:textId="77777777" w:rsidR="00483355" w:rsidRPr="00483355" w:rsidRDefault="00483355" w:rsidP="0000098A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5A04" w:rsidRPr="00483355" w14:paraId="2BD943A5" w14:textId="77777777" w:rsidTr="00805A04">
        <w:tc>
          <w:tcPr>
            <w:tcW w:w="3299" w:type="dxa"/>
          </w:tcPr>
          <w:p w14:paraId="2A69651B" w14:textId="77777777" w:rsidR="00805A04" w:rsidRPr="00483355" w:rsidRDefault="00805A04" w:rsidP="00805A04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5" w:type="dxa"/>
          </w:tcPr>
          <w:p w14:paraId="28588D6F" w14:textId="1DC2AC63" w:rsidR="00805A04" w:rsidRPr="00483355" w:rsidRDefault="009451C1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6" w:type="dxa"/>
          </w:tcPr>
          <w:p w14:paraId="68369FE2" w14:textId="77777777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12A082A9" w14:textId="0CA313B6" w:rsidR="00805A04" w:rsidRPr="00483355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2C153E7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3DBC9BD6" w14:textId="6737F32C" w:rsidR="00805A04" w:rsidRPr="00483355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07B32F32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00264B76" w14:textId="01E3C220" w:rsidR="00805A04" w:rsidRPr="00483355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805A04" w:rsidRPr="005F5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5829AD7B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51F129B1" w14:textId="6B8692C5" w:rsidR="00805A04" w:rsidRPr="00483355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200</w:t>
            </w:r>
            <w:r w:rsidR="00805A04" w:rsidRPr="005F5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805A04" w:rsidRPr="00483355" w14:paraId="7920CACD" w14:textId="77777777" w:rsidTr="00805A04">
        <w:tc>
          <w:tcPr>
            <w:tcW w:w="3299" w:type="dxa"/>
          </w:tcPr>
          <w:p w14:paraId="11F75361" w14:textId="20D77B5F" w:rsidR="00805A04" w:rsidRPr="00483355" w:rsidRDefault="00805A04" w:rsidP="00805A04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5" w:type="dxa"/>
          </w:tcPr>
          <w:p w14:paraId="584673AC" w14:textId="48CE1B8A" w:rsidR="00805A04" w:rsidRPr="006433D1" w:rsidRDefault="009451C1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0</w:t>
            </w:r>
            <w:r w:rsidR="00805A04">
              <w:rPr>
                <w:rFonts w:asciiTheme="majorBidi" w:hAnsiTheme="majorBidi"/>
                <w:sz w:val="30"/>
                <w:szCs w:val="30"/>
              </w:rPr>
              <w:t>.</w:t>
            </w:r>
            <w:r w:rsidRPr="009451C1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21D0799C" w14:textId="77777777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55D60D45" w14:textId="0DEE1342" w:rsidR="00805A04" w:rsidRPr="00483355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="00805A04" w:rsidRPr="00805A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0FC7E15E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021D89B3" w14:textId="3AE508FC" w:rsidR="00805A04" w:rsidRPr="00483355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="00805A04" w:rsidRPr="00805A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</w:tcPr>
          <w:p w14:paraId="4238547F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060E5606" w14:textId="6FA4B11E" w:rsidR="00805A04" w:rsidRPr="000C018E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6F06CC0A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72CE8DBF" w14:textId="41222B51" w:rsidR="00805A04" w:rsidRPr="000C018E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805A04" w:rsidRPr="00483355" w14:paraId="039D74AD" w14:textId="77777777" w:rsidTr="00805A04">
        <w:tc>
          <w:tcPr>
            <w:tcW w:w="3299" w:type="dxa"/>
          </w:tcPr>
          <w:p w14:paraId="4904CA56" w14:textId="77777777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5" w:type="dxa"/>
          </w:tcPr>
          <w:p w14:paraId="57D32453" w14:textId="79404411" w:rsidR="00805A04" w:rsidRPr="00483355" w:rsidRDefault="009451C1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6" w:type="dxa"/>
          </w:tcPr>
          <w:p w14:paraId="5A25713F" w14:textId="77777777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697669B5" w14:textId="342946E4" w:rsidR="00805A04" w:rsidRPr="00483355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EC22D33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7A4D05AB" w14:textId="2E9162B5" w:rsidR="00805A04" w:rsidRPr="00805A04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805A04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77DF72F8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524A8C0E" w14:textId="551BD92D" w:rsidR="00805A04" w:rsidRPr="00483355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265" w:type="dxa"/>
          </w:tcPr>
          <w:p w14:paraId="10EBC796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40547872" w14:textId="2278A040" w:rsidR="00805A04" w:rsidRPr="00483355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  <w:r w:rsidR="00805A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805A04" w:rsidRPr="00483355" w14:paraId="6F93C13C" w14:textId="77777777" w:rsidTr="00805A04">
        <w:tc>
          <w:tcPr>
            <w:tcW w:w="3299" w:type="dxa"/>
          </w:tcPr>
          <w:p w14:paraId="5D7AB682" w14:textId="4DC92D8E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65" w:type="dxa"/>
          </w:tcPr>
          <w:p w14:paraId="47B8790F" w14:textId="20973689" w:rsidR="00805A04" w:rsidRPr="006433D1" w:rsidRDefault="009451C1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6" w:type="dxa"/>
          </w:tcPr>
          <w:p w14:paraId="0B091A81" w14:textId="77777777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774A8979" w14:textId="6BAEB96C" w:rsidR="00805A04" w:rsidRPr="00483355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88D328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79196418" w14:textId="1A849758" w:rsidR="00805A04" w:rsidRPr="00805A04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805A04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5E21E042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54A52CCD" w14:textId="4285D70D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451C1" w:rsidRPr="009451C1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451C1" w:rsidRPr="009451C1">
              <w:rPr>
                <w:rFonts w:asciiTheme="majorBidi" w:hAnsiTheme="majorBidi"/>
                <w:sz w:val="30"/>
                <w:szCs w:val="30"/>
                <w:lang w:val="en-US"/>
              </w:rPr>
              <w:t>400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5" w:type="dxa"/>
          </w:tcPr>
          <w:p w14:paraId="5FB492BB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2D6DFD1B" w14:textId="61FE1284" w:rsidR="00805A04" w:rsidRPr="00483355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05A04" w:rsidRPr="00483355" w14:paraId="3B9028C6" w14:textId="77777777" w:rsidTr="00805A04">
        <w:tc>
          <w:tcPr>
            <w:tcW w:w="3299" w:type="dxa"/>
          </w:tcPr>
          <w:p w14:paraId="68C554E5" w14:textId="39E57315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65" w:type="dxa"/>
          </w:tcPr>
          <w:p w14:paraId="7556B71F" w14:textId="6B098AA9" w:rsidR="00805A04" w:rsidRPr="006433D1" w:rsidRDefault="009451C1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0</w:t>
            </w:r>
            <w:r w:rsidR="00805A04">
              <w:rPr>
                <w:rFonts w:asciiTheme="majorBidi" w:hAnsiTheme="majorBidi"/>
                <w:sz w:val="30"/>
                <w:szCs w:val="30"/>
              </w:rPr>
              <w:t>.</w:t>
            </w:r>
            <w:r w:rsidRPr="009451C1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1ABC099D" w14:textId="77777777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3AC98E7F" w14:textId="54259717" w:rsidR="00805A04" w:rsidRPr="00483355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16C7C65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19ED1BDD" w14:textId="290C55C1" w:rsidR="00805A04" w:rsidRPr="00805A04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805A04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3852B9B6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58AB5F72" w14:textId="76ABF015" w:rsidR="00805A04" w:rsidRPr="00483355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480</w:t>
            </w:r>
            <w:r w:rsidR="00805A04" w:rsidRPr="00C104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41797A92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6C600AED" w14:textId="42FEF665" w:rsidR="00805A04" w:rsidRPr="00483355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05A04" w:rsidRPr="00483355" w14:paraId="7AD2ED5A" w14:textId="77777777" w:rsidTr="00805A04">
        <w:tc>
          <w:tcPr>
            <w:tcW w:w="3299" w:type="dxa"/>
          </w:tcPr>
          <w:p w14:paraId="639ED41A" w14:textId="327CC5F2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5" w:type="dxa"/>
          </w:tcPr>
          <w:p w14:paraId="5F3BC947" w14:textId="2EE77833" w:rsidR="00805A04" w:rsidRPr="006433D1" w:rsidRDefault="009451C1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0</w:t>
            </w:r>
            <w:r w:rsidR="00805A04">
              <w:rPr>
                <w:rFonts w:asciiTheme="majorBidi" w:hAnsiTheme="majorBidi"/>
                <w:sz w:val="30"/>
                <w:szCs w:val="30"/>
              </w:rPr>
              <w:t>.</w:t>
            </w:r>
            <w:r w:rsidRPr="009451C1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13A58ED9" w14:textId="77777777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5165DD71" w14:textId="685FE61C" w:rsidR="00805A04" w:rsidRPr="00483355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BED243F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639469D0" w14:textId="594287C8" w:rsidR="00805A04" w:rsidRPr="00805A04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805A04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</w:tcPr>
          <w:p w14:paraId="4FAC441A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1EBD76BC" w14:textId="2D3F1223" w:rsidR="00805A04" w:rsidRPr="00483355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120</w:t>
            </w:r>
            <w:r w:rsidR="00805A04" w:rsidRPr="00AE6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6580C33E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</w:tcPr>
          <w:p w14:paraId="17CEFD2A" w14:textId="2C4C89DA" w:rsidR="00805A04" w:rsidRPr="00483355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60</w:t>
            </w:r>
            <w:r w:rsidR="00805A04" w:rsidRPr="00AE6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805A04" w:rsidRPr="00483355" w14:paraId="58625C23" w14:textId="77777777" w:rsidTr="00805A04">
        <w:tc>
          <w:tcPr>
            <w:tcW w:w="3299" w:type="dxa"/>
          </w:tcPr>
          <w:p w14:paraId="4A91BA5C" w14:textId="0C146ED5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451C1"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="009451C1" w:rsidRPr="009451C1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4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5" w:type="dxa"/>
          </w:tcPr>
          <w:p w14:paraId="53A72706" w14:textId="77777777" w:rsidR="00805A04" w:rsidRPr="00483355" w:rsidRDefault="00805A04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4E90F595" w14:textId="77777777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2A2A3E41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1A31762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58C4E749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14E9CFD0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68D60E71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6F4E182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2B7C3DFA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5A04" w:rsidRPr="00483355" w14:paraId="7B378627" w14:textId="77777777" w:rsidTr="00805A04">
        <w:tc>
          <w:tcPr>
            <w:tcW w:w="3299" w:type="dxa"/>
          </w:tcPr>
          <w:p w14:paraId="4475649D" w14:textId="4570D9AB" w:rsidR="00805A04" w:rsidRPr="00483355" w:rsidRDefault="00805A04" w:rsidP="00805A04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5" w:type="dxa"/>
          </w:tcPr>
          <w:p w14:paraId="66A1BBFE" w14:textId="392621E2" w:rsidR="00805A04" w:rsidRPr="006433D1" w:rsidRDefault="009451C1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0</w:t>
            </w:r>
            <w:r w:rsidR="00805A04">
              <w:rPr>
                <w:rFonts w:asciiTheme="majorBidi" w:hAnsiTheme="majorBidi"/>
                <w:sz w:val="30"/>
                <w:szCs w:val="30"/>
              </w:rPr>
              <w:t>.</w:t>
            </w:r>
            <w:r w:rsidRPr="009451C1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65B5DAC2" w14:textId="77777777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0C963C5E" w14:textId="3898863A" w:rsidR="00805A04" w:rsidRPr="00086CDA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600</w:t>
            </w:r>
            <w:r w:rsidR="00805A04" w:rsidRPr="00AE6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7A96873C" w14:textId="77777777" w:rsidR="00805A04" w:rsidRPr="00086CDA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7BCF05A0" w14:textId="3DA16106" w:rsidR="00805A04" w:rsidRPr="00086CDA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300</w:t>
            </w:r>
            <w:r w:rsidR="00805A04" w:rsidRPr="00AE6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</w:tcPr>
          <w:p w14:paraId="5017BCA4" w14:textId="77777777" w:rsidR="00805A04" w:rsidRPr="00086CDA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39ACC09C" w14:textId="25B74C41" w:rsidR="00805A04" w:rsidRPr="00483355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600</w:t>
            </w:r>
            <w:r w:rsidR="00805A04" w:rsidRPr="00AE6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</w:tcPr>
          <w:p w14:paraId="33660321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</w:tcPr>
          <w:p w14:paraId="6B92D663" w14:textId="5FE7459C" w:rsidR="00805A04" w:rsidRPr="00483355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300</w:t>
            </w:r>
            <w:r w:rsidR="00805A04" w:rsidRPr="00AE6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AE7B1A" w:rsidRPr="00483355" w14:paraId="26A641C2" w14:textId="77777777" w:rsidTr="00805A04">
        <w:tc>
          <w:tcPr>
            <w:tcW w:w="3299" w:type="dxa"/>
          </w:tcPr>
          <w:p w14:paraId="0486976E" w14:textId="77777777" w:rsidR="00AE7B1A" w:rsidRPr="00483355" w:rsidRDefault="00AE7B1A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5" w:type="dxa"/>
          </w:tcPr>
          <w:p w14:paraId="3A6BF6F5" w14:textId="77777777" w:rsidR="00AE7B1A" w:rsidRPr="00483355" w:rsidRDefault="00AE7B1A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AEDDDFC" w14:textId="77777777" w:rsidR="00AE7B1A" w:rsidRPr="00483355" w:rsidRDefault="00AE7B1A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7269E33C" w14:textId="77777777" w:rsidR="00AE7B1A" w:rsidRPr="00483355" w:rsidRDefault="00AE7B1A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33F7B11" w14:textId="77777777" w:rsidR="00AE7B1A" w:rsidRPr="00B16073" w:rsidRDefault="00AE7B1A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15612833" w14:textId="77777777" w:rsidR="00AE7B1A" w:rsidRPr="00483355" w:rsidRDefault="00AE7B1A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4B4FEB04" w14:textId="77777777" w:rsidR="00AE7B1A" w:rsidRPr="00483355" w:rsidRDefault="00AE7B1A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53F7E506" w14:textId="77777777" w:rsidR="00AE7B1A" w:rsidRPr="00483355" w:rsidRDefault="00AE7B1A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6819F896" w14:textId="77777777" w:rsidR="00AE7B1A" w:rsidRPr="00483355" w:rsidRDefault="00AE7B1A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5" w:type="dxa"/>
          </w:tcPr>
          <w:p w14:paraId="4762716D" w14:textId="77777777" w:rsidR="00AE7B1A" w:rsidRPr="00483355" w:rsidRDefault="00AE7B1A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5A04" w:rsidRPr="00483355" w14:paraId="79917C4D" w14:textId="77777777" w:rsidTr="00805A04">
        <w:tc>
          <w:tcPr>
            <w:tcW w:w="3299" w:type="dxa"/>
          </w:tcPr>
          <w:p w14:paraId="789380F2" w14:textId="77777777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5" w:type="dxa"/>
          </w:tcPr>
          <w:p w14:paraId="4DC6CF5B" w14:textId="77777777" w:rsidR="00805A04" w:rsidRPr="00483355" w:rsidRDefault="00805A04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F0DB13F" w14:textId="77777777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</w:tcPr>
          <w:p w14:paraId="2B5599E6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DFDE87F" w14:textId="77777777" w:rsidR="00805A04" w:rsidRPr="00B16073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60CCFEBE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3355981D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</w:tcPr>
          <w:p w14:paraId="75B9693F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6507987C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5" w:type="dxa"/>
          </w:tcPr>
          <w:p w14:paraId="6F71BDF6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5A04" w:rsidRPr="00483355" w14:paraId="5B91F77D" w14:textId="77777777" w:rsidTr="00805A04">
        <w:tc>
          <w:tcPr>
            <w:tcW w:w="3299" w:type="dxa"/>
          </w:tcPr>
          <w:p w14:paraId="5D5A9294" w14:textId="3DA91C46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9451C1" w:rsidRPr="009451C1">
              <w:rPr>
                <w:rFonts w:asciiTheme="majorBidi" w:hAnsiTheme="majorBidi"/>
                <w:sz w:val="30"/>
                <w:szCs w:val="30"/>
              </w:rPr>
              <w:t>1</w:t>
            </w:r>
            <w:r w:rsidRPr="004833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833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65" w:type="dxa"/>
            <w:shd w:val="clear" w:color="auto" w:fill="auto"/>
          </w:tcPr>
          <w:p w14:paraId="76B6144D" w14:textId="77777777" w:rsidR="00805A04" w:rsidRPr="00483355" w:rsidRDefault="00805A04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4235B453" w14:textId="77777777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2153B2CA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FEB2AC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14:paraId="2019284F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002C1E8B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379C64AE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05CF4B2C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7C837E52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5A04" w:rsidRPr="00483355" w14:paraId="6DC4C138" w14:textId="77777777" w:rsidTr="00805A04">
        <w:tc>
          <w:tcPr>
            <w:tcW w:w="3299" w:type="dxa"/>
          </w:tcPr>
          <w:p w14:paraId="09D05F3D" w14:textId="39B216C5" w:rsidR="00805A04" w:rsidRPr="00483355" w:rsidRDefault="00805A04" w:rsidP="00805A04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5" w:type="dxa"/>
            <w:shd w:val="clear" w:color="auto" w:fill="auto"/>
          </w:tcPr>
          <w:p w14:paraId="19E25F0F" w14:textId="11E8D47D" w:rsidR="00805A04" w:rsidRPr="00483355" w:rsidRDefault="009451C1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6" w:type="dxa"/>
            <w:shd w:val="clear" w:color="auto" w:fill="auto"/>
          </w:tcPr>
          <w:p w14:paraId="1C658942" w14:textId="77777777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7E4F7566" w14:textId="768EC757" w:rsidR="00805A04" w:rsidRPr="00483355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57D4BF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4989859E" w14:textId="5E823EA1" w:rsidR="00805A04" w:rsidRPr="00483355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3BD7DD42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6350052A" w14:textId="24B51787" w:rsidR="00805A04" w:rsidRPr="00483355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805A04" w:rsidRPr="005F5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0FE31472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15941A61" w14:textId="09A601B0" w:rsidR="00805A04" w:rsidRPr="00483355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200</w:t>
            </w:r>
            <w:r w:rsidR="00805A04" w:rsidRPr="005F51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805A04" w:rsidRPr="00483355" w14:paraId="47832D69" w14:textId="77777777" w:rsidTr="00805A04">
        <w:tc>
          <w:tcPr>
            <w:tcW w:w="3299" w:type="dxa"/>
          </w:tcPr>
          <w:p w14:paraId="7A0855C1" w14:textId="70742543" w:rsidR="00805A04" w:rsidRPr="00A610EA" w:rsidRDefault="00805A04" w:rsidP="00805A04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5" w:type="dxa"/>
            <w:shd w:val="clear" w:color="auto" w:fill="auto"/>
          </w:tcPr>
          <w:p w14:paraId="2CCEC1EE" w14:textId="10582AE7" w:rsidR="00805A04" w:rsidRPr="000C018E" w:rsidRDefault="009451C1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0</w:t>
            </w:r>
            <w:r w:rsidR="00805A04">
              <w:rPr>
                <w:rFonts w:asciiTheme="majorBidi" w:hAnsiTheme="majorBidi"/>
                <w:sz w:val="30"/>
                <w:szCs w:val="30"/>
              </w:rPr>
              <w:t>.</w:t>
            </w:r>
            <w:r w:rsidRPr="009451C1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  <w:shd w:val="clear" w:color="auto" w:fill="auto"/>
          </w:tcPr>
          <w:p w14:paraId="12F281D5" w14:textId="77777777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7C6B8EF5" w14:textId="7EBB2BF5" w:rsidR="00805A04" w:rsidRPr="00483355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  <w:r w:rsidR="00805A04" w:rsidRPr="00805A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5585141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6831F504" w14:textId="1B0995FA" w:rsidR="00805A04" w:rsidRPr="00483355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</w:t>
            </w:r>
            <w:r w:rsidR="00805A04" w:rsidRPr="00805A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  <w:shd w:val="clear" w:color="auto" w:fill="auto"/>
          </w:tcPr>
          <w:p w14:paraId="5F918274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6C467A79" w14:textId="133BF572" w:rsidR="00805A04" w:rsidRPr="000C018E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6D56818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24074F8A" w14:textId="7E43DAF8" w:rsidR="00805A04" w:rsidRPr="000C018E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805A04" w:rsidRPr="00483355" w14:paraId="1EE63CAC" w14:textId="77777777" w:rsidTr="00805A04">
        <w:tc>
          <w:tcPr>
            <w:tcW w:w="3299" w:type="dxa"/>
          </w:tcPr>
          <w:p w14:paraId="30357436" w14:textId="49523AFE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5" w:type="dxa"/>
            <w:shd w:val="clear" w:color="auto" w:fill="auto"/>
          </w:tcPr>
          <w:p w14:paraId="0DB800A1" w14:textId="43F1F597" w:rsidR="00805A04" w:rsidRPr="00483355" w:rsidRDefault="009451C1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6" w:type="dxa"/>
            <w:shd w:val="clear" w:color="auto" w:fill="auto"/>
          </w:tcPr>
          <w:p w14:paraId="66FCDF20" w14:textId="77777777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0E08C923" w14:textId="2A84B2FA" w:rsidR="00805A04" w:rsidRPr="00805A04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18F685" w14:textId="77777777" w:rsidR="00805A04" w:rsidRPr="00475306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12B605A4" w14:textId="3FD2F737" w:rsidR="00805A04" w:rsidRPr="00805A04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6C031655" w14:textId="77777777" w:rsidR="00805A04" w:rsidRPr="00475306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4D7C9CBC" w14:textId="6AA96B06" w:rsidR="00805A04" w:rsidRPr="00483355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265" w:type="dxa"/>
            <w:shd w:val="clear" w:color="auto" w:fill="auto"/>
          </w:tcPr>
          <w:p w14:paraId="4095BAD4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4B2D2B62" w14:textId="25B504C5" w:rsidR="00805A04" w:rsidRPr="00483355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40</w:t>
            </w:r>
            <w:r w:rsidR="00805A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805A04" w:rsidRPr="00483355" w14:paraId="53DCA5E4" w14:textId="77777777" w:rsidTr="00805A04">
        <w:tc>
          <w:tcPr>
            <w:tcW w:w="3299" w:type="dxa"/>
          </w:tcPr>
          <w:p w14:paraId="633C62C8" w14:textId="22046C43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65" w:type="dxa"/>
            <w:shd w:val="clear" w:color="auto" w:fill="auto"/>
          </w:tcPr>
          <w:p w14:paraId="1EA690EA" w14:textId="7EF8E4BE" w:rsidR="00805A04" w:rsidRPr="006433D1" w:rsidRDefault="009451C1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76" w:type="dxa"/>
            <w:shd w:val="clear" w:color="auto" w:fill="auto"/>
          </w:tcPr>
          <w:p w14:paraId="771216F4" w14:textId="77777777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0C078674" w14:textId="1B62BD05" w:rsidR="00805A04" w:rsidRPr="00805A04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BDD4B4" w14:textId="77777777" w:rsidR="00805A04" w:rsidRPr="00475306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6895B895" w14:textId="35FA1998" w:rsidR="00805A04" w:rsidRPr="00805A04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52D71900" w14:textId="77777777" w:rsidR="00805A04" w:rsidRPr="00475306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20E6EBEB" w14:textId="7AF1E504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451C1" w:rsidRPr="009451C1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451C1" w:rsidRPr="009451C1">
              <w:rPr>
                <w:rFonts w:asciiTheme="majorBidi" w:hAnsiTheme="majorBidi"/>
                <w:sz w:val="30"/>
                <w:szCs w:val="30"/>
                <w:lang w:val="en-US"/>
              </w:rPr>
              <w:t>400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55F564D2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4229ACF2" w14:textId="5670CE6E" w:rsidR="00805A04" w:rsidRPr="00483355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05A04" w:rsidRPr="00483355" w14:paraId="08FFF059" w14:textId="77777777" w:rsidTr="00805A04">
        <w:tc>
          <w:tcPr>
            <w:tcW w:w="3299" w:type="dxa"/>
          </w:tcPr>
          <w:p w14:paraId="469244A5" w14:textId="5F6F7B92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865" w:type="dxa"/>
            <w:shd w:val="clear" w:color="auto" w:fill="auto"/>
          </w:tcPr>
          <w:p w14:paraId="746035A5" w14:textId="4587449A" w:rsidR="00805A04" w:rsidRPr="006433D1" w:rsidRDefault="009451C1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0</w:t>
            </w:r>
            <w:r w:rsidR="00805A04">
              <w:rPr>
                <w:rFonts w:asciiTheme="majorBidi" w:hAnsiTheme="majorBidi"/>
                <w:sz w:val="30"/>
                <w:szCs w:val="30"/>
              </w:rPr>
              <w:t>.</w:t>
            </w:r>
            <w:r w:rsidRPr="009451C1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  <w:shd w:val="clear" w:color="auto" w:fill="auto"/>
          </w:tcPr>
          <w:p w14:paraId="29F6F4A0" w14:textId="77777777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shd w:val="clear" w:color="auto" w:fill="auto"/>
          </w:tcPr>
          <w:p w14:paraId="0213775E" w14:textId="56B4BF93" w:rsidR="00805A04" w:rsidRPr="00805A04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D71170" w14:textId="77777777" w:rsidR="00805A04" w:rsidRPr="00475306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38C4C9AF" w14:textId="6F263EB2" w:rsidR="00805A04" w:rsidRPr="00475306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707A20CD" w14:textId="77777777" w:rsidR="00805A04" w:rsidRPr="00475306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18495DB3" w14:textId="22B718EE" w:rsidR="00805A04" w:rsidRPr="00483355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480</w:t>
            </w:r>
            <w:r w:rsidR="00805A04" w:rsidRPr="00C104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519C4E01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74695C1E" w14:textId="27D14C61" w:rsidR="00805A04" w:rsidRPr="00483355" w:rsidRDefault="00805A04" w:rsidP="00805A04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05A04" w:rsidRPr="00483355" w14:paraId="4348819C" w14:textId="77777777" w:rsidTr="00805A04">
        <w:tc>
          <w:tcPr>
            <w:tcW w:w="3299" w:type="dxa"/>
          </w:tcPr>
          <w:p w14:paraId="01B265CF" w14:textId="00B864AF" w:rsidR="00805A04" w:rsidRPr="00483355" w:rsidRDefault="00805A04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451C1"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="009451C1" w:rsidRPr="009451C1">
              <w:rPr>
                <w:rFonts w:asciiTheme="majorBidi" w:hAnsiTheme="majorBidi"/>
                <w:b/>
                <w:sz w:val="30"/>
                <w:szCs w:val="30"/>
              </w:rPr>
              <w:t>31</w:t>
            </w:r>
            <w:r w:rsidRPr="004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5" w:type="dxa"/>
            <w:shd w:val="clear" w:color="auto" w:fill="auto"/>
          </w:tcPr>
          <w:p w14:paraId="33F86914" w14:textId="77777777" w:rsidR="00805A04" w:rsidRPr="00483355" w:rsidRDefault="00805A04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5BE3E48E" w14:textId="77777777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50C40695" w14:textId="77777777" w:rsidR="00805A04" w:rsidRPr="00475306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B3D6AA8" w14:textId="77777777" w:rsidR="00805A04" w:rsidRPr="00475306" w:rsidRDefault="00805A04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4E31716B" w14:textId="77777777" w:rsidR="00805A04" w:rsidRPr="00475306" w:rsidRDefault="00805A04" w:rsidP="00805A04">
            <w:pPr>
              <w:pStyle w:val="30"/>
              <w:tabs>
                <w:tab w:val="clear" w:pos="360"/>
                <w:tab w:val="clear" w:pos="720"/>
                <w:tab w:val="decimal" w:pos="51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59D8ED29" w14:textId="77777777" w:rsidR="00805A04" w:rsidRPr="00475306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720F2F2F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4B92107D" w14:textId="77777777" w:rsidR="00805A04" w:rsidRPr="00483355" w:rsidRDefault="00805A04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3D8F7356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5A04" w:rsidRPr="00483355" w14:paraId="07E284BC" w14:textId="77777777" w:rsidTr="00805A04">
        <w:trPr>
          <w:trHeight w:val="389"/>
        </w:trPr>
        <w:tc>
          <w:tcPr>
            <w:tcW w:w="3299" w:type="dxa"/>
          </w:tcPr>
          <w:p w14:paraId="4FA10F91" w14:textId="304DC805" w:rsidR="00805A04" w:rsidRPr="00483355" w:rsidRDefault="00805A04" w:rsidP="00805A04">
            <w:pPr>
              <w:pStyle w:val="BodyText"/>
              <w:numPr>
                <w:ilvl w:val="2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65" w:type="dxa"/>
            <w:shd w:val="clear" w:color="auto" w:fill="auto"/>
          </w:tcPr>
          <w:p w14:paraId="70DF1BF8" w14:textId="7D472842" w:rsidR="00805A04" w:rsidRPr="00483355" w:rsidRDefault="009451C1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0</w:t>
            </w:r>
            <w:r w:rsidR="00805A04">
              <w:rPr>
                <w:rFonts w:asciiTheme="majorBidi" w:hAnsiTheme="majorBidi"/>
                <w:sz w:val="30"/>
                <w:szCs w:val="30"/>
              </w:rPr>
              <w:t>.</w:t>
            </w:r>
            <w:r w:rsidRPr="009451C1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6" w:type="dxa"/>
            <w:shd w:val="clear" w:color="auto" w:fill="auto"/>
          </w:tcPr>
          <w:p w14:paraId="3A40E152" w14:textId="77777777" w:rsidR="00805A04" w:rsidRPr="00483355" w:rsidRDefault="00805A04" w:rsidP="00805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shd w:val="clear" w:color="auto" w:fill="auto"/>
          </w:tcPr>
          <w:p w14:paraId="6610D3BD" w14:textId="0368C311" w:rsidR="00805A04" w:rsidRPr="00086CDA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480</w:t>
            </w:r>
            <w:r w:rsidR="00805A04" w:rsidRPr="00C104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E97E868" w14:textId="77777777" w:rsidR="00805A04" w:rsidRPr="00086CDA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shd w:val="clear" w:color="auto" w:fill="auto"/>
          </w:tcPr>
          <w:p w14:paraId="14BBA318" w14:textId="06F050F1" w:rsidR="00805A04" w:rsidRPr="00086CDA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240</w:t>
            </w:r>
            <w:r w:rsidR="00805A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4" w:type="dxa"/>
            <w:shd w:val="clear" w:color="auto" w:fill="auto"/>
          </w:tcPr>
          <w:p w14:paraId="7D6C83DE" w14:textId="77777777" w:rsidR="00805A04" w:rsidRPr="00475306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</w:tcPr>
          <w:p w14:paraId="470BC5AC" w14:textId="33E3261E" w:rsidR="00805A04" w:rsidRPr="00483355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480</w:t>
            </w:r>
            <w:r w:rsidR="00805A04" w:rsidRPr="00C104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29AB3239" w14:textId="77777777" w:rsidR="00805A04" w:rsidRPr="00483355" w:rsidRDefault="00805A04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  <w:shd w:val="clear" w:color="auto" w:fill="auto"/>
          </w:tcPr>
          <w:p w14:paraId="27B28D46" w14:textId="2CB9E413" w:rsidR="00805A04" w:rsidRPr="00483355" w:rsidRDefault="009451C1" w:rsidP="00805A04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240</w:t>
            </w:r>
            <w:r w:rsidR="00805A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306629C5" w14:textId="288AF996" w:rsidR="00483355" w:rsidRPr="006B359A" w:rsidRDefault="00483355" w:rsidP="00483355">
      <w:pPr>
        <w:rPr>
          <w:rFonts w:asciiTheme="majorBidi" w:hAnsiTheme="majorBidi" w:cstheme="majorBidi"/>
          <w:sz w:val="30"/>
          <w:szCs w:val="30"/>
        </w:rPr>
      </w:pPr>
    </w:p>
    <w:p w14:paraId="6E3283BF" w14:textId="77777777" w:rsidR="00C63E20" w:rsidRPr="00483355" w:rsidRDefault="00C63E20" w:rsidP="00483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754336" w14:textId="77777777" w:rsidR="00BF48D4" w:rsidRDefault="00BF4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684E7B55" w14:textId="36620562" w:rsidR="001168AA" w:rsidRPr="00A610EA" w:rsidRDefault="001168AA" w:rsidP="001168AA">
      <w:pPr>
        <w:pStyle w:val="Heading2"/>
        <w:tabs>
          <w:tab w:val="clear" w:pos="340"/>
        </w:tabs>
        <w:ind w:left="540" w:hanging="540"/>
      </w:pPr>
      <w:r w:rsidRPr="00A610EA">
        <w:rPr>
          <w:cs/>
        </w:rPr>
        <w:lastRenderedPageBreak/>
        <w:t>ภาษีเงินได้</w:t>
      </w:r>
    </w:p>
    <w:p w14:paraId="25DE554E" w14:textId="77777777" w:rsidR="001168AA" w:rsidRPr="00D53B3F" w:rsidRDefault="001168AA" w:rsidP="0011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8536CA0" w14:textId="33FC2C57" w:rsidR="00E10BF1" w:rsidRPr="001D4CCD" w:rsidRDefault="00D40839" w:rsidP="00C31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4CCD">
        <w:rPr>
          <w:rFonts w:ascii="Angsana New" w:hAnsi="Angsana New"/>
          <w:sz w:val="30"/>
          <w:szCs w:val="30"/>
          <w:cs/>
        </w:rPr>
        <w:t>อัตราภาษีเงินได้ที่แท้จริงของกลุ่มบริษัท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1D4CCD">
        <w:rPr>
          <w:rFonts w:ascii="Angsana New" w:hAnsi="Angsana New"/>
          <w:sz w:val="30"/>
          <w:szCs w:val="30"/>
          <w:cs/>
        </w:rPr>
        <w:t>ในการดำเนินงานต่อเนื่องเป็นระยะเวลา</w:t>
      </w:r>
      <w:r w:rsidR="00DD1BFB">
        <w:rPr>
          <w:rFonts w:ascii="Angsana New" w:hAnsi="Angsana New" w:hint="cs"/>
          <w:sz w:val="30"/>
          <w:szCs w:val="30"/>
          <w:cs/>
        </w:rPr>
        <w:t>สาม</w:t>
      </w:r>
      <w:r w:rsidRPr="001D4CCD">
        <w:rPr>
          <w:rFonts w:ascii="Angsana New" w:hAnsi="Angsana New"/>
          <w:sz w:val="30"/>
          <w:szCs w:val="30"/>
          <w:cs/>
        </w:rPr>
        <w:t>เดือนสิ้นสุด</w:t>
      </w:r>
      <w:r w:rsidRPr="00C129AA">
        <w:rPr>
          <w:rFonts w:ascii="Angsana New" w:hAnsi="Angsana New"/>
          <w:sz w:val="30"/>
          <w:szCs w:val="30"/>
          <w:cs/>
        </w:rPr>
        <w:t>วันที่</w:t>
      </w:r>
      <w:r w:rsidR="00C314B2">
        <w:rPr>
          <w:rFonts w:ascii="Angsana New" w:hAnsi="Angsana New"/>
          <w:sz w:val="30"/>
          <w:szCs w:val="30"/>
        </w:rPr>
        <w:br/>
      </w:r>
      <w:r w:rsidR="009451C1" w:rsidRPr="009451C1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="00DD1BFB" w:rsidRPr="00AE7C5F">
        <w:rPr>
          <w:rFonts w:ascii="Angsana New" w:hAnsi="Angsana New" w:hint="cs"/>
          <w:sz w:val="30"/>
          <w:szCs w:val="30"/>
          <w:cs/>
        </w:rPr>
        <w:t>มีนาคม</w:t>
      </w:r>
      <w:r w:rsidRPr="00AE7C5F">
        <w:rPr>
          <w:rFonts w:ascii="Angsana New" w:hAnsi="Angsana New"/>
          <w:sz w:val="30"/>
          <w:szCs w:val="30"/>
          <w:cs/>
        </w:rPr>
        <w:t xml:space="preserve"> </w:t>
      </w:r>
      <w:r w:rsidR="009451C1" w:rsidRPr="009451C1">
        <w:rPr>
          <w:rFonts w:ascii="Angsana New" w:hAnsi="Angsana New"/>
          <w:sz w:val="30"/>
          <w:szCs w:val="30"/>
        </w:rPr>
        <w:t>2566</w:t>
      </w:r>
      <w:r w:rsidRPr="00AE7C5F">
        <w:rPr>
          <w:rFonts w:ascii="Angsana New" w:hAnsi="Angsana New"/>
          <w:sz w:val="30"/>
          <w:szCs w:val="30"/>
        </w:rPr>
        <w:t xml:space="preserve"> </w:t>
      </w:r>
      <w:r w:rsidRPr="00AE7C5F">
        <w:rPr>
          <w:rFonts w:ascii="Angsana New" w:hAnsi="Angsana New"/>
          <w:sz w:val="30"/>
          <w:szCs w:val="30"/>
          <w:cs/>
        </w:rPr>
        <w:t>คือร้อยล</w:t>
      </w:r>
      <w:r w:rsidRPr="00AE7C5F">
        <w:rPr>
          <w:rFonts w:ascii="Angsana New" w:hAnsi="Angsana New" w:hint="cs"/>
          <w:sz w:val="30"/>
          <w:szCs w:val="30"/>
          <w:cs/>
        </w:rPr>
        <w:t xml:space="preserve">ะ </w:t>
      </w:r>
      <w:r w:rsidR="009451C1" w:rsidRPr="009451C1">
        <w:rPr>
          <w:rFonts w:ascii="Angsana New" w:hAnsi="Angsana New"/>
          <w:sz w:val="30"/>
          <w:szCs w:val="30"/>
        </w:rPr>
        <w:t>20</w:t>
      </w:r>
      <w:r w:rsidR="00AE7C5F" w:rsidRPr="00AE7C5F">
        <w:rPr>
          <w:rFonts w:ascii="Angsana New" w:hAnsi="Angsana New"/>
          <w:sz w:val="30"/>
          <w:szCs w:val="30"/>
        </w:rPr>
        <w:t>.</w:t>
      </w:r>
      <w:r w:rsidR="009451C1" w:rsidRPr="009451C1">
        <w:rPr>
          <w:rFonts w:ascii="Angsana New" w:hAnsi="Angsana New"/>
          <w:sz w:val="30"/>
          <w:szCs w:val="30"/>
        </w:rPr>
        <w:t>9</w:t>
      </w:r>
      <w:r w:rsidRPr="00AE7C5F">
        <w:rPr>
          <w:rFonts w:ascii="Angsana New" w:hAnsi="Angsana New"/>
          <w:sz w:val="30"/>
          <w:szCs w:val="30"/>
        </w:rPr>
        <w:t xml:space="preserve"> </w:t>
      </w:r>
      <w:r w:rsidRPr="00AE7C5F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9451C1" w:rsidRPr="009451C1">
        <w:rPr>
          <w:rFonts w:ascii="Angsana New" w:hAnsi="Angsana New"/>
          <w:sz w:val="30"/>
          <w:szCs w:val="30"/>
        </w:rPr>
        <w:t>6</w:t>
      </w:r>
      <w:r w:rsidR="00805A04" w:rsidRPr="00AE7C5F">
        <w:rPr>
          <w:rFonts w:ascii="Angsana New" w:hAnsi="Angsana New"/>
          <w:sz w:val="30"/>
          <w:szCs w:val="30"/>
        </w:rPr>
        <w:t>.</w:t>
      </w:r>
      <w:r w:rsidR="009451C1" w:rsidRPr="009451C1">
        <w:rPr>
          <w:rFonts w:ascii="Angsana New" w:hAnsi="Angsana New"/>
          <w:sz w:val="30"/>
          <w:szCs w:val="30"/>
        </w:rPr>
        <w:t>3</w:t>
      </w:r>
      <w:r w:rsidRPr="00AE7C5F">
        <w:rPr>
          <w:rFonts w:ascii="Angsana New" w:hAnsi="Angsana New"/>
          <w:sz w:val="30"/>
          <w:szCs w:val="30"/>
        </w:rPr>
        <w:t xml:space="preserve"> </w:t>
      </w:r>
      <w:r w:rsidRPr="00AE7C5F">
        <w:rPr>
          <w:rFonts w:ascii="Angsana New" w:hAnsi="Angsana New" w:hint="cs"/>
          <w:sz w:val="30"/>
          <w:szCs w:val="30"/>
          <w:cs/>
        </w:rPr>
        <w:t>ตามลำดับ</w:t>
      </w:r>
      <w:r w:rsidRPr="00AE7C5F">
        <w:rPr>
          <w:rFonts w:ascii="Angsana New" w:hAnsi="Angsana New"/>
          <w:sz w:val="30"/>
          <w:szCs w:val="30"/>
        </w:rPr>
        <w:t xml:space="preserve"> </w:t>
      </w:r>
      <w:r w:rsidRPr="00AE7C5F">
        <w:rPr>
          <w:rFonts w:ascii="Angsana New" w:hAnsi="Angsana New"/>
          <w:i/>
          <w:iCs/>
          <w:sz w:val="30"/>
          <w:szCs w:val="30"/>
        </w:rPr>
        <w:t>(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2565</w:t>
      </w:r>
      <w:r w:rsidRPr="00AE7C5F">
        <w:rPr>
          <w:rFonts w:ascii="Angsana New" w:hAnsi="Angsana New"/>
          <w:i/>
          <w:iCs/>
          <w:sz w:val="30"/>
          <w:szCs w:val="30"/>
        </w:rPr>
        <w:t>:</w:t>
      </w:r>
      <w:r w:rsidRPr="00AE7C5F">
        <w:rPr>
          <w:rFonts w:ascii="Angsana New" w:hAnsi="Angsana New" w:hint="cs"/>
          <w:i/>
          <w:iCs/>
          <w:sz w:val="30"/>
          <w:szCs w:val="30"/>
          <w:cs/>
        </w:rPr>
        <w:t xml:space="preserve"> ร้อยละ</w:t>
      </w:r>
      <w:r w:rsidR="00202830" w:rsidRPr="00AE7C5F">
        <w:rPr>
          <w:rFonts w:ascii="Angsana New" w:hAnsi="Angsana New"/>
          <w:i/>
          <w:iCs/>
          <w:sz w:val="30"/>
          <w:szCs w:val="30"/>
        </w:rPr>
        <w:t xml:space="preserve"> 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13</w:t>
      </w:r>
      <w:r w:rsidR="00C63E20" w:rsidRPr="00AE7C5F">
        <w:rPr>
          <w:rFonts w:ascii="Angsana New" w:hAnsi="Angsana New"/>
          <w:i/>
          <w:iCs/>
          <w:sz w:val="30"/>
          <w:szCs w:val="30"/>
        </w:rPr>
        <w:t>.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3</w:t>
      </w:r>
      <w:r w:rsidRPr="00AE7C5F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AE7C5F" w:rsidRPr="00AE7C5F">
        <w:rPr>
          <w:rFonts w:ascii="Angsana New" w:hAnsi="Angsana New"/>
          <w:i/>
          <w:iCs/>
          <w:sz w:val="30"/>
          <w:szCs w:val="30"/>
        </w:rPr>
        <w:t>(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4</w:t>
      </w:r>
      <w:r w:rsidR="00193116" w:rsidRPr="00AE7C5F">
        <w:rPr>
          <w:rFonts w:ascii="Angsana New" w:hAnsi="Angsana New"/>
          <w:i/>
          <w:iCs/>
          <w:sz w:val="30"/>
          <w:szCs w:val="30"/>
        </w:rPr>
        <w:t>.</w:t>
      </w:r>
      <w:r w:rsidR="009451C1" w:rsidRPr="009451C1">
        <w:rPr>
          <w:rFonts w:ascii="Angsana New" w:hAnsi="Angsana New"/>
          <w:i/>
          <w:iCs/>
          <w:sz w:val="30"/>
          <w:szCs w:val="30"/>
        </w:rPr>
        <w:t>4</w:t>
      </w:r>
      <w:r w:rsidR="00AE7C5F" w:rsidRPr="00AE7C5F">
        <w:rPr>
          <w:rFonts w:ascii="Angsana New" w:hAnsi="Angsana New"/>
          <w:i/>
          <w:iCs/>
          <w:sz w:val="30"/>
          <w:szCs w:val="30"/>
        </w:rPr>
        <w:t>)</w:t>
      </w:r>
      <w:r w:rsidRPr="00AE7C5F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ตามลำดับ)</w:t>
      </w:r>
      <w:r w:rsidRPr="00AE7C5F">
        <w:rPr>
          <w:rFonts w:ascii="Angsana New" w:hAnsi="Angsana New"/>
          <w:sz w:val="30"/>
          <w:szCs w:val="30"/>
        </w:rPr>
        <w:t xml:space="preserve"> </w:t>
      </w:r>
      <w:r w:rsidRPr="00AE7C5F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8D61A9" w:rsidRPr="00AE7C5F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8F3DD2" w:rsidRPr="00AE7C5F">
        <w:rPr>
          <w:rFonts w:ascii="Angsana New" w:hAnsi="Angsana New" w:hint="cs"/>
          <w:sz w:val="30"/>
          <w:szCs w:val="30"/>
          <w:cs/>
        </w:rPr>
        <w:t>และบริษัท</w:t>
      </w:r>
      <w:r w:rsidRPr="00AE7C5F">
        <w:rPr>
          <w:rFonts w:ascii="Angsana New" w:hAnsi="Angsana New"/>
          <w:sz w:val="30"/>
          <w:szCs w:val="30"/>
          <w:cs/>
        </w:rPr>
        <w:t>มีสาเหตุหลักจาก</w:t>
      </w:r>
      <w:r w:rsidR="00AE7C5F" w:rsidRPr="00AE7C5F">
        <w:rPr>
          <w:rFonts w:ascii="Angsana New" w:hAnsi="Angsana New" w:hint="cs"/>
          <w:sz w:val="30"/>
          <w:szCs w:val="30"/>
          <w:cs/>
        </w:rPr>
        <w:t>เงินปันผลรับจากบริษัทย่อย</w:t>
      </w:r>
      <w:r w:rsidRPr="00AE7C5F">
        <w:rPr>
          <w:rFonts w:ascii="Angsana New" w:hAnsi="Angsana New" w:hint="cs"/>
          <w:sz w:val="30"/>
          <w:szCs w:val="30"/>
          <w:cs/>
        </w:rPr>
        <w:t>ได้ที่ไม่ต้องเสียภาษี</w:t>
      </w:r>
      <w:r w:rsidR="00AA0CB1">
        <w:rPr>
          <w:rFonts w:ascii="Angsana New" w:hAnsi="Angsana New" w:hint="cs"/>
          <w:sz w:val="30"/>
          <w:szCs w:val="30"/>
          <w:cs/>
        </w:rPr>
        <w:t xml:space="preserve"> </w:t>
      </w:r>
      <w:r w:rsidR="00AA0CB1" w:rsidRPr="00AA0CB1">
        <w:rPr>
          <w:rFonts w:ascii="Angsana New" w:hAnsi="Angsana New"/>
          <w:i/>
          <w:iCs/>
          <w:sz w:val="30"/>
          <w:szCs w:val="30"/>
        </w:rPr>
        <w:t xml:space="preserve">(2565: </w:t>
      </w:r>
      <w:r w:rsidR="00AA0CB1" w:rsidRPr="00AA0CB1">
        <w:rPr>
          <w:rFonts w:ascii="Angsana New" w:hAnsi="Angsana New" w:hint="cs"/>
          <w:i/>
          <w:iCs/>
          <w:sz w:val="30"/>
          <w:szCs w:val="30"/>
          <w:cs/>
        </w:rPr>
        <w:t>รายได้ที่ไม่ต้องเสียภาษีตามสิทธิประโยชน์จากการส่งเสริมการลงทุนและการกลับรายการภาษีเงินได้รอตัดบัญชีที่บันทึกไว้</w:t>
      </w:r>
      <w:r w:rsidR="00AA0CB1" w:rsidRPr="00AA0CB1">
        <w:rPr>
          <w:rFonts w:ascii="Angsana New" w:hAnsi="Angsana New"/>
          <w:i/>
          <w:iCs/>
          <w:sz w:val="30"/>
          <w:szCs w:val="30"/>
        </w:rPr>
        <w:t>)</w:t>
      </w:r>
    </w:p>
    <w:p w14:paraId="5BD5356B" w14:textId="50FAA3C6" w:rsidR="00A56BD8" w:rsidRDefault="00A56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7334A06B" w14:textId="65EF594A" w:rsidR="001168AA" w:rsidRPr="00D65676" w:rsidRDefault="001168AA" w:rsidP="001168AA">
      <w:pPr>
        <w:pStyle w:val="Heading2"/>
        <w:tabs>
          <w:tab w:val="clear" w:pos="340"/>
        </w:tabs>
        <w:ind w:left="540" w:hanging="540"/>
      </w:pPr>
      <w:r w:rsidRPr="00D65676">
        <w:rPr>
          <w:cs/>
        </w:rPr>
        <w:t>กำไรต่อหุ้น</w:t>
      </w:r>
    </w:p>
    <w:p w14:paraId="44FB1538" w14:textId="1BC4BDB3" w:rsidR="001168AA" w:rsidRPr="0085372A" w:rsidRDefault="001168AA" w:rsidP="00556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AE447B" w14:textId="231F4216" w:rsidR="005569ED" w:rsidRPr="0085372A" w:rsidRDefault="005569ED" w:rsidP="00556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372A">
        <w:rPr>
          <w:rFonts w:asciiTheme="majorBidi" w:hAnsiTheme="majorBidi" w:cstheme="majorBidi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="009451C1" w:rsidRPr="009451C1">
        <w:rPr>
          <w:rFonts w:asciiTheme="majorBidi" w:hAnsiTheme="majorBidi" w:cstheme="majorBidi"/>
          <w:sz w:val="30"/>
          <w:szCs w:val="30"/>
        </w:rPr>
        <w:t>31</w:t>
      </w:r>
      <w:r w:rsidRPr="0085372A">
        <w:rPr>
          <w:rFonts w:asciiTheme="majorBidi" w:hAnsiTheme="majorBidi" w:cstheme="majorBidi"/>
          <w:sz w:val="30"/>
          <w:szCs w:val="30"/>
        </w:rPr>
        <w:t xml:space="preserve"> </w:t>
      </w:r>
      <w:r w:rsidR="00DD1BF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85372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51C1" w:rsidRPr="009451C1">
        <w:rPr>
          <w:rFonts w:asciiTheme="majorBidi" w:hAnsiTheme="majorBidi" w:cstheme="majorBidi"/>
          <w:sz w:val="30"/>
          <w:szCs w:val="30"/>
        </w:rPr>
        <w:t>2566</w:t>
      </w:r>
      <w:r w:rsidRPr="0085372A">
        <w:rPr>
          <w:rFonts w:asciiTheme="majorBidi" w:hAnsiTheme="majorBidi" w:cstheme="majorBidi"/>
          <w:sz w:val="30"/>
          <w:szCs w:val="30"/>
        </w:rPr>
        <w:t xml:space="preserve"> </w:t>
      </w:r>
      <w:r w:rsidRPr="0085372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451C1" w:rsidRPr="009451C1">
        <w:rPr>
          <w:rFonts w:asciiTheme="majorBidi" w:hAnsiTheme="majorBidi" w:cstheme="majorBidi"/>
          <w:sz w:val="30"/>
          <w:szCs w:val="30"/>
        </w:rPr>
        <w:t>2565</w:t>
      </w:r>
      <w:r w:rsidRPr="0085372A">
        <w:rPr>
          <w:rFonts w:asciiTheme="majorBidi" w:hAnsiTheme="majorBidi" w:cstheme="majorBidi"/>
          <w:sz w:val="30"/>
          <w:szCs w:val="30"/>
        </w:rPr>
        <w:t xml:space="preserve"> </w:t>
      </w:r>
      <w:r w:rsidRPr="0085372A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คำนวณจากกำไรสำหรับงวดที่เป็นส่วนของผู้ถือหุ้นสามัญของบริษัทที่ออกจำหน่ายแล้วระหว่างงวด โดยได้ปรับผลกระทบจำนวนหุ้นสามัญที่เกิดจาก</w:t>
      </w:r>
      <w:r w:rsidR="006E2858" w:rsidRPr="0085372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85372A">
        <w:rPr>
          <w:rFonts w:asciiTheme="majorBidi" w:hAnsiTheme="majorBidi" w:cstheme="majorBidi"/>
          <w:sz w:val="30"/>
          <w:szCs w:val="30"/>
          <w:cs/>
        </w:rPr>
        <w:t xml:space="preserve">เปลี่ยนแปลงมูลค่าหุ้นสามัญของบริษัทที่ตราไว้จากเดิมหุ้นละ </w:t>
      </w:r>
      <w:r w:rsidR="009451C1" w:rsidRPr="009451C1">
        <w:rPr>
          <w:rFonts w:asciiTheme="majorBidi" w:hAnsiTheme="majorBidi" w:cstheme="majorBidi"/>
          <w:sz w:val="30"/>
          <w:szCs w:val="30"/>
        </w:rPr>
        <w:t>100</w:t>
      </w:r>
      <w:r w:rsidRPr="0085372A">
        <w:rPr>
          <w:rFonts w:asciiTheme="majorBidi" w:hAnsiTheme="majorBidi" w:cstheme="majorBidi"/>
          <w:sz w:val="30"/>
          <w:szCs w:val="30"/>
        </w:rPr>
        <w:t xml:space="preserve"> </w:t>
      </w:r>
      <w:r w:rsidRPr="0085372A">
        <w:rPr>
          <w:rFonts w:asciiTheme="majorBidi" w:hAnsiTheme="majorBidi" w:cstheme="majorBidi"/>
          <w:sz w:val="30"/>
          <w:szCs w:val="30"/>
          <w:cs/>
        </w:rPr>
        <w:t xml:space="preserve">บาทเป็นหุ้นละ </w:t>
      </w:r>
      <w:r w:rsidR="009451C1" w:rsidRPr="009451C1">
        <w:rPr>
          <w:rFonts w:asciiTheme="majorBidi" w:hAnsiTheme="majorBidi" w:cstheme="majorBidi"/>
          <w:sz w:val="30"/>
          <w:szCs w:val="30"/>
        </w:rPr>
        <w:t>0</w:t>
      </w:r>
      <w:r w:rsidRPr="0085372A">
        <w:rPr>
          <w:rFonts w:asciiTheme="majorBidi" w:hAnsiTheme="majorBidi" w:cstheme="majorBidi"/>
          <w:sz w:val="30"/>
          <w:szCs w:val="30"/>
        </w:rPr>
        <w:t>.</w:t>
      </w:r>
      <w:r w:rsidR="009451C1" w:rsidRPr="009451C1">
        <w:rPr>
          <w:rFonts w:asciiTheme="majorBidi" w:hAnsiTheme="majorBidi" w:cstheme="majorBidi"/>
          <w:sz w:val="30"/>
          <w:szCs w:val="30"/>
        </w:rPr>
        <w:t>5</w:t>
      </w:r>
      <w:r w:rsidRPr="0085372A">
        <w:rPr>
          <w:rFonts w:asciiTheme="majorBidi" w:hAnsiTheme="majorBidi" w:cstheme="majorBidi"/>
          <w:sz w:val="30"/>
          <w:szCs w:val="30"/>
        </w:rPr>
        <w:t xml:space="preserve"> </w:t>
      </w:r>
      <w:r w:rsidRPr="0085372A">
        <w:rPr>
          <w:rFonts w:asciiTheme="majorBidi" w:hAnsiTheme="majorBidi" w:cstheme="majorBidi"/>
          <w:sz w:val="30"/>
          <w:szCs w:val="30"/>
          <w:cs/>
        </w:rPr>
        <w:t>บาท โดยกำไรต่อหุ้นขั้นพื้นฐานของงวดได้ถูกคำนวณใหม่โดยถือเสมือนว่าการเปลี่ยนแปลงมูลค่าหุ้นได้เกิดขึ้นตั้งแต่วันเริ</w:t>
      </w:r>
      <w:r w:rsidRPr="0085372A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85372A">
        <w:rPr>
          <w:rFonts w:asciiTheme="majorBidi" w:hAnsiTheme="majorBidi" w:cstheme="majorBidi"/>
          <w:sz w:val="30"/>
          <w:szCs w:val="30"/>
          <w:cs/>
        </w:rPr>
        <w:t>มของงวดแรกที่เสนอรายงาน โดยแสดงการคำนวณดังนี้</w:t>
      </w:r>
    </w:p>
    <w:p w14:paraId="57ECE78B" w14:textId="77777777" w:rsidR="005569ED" w:rsidRPr="0085372A" w:rsidRDefault="005569ED" w:rsidP="00556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88"/>
        <w:gridCol w:w="1152"/>
      </w:tblGrid>
      <w:tr w:rsidR="00D40839" w:rsidRPr="0085372A" w14:paraId="5D8C346D" w14:textId="77777777" w:rsidTr="002660C5">
        <w:tc>
          <w:tcPr>
            <w:tcW w:w="3780" w:type="dxa"/>
            <w:shd w:val="clear" w:color="auto" w:fill="auto"/>
          </w:tcPr>
          <w:p w14:paraId="7E677309" w14:textId="77777777" w:rsidR="00D40839" w:rsidRPr="002660C5" w:rsidRDefault="00D40839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1B51648" w14:textId="77777777" w:rsidR="00D40839" w:rsidRPr="002660C5" w:rsidRDefault="00D40839" w:rsidP="00C06C7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60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B24A54A" w14:textId="77777777" w:rsidR="00D40839" w:rsidRPr="002660C5" w:rsidRDefault="00D40839" w:rsidP="00C06C7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7E5FF9E" w14:textId="77777777" w:rsidR="00D40839" w:rsidRPr="002660C5" w:rsidRDefault="00D40839" w:rsidP="00C06C7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60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7AE" w:rsidRPr="0085372A" w14:paraId="34C6CD1E" w14:textId="77777777" w:rsidTr="002660C5">
        <w:tc>
          <w:tcPr>
            <w:tcW w:w="3780" w:type="dxa"/>
            <w:shd w:val="clear" w:color="auto" w:fill="auto"/>
          </w:tcPr>
          <w:p w14:paraId="66C4263E" w14:textId="32090B6E" w:rsidR="003557AE" w:rsidRPr="002660C5" w:rsidRDefault="003557AE" w:rsidP="00355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660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2660C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660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451C1" w:rsidRPr="00945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660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shd w:val="clear" w:color="auto" w:fill="auto"/>
          </w:tcPr>
          <w:p w14:paraId="0DFC00E7" w14:textId="6096F2A1" w:rsidR="003557AE" w:rsidRPr="002660C5" w:rsidRDefault="009451C1" w:rsidP="003557A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7BB525F" w14:textId="77777777" w:rsidR="003557AE" w:rsidRPr="002660C5" w:rsidRDefault="003557AE" w:rsidP="003557AE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53BFB0" w14:textId="4ABDF195" w:rsidR="003557AE" w:rsidRPr="002660C5" w:rsidRDefault="009451C1" w:rsidP="003557A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FED66C2" w14:textId="77777777" w:rsidR="003557AE" w:rsidRPr="002660C5" w:rsidRDefault="003557AE" w:rsidP="003557A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8BCD36" w14:textId="1DAA34D8" w:rsidR="003557AE" w:rsidRPr="002660C5" w:rsidRDefault="009451C1" w:rsidP="003557A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8" w:type="dxa"/>
            <w:shd w:val="clear" w:color="auto" w:fill="auto"/>
          </w:tcPr>
          <w:p w14:paraId="0B4C54F5" w14:textId="77777777" w:rsidR="003557AE" w:rsidRPr="002660C5" w:rsidRDefault="003557AE" w:rsidP="003557A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A63E14C" w14:textId="69F4D865" w:rsidR="003557AE" w:rsidRPr="002660C5" w:rsidRDefault="009451C1" w:rsidP="003557A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40839" w:rsidRPr="0085372A" w14:paraId="57296D2C" w14:textId="77777777" w:rsidTr="002660C5">
        <w:tc>
          <w:tcPr>
            <w:tcW w:w="3780" w:type="dxa"/>
            <w:shd w:val="clear" w:color="auto" w:fill="auto"/>
          </w:tcPr>
          <w:p w14:paraId="49B7CDB1" w14:textId="77777777" w:rsidR="00D40839" w:rsidRPr="002660C5" w:rsidRDefault="00D40839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2B5AD851" w14:textId="77777777" w:rsidR="00D40839" w:rsidRPr="002660C5" w:rsidRDefault="00D40839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60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2660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2660C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2660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05A04" w:rsidRPr="0085372A" w14:paraId="210429B7" w14:textId="77777777" w:rsidTr="00FA1C61">
        <w:tc>
          <w:tcPr>
            <w:tcW w:w="3780" w:type="dxa"/>
            <w:vAlign w:val="bottom"/>
          </w:tcPr>
          <w:p w14:paraId="6B4E1157" w14:textId="77777777" w:rsidR="00805A04" w:rsidRPr="002660C5" w:rsidRDefault="00805A04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60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2660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660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08EC5F9" w14:textId="77777777" w:rsidR="00380E03" w:rsidRDefault="00380E03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CFC2713" w14:textId="6847297C" w:rsidR="00805A04" w:rsidRPr="002660C5" w:rsidRDefault="009451C1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380E03" w:rsidRPr="00380E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270" w:type="dxa"/>
            <w:vAlign w:val="bottom"/>
          </w:tcPr>
          <w:p w14:paraId="6073D01A" w14:textId="77777777" w:rsidR="00805A04" w:rsidRPr="002660C5" w:rsidRDefault="00805A04" w:rsidP="00805A04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77BCE4E" w14:textId="77777777" w:rsidR="00805A04" w:rsidRPr="002660C5" w:rsidRDefault="00805A04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56036B3B" w14:textId="2E4705ED" w:rsidR="00805A04" w:rsidRPr="002660C5" w:rsidRDefault="009451C1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27</w:t>
            </w:r>
            <w:r w:rsidR="00805A04" w:rsidRPr="002660C5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5C35A4F4" w14:textId="77777777" w:rsidR="00805A04" w:rsidRPr="002660C5" w:rsidRDefault="00805A04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743664C" w14:textId="77777777" w:rsidR="00223638" w:rsidRPr="002660C5" w:rsidRDefault="00223638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2D8AABA9" w14:textId="5E5D7DFA" w:rsidR="00805A04" w:rsidRPr="002660C5" w:rsidRDefault="009451C1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25</w:t>
            </w:r>
            <w:r w:rsidR="00805A04" w:rsidRPr="002660C5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88" w:type="dxa"/>
          </w:tcPr>
          <w:p w14:paraId="3BE834EE" w14:textId="77777777" w:rsidR="00805A04" w:rsidRPr="002660C5" w:rsidRDefault="00805A04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A9706C5" w14:textId="77777777" w:rsidR="00805A04" w:rsidRPr="002660C5" w:rsidRDefault="00805A04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74BA0FFC" w14:textId="5630C0B8" w:rsidR="00805A04" w:rsidRPr="002660C5" w:rsidRDefault="009451C1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10</w:t>
            </w:r>
            <w:r w:rsidR="00805A04" w:rsidRPr="002660C5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250</w:t>
            </w:r>
          </w:p>
        </w:tc>
      </w:tr>
      <w:tr w:rsidR="00805A04" w:rsidRPr="0085372A" w14:paraId="18FC44DA" w14:textId="77777777" w:rsidTr="00017712">
        <w:tc>
          <w:tcPr>
            <w:tcW w:w="3780" w:type="dxa"/>
            <w:vAlign w:val="bottom"/>
          </w:tcPr>
          <w:p w14:paraId="37C10C00" w14:textId="77777777" w:rsidR="00805A04" w:rsidRPr="008877E1" w:rsidRDefault="00805A04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3F63086" w14:textId="77777777" w:rsidR="00805A04" w:rsidRPr="008877E1" w:rsidRDefault="00805A04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6B033F6" w14:textId="77777777" w:rsidR="00805A04" w:rsidRPr="008877E1" w:rsidRDefault="00805A04" w:rsidP="00805A0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C62F73" w14:textId="77777777" w:rsidR="00805A04" w:rsidRPr="008877E1" w:rsidRDefault="00805A04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E170267" w14:textId="77777777" w:rsidR="00805A04" w:rsidRPr="008877E1" w:rsidRDefault="00805A04" w:rsidP="00805A04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3C40907" w14:textId="77777777" w:rsidR="00805A04" w:rsidRPr="008877E1" w:rsidRDefault="00805A04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8" w:type="dxa"/>
          </w:tcPr>
          <w:p w14:paraId="729B2E27" w14:textId="77777777" w:rsidR="00805A04" w:rsidRPr="008877E1" w:rsidRDefault="00805A04" w:rsidP="00805A04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46467B7D" w14:textId="77777777" w:rsidR="00805A04" w:rsidRPr="008877E1" w:rsidRDefault="00805A04" w:rsidP="00805A04">
            <w:pPr>
              <w:pStyle w:val="30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</w:tr>
      <w:tr w:rsidR="00805A04" w:rsidRPr="0085372A" w14:paraId="27700BCE" w14:textId="77777777" w:rsidTr="00017712">
        <w:tc>
          <w:tcPr>
            <w:tcW w:w="3780" w:type="dxa"/>
          </w:tcPr>
          <w:p w14:paraId="20EA1BE4" w14:textId="77777777" w:rsidR="00805A04" w:rsidRPr="00CB6AC8" w:rsidRDefault="00805A04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shd w:val="clear" w:color="auto" w:fill="auto"/>
          </w:tcPr>
          <w:p w14:paraId="503CB240" w14:textId="77777777" w:rsidR="00805A04" w:rsidRPr="00CB6AC8" w:rsidRDefault="00805A04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8F1279" w14:textId="77777777" w:rsidR="00805A04" w:rsidRPr="00CB6AC8" w:rsidRDefault="00805A04" w:rsidP="00805A0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2C481E6" w14:textId="77777777" w:rsidR="00805A04" w:rsidRPr="00CB6AC8" w:rsidRDefault="00805A04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B83B82" w14:textId="77777777" w:rsidR="00805A04" w:rsidRPr="00CB6AC8" w:rsidRDefault="00805A04" w:rsidP="00805A04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1CFB3BB" w14:textId="77777777" w:rsidR="00805A04" w:rsidRPr="00CB6AC8" w:rsidRDefault="00805A04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782EEE0A" w14:textId="77777777" w:rsidR="00805A04" w:rsidRPr="00CB6AC8" w:rsidRDefault="00805A04" w:rsidP="00805A04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B6EDF0F" w14:textId="77777777" w:rsidR="00805A04" w:rsidRPr="00CB6AC8" w:rsidRDefault="00805A04" w:rsidP="00805A04">
            <w:pPr>
              <w:pStyle w:val="30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80E03" w:rsidRPr="0085372A" w14:paraId="1A2B815E" w14:textId="77777777" w:rsidTr="00017712">
        <w:tc>
          <w:tcPr>
            <w:tcW w:w="3780" w:type="dxa"/>
            <w:vAlign w:val="bottom"/>
          </w:tcPr>
          <w:p w14:paraId="1081B102" w14:textId="6D6C143B" w:rsidR="00380E03" w:rsidRPr="00CB6AC8" w:rsidRDefault="00380E03" w:rsidP="00380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CB6A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9451C1" w:rsidRPr="009451C1">
              <w:rPr>
                <w:rFonts w:ascii="Angsana New" w:hAnsi="Angsana New"/>
                <w:sz w:val="30"/>
                <w:szCs w:val="30"/>
              </w:rPr>
              <w:t>1</w:t>
            </w:r>
            <w:r w:rsidRPr="00CB6A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5A706507" w14:textId="231A1A39" w:rsidR="00380E03" w:rsidRPr="00CB6AC8" w:rsidRDefault="009451C1" w:rsidP="00380E0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480</w:t>
            </w:r>
            <w:r w:rsidR="00380E03" w:rsidRPr="00CB6AC8">
              <w:rPr>
                <w:rFonts w:asciiTheme="majorBidi" w:hAnsi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4E0AC70" w14:textId="77777777" w:rsidR="00380E03" w:rsidRPr="00CB6AC8" w:rsidRDefault="00380E03" w:rsidP="00380E0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A4417EE" w14:textId="08667DE1" w:rsidR="00380E03" w:rsidRPr="00CB6AC8" w:rsidRDefault="009451C1" w:rsidP="00380E0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2</w:t>
            </w:r>
            <w:r w:rsidR="00380E03" w:rsidRPr="00CB6AC8">
              <w:rPr>
                <w:rFonts w:asciiTheme="majorBidi" w:hAnsi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156FE1A" w14:textId="77777777" w:rsidR="00380E03" w:rsidRPr="00CB6AC8" w:rsidRDefault="00380E03" w:rsidP="00380E0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15EC97F" w14:textId="5398CDC8" w:rsidR="00380E03" w:rsidRPr="00CB6AC8" w:rsidRDefault="009451C1" w:rsidP="00380E0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480</w:t>
            </w:r>
            <w:r w:rsidR="00380E03" w:rsidRPr="00CB6AC8">
              <w:rPr>
                <w:rFonts w:asciiTheme="majorBidi" w:hAnsi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2C64BA65" w14:textId="77777777" w:rsidR="00380E03" w:rsidRPr="00CB6AC8" w:rsidRDefault="00380E03" w:rsidP="00380E0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F4F8EF1" w14:textId="62A6A9E5" w:rsidR="00380E03" w:rsidRPr="00CB6AC8" w:rsidRDefault="009451C1" w:rsidP="00380E0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380E03" w:rsidRPr="00CB6AC8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CB6AC8" w:rsidRPr="0085372A" w14:paraId="2CD1B8E4" w14:textId="77777777" w:rsidTr="00017712">
        <w:tc>
          <w:tcPr>
            <w:tcW w:w="3780" w:type="dxa"/>
            <w:vAlign w:val="bottom"/>
          </w:tcPr>
          <w:p w14:paraId="50CCD200" w14:textId="2C0FCD68" w:rsidR="00CB6AC8" w:rsidRPr="00CB6AC8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AC8">
              <w:rPr>
                <w:rFonts w:asciiTheme="majorBidi" w:hAnsiTheme="majorBidi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70" w:type="dxa"/>
            <w:shd w:val="clear" w:color="auto" w:fill="auto"/>
          </w:tcPr>
          <w:p w14:paraId="5CA128DC" w14:textId="4DFF3EFE" w:rsidR="00CB6AC8" w:rsidRPr="00CB6AC8" w:rsidRDefault="00CB6AC8" w:rsidP="00C314B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CB6AC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A9581D" w14:textId="77777777" w:rsidR="00CB6AC8" w:rsidRPr="00CB6AC8" w:rsidRDefault="00CB6AC8" w:rsidP="00CB6AC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4A6225B" w14:textId="26837BB3" w:rsidR="00CB6AC8" w:rsidRPr="00CB6AC8" w:rsidRDefault="009451C1" w:rsidP="00CB6AC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398</w:t>
            </w:r>
            <w:r w:rsidR="00CB6AC8" w:rsidRPr="00CB6AC8">
              <w:rPr>
                <w:rFonts w:asciiTheme="majorBidi" w:hAnsi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480E463" w14:textId="77777777" w:rsidR="00CB6AC8" w:rsidRPr="00CB6AC8" w:rsidRDefault="00CB6AC8" w:rsidP="00CB6AC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FC66FF2" w14:textId="05F822AC" w:rsidR="00CB6AC8" w:rsidRPr="00CB6AC8" w:rsidRDefault="00CB6AC8" w:rsidP="00CB6AC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CB6AC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5AC189C7" w14:textId="77777777" w:rsidR="00CB6AC8" w:rsidRPr="00CB6AC8" w:rsidRDefault="00CB6AC8" w:rsidP="00CB6AC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DCF8297" w14:textId="6FD9A8F0" w:rsidR="00CB6AC8" w:rsidRPr="00CB6AC8" w:rsidRDefault="009451C1" w:rsidP="00CB6AC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398</w:t>
            </w:r>
            <w:r w:rsidR="00CB6AC8" w:rsidRPr="00CB6AC8">
              <w:rPr>
                <w:rFonts w:asciiTheme="majorBidi" w:hAnsi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CB6AC8" w:rsidRPr="0085372A" w14:paraId="4117BA9D" w14:textId="77777777" w:rsidTr="00017712">
        <w:tc>
          <w:tcPr>
            <w:tcW w:w="3780" w:type="dxa"/>
            <w:vAlign w:val="bottom"/>
          </w:tcPr>
          <w:p w14:paraId="76AEB188" w14:textId="00AD4AF7" w:rsidR="00CB6AC8" w:rsidRPr="00CB6AC8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6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CB6A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CB6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B6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CB6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ณ วันที่ </w:t>
            </w:r>
            <w:r w:rsidR="009451C1" w:rsidRPr="009451C1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Pr="00CB6AC8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CB6AC8">
              <w:rPr>
                <w:rFonts w:ascii="Angsana New" w:hAnsi="Angsana New" w:hint="cs"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20791A" w14:textId="77777777" w:rsidR="00CB6AC8" w:rsidRPr="00CB6AC8" w:rsidRDefault="00CB6AC8" w:rsidP="00CB6AC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1DBD73AC" w14:textId="0A3BBAE1" w:rsidR="00CB6AC8" w:rsidRPr="00CB6AC8" w:rsidRDefault="009451C1" w:rsidP="00CB6AC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480</w:t>
            </w:r>
            <w:r w:rsidR="00CB6AC8" w:rsidRPr="00CB6AC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80B3FFD" w14:textId="77777777" w:rsidR="00CB6AC8" w:rsidRPr="00CB6AC8" w:rsidRDefault="00CB6AC8" w:rsidP="00CB6AC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97D4C" w14:textId="77777777" w:rsidR="00CB6AC8" w:rsidRPr="00CB6AC8" w:rsidRDefault="00CB6AC8" w:rsidP="00CB6AC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2196CB72" w14:textId="570C7B32" w:rsidR="00CB6AC8" w:rsidRPr="00CB6AC8" w:rsidRDefault="009451C1" w:rsidP="00CB6AC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400</w:t>
            </w:r>
            <w:r w:rsidR="00CB6AC8" w:rsidRPr="00CB6AC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1079DC5" w14:textId="77777777" w:rsidR="00CB6AC8" w:rsidRPr="00CB6AC8" w:rsidRDefault="00CB6AC8" w:rsidP="00CB6AC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4320D" w14:textId="77777777" w:rsidR="00CB6AC8" w:rsidRPr="00CB6AC8" w:rsidRDefault="00CB6AC8" w:rsidP="00CB6AC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037E5AF8" w14:textId="4832DFD2" w:rsidR="00CB6AC8" w:rsidRPr="00CB6AC8" w:rsidRDefault="009451C1" w:rsidP="00CB6AC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480</w:t>
            </w:r>
            <w:r w:rsidR="00CB6AC8" w:rsidRPr="00CB6AC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21747E43" w14:textId="77777777" w:rsidR="00CB6AC8" w:rsidRPr="00CB6AC8" w:rsidRDefault="00CB6AC8" w:rsidP="00CB6AC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22F0C" w14:textId="77777777" w:rsidR="00CB6AC8" w:rsidRPr="00CB6AC8" w:rsidRDefault="00CB6AC8" w:rsidP="00CB6AC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  <w:p w14:paraId="1EBC83C4" w14:textId="2F2EAB90" w:rsidR="00CB6AC8" w:rsidRPr="00CB6AC8" w:rsidRDefault="009451C1" w:rsidP="00CB6AC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400</w:t>
            </w:r>
            <w:r w:rsidR="00CB6AC8" w:rsidRPr="00CB6AC8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805A04" w:rsidRPr="0085372A" w14:paraId="3B121F22" w14:textId="77777777" w:rsidTr="00017712">
        <w:tc>
          <w:tcPr>
            <w:tcW w:w="3780" w:type="dxa"/>
            <w:vAlign w:val="bottom"/>
          </w:tcPr>
          <w:p w14:paraId="465EECA8" w14:textId="77777777" w:rsidR="00805A04" w:rsidRPr="00CB6AC8" w:rsidRDefault="00805A04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2A9B7C8" w14:textId="77777777" w:rsidR="00805A04" w:rsidRPr="00CB6AC8" w:rsidRDefault="00805A04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C49D4" w14:textId="77777777" w:rsidR="00805A04" w:rsidRPr="00CB6AC8" w:rsidRDefault="00805A04" w:rsidP="00805A0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0A8F926" w14:textId="77777777" w:rsidR="00805A04" w:rsidRPr="00CB6AC8" w:rsidRDefault="00805A04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6AE3F2" w14:textId="77777777" w:rsidR="00805A04" w:rsidRPr="00CB6AC8" w:rsidRDefault="00805A04" w:rsidP="00805A0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8B79D26" w14:textId="77777777" w:rsidR="00805A04" w:rsidRPr="00CB6AC8" w:rsidRDefault="00805A04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77147EE9" w14:textId="77777777" w:rsidR="00805A04" w:rsidRPr="00CB6AC8" w:rsidRDefault="00805A04" w:rsidP="00805A0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6855B51E" w14:textId="77777777" w:rsidR="00805A04" w:rsidRPr="00CB6AC8" w:rsidRDefault="00805A04" w:rsidP="00805A0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05A04" w:rsidRPr="0085372A" w14:paraId="58EDA030" w14:textId="77777777" w:rsidTr="00FA1C61">
        <w:tc>
          <w:tcPr>
            <w:tcW w:w="3780" w:type="dxa"/>
            <w:vAlign w:val="bottom"/>
          </w:tcPr>
          <w:p w14:paraId="41413005" w14:textId="77777777" w:rsidR="00805A04" w:rsidRPr="00CB6AC8" w:rsidRDefault="00805A04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CB6A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CDC1365" w14:textId="020C7519" w:rsidR="00805A04" w:rsidRPr="00CB6AC8" w:rsidRDefault="009451C1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380E03" w:rsidRPr="00CB6AC8">
              <w:rPr>
                <w:rFonts w:asciiTheme="majorBidi" w:hAnsiTheme="majorBidi"/>
                <w:b/>
                <w:bCs/>
                <w:sz w:val="30"/>
                <w:szCs w:val="30"/>
              </w:rPr>
              <w:t>.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  <w:vAlign w:val="bottom"/>
          </w:tcPr>
          <w:p w14:paraId="21E0F2E5" w14:textId="77777777" w:rsidR="00805A04" w:rsidRPr="00CB6AC8" w:rsidRDefault="00805A04" w:rsidP="00805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DD2EF91" w14:textId="742C8763" w:rsidR="00805A04" w:rsidRPr="00CB6AC8" w:rsidRDefault="009451C1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CB6AC8" w:rsidRPr="00CB6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70" w:type="dxa"/>
            <w:shd w:val="clear" w:color="auto" w:fill="auto"/>
          </w:tcPr>
          <w:p w14:paraId="303D663E" w14:textId="77777777" w:rsidR="00805A04" w:rsidRPr="00CB6AC8" w:rsidRDefault="00805A04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E8826D3" w14:textId="62834BA4" w:rsidR="00805A04" w:rsidRPr="00CB6AC8" w:rsidRDefault="009451C1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223638" w:rsidRPr="00CB6A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</w:p>
        </w:tc>
        <w:tc>
          <w:tcPr>
            <w:tcW w:w="288" w:type="dxa"/>
            <w:shd w:val="clear" w:color="auto" w:fill="auto"/>
          </w:tcPr>
          <w:p w14:paraId="08463F60" w14:textId="77777777" w:rsidR="00805A04" w:rsidRPr="00CB6AC8" w:rsidRDefault="00805A04" w:rsidP="00805A0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09FA0DBC" w14:textId="0C3B89B4" w:rsidR="00805A04" w:rsidRPr="00CB6AC8" w:rsidRDefault="009451C1" w:rsidP="00805A0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451C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</w:t>
            </w:r>
            <w:r w:rsidR="00CB6AC8" w:rsidRPr="00CB6A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9451C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03</w:t>
            </w:r>
          </w:p>
        </w:tc>
      </w:tr>
    </w:tbl>
    <w:p w14:paraId="7F0859BC" w14:textId="3501F630" w:rsidR="00D87A8F" w:rsidRPr="0085372A" w:rsidRDefault="00D87A8F" w:rsidP="00D87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C96CF2F" w14:textId="77777777" w:rsidR="00D87A8F" w:rsidRPr="00BF48D4" w:rsidRDefault="00D87A8F" w:rsidP="00BF48D4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D0F84C5" w14:textId="77777777" w:rsidR="00AE7C5F" w:rsidRDefault="00AE7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7E53BE01" w14:textId="4E1D81F5" w:rsidR="00BA6E5D" w:rsidRDefault="00BA6E5D" w:rsidP="00BA6E5D">
      <w:pPr>
        <w:pStyle w:val="Heading2"/>
        <w:tabs>
          <w:tab w:val="clear" w:pos="340"/>
        </w:tabs>
        <w:ind w:left="540" w:hanging="540"/>
        <w:rPr>
          <w:rFonts w:cs="Angsana New"/>
        </w:rPr>
      </w:pPr>
      <w:r>
        <w:rPr>
          <w:rFonts w:cs="Angsana New" w:hint="cs"/>
          <w:cs/>
        </w:rPr>
        <w:lastRenderedPageBreak/>
        <w:t>เงินปันผล</w:t>
      </w:r>
    </w:p>
    <w:p w14:paraId="6DAD381A" w14:textId="77777777" w:rsidR="00BA6E5D" w:rsidRPr="00104ECF" w:rsidRDefault="00BA6E5D" w:rsidP="00BA6E5D">
      <w:pPr>
        <w:rPr>
          <w:rFonts w:asciiTheme="majorBidi" w:hAnsiTheme="majorBidi" w:cstheme="majorBidi"/>
          <w:sz w:val="30"/>
          <w:szCs w:val="30"/>
        </w:rPr>
      </w:pPr>
    </w:p>
    <w:p w14:paraId="294E3482" w14:textId="77777777" w:rsidR="00BA6E5D" w:rsidRPr="00104ECF" w:rsidRDefault="00BA6E5D" w:rsidP="00BA6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4ECF">
        <w:rPr>
          <w:rFonts w:asciiTheme="majorBidi" w:hAnsiTheme="majorBidi" w:cstheme="majorBidi"/>
          <w:sz w:val="30"/>
          <w:szCs w:val="30"/>
          <w:cs/>
        </w:rPr>
        <w:t>ผู้ถือหุ้นของกลุ่มบริษัทและบริษัทได้อนุมัติเงินปันผลดังต่อไปนี้</w:t>
      </w:r>
    </w:p>
    <w:p w14:paraId="38412AD4" w14:textId="77777777" w:rsidR="00BA6E5D" w:rsidRPr="00104ECF" w:rsidRDefault="00BA6E5D" w:rsidP="00BA6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890"/>
        <w:gridCol w:w="1890"/>
        <w:gridCol w:w="1530"/>
        <w:gridCol w:w="236"/>
        <w:gridCol w:w="1294"/>
      </w:tblGrid>
      <w:tr w:rsidR="00BA6E5D" w:rsidRPr="004D170F" w14:paraId="4C329326" w14:textId="77777777" w:rsidTr="00DB13E6">
        <w:trPr>
          <w:tblHeader/>
        </w:trPr>
        <w:tc>
          <w:tcPr>
            <w:tcW w:w="2430" w:type="dxa"/>
            <w:vAlign w:val="bottom"/>
          </w:tcPr>
          <w:p w14:paraId="3714EB6C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89850FF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170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46681A68" w14:textId="77777777" w:rsidR="00BA6E5D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170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22C9E478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170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364E9D85" w14:textId="77777777" w:rsidR="00BA6E5D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170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14:paraId="00FDCD90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170F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23C3C36A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82C7288" w14:textId="77777777" w:rsidR="00BA6E5D" w:rsidRPr="004D170F" w:rsidDel="00D43E7A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170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A6E5D" w:rsidRPr="004D170F" w14:paraId="067FAD1A" w14:textId="77777777" w:rsidTr="00DB13E6">
        <w:trPr>
          <w:tblHeader/>
        </w:trPr>
        <w:tc>
          <w:tcPr>
            <w:tcW w:w="2430" w:type="dxa"/>
          </w:tcPr>
          <w:p w14:paraId="4B4402CA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B2BE9C9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EB474CD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BF19977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1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E993E86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80081C8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1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6E5D" w:rsidRPr="004D170F" w14:paraId="04BCFDA8" w14:textId="77777777" w:rsidTr="00DB13E6">
        <w:tc>
          <w:tcPr>
            <w:tcW w:w="2430" w:type="dxa"/>
          </w:tcPr>
          <w:p w14:paraId="6B2070F2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17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เงินปันผลของบริษัทใหญ่</w:t>
            </w:r>
          </w:p>
        </w:tc>
        <w:tc>
          <w:tcPr>
            <w:tcW w:w="1890" w:type="dxa"/>
          </w:tcPr>
          <w:p w14:paraId="5699DE16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7E9DAAA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176A273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F42BE77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91A6E9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A6E5D" w:rsidRPr="004D170F" w14:paraId="2D212CF5" w14:textId="77777777" w:rsidTr="00DB13E6">
        <w:tc>
          <w:tcPr>
            <w:tcW w:w="2430" w:type="dxa"/>
          </w:tcPr>
          <w:p w14:paraId="615BD4AB" w14:textId="0B12EB73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1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9451C1" w:rsidRPr="009451C1">
              <w:rPr>
                <w:rFonts w:asciiTheme="majorBidi" w:hAnsiTheme="majorBidi"/>
                <w:i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1AFA9EA2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</w:tcPr>
          <w:p w14:paraId="1BA45FA8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0BF6695B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73479D1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0331EB6B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BA6E5D" w:rsidRPr="004D170F" w14:paraId="733EB348" w14:textId="77777777" w:rsidTr="00DB13E6">
        <w:tc>
          <w:tcPr>
            <w:tcW w:w="2430" w:type="dxa"/>
          </w:tcPr>
          <w:p w14:paraId="6CC6789D" w14:textId="62939EC3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4D1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9451C1" w:rsidRPr="009451C1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150E0611" w14:textId="63B21618" w:rsidR="00BA6E5D" w:rsidRPr="004D170F" w:rsidRDefault="009451C1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BA6E5D" w:rsidRPr="002742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6E5D" w:rsidRPr="00274246">
              <w:rPr>
                <w:rFonts w:asciiTheme="majorBidi" w:hAnsiTheme="majorBidi"/>
                <w:sz w:val="30"/>
                <w:szCs w:val="30"/>
                <w:cs/>
              </w:rPr>
              <w:t xml:space="preserve">มีนาคม 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560B645C" w14:textId="24B54D0D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4246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="009451C1" w:rsidRPr="009451C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0E160161" w14:textId="042499C6" w:rsidR="00BA6E5D" w:rsidRPr="004D170F" w:rsidRDefault="009451C1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A6E5D" w:rsidRPr="0027424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236" w:type="dxa"/>
          </w:tcPr>
          <w:p w14:paraId="7D3FA58D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DBEFEB9" w14:textId="2479091F" w:rsidR="00BA6E5D" w:rsidRPr="004D170F" w:rsidRDefault="009451C1" w:rsidP="00DB13E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24</w:t>
            </w:r>
            <w:r w:rsidR="00BA6E5D" w:rsidRPr="00274246">
              <w:rPr>
                <w:rFonts w:asciiTheme="majorBidi" w:hAnsi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BA6E5D" w:rsidRPr="00104ECF" w14:paraId="6F02C3F5" w14:textId="77777777" w:rsidTr="00DB13E6">
        <w:tc>
          <w:tcPr>
            <w:tcW w:w="2430" w:type="dxa"/>
          </w:tcPr>
          <w:p w14:paraId="4770B436" w14:textId="77777777" w:rsidR="00BA6E5D" w:rsidRPr="00104EC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9BE5A8D" w14:textId="77777777" w:rsidR="00BA6E5D" w:rsidRPr="00104EC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6A4B262" w14:textId="77777777" w:rsidR="00BA6E5D" w:rsidRPr="00104EC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75C274E" w14:textId="77777777" w:rsidR="00BA6E5D" w:rsidRPr="00104EC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5C9CAC" w14:textId="77777777" w:rsidR="00BA6E5D" w:rsidRPr="00104EC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CF35B50" w14:textId="77777777" w:rsidR="00BA6E5D" w:rsidRPr="00104ECF" w:rsidRDefault="00BA6E5D" w:rsidP="00DB13E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BA6E5D" w:rsidRPr="004D170F" w14:paraId="424E56D6" w14:textId="77777777" w:rsidTr="00DB13E6">
        <w:tc>
          <w:tcPr>
            <w:tcW w:w="2430" w:type="dxa"/>
          </w:tcPr>
          <w:p w14:paraId="58247B2C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17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เงินปันผลของบริษัทย่อย</w:t>
            </w:r>
          </w:p>
        </w:tc>
        <w:tc>
          <w:tcPr>
            <w:tcW w:w="1890" w:type="dxa"/>
          </w:tcPr>
          <w:p w14:paraId="0A9639DA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0362521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83B4105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3A5B73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DD2FD5B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A6E5D" w:rsidRPr="004D170F" w14:paraId="5581BDBA" w14:textId="77777777" w:rsidTr="00DB13E6">
        <w:tc>
          <w:tcPr>
            <w:tcW w:w="2430" w:type="dxa"/>
          </w:tcPr>
          <w:p w14:paraId="52663438" w14:textId="08C77B0C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17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9451C1" w:rsidRPr="009451C1">
              <w:rPr>
                <w:rFonts w:asciiTheme="majorBidi" w:hAnsiTheme="majorBidi"/>
                <w:i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35EE3870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</w:tcPr>
          <w:p w14:paraId="0EF7F057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58CBF04D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2CEAABE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6D78FCA8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BA6E5D" w:rsidRPr="004D170F" w14:paraId="430D29CF" w14:textId="77777777" w:rsidTr="00DB13E6">
        <w:tc>
          <w:tcPr>
            <w:tcW w:w="2430" w:type="dxa"/>
          </w:tcPr>
          <w:p w14:paraId="6D587CC8" w14:textId="071289E6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17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="009451C1" w:rsidRPr="009451C1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76B7FA4A" w14:textId="0F77D5F9" w:rsidR="00BA6E5D" w:rsidRPr="004D170F" w:rsidRDefault="009451C1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31</w:t>
            </w:r>
            <w:r w:rsidR="00BA6E5D" w:rsidRPr="0027424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A6E5D" w:rsidRPr="00274246">
              <w:rPr>
                <w:rFonts w:asciiTheme="majorBidi" w:hAnsiTheme="majorBidi"/>
                <w:sz w:val="30"/>
                <w:szCs w:val="30"/>
                <w:cs/>
              </w:rPr>
              <w:t xml:space="preserve">มีนาคม </w:t>
            </w:r>
            <w:r w:rsidRPr="009451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0B09EFFB" w14:textId="5606F396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274246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="009451C1" w:rsidRPr="009451C1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174836D8" w14:textId="30024C9B" w:rsidR="00BA6E5D" w:rsidRPr="004D170F" w:rsidRDefault="009451C1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486CBAF5" w14:textId="77777777" w:rsidR="00BA6E5D" w:rsidRPr="004D170F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4D3594" w14:textId="0BEC2625" w:rsidR="00BA6E5D" w:rsidRPr="004D170F" w:rsidRDefault="009451C1" w:rsidP="00DB13E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17</w:t>
            </w:r>
            <w:r w:rsidR="00BA6E5D" w:rsidRPr="00274246">
              <w:rPr>
                <w:rFonts w:asciiTheme="majorBidi" w:hAnsi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999</w:t>
            </w:r>
          </w:p>
        </w:tc>
      </w:tr>
    </w:tbl>
    <w:p w14:paraId="50B301AA" w14:textId="77777777" w:rsidR="00BA6E5D" w:rsidRPr="00C540D9" w:rsidRDefault="00BA6E5D" w:rsidP="00C540D9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50A7483" w14:textId="410750C9" w:rsidR="00737136" w:rsidRDefault="00737136" w:rsidP="00B67F67">
      <w:pPr>
        <w:pStyle w:val="Heading2"/>
        <w:tabs>
          <w:tab w:val="clear" w:pos="340"/>
        </w:tabs>
        <w:ind w:left="540" w:hanging="540"/>
        <w:rPr>
          <w:rFonts w:cs="Angsana New"/>
        </w:rPr>
      </w:pPr>
      <w:r>
        <w:rPr>
          <w:rFonts w:cs="Angsana New" w:hint="cs"/>
          <w:cs/>
        </w:rPr>
        <w:t>เครื่องมือทางการเงิน</w:t>
      </w:r>
    </w:p>
    <w:p w14:paraId="71D86D2B" w14:textId="77777777" w:rsidR="005104BB" w:rsidRPr="005104BB" w:rsidRDefault="005104BB" w:rsidP="005104B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54705706" w14:textId="77777777" w:rsidR="00B12FAA" w:rsidRPr="001D4CCD" w:rsidRDefault="00B12FAA" w:rsidP="00B12FAA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D4CCD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4C75ED6" w14:textId="77777777" w:rsidR="00B12FAA" w:rsidRPr="005104BB" w:rsidRDefault="00B12FAA" w:rsidP="00B12FAA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F8E39E5" w14:textId="120BCBC6" w:rsidR="00B12FAA" w:rsidRDefault="00B12FAA" w:rsidP="00B12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D4CC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4C1A6C9" w14:textId="081613CC" w:rsidR="00D44179" w:rsidRDefault="00D44179" w:rsidP="00AE076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36"/>
        <w:gridCol w:w="1564"/>
      </w:tblGrid>
      <w:tr w:rsidR="00B12FAA" w:rsidRPr="00D832AE" w14:paraId="72D48910" w14:textId="77777777" w:rsidTr="0085372A">
        <w:trPr>
          <w:trHeight w:val="261"/>
          <w:tblHeader/>
        </w:trPr>
        <w:tc>
          <w:tcPr>
            <w:tcW w:w="5760" w:type="dxa"/>
            <w:vAlign w:val="bottom"/>
          </w:tcPr>
          <w:p w14:paraId="4683C4E9" w14:textId="6F540145" w:rsidR="00B12FAA" w:rsidRPr="00D832AE" w:rsidRDefault="00B12FAA" w:rsidP="00B12F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4825F27D" w14:textId="77777777" w:rsidR="00B12FAA" w:rsidRPr="00D832AE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3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12FAA" w:rsidRPr="00D832AE" w14:paraId="06A95034" w14:textId="77777777" w:rsidTr="0085372A">
        <w:trPr>
          <w:trHeight w:val="261"/>
          <w:tblHeader/>
        </w:trPr>
        <w:tc>
          <w:tcPr>
            <w:tcW w:w="5760" w:type="dxa"/>
            <w:vAlign w:val="bottom"/>
          </w:tcPr>
          <w:p w14:paraId="5E9B1AFB" w14:textId="77777777" w:rsidR="00B12FAA" w:rsidRPr="00D832AE" w:rsidRDefault="00B12FAA" w:rsidP="00B12F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F66E5DF" w14:textId="77777777" w:rsidR="00B12FAA" w:rsidRPr="00D832AE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3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98DA249" w14:textId="77777777" w:rsidR="00B12FAA" w:rsidRPr="00D832AE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3997912D" w14:textId="77777777" w:rsidR="00B12FAA" w:rsidRPr="00D832AE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3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12FAA" w:rsidRPr="00D832AE" w14:paraId="042CF60B" w14:textId="77777777" w:rsidTr="0085372A">
        <w:trPr>
          <w:trHeight w:val="261"/>
          <w:tblHeader/>
        </w:trPr>
        <w:tc>
          <w:tcPr>
            <w:tcW w:w="5760" w:type="dxa"/>
            <w:hideMark/>
          </w:tcPr>
          <w:p w14:paraId="2876A11A" w14:textId="77777777" w:rsidR="00B12FAA" w:rsidRDefault="00B12FAA" w:rsidP="00B12F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A0F1D7D" w14:textId="77777777" w:rsidR="00B12FAA" w:rsidRDefault="00B12FAA" w:rsidP="00B12F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0EB2358" w14:textId="74CB641A" w:rsidR="00B12FAA" w:rsidRPr="00D832AE" w:rsidRDefault="00B12FAA" w:rsidP="00B12F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37B7C621" w14:textId="77777777" w:rsidR="00B12FAA" w:rsidRPr="00D832AE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32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D832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2038ADB1" w14:textId="77777777" w:rsidR="00B12FAA" w:rsidRPr="00D832AE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396C20A4" w14:textId="63A138C8" w:rsidR="00B12FAA" w:rsidRPr="00D832AE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32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832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1C1" w:rsidRPr="009451C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B12FAA" w:rsidRPr="00D832AE" w14:paraId="2BB9576E" w14:textId="77777777" w:rsidTr="0085372A">
        <w:trPr>
          <w:trHeight w:val="261"/>
          <w:tblHeader/>
        </w:trPr>
        <w:tc>
          <w:tcPr>
            <w:tcW w:w="5760" w:type="dxa"/>
          </w:tcPr>
          <w:p w14:paraId="4BE7BBE4" w14:textId="5C7250FC" w:rsidR="00B12FAA" w:rsidRPr="00D832AE" w:rsidRDefault="00B12FAA" w:rsidP="00B12FA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14200700" w14:textId="77777777" w:rsidR="00B12FAA" w:rsidRPr="00D832AE" w:rsidRDefault="00B12FAA" w:rsidP="00B12F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6CE9" w:rsidRPr="00D832AE" w14:paraId="2122F649" w14:textId="77777777" w:rsidTr="00B12FAA">
        <w:trPr>
          <w:trHeight w:val="261"/>
        </w:trPr>
        <w:tc>
          <w:tcPr>
            <w:tcW w:w="5760" w:type="dxa"/>
          </w:tcPr>
          <w:p w14:paraId="64C2C68C" w14:textId="5DE0E42B" w:rsidR="00026CE9" w:rsidRPr="00D832AE" w:rsidRDefault="00026CE9" w:rsidP="00B12FA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83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451C1" w:rsidRPr="00945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3557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557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3557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451C1" w:rsidRPr="00945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3510" w:type="dxa"/>
            <w:gridSpan w:val="3"/>
          </w:tcPr>
          <w:p w14:paraId="1F47D0D3" w14:textId="77777777" w:rsidR="00026CE9" w:rsidRPr="001D4CCD" w:rsidRDefault="00026CE9" w:rsidP="00B12F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12FAA" w:rsidRPr="00D832AE" w14:paraId="3A4B1D16" w14:textId="77777777" w:rsidTr="00B12FAA">
        <w:trPr>
          <w:trHeight w:val="261"/>
        </w:trPr>
        <w:tc>
          <w:tcPr>
            <w:tcW w:w="5760" w:type="dxa"/>
          </w:tcPr>
          <w:p w14:paraId="18E77D20" w14:textId="77777777" w:rsidR="00B12FAA" w:rsidRPr="00D832AE" w:rsidRDefault="00B12FAA" w:rsidP="00B12FA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83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03B7FD29" w14:textId="77777777" w:rsidR="00B12FAA" w:rsidRPr="00965B65" w:rsidRDefault="00B12FAA" w:rsidP="00B12F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477BAC7" w14:textId="77777777" w:rsidR="00B12FAA" w:rsidRPr="00D832AE" w:rsidRDefault="00B12FAA" w:rsidP="00B12F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40453691" w14:textId="77777777" w:rsidR="00B12FAA" w:rsidRPr="00D832AE" w:rsidRDefault="00B12FAA" w:rsidP="00B12FA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2FAA" w:rsidRPr="00D832AE" w14:paraId="73D253DB" w14:textId="77777777" w:rsidTr="00A4609F">
        <w:trPr>
          <w:trHeight w:val="261"/>
        </w:trPr>
        <w:tc>
          <w:tcPr>
            <w:tcW w:w="5760" w:type="dxa"/>
            <w:hideMark/>
          </w:tcPr>
          <w:p w14:paraId="6EA7A89C" w14:textId="77777777" w:rsidR="00B12FAA" w:rsidRPr="00D832AE" w:rsidRDefault="00B12FAA" w:rsidP="00B12FA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832A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FC5DC9" w14:textId="137D3D1B" w:rsidR="00B12FAA" w:rsidRPr="002F2267" w:rsidRDefault="009451C1" w:rsidP="00B12FAA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462</w:t>
            </w:r>
            <w:r w:rsidR="00193116" w:rsidRPr="001931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A6BE43" w14:textId="77777777" w:rsidR="00B12FAA" w:rsidRPr="002F2267" w:rsidRDefault="00B12FAA" w:rsidP="00B12F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3DDECCE" w14:textId="2772CE96" w:rsidR="00B12FAA" w:rsidRPr="002F2267" w:rsidRDefault="009451C1" w:rsidP="00B12FA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</w:t>
            </w:r>
            <w:r w:rsidR="00193116" w:rsidRPr="001931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</w:p>
        </w:tc>
      </w:tr>
      <w:tr w:rsidR="0022293E" w:rsidRPr="00D832AE" w14:paraId="51D6D9D3" w14:textId="77777777" w:rsidTr="0000098A">
        <w:trPr>
          <w:trHeight w:val="261"/>
        </w:trPr>
        <w:tc>
          <w:tcPr>
            <w:tcW w:w="5760" w:type="dxa"/>
          </w:tcPr>
          <w:p w14:paraId="05B3BE9F" w14:textId="1D3D0EA1" w:rsidR="0022293E" w:rsidRPr="00D832AE" w:rsidRDefault="00F301C0" w:rsidP="0000098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83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9451C1" w:rsidRPr="00945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83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832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451C1" w:rsidRPr="00945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3510" w:type="dxa"/>
            <w:gridSpan w:val="3"/>
          </w:tcPr>
          <w:p w14:paraId="5BA486DE" w14:textId="098F591C" w:rsidR="0022293E" w:rsidRPr="00D832AE" w:rsidRDefault="0022293E" w:rsidP="0000098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2293E" w:rsidRPr="00D832AE" w14:paraId="70739625" w14:textId="77777777" w:rsidTr="0000098A">
        <w:trPr>
          <w:trHeight w:val="261"/>
        </w:trPr>
        <w:tc>
          <w:tcPr>
            <w:tcW w:w="5760" w:type="dxa"/>
          </w:tcPr>
          <w:p w14:paraId="3A6F5210" w14:textId="77777777" w:rsidR="0022293E" w:rsidRPr="00D832AE" w:rsidRDefault="0022293E" w:rsidP="0000098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83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5BAC048E" w14:textId="77777777" w:rsidR="0022293E" w:rsidRPr="00D832AE" w:rsidRDefault="0022293E" w:rsidP="0000098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37A622" w14:textId="77777777" w:rsidR="0022293E" w:rsidRPr="00D832AE" w:rsidRDefault="0022293E" w:rsidP="0000098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7EED4B6D" w14:textId="77777777" w:rsidR="0022293E" w:rsidRPr="00D832AE" w:rsidRDefault="0022293E" w:rsidP="0000098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57AE" w:rsidRPr="00D832AE" w14:paraId="2B171EAE" w14:textId="77777777" w:rsidTr="0000098A">
        <w:trPr>
          <w:trHeight w:val="261"/>
        </w:trPr>
        <w:tc>
          <w:tcPr>
            <w:tcW w:w="5760" w:type="dxa"/>
            <w:hideMark/>
          </w:tcPr>
          <w:p w14:paraId="1D540BE5" w14:textId="77777777" w:rsidR="003557AE" w:rsidRPr="00D832AE" w:rsidRDefault="003557AE" w:rsidP="003557A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832A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3C590CCF" w14:textId="6A1AF2F5" w:rsidR="003557AE" w:rsidRPr="00D832AE" w:rsidRDefault="009451C1" w:rsidP="003557A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480</w:t>
            </w:r>
            <w:r w:rsidR="003557AE" w:rsidRPr="003C7A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012</w:t>
            </w:r>
          </w:p>
        </w:tc>
        <w:tc>
          <w:tcPr>
            <w:tcW w:w="236" w:type="dxa"/>
            <w:vAlign w:val="bottom"/>
          </w:tcPr>
          <w:p w14:paraId="3F4D3904" w14:textId="77777777" w:rsidR="003557AE" w:rsidRPr="00D832AE" w:rsidRDefault="003557AE" w:rsidP="003557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109123CD" w14:textId="3556DB37" w:rsidR="003557AE" w:rsidRPr="00D832AE" w:rsidRDefault="009451C1" w:rsidP="003557A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479</w:t>
            </w:r>
            <w:r w:rsidR="003557AE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573</w:t>
            </w:r>
          </w:p>
        </w:tc>
      </w:tr>
    </w:tbl>
    <w:p w14:paraId="11587E37" w14:textId="0AEEB61C" w:rsidR="0022293E" w:rsidRPr="00104ECF" w:rsidRDefault="0022293E" w:rsidP="00B12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36"/>
        <w:gridCol w:w="1565"/>
      </w:tblGrid>
      <w:tr w:rsidR="00B12FAA" w:rsidRPr="00D832AE" w14:paraId="38739540" w14:textId="77777777" w:rsidTr="00AE076B">
        <w:trPr>
          <w:trHeight w:val="261"/>
          <w:tblHeader/>
        </w:trPr>
        <w:tc>
          <w:tcPr>
            <w:tcW w:w="5760" w:type="dxa"/>
            <w:vAlign w:val="bottom"/>
          </w:tcPr>
          <w:p w14:paraId="735C3013" w14:textId="772C0051" w:rsidR="00B12FAA" w:rsidRPr="00D832AE" w:rsidRDefault="0022293E" w:rsidP="00B12F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3511" w:type="dxa"/>
            <w:gridSpan w:val="3"/>
          </w:tcPr>
          <w:p w14:paraId="32AD2BBC" w14:textId="77777777" w:rsidR="00B12FAA" w:rsidRPr="00D832AE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3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12FAA" w:rsidRPr="00D832AE" w14:paraId="39CC223E" w14:textId="77777777" w:rsidTr="00AE076B">
        <w:trPr>
          <w:trHeight w:val="261"/>
          <w:tblHeader/>
        </w:trPr>
        <w:tc>
          <w:tcPr>
            <w:tcW w:w="5760" w:type="dxa"/>
            <w:vAlign w:val="bottom"/>
          </w:tcPr>
          <w:p w14:paraId="45319CCE" w14:textId="77777777" w:rsidR="00B12FAA" w:rsidRPr="00D832AE" w:rsidRDefault="00B12FAA" w:rsidP="00B12F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1B595B89" w14:textId="77777777" w:rsidR="00B12FAA" w:rsidRPr="00D832AE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3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E19624C" w14:textId="77777777" w:rsidR="00B12FAA" w:rsidRPr="00D832AE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5" w:type="dxa"/>
            <w:vAlign w:val="bottom"/>
          </w:tcPr>
          <w:p w14:paraId="3EDCDB0C" w14:textId="77777777" w:rsidR="00B12FAA" w:rsidRPr="00D832AE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3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12FAA" w:rsidRPr="00D832AE" w14:paraId="0EAD15B3" w14:textId="77777777" w:rsidTr="00AE076B">
        <w:trPr>
          <w:trHeight w:val="261"/>
          <w:tblHeader/>
        </w:trPr>
        <w:tc>
          <w:tcPr>
            <w:tcW w:w="5760" w:type="dxa"/>
            <w:hideMark/>
          </w:tcPr>
          <w:p w14:paraId="2EA99DD9" w14:textId="77777777" w:rsidR="00B12FAA" w:rsidRDefault="00B12FAA" w:rsidP="00B12F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C1950AB" w14:textId="77777777" w:rsidR="00B12FAA" w:rsidRDefault="00B12FAA" w:rsidP="00B12F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B57DA4B" w14:textId="200223F5" w:rsidR="00B12FAA" w:rsidRPr="00D832AE" w:rsidRDefault="00B12FAA" w:rsidP="00B12F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745E69FA" w14:textId="77777777" w:rsidR="00B12FAA" w:rsidRPr="00D832AE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32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D832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65148A0A" w14:textId="77777777" w:rsidR="00B12FAA" w:rsidRPr="00D832AE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600082F7" w14:textId="25D7C282" w:rsidR="00B12FAA" w:rsidRPr="00D832AE" w:rsidRDefault="00B12FAA" w:rsidP="00B12FAA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32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832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51C1" w:rsidRPr="009451C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B12FAA" w:rsidRPr="00D832AE" w14:paraId="4CDAEC62" w14:textId="77777777" w:rsidTr="00AE076B">
        <w:trPr>
          <w:trHeight w:val="261"/>
          <w:tblHeader/>
        </w:trPr>
        <w:tc>
          <w:tcPr>
            <w:tcW w:w="5760" w:type="dxa"/>
          </w:tcPr>
          <w:p w14:paraId="212630F2" w14:textId="379CEB81" w:rsidR="00B12FAA" w:rsidRPr="00D832AE" w:rsidRDefault="00B12FAA" w:rsidP="00B12FA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1" w:type="dxa"/>
            <w:gridSpan w:val="3"/>
          </w:tcPr>
          <w:p w14:paraId="5130813D" w14:textId="77777777" w:rsidR="00B12FAA" w:rsidRPr="00D832AE" w:rsidRDefault="00B12FAA" w:rsidP="00B12F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6CE9" w:rsidRPr="00D832AE" w14:paraId="28EEB082" w14:textId="77777777" w:rsidTr="00B12FAA">
        <w:trPr>
          <w:trHeight w:val="261"/>
        </w:trPr>
        <w:tc>
          <w:tcPr>
            <w:tcW w:w="5760" w:type="dxa"/>
          </w:tcPr>
          <w:p w14:paraId="5544424D" w14:textId="4436BF16" w:rsidR="00026CE9" w:rsidRPr="00D832AE" w:rsidRDefault="003557AE" w:rsidP="00B12FA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83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451C1" w:rsidRPr="00945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451C1" w:rsidRPr="00945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3511" w:type="dxa"/>
            <w:gridSpan w:val="3"/>
          </w:tcPr>
          <w:p w14:paraId="36B06A67" w14:textId="77777777" w:rsidR="00026CE9" w:rsidRPr="001D4CCD" w:rsidRDefault="00026CE9" w:rsidP="00B12FA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12FAA" w:rsidRPr="00D832AE" w14:paraId="3379564D" w14:textId="77777777" w:rsidTr="00B12FAA">
        <w:trPr>
          <w:trHeight w:val="261"/>
        </w:trPr>
        <w:tc>
          <w:tcPr>
            <w:tcW w:w="5760" w:type="dxa"/>
          </w:tcPr>
          <w:p w14:paraId="05AB42AC" w14:textId="77777777" w:rsidR="00B12FAA" w:rsidRPr="00D832AE" w:rsidRDefault="00B12FAA" w:rsidP="00B12FA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83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16297683" w14:textId="77777777" w:rsidR="00B12FAA" w:rsidRPr="00D832AE" w:rsidRDefault="00B12FAA" w:rsidP="00B12FA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FB431A4" w14:textId="77777777" w:rsidR="00B12FAA" w:rsidRPr="00D832AE" w:rsidRDefault="00B12FAA" w:rsidP="00B12FA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4EE1474E" w14:textId="77777777" w:rsidR="00B12FAA" w:rsidRPr="00D832AE" w:rsidRDefault="00B12FAA" w:rsidP="00B12FA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2267" w:rsidRPr="00D832AE" w14:paraId="2ED0C743" w14:textId="77777777" w:rsidTr="00B12FAA">
        <w:trPr>
          <w:trHeight w:val="261"/>
        </w:trPr>
        <w:tc>
          <w:tcPr>
            <w:tcW w:w="5760" w:type="dxa"/>
            <w:hideMark/>
          </w:tcPr>
          <w:p w14:paraId="50F08F14" w14:textId="77777777" w:rsidR="002F2267" w:rsidRPr="00D832AE" w:rsidRDefault="002F2267" w:rsidP="002F226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832A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37ADDA91" w14:textId="7823A357" w:rsidR="002F2267" w:rsidRPr="002763D0" w:rsidRDefault="009451C1" w:rsidP="002F2267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  <w:r w:rsidR="004B2EA7" w:rsidRPr="004B2E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080</w:t>
            </w:r>
          </w:p>
        </w:tc>
        <w:tc>
          <w:tcPr>
            <w:tcW w:w="236" w:type="dxa"/>
            <w:vAlign w:val="bottom"/>
          </w:tcPr>
          <w:p w14:paraId="23A6C086" w14:textId="77777777" w:rsidR="002F2267" w:rsidRPr="00D832AE" w:rsidRDefault="002F2267" w:rsidP="002F22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4F3491F8" w14:textId="0E12FBF0" w:rsidR="002F2267" w:rsidRPr="00AE445F" w:rsidRDefault="009451C1" w:rsidP="002F226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  <w:r w:rsidR="004B2EA7" w:rsidRPr="004B2E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</w:p>
        </w:tc>
      </w:tr>
      <w:tr w:rsidR="002F2267" w:rsidRPr="00D832AE" w14:paraId="741AD389" w14:textId="77777777" w:rsidTr="00B12FAA">
        <w:trPr>
          <w:trHeight w:val="261"/>
        </w:trPr>
        <w:tc>
          <w:tcPr>
            <w:tcW w:w="5760" w:type="dxa"/>
          </w:tcPr>
          <w:p w14:paraId="61E8A203" w14:textId="77777777" w:rsidR="002F2267" w:rsidRPr="00D832AE" w:rsidRDefault="002F2267" w:rsidP="002F226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49C2ECC" w14:textId="2F814BDD" w:rsidR="002F2267" w:rsidRPr="002D53C5" w:rsidRDefault="002F2267" w:rsidP="002F2267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6BC1C8D" w14:textId="77777777" w:rsidR="002F2267" w:rsidRPr="00D832AE" w:rsidRDefault="002F2267" w:rsidP="002F22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59A04242" w14:textId="2E45314E" w:rsidR="002F2267" w:rsidRPr="00D75405" w:rsidRDefault="002F2267" w:rsidP="002F226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</w:tr>
      <w:tr w:rsidR="003557AE" w:rsidRPr="00D832AE" w14:paraId="111C0FBA" w14:textId="77777777" w:rsidTr="0000098A">
        <w:trPr>
          <w:trHeight w:val="261"/>
        </w:trPr>
        <w:tc>
          <w:tcPr>
            <w:tcW w:w="5760" w:type="dxa"/>
          </w:tcPr>
          <w:p w14:paraId="3D591506" w14:textId="1065AC68" w:rsidR="003557AE" w:rsidRPr="00D832AE" w:rsidRDefault="003557AE" w:rsidP="003557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83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451C1" w:rsidRPr="00945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83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832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451C1" w:rsidRPr="00945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3511" w:type="dxa"/>
            <w:gridSpan w:val="3"/>
          </w:tcPr>
          <w:p w14:paraId="1D884DC4" w14:textId="11F62B61" w:rsidR="003557AE" w:rsidRPr="005D4F60" w:rsidRDefault="003557AE" w:rsidP="003557A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F2267" w:rsidRPr="00D832AE" w14:paraId="1F0313EE" w14:textId="77777777" w:rsidTr="0000098A">
        <w:trPr>
          <w:trHeight w:val="261"/>
        </w:trPr>
        <w:tc>
          <w:tcPr>
            <w:tcW w:w="5760" w:type="dxa"/>
          </w:tcPr>
          <w:p w14:paraId="7C941CE5" w14:textId="77777777" w:rsidR="002F2267" w:rsidRPr="00D832AE" w:rsidRDefault="002F2267" w:rsidP="002F22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83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59258496" w14:textId="77777777" w:rsidR="002F2267" w:rsidRPr="00D832AE" w:rsidRDefault="002F2267" w:rsidP="002F226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5C5107" w14:textId="77777777" w:rsidR="002F2267" w:rsidRPr="00D832AE" w:rsidRDefault="002F2267" w:rsidP="002F226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639D278C" w14:textId="77777777" w:rsidR="002F2267" w:rsidRPr="00D832AE" w:rsidRDefault="002F2267" w:rsidP="002F226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57AE" w:rsidRPr="00D832AE" w14:paraId="61747233" w14:textId="77777777" w:rsidTr="0000098A">
        <w:trPr>
          <w:trHeight w:val="261"/>
        </w:trPr>
        <w:tc>
          <w:tcPr>
            <w:tcW w:w="5760" w:type="dxa"/>
            <w:hideMark/>
          </w:tcPr>
          <w:p w14:paraId="542064C8" w14:textId="77777777" w:rsidR="003557AE" w:rsidRPr="00D832AE" w:rsidRDefault="003557AE" w:rsidP="003557A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832A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79C725E5" w14:textId="18EE0E4B" w:rsidR="003557AE" w:rsidRPr="002763D0" w:rsidRDefault="009451C1" w:rsidP="003557A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306</w:t>
            </w:r>
            <w:r w:rsidR="003557AE" w:rsidRPr="008A26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018</w:t>
            </w:r>
          </w:p>
        </w:tc>
        <w:tc>
          <w:tcPr>
            <w:tcW w:w="236" w:type="dxa"/>
            <w:vAlign w:val="bottom"/>
          </w:tcPr>
          <w:p w14:paraId="6805A8D7" w14:textId="77777777" w:rsidR="003557AE" w:rsidRPr="00D832AE" w:rsidRDefault="003557AE" w:rsidP="003557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3C2B3A9D" w14:textId="245EA867" w:rsidR="003557AE" w:rsidRPr="00AE445F" w:rsidRDefault="009451C1" w:rsidP="003557A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305</w:t>
            </w:r>
            <w:r w:rsidR="003557AE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  <w:lang w:val="en-US"/>
              </w:rPr>
              <w:t>577</w:t>
            </w:r>
          </w:p>
        </w:tc>
      </w:tr>
    </w:tbl>
    <w:p w14:paraId="19FB5B76" w14:textId="222B5CCC" w:rsidR="008874BA" w:rsidRPr="00104ECF" w:rsidRDefault="008874BA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93CE0E" w14:textId="4B312228" w:rsidR="003968C6" w:rsidRPr="00104ECF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04ECF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เครื่องมือทางการเงินที่วัดมูลค่าด้วยราคาทุนตัดจำหน่าย</w:t>
      </w:r>
    </w:p>
    <w:p w14:paraId="34C8CF1B" w14:textId="77777777" w:rsidR="003968C6" w:rsidRPr="00104ECF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82828" w14:textId="71FB04F1" w:rsidR="003968C6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04ECF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9451C1" w:rsidRPr="009451C1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104EC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04ECF">
        <w:rPr>
          <w:rFonts w:asciiTheme="majorBidi" w:hAnsiTheme="majorBidi" w:cstheme="majorBidi"/>
          <w:spacing w:val="-2"/>
          <w:sz w:val="30"/>
          <w:szCs w:val="30"/>
          <w:cs/>
        </w:rPr>
        <w:t>สำหรับเงินกู้ยืมจากสถาบันการเงินโดยการคำนวณจากอัตราดอกเบี้ยตลาด</w:t>
      </w:r>
    </w:p>
    <w:p w14:paraId="11F4DB77" w14:textId="77777777" w:rsidR="00865BCC" w:rsidRPr="00104ECF" w:rsidRDefault="00865BCC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A15DF1E" w14:textId="77777777" w:rsidR="00965531" w:rsidRPr="00104ECF" w:rsidRDefault="00965531" w:rsidP="00BF48D4"/>
    <w:p w14:paraId="6AD55099" w14:textId="77777777" w:rsidR="006A2534" w:rsidRDefault="006A2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37ED4BCF" w14:textId="10821E69" w:rsidR="005B6A13" w:rsidRPr="00104ECF" w:rsidRDefault="005B6A13" w:rsidP="00B67F67">
      <w:pPr>
        <w:pStyle w:val="Heading2"/>
        <w:tabs>
          <w:tab w:val="clear" w:pos="340"/>
        </w:tabs>
        <w:ind w:left="540" w:hanging="540"/>
        <w:rPr>
          <w:rFonts w:cs="Angsana New"/>
        </w:rPr>
      </w:pPr>
      <w:r w:rsidRPr="00104ECF">
        <w:rPr>
          <w:rFonts w:cs="Angsana New" w:hint="cs"/>
          <w:cs/>
        </w:rPr>
        <w:lastRenderedPageBreak/>
        <w:t>ภาระ</w:t>
      </w:r>
      <w:r w:rsidRPr="00104ECF">
        <w:rPr>
          <w:rFonts w:hint="cs"/>
          <w:cs/>
        </w:rPr>
        <w:t>ผูก</w:t>
      </w:r>
      <w:r w:rsidRPr="00104ECF">
        <w:rPr>
          <w:rFonts w:cs="Angsana New"/>
          <w:cs/>
        </w:rPr>
        <w:t>พันกับบุคคลหรือกิจการที่ไม่เกี่ยวข้องกัน</w:t>
      </w:r>
    </w:p>
    <w:p w14:paraId="26CD0AA2" w14:textId="231DA266" w:rsidR="005B6A13" w:rsidRPr="00B474FB" w:rsidRDefault="005B6A13" w:rsidP="005B6A13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9"/>
        <w:gridCol w:w="1611"/>
      </w:tblGrid>
      <w:tr w:rsidR="005B6A13" w:rsidRPr="00BD36AE" w14:paraId="7170CEC2" w14:textId="77777777" w:rsidTr="00965531">
        <w:trPr>
          <w:tblHeader/>
        </w:trPr>
        <w:tc>
          <w:tcPr>
            <w:tcW w:w="5760" w:type="dxa"/>
          </w:tcPr>
          <w:p w14:paraId="20C9EE41" w14:textId="77777777" w:rsidR="005B6A13" w:rsidRDefault="005B6A13" w:rsidP="00C06C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DC5F120" w14:textId="5D10E33D" w:rsidR="005B6A13" w:rsidRPr="00BD36AE" w:rsidRDefault="005B6A13" w:rsidP="00C06C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D36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451C1" w:rsidRPr="00945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2969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969C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451C1" w:rsidRPr="009451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2DC05DB3" w14:textId="77777777" w:rsidR="005B6A13" w:rsidRPr="00BD36AE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7D76648" w14:textId="77777777" w:rsidR="005B6A13" w:rsidRPr="00BD36AE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D7BB239" w14:textId="77777777" w:rsidR="005B6A13" w:rsidRPr="00BD36AE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D70F4EB" w14:textId="77777777" w:rsidR="005B6A13" w:rsidRPr="00BD36AE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</w:t>
            </w:r>
            <w:r w:rsidRPr="00BD3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BD3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B6A13" w:rsidRPr="00BD36AE" w14:paraId="631EAAAB" w14:textId="77777777" w:rsidTr="00965531">
        <w:trPr>
          <w:tblHeader/>
        </w:trPr>
        <w:tc>
          <w:tcPr>
            <w:tcW w:w="5760" w:type="dxa"/>
          </w:tcPr>
          <w:p w14:paraId="0FB8DE31" w14:textId="77777777" w:rsidR="005B6A13" w:rsidRPr="00BD36AE" w:rsidRDefault="005B6A13" w:rsidP="00C06C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4230BF10" w14:textId="77777777" w:rsidR="005B6A13" w:rsidRPr="009931AA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13" w:rsidRPr="00BD36AE" w14:paraId="576E048B" w14:textId="77777777" w:rsidTr="00965531">
        <w:trPr>
          <w:trHeight w:val="335"/>
        </w:trPr>
        <w:tc>
          <w:tcPr>
            <w:tcW w:w="5760" w:type="dxa"/>
          </w:tcPr>
          <w:p w14:paraId="2A864481" w14:textId="77777777" w:rsidR="005B6A13" w:rsidRPr="00BD36AE" w:rsidRDefault="005B6A13" w:rsidP="00C06C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D36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7BFECF4B" w14:textId="77777777" w:rsidR="005B6A13" w:rsidRPr="00BD36AE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7963668E" w14:textId="77777777" w:rsidR="005B6A13" w:rsidRPr="00BD36AE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75624E98" w14:textId="77777777" w:rsidR="005B6A13" w:rsidRPr="00BD36AE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217FC" w:rsidRPr="00BD36AE" w14:paraId="3952946C" w14:textId="77777777" w:rsidTr="00965531">
        <w:trPr>
          <w:trHeight w:val="440"/>
        </w:trPr>
        <w:tc>
          <w:tcPr>
            <w:tcW w:w="5760" w:type="dxa"/>
          </w:tcPr>
          <w:p w14:paraId="32B134EB" w14:textId="1CA9F89C" w:rsidR="002217FC" w:rsidRPr="00BD36AE" w:rsidRDefault="002217FC" w:rsidP="002217F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="0045378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620" w:type="dxa"/>
          </w:tcPr>
          <w:p w14:paraId="5347EED7" w14:textId="6D933968" w:rsidR="002217FC" w:rsidRPr="00BD36AE" w:rsidRDefault="009451C1" w:rsidP="0022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217FC" w:rsidRPr="002217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279" w:type="dxa"/>
          </w:tcPr>
          <w:p w14:paraId="09A29549" w14:textId="77777777" w:rsidR="002217FC" w:rsidRPr="00BD36AE" w:rsidRDefault="002217FC" w:rsidP="0022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3D45C991" w14:textId="72C43E46" w:rsidR="002217FC" w:rsidRPr="007A2D1A" w:rsidRDefault="009451C1" w:rsidP="0022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217FC" w:rsidRPr="002217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</w:tr>
      <w:tr w:rsidR="002217FC" w:rsidRPr="00BD36AE" w14:paraId="381F3E92" w14:textId="77777777" w:rsidTr="00965531">
        <w:trPr>
          <w:trHeight w:val="370"/>
        </w:trPr>
        <w:tc>
          <w:tcPr>
            <w:tcW w:w="5760" w:type="dxa"/>
          </w:tcPr>
          <w:p w14:paraId="3014B76C" w14:textId="77777777" w:rsidR="002217FC" w:rsidRPr="00BD36AE" w:rsidRDefault="002217FC" w:rsidP="002217F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5CD68F4" w14:textId="2EEB1177" w:rsidR="002217FC" w:rsidRPr="00BD36AE" w:rsidRDefault="009451C1" w:rsidP="0022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217FC" w:rsidRPr="00221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79" w:type="dxa"/>
          </w:tcPr>
          <w:p w14:paraId="54400D64" w14:textId="77777777" w:rsidR="002217FC" w:rsidRPr="00BD36AE" w:rsidRDefault="002217FC" w:rsidP="0022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384E8A5F" w14:textId="12020A99" w:rsidR="002217FC" w:rsidRPr="007A2D1A" w:rsidRDefault="009451C1" w:rsidP="0022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217FC" w:rsidRPr="00221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</w:tr>
      <w:tr w:rsidR="002217FC" w:rsidRPr="00BD36AE" w14:paraId="5FF8F50F" w14:textId="77777777" w:rsidTr="00965531">
        <w:trPr>
          <w:trHeight w:val="370"/>
        </w:trPr>
        <w:tc>
          <w:tcPr>
            <w:tcW w:w="5760" w:type="dxa"/>
          </w:tcPr>
          <w:p w14:paraId="21B03BA3" w14:textId="77777777" w:rsidR="002217FC" w:rsidRPr="00BD36AE" w:rsidRDefault="002217FC" w:rsidP="002217F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0EC9278" w14:textId="351B2884" w:rsidR="002217FC" w:rsidRPr="002D53C5" w:rsidRDefault="002217FC" w:rsidP="0022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EBBA631" w14:textId="77777777" w:rsidR="002217FC" w:rsidRPr="00BD36AE" w:rsidRDefault="002217FC" w:rsidP="0022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4FE359CD" w14:textId="77777777" w:rsidR="002217FC" w:rsidRPr="002D53C5" w:rsidRDefault="002217FC" w:rsidP="00221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5B6A13" w:rsidRPr="00BD36AE" w14:paraId="5FECA4F9" w14:textId="77777777" w:rsidTr="00965531">
        <w:trPr>
          <w:trHeight w:val="197"/>
        </w:trPr>
        <w:tc>
          <w:tcPr>
            <w:tcW w:w="5760" w:type="dxa"/>
          </w:tcPr>
          <w:p w14:paraId="6CDE320A" w14:textId="77777777" w:rsidR="005B6A13" w:rsidRPr="00BD36AE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36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2332918F" w14:textId="550004AB" w:rsidR="005B6A13" w:rsidRPr="00BD36AE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6606F263" w14:textId="77777777" w:rsidR="005B6A13" w:rsidRPr="00BD36AE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338DBF32" w14:textId="77777777" w:rsidR="005B6A13" w:rsidRPr="00BD36AE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B6A13" w:rsidRPr="00BD36AE" w14:paraId="3B16FA70" w14:textId="77777777" w:rsidTr="00965531">
        <w:trPr>
          <w:trHeight w:val="197"/>
        </w:trPr>
        <w:tc>
          <w:tcPr>
            <w:tcW w:w="5760" w:type="dxa"/>
          </w:tcPr>
          <w:p w14:paraId="1481CD0F" w14:textId="77777777" w:rsidR="005B6A13" w:rsidRPr="00BD36AE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80229103"/>
            <w:r w:rsidRPr="00BD36AE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  <w:bookmarkEnd w:id="3"/>
          </w:p>
        </w:tc>
        <w:tc>
          <w:tcPr>
            <w:tcW w:w="1620" w:type="dxa"/>
            <w:shd w:val="clear" w:color="auto" w:fill="auto"/>
          </w:tcPr>
          <w:p w14:paraId="52A481CE" w14:textId="09A8078C" w:rsidR="005B6A13" w:rsidRPr="00BD36AE" w:rsidRDefault="009451C1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E08FB" w:rsidRPr="005E08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279" w:type="dxa"/>
          </w:tcPr>
          <w:p w14:paraId="0C148F03" w14:textId="77777777" w:rsidR="005B6A13" w:rsidRPr="00BD36AE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0BBF0B08" w14:textId="50AA10C5" w:rsidR="005B6A13" w:rsidRPr="00BD36AE" w:rsidRDefault="009451C1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10</w:t>
            </w:r>
            <w:r w:rsidR="00A64256" w:rsidRPr="00A642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398</w:t>
            </w:r>
          </w:p>
        </w:tc>
      </w:tr>
      <w:tr w:rsidR="002F2267" w:rsidRPr="00BD36AE" w14:paraId="0BF67DC2" w14:textId="77777777" w:rsidTr="00965531">
        <w:trPr>
          <w:trHeight w:val="197"/>
        </w:trPr>
        <w:tc>
          <w:tcPr>
            <w:tcW w:w="5760" w:type="dxa"/>
          </w:tcPr>
          <w:p w14:paraId="3F9963E5" w14:textId="2068DF90" w:rsidR="002F2267" w:rsidRPr="00BD36AE" w:rsidRDefault="002F2267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4" w:name="_Hlk80229111"/>
            <w:r w:rsidRPr="00BD36A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สัญญาบริการให้คำปรึกษา</w:t>
            </w:r>
            <w:bookmarkEnd w:id="4"/>
          </w:p>
        </w:tc>
        <w:tc>
          <w:tcPr>
            <w:tcW w:w="1620" w:type="dxa"/>
            <w:shd w:val="clear" w:color="auto" w:fill="auto"/>
          </w:tcPr>
          <w:p w14:paraId="7A9A1357" w14:textId="5F281217" w:rsidR="002F2267" w:rsidRPr="00BD36AE" w:rsidRDefault="009451C1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5E08FB" w:rsidRPr="005E08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279" w:type="dxa"/>
          </w:tcPr>
          <w:p w14:paraId="03E4F7EE" w14:textId="77777777" w:rsidR="002F2267" w:rsidRPr="00BD36AE" w:rsidRDefault="002F2267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02081ABD" w14:textId="189744D8" w:rsidR="002F2267" w:rsidRPr="00BD36AE" w:rsidRDefault="009451C1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14</w:t>
            </w:r>
            <w:r w:rsidR="00A64256" w:rsidRPr="00A642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522</w:t>
            </w:r>
          </w:p>
        </w:tc>
      </w:tr>
      <w:tr w:rsidR="002F2267" w:rsidRPr="00BD36AE" w14:paraId="016A8D3A" w14:textId="77777777" w:rsidTr="00965531">
        <w:trPr>
          <w:trHeight w:val="197"/>
        </w:trPr>
        <w:tc>
          <w:tcPr>
            <w:tcW w:w="5760" w:type="dxa"/>
          </w:tcPr>
          <w:p w14:paraId="7B926DEE" w14:textId="7511E29E" w:rsidR="002F2267" w:rsidRPr="00BD36AE" w:rsidRDefault="002F2267" w:rsidP="002F2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74"/>
              <w:rPr>
                <w:rFonts w:asciiTheme="majorBidi" w:hAnsiTheme="majorBidi" w:cstheme="majorBidi"/>
                <w:sz w:val="30"/>
                <w:szCs w:val="30"/>
              </w:rPr>
            </w:pPr>
            <w:r w:rsidRPr="00BD36A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shd w:val="clear" w:color="auto" w:fill="auto"/>
          </w:tcPr>
          <w:p w14:paraId="3B903C19" w14:textId="5293785E" w:rsidR="002F2267" w:rsidRPr="002F2267" w:rsidRDefault="009451C1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4</w:t>
            </w:r>
            <w:r w:rsidR="005E08FB" w:rsidRPr="005E08FB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79" w:type="dxa"/>
          </w:tcPr>
          <w:p w14:paraId="275E4FA5" w14:textId="77777777" w:rsidR="002F2267" w:rsidRPr="00BD36AE" w:rsidRDefault="002F2267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68222822" w14:textId="2BA567B6" w:rsidR="002F2267" w:rsidRPr="00CB5F87" w:rsidRDefault="009451C1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451C1">
              <w:rPr>
                <w:rFonts w:ascii="Angsana New" w:hAnsi="Angsana New"/>
                <w:sz w:val="30"/>
                <w:szCs w:val="30"/>
              </w:rPr>
              <w:t>1</w:t>
            </w:r>
            <w:r w:rsidR="00A64256" w:rsidRPr="00A64256">
              <w:rPr>
                <w:rFonts w:ascii="Angsana New" w:hAnsi="Angsana New"/>
                <w:sz w:val="30"/>
                <w:szCs w:val="30"/>
              </w:rPr>
              <w:t>,</w:t>
            </w:r>
            <w:r w:rsidRPr="009451C1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2F2267" w:rsidRPr="00BD36AE" w14:paraId="63B2F8DF" w14:textId="77777777" w:rsidTr="00965531">
        <w:trPr>
          <w:trHeight w:val="197"/>
        </w:trPr>
        <w:tc>
          <w:tcPr>
            <w:tcW w:w="5760" w:type="dxa"/>
          </w:tcPr>
          <w:p w14:paraId="77C0FDB0" w14:textId="77777777" w:rsidR="002F2267" w:rsidRPr="00BD36AE" w:rsidRDefault="002F2267" w:rsidP="002F226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D14B3D" w14:textId="151CEF89" w:rsidR="002F2267" w:rsidRPr="002F2267" w:rsidRDefault="009451C1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5E08FB" w:rsidRPr="005E08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279" w:type="dxa"/>
          </w:tcPr>
          <w:p w14:paraId="15403835" w14:textId="77777777" w:rsidR="002F2267" w:rsidRPr="00BD36AE" w:rsidRDefault="002F2267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5BB902F3" w14:textId="61107782" w:rsidR="002F2267" w:rsidRPr="00BD36AE" w:rsidRDefault="009451C1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26</w:t>
            </w:r>
            <w:r w:rsidR="00A64256" w:rsidRPr="00A64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b/>
                <w:bCs/>
                <w:sz w:val="30"/>
                <w:szCs w:val="30"/>
              </w:rPr>
              <w:t>520</w:t>
            </w:r>
          </w:p>
        </w:tc>
      </w:tr>
    </w:tbl>
    <w:p w14:paraId="3A94567A" w14:textId="77777777" w:rsidR="005B6A13" w:rsidRPr="00B474FB" w:rsidRDefault="005B6A13" w:rsidP="005B6A13">
      <w:pPr>
        <w:rPr>
          <w:rFonts w:ascii="Angsana New" w:hAnsi="Angsana New"/>
          <w:sz w:val="24"/>
          <w:szCs w:val="24"/>
        </w:rPr>
      </w:pPr>
    </w:p>
    <w:p w14:paraId="0D4E0156" w14:textId="7CAB0E02" w:rsidR="00CB6AC8" w:rsidRPr="00CB6AC8" w:rsidRDefault="00CB6AC8" w:rsidP="004D4EB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CB6AC8">
        <w:rPr>
          <w:rFonts w:ascii="Angsana New" w:hAnsi="Angsana New" w:cs="Angsana New" w:hint="cs"/>
          <w:cs/>
        </w:rPr>
        <w:t>การจัดประเภทรายการใหม่</w:t>
      </w:r>
    </w:p>
    <w:p w14:paraId="49456267" w14:textId="05DCF70B" w:rsidR="00CB6AC8" w:rsidRPr="00B474FB" w:rsidRDefault="00CB6AC8" w:rsidP="003F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FE0A83" w14:textId="0E2BAE6E" w:rsidR="00CB6AC8" w:rsidRDefault="00CB6AC8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6AC8">
        <w:rPr>
          <w:rFonts w:asciiTheme="majorBidi" w:hAnsiTheme="majorBidi" w:cstheme="majorBidi" w:hint="cs"/>
          <w:sz w:val="30"/>
          <w:szCs w:val="30"/>
          <w:cs/>
        </w:rPr>
        <w:t xml:space="preserve">รายการบางรายการในงบการเงินปี </w:t>
      </w:r>
      <w:r w:rsidR="009451C1" w:rsidRPr="009451C1">
        <w:rPr>
          <w:rFonts w:asciiTheme="majorBidi" w:hAnsiTheme="majorBidi" w:cstheme="majorBidi"/>
          <w:sz w:val="30"/>
          <w:szCs w:val="30"/>
        </w:rPr>
        <w:t>2565</w:t>
      </w:r>
      <w:r w:rsidRPr="00CB6AC8">
        <w:rPr>
          <w:rFonts w:asciiTheme="majorBidi" w:hAnsiTheme="majorBidi" w:cstheme="majorBidi"/>
          <w:sz w:val="30"/>
          <w:szCs w:val="30"/>
        </w:rPr>
        <w:t xml:space="preserve"> </w:t>
      </w:r>
      <w:r w:rsidRPr="00CB6AC8">
        <w:rPr>
          <w:rFonts w:asciiTheme="majorBidi" w:hAnsiTheme="majorBidi" w:cstheme="majorBidi" w:hint="cs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="009451C1" w:rsidRPr="009451C1">
        <w:rPr>
          <w:rFonts w:asciiTheme="majorBidi" w:hAnsiTheme="majorBidi" w:cstheme="majorBidi"/>
          <w:sz w:val="30"/>
          <w:szCs w:val="30"/>
        </w:rPr>
        <w:t>2566</w:t>
      </w:r>
      <w:r w:rsidRPr="00CB6AC8">
        <w:rPr>
          <w:rFonts w:asciiTheme="majorBidi" w:hAnsiTheme="majorBidi" w:cstheme="majorBidi"/>
          <w:sz w:val="30"/>
          <w:szCs w:val="30"/>
        </w:rPr>
        <w:t xml:space="preserve"> </w:t>
      </w:r>
      <w:r w:rsidRPr="00CB6AC8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71C4374B" w14:textId="0F8A1C0E" w:rsidR="00CB6AC8" w:rsidRPr="00B474FB" w:rsidRDefault="00CB6AC8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890"/>
        <w:gridCol w:w="236"/>
        <w:gridCol w:w="1744"/>
        <w:gridCol w:w="242"/>
        <w:gridCol w:w="1918"/>
      </w:tblGrid>
      <w:tr w:rsidR="00CB6AC8" w:rsidRPr="00786FA1" w14:paraId="09010FF7" w14:textId="77777777" w:rsidTr="00DB13E6">
        <w:tc>
          <w:tcPr>
            <w:tcW w:w="3240" w:type="dxa"/>
          </w:tcPr>
          <w:p w14:paraId="23F342E5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465A15BF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4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6AC8" w:rsidRPr="00786FA1" w14:paraId="71A722F4" w14:textId="77777777" w:rsidTr="00DB13E6">
        <w:tc>
          <w:tcPr>
            <w:tcW w:w="3240" w:type="dxa"/>
          </w:tcPr>
          <w:p w14:paraId="08CE2677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67A64B64" w14:textId="79F7DC6D" w:rsidR="00CB6AC8" w:rsidRPr="0050146E" w:rsidRDefault="009451C1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CB6AC8" w:rsidRPr="00786FA1" w14:paraId="2704687D" w14:textId="77777777" w:rsidTr="00DB13E6">
        <w:tc>
          <w:tcPr>
            <w:tcW w:w="3240" w:type="dxa"/>
          </w:tcPr>
          <w:p w14:paraId="33F4CC80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5606AB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6C4AA27D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648837C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26E8D915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DDCB479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146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CB6AC8" w:rsidRPr="00786FA1" w14:paraId="07D2D22F" w14:textId="77777777" w:rsidTr="00DB13E6">
        <w:tc>
          <w:tcPr>
            <w:tcW w:w="3240" w:type="dxa"/>
          </w:tcPr>
          <w:p w14:paraId="6F2957C7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20195B5D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14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6AC8" w:rsidRPr="00786FA1" w14:paraId="44E4AF2E" w14:textId="77777777" w:rsidTr="00DB13E6">
        <w:tc>
          <w:tcPr>
            <w:tcW w:w="3240" w:type="dxa"/>
          </w:tcPr>
          <w:p w14:paraId="772CCFEA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014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50146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890" w:type="dxa"/>
          </w:tcPr>
          <w:p w14:paraId="0D313A40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44EA4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899B58E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BD6E977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EC7751C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6AC8" w:rsidRPr="00786FA1" w14:paraId="33B470BE" w14:textId="77777777" w:rsidTr="00DB13E6">
        <w:tc>
          <w:tcPr>
            <w:tcW w:w="3240" w:type="dxa"/>
          </w:tcPr>
          <w:p w14:paraId="142142DE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0146E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890" w:type="dxa"/>
          </w:tcPr>
          <w:p w14:paraId="5B0EF93E" w14:textId="28F25795" w:rsidR="00CB6AC8" w:rsidRPr="0050146E" w:rsidRDefault="00135561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451C1" w:rsidRPr="009451C1">
              <w:rPr>
                <w:rFonts w:asciiTheme="majorBidi" w:hAnsiTheme="majorBidi" w:cstheme="majorBidi"/>
                <w:sz w:val="30"/>
                <w:szCs w:val="30"/>
              </w:rPr>
              <w:t>296</w:t>
            </w:r>
            <w:r w:rsidR="00CB6A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451C1" w:rsidRPr="009451C1">
              <w:rPr>
                <w:rFonts w:asciiTheme="majorBidi" w:hAnsiTheme="majorBidi" w:cstheme="majorBidi"/>
                <w:sz w:val="30"/>
                <w:szCs w:val="30"/>
              </w:rPr>
              <w:t>862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87C9B02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0F53939D" w14:textId="51CCBD43" w:rsidR="00CB6AC8" w:rsidRPr="0050146E" w:rsidRDefault="009451C1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16</w:t>
            </w:r>
            <w:r w:rsidR="00135561" w:rsidRPr="00135561">
              <w:rPr>
                <w:rFonts w:asciiTheme="majorBidi" w:hAnsi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102</w:t>
            </w:r>
          </w:p>
        </w:tc>
        <w:tc>
          <w:tcPr>
            <w:tcW w:w="242" w:type="dxa"/>
          </w:tcPr>
          <w:p w14:paraId="1452B97E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4A2C6E1" w14:textId="7C10176D" w:rsidR="00CB6AC8" w:rsidRPr="0050146E" w:rsidRDefault="00135561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9451C1" w:rsidRPr="009451C1">
              <w:rPr>
                <w:rFonts w:asciiTheme="majorBidi" w:hAnsiTheme="majorBidi"/>
                <w:sz w:val="30"/>
                <w:szCs w:val="30"/>
              </w:rPr>
              <w:t>280</w:t>
            </w:r>
            <w:r w:rsidR="00CB6AC8" w:rsidRPr="00CB6A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451C1" w:rsidRPr="009451C1">
              <w:rPr>
                <w:rFonts w:asciiTheme="majorBidi" w:hAnsiTheme="majorBidi"/>
                <w:sz w:val="30"/>
                <w:szCs w:val="30"/>
              </w:rPr>
              <w:t>760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tr w:rsidR="00CB6AC8" w:rsidRPr="00786FA1" w14:paraId="419BF1EB" w14:textId="77777777" w:rsidTr="00DB13E6">
        <w:tc>
          <w:tcPr>
            <w:tcW w:w="3240" w:type="dxa"/>
          </w:tcPr>
          <w:p w14:paraId="2C55FC0C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50146E">
              <w:rPr>
                <w:rFonts w:asciiTheme="majorBidi" w:hAnsi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890" w:type="dxa"/>
          </w:tcPr>
          <w:p w14:paraId="79B315B9" w14:textId="22E47332" w:rsidR="00CB6AC8" w:rsidRPr="0050146E" w:rsidRDefault="009451C1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="00CB6A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14:paraId="66555157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21E6F9D" w14:textId="4DAACB5B" w:rsidR="00CB6AC8" w:rsidRPr="0050146E" w:rsidRDefault="00F45BBC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9451C1" w:rsidRPr="009451C1">
              <w:rPr>
                <w:rFonts w:asciiTheme="majorBidi" w:hAnsiTheme="majorBidi"/>
                <w:sz w:val="30"/>
                <w:szCs w:val="30"/>
              </w:rPr>
              <w:t>15</w:t>
            </w:r>
            <w:r w:rsidRPr="00F45BBC">
              <w:rPr>
                <w:rFonts w:asciiTheme="majorBidi" w:hAnsiTheme="majorBidi"/>
                <w:sz w:val="30"/>
                <w:szCs w:val="30"/>
              </w:rPr>
              <w:t>,</w:t>
            </w:r>
            <w:r w:rsidR="009451C1" w:rsidRPr="009451C1">
              <w:rPr>
                <w:rFonts w:asciiTheme="majorBidi" w:hAnsiTheme="majorBidi"/>
                <w:sz w:val="30"/>
                <w:szCs w:val="30"/>
              </w:rPr>
              <w:t>151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14ACC14A" w14:textId="77777777" w:rsidR="00CB6AC8" w:rsidRPr="0050146E" w:rsidRDefault="00CB6AC8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27FF30C" w14:textId="438070A7" w:rsidR="00CB6AC8" w:rsidRPr="0050146E" w:rsidRDefault="009451C1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120</w:t>
            </w:r>
            <w:r w:rsidR="00F45BBC" w:rsidRPr="00F45BBC">
              <w:rPr>
                <w:rFonts w:asciiTheme="majorBidi" w:hAnsi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413</w:t>
            </w:r>
          </w:p>
        </w:tc>
      </w:tr>
      <w:tr w:rsidR="00CB6AC8" w:rsidRPr="00786FA1" w14:paraId="1748EDBF" w14:textId="77777777" w:rsidTr="00DB13E6">
        <w:tc>
          <w:tcPr>
            <w:tcW w:w="3240" w:type="dxa"/>
          </w:tcPr>
          <w:p w14:paraId="169CA70E" w14:textId="01D7F777" w:rsidR="00CB6AC8" w:rsidRPr="00786FA1" w:rsidRDefault="0045378F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90" w:type="dxa"/>
          </w:tcPr>
          <w:p w14:paraId="12C18008" w14:textId="26D59E8A" w:rsidR="00CB6AC8" w:rsidRPr="00786FA1" w:rsidRDefault="009451C1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CB6A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236" w:type="dxa"/>
          </w:tcPr>
          <w:p w14:paraId="2459725F" w14:textId="77777777" w:rsidR="00CB6AC8" w:rsidRPr="00786FA1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</w:tcPr>
          <w:p w14:paraId="16857A96" w14:textId="42AF72FA" w:rsidR="00CB6AC8" w:rsidRPr="00786FA1" w:rsidRDefault="005143A0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9451C1" w:rsidRPr="009451C1">
              <w:rPr>
                <w:rFonts w:asciiTheme="majorBidi" w:hAnsiTheme="majorBidi"/>
                <w:sz w:val="30"/>
                <w:szCs w:val="30"/>
              </w:rPr>
              <w:t>2</w:t>
            </w:r>
            <w:r w:rsidRPr="005143A0">
              <w:rPr>
                <w:rFonts w:asciiTheme="majorBidi" w:hAnsiTheme="majorBidi"/>
                <w:sz w:val="30"/>
                <w:szCs w:val="30"/>
              </w:rPr>
              <w:t>,</w:t>
            </w:r>
            <w:r w:rsidR="009451C1" w:rsidRPr="009451C1">
              <w:rPr>
                <w:rFonts w:asciiTheme="majorBidi" w:hAnsiTheme="majorBidi"/>
                <w:sz w:val="30"/>
                <w:szCs w:val="30"/>
              </w:rPr>
              <w:t>851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19BC7854" w14:textId="77777777" w:rsidR="00CB6AC8" w:rsidRPr="00786FA1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6E60EBF4" w14:textId="661ACCD9" w:rsidR="00CB6AC8" w:rsidRPr="00786FA1" w:rsidRDefault="009451C1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5143A0" w:rsidRPr="005143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</w:tr>
      <w:tr w:rsidR="00CB6AC8" w:rsidRPr="00786FA1" w14:paraId="0E503862" w14:textId="77777777" w:rsidTr="00DB13E6">
        <w:tc>
          <w:tcPr>
            <w:tcW w:w="3240" w:type="dxa"/>
          </w:tcPr>
          <w:p w14:paraId="63D586D6" w14:textId="77777777" w:rsidR="00CB6AC8" w:rsidRPr="00786FA1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  <w:r w:rsidRPr="0050146E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14:paraId="11A2A067" w14:textId="611EA8EB" w:rsidR="00CB6AC8" w:rsidRPr="00CB6AC8" w:rsidRDefault="009451C1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5143A0" w:rsidRPr="005143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36" w:type="dxa"/>
          </w:tcPr>
          <w:p w14:paraId="26F04F09" w14:textId="77777777" w:rsidR="00CB6AC8" w:rsidRPr="00786FA1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</w:tcPr>
          <w:p w14:paraId="6C14C7E9" w14:textId="0156EE59" w:rsidR="00CB6AC8" w:rsidRPr="00786FA1" w:rsidRDefault="009451C1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highlight w:val="yellow"/>
              </w:rPr>
            </w:pPr>
            <w:r w:rsidRPr="009451C1">
              <w:rPr>
                <w:rFonts w:asciiTheme="majorBidi" w:hAnsiTheme="majorBidi"/>
                <w:sz w:val="30"/>
                <w:szCs w:val="30"/>
              </w:rPr>
              <w:t>1</w:t>
            </w:r>
            <w:r w:rsidR="005143A0" w:rsidRPr="005143A0">
              <w:rPr>
                <w:rFonts w:asciiTheme="majorBidi" w:hAnsi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/>
                <w:sz w:val="30"/>
                <w:szCs w:val="30"/>
              </w:rPr>
              <w:t>900</w:t>
            </w:r>
          </w:p>
        </w:tc>
        <w:tc>
          <w:tcPr>
            <w:tcW w:w="242" w:type="dxa"/>
          </w:tcPr>
          <w:p w14:paraId="744625F6" w14:textId="77777777" w:rsidR="00CB6AC8" w:rsidRPr="00786FA1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18" w:type="dxa"/>
          </w:tcPr>
          <w:p w14:paraId="422B32FF" w14:textId="0CFBBFC5" w:rsidR="00CB6AC8" w:rsidRPr="00786FA1" w:rsidRDefault="009451C1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451C1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5143A0" w:rsidRPr="005143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451C1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CB6AC8" w:rsidRPr="009F5177" w14:paraId="59D9B591" w14:textId="77777777" w:rsidTr="00DB13E6">
        <w:tc>
          <w:tcPr>
            <w:tcW w:w="3240" w:type="dxa"/>
          </w:tcPr>
          <w:p w14:paraId="368FAF9D" w14:textId="77777777" w:rsidR="00CB6AC8" w:rsidRPr="00786FA1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90" w:type="dxa"/>
          </w:tcPr>
          <w:p w14:paraId="4150F3B9" w14:textId="77777777" w:rsidR="00CB6AC8" w:rsidRPr="00786FA1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59A2EA4E" w14:textId="77777777" w:rsidR="00CB6AC8" w:rsidRPr="00786FA1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5A0393F7" w14:textId="77777777" w:rsidR="00CB6AC8" w:rsidRPr="0050146E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4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6505E92" w14:textId="77777777" w:rsidR="00CB6AC8" w:rsidRPr="009F5177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448D9D5" w14:textId="77777777" w:rsidR="00CB6AC8" w:rsidRPr="009F5177" w:rsidRDefault="00CB6AC8" w:rsidP="00CB6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9DA7831" w14:textId="77777777" w:rsidR="00B474FB" w:rsidRPr="00B474FB" w:rsidRDefault="00B474FB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4062F677" w14:textId="23561E70" w:rsidR="00CB6AC8" w:rsidRDefault="00B474FB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74FB">
        <w:rPr>
          <w:rFonts w:asciiTheme="majorBidi" w:hAnsiTheme="majorBidi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เนื่องจากผู้บริหารเห็นว่ามีความเหมาะสมกับธุรกิจของกลุ่มกิจการมากกว่า</w:t>
      </w:r>
    </w:p>
    <w:p w14:paraId="0D9280DE" w14:textId="5AE48EFA" w:rsidR="00AE445F" w:rsidRPr="003F3AC6" w:rsidRDefault="005B6A13" w:rsidP="004D4EB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3F3AC6">
        <w:rPr>
          <w:rFonts w:ascii="Angsana New" w:hAnsi="Angsana New" w:cs="Angsana New"/>
          <w:cs/>
        </w:rPr>
        <w:lastRenderedPageBreak/>
        <w:t>เหตุการณ์ภายหลังรอบระยะเวลารายงาน</w:t>
      </w:r>
    </w:p>
    <w:p w14:paraId="786F55E6" w14:textId="77777777" w:rsidR="00AE445F" w:rsidRPr="00104ECF" w:rsidRDefault="00AE445F" w:rsidP="00AE445F">
      <w:pPr>
        <w:rPr>
          <w:rFonts w:ascii="Angsana New" w:hAnsi="Angsana New"/>
          <w:sz w:val="30"/>
          <w:szCs w:val="30"/>
        </w:rPr>
      </w:pPr>
    </w:p>
    <w:p w14:paraId="32260FE7" w14:textId="758D4FED" w:rsidR="0045378F" w:rsidRPr="006433D1" w:rsidRDefault="0045378F" w:rsidP="003F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ในการประชุม</w:t>
      </w:r>
      <w:r w:rsidR="009D4CA6">
        <w:rPr>
          <w:rFonts w:ascii="Angsana New" w:hAnsi="Angsana New" w:hint="cs"/>
          <w:sz w:val="30"/>
          <w:szCs w:val="30"/>
          <w:cs/>
        </w:rPr>
        <w:t>คณะกรรมการ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451C1" w:rsidRPr="009451C1"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451C1" w:rsidRPr="009451C1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="001D4968">
        <w:rPr>
          <w:rFonts w:ascii="Angsana New" w:hAnsi="Angsana New" w:hint="cs"/>
          <w:sz w:val="30"/>
          <w:szCs w:val="30"/>
          <w:cs/>
        </w:rPr>
        <w:t>กรรมการ</w:t>
      </w:r>
      <w:r>
        <w:rPr>
          <w:rFonts w:ascii="Angsana New" w:hAnsi="Angsana New" w:hint="cs"/>
          <w:sz w:val="30"/>
          <w:szCs w:val="30"/>
          <w:cs/>
        </w:rPr>
        <w:t>มีมติอนุมัติการจัดสรรหุ้นสามัญเพิ่มทุนให้แก</w:t>
      </w:r>
      <w:r w:rsidR="001D4968">
        <w:rPr>
          <w:rFonts w:ascii="Angsana New" w:hAnsi="Angsana New" w:hint="cs"/>
          <w:sz w:val="30"/>
          <w:szCs w:val="30"/>
          <w:cs/>
        </w:rPr>
        <w:t>่</w:t>
      </w:r>
      <w:r>
        <w:rPr>
          <w:rFonts w:ascii="Angsana New" w:hAnsi="Angsana New" w:hint="cs"/>
          <w:sz w:val="30"/>
          <w:szCs w:val="30"/>
          <w:cs/>
        </w:rPr>
        <w:t>ผู้มีอุปการคุณ คณะ</w:t>
      </w:r>
      <w:r w:rsidR="003F3AC6">
        <w:rPr>
          <w:rFonts w:ascii="Angsana New" w:hAnsi="Angsana New" w:hint="cs"/>
          <w:sz w:val="30"/>
          <w:szCs w:val="30"/>
          <w:cs/>
        </w:rPr>
        <w:t xml:space="preserve">กรรมการ ผู้บริหาร และพนักงานของบริษัทและบริษัทย่อย และการจัดสรรหุ้นสามัญเพิ่มทุนต่อประชาชนทั่วไปเป็นครั้งแรก </w:t>
      </w:r>
      <w:r w:rsidR="003F3AC6">
        <w:rPr>
          <w:rFonts w:ascii="Angsana New" w:hAnsi="Angsana New"/>
          <w:sz w:val="30"/>
          <w:szCs w:val="30"/>
        </w:rPr>
        <w:t>(IPO)</w:t>
      </w:r>
    </w:p>
    <w:sectPr w:rsidR="0045378F" w:rsidRPr="006433D1" w:rsidSect="008E35DA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F9C8A" w14:textId="77777777" w:rsidR="00EF726B" w:rsidRDefault="00EF726B" w:rsidP="004956B4">
      <w:r>
        <w:separator/>
      </w:r>
    </w:p>
  </w:endnote>
  <w:endnote w:type="continuationSeparator" w:id="0">
    <w:p w14:paraId="3D9084CE" w14:textId="77777777" w:rsidR="00EF726B" w:rsidRDefault="00EF726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2012D8F5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9451C1" w:rsidRPr="009451C1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13D0D" w14:textId="77777777" w:rsidR="00EF726B" w:rsidRDefault="00EF726B" w:rsidP="004956B4">
      <w:r>
        <w:separator/>
      </w:r>
    </w:p>
  </w:footnote>
  <w:footnote w:type="continuationSeparator" w:id="0">
    <w:p w14:paraId="35CD851A" w14:textId="77777777" w:rsidR="00EF726B" w:rsidRDefault="00EF726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9C06" w14:textId="5E5221D8" w:rsidR="00B12FAA" w:rsidRDefault="00B12FAA" w:rsidP="00775CD8">
    <w:pPr>
      <w:rPr>
        <w:rFonts w:asciiTheme="majorBidi" w:hAnsiTheme="majorBidi"/>
        <w:b/>
        <w:bCs/>
        <w:sz w:val="32"/>
        <w:szCs w:val="32"/>
      </w:rPr>
    </w:pPr>
    <w:r w:rsidRPr="00521A66">
      <w:rPr>
        <w:rFonts w:asciiTheme="majorBidi" w:hAnsiTheme="majorBidi"/>
        <w:b/>
        <w:bCs/>
        <w:sz w:val="32"/>
        <w:szCs w:val="32"/>
        <w:cs/>
      </w:rPr>
      <w:t>บริษัท บางกอกแล็ป แอนด์ คอสเมติค จำกัด</w:t>
    </w:r>
    <w:r>
      <w:rPr>
        <w:rFonts w:asciiTheme="majorBidi" w:hAnsiTheme="majorBidi" w:hint="cs"/>
        <w:b/>
        <w:bCs/>
        <w:sz w:val="32"/>
        <w:szCs w:val="32"/>
        <w:cs/>
      </w:rPr>
      <w:t xml:space="preserve"> </w:t>
    </w:r>
    <w:r w:rsidR="002D4BC2" w:rsidRPr="002D4BC2">
      <w:rPr>
        <w:rFonts w:asciiTheme="majorBidi" w:hAnsiTheme="majorBidi"/>
        <w:b/>
        <w:bCs/>
        <w:sz w:val="32"/>
        <w:szCs w:val="32"/>
        <w:cs/>
      </w:rPr>
      <w:t>(มหาชน)</w:t>
    </w:r>
    <w:r w:rsidR="002D4BC2">
      <w:rPr>
        <w:rFonts w:asciiTheme="majorBidi" w:hAnsiTheme="majorBidi" w:hint="cs"/>
        <w:b/>
        <w:bCs/>
        <w:sz w:val="32"/>
        <w:szCs w:val="32"/>
        <w:cs/>
      </w:rPr>
      <w:t xml:space="preserve"> </w:t>
    </w:r>
    <w:r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61043D1D" w14:textId="0A68E261" w:rsidR="00B12FAA" w:rsidRPr="00C27993" w:rsidRDefault="00B12FAA" w:rsidP="00775CD8">
    <w:pPr>
      <w:rPr>
        <w:rFonts w:asciiTheme="majorBidi" w:hAnsiTheme="majorBidi" w:cstheme="majorBidi"/>
        <w:b/>
        <w:bCs/>
        <w:sz w:val="32"/>
        <w:szCs w:val="32"/>
        <w:cs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1C2D0159" w14:textId="4353D226" w:rsidR="00B14A53" w:rsidRPr="002C284C" w:rsidRDefault="00B14A53" w:rsidP="00B14A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9451C1" w:rsidRPr="009451C1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9451C1" w:rsidRPr="009451C1">
      <w:rPr>
        <w:rFonts w:ascii="Angsana New" w:hAnsi="Angsana New" w:hint="cs"/>
        <w:b/>
        <w:bCs/>
        <w:sz w:val="32"/>
        <w:szCs w:val="32"/>
      </w:rPr>
      <w:t>256</w:t>
    </w:r>
    <w:r w:rsidR="009451C1" w:rsidRPr="009451C1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ยัง</w:t>
    </w:r>
    <w:r w:rsidRPr="002C284C">
      <w:rPr>
        <w:rFonts w:ascii="Angsana New" w:hAnsi="Angsana New" w:hint="cs"/>
        <w:b/>
        <w:bCs/>
        <w:sz w:val="32"/>
        <w:szCs w:val="32"/>
        <w:cs/>
      </w:rPr>
      <w:t>ไม่ได้ตรวจสอ</w:t>
    </w:r>
    <w:r w:rsidR="00193116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</w:rPr>
      <w:t>)</w:t>
    </w:r>
  </w:p>
  <w:p w14:paraId="4E991E3E" w14:textId="77777777" w:rsidR="00B12FAA" w:rsidRDefault="00B12FAA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6137A6A"/>
    <w:multiLevelType w:val="hybridMultilevel"/>
    <w:tmpl w:val="0F5C9F2C"/>
    <w:lvl w:ilvl="0" w:tplc="9E14F22C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9784CBF"/>
    <w:multiLevelType w:val="hybridMultilevel"/>
    <w:tmpl w:val="356AB0A4"/>
    <w:lvl w:ilvl="0" w:tplc="9E14F22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930788"/>
    <w:multiLevelType w:val="hybridMultilevel"/>
    <w:tmpl w:val="B7A83FC4"/>
    <w:lvl w:ilvl="0" w:tplc="3E10437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8"/>
  </w:num>
  <w:num w:numId="12" w16cid:durableId="646398278">
    <w:abstractNumId w:val="14"/>
  </w:num>
  <w:num w:numId="13" w16cid:durableId="1550801884">
    <w:abstractNumId w:val="20"/>
  </w:num>
  <w:num w:numId="14" w16cid:durableId="32774152">
    <w:abstractNumId w:val="17"/>
  </w:num>
  <w:num w:numId="15" w16cid:durableId="587075752">
    <w:abstractNumId w:val="19"/>
  </w:num>
  <w:num w:numId="16" w16cid:durableId="1535775304">
    <w:abstractNumId w:val="21"/>
  </w:num>
  <w:num w:numId="17" w16cid:durableId="1667705277">
    <w:abstractNumId w:val="22"/>
  </w:num>
  <w:num w:numId="18" w16cid:durableId="1037000261">
    <w:abstractNumId w:val="15"/>
  </w:num>
  <w:num w:numId="19" w16cid:durableId="851410428">
    <w:abstractNumId w:val="10"/>
  </w:num>
  <w:num w:numId="20" w16cid:durableId="1183782345">
    <w:abstractNumId w:val="16"/>
  </w:num>
  <w:num w:numId="21" w16cid:durableId="2040082633">
    <w:abstractNumId w:val="5"/>
  </w:num>
  <w:num w:numId="22" w16cid:durableId="1505125990">
    <w:abstractNumId w:val="5"/>
  </w:num>
  <w:num w:numId="23" w16cid:durableId="765881048">
    <w:abstractNumId w:val="5"/>
  </w:num>
  <w:num w:numId="24" w16cid:durableId="1128862519">
    <w:abstractNumId w:val="12"/>
  </w:num>
  <w:num w:numId="25" w16cid:durableId="76173739">
    <w:abstractNumId w:val="13"/>
  </w:num>
  <w:num w:numId="26" w16cid:durableId="1413238551">
    <w:abstractNumId w:val="5"/>
  </w:num>
  <w:num w:numId="27" w16cid:durableId="1184244389">
    <w:abstractNumId w:val="5"/>
  </w:num>
  <w:num w:numId="28" w16cid:durableId="1904833887">
    <w:abstractNumId w:val="11"/>
  </w:num>
  <w:num w:numId="29" w16cid:durableId="260840086">
    <w:abstractNumId w:val="5"/>
  </w:num>
  <w:num w:numId="30" w16cid:durableId="51926869">
    <w:abstractNumId w:val="16"/>
  </w:num>
  <w:num w:numId="31" w16cid:durableId="1311865905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8A"/>
    <w:rsid w:val="00000FA3"/>
    <w:rsid w:val="000011A8"/>
    <w:rsid w:val="00001857"/>
    <w:rsid w:val="000019C7"/>
    <w:rsid w:val="00002354"/>
    <w:rsid w:val="00002889"/>
    <w:rsid w:val="00002AD3"/>
    <w:rsid w:val="000035D9"/>
    <w:rsid w:val="000036B5"/>
    <w:rsid w:val="00004766"/>
    <w:rsid w:val="00004F9D"/>
    <w:rsid w:val="0000511D"/>
    <w:rsid w:val="0000568B"/>
    <w:rsid w:val="00005D1E"/>
    <w:rsid w:val="00006AEA"/>
    <w:rsid w:val="00006FE4"/>
    <w:rsid w:val="00007339"/>
    <w:rsid w:val="000079C9"/>
    <w:rsid w:val="000102C2"/>
    <w:rsid w:val="000103DE"/>
    <w:rsid w:val="00011D4E"/>
    <w:rsid w:val="00011F0E"/>
    <w:rsid w:val="00012A97"/>
    <w:rsid w:val="0001397F"/>
    <w:rsid w:val="00013AEB"/>
    <w:rsid w:val="00013CDA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38F"/>
    <w:rsid w:val="00017712"/>
    <w:rsid w:val="00020255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7F"/>
    <w:rsid w:val="00024204"/>
    <w:rsid w:val="0002461E"/>
    <w:rsid w:val="00024AF0"/>
    <w:rsid w:val="00024B16"/>
    <w:rsid w:val="00024DB2"/>
    <w:rsid w:val="00024F6C"/>
    <w:rsid w:val="000250DE"/>
    <w:rsid w:val="000254AA"/>
    <w:rsid w:val="000259DD"/>
    <w:rsid w:val="000260E9"/>
    <w:rsid w:val="000265F5"/>
    <w:rsid w:val="00026B7F"/>
    <w:rsid w:val="00026C52"/>
    <w:rsid w:val="00026CE9"/>
    <w:rsid w:val="000302A3"/>
    <w:rsid w:val="00031D34"/>
    <w:rsid w:val="00031F2F"/>
    <w:rsid w:val="0003209B"/>
    <w:rsid w:val="00032A7C"/>
    <w:rsid w:val="00032F3B"/>
    <w:rsid w:val="00032F87"/>
    <w:rsid w:val="000338BC"/>
    <w:rsid w:val="000339B8"/>
    <w:rsid w:val="00033E24"/>
    <w:rsid w:val="00033FFE"/>
    <w:rsid w:val="00034185"/>
    <w:rsid w:val="000347EA"/>
    <w:rsid w:val="00034A33"/>
    <w:rsid w:val="00034E66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2F5F"/>
    <w:rsid w:val="00043520"/>
    <w:rsid w:val="000441CB"/>
    <w:rsid w:val="000442E1"/>
    <w:rsid w:val="000444A2"/>
    <w:rsid w:val="0004495D"/>
    <w:rsid w:val="00044978"/>
    <w:rsid w:val="00045180"/>
    <w:rsid w:val="00045E99"/>
    <w:rsid w:val="00047C68"/>
    <w:rsid w:val="00047D1B"/>
    <w:rsid w:val="000501FA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D"/>
    <w:rsid w:val="00052C07"/>
    <w:rsid w:val="00053076"/>
    <w:rsid w:val="00053885"/>
    <w:rsid w:val="00053D5D"/>
    <w:rsid w:val="0005498A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6BA"/>
    <w:rsid w:val="00060808"/>
    <w:rsid w:val="00060CC4"/>
    <w:rsid w:val="000614BA"/>
    <w:rsid w:val="00061F33"/>
    <w:rsid w:val="00061FB6"/>
    <w:rsid w:val="00062089"/>
    <w:rsid w:val="000622B0"/>
    <w:rsid w:val="0006355A"/>
    <w:rsid w:val="000638A9"/>
    <w:rsid w:val="000646A7"/>
    <w:rsid w:val="00064A91"/>
    <w:rsid w:val="000652AB"/>
    <w:rsid w:val="000656E1"/>
    <w:rsid w:val="00065947"/>
    <w:rsid w:val="00065C80"/>
    <w:rsid w:val="00066494"/>
    <w:rsid w:val="000667AC"/>
    <w:rsid w:val="00067849"/>
    <w:rsid w:val="00067D22"/>
    <w:rsid w:val="00070444"/>
    <w:rsid w:val="000705BC"/>
    <w:rsid w:val="000708B2"/>
    <w:rsid w:val="00070B6A"/>
    <w:rsid w:val="00070D2B"/>
    <w:rsid w:val="00070EA0"/>
    <w:rsid w:val="00071746"/>
    <w:rsid w:val="0007195D"/>
    <w:rsid w:val="00072B4C"/>
    <w:rsid w:val="00072D76"/>
    <w:rsid w:val="00072EE8"/>
    <w:rsid w:val="000730CF"/>
    <w:rsid w:val="0007428E"/>
    <w:rsid w:val="000744FA"/>
    <w:rsid w:val="00075017"/>
    <w:rsid w:val="0007509B"/>
    <w:rsid w:val="000751B4"/>
    <w:rsid w:val="000754D3"/>
    <w:rsid w:val="000754E2"/>
    <w:rsid w:val="00075730"/>
    <w:rsid w:val="00075835"/>
    <w:rsid w:val="00076874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20D5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68B0"/>
    <w:rsid w:val="00086931"/>
    <w:rsid w:val="00086A38"/>
    <w:rsid w:val="00086B6C"/>
    <w:rsid w:val="00086CDA"/>
    <w:rsid w:val="00087C9A"/>
    <w:rsid w:val="00087D88"/>
    <w:rsid w:val="00090D45"/>
    <w:rsid w:val="0009207A"/>
    <w:rsid w:val="000921C9"/>
    <w:rsid w:val="0009298B"/>
    <w:rsid w:val="00092BFA"/>
    <w:rsid w:val="000935ED"/>
    <w:rsid w:val="000938A2"/>
    <w:rsid w:val="00093B31"/>
    <w:rsid w:val="00094F0F"/>
    <w:rsid w:val="0009599E"/>
    <w:rsid w:val="00095EED"/>
    <w:rsid w:val="00096205"/>
    <w:rsid w:val="0009669B"/>
    <w:rsid w:val="00096AAA"/>
    <w:rsid w:val="000973B6"/>
    <w:rsid w:val="0009756E"/>
    <w:rsid w:val="00097844"/>
    <w:rsid w:val="00097AD6"/>
    <w:rsid w:val="00097DED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640"/>
    <w:rsid w:val="000A332E"/>
    <w:rsid w:val="000A34B2"/>
    <w:rsid w:val="000A4EDC"/>
    <w:rsid w:val="000A50EA"/>
    <w:rsid w:val="000A53F1"/>
    <w:rsid w:val="000A5B9A"/>
    <w:rsid w:val="000A69AC"/>
    <w:rsid w:val="000A6C35"/>
    <w:rsid w:val="000A6D82"/>
    <w:rsid w:val="000A6F2B"/>
    <w:rsid w:val="000A701C"/>
    <w:rsid w:val="000A71F3"/>
    <w:rsid w:val="000A77AF"/>
    <w:rsid w:val="000B0471"/>
    <w:rsid w:val="000B0AC4"/>
    <w:rsid w:val="000B0E58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9BF"/>
    <w:rsid w:val="000C19D6"/>
    <w:rsid w:val="000C1A31"/>
    <w:rsid w:val="000C2064"/>
    <w:rsid w:val="000C2198"/>
    <w:rsid w:val="000C26EB"/>
    <w:rsid w:val="000C27C0"/>
    <w:rsid w:val="000C282B"/>
    <w:rsid w:val="000C2B81"/>
    <w:rsid w:val="000C3B20"/>
    <w:rsid w:val="000C3B93"/>
    <w:rsid w:val="000C485D"/>
    <w:rsid w:val="000C52C6"/>
    <w:rsid w:val="000C5436"/>
    <w:rsid w:val="000C55A1"/>
    <w:rsid w:val="000C5BDF"/>
    <w:rsid w:val="000C63B0"/>
    <w:rsid w:val="000C659C"/>
    <w:rsid w:val="000C6857"/>
    <w:rsid w:val="000C6C3E"/>
    <w:rsid w:val="000C6CAF"/>
    <w:rsid w:val="000C6D34"/>
    <w:rsid w:val="000C6EAF"/>
    <w:rsid w:val="000C6EB5"/>
    <w:rsid w:val="000C7AF4"/>
    <w:rsid w:val="000D10D2"/>
    <w:rsid w:val="000D1685"/>
    <w:rsid w:val="000D19D2"/>
    <w:rsid w:val="000D1AB9"/>
    <w:rsid w:val="000D2609"/>
    <w:rsid w:val="000D263E"/>
    <w:rsid w:val="000D32D3"/>
    <w:rsid w:val="000D3338"/>
    <w:rsid w:val="000D3993"/>
    <w:rsid w:val="000D3B95"/>
    <w:rsid w:val="000D3C78"/>
    <w:rsid w:val="000D41FB"/>
    <w:rsid w:val="000D41FC"/>
    <w:rsid w:val="000D4238"/>
    <w:rsid w:val="000D5B82"/>
    <w:rsid w:val="000D68E4"/>
    <w:rsid w:val="000D6996"/>
    <w:rsid w:val="000D79DC"/>
    <w:rsid w:val="000D7E35"/>
    <w:rsid w:val="000D7F56"/>
    <w:rsid w:val="000E01CC"/>
    <w:rsid w:val="000E0393"/>
    <w:rsid w:val="000E0B7C"/>
    <w:rsid w:val="000E2820"/>
    <w:rsid w:val="000E28BB"/>
    <w:rsid w:val="000E2C2C"/>
    <w:rsid w:val="000E3919"/>
    <w:rsid w:val="000E3D13"/>
    <w:rsid w:val="000E3EE3"/>
    <w:rsid w:val="000E469C"/>
    <w:rsid w:val="000E4768"/>
    <w:rsid w:val="000E58AD"/>
    <w:rsid w:val="000E5F92"/>
    <w:rsid w:val="000E6119"/>
    <w:rsid w:val="000E67D7"/>
    <w:rsid w:val="000E6C84"/>
    <w:rsid w:val="000E6CEA"/>
    <w:rsid w:val="000E72EC"/>
    <w:rsid w:val="000E74E0"/>
    <w:rsid w:val="000E76DA"/>
    <w:rsid w:val="000E780C"/>
    <w:rsid w:val="000E7E13"/>
    <w:rsid w:val="000F0197"/>
    <w:rsid w:val="000F0644"/>
    <w:rsid w:val="000F156B"/>
    <w:rsid w:val="000F21D9"/>
    <w:rsid w:val="000F25D6"/>
    <w:rsid w:val="000F460E"/>
    <w:rsid w:val="000F4F7D"/>
    <w:rsid w:val="000F5654"/>
    <w:rsid w:val="000F59A0"/>
    <w:rsid w:val="000F5B5A"/>
    <w:rsid w:val="000F63A3"/>
    <w:rsid w:val="000F6FC8"/>
    <w:rsid w:val="000F717C"/>
    <w:rsid w:val="000F719F"/>
    <w:rsid w:val="000F71CF"/>
    <w:rsid w:val="00100A04"/>
    <w:rsid w:val="00100A83"/>
    <w:rsid w:val="00100BFC"/>
    <w:rsid w:val="00101294"/>
    <w:rsid w:val="00101860"/>
    <w:rsid w:val="0010202E"/>
    <w:rsid w:val="0010265A"/>
    <w:rsid w:val="00102DF6"/>
    <w:rsid w:val="00103934"/>
    <w:rsid w:val="001039CA"/>
    <w:rsid w:val="00104ECF"/>
    <w:rsid w:val="00105453"/>
    <w:rsid w:val="001054E9"/>
    <w:rsid w:val="00105637"/>
    <w:rsid w:val="00105CB6"/>
    <w:rsid w:val="00105E85"/>
    <w:rsid w:val="00106726"/>
    <w:rsid w:val="001077AA"/>
    <w:rsid w:val="001077C4"/>
    <w:rsid w:val="00107C7E"/>
    <w:rsid w:val="00107D5C"/>
    <w:rsid w:val="00107E38"/>
    <w:rsid w:val="00107F71"/>
    <w:rsid w:val="0011002C"/>
    <w:rsid w:val="00110E2B"/>
    <w:rsid w:val="0011352C"/>
    <w:rsid w:val="00114C99"/>
    <w:rsid w:val="00115345"/>
    <w:rsid w:val="001155E9"/>
    <w:rsid w:val="00115AF2"/>
    <w:rsid w:val="00116508"/>
    <w:rsid w:val="001167FE"/>
    <w:rsid w:val="001168AA"/>
    <w:rsid w:val="00116ECB"/>
    <w:rsid w:val="001175AD"/>
    <w:rsid w:val="00120302"/>
    <w:rsid w:val="00120843"/>
    <w:rsid w:val="00120EA5"/>
    <w:rsid w:val="00121A25"/>
    <w:rsid w:val="0012212B"/>
    <w:rsid w:val="0012270F"/>
    <w:rsid w:val="0012351B"/>
    <w:rsid w:val="001237F4"/>
    <w:rsid w:val="00123C72"/>
    <w:rsid w:val="0012455D"/>
    <w:rsid w:val="00124623"/>
    <w:rsid w:val="001257C3"/>
    <w:rsid w:val="00125935"/>
    <w:rsid w:val="00125E60"/>
    <w:rsid w:val="00125F9A"/>
    <w:rsid w:val="00126215"/>
    <w:rsid w:val="00126A42"/>
    <w:rsid w:val="00126C10"/>
    <w:rsid w:val="00127299"/>
    <w:rsid w:val="00130E34"/>
    <w:rsid w:val="00131020"/>
    <w:rsid w:val="001312FC"/>
    <w:rsid w:val="0013149A"/>
    <w:rsid w:val="00131B51"/>
    <w:rsid w:val="00132190"/>
    <w:rsid w:val="00132A23"/>
    <w:rsid w:val="001330AB"/>
    <w:rsid w:val="00133949"/>
    <w:rsid w:val="001339A5"/>
    <w:rsid w:val="00134555"/>
    <w:rsid w:val="00134DEE"/>
    <w:rsid w:val="00135461"/>
    <w:rsid w:val="00135561"/>
    <w:rsid w:val="0013577F"/>
    <w:rsid w:val="00135C65"/>
    <w:rsid w:val="00136683"/>
    <w:rsid w:val="0013709D"/>
    <w:rsid w:val="0013776A"/>
    <w:rsid w:val="0014032C"/>
    <w:rsid w:val="001409EB"/>
    <w:rsid w:val="00140FB7"/>
    <w:rsid w:val="00141EA5"/>
    <w:rsid w:val="001421BF"/>
    <w:rsid w:val="00142550"/>
    <w:rsid w:val="001431A7"/>
    <w:rsid w:val="00143735"/>
    <w:rsid w:val="00144287"/>
    <w:rsid w:val="00144704"/>
    <w:rsid w:val="00144BC0"/>
    <w:rsid w:val="001459C9"/>
    <w:rsid w:val="001462F8"/>
    <w:rsid w:val="00146429"/>
    <w:rsid w:val="001472BD"/>
    <w:rsid w:val="00147A0C"/>
    <w:rsid w:val="00147F33"/>
    <w:rsid w:val="0015018B"/>
    <w:rsid w:val="00150A2B"/>
    <w:rsid w:val="00151252"/>
    <w:rsid w:val="001515C9"/>
    <w:rsid w:val="00151622"/>
    <w:rsid w:val="00151A36"/>
    <w:rsid w:val="001522AE"/>
    <w:rsid w:val="00152B69"/>
    <w:rsid w:val="00152D09"/>
    <w:rsid w:val="00153A34"/>
    <w:rsid w:val="001549B6"/>
    <w:rsid w:val="00155314"/>
    <w:rsid w:val="001561BD"/>
    <w:rsid w:val="0015675B"/>
    <w:rsid w:val="001569A2"/>
    <w:rsid w:val="00156FD3"/>
    <w:rsid w:val="0015711A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3200"/>
    <w:rsid w:val="00163365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6A6"/>
    <w:rsid w:val="00170BEA"/>
    <w:rsid w:val="00170CCA"/>
    <w:rsid w:val="0017118A"/>
    <w:rsid w:val="00171314"/>
    <w:rsid w:val="00171D05"/>
    <w:rsid w:val="00172656"/>
    <w:rsid w:val="0017353E"/>
    <w:rsid w:val="001736EC"/>
    <w:rsid w:val="00174C19"/>
    <w:rsid w:val="00174F12"/>
    <w:rsid w:val="001762F1"/>
    <w:rsid w:val="00176E54"/>
    <w:rsid w:val="00176ED2"/>
    <w:rsid w:val="00177DEE"/>
    <w:rsid w:val="0018003E"/>
    <w:rsid w:val="00180315"/>
    <w:rsid w:val="0018073E"/>
    <w:rsid w:val="001808C6"/>
    <w:rsid w:val="00180B2F"/>
    <w:rsid w:val="00180D23"/>
    <w:rsid w:val="0018159A"/>
    <w:rsid w:val="00182643"/>
    <w:rsid w:val="001829C5"/>
    <w:rsid w:val="00182F32"/>
    <w:rsid w:val="00183146"/>
    <w:rsid w:val="001833E7"/>
    <w:rsid w:val="001833FE"/>
    <w:rsid w:val="00183EAD"/>
    <w:rsid w:val="00184878"/>
    <w:rsid w:val="00184E13"/>
    <w:rsid w:val="00185014"/>
    <w:rsid w:val="001853F3"/>
    <w:rsid w:val="00185C49"/>
    <w:rsid w:val="001861BF"/>
    <w:rsid w:val="001869D7"/>
    <w:rsid w:val="00187EF3"/>
    <w:rsid w:val="00190731"/>
    <w:rsid w:val="00190BF3"/>
    <w:rsid w:val="00190F26"/>
    <w:rsid w:val="001915C6"/>
    <w:rsid w:val="001918A6"/>
    <w:rsid w:val="00191B63"/>
    <w:rsid w:val="00192018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6B1"/>
    <w:rsid w:val="00194901"/>
    <w:rsid w:val="00194BD3"/>
    <w:rsid w:val="00194D84"/>
    <w:rsid w:val="00195930"/>
    <w:rsid w:val="001959CA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B3F"/>
    <w:rsid w:val="001A7801"/>
    <w:rsid w:val="001B0271"/>
    <w:rsid w:val="001B03D7"/>
    <w:rsid w:val="001B10FE"/>
    <w:rsid w:val="001B1C98"/>
    <w:rsid w:val="001B1E7B"/>
    <w:rsid w:val="001B2C72"/>
    <w:rsid w:val="001B32CB"/>
    <w:rsid w:val="001B330F"/>
    <w:rsid w:val="001B364C"/>
    <w:rsid w:val="001B4EAC"/>
    <w:rsid w:val="001B58BD"/>
    <w:rsid w:val="001B593C"/>
    <w:rsid w:val="001B6335"/>
    <w:rsid w:val="001B651A"/>
    <w:rsid w:val="001B7A1A"/>
    <w:rsid w:val="001B7D62"/>
    <w:rsid w:val="001C0116"/>
    <w:rsid w:val="001C0711"/>
    <w:rsid w:val="001C07EB"/>
    <w:rsid w:val="001C155A"/>
    <w:rsid w:val="001C16DA"/>
    <w:rsid w:val="001C1ADE"/>
    <w:rsid w:val="001C1D16"/>
    <w:rsid w:val="001C1EC0"/>
    <w:rsid w:val="001C20A1"/>
    <w:rsid w:val="001C2217"/>
    <w:rsid w:val="001C247B"/>
    <w:rsid w:val="001C2AF1"/>
    <w:rsid w:val="001C2B0F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5DB"/>
    <w:rsid w:val="001C6A2D"/>
    <w:rsid w:val="001C6F00"/>
    <w:rsid w:val="001C7140"/>
    <w:rsid w:val="001C7291"/>
    <w:rsid w:val="001C72A0"/>
    <w:rsid w:val="001D00C2"/>
    <w:rsid w:val="001D0406"/>
    <w:rsid w:val="001D0CE5"/>
    <w:rsid w:val="001D1027"/>
    <w:rsid w:val="001D1214"/>
    <w:rsid w:val="001D13A6"/>
    <w:rsid w:val="001D1DA3"/>
    <w:rsid w:val="001D27F6"/>
    <w:rsid w:val="001D38A2"/>
    <w:rsid w:val="001D392C"/>
    <w:rsid w:val="001D4216"/>
    <w:rsid w:val="001D4459"/>
    <w:rsid w:val="001D4968"/>
    <w:rsid w:val="001D5000"/>
    <w:rsid w:val="001D558F"/>
    <w:rsid w:val="001D59E8"/>
    <w:rsid w:val="001D5A5F"/>
    <w:rsid w:val="001D5B90"/>
    <w:rsid w:val="001D5DF0"/>
    <w:rsid w:val="001D6315"/>
    <w:rsid w:val="001D6434"/>
    <w:rsid w:val="001D6603"/>
    <w:rsid w:val="001D66FB"/>
    <w:rsid w:val="001D6BEE"/>
    <w:rsid w:val="001D7310"/>
    <w:rsid w:val="001D7728"/>
    <w:rsid w:val="001E04F0"/>
    <w:rsid w:val="001E078F"/>
    <w:rsid w:val="001E0DBD"/>
    <w:rsid w:val="001E1084"/>
    <w:rsid w:val="001E10E3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9E6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241E"/>
    <w:rsid w:val="00202830"/>
    <w:rsid w:val="00203384"/>
    <w:rsid w:val="00203470"/>
    <w:rsid w:val="0020435D"/>
    <w:rsid w:val="00204B6D"/>
    <w:rsid w:val="00204B8E"/>
    <w:rsid w:val="00204D9D"/>
    <w:rsid w:val="00205348"/>
    <w:rsid w:val="002054D4"/>
    <w:rsid w:val="002055C1"/>
    <w:rsid w:val="002064F3"/>
    <w:rsid w:val="00207BFB"/>
    <w:rsid w:val="002100D4"/>
    <w:rsid w:val="00210192"/>
    <w:rsid w:val="0021019A"/>
    <w:rsid w:val="0021056F"/>
    <w:rsid w:val="00210573"/>
    <w:rsid w:val="002109BC"/>
    <w:rsid w:val="00211981"/>
    <w:rsid w:val="00211A97"/>
    <w:rsid w:val="00211B0F"/>
    <w:rsid w:val="00211ECA"/>
    <w:rsid w:val="0021249A"/>
    <w:rsid w:val="00213BF4"/>
    <w:rsid w:val="00214222"/>
    <w:rsid w:val="0021438E"/>
    <w:rsid w:val="00214700"/>
    <w:rsid w:val="0021587F"/>
    <w:rsid w:val="00215B8D"/>
    <w:rsid w:val="0021658E"/>
    <w:rsid w:val="0021686A"/>
    <w:rsid w:val="00216A4C"/>
    <w:rsid w:val="002172C7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3638"/>
    <w:rsid w:val="0022512B"/>
    <w:rsid w:val="002255A6"/>
    <w:rsid w:val="00225865"/>
    <w:rsid w:val="002258CD"/>
    <w:rsid w:val="00225C9C"/>
    <w:rsid w:val="0022617A"/>
    <w:rsid w:val="002263E6"/>
    <w:rsid w:val="00226436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3203"/>
    <w:rsid w:val="00233402"/>
    <w:rsid w:val="002334F9"/>
    <w:rsid w:val="0023350A"/>
    <w:rsid w:val="00233D34"/>
    <w:rsid w:val="002341AB"/>
    <w:rsid w:val="00234567"/>
    <w:rsid w:val="00234B73"/>
    <w:rsid w:val="00234F7B"/>
    <w:rsid w:val="00235A63"/>
    <w:rsid w:val="00235BDD"/>
    <w:rsid w:val="002363EB"/>
    <w:rsid w:val="00236473"/>
    <w:rsid w:val="00236B55"/>
    <w:rsid w:val="00237758"/>
    <w:rsid w:val="00237CDA"/>
    <w:rsid w:val="00240217"/>
    <w:rsid w:val="002403E8"/>
    <w:rsid w:val="00240402"/>
    <w:rsid w:val="00241662"/>
    <w:rsid w:val="00241682"/>
    <w:rsid w:val="002417F3"/>
    <w:rsid w:val="00241AF8"/>
    <w:rsid w:val="00242FA2"/>
    <w:rsid w:val="002435BA"/>
    <w:rsid w:val="00243C40"/>
    <w:rsid w:val="00243EBF"/>
    <w:rsid w:val="002441D2"/>
    <w:rsid w:val="00244C57"/>
    <w:rsid w:val="00244C95"/>
    <w:rsid w:val="0024554A"/>
    <w:rsid w:val="0024624C"/>
    <w:rsid w:val="0024698C"/>
    <w:rsid w:val="00246BAC"/>
    <w:rsid w:val="00247140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AAF"/>
    <w:rsid w:val="002533DB"/>
    <w:rsid w:val="00254C63"/>
    <w:rsid w:val="00254FEE"/>
    <w:rsid w:val="002550EF"/>
    <w:rsid w:val="002560A2"/>
    <w:rsid w:val="00256B89"/>
    <w:rsid w:val="00256C49"/>
    <w:rsid w:val="00256E93"/>
    <w:rsid w:val="00257E2F"/>
    <w:rsid w:val="00257F1A"/>
    <w:rsid w:val="0026064A"/>
    <w:rsid w:val="00260B79"/>
    <w:rsid w:val="00261D03"/>
    <w:rsid w:val="00261F1B"/>
    <w:rsid w:val="00262139"/>
    <w:rsid w:val="002631A0"/>
    <w:rsid w:val="0026365B"/>
    <w:rsid w:val="00263D16"/>
    <w:rsid w:val="00263FA4"/>
    <w:rsid w:val="0026582F"/>
    <w:rsid w:val="00265A63"/>
    <w:rsid w:val="00265AEA"/>
    <w:rsid w:val="002660C5"/>
    <w:rsid w:val="002669DC"/>
    <w:rsid w:val="00266BA6"/>
    <w:rsid w:val="002674B5"/>
    <w:rsid w:val="00270C87"/>
    <w:rsid w:val="00270CFF"/>
    <w:rsid w:val="0027163A"/>
    <w:rsid w:val="002724A9"/>
    <w:rsid w:val="00273067"/>
    <w:rsid w:val="00273184"/>
    <w:rsid w:val="0027387D"/>
    <w:rsid w:val="00273948"/>
    <w:rsid w:val="00273FE3"/>
    <w:rsid w:val="002740E8"/>
    <w:rsid w:val="00274246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41FB"/>
    <w:rsid w:val="00284543"/>
    <w:rsid w:val="002850DA"/>
    <w:rsid w:val="00285618"/>
    <w:rsid w:val="002857D8"/>
    <w:rsid w:val="00285DE1"/>
    <w:rsid w:val="0028633E"/>
    <w:rsid w:val="00286556"/>
    <w:rsid w:val="00287A41"/>
    <w:rsid w:val="00287F92"/>
    <w:rsid w:val="00287FD2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5F2"/>
    <w:rsid w:val="00294BB1"/>
    <w:rsid w:val="0029548D"/>
    <w:rsid w:val="00295593"/>
    <w:rsid w:val="0029584A"/>
    <w:rsid w:val="002959A6"/>
    <w:rsid w:val="002959FD"/>
    <w:rsid w:val="00296515"/>
    <w:rsid w:val="002969CA"/>
    <w:rsid w:val="00297599"/>
    <w:rsid w:val="002976EE"/>
    <w:rsid w:val="00297AA8"/>
    <w:rsid w:val="00297D2C"/>
    <w:rsid w:val="002A1931"/>
    <w:rsid w:val="002A213D"/>
    <w:rsid w:val="002A3393"/>
    <w:rsid w:val="002A36E5"/>
    <w:rsid w:val="002A4903"/>
    <w:rsid w:val="002A535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741"/>
    <w:rsid w:val="002B1B91"/>
    <w:rsid w:val="002B1F9B"/>
    <w:rsid w:val="002B227E"/>
    <w:rsid w:val="002B2A66"/>
    <w:rsid w:val="002B3A83"/>
    <w:rsid w:val="002B3AE1"/>
    <w:rsid w:val="002B3D30"/>
    <w:rsid w:val="002B4678"/>
    <w:rsid w:val="002B46F1"/>
    <w:rsid w:val="002B4C00"/>
    <w:rsid w:val="002B5647"/>
    <w:rsid w:val="002B56AF"/>
    <w:rsid w:val="002B5796"/>
    <w:rsid w:val="002B5CB8"/>
    <w:rsid w:val="002B6ACD"/>
    <w:rsid w:val="002B73E1"/>
    <w:rsid w:val="002B759A"/>
    <w:rsid w:val="002C06F8"/>
    <w:rsid w:val="002C0C9C"/>
    <w:rsid w:val="002C0D86"/>
    <w:rsid w:val="002C134B"/>
    <w:rsid w:val="002C13BE"/>
    <w:rsid w:val="002C19E1"/>
    <w:rsid w:val="002C2049"/>
    <w:rsid w:val="002C21F0"/>
    <w:rsid w:val="002C31B5"/>
    <w:rsid w:val="002C356C"/>
    <w:rsid w:val="002C3683"/>
    <w:rsid w:val="002C3F60"/>
    <w:rsid w:val="002C40ED"/>
    <w:rsid w:val="002C44EA"/>
    <w:rsid w:val="002C452B"/>
    <w:rsid w:val="002C4B7A"/>
    <w:rsid w:val="002C4CDA"/>
    <w:rsid w:val="002C4E90"/>
    <w:rsid w:val="002C5673"/>
    <w:rsid w:val="002C5A00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522"/>
    <w:rsid w:val="002D4B4A"/>
    <w:rsid w:val="002D4BC2"/>
    <w:rsid w:val="002D5013"/>
    <w:rsid w:val="002D53C5"/>
    <w:rsid w:val="002D5404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AD3"/>
    <w:rsid w:val="002E10D2"/>
    <w:rsid w:val="002E16B2"/>
    <w:rsid w:val="002E1A47"/>
    <w:rsid w:val="002E1D29"/>
    <w:rsid w:val="002E2301"/>
    <w:rsid w:val="002E2640"/>
    <w:rsid w:val="002E2783"/>
    <w:rsid w:val="002E2AE4"/>
    <w:rsid w:val="002E30E6"/>
    <w:rsid w:val="002E3B8D"/>
    <w:rsid w:val="002E3D55"/>
    <w:rsid w:val="002E4209"/>
    <w:rsid w:val="002E4240"/>
    <w:rsid w:val="002E449B"/>
    <w:rsid w:val="002E595B"/>
    <w:rsid w:val="002E6D2E"/>
    <w:rsid w:val="002E6FC7"/>
    <w:rsid w:val="002E7028"/>
    <w:rsid w:val="002E765B"/>
    <w:rsid w:val="002E7E21"/>
    <w:rsid w:val="002E7E73"/>
    <w:rsid w:val="002F1148"/>
    <w:rsid w:val="002F1287"/>
    <w:rsid w:val="002F1485"/>
    <w:rsid w:val="002F176A"/>
    <w:rsid w:val="002F1B11"/>
    <w:rsid w:val="002F1BCD"/>
    <w:rsid w:val="002F1CD1"/>
    <w:rsid w:val="002F2267"/>
    <w:rsid w:val="002F2BE2"/>
    <w:rsid w:val="002F3B73"/>
    <w:rsid w:val="002F5305"/>
    <w:rsid w:val="002F5435"/>
    <w:rsid w:val="002F60F6"/>
    <w:rsid w:val="002F62E6"/>
    <w:rsid w:val="002F6DF5"/>
    <w:rsid w:val="002F75EF"/>
    <w:rsid w:val="002F7A0D"/>
    <w:rsid w:val="002F7FDB"/>
    <w:rsid w:val="00300121"/>
    <w:rsid w:val="003008A2"/>
    <w:rsid w:val="003008D3"/>
    <w:rsid w:val="003009B4"/>
    <w:rsid w:val="00300FE9"/>
    <w:rsid w:val="003013E0"/>
    <w:rsid w:val="00301ACB"/>
    <w:rsid w:val="00302038"/>
    <w:rsid w:val="0030208F"/>
    <w:rsid w:val="003023D4"/>
    <w:rsid w:val="00303449"/>
    <w:rsid w:val="003037A6"/>
    <w:rsid w:val="003047D1"/>
    <w:rsid w:val="00305033"/>
    <w:rsid w:val="0030514E"/>
    <w:rsid w:val="003052A4"/>
    <w:rsid w:val="003057D6"/>
    <w:rsid w:val="00305961"/>
    <w:rsid w:val="00306CFA"/>
    <w:rsid w:val="00307155"/>
    <w:rsid w:val="00307592"/>
    <w:rsid w:val="003077D0"/>
    <w:rsid w:val="003103DC"/>
    <w:rsid w:val="003105D5"/>
    <w:rsid w:val="00310F95"/>
    <w:rsid w:val="00311115"/>
    <w:rsid w:val="00311423"/>
    <w:rsid w:val="0031176D"/>
    <w:rsid w:val="00311BF8"/>
    <w:rsid w:val="00311E62"/>
    <w:rsid w:val="003125BD"/>
    <w:rsid w:val="00312748"/>
    <w:rsid w:val="00312827"/>
    <w:rsid w:val="003128B8"/>
    <w:rsid w:val="00313005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5A5"/>
    <w:rsid w:val="003167D9"/>
    <w:rsid w:val="003171E7"/>
    <w:rsid w:val="00317628"/>
    <w:rsid w:val="00317668"/>
    <w:rsid w:val="00320005"/>
    <w:rsid w:val="00320197"/>
    <w:rsid w:val="00320335"/>
    <w:rsid w:val="003204A5"/>
    <w:rsid w:val="00320D87"/>
    <w:rsid w:val="00322FCD"/>
    <w:rsid w:val="00323E8D"/>
    <w:rsid w:val="00324B4A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529B"/>
    <w:rsid w:val="00335C55"/>
    <w:rsid w:val="00335C78"/>
    <w:rsid w:val="003363D0"/>
    <w:rsid w:val="00336A4B"/>
    <w:rsid w:val="003376F3"/>
    <w:rsid w:val="00337840"/>
    <w:rsid w:val="00337FD4"/>
    <w:rsid w:val="00340288"/>
    <w:rsid w:val="0034031F"/>
    <w:rsid w:val="003403CF"/>
    <w:rsid w:val="003405E4"/>
    <w:rsid w:val="00340701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35"/>
    <w:rsid w:val="00345206"/>
    <w:rsid w:val="0034523B"/>
    <w:rsid w:val="0034538F"/>
    <w:rsid w:val="0034589B"/>
    <w:rsid w:val="003467D9"/>
    <w:rsid w:val="00346B19"/>
    <w:rsid w:val="00347023"/>
    <w:rsid w:val="003470F4"/>
    <w:rsid w:val="00347686"/>
    <w:rsid w:val="00350BC9"/>
    <w:rsid w:val="003517E3"/>
    <w:rsid w:val="0035193A"/>
    <w:rsid w:val="00351C28"/>
    <w:rsid w:val="0035359B"/>
    <w:rsid w:val="0035389F"/>
    <w:rsid w:val="003539F8"/>
    <w:rsid w:val="00354B6F"/>
    <w:rsid w:val="00354EA3"/>
    <w:rsid w:val="003550DB"/>
    <w:rsid w:val="003557AE"/>
    <w:rsid w:val="00355F66"/>
    <w:rsid w:val="003566BB"/>
    <w:rsid w:val="00356781"/>
    <w:rsid w:val="00356992"/>
    <w:rsid w:val="00356A46"/>
    <w:rsid w:val="00356BB6"/>
    <w:rsid w:val="00356BF5"/>
    <w:rsid w:val="00357C07"/>
    <w:rsid w:val="003606DC"/>
    <w:rsid w:val="0036085A"/>
    <w:rsid w:val="003615CA"/>
    <w:rsid w:val="00361A8C"/>
    <w:rsid w:val="00361CF9"/>
    <w:rsid w:val="00362B33"/>
    <w:rsid w:val="00362D37"/>
    <w:rsid w:val="003631D9"/>
    <w:rsid w:val="003635B7"/>
    <w:rsid w:val="00363AA5"/>
    <w:rsid w:val="00363BA7"/>
    <w:rsid w:val="003642DF"/>
    <w:rsid w:val="00364755"/>
    <w:rsid w:val="00364D4F"/>
    <w:rsid w:val="00364ED8"/>
    <w:rsid w:val="00365796"/>
    <w:rsid w:val="003657CE"/>
    <w:rsid w:val="003659E0"/>
    <w:rsid w:val="003663BE"/>
    <w:rsid w:val="00366780"/>
    <w:rsid w:val="00366B67"/>
    <w:rsid w:val="003702CD"/>
    <w:rsid w:val="0037092B"/>
    <w:rsid w:val="00370A28"/>
    <w:rsid w:val="00370AE7"/>
    <w:rsid w:val="003711E9"/>
    <w:rsid w:val="003712D0"/>
    <w:rsid w:val="00371E1C"/>
    <w:rsid w:val="00373D15"/>
    <w:rsid w:val="00374A94"/>
    <w:rsid w:val="00375CC1"/>
    <w:rsid w:val="00376684"/>
    <w:rsid w:val="00376D9B"/>
    <w:rsid w:val="00376F7A"/>
    <w:rsid w:val="003776D7"/>
    <w:rsid w:val="00377F73"/>
    <w:rsid w:val="0038021C"/>
    <w:rsid w:val="0038030A"/>
    <w:rsid w:val="003804EB"/>
    <w:rsid w:val="00380E03"/>
    <w:rsid w:val="00381179"/>
    <w:rsid w:val="0038163B"/>
    <w:rsid w:val="00381C0D"/>
    <w:rsid w:val="003820C4"/>
    <w:rsid w:val="003821BA"/>
    <w:rsid w:val="0038280A"/>
    <w:rsid w:val="00382949"/>
    <w:rsid w:val="00382975"/>
    <w:rsid w:val="0038312A"/>
    <w:rsid w:val="003836E4"/>
    <w:rsid w:val="00384884"/>
    <w:rsid w:val="00384A5C"/>
    <w:rsid w:val="0038504E"/>
    <w:rsid w:val="00385A3B"/>
    <w:rsid w:val="00385ADF"/>
    <w:rsid w:val="003860C0"/>
    <w:rsid w:val="00387BDC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23E"/>
    <w:rsid w:val="003937CB"/>
    <w:rsid w:val="0039415F"/>
    <w:rsid w:val="00394E13"/>
    <w:rsid w:val="00394EA3"/>
    <w:rsid w:val="00395B6B"/>
    <w:rsid w:val="003968C6"/>
    <w:rsid w:val="003974D1"/>
    <w:rsid w:val="00397B46"/>
    <w:rsid w:val="00397E63"/>
    <w:rsid w:val="00397F91"/>
    <w:rsid w:val="003A04F3"/>
    <w:rsid w:val="003A11C4"/>
    <w:rsid w:val="003A1EFB"/>
    <w:rsid w:val="003A2436"/>
    <w:rsid w:val="003A26E0"/>
    <w:rsid w:val="003A2A81"/>
    <w:rsid w:val="003A2B46"/>
    <w:rsid w:val="003A2C27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631"/>
    <w:rsid w:val="003A6F06"/>
    <w:rsid w:val="003A7034"/>
    <w:rsid w:val="003A72EA"/>
    <w:rsid w:val="003A7333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7C7"/>
    <w:rsid w:val="003B4A45"/>
    <w:rsid w:val="003B4E8C"/>
    <w:rsid w:val="003B5340"/>
    <w:rsid w:val="003B574B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5EF"/>
    <w:rsid w:val="003C1BAA"/>
    <w:rsid w:val="003C24B4"/>
    <w:rsid w:val="003C3239"/>
    <w:rsid w:val="003C356F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746"/>
    <w:rsid w:val="003C57E9"/>
    <w:rsid w:val="003C5ABC"/>
    <w:rsid w:val="003C626D"/>
    <w:rsid w:val="003C6BD8"/>
    <w:rsid w:val="003C6CF8"/>
    <w:rsid w:val="003C744A"/>
    <w:rsid w:val="003C7FCB"/>
    <w:rsid w:val="003D01B7"/>
    <w:rsid w:val="003D0D17"/>
    <w:rsid w:val="003D1211"/>
    <w:rsid w:val="003D20F5"/>
    <w:rsid w:val="003D24C5"/>
    <w:rsid w:val="003D3099"/>
    <w:rsid w:val="003D3B93"/>
    <w:rsid w:val="003D3EAA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3C6"/>
    <w:rsid w:val="003D7909"/>
    <w:rsid w:val="003D7D4A"/>
    <w:rsid w:val="003E038C"/>
    <w:rsid w:val="003E0B8C"/>
    <w:rsid w:val="003E0E93"/>
    <w:rsid w:val="003E0EA6"/>
    <w:rsid w:val="003E16AD"/>
    <w:rsid w:val="003E18A1"/>
    <w:rsid w:val="003E1B1F"/>
    <w:rsid w:val="003E222F"/>
    <w:rsid w:val="003E232E"/>
    <w:rsid w:val="003E2473"/>
    <w:rsid w:val="003E2A8B"/>
    <w:rsid w:val="003E36BC"/>
    <w:rsid w:val="003E44BE"/>
    <w:rsid w:val="003E50E4"/>
    <w:rsid w:val="003E5129"/>
    <w:rsid w:val="003E5F4F"/>
    <w:rsid w:val="003E6528"/>
    <w:rsid w:val="003E67BA"/>
    <w:rsid w:val="003E6D54"/>
    <w:rsid w:val="003E718B"/>
    <w:rsid w:val="003E7419"/>
    <w:rsid w:val="003F1020"/>
    <w:rsid w:val="003F1420"/>
    <w:rsid w:val="003F159B"/>
    <w:rsid w:val="003F1ED3"/>
    <w:rsid w:val="003F270C"/>
    <w:rsid w:val="003F279A"/>
    <w:rsid w:val="003F288C"/>
    <w:rsid w:val="003F3AC6"/>
    <w:rsid w:val="003F42B8"/>
    <w:rsid w:val="003F4385"/>
    <w:rsid w:val="003F4403"/>
    <w:rsid w:val="003F45BF"/>
    <w:rsid w:val="003F475A"/>
    <w:rsid w:val="003F5777"/>
    <w:rsid w:val="003F5991"/>
    <w:rsid w:val="003F5993"/>
    <w:rsid w:val="003F64D0"/>
    <w:rsid w:val="003F6EF4"/>
    <w:rsid w:val="004006F3"/>
    <w:rsid w:val="00400711"/>
    <w:rsid w:val="0040125D"/>
    <w:rsid w:val="00401741"/>
    <w:rsid w:val="00401AFF"/>
    <w:rsid w:val="00401EE8"/>
    <w:rsid w:val="004021B4"/>
    <w:rsid w:val="004023B1"/>
    <w:rsid w:val="004023F9"/>
    <w:rsid w:val="00402663"/>
    <w:rsid w:val="0040353F"/>
    <w:rsid w:val="0040358A"/>
    <w:rsid w:val="00403A47"/>
    <w:rsid w:val="004041A8"/>
    <w:rsid w:val="00404921"/>
    <w:rsid w:val="00404D15"/>
    <w:rsid w:val="00404F58"/>
    <w:rsid w:val="0040500C"/>
    <w:rsid w:val="00405441"/>
    <w:rsid w:val="00406076"/>
    <w:rsid w:val="00406938"/>
    <w:rsid w:val="004069E4"/>
    <w:rsid w:val="00406FBE"/>
    <w:rsid w:val="00407216"/>
    <w:rsid w:val="0040734F"/>
    <w:rsid w:val="00407388"/>
    <w:rsid w:val="00407622"/>
    <w:rsid w:val="00407749"/>
    <w:rsid w:val="0041081B"/>
    <w:rsid w:val="00410F0B"/>
    <w:rsid w:val="00411604"/>
    <w:rsid w:val="00411D3A"/>
    <w:rsid w:val="00412477"/>
    <w:rsid w:val="004124B7"/>
    <w:rsid w:val="004130C9"/>
    <w:rsid w:val="004136B8"/>
    <w:rsid w:val="00413849"/>
    <w:rsid w:val="00413A63"/>
    <w:rsid w:val="00414946"/>
    <w:rsid w:val="004155F0"/>
    <w:rsid w:val="004157F2"/>
    <w:rsid w:val="00415B74"/>
    <w:rsid w:val="00416409"/>
    <w:rsid w:val="004169D0"/>
    <w:rsid w:val="004171D6"/>
    <w:rsid w:val="00417B1E"/>
    <w:rsid w:val="00417F0A"/>
    <w:rsid w:val="004209C5"/>
    <w:rsid w:val="004221DD"/>
    <w:rsid w:val="004232B0"/>
    <w:rsid w:val="0042343D"/>
    <w:rsid w:val="004243B2"/>
    <w:rsid w:val="00424E61"/>
    <w:rsid w:val="0042518D"/>
    <w:rsid w:val="0042537F"/>
    <w:rsid w:val="00426500"/>
    <w:rsid w:val="00427346"/>
    <w:rsid w:val="00427503"/>
    <w:rsid w:val="004275A4"/>
    <w:rsid w:val="004303EB"/>
    <w:rsid w:val="004303EC"/>
    <w:rsid w:val="00430BB2"/>
    <w:rsid w:val="004311D8"/>
    <w:rsid w:val="0043201B"/>
    <w:rsid w:val="004326E5"/>
    <w:rsid w:val="0043336E"/>
    <w:rsid w:val="004344D6"/>
    <w:rsid w:val="00434C49"/>
    <w:rsid w:val="00434DCB"/>
    <w:rsid w:val="004358F5"/>
    <w:rsid w:val="0043695E"/>
    <w:rsid w:val="00436EF7"/>
    <w:rsid w:val="0043778C"/>
    <w:rsid w:val="00437B65"/>
    <w:rsid w:val="00437F4C"/>
    <w:rsid w:val="004407D8"/>
    <w:rsid w:val="0044081C"/>
    <w:rsid w:val="00440B0B"/>
    <w:rsid w:val="0044167D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4068"/>
    <w:rsid w:val="00445CF3"/>
    <w:rsid w:val="00445CFB"/>
    <w:rsid w:val="00446619"/>
    <w:rsid w:val="00446A66"/>
    <w:rsid w:val="00446FAC"/>
    <w:rsid w:val="0044771A"/>
    <w:rsid w:val="00447A03"/>
    <w:rsid w:val="00447A1F"/>
    <w:rsid w:val="00450141"/>
    <w:rsid w:val="00450C0D"/>
    <w:rsid w:val="004510DE"/>
    <w:rsid w:val="00451990"/>
    <w:rsid w:val="004519DF"/>
    <w:rsid w:val="00451CDE"/>
    <w:rsid w:val="00452AC9"/>
    <w:rsid w:val="00452F0E"/>
    <w:rsid w:val="00453473"/>
    <w:rsid w:val="0045378F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C40"/>
    <w:rsid w:val="004613CD"/>
    <w:rsid w:val="00461EA1"/>
    <w:rsid w:val="00462282"/>
    <w:rsid w:val="0046237B"/>
    <w:rsid w:val="00462554"/>
    <w:rsid w:val="004637B6"/>
    <w:rsid w:val="004637C1"/>
    <w:rsid w:val="00463A0E"/>
    <w:rsid w:val="004642F9"/>
    <w:rsid w:val="0046545A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448"/>
    <w:rsid w:val="00473618"/>
    <w:rsid w:val="004736A8"/>
    <w:rsid w:val="00474A11"/>
    <w:rsid w:val="00474B18"/>
    <w:rsid w:val="00474B36"/>
    <w:rsid w:val="00475306"/>
    <w:rsid w:val="00476C9F"/>
    <w:rsid w:val="0047737D"/>
    <w:rsid w:val="004774D2"/>
    <w:rsid w:val="00477501"/>
    <w:rsid w:val="00477B8A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2D28"/>
    <w:rsid w:val="00482F3E"/>
    <w:rsid w:val="00483350"/>
    <w:rsid w:val="00483355"/>
    <w:rsid w:val="0048336F"/>
    <w:rsid w:val="0048373B"/>
    <w:rsid w:val="004839F8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595"/>
    <w:rsid w:val="00486978"/>
    <w:rsid w:val="00486AB7"/>
    <w:rsid w:val="00487061"/>
    <w:rsid w:val="00487679"/>
    <w:rsid w:val="00490216"/>
    <w:rsid w:val="004906D7"/>
    <w:rsid w:val="004906F0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13B"/>
    <w:rsid w:val="00494417"/>
    <w:rsid w:val="00494571"/>
    <w:rsid w:val="00494CAB"/>
    <w:rsid w:val="004956B4"/>
    <w:rsid w:val="00495AD8"/>
    <w:rsid w:val="00495E4E"/>
    <w:rsid w:val="0049653A"/>
    <w:rsid w:val="0049709D"/>
    <w:rsid w:val="004976F0"/>
    <w:rsid w:val="004A0953"/>
    <w:rsid w:val="004A117F"/>
    <w:rsid w:val="004A135C"/>
    <w:rsid w:val="004A1875"/>
    <w:rsid w:val="004A1C27"/>
    <w:rsid w:val="004A2205"/>
    <w:rsid w:val="004A228D"/>
    <w:rsid w:val="004A2648"/>
    <w:rsid w:val="004A2661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5F62"/>
    <w:rsid w:val="004A6A7D"/>
    <w:rsid w:val="004A7646"/>
    <w:rsid w:val="004A7693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91B"/>
    <w:rsid w:val="004B5E2A"/>
    <w:rsid w:val="004B60B8"/>
    <w:rsid w:val="004B619D"/>
    <w:rsid w:val="004B65AF"/>
    <w:rsid w:val="004B70D7"/>
    <w:rsid w:val="004B72B4"/>
    <w:rsid w:val="004C042B"/>
    <w:rsid w:val="004C0B83"/>
    <w:rsid w:val="004C0FD3"/>
    <w:rsid w:val="004C1523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641"/>
    <w:rsid w:val="004C6EC7"/>
    <w:rsid w:val="004C7217"/>
    <w:rsid w:val="004C7D83"/>
    <w:rsid w:val="004D01BE"/>
    <w:rsid w:val="004D1200"/>
    <w:rsid w:val="004D170F"/>
    <w:rsid w:val="004D1BCE"/>
    <w:rsid w:val="004D2146"/>
    <w:rsid w:val="004D2341"/>
    <w:rsid w:val="004D24AC"/>
    <w:rsid w:val="004D2E47"/>
    <w:rsid w:val="004D2FEF"/>
    <w:rsid w:val="004D3478"/>
    <w:rsid w:val="004D3B30"/>
    <w:rsid w:val="004D3F89"/>
    <w:rsid w:val="004D3FF9"/>
    <w:rsid w:val="004D4581"/>
    <w:rsid w:val="004D4877"/>
    <w:rsid w:val="004D4921"/>
    <w:rsid w:val="004D5169"/>
    <w:rsid w:val="004D5573"/>
    <w:rsid w:val="004D5C12"/>
    <w:rsid w:val="004D5C65"/>
    <w:rsid w:val="004D5FF6"/>
    <w:rsid w:val="004D6DE2"/>
    <w:rsid w:val="004D6F95"/>
    <w:rsid w:val="004E03DC"/>
    <w:rsid w:val="004E04AE"/>
    <w:rsid w:val="004E0DA8"/>
    <w:rsid w:val="004E0DF6"/>
    <w:rsid w:val="004E1564"/>
    <w:rsid w:val="004E16B7"/>
    <w:rsid w:val="004E17E1"/>
    <w:rsid w:val="004E19BE"/>
    <w:rsid w:val="004E1EE7"/>
    <w:rsid w:val="004E2633"/>
    <w:rsid w:val="004E27FA"/>
    <w:rsid w:val="004E2909"/>
    <w:rsid w:val="004E35FA"/>
    <w:rsid w:val="004E3D6A"/>
    <w:rsid w:val="004E3E5E"/>
    <w:rsid w:val="004E4AE8"/>
    <w:rsid w:val="004E5068"/>
    <w:rsid w:val="004E51E3"/>
    <w:rsid w:val="004E5950"/>
    <w:rsid w:val="004E5EF6"/>
    <w:rsid w:val="004E62D8"/>
    <w:rsid w:val="004E6843"/>
    <w:rsid w:val="004E7390"/>
    <w:rsid w:val="004E7409"/>
    <w:rsid w:val="004E7A32"/>
    <w:rsid w:val="004E7D83"/>
    <w:rsid w:val="004F020F"/>
    <w:rsid w:val="004F040D"/>
    <w:rsid w:val="004F09DF"/>
    <w:rsid w:val="004F0F2C"/>
    <w:rsid w:val="004F26F9"/>
    <w:rsid w:val="004F2A3C"/>
    <w:rsid w:val="004F2A59"/>
    <w:rsid w:val="004F2BD0"/>
    <w:rsid w:val="004F2F31"/>
    <w:rsid w:val="004F2F59"/>
    <w:rsid w:val="004F3083"/>
    <w:rsid w:val="004F3486"/>
    <w:rsid w:val="004F3582"/>
    <w:rsid w:val="004F3A98"/>
    <w:rsid w:val="004F3EC5"/>
    <w:rsid w:val="004F4656"/>
    <w:rsid w:val="004F5498"/>
    <w:rsid w:val="004F5886"/>
    <w:rsid w:val="004F6248"/>
    <w:rsid w:val="004F6727"/>
    <w:rsid w:val="004F775E"/>
    <w:rsid w:val="0050010E"/>
    <w:rsid w:val="005012F0"/>
    <w:rsid w:val="00501EEF"/>
    <w:rsid w:val="005022F9"/>
    <w:rsid w:val="005023E2"/>
    <w:rsid w:val="0050256B"/>
    <w:rsid w:val="00502632"/>
    <w:rsid w:val="00503991"/>
    <w:rsid w:val="00503C4D"/>
    <w:rsid w:val="00503D06"/>
    <w:rsid w:val="00503E19"/>
    <w:rsid w:val="005052A9"/>
    <w:rsid w:val="00505327"/>
    <w:rsid w:val="0050532F"/>
    <w:rsid w:val="00505699"/>
    <w:rsid w:val="005060F7"/>
    <w:rsid w:val="005064E1"/>
    <w:rsid w:val="0050746A"/>
    <w:rsid w:val="00507DA3"/>
    <w:rsid w:val="005104BB"/>
    <w:rsid w:val="0051083D"/>
    <w:rsid w:val="00510C91"/>
    <w:rsid w:val="005111B6"/>
    <w:rsid w:val="0051129B"/>
    <w:rsid w:val="00511453"/>
    <w:rsid w:val="005116F8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3A0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B6D"/>
    <w:rsid w:val="00517DF4"/>
    <w:rsid w:val="0052035B"/>
    <w:rsid w:val="00520466"/>
    <w:rsid w:val="0052056B"/>
    <w:rsid w:val="00520C39"/>
    <w:rsid w:val="00521A66"/>
    <w:rsid w:val="00521ECE"/>
    <w:rsid w:val="00521F43"/>
    <w:rsid w:val="00521FD2"/>
    <w:rsid w:val="0052201E"/>
    <w:rsid w:val="00522576"/>
    <w:rsid w:val="0052290B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7FE"/>
    <w:rsid w:val="0052631D"/>
    <w:rsid w:val="00526354"/>
    <w:rsid w:val="00526A7B"/>
    <w:rsid w:val="00527822"/>
    <w:rsid w:val="00527C49"/>
    <w:rsid w:val="00530330"/>
    <w:rsid w:val="005303A8"/>
    <w:rsid w:val="00531001"/>
    <w:rsid w:val="005316C6"/>
    <w:rsid w:val="005329C5"/>
    <w:rsid w:val="00533A13"/>
    <w:rsid w:val="0053478C"/>
    <w:rsid w:val="005349A5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F5F"/>
    <w:rsid w:val="0054013D"/>
    <w:rsid w:val="0054046A"/>
    <w:rsid w:val="0054062A"/>
    <w:rsid w:val="00540D86"/>
    <w:rsid w:val="00541591"/>
    <w:rsid w:val="00541D9A"/>
    <w:rsid w:val="00541E6D"/>
    <w:rsid w:val="005422EE"/>
    <w:rsid w:val="005423E3"/>
    <w:rsid w:val="00542C81"/>
    <w:rsid w:val="00543995"/>
    <w:rsid w:val="00544049"/>
    <w:rsid w:val="00544977"/>
    <w:rsid w:val="00544979"/>
    <w:rsid w:val="00545CAE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2C2"/>
    <w:rsid w:val="005518DA"/>
    <w:rsid w:val="0055237E"/>
    <w:rsid w:val="005528B2"/>
    <w:rsid w:val="0055299C"/>
    <w:rsid w:val="00553D54"/>
    <w:rsid w:val="005551DC"/>
    <w:rsid w:val="00555491"/>
    <w:rsid w:val="0055575E"/>
    <w:rsid w:val="0055592D"/>
    <w:rsid w:val="00555B8E"/>
    <w:rsid w:val="00555C98"/>
    <w:rsid w:val="005564A0"/>
    <w:rsid w:val="005569ED"/>
    <w:rsid w:val="00556AA3"/>
    <w:rsid w:val="00557DE7"/>
    <w:rsid w:val="00561301"/>
    <w:rsid w:val="005613D8"/>
    <w:rsid w:val="00561406"/>
    <w:rsid w:val="0056152C"/>
    <w:rsid w:val="005617F1"/>
    <w:rsid w:val="005618FB"/>
    <w:rsid w:val="00561949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92D"/>
    <w:rsid w:val="00563989"/>
    <w:rsid w:val="00563FE7"/>
    <w:rsid w:val="00564554"/>
    <w:rsid w:val="0056526A"/>
    <w:rsid w:val="0056600E"/>
    <w:rsid w:val="005665CE"/>
    <w:rsid w:val="00567048"/>
    <w:rsid w:val="0056790C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517E"/>
    <w:rsid w:val="0057552F"/>
    <w:rsid w:val="00575A7F"/>
    <w:rsid w:val="005760E2"/>
    <w:rsid w:val="00576C17"/>
    <w:rsid w:val="00576E3A"/>
    <w:rsid w:val="0057739D"/>
    <w:rsid w:val="005775E3"/>
    <w:rsid w:val="00577639"/>
    <w:rsid w:val="00577B4B"/>
    <w:rsid w:val="0058000D"/>
    <w:rsid w:val="005800EA"/>
    <w:rsid w:val="00580902"/>
    <w:rsid w:val="00580A4D"/>
    <w:rsid w:val="00580CD7"/>
    <w:rsid w:val="00580DBD"/>
    <w:rsid w:val="00580E6C"/>
    <w:rsid w:val="00580F65"/>
    <w:rsid w:val="00581173"/>
    <w:rsid w:val="005814C7"/>
    <w:rsid w:val="00581DE0"/>
    <w:rsid w:val="005823D9"/>
    <w:rsid w:val="005826F4"/>
    <w:rsid w:val="00582B72"/>
    <w:rsid w:val="00583C0C"/>
    <w:rsid w:val="005843F2"/>
    <w:rsid w:val="005849EC"/>
    <w:rsid w:val="00585257"/>
    <w:rsid w:val="00585347"/>
    <w:rsid w:val="00585790"/>
    <w:rsid w:val="00585C30"/>
    <w:rsid w:val="00586594"/>
    <w:rsid w:val="00586B2E"/>
    <w:rsid w:val="00586D55"/>
    <w:rsid w:val="00586D64"/>
    <w:rsid w:val="00587BFD"/>
    <w:rsid w:val="005909F3"/>
    <w:rsid w:val="00591359"/>
    <w:rsid w:val="005925D9"/>
    <w:rsid w:val="00592BAC"/>
    <w:rsid w:val="005932F9"/>
    <w:rsid w:val="00593338"/>
    <w:rsid w:val="00593651"/>
    <w:rsid w:val="00593961"/>
    <w:rsid w:val="00593AE6"/>
    <w:rsid w:val="00593D9D"/>
    <w:rsid w:val="0059410D"/>
    <w:rsid w:val="00594541"/>
    <w:rsid w:val="005947FA"/>
    <w:rsid w:val="00594AAE"/>
    <w:rsid w:val="00594B98"/>
    <w:rsid w:val="00595935"/>
    <w:rsid w:val="00595A42"/>
    <w:rsid w:val="00595B19"/>
    <w:rsid w:val="00595D2B"/>
    <w:rsid w:val="005979AC"/>
    <w:rsid w:val="00597B6B"/>
    <w:rsid w:val="00597E28"/>
    <w:rsid w:val="005A0070"/>
    <w:rsid w:val="005A01D2"/>
    <w:rsid w:val="005A03C7"/>
    <w:rsid w:val="005A05CD"/>
    <w:rsid w:val="005A0CE1"/>
    <w:rsid w:val="005A0D45"/>
    <w:rsid w:val="005A0F30"/>
    <w:rsid w:val="005A0F92"/>
    <w:rsid w:val="005A18C0"/>
    <w:rsid w:val="005A1AA4"/>
    <w:rsid w:val="005A1CE6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DF9"/>
    <w:rsid w:val="005A5438"/>
    <w:rsid w:val="005A57A3"/>
    <w:rsid w:val="005A5CE6"/>
    <w:rsid w:val="005A60D7"/>
    <w:rsid w:val="005A6C51"/>
    <w:rsid w:val="005A6C83"/>
    <w:rsid w:val="005A6E10"/>
    <w:rsid w:val="005A71DB"/>
    <w:rsid w:val="005A7C5A"/>
    <w:rsid w:val="005B000F"/>
    <w:rsid w:val="005B03E5"/>
    <w:rsid w:val="005B0456"/>
    <w:rsid w:val="005B053E"/>
    <w:rsid w:val="005B17E1"/>
    <w:rsid w:val="005B2C20"/>
    <w:rsid w:val="005B2FC7"/>
    <w:rsid w:val="005B32EE"/>
    <w:rsid w:val="005B3410"/>
    <w:rsid w:val="005B35A8"/>
    <w:rsid w:val="005B444B"/>
    <w:rsid w:val="005B49C8"/>
    <w:rsid w:val="005B4A19"/>
    <w:rsid w:val="005B5109"/>
    <w:rsid w:val="005B5212"/>
    <w:rsid w:val="005B6A13"/>
    <w:rsid w:val="005B7882"/>
    <w:rsid w:val="005C060A"/>
    <w:rsid w:val="005C19B3"/>
    <w:rsid w:val="005C1BB2"/>
    <w:rsid w:val="005C1D86"/>
    <w:rsid w:val="005C215A"/>
    <w:rsid w:val="005C21AE"/>
    <w:rsid w:val="005C31B6"/>
    <w:rsid w:val="005C471F"/>
    <w:rsid w:val="005C4D15"/>
    <w:rsid w:val="005C4EAC"/>
    <w:rsid w:val="005C5090"/>
    <w:rsid w:val="005C5ADB"/>
    <w:rsid w:val="005C5B8B"/>
    <w:rsid w:val="005C5BF2"/>
    <w:rsid w:val="005C5EE4"/>
    <w:rsid w:val="005C5FCF"/>
    <w:rsid w:val="005C6145"/>
    <w:rsid w:val="005C630E"/>
    <w:rsid w:val="005C654C"/>
    <w:rsid w:val="005C6625"/>
    <w:rsid w:val="005C6C28"/>
    <w:rsid w:val="005C7303"/>
    <w:rsid w:val="005C7757"/>
    <w:rsid w:val="005C7D60"/>
    <w:rsid w:val="005C7FB4"/>
    <w:rsid w:val="005D00D0"/>
    <w:rsid w:val="005D011D"/>
    <w:rsid w:val="005D0E39"/>
    <w:rsid w:val="005D0F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C1"/>
    <w:rsid w:val="005D480D"/>
    <w:rsid w:val="005D4892"/>
    <w:rsid w:val="005D4F60"/>
    <w:rsid w:val="005D4F7F"/>
    <w:rsid w:val="005D4FD6"/>
    <w:rsid w:val="005D523F"/>
    <w:rsid w:val="005D5CB6"/>
    <w:rsid w:val="005D5D8A"/>
    <w:rsid w:val="005D5F55"/>
    <w:rsid w:val="005D61BA"/>
    <w:rsid w:val="005D6680"/>
    <w:rsid w:val="005D6BE6"/>
    <w:rsid w:val="005D747E"/>
    <w:rsid w:val="005D7DC8"/>
    <w:rsid w:val="005E058B"/>
    <w:rsid w:val="005E05B9"/>
    <w:rsid w:val="005E08FB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4ADB"/>
    <w:rsid w:val="005E4CAA"/>
    <w:rsid w:val="005E4F4B"/>
    <w:rsid w:val="005E4F99"/>
    <w:rsid w:val="005E53E5"/>
    <w:rsid w:val="005E559F"/>
    <w:rsid w:val="005E569E"/>
    <w:rsid w:val="005E6366"/>
    <w:rsid w:val="005E63F7"/>
    <w:rsid w:val="005E6A54"/>
    <w:rsid w:val="005E77D6"/>
    <w:rsid w:val="005E78AA"/>
    <w:rsid w:val="005E7A89"/>
    <w:rsid w:val="005E7C1D"/>
    <w:rsid w:val="005E7CD2"/>
    <w:rsid w:val="005F01E5"/>
    <w:rsid w:val="005F025E"/>
    <w:rsid w:val="005F0878"/>
    <w:rsid w:val="005F0EBD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987"/>
    <w:rsid w:val="005F4CDA"/>
    <w:rsid w:val="005F5420"/>
    <w:rsid w:val="005F59E9"/>
    <w:rsid w:val="005F5B31"/>
    <w:rsid w:val="005F5BA4"/>
    <w:rsid w:val="005F5D83"/>
    <w:rsid w:val="005F60E6"/>
    <w:rsid w:val="005F6554"/>
    <w:rsid w:val="005F680D"/>
    <w:rsid w:val="005F71FA"/>
    <w:rsid w:val="005F7C03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30D0"/>
    <w:rsid w:val="0060388B"/>
    <w:rsid w:val="00604214"/>
    <w:rsid w:val="00604444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25D4"/>
    <w:rsid w:val="0061283E"/>
    <w:rsid w:val="00613A15"/>
    <w:rsid w:val="00614189"/>
    <w:rsid w:val="00614A29"/>
    <w:rsid w:val="00614F92"/>
    <w:rsid w:val="00615591"/>
    <w:rsid w:val="00615637"/>
    <w:rsid w:val="00615D8E"/>
    <w:rsid w:val="00615F10"/>
    <w:rsid w:val="00616E7B"/>
    <w:rsid w:val="00616F06"/>
    <w:rsid w:val="006172DC"/>
    <w:rsid w:val="00617D28"/>
    <w:rsid w:val="00617E46"/>
    <w:rsid w:val="00620195"/>
    <w:rsid w:val="0062065E"/>
    <w:rsid w:val="0062080A"/>
    <w:rsid w:val="00620BFC"/>
    <w:rsid w:val="006210C2"/>
    <w:rsid w:val="006212A6"/>
    <w:rsid w:val="00621BA0"/>
    <w:rsid w:val="00621F01"/>
    <w:rsid w:val="00622EF5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D59"/>
    <w:rsid w:val="00630FF9"/>
    <w:rsid w:val="006310BC"/>
    <w:rsid w:val="0063144D"/>
    <w:rsid w:val="00631472"/>
    <w:rsid w:val="006314A7"/>
    <w:rsid w:val="0063195A"/>
    <w:rsid w:val="00631FD5"/>
    <w:rsid w:val="00631FDD"/>
    <w:rsid w:val="006327A0"/>
    <w:rsid w:val="00632A77"/>
    <w:rsid w:val="00632AB1"/>
    <w:rsid w:val="00632AE5"/>
    <w:rsid w:val="00633A42"/>
    <w:rsid w:val="00633A69"/>
    <w:rsid w:val="00634298"/>
    <w:rsid w:val="00634363"/>
    <w:rsid w:val="00634550"/>
    <w:rsid w:val="00634947"/>
    <w:rsid w:val="00634970"/>
    <w:rsid w:val="00634B22"/>
    <w:rsid w:val="00635604"/>
    <w:rsid w:val="00635733"/>
    <w:rsid w:val="0063576F"/>
    <w:rsid w:val="00635ACB"/>
    <w:rsid w:val="00635B88"/>
    <w:rsid w:val="00635D45"/>
    <w:rsid w:val="00635F59"/>
    <w:rsid w:val="0063663D"/>
    <w:rsid w:val="00640226"/>
    <w:rsid w:val="00640D1C"/>
    <w:rsid w:val="0064136A"/>
    <w:rsid w:val="006414D3"/>
    <w:rsid w:val="006416A6"/>
    <w:rsid w:val="00641D33"/>
    <w:rsid w:val="00641DCF"/>
    <w:rsid w:val="006422CC"/>
    <w:rsid w:val="0064236D"/>
    <w:rsid w:val="00642380"/>
    <w:rsid w:val="006433D1"/>
    <w:rsid w:val="006437F7"/>
    <w:rsid w:val="00643C88"/>
    <w:rsid w:val="00643DAE"/>
    <w:rsid w:val="00644484"/>
    <w:rsid w:val="00644C11"/>
    <w:rsid w:val="006455C4"/>
    <w:rsid w:val="00645B72"/>
    <w:rsid w:val="006460CE"/>
    <w:rsid w:val="00647B2E"/>
    <w:rsid w:val="00650986"/>
    <w:rsid w:val="00650BCF"/>
    <w:rsid w:val="00651DA4"/>
    <w:rsid w:val="0065274D"/>
    <w:rsid w:val="00652AD9"/>
    <w:rsid w:val="00653669"/>
    <w:rsid w:val="006547FE"/>
    <w:rsid w:val="00656626"/>
    <w:rsid w:val="006568F6"/>
    <w:rsid w:val="00656A75"/>
    <w:rsid w:val="00656CED"/>
    <w:rsid w:val="006578CD"/>
    <w:rsid w:val="00657948"/>
    <w:rsid w:val="00657982"/>
    <w:rsid w:val="00657D6C"/>
    <w:rsid w:val="00660373"/>
    <w:rsid w:val="00660828"/>
    <w:rsid w:val="006611BA"/>
    <w:rsid w:val="00662B22"/>
    <w:rsid w:val="00662FD8"/>
    <w:rsid w:val="006631D6"/>
    <w:rsid w:val="00663A95"/>
    <w:rsid w:val="006641BF"/>
    <w:rsid w:val="00664999"/>
    <w:rsid w:val="00664A71"/>
    <w:rsid w:val="00665778"/>
    <w:rsid w:val="006659EC"/>
    <w:rsid w:val="00665BA1"/>
    <w:rsid w:val="00665C1D"/>
    <w:rsid w:val="00665D4D"/>
    <w:rsid w:val="00666312"/>
    <w:rsid w:val="006665C1"/>
    <w:rsid w:val="00666AE8"/>
    <w:rsid w:val="00666C44"/>
    <w:rsid w:val="00666D6B"/>
    <w:rsid w:val="00666FC0"/>
    <w:rsid w:val="006677ED"/>
    <w:rsid w:val="00667AEF"/>
    <w:rsid w:val="00667EEF"/>
    <w:rsid w:val="00667F3D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817"/>
    <w:rsid w:val="00674240"/>
    <w:rsid w:val="00675231"/>
    <w:rsid w:val="0067561D"/>
    <w:rsid w:val="00675DC5"/>
    <w:rsid w:val="006761E9"/>
    <w:rsid w:val="006762AD"/>
    <w:rsid w:val="00676529"/>
    <w:rsid w:val="00676884"/>
    <w:rsid w:val="00676A66"/>
    <w:rsid w:val="00676D13"/>
    <w:rsid w:val="00676D17"/>
    <w:rsid w:val="00677AFD"/>
    <w:rsid w:val="00677B65"/>
    <w:rsid w:val="006801A2"/>
    <w:rsid w:val="00680634"/>
    <w:rsid w:val="006814D3"/>
    <w:rsid w:val="0068176E"/>
    <w:rsid w:val="00681A91"/>
    <w:rsid w:val="00681CA1"/>
    <w:rsid w:val="00683563"/>
    <w:rsid w:val="006844A5"/>
    <w:rsid w:val="00684CFE"/>
    <w:rsid w:val="006852C6"/>
    <w:rsid w:val="006852FA"/>
    <w:rsid w:val="00685353"/>
    <w:rsid w:val="00685444"/>
    <w:rsid w:val="0068555C"/>
    <w:rsid w:val="00685BB5"/>
    <w:rsid w:val="00685CA3"/>
    <w:rsid w:val="00686135"/>
    <w:rsid w:val="00686904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4C07"/>
    <w:rsid w:val="00695205"/>
    <w:rsid w:val="0069557D"/>
    <w:rsid w:val="0069570A"/>
    <w:rsid w:val="0069608E"/>
    <w:rsid w:val="00696692"/>
    <w:rsid w:val="00696783"/>
    <w:rsid w:val="00697FD7"/>
    <w:rsid w:val="006A003F"/>
    <w:rsid w:val="006A0925"/>
    <w:rsid w:val="006A0AC6"/>
    <w:rsid w:val="006A1206"/>
    <w:rsid w:val="006A154A"/>
    <w:rsid w:val="006A2534"/>
    <w:rsid w:val="006A28B6"/>
    <w:rsid w:val="006A37E0"/>
    <w:rsid w:val="006A3CD8"/>
    <w:rsid w:val="006A45B1"/>
    <w:rsid w:val="006A4E47"/>
    <w:rsid w:val="006A5475"/>
    <w:rsid w:val="006A5D97"/>
    <w:rsid w:val="006A6C03"/>
    <w:rsid w:val="006A79C4"/>
    <w:rsid w:val="006A7C5A"/>
    <w:rsid w:val="006B0991"/>
    <w:rsid w:val="006B0DE4"/>
    <w:rsid w:val="006B0F81"/>
    <w:rsid w:val="006B1100"/>
    <w:rsid w:val="006B11ED"/>
    <w:rsid w:val="006B134B"/>
    <w:rsid w:val="006B144D"/>
    <w:rsid w:val="006B16D5"/>
    <w:rsid w:val="006B1B97"/>
    <w:rsid w:val="006B2043"/>
    <w:rsid w:val="006B2918"/>
    <w:rsid w:val="006B2B83"/>
    <w:rsid w:val="006B2E24"/>
    <w:rsid w:val="006B3221"/>
    <w:rsid w:val="006B359A"/>
    <w:rsid w:val="006B389F"/>
    <w:rsid w:val="006B39A1"/>
    <w:rsid w:val="006B4300"/>
    <w:rsid w:val="006B5A4D"/>
    <w:rsid w:val="006B66B0"/>
    <w:rsid w:val="006B6916"/>
    <w:rsid w:val="006B6BBC"/>
    <w:rsid w:val="006B731B"/>
    <w:rsid w:val="006B75D6"/>
    <w:rsid w:val="006B7F90"/>
    <w:rsid w:val="006C0D63"/>
    <w:rsid w:val="006C13EC"/>
    <w:rsid w:val="006C16C3"/>
    <w:rsid w:val="006C1926"/>
    <w:rsid w:val="006C1AD6"/>
    <w:rsid w:val="006C2056"/>
    <w:rsid w:val="006C24D9"/>
    <w:rsid w:val="006C2B63"/>
    <w:rsid w:val="006C3431"/>
    <w:rsid w:val="006C39A3"/>
    <w:rsid w:val="006C3F46"/>
    <w:rsid w:val="006C42D4"/>
    <w:rsid w:val="006C4C91"/>
    <w:rsid w:val="006C4FA3"/>
    <w:rsid w:val="006C5395"/>
    <w:rsid w:val="006C5746"/>
    <w:rsid w:val="006C5DBA"/>
    <w:rsid w:val="006C5EAE"/>
    <w:rsid w:val="006C6A23"/>
    <w:rsid w:val="006C7B6F"/>
    <w:rsid w:val="006C7CE8"/>
    <w:rsid w:val="006D003B"/>
    <w:rsid w:val="006D0340"/>
    <w:rsid w:val="006D0433"/>
    <w:rsid w:val="006D0C29"/>
    <w:rsid w:val="006D0E0B"/>
    <w:rsid w:val="006D10CE"/>
    <w:rsid w:val="006D1B4B"/>
    <w:rsid w:val="006D1CA1"/>
    <w:rsid w:val="006D2A11"/>
    <w:rsid w:val="006D4488"/>
    <w:rsid w:val="006D44AA"/>
    <w:rsid w:val="006D4988"/>
    <w:rsid w:val="006D49CC"/>
    <w:rsid w:val="006D5945"/>
    <w:rsid w:val="006D61DB"/>
    <w:rsid w:val="006D70CC"/>
    <w:rsid w:val="006D7262"/>
    <w:rsid w:val="006D7824"/>
    <w:rsid w:val="006D782B"/>
    <w:rsid w:val="006D7FE3"/>
    <w:rsid w:val="006E003C"/>
    <w:rsid w:val="006E0211"/>
    <w:rsid w:val="006E0514"/>
    <w:rsid w:val="006E0EF5"/>
    <w:rsid w:val="006E1406"/>
    <w:rsid w:val="006E1408"/>
    <w:rsid w:val="006E18F5"/>
    <w:rsid w:val="006E1900"/>
    <w:rsid w:val="006E2078"/>
    <w:rsid w:val="006E2168"/>
    <w:rsid w:val="006E2205"/>
    <w:rsid w:val="006E2211"/>
    <w:rsid w:val="006E2858"/>
    <w:rsid w:val="006E29F9"/>
    <w:rsid w:val="006E2E57"/>
    <w:rsid w:val="006E2F63"/>
    <w:rsid w:val="006E3176"/>
    <w:rsid w:val="006E32D6"/>
    <w:rsid w:val="006E3656"/>
    <w:rsid w:val="006E378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356"/>
    <w:rsid w:val="006E78DE"/>
    <w:rsid w:val="006F09F8"/>
    <w:rsid w:val="006F0B59"/>
    <w:rsid w:val="006F18E9"/>
    <w:rsid w:val="006F19E7"/>
    <w:rsid w:val="006F2075"/>
    <w:rsid w:val="006F2735"/>
    <w:rsid w:val="006F2C8A"/>
    <w:rsid w:val="006F2E9C"/>
    <w:rsid w:val="006F360D"/>
    <w:rsid w:val="006F3C30"/>
    <w:rsid w:val="006F4C95"/>
    <w:rsid w:val="006F4F25"/>
    <w:rsid w:val="006F5882"/>
    <w:rsid w:val="006F5A77"/>
    <w:rsid w:val="006F6359"/>
    <w:rsid w:val="006F6586"/>
    <w:rsid w:val="006F6746"/>
    <w:rsid w:val="006F67EB"/>
    <w:rsid w:val="006F6885"/>
    <w:rsid w:val="006F68CA"/>
    <w:rsid w:val="006F6F06"/>
    <w:rsid w:val="006F6F5D"/>
    <w:rsid w:val="006F6FE8"/>
    <w:rsid w:val="006F71AE"/>
    <w:rsid w:val="006F7B62"/>
    <w:rsid w:val="006F7D1D"/>
    <w:rsid w:val="007003A6"/>
    <w:rsid w:val="00700964"/>
    <w:rsid w:val="0070114E"/>
    <w:rsid w:val="0070150F"/>
    <w:rsid w:val="00701771"/>
    <w:rsid w:val="00701E19"/>
    <w:rsid w:val="007024E1"/>
    <w:rsid w:val="00702B0F"/>
    <w:rsid w:val="00702C06"/>
    <w:rsid w:val="00702ED6"/>
    <w:rsid w:val="0070320A"/>
    <w:rsid w:val="0070328B"/>
    <w:rsid w:val="007034FE"/>
    <w:rsid w:val="00703843"/>
    <w:rsid w:val="00703AF7"/>
    <w:rsid w:val="00703D14"/>
    <w:rsid w:val="00704EDB"/>
    <w:rsid w:val="00705109"/>
    <w:rsid w:val="00705356"/>
    <w:rsid w:val="0070574B"/>
    <w:rsid w:val="007060D9"/>
    <w:rsid w:val="007069E6"/>
    <w:rsid w:val="00706A82"/>
    <w:rsid w:val="00706DE5"/>
    <w:rsid w:val="007074C5"/>
    <w:rsid w:val="00707F9E"/>
    <w:rsid w:val="007102D5"/>
    <w:rsid w:val="00710587"/>
    <w:rsid w:val="00710A7B"/>
    <w:rsid w:val="00710AEA"/>
    <w:rsid w:val="00710EAC"/>
    <w:rsid w:val="00711AC5"/>
    <w:rsid w:val="00711DF6"/>
    <w:rsid w:val="00712182"/>
    <w:rsid w:val="00712767"/>
    <w:rsid w:val="00713101"/>
    <w:rsid w:val="00713531"/>
    <w:rsid w:val="00713681"/>
    <w:rsid w:val="00713A3D"/>
    <w:rsid w:val="00713AE1"/>
    <w:rsid w:val="00713D77"/>
    <w:rsid w:val="007142C7"/>
    <w:rsid w:val="007147DD"/>
    <w:rsid w:val="007149F6"/>
    <w:rsid w:val="00714F25"/>
    <w:rsid w:val="007159DA"/>
    <w:rsid w:val="00715BDD"/>
    <w:rsid w:val="00715CDB"/>
    <w:rsid w:val="00716D54"/>
    <w:rsid w:val="00717001"/>
    <w:rsid w:val="007176DD"/>
    <w:rsid w:val="00717E04"/>
    <w:rsid w:val="00720645"/>
    <w:rsid w:val="00721539"/>
    <w:rsid w:val="00721896"/>
    <w:rsid w:val="0072198C"/>
    <w:rsid w:val="00722194"/>
    <w:rsid w:val="007227EF"/>
    <w:rsid w:val="00722C70"/>
    <w:rsid w:val="00722CD1"/>
    <w:rsid w:val="00723233"/>
    <w:rsid w:val="00723C91"/>
    <w:rsid w:val="007241CF"/>
    <w:rsid w:val="007242C8"/>
    <w:rsid w:val="0072441D"/>
    <w:rsid w:val="00724690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300B0"/>
    <w:rsid w:val="00730711"/>
    <w:rsid w:val="007307A8"/>
    <w:rsid w:val="007312A6"/>
    <w:rsid w:val="007315DC"/>
    <w:rsid w:val="00731D02"/>
    <w:rsid w:val="007322C5"/>
    <w:rsid w:val="00732959"/>
    <w:rsid w:val="00732AB1"/>
    <w:rsid w:val="00733B21"/>
    <w:rsid w:val="0073401E"/>
    <w:rsid w:val="007340BD"/>
    <w:rsid w:val="00734361"/>
    <w:rsid w:val="00734476"/>
    <w:rsid w:val="0073454D"/>
    <w:rsid w:val="00735875"/>
    <w:rsid w:val="007359AD"/>
    <w:rsid w:val="00735B4B"/>
    <w:rsid w:val="00736476"/>
    <w:rsid w:val="00736605"/>
    <w:rsid w:val="00737136"/>
    <w:rsid w:val="0073796E"/>
    <w:rsid w:val="00737F5E"/>
    <w:rsid w:val="007408D1"/>
    <w:rsid w:val="00740948"/>
    <w:rsid w:val="00741012"/>
    <w:rsid w:val="007413EB"/>
    <w:rsid w:val="0074144D"/>
    <w:rsid w:val="007416D7"/>
    <w:rsid w:val="00741907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E7F"/>
    <w:rsid w:val="007443E4"/>
    <w:rsid w:val="00745D39"/>
    <w:rsid w:val="00746775"/>
    <w:rsid w:val="00746BE6"/>
    <w:rsid w:val="00746CE7"/>
    <w:rsid w:val="0074739B"/>
    <w:rsid w:val="00747B91"/>
    <w:rsid w:val="0075047A"/>
    <w:rsid w:val="00750D2C"/>
    <w:rsid w:val="00750F5A"/>
    <w:rsid w:val="007510F2"/>
    <w:rsid w:val="007510FB"/>
    <w:rsid w:val="007511D7"/>
    <w:rsid w:val="0075128C"/>
    <w:rsid w:val="00751946"/>
    <w:rsid w:val="00752097"/>
    <w:rsid w:val="00752D5F"/>
    <w:rsid w:val="00753578"/>
    <w:rsid w:val="00753AFE"/>
    <w:rsid w:val="00753EE3"/>
    <w:rsid w:val="00754675"/>
    <w:rsid w:val="0075469B"/>
    <w:rsid w:val="00754800"/>
    <w:rsid w:val="00755FCD"/>
    <w:rsid w:val="0075603B"/>
    <w:rsid w:val="00756484"/>
    <w:rsid w:val="0075698E"/>
    <w:rsid w:val="00756B3A"/>
    <w:rsid w:val="00756B44"/>
    <w:rsid w:val="00757696"/>
    <w:rsid w:val="0075787C"/>
    <w:rsid w:val="00760217"/>
    <w:rsid w:val="0076047E"/>
    <w:rsid w:val="0076089E"/>
    <w:rsid w:val="00760DA7"/>
    <w:rsid w:val="00761177"/>
    <w:rsid w:val="00762BCA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751E"/>
    <w:rsid w:val="00767985"/>
    <w:rsid w:val="00767A9C"/>
    <w:rsid w:val="00770172"/>
    <w:rsid w:val="007712C2"/>
    <w:rsid w:val="00771CDE"/>
    <w:rsid w:val="007722A4"/>
    <w:rsid w:val="007726DC"/>
    <w:rsid w:val="00772F6B"/>
    <w:rsid w:val="00773126"/>
    <w:rsid w:val="00773229"/>
    <w:rsid w:val="00773623"/>
    <w:rsid w:val="0077369B"/>
    <w:rsid w:val="007743D7"/>
    <w:rsid w:val="007746F5"/>
    <w:rsid w:val="007749A2"/>
    <w:rsid w:val="00775369"/>
    <w:rsid w:val="0077585F"/>
    <w:rsid w:val="00775BA3"/>
    <w:rsid w:val="00775BF8"/>
    <w:rsid w:val="00775CD8"/>
    <w:rsid w:val="007763C0"/>
    <w:rsid w:val="00776652"/>
    <w:rsid w:val="0077759C"/>
    <w:rsid w:val="007802F9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6D5"/>
    <w:rsid w:val="007836E5"/>
    <w:rsid w:val="007840C3"/>
    <w:rsid w:val="00784122"/>
    <w:rsid w:val="00784773"/>
    <w:rsid w:val="007848ED"/>
    <w:rsid w:val="007852E8"/>
    <w:rsid w:val="00785D87"/>
    <w:rsid w:val="00787FAD"/>
    <w:rsid w:val="007904D4"/>
    <w:rsid w:val="00790DBF"/>
    <w:rsid w:val="0079107F"/>
    <w:rsid w:val="007915C9"/>
    <w:rsid w:val="0079178F"/>
    <w:rsid w:val="00791B11"/>
    <w:rsid w:val="00791BF7"/>
    <w:rsid w:val="007927E5"/>
    <w:rsid w:val="00792A38"/>
    <w:rsid w:val="00793133"/>
    <w:rsid w:val="00793201"/>
    <w:rsid w:val="007932D7"/>
    <w:rsid w:val="0079415A"/>
    <w:rsid w:val="007944B8"/>
    <w:rsid w:val="00794A76"/>
    <w:rsid w:val="0079554C"/>
    <w:rsid w:val="00795701"/>
    <w:rsid w:val="0079585F"/>
    <w:rsid w:val="00795B4C"/>
    <w:rsid w:val="00795CC3"/>
    <w:rsid w:val="00796006"/>
    <w:rsid w:val="007962B1"/>
    <w:rsid w:val="007962F8"/>
    <w:rsid w:val="007969A2"/>
    <w:rsid w:val="007971BB"/>
    <w:rsid w:val="007974CE"/>
    <w:rsid w:val="007979A3"/>
    <w:rsid w:val="00797AD6"/>
    <w:rsid w:val="007A0480"/>
    <w:rsid w:val="007A17B3"/>
    <w:rsid w:val="007A25B1"/>
    <w:rsid w:val="007A2AA3"/>
    <w:rsid w:val="007A2CEF"/>
    <w:rsid w:val="007A2D1A"/>
    <w:rsid w:val="007A2D7E"/>
    <w:rsid w:val="007A324F"/>
    <w:rsid w:val="007A3776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4A1"/>
    <w:rsid w:val="007B1693"/>
    <w:rsid w:val="007B1B1A"/>
    <w:rsid w:val="007B232E"/>
    <w:rsid w:val="007B2822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F1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2084"/>
    <w:rsid w:val="007C21BC"/>
    <w:rsid w:val="007C2E4E"/>
    <w:rsid w:val="007C3158"/>
    <w:rsid w:val="007C3823"/>
    <w:rsid w:val="007C3B71"/>
    <w:rsid w:val="007C3FD8"/>
    <w:rsid w:val="007C42E5"/>
    <w:rsid w:val="007C47B8"/>
    <w:rsid w:val="007C49B5"/>
    <w:rsid w:val="007C4C62"/>
    <w:rsid w:val="007C4DD1"/>
    <w:rsid w:val="007C511D"/>
    <w:rsid w:val="007C5224"/>
    <w:rsid w:val="007C52CA"/>
    <w:rsid w:val="007C536A"/>
    <w:rsid w:val="007C58DB"/>
    <w:rsid w:val="007C59EC"/>
    <w:rsid w:val="007C61FE"/>
    <w:rsid w:val="007C6C66"/>
    <w:rsid w:val="007C776A"/>
    <w:rsid w:val="007C7E3C"/>
    <w:rsid w:val="007D0565"/>
    <w:rsid w:val="007D05C0"/>
    <w:rsid w:val="007D09C5"/>
    <w:rsid w:val="007D0B98"/>
    <w:rsid w:val="007D0E6D"/>
    <w:rsid w:val="007D11BC"/>
    <w:rsid w:val="007D17AB"/>
    <w:rsid w:val="007D186F"/>
    <w:rsid w:val="007D23D0"/>
    <w:rsid w:val="007D295B"/>
    <w:rsid w:val="007D3533"/>
    <w:rsid w:val="007D35DA"/>
    <w:rsid w:val="007D3BDD"/>
    <w:rsid w:val="007D3ED1"/>
    <w:rsid w:val="007D44C4"/>
    <w:rsid w:val="007D4735"/>
    <w:rsid w:val="007D4760"/>
    <w:rsid w:val="007D4810"/>
    <w:rsid w:val="007D5000"/>
    <w:rsid w:val="007D52F9"/>
    <w:rsid w:val="007D5B8C"/>
    <w:rsid w:val="007D6592"/>
    <w:rsid w:val="007D687B"/>
    <w:rsid w:val="007D7344"/>
    <w:rsid w:val="007D79D3"/>
    <w:rsid w:val="007D7B5C"/>
    <w:rsid w:val="007D7ED3"/>
    <w:rsid w:val="007E0247"/>
    <w:rsid w:val="007E0331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C1"/>
    <w:rsid w:val="007E39C4"/>
    <w:rsid w:val="007E5226"/>
    <w:rsid w:val="007E69B3"/>
    <w:rsid w:val="007E6F45"/>
    <w:rsid w:val="007E7321"/>
    <w:rsid w:val="007F0225"/>
    <w:rsid w:val="007F038F"/>
    <w:rsid w:val="007F0CBA"/>
    <w:rsid w:val="007F1063"/>
    <w:rsid w:val="007F11B5"/>
    <w:rsid w:val="007F2B56"/>
    <w:rsid w:val="007F3615"/>
    <w:rsid w:val="007F361A"/>
    <w:rsid w:val="007F364A"/>
    <w:rsid w:val="007F4BC8"/>
    <w:rsid w:val="007F4F8A"/>
    <w:rsid w:val="007F5616"/>
    <w:rsid w:val="007F6176"/>
    <w:rsid w:val="007F63D7"/>
    <w:rsid w:val="007F6C24"/>
    <w:rsid w:val="007F7061"/>
    <w:rsid w:val="007F7285"/>
    <w:rsid w:val="007F7299"/>
    <w:rsid w:val="007F7396"/>
    <w:rsid w:val="007F767F"/>
    <w:rsid w:val="007F7828"/>
    <w:rsid w:val="007F7B05"/>
    <w:rsid w:val="00800081"/>
    <w:rsid w:val="00800293"/>
    <w:rsid w:val="00800DDB"/>
    <w:rsid w:val="00803FD8"/>
    <w:rsid w:val="00804118"/>
    <w:rsid w:val="008045BA"/>
    <w:rsid w:val="00804ABA"/>
    <w:rsid w:val="0080522B"/>
    <w:rsid w:val="008057C7"/>
    <w:rsid w:val="00805A04"/>
    <w:rsid w:val="00805A4C"/>
    <w:rsid w:val="008062D7"/>
    <w:rsid w:val="00806612"/>
    <w:rsid w:val="00806B36"/>
    <w:rsid w:val="00807011"/>
    <w:rsid w:val="00807200"/>
    <w:rsid w:val="008074E0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FFD"/>
    <w:rsid w:val="00812B37"/>
    <w:rsid w:val="008135AA"/>
    <w:rsid w:val="008138B5"/>
    <w:rsid w:val="00814408"/>
    <w:rsid w:val="00814881"/>
    <w:rsid w:val="00814AEB"/>
    <w:rsid w:val="0081609A"/>
    <w:rsid w:val="008168B8"/>
    <w:rsid w:val="008168D4"/>
    <w:rsid w:val="00816D5F"/>
    <w:rsid w:val="00817501"/>
    <w:rsid w:val="00820221"/>
    <w:rsid w:val="00820973"/>
    <w:rsid w:val="00820F2E"/>
    <w:rsid w:val="008212F0"/>
    <w:rsid w:val="00821364"/>
    <w:rsid w:val="00821432"/>
    <w:rsid w:val="00821567"/>
    <w:rsid w:val="00821878"/>
    <w:rsid w:val="00822D16"/>
    <w:rsid w:val="00824720"/>
    <w:rsid w:val="00825362"/>
    <w:rsid w:val="00825818"/>
    <w:rsid w:val="008258BE"/>
    <w:rsid w:val="00825CD2"/>
    <w:rsid w:val="00825DC6"/>
    <w:rsid w:val="0082658E"/>
    <w:rsid w:val="008300A4"/>
    <w:rsid w:val="00831C93"/>
    <w:rsid w:val="00831DC6"/>
    <w:rsid w:val="00831E40"/>
    <w:rsid w:val="00832303"/>
    <w:rsid w:val="0083246A"/>
    <w:rsid w:val="00832538"/>
    <w:rsid w:val="00832672"/>
    <w:rsid w:val="0083367A"/>
    <w:rsid w:val="00833B8C"/>
    <w:rsid w:val="00833BA3"/>
    <w:rsid w:val="00833CCF"/>
    <w:rsid w:val="00834205"/>
    <w:rsid w:val="0083461B"/>
    <w:rsid w:val="00834A41"/>
    <w:rsid w:val="00835ACB"/>
    <w:rsid w:val="008370A7"/>
    <w:rsid w:val="0084059F"/>
    <w:rsid w:val="00840695"/>
    <w:rsid w:val="0084076E"/>
    <w:rsid w:val="0084091D"/>
    <w:rsid w:val="0084167F"/>
    <w:rsid w:val="00841702"/>
    <w:rsid w:val="00842472"/>
    <w:rsid w:val="00842921"/>
    <w:rsid w:val="008431C3"/>
    <w:rsid w:val="00843724"/>
    <w:rsid w:val="00843948"/>
    <w:rsid w:val="00843C95"/>
    <w:rsid w:val="00843D4D"/>
    <w:rsid w:val="00843DEC"/>
    <w:rsid w:val="008443D9"/>
    <w:rsid w:val="0084483B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788"/>
    <w:rsid w:val="00851C00"/>
    <w:rsid w:val="0085214B"/>
    <w:rsid w:val="0085218A"/>
    <w:rsid w:val="00852665"/>
    <w:rsid w:val="008527EA"/>
    <w:rsid w:val="00852E40"/>
    <w:rsid w:val="00852F1A"/>
    <w:rsid w:val="00853114"/>
    <w:rsid w:val="0085336C"/>
    <w:rsid w:val="0085372A"/>
    <w:rsid w:val="00853783"/>
    <w:rsid w:val="00853DB3"/>
    <w:rsid w:val="00854216"/>
    <w:rsid w:val="00854543"/>
    <w:rsid w:val="0085460D"/>
    <w:rsid w:val="0085477F"/>
    <w:rsid w:val="00854E0B"/>
    <w:rsid w:val="00855666"/>
    <w:rsid w:val="00855B72"/>
    <w:rsid w:val="00855BF2"/>
    <w:rsid w:val="00855E5C"/>
    <w:rsid w:val="0085666D"/>
    <w:rsid w:val="00860AD4"/>
    <w:rsid w:val="00861553"/>
    <w:rsid w:val="00861C6D"/>
    <w:rsid w:val="00861DD4"/>
    <w:rsid w:val="00861F32"/>
    <w:rsid w:val="00862397"/>
    <w:rsid w:val="00862840"/>
    <w:rsid w:val="0086307B"/>
    <w:rsid w:val="008631C3"/>
    <w:rsid w:val="008637D4"/>
    <w:rsid w:val="00863C16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7"/>
    <w:rsid w:val="008664EA"/>
    <w:rsid w:val="00867EDD"/>
    <w:rsid w:val="00867F49"/>
    <w:rsid w:val="0087060C"/>
    <w:rsid w:val="00870726"/>
    <w:rsid w:val="00870A8E"/>
    <w:rsid w:val="0087116F"/>
    <w:rsid w:val="008716ED"/>
    <w:rsid w:val="00871E4A"/>
    <w:rsid w:val="008722D7"/>
    <w:rsid w:val="00872D9C"/>
    <w:rsid w:val="00873726"/>
    <w:rsid w:val="00874EEF"/>
    <w:rsid w:val="00875229"/>
    <w:rsid w:val="00875ABB"/>
    <w:rsid w:val="00875AC9"/>
    <w:rsid w:val="00875BA5"/>
    <w:rsid w:val="00876431"/>
    <w:rsid w:val="008778D6"/>
    <w:rsid w:val="00877D5C"/>
    <w:rsid w:val="00880374"/>
    <w:rsid w:val="00880D0C"/>
    <w:rsid w:val="00881033"/>
    <w:rsid w:val="008816A2"/>
    <w:rsid w:val="0088201B"/>
    <w:rsid w:val="0088237C"/>
    <w:rsid w:val="00882DF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A1D"/>
    <w:rsid w:val="00886F72"/>
    <w:rsid w:val="008872DB"/>
    <w:rsid w:val="008874BA"/>
    <w:rsid w:val="008877E1"/>
    <w:rsid w:val="00887AFD"/>
    <w:rsid w:val="00887EF9"/>
    <w:rsid w:val="00890487"/>
    <w:rsid w:val="0089129A"/>
    <w:rsid w:val="0089152C"/>
    <w:rsid w:val="00891B3A"/>
    <w:rsid w:val="00891C05"/>
    <w:rsid w:val="00892752"/>
    <w:rsid w:val="00892859"/>
    <w:rsid w:val="00892876"/>
    <w:rsid w:val="00893970"/>
    <w:rsid w:val="0089398F"/>
    <w:rsid w:val="00894120"/>
    <w:rsid w:val="00894196"/>
    <w:rsid w:val="00894DD1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9D9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2A6"/>
    <w:rsid w:val="008A234D"/>
    <w:rsid w:val="008A27F3"/>
    <w:rsid w:val="008A2C3B"/>
    <w:rsid w:val="008A3674"/>
    <w:rsid w:val="008A3987"/>
    <w:rsid w:val="008A3A52"/>
    <w:rsid w:val="008A44D0"/>
    <w:rsid w:val="008A4C6A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DE6"/>
    <w:rsid w:val="008B04B3"/>
    <w:rsid w:val="008B0BC8"/>
    <w:rsid w:val="008B0DF7"/>
    <w:rsid w:val="008B1295"/>
    <w:rsid w:val="008B4089"/>
    <w:rsid w:val="008B42B3"/>
    <w:rsid w:val="008B511E"/>
    <w:rsid w:val="008B57C3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6FF"/>
    <w:rsid w:val="008C0C91"/>
    <w:rsid w:val="008C1775"/>
    <w:rsid w:val="008C1A68"/>
    <w:rsid w:val="008C2B2E"/>
    <w:rsid w:val="008C3B54"/>
    <w:rsid w:val="008C3CA3"/>
    <w:rsid w:val="008C3D3F"/>
    <w:rsid w:val="008C43E0"/>
    <w:rsid w:val="008C4605"/>
    <w:rsid w:val="008C4C73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43B"/>
    <w:rsid w:val="008D25D1"/>
    <w:rsid w:val="008D279F"/>
    <w:rsid w:val="008D288C"/>
    <w:rsid w:val="008D3692"/>
    <w:rsid w:val="008D38D6"/>
    <w:rsid w:val="008D39FE"/>
    <w:rsid w:val="008D3AAA"/>
    <w:rsid w:val="008D45B9"/>
    <w:rsid w:val="008D46D1"/>
    <w:rsid w:val="008D4B11"/>
    <w:rsid w:val="008D4EF7"/>
    <w:rsid w:val="008D5E4E"/>
    <w:rsid w:val="008D60A1"/>
    <w:rsid w:val="008D61A9"/>
    <w:rsid w:val="008D6219"/>
    <w:rsid w:val="008D6C71"/>
    <w:rsid w:val="008D74DA"/>
    <w:rsid w:val="008D79E4"/>
    <w:rsid w:val="008D7F68"/>
    <w:rsid w:val="008E0789"/>
    <w:rsid w:val="008E0D7D"/>
    <w:rsid w:val="008E0F89"/>
    <w:rsid w:val="008E1936"/>
    <w:rsid w:val="008E1D6E"/>
    <w:rsid w:val="008E2734"/>
    <w:rsid w:val="008E2759"/>
    <w:rsid w:val="008E2820"/>
    <w:rsid w:val="008E350F"/>
    <w:rsid w:val="008E35DA"/>
    <w:rsid w:val="008E3932"/>
    <w:rsid w:val="008E45D8"/>
    <w:rsid w:val="008E4826"/>
    <w:rsid w:val="008E487A"/>
    <w:rsid w:val="008E489D"/>
    <w:rsid w:val="008E4D8D"/>
    <w:rsid w:val="008E580F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91D"/>
    <w:rsid w:val="008F4A09"/>
    <w:rsid w:val="008F4F60"/>
    <w:rsid w:val="008F5240"/>
    <w:rsid w:val="008F5FA9"/>
    <w:rsid w:val="008F60F6"/>
    <w:rsid w:val="008F616A"/>
    <w:rsid w:val="008F62A3"/>
    <w:rsid w:val="008F705F"/>
    <w:rsid w:val="008F731A"/>
    <w:rsid w:val="008F7476"/>
    <w:rsid w:val="008F749E"/>
    <w:rsid w:val="008F74E4"/>
    <w:rsid w:val="008F752E"/>
    <w:rsid w:val="008F7781"/>
    <w:rsid w:val="008F7BD2"/>
    <w:rsid w:val="008F7DD6"/>
    <w:rsid w:val="00900157"/>
    <w:rsid w:val="009005F1"/>
    <w:rsid w:val="00900986"/>
    <w:rsid w:val="0090129E"/>
    <w:rsid w:val="00901F31"/>
    <w:rsid w:val="0090252E"/>
    <w:rsid w:val="00903836"/>
    <w:rsid w:val="00903BF2"/>
    <w:rsid w:val="00904023"/>
    <w:rsid w:val="00904A5B"/>
    <w:rsid w:val="00905357"/>
    <w:rsid w:val="00905A6C"/>
    <w:rsid w:val="00905E82"/>
    <w:rsid w:val="00906560"/>
    <w:rsid w:val="00906608"/>
    <w:rsid w:val="00906F38"/>
    <w:rsid w:val="009077EB"/>
    <w:rsid w:val="00907ED1"/>
    <w:rsid w:val="0091027C"/>
    <w:rsid w:val="00910A01"/>
    <w:rsid w:val="00910CA3"/>
    <w:rsid w:val="009116B0"/>
    <w:rsid w:val="00911950"/>
    <w:rsid w:val="00911C66"/>
    <w:rsid w:val="00911F32"/>
    <w:rsid w:val="0091294D"/>
    <w:rsid w:val="00912B01"/>
    <w:rsid w:val="0091421D"/>
    <w:rsid w:val="0091421E"/>
    <w:rsid w:val="009142F1"/>
    <w:rsid w:val="0091496D"/>
    <w:rsid w:val="00914C2D"/>
    <w:rsid w:val="00914D33"/>
    <w:rsid w:val="009152DB"/>
    <w:rsid w:val="00915770"/>
    <w:rsid w:val="0091631A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293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452"/>
    <w:rsid w:val="00923EBC"/>
    <w:rsid w:val="009242CF"/>
    <w:rsid w:val="009249C1"/>
    <w:rsid w:val="00924B59"/>
    <w:rsid w:val="00925892"/>
    <w:rsid w:val="00925898"/>
    <w:rsid w:val="00925B82"/>
    <w:rsid w:val="00925BA4"/>
    <w:rsid w:val="00926B61"/>
    <w:rsid w:val="00926E1D"/>
    <w:rsid w:val="00927C35"/>
    <w:rsid w:val="00930ACA"/>
    <w:rsid w:val="00930ACF"/>
    <w:rsid w:val="009312EE"/>
    <w:rsid w:val="00931C3C"/>
    <w:rsid w:val="00932165"/>
    <w:rsid w:val="00933C26"/>
    <w:rsid w:val="00933E01"/>
    <w:rsid w:val="00933F1D"/>
    <w:rsid w:val="00934007"/>
    <w:rsid w:val="0093519D"/>
    <w:rsid w:val="009356B1"/>
    <w:rsid w:val="00935CE1"/>
    <w:rsid w:val="009369A2"/>
    <w:rsid w:val="0093724A"/>
    <w:rsid w:val="0093745A"/>
    <w:rsid w:val="00937665"/>
    <w:rsid w:val="00937BA3"/>
    <w:rsid w:val="00937C61"/>
    <w:rsid w:val="009404BC"/>
    <w:rsid w:val="009404BF"/>
    <w:rsid w:val="00940A37"/>
    <w:rsid w:val="00940A8F"/>
    <w:rsid w:val="00940AD3"/>
    <w:rsid w:val="00941855"/>
    <w:rsid w:val="009419E0"/>
    <w:rsid w:val="0094221A"/>
    <w:rsid w:val="009426BF"/>
    <w:rsid w:val="00942918"/>
    <w:rsid w:val="00942DC2"/>
    <w:rsid w:val="0094306B"/>
    <w:rsid w:val="00943311"/>
    <w:rsid w:val="00943FCE"/>
    <w:rsid w:val="009446A4"/>
    <w:rsid w:val="00944C99"/>
    <w:rsid w:val="00944DD7"/>
    <w:rsid w:val="009451C1"/>
    <w:rsid w:val="009462D5"/>
    <w:rsid w:val="009473DF"/>
    <w:rsid w:val="0094774F"/>
    <w:rsid w:val="00947AB9"/>
    <w:rsid w:val="00947ED6"/>
    <w:rsid w:val="0095006A"/>
    <w:rsid w:val="00950471"/>
    <w:rsid w:val="00950DC0"/>
    <w:rsid w:val="00950E3A"/>
    <w:rsid w:val="00952933"/>
    <w:rsid w:val="0095352C"/>
    <w:rsid w:val="00954AB5"/>
    <w:rsid w:val="00955135"/>
    <w:rsid w:val="0095520C"/>
    <w:rsid w:val="009554B7"/>
    <w:rsid w:val="00956543"/>
    <w:rsid w:val="0095655C"/>
    <w:rsid w:val="009565EC"/>
    <w:rsid w:val="00956E09"/>
    <w:rsid w:val="009573FC"/>
    <w:rsid w:val="00957582"/>
    <w:rsid w:val="0095758B"/>
    <w:rsid w:val="00960171"/>
    <w:rsid w:val="00960F14"/>
    <w:rsid w:val="00961205"/>
    <w:rsid w:val="009614D1"/>
    <w:rsid w:val="00961D52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531"/>
    <w:rsid w:val="00965763"/>
    <w:rsid w:val="009658BF"/>
    <w:rsid w:val="00965A2C"/>
    <w:rsid w:val="00965A7B"/>
    <w:rsid w:val="00965B65"/>
    <w:rsid w:val="009677C5"/>
    <w:rsid w:val="00967DF3"/>
    <w:rsid w:val="00971106"/>
    <w:rsid w:val="0097144B"/>
    <w:rsid w:val="009717D8"/>
    <w:rsid w:val="00971805"/>
    <w:rsid w:val="00971B70"/>
    <w:rsid w:val="00971CF3"/>
    <w:rsid w:val="00971EC3"/>
    <w:rsid w:val="00971F0C"/>
    <w:rsid w:val="00972865"/>
    <w:rsid w:val="00972C1E"/>
    <w:rsid w:val="00973148"/>
    <w:rsid w:val="00973B72"/>
    <w:rsid w:val="0097492D"/>
    <w:rsid w:val="00974FC5"/>
    <w:rsid w:val="0097701A"/>
    <w:rsid w:val="009773BD"/>
    <w:rsid w:val="0097781A"/>
    <w:rsid w:val="009805E5"/>
    <w:rsid w:val="00980ED6"/>
    <w:rsid w:val="00980FC4"/>
    <w:rsid w:val="009813A6"/>
    <w:rsid w:val="009817C3"/>
    <w:rsid w:val="0098203A"/>
    <w:rsid w:val="009822EB"/>
    <w:rsid w:val="0098260C"/>
    <w:rsid w:val="0098314B"/>
    <w:rsid w:val="0098367B"/>
    <w:rsid w:val="00983E2E"/>
    <w:rsid w:val="0098457C"/>
    <w:rsid w:val="009845D4"/>
    <w:rsid w:val="00984CF0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6490"/>
    <w:rsid w:val="00996582"/>
    <w:rsid w:val="009969B2"/>
    <w:rsid w:val="00996AAD"/>
    <w:rsid w:val="00996F17"/>
    <w:rsid w:val="009971AC"/>
    <w:rsid w:val="009973A4"/>
    <w:rsid w:val="0099745B"/>
    <w:rsid w:val="00997545"/>
    <w:rsid w:val="009978CA"/>
    <w:rsid w:val="009A0A3D"/>
    <w:rsid w:val="009A0F7E"/>
    <w:rsid w:val="009A15D3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101"/>
    <w:rsid w:val="009A7988"/>
    <w:rsid w:val="009B0483"/>
    <w:rsid w:val="009B07AC"/>
    <w:rsid w:val="009B0D36"/>
    <w:rsid w:val="009B12E3"/>
    <w:rsid w:val="009B1424"/>
    <w:rsid w:val="009B283C"/>
    <w:rsid w:val="009B2A2B"/>
    <w:rsid w:val="009B2ECE"/>
    <w:rsid w:val="009B32A7"/>
    <w:rsid w:val="009B3A6D"/>
    <w:rsid w:val="009B3DC3"/>
    <w:rsid w:val="009B4010"/>
    <w:rsid w:val="009B445D"/>
    <w:rsid w:val="009B471B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D1BB4"/>
    <w:rsid w:val="009D2EC4"/>
    <w:rsid w:val="009D2F84"/>
    <w:rsid w:val="009D4CA6"/>
    <w:rsid w:val="009D4CF5"/>
    <w:rsid w:val="009D4D60"/>
    <w:rsid w:val="009D4DFD"/>
    <w:rsid w:val="009D4FB7"/>
    <w:rsid w:val="009D506D"/>
    <w:rsid w:val="009D5E41"/>
    <w:rsid w:val="009D6A58"/>
    <w:rsid w:val="009D6AC7"/>
    <w:rsid w:val="009D6D7C"/>
    <w:rsid w:val="009D79B0"/>
    <w:rsid w:val="009D7C7B"/>
    <w:rsid w:val="009E0684"/>
    <w:rsid w:val="009E0D14"/>
    <w:rsid w:val="009E21E6"/>
    <w:rsid w:val="009E2EFA"/>
    <w:rsid w:val="009E4A04"/>
    <w:rsid w:val="009E4AE7"/>
    <w:rsid w:val="009E4BA1"/>
    <w:rsid w:val="009E4E34"/>
    <w:rsid w:val="009E559E"/>
    <w:rsid w:val="009E656D"/>
    <w:rsid w:val="009E6657"/>
    <w:rsid w:val="009E6EC0"/>
    <w:rsid w:val="009E7327"/>
    <w:rsid w:val="009F082F"/>
    <w:rsid w:val="009F08D6"/>
    <w:rsid w:val="009F0B8B"/>
    <w:rsid w:val="009F26E6"/>
    <w:rsid w:val="009F28F3"/>
    <w:rsid w:val="009F28FC"/>
    <w:rsid w:val="009F290E"/>
    <w:rsid w:val="009F33CF"/>
    <w:rsid w:val="009F3A14"/>
    <w:rsid w:val="009F3A36"/>
    <w:rsid w:val="009F40E7"/>
    <w:rsid w:val="009F47A1"/>
    <w:rsid w:val="009F47CE"/>
    <w:rsid w:val="009F5177"/>
    <w:rsid w:val="009F537A"/>
    <w:rsid w:val="009F5B93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E65"/>
    <w:rsid w:val="00A0210F"/>
    <w:rsid w:val="00A0228B"/>
    <w:rsid w:val="00A02905"/>
    <w:rsid w:val="00A03123"/>
    <w:rsid w:val="00A03309"/>
    <w:rsid w:val="00A0354F"/>
    <w:rsid w:val="00A03C8D"/>
    <w:rsid w:val="00A03FCC"/>
    <w:rsid w:val="00A04BC4"/>
    <w:rsid w:val="00A04EA3"/>
    <w:rsid w:val="00A06804"/>
    <w:rsid w:val="00A068B0"/>
    <w:rsid w:val="00A06ED7"/>
    <w:rsid w:val="00A06FD3"/>
    <w:rsid w:val="00A073D3"/>
    <w:rsid w:val="00A07964"/>
    <w:rsid w:val="00A1047D"/>
    <w:rsid w:val="00A10525"/>
    <w:rsid w:val="00A10C51"/>
    <w:rsid w:val="00A10FDD"/>
    <w:rsid w:val="00A115FD"/>
    <w:rsid w:val="00A1189E"/>
    <w:rsid w:val="00A120E5"/>
    <w:rsid w:val="00A12AB4"/>
    <w:rsid w:val="00A13616"/>
    <w:rsid w:val="00A1371A"/>
    <w:rsid w:val="00A13F30"/>
    <w:rsid w:val="00A14178"/>
    <w:rsid w:val="00A14B99"/>
    <w:rsid w:val="00A14DE6"/>
    <w:rsid w:val="00A14DF5"/>
    <w:rsid w:val="00A15859"/>
    <w:rsid w:val="00A15924"/>
    <w:rsid w:val="00A167CD"/>
    <w:rsid w:val="00A169DE"/>
    <w:rsid w:val="00A16D17"/>
    <w:rsid w:val="00A171C5"/>
    <w:rsid w:val="00A17506"/>
    <w:rsid w:val="00A17876"/>
    <w:rsid w:val="00A17C99"/>
    <w:rsid w:val="00A20AA0"/>
    <w:rsid w:val="00A20B3A"/>
    <w:rsid w:val="00A20DA0"/>
    <w:rsid w:val="00A21251"/>
    <w:rsid w:val="00A21275"/>
    <w:rsid w:val="00A213F4"/>
    <w:rsid w:val="00A21CDC"/>
    <w:rsid w:val="00A22929"/>
    <w:rsid w:val="00A22D61"/>
    <w:rsid w:val="00A23158"/>
    <w:rsid w:val="00A23307"/>
    <w:rsid w:val="00A238D8"/>
    <w:rsid w:val="00A23EFF"/>
    <w:rsid w:val="00A24166"/>
    <w:rsid w:val="00A2445C"/>
    <w:rsid w:val="00A25833"/>
    <w:rsid w:val="00A25B26"/>
    <w:rsid w:val="00A270CC"/>
    <w:rsid w:val="00A273F0"/>
    <w:rsid w:val="00A27AFB"/>
    <w:rsid w:val="00A3029D"/>
    <w:rsid w:val="00A30533"/>
    <w:rsid w:val="00A31869"/>
    <w:rsid w:val="00A31A62"/>
    <w:rsid w:val="00A31A9F"/>
    <w:rsid w:val="00A31C68"/>
    <w:rsid w:val="00A32A4A"/>
    <w:rsid w:val="00A32BD8"/>
    <w:rsid w:val="00A3314D"/>
    <w:rsid w:val="00A337FA"/>
    <w:rsid w:val="00A339BC"/>
    <w:rsid w:val="00A34446"/>
    <w:rsid w:val="00A34553"/>
    <w:rsid w:val="00A35088"/>
    <w:rsid w:val="00A35361"/>
    <w:rsid w:val="00A35CCE"/>
    <w:rsid w:val="00A35DC8"/>
    <w:rsid w:val="00A35EFA"/>
    <w:rsid w:val="00A36083"/>
    <w:rsid w:val="00A3682E"/>
    <w:rsid w:val="00A36A4B"/>
    <w:rsid w:val="00A36F6C"/>
    <w:rsid w:val="00A37052"/>
    <w:rsid w:val="00A375A2"/>
    <w:rsid w:val="00A4038F"/>
    <w:rsid w:val="00A403B0"/>
    <w:rsid w:val="00A40506"/>
    <w:rsid w:val="00A4071E"/>
    <w:rsid w:val="00A409A3"/>
    <w:rsid w:val="00A40E4D"/>
    <w:rsid w:val="00A4142B"/>
    <w:rsid w:val="00A41FD0"/>
    <w:rsid w:val="00A43369"/>
    <w:rsid w:val="00A4388A"/>
    <w:rsid w:val="00A43E6D"/>
    <w:rsid w:val="00A44777"/>
    <w:rsid w:val="00A44884"/>
    <w:rsid w:val="00A44B5A"/>
    <w:rsid w:val="00A44EC6"/>
    <w:rsid w:val="00A451C7"/>
    <w:rsid w:val="00A45518"/>
    <w:rsid w:val="00A4567D"/>
    <w:rsid w:val="00A45EAD"/>
    <w:rsid w:val="00A4609F"/>
    <w:rsid w:val="00A461C0"/>
    <w:rsid w:val="00A46343"/>
    <w:rsid w:val="00A471BF"/>
    <w:rsid w:val="00A474D6"/>
    <w:rsid w:val="00A500FE"/>
    <w:rsid w:val="00A50A7D"/>
    <w:rsid w:val="00A514B4"/>
    <w:rsid w:val="00A51ABC"/>
    <w:rsid w:val="00A5280F"/>
    <w:rsid w:val="00A52E47"/>
    <w:rsid w:val="00A5322A"/>
    <w:rsid w:val="00A540C4"/>
    <w:rsid w:val="00A54DD5"/>
    <w:rsid w:val="00A54F45"/>
    <w:rsid w:val="00A55083"/>
    <w:rsid w:val="00A55C6B"/>
    <w:rsid w:val="00A563DC"/>
    <w:rsid w:val="00A565B8"/>
    <w:rsid w:val="00A56820"/>
    <w:rsid w:val="00A56BD8"/>
    <w:rsid w:val="00A57322"/>
    <w:rsid w:val="00A57475"/>
    <w:rsid w:val="00A57EA6"/>
    <w:rsid w:val="00A606DB"/>
    <w:rsid w:val="00A60A71"/>
    <w:rsid w:val="00A610EA"/>
    <w:rsid w:val="00A61B95"/>
    <w:rsid w:val="00A62669"/>
    <w:rsid w:val="00A62A33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5224"/>
    <w:rsid w:val="00A6592A"/>
    <w:rsid w:val="00A6596A"/>
    <w:rsid w:val="00A66695"/>
    <w:rsid w:val="00A66B03"/>
    <w:rsid w:val="00A674EC"/>
    <w:rsid w:val="00A6750E"/>
    <w:rsid w:val="00A675C4"/>
    <w:rsid w:val="00A67AD7"/>
    <w:rsid w:val="00A700E0"/>
    <w:rsid w:val="00A703F7"/>
    <w:rsid w:val="00A7153C"/>
    <w:rsid w:val="00A71BC3"/>
    <w:rsid w:val="00A71BFF"/>
    <w:rsid w:val="00A71E68"/>
    <w:rsid w:val="00A72061"/>
    <w:rsid w:val="00A72902"/>
    <w:rsid w:val="00A73B44"/>
    <w:rsid w:val="00A73F7C"/>
    <w:rsid w:val="00A742BE"/>
    <w:rsid w:val="00A746EC"/>
    <w:rsid w:val="00A75471"/>
    <w:rsid w:val="00A76C8B"/>
    <w:rsid w:val="00A76FDB"/>
    <w:rsid w:val="00A772D8"/>
    <w:rsid w:val="00A774B5"/>
    <w:rsid w:val="00A77642"/>
    <w:rsid w:val="00A778E2"/>
    <w:rsid w:val="00A77C67"/>
    <w:rsid w:val="00A8001B"/>
    <w:rsid w:val="00A80FA7"/>
    <w:rsid w:val="00A80FC8"/>
    <w:rsid w:val="00A817E3"/>
    <w:rsid w:val="00A81CFE"/>
    <w:rsid w:val="00A82121"/>
    <w:rsid w:val="00A82134"/>
    <w:rsid w:val="00A83787"/>
    <w:rsid w:val="00A84A2D"/>
    <w:rsid w:val="00A84C54"/>
    <w:rsid w:val="00A85705"/>
    <w:rsid w:val="00A85FB9"/>
    <w:rsid w:val="00A86526"/>
    <w:rsid w:val="00A87541"/>
    <w:rsid w:val="00A87EEF"/>
    <w:rsid w:val="00A90145"/>
    <w:rsid w:val="00A90C8F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CB1"/>
    <w:rsid w:val="00AA0CBE"/>
    <w:rsid w:val="00AA0F72"/>
    <w:rsid w:val="00AA171F"/>
    <w:rsid w:val="00AA20C8"/>
    <w:rsid w:val="00AA2279"/>
    <w:rsid w:val="00AA3446"/>
    <w:rsid w:val="00AA37E7"/>
    <w:rsid w:val="00AA419C"/>
    <w:rsid w:val="00AA4E50"/>
    <w:rsid w:val="00AA4F49"/>
    <w:rsid w:val="00AA5312"/>
    <w:rsid w:val="00AA57B6"/>
    <w:rsid w:val="00AA5EEB"/>
    <w:rsid w:val="00AA6D10"/>
    <w:rsid w:val="00AA7422"/>
    <w:rsid w:val="00AA79F3"/>
    <w:rsid w:val="00AA7CC6"/>
    <w:rsid w:val="00AA7E1B"/>
    <w:rsid w:val="00AB0137"/>
    <w:rsid w:val="00AB1102"/>
    <w:rsid w:val="00AB119A"/>
    <w:rsid w:val="00AB1565"/>
    <w:rsid w:val="00AB1CC2"/>
    <w:rsid w:val="00AB2377"/>
    <w:rsid w:val="00AB251A"/>
    <w:rsid w:val="00AB2A6E"/>
    <w:rsid w:val="00AB2B5B"/>
    <w:rsid w:val="00AB3142"/>
    <w:rsid w:val="00AB3464"/>
    <w:rsid w:val="00AB3DA2"/>
    <w:rsid w:val="00AB3F43"/>
    <w:rsid w:val="00AB4097"/>
    <w:rsid w:val="00AB4465"/>
    <w:rsid w:val="00AB4719"/>
    <w:rsid w:val="00AB474C"/>
    <w:rsid w:val="00AB4FB4"/>
    <w:rsid w:val="00AB4FE1"/>
    <w:rsid w:val="00AB5471"/>
    <w:rsid w:val="00AB560F"/>
    <w:rsid w:val="00AB567E"/>
    <w:rsid w:val="00AB5D32"/>
    <w:rsid w:val="00AB62DC"/>
    <w:rsid w:val="00AB6CAE"/>
    <w:rsid w:val="00AB713D"/>
    <w:rsid w:val="00AB71BE"/>
    <w:rsid w:val="00AB7B44"/>
    <w:rsid w:val="00AC1E78"/>
    <w:rsid w:val="00AC2242"/>
    <w:rsid w:val="00AC2613"/>
    <w:rsid w:val="00AC28C3"/>
    <w:rsid w:val="00AC34E4"/>
    <w:rsid w:val="00AC422D"/>
    <w:rsid w:val="00AC4230"/>
    <w:rsid w:val="00AC44C3"/>
    <w:rsid w:val="00AC4D09"/>
    <w:rsid w:val="00AC55CC"/>
    <w:rsid w:val="00AC55FD"/>
    <w:rsid w:val="00AC5843"/>
    <w:rsid w:val="00AC58D0"/>
    <w:rsid w:val="00AC5A7F"/>
    <w:rsid w:val="00AC5FD1"/>
    <w:rsid w:val="00AC6475"/>
    <w:rsid w:val="00AC7E7B"/>
    <w:rsid w:val="00AC7F2B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1D6"/>
    <w:rsid w:val="00AD56B8"/>
    <w:rsid w:val="00AD7FA6"/>
    <w:rsid w:val="00AE0268"/>
    <w:rsid w:val="00AE02A9"/>
    <w:rsid w:val="00AE076B"/>
    <w:rsid w:val="00AE0778"/>
    <w:rsid w:val="00AE0B8B"/>
    <w:rsid w:val="00AE16C1"/>
    <w:rsid w:val="00AE199A"/>
    <w:rsid w:val="00AE1F00"/>
    <w:rsid w:val="00AE277D"/>
    <w:rsid w:val="00AE2DFF"/>
    <w:rsid w:val="00AE40FC"/>
    <w:rsid w:val="00AE445F"/>
    <w:rsid w:val="00AE493F"/>
    <w:rsid w:val="00AE49F5"/>
    <w:rsid w:val="00AE4F6F"/>
    <w:rsid w:val="00AE539A"/>
    <w:rsid w:val="00AE5F48"/>
    <w:rsid w:val="00AE5FCC"/>
    <w:rsid w:val="00AE60FD"/>
    <w:rsid w:val="00AE6ACA"/>
    <w:rsid w:val="00AE7B1A"/>
    <w:rsid w:val="00AE7C5F"/>
    <w:rsid w:val="00AE7E3E"/>
    <w:rsid w:val="00AE7E4E"/>
    <w:rsid w:val="00AF0084"/>
    <w:rsid w:val="00AF022B"/>
    <w:rsid w:val="00AF1F1D"/>
    <w:rsid w:val="00AF2E31"/>
    <w:rsid w:val="00AF32CA"/>
    <w:rsid w:val="00AF34FC"/>
    <w:rsid w:val="00AF48BF"/>
    <w:rsid w:val="00AF539E"/>
    <w:rsid w:val="00AF5EF1"/>
    <w:rsid w:val="00AF676A"/>
    <w:rsid w:val="00AF70E1"/>
    <w:rsid w:val="00AF7E61"/>
    <w:rsid w:val="00B00B46"/>
    <w:rsid w:val="00B00B95"/>
    <w:rsid w:val="00B016BC"/>
    <w:rsid w:val="00B01828"/>
    <w:rsid w:val="00B0197F"/>
    <w:rsid w:val="00B01FEF"/>
    <w:rsid w:val="00B02D62"/>
    <w:rsid w:val="00B0319D"/>
    <w:rsid w:val="00B03387"/>
    <w:rsid w:val="00B034D6"/>
    <w:rsid w:val="00B03C82"/>
    <w:rsid w:val="00B0410D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10601"/>
    <w:rsid w:val="00B112E4"/>
    <w:rsid w:val="00B11A48"/>
    <w:rsid w:val="00B11C95"/>
    <w:rsid w:val="00B11DF5"/>
    <w:rsid w:val="00B122B3"/>
    <w:rsid w:val="00B12787"/>
    <w:rsid w:val="00B12B99"/>
    <w:rsid w:val="00B12EC2"/>
    <w:rsid w:val="00B12FAA"/>
    <w:rsid w:val="00B134AF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585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DD3"/>
    <w:rsid w:val="00B24673"/>
    <w:rsid w:val="00B25731"/>
    <w:rsid w:val="00B257D2"/>
    <w:rsid w:val="00B25C68"/>
    <w:rsid w:val="00B26930"/>
    <w:rsid w:val="00B26D10"/>
    <w:rsid w:val="00B27267"/>
    <w:rsid w:val="00B3027A"/>
    <w:rsid w:val="00B30AD0"/>
    <w:rsid w:val="00B31221"/>
    <w:rsid w:val="00B3151A"/>
    <w:rsid w:val="00B315BA"/>
    <w:rsid w:val="00B315DE"/>
    <w:rsid w:val="00B3171B"/>
    <w:rsid w:val="00B31981"/>
    <w:rsid w:val="00B31BDC"/>
    <w:rsid w:val="00B34264"/>
    <w:rsid w:val="00B34B24"/>
    <w:rsid w:val="00B350FC"/>
    <w:rsid w:val="00B355F8"/>
    <w:rsid w:val="00B35E74"/>
    <w:rsid w:val="00B36261"/>
    <w:rsid w:val="00B36C8A"/>
    <w:rsid w:val="00B36F53"/>
    <w:rsid w:val="00B376CE"/>
    <w:rsid w:val="00B37B27"/>
    <w:rsid w:val="00B37C8E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2169"/>
    <w:rsid w:val="00B424A6"/>
    <w:rsid w:val="00B4262C"/>
    <w:rsid w:val="00B42948"/>
    <w:rsid w:val="00B429FB"/>
    <w:rsid w:val="00B42C90"/>
    <w:rsid w:val="00B42DDD"/>
    <w:rsid w:val="00B42F32"/>
    <w:rsid w:val="00B436A8"/>
    <w:rsid w:val="00B4388A"/>
    <w:rsid w:val="00B439AD"/>
    <w:rsid w:val="00B43E08"/>
    <w:rsid w:val="00B446C8"/>
    <w:rsid w:val="00B44DF5"/>
    <w:rsid w:val="00B455A6"/>
    <w:rsid w:val="00B460F9"/>
    <w:rsid w:val="00B471AB"/>
    <w:rsid w:val="00B47241"/>
    <w:rsid w:val="00B474FB"/>
    <w:rsid w:val="00B476B2"/>
    <w:rsid w:val="00B47A58"/>
    <w:rsid w:val="00B47F5A"/>
    <w:rsid w:val="00B50109"/>
    <w:rsid w:val="00B5021A"/>
    <w:rsid w:val="00B5037A"/>
    <w:rsid w:val="00B50835"/>
    <w:rsid w:val="00B50C3D"/>
    <w:rsid w:val="00B50DE3"/>
    <w:rsid w:val="00B51514"/>
    <w:rsid w:val="00B51E60"/>
    <w:rsid w:val="00B52B5D"/>
    <w:rsid w:val="00B532CC"/>
    <w:rsid w:val="00B5391B"/>
    <w:rsid w:val="00B5452B"/>
    <w:rsid w:val="00B54767"/>
    <w:rsid w:val="00B54982"/>
    <w:rsid w:val="00B54D0F"/>
    <w:rsid w:val="00B55239"/>
    <w:rsid w:val="00B5531B"/>
    <w:rsid w:val="00B5560B"/>
    <w:rsid w:val="00B55947"/>
    <w:rsid w:val="00B55B27"/>
    <w:rsid w:val="00B55D33"/>
    <w:rsid w:val="00B56FAE"/>
    <w:rsid w:val="00B56FE7"/>
    <w:rsid w:val="00B57524"/>
    <w:rsid w:val="00B5788A"/>
    <w:rsid w:val="00B57A70"/>
    <w:rsid w:val="00B57A8C"/>
    <w:rsid w:val="00B60443"/>
    <w:rsid w:val="00B60A3B"/>
    <w:rsid w:val="00B60E37"/>
    <w:rsid w:val="00B612BA"/>
    <w:rsid w:val="00B617B1"/>
    <w:rsid w:val="00B618EF"/>
    <w:rsid w:val="00B61B50"/>
    <w:rsid w:val="00B61C7E"/>
    <w:rsid w:val="00B62B78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75C0"/>
    <w:rsid w:val="00B67DE0"/>
    <w:rsid w:val="00B67F07"/>
    <w:rsid w:val="00B67F67"/>
    <w:rsid w:val="00B70953"/>
    <w:rsid w:val="00B710B7"/>
    <w:rsid w:val="00B716BA"/>
    <w:rsid w:val="00B71902"/>
    <w:rsid w:val="00B72126"/>
    <w:rsid w:val="00B72E1A"/>
    <w:rsid w:val="00B73662"/>
    <w:rsid w:val="00B7402B"/>
    <w:rsid w:val="00B74BEF"/>
    <w:rsid w:val="00B74C19"/>
    <w:rsid w:val="00B74F0A"/>
    <w:rsid w:val="00B75E0D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39B"/>
    <w:rsid w:val="00B817A8"/>
    <w:rsid w:val="00B817B9"/>
    <w:rsid w:val="00B82847"/>
    <w:rsid w:val="00B82967"/>
    <w:rsid w:val="00B82B21"/>
    <w:rsid w:val="00B83A66"/>
    <w:rsid w:val="00B858A4"/>
    <w:rsid w:val="00B858B0"/>
    <w:rsid w:val="00B85DDC"/>
    <w:rsid w:val="00B85E18"/>
    <w:rsid w:val="00B862F9"/>
    <w:rsid w:val="00B86A3B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CE"/>
    <w:rsid w:val="00BA0DE0"/>
    <w:rsid w:val="00BA0EB0"/>
    <w:rsid w:val="00BA3558"/>
    <w:rsid w:val="00BA3B56"/>
    <w:rsid w:val="00BA451D"/>
    <w:rsid w:val="00BA5138"/>
    <w:rsid w:val="00BA6E5D"/>
    <w:rsid w:val="00BA7328"/>
    <w:rsid w:val="00BA74AB"/>
    <w:rsid w:val="00BA765B"/>
    <w:rsid w:val="00BA7775"/>
    <w:rsid w:val="00BA7813"/>
    <w:rsid w:val="00BA7C07"/>
    <w:rsid w:val="00BB030B"/>
    <w:rsid w:val="00BB06B8"/>
    <w:rsid w:val="00BB0CDE"/>
    <w:rsid w:val="00BB16C5"/>
    <w:rsid w:val="00BB17FB"/>
    <w:rsid w:val="00BB1EC9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63BC"/>
    <w:rsid w:val="00BB6FF8"/>
    <w:rsid w:val="00BB7231"/>
    <w:rsid w:val="00BB790E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EB2"/>
    <w:rsid w:val="00BC5D09"/>
    <w:rsid w:val="00BC61CA"/>
    <w:rsid w:val="00BC62CB"/>
    <w:rsid w:val="00BC62DE"/>
    <w:rsid w:val="00BC6524"/>
    <w:rsid w:val="00BC6715"/>
    <w:rsid w:val="00BC69DD"/>
    <w:rsid w:val="00BC715B"/>
    <w:rsid w:val="00BC7439"/>
    <w:rsid w:val="00BC7E3E"/>
    <w:rsid w:val="00BD075C"/>
    <w:rsid w:val="00BD0848"/>
    <w:rsid w:val="00BD0A1A"/>
    <w:rsid w:val="00BD0F41"/>
    <w:rsid w:val="00BD1770"/>
    <w:rsid w:val="00BD1EDC"/>
    <w:rsid w:val="00BD21F5"/>
    <w:rsid w:val="00BD26E1"/>
    <w:rsid w:val="00BD3FD3"/>
    <w:rsid w:val="00BD414C"/>
    <w:rsid w:val="00BD47C6"/>
    <w:rsid w:val="00BD4975"/>
    <w:rsid w:val="00BD54FC"/>
    <w:rsid w:val="00BD584A"/>
    <w:rsid w:val="00BD5B1A"/>
    <w:rsid w:val="00BD6992"/>
    <w:rsid w:val="00BD71C7"/>
    <w:rsid w:val="00BD722E"/>
    <w:rsid w:val="00BD7345"/>
    <w:rsid w:val="00BD7D5A"/>
    <w:rsid w:val="00BD7D92"/>
    <w:rsid w:val="00BE0529"/>
    <w:rsid w:val="00BE0AE7"/>
    <w:rsid w:val="00BE1560"/>
    <w:rsid w:val="00BE1573"/>
    <w:rsid w:val="00BE1590"/>
    <w:rsid w:val="00BE1E1A"/>
    <w:rsid w:val="00BE1E6B"/>
    <w:rsid w:val="00BE21CD"/>
    <w:rsid w:val="00BE30EA"/>
    <w:rsid w:val="00BE3279"/>
    <w:rsid w:val="00BE353F"/>
    <w:rsid w:val="00BE4729"/>
    <w:rsid w:val="00BE56AA"/>
    <w:rsid w:val="00BE689A"/>
    <w:rsid w:val="00BE6DC7"/>
    <w:rsid w:val="00BE7FC8"/>
    <w:rsid w:val="00BF076B"/>
    <w:rsid w:val="00BF1F4A"/>
    <w:rsid w:val="00BF2557"/>
    <w:rsid w:val="00BF26AC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8D4"/>
    <w:rsid w:val="00BF5175"/>
    <w:rsid w:val="00BF51AB"/>
    <w:rsid w:val="00BF5756"/>
    <w:rsid w:val="00BF5C31"/>
    <w:rsid w:val="00BF5CA8"/>
    <w:rsid w:val="00BF5E2E"/>
    <w:rsid w:val="00BF63C8"/>
    <w:rsid w:val="00BF6623"/>
    <w:rsid w:val="00BF7254"/>
    <w:rsid w:val="00BF72BE"/>
    <w:rsid w:val="00BF7922"/>
    <w:rsid w:val="00BF7BED"/>
    <w:rsid w:val="00BF7C87"/>
    <w:rsid w:val="00C000F0"/>
    <w:rsid w:val="00C00C36"/>
    <w:rsid w:val="00C016D2"/>
    <w:rsid w:val="00C01AA8"/>
    <w:rsid w:val="00C01E4F"/>
    <w:rsid w:val="00C02A06"/>
    <w:rsid w:val="00C03215"/>
    <w:rsid w:val="00C04011"/>
    <w:rsid w:val="00C0416A"/>
    <w:rsid w:val="00C0439B"/>
    <w:rsid w:val="00C04B64"/>
    <w:rsid w:val="00C04E40"/>
    <w:rsid w:val="00C0523B"/>
    <w:rsid w:val="00C054FF"/>
    <w:rsid w:val="00C062B1"/>
    <w:rsid w:val="00C07D35"/>
    <w:rsid w:val="00C07DEA"/>
    <w:rsid w:val="00C10E62"/>
    <w:rsid w:val="00C111AA"/>
    <w:rsid w:val="00C1212B"/>
    <w:rsid w:val="00C12376"/>
    <w:rsid w:val="00C12909"/>
    <w:rsid w:val="00C12931"/>
    <w:rsid w:val="00C129AA"/>
    <w:rsid w:val="00C13C8B"/>
    <w:rsid w:val="00C15E2B"/>
    <w:rsid w:val="00C16AD9"/>
    <w:rsid w:val="00C16CEE"/>
    <w:rsid w:val="00C16E53"/>
    <w:rsid w:val="00C17526"/>
    <w:rsid w:val="00C175A9"/>
    <w:rsid w:val="00C17B86"/>
    <w:rsid w:val="00C2009D"/>
    <w:rsid w:val="00C2071D"/>
    <w:rsid w:val="00C2077E"/>
    <w:rsid w:val="00C21930"/>
    <w:rsid w:val="00C21EE4"/>
    <w:rsid w:val="00C221E1"/>
    <w:rsid w:val="00C227FC"/>
    <w:rsid w:val="00C22ECA"/>
    <w:rsid w:val="00C22FAC"/>
    <w:rsid w:val="00C237B7"/>
    <w:rsid w:val="00C23C8D"/>
    <w:rsid w:val="00C242DE"/>
    <w:rsid w:val="00C24D54"/>
    <w:rsid w:val="00C25490"/>
    <w:rsid w:val="00C2559D"/>
    <w:rsid w:val="00C26802"/>
    <w:rsid w:val="00C26F22"/>
    <w:rsid w:val="00C27993"/>
    <w:rsid w:val="00C30333"/>
    <w:rsid w:val="00C3063E"/>
    <w:rsid w:val="00C30809"/>
    <w:rsid w:val="00C30896"/>
    <w:rsid w:val="00C30A38"/>
    <w:rsid w:val="00C30D60"/>
    <w:rsid w:val="00C312F6"/>
    <w:rsid w:val="00C314B2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A24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3A1"/>
    <w:rsid w:val="00C438AF"/>
    <w:rsid w:val="00C44EA7"/>
    <w:rsid w:val="00C46539"/>
    <w:rsid w:val="00C46C00"/>
    <w:rsid w:val="00C4722F"/>
    <w:rsid w:val="00C476B0"/>
    <w:rsid w:val="00C479AA"/>
    <w:rsid w:val="00C50308"/>
    <w:rsid w:val="00C50EBE"/>
    <w:rsid w:val="00C51957"/>
    <w:rsid w:val="00C51AAC"/>
    <w:rsid w:val="00C51C0D"/>
    <w:rsid w:val="00C52F15"/>
    <w:rsid w:val="00C5325E"/>
    <w:rsid w:val="00C540D9"/>
    <w:rsid w:val="00C5435D"/>
    <w:rsid w:val="00C5526F"/>
    <w:rsid w:val="00C55863"/>
    <w:rsid w:val="00C55F5A"/>
    <w:rsid w:val="00C5609C"/>
    <w:rsid w:val="00C5622B"/>
    <w:rsid w:val="00C563F6"/>
    <w:rsid w:val="00C56556"/>
    <w:rsid w:val="00C565B7"/>
    <w:rsid w:val="00C56917"/>
    <w:rsid w:val="00C56960"/>
    <w:rsid w:val="00C56B7C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59B"/>
    <w:rsid w:val="00C628CE"/>
    <w:rsid w:val="00C62B18"/>
    <w:rsid w:val="00C62BA4"/>
    <w:rsid w:val="00C63088"/>
    <w:rsid w:val="00C63371"/>
    <w:rsid w:val="00C63B72"/>
    <w:rsid w:val="00C63CCC"/>
    <w:rsid w:val="00C63D59"/>
    <w:rsid w:val="00C63E20"/>
    <w:rsid w:val="00C64900"/>
    <w:rsid w:val="00C64B3D"/>
    <w:rsid w:val="00C65480"/>
    <w:rsid w:val="00C654CA"/>
    <w:rsid w:val="00C6566B"/>
    <w:rsid w:val="00C65CF9"/>
    <w:rsid w:val="00C65D64"/>
    <w:rsid w:val="00C65F62"/>
    <w:rsid w:val="00C671BE"/>
    <w:rsid w:val="00C6746B"/>
    <w:rsid w:val="00C67B63"/>
    <w:rsid w:val="00C67F0B"/>
    <w:rsid w:val="00C70C8A"/>
    <w:rsid w:val="00C7175B"/>
    <w:rsid w:val="00C7245A"/>
    <w:rsid w:val="00C72476"/>
    <w:rsid w:val="00C72F96"/>
    <w:rsid w:val="00C731B8"/>
    <w:rsid w:val="00C73269"/>
    <w:rsid w:val="00C73855"/>
    <w:rsid w:val="00C7400B"/>
    <w:rsid w:val="00C743C7"/>
    <w:rsid w:val="00C7552E"/>
    <w:rsid w:val="00C75982"/>
    <w:rsid w:val="00C75F26"/>
    <w:rsid w:val="00C761F9"/>
    <w:rsid w:val="00C76DB6"/>
    <w:rsid w:val="00C77086"/>
    <w:rsid w:val="00C77298"/>
    <w:rsid w:val="00C774AC"/>
    <w:rsid w:val="00C77B35"/>
    <w:rsid w:val="00C77BBB"/>
    <w:rsid w:val="00C8011D"/>
    <w:rsid w:val="00C80ED9"/>
    <w:rsid w:val="00C81308"/>
    <w:rsid w:val="00C81518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B18"/>
    <w:rsid w:val="00C85E67"/>
    <w:rsid w:val="00C86261"/>
    <w:rsid w:val="00C86BD5"/>
    <w:rsid w:val="00C86C0D"/>
    <w:rsid w:val="00C86CB5"/>
    <w:rsid w:val="00C871C5"/>
    <w:rsid w:val="00C87379"/>
    <w:rsid w:val="00C879C6"/>
    <w:rsid w:val="00C90167"/>
    <w:rsid w:val="00C90C88"/>
    <w:rsid w:val="00C919B9"/>
    <w:rsid w:val="00C91D65"/>
    <w:rsid w:val="00C91EC8"/>
    <w:rsid w:val="00C925A2"/>
    <w:rsid w:val="00C92D3B"/>
    <w:rsid w:val="00C92E69"/>
    <w:rsid w:val="00C92FFD"/>
    <w:rsid w:val="00C9332C"/>
    <w:rsid w:val="00C93772"/>
    <w:rsid w:val="00C94645"/>
    <w:rsid w:val="00C9489A"/>
    <w:rsid w:val="00C96383"/>
    <w:rsid w:val="00C9690B"/>
    <w:rsid w:val="00C96E62"/>
    <w:rsid w:val="00C9761B"/>
    <w:rsid w:val="00C97851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3930"/>
    <w:rsid w:val="00CA449C"/>
    <w:rsid w:val="00CA516F"/>
    <w:rsid w:val="00CA57F6"/>
    <w:rsid w:val="00CA5850"/>
    <w:rsid w:val="00CA762D"/>
    <w:rsid w:val="00CA7C70"/>
    <w:rsid w:val="00CA7F01"/>
    <w:rsid w:val="00CA7F5B"/>
    <w:rsid w:val="00CB15E2"/>
    <w:rsid w:val="00CB23DE"/>
    <w:rsid w:val="00CB2A9A"/>
    <w:rsid w:val="00CB2AAD"/>
    <w:rsid w:val="00CB2C1E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5F87"/>
    <w:rsid w:val="00CB646A"/>
    <w:rsid w:val="00CB6591"/>
    <w:rsid w:val="00CB6AC8"/>
    <w:rsid w:val="00CB6F3B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F9C"/>
    <w:rsid w:val="00CC272F"/>
    <w:rsid w:val="00CC29D4"/>
    <w:rsid w:val="00CC2A0F"/>
    <w:rsid w:val="00CC2BA5"/>
    <w:rsid w:val="00CC2F80"/>
    <w:rsid w:val="00CC3189"/>
    <w:rsid w:val="00CC4361"/>
    <w:rsid w:val="00CC44F6"/>
    <w:rsid w:val="00CC4D3B"/>
    <w:rsid w:val="00CC50CA"/>
    <w:rsid w:val="00CC5B5B"/>
    <w:rsid w:val="00CC5E7F"/>
    <w:rsid w:val="00CC6065"/>
    <w:rsid w:val="00CC72A9"/>
    <w:rsid w:val="00CC7970"/>
    <w:rsid w:val="00CD0203"/>
    <w:rsid w:val="00CD04A7"/>
    <w:rsid w:val="00CD05C1"/>
    <w:rsid w:val="00CD05E5"/>
    <w:rsid w:val="00CD1203"/>
    <w:rsid w:val="00CD141A"/>
    <w:rsid w:val="00CD16DF"/>
    <w:rsid w:val="00CD1B1A"/>
    <w:rsid w:val="00CD20E3"/>
    <w:rsid w:val="00CD2819"/>
    <w:rsid w:val="00CD2B33"/>
    <w:rsid w:val="00CD31D0"/>
    <w:rsid w:val="00CD35B0"/>
    <w:rsid w:val="00CD37DF"/>
    <w:rsid w:val="00CD39B0"/>
    <w:rsid w:val="00CD3F4E"/>
    <w:rsid w:val="00CD47AB"/>
    <w:rsid w:val="00CD5290"/>
    <w:rsid w:val="00CD5531"/>
    <w:rsid w:val="00CD6A9B"/>
    <w:rsid w:val="00CD6BB0"/>
    <w:rsid w:val="00CD6DDE"/>
    <w:rsid w:val="00CD7122"/>
    <w:rsid w:val="00CD7154"/>
    <w:rsid w:val="00CD76FD"/>
    <w:rsid w:val="00CD7A86"/>
    <w:rsid w:val="00CD7C77"/>
    <w:rsid w:val="00CE0913"/>
    <w:rsid w:val="00CE0B24"/>
    <w:rsid w:val="00CE10BC"/>
    <w:rsid w:val="00CE1984"/>
    <w:rsid w:val="00CE2108"/>
    <w:rsid w:val="00CE2A81"/>
    <w:rsid w:val="00CE3772"/>
    <w:rsid w:val="00CE3F72"/>
    <w:rsid w:val="00CE404E"/>
    <w:rsid w:val="00CE417B"/>
    <w:rsid w:val="00CE4470"/>
    <w:rsid w:val="00CE4DB8"/>
    <w:rsid w:val="00CE532E"/>
    <w:rsid w:val="00CE5956"/>
    <w:rsid w:val="00CE5FB5"/>
    <w:rsid w:val="00CE61BC"/>
    <w:rsid w:val="00CE6847"/>
    <w:rsid w:val="00CE68E6"/>
    <w:rsid w:val="00CE6EF3"/>
    <w:rsid w:val="00CE6F49"/>
    <w:rsid w:val="00CE7430"/>
    <w:rsid w:val="00CE7E18"/>
    <w:rsid w:val="00CF0254"/>
    <w:rsid w:val="00CF040F"/>
    <w:rsid w:val="00CF067F"/>
    <w:rsid w:val="00CF0BB9"/>
    <w:rsid w:val="00CF1B4D"/>
    <w:rsid w:val="00CF1F7E"/>
    <w:rsid w:val="00CF2863"/>
    <w:rsid w:val="00CF2E06"/>
    <w:rsid w:val="00CF3152"/>
    <w:rsid w:val="00CF320C"/>
    <w:rsid w:val="00CF4AB4"/>
    <w:rsid w:val="00CF4B20"/>
    <w:rsid w:val="00CF50E5"/>
    <w:rsid w:val="00CF53E4"/>
    <w:rsid w:val="00CF547C"/>
    <w:rsid w:val="00CF55DA"/>
    <w:rsid w:val="00CF5DFC"/>
    <w:rsid w:val="00CF5F30"/>
    <w:rsid w:val="00CF6757"/>
    <w:rsid w:val="00CF6F6E"/>
    <w:rsid w:val="00CF75F8"/>
    <w:rsid w:val="00D0089A"/>
    <w:rsid w:val="00D00C23"/>
    <w:rsid w:val="00D0166C"/>
    <w:rsid w:val="00D016F9"/>
    <w:rsid w:val="00D017A9"/>
    <w:rsid w:val="00D01AFD"/>
    <w:rsid w:val="00D01D46"/>
    <w:rsid w:val="00D02BB4"/>
    <w:rsid w:val="00D02F38"/>
    <w:rsid w:val="00D03749"/>
    <w:rsid w:val="00D03760"/>
    <w:rsid w:val="00D03936"/>
    <w:rsid w:val="00D04111"/>
    <w:rsid w:val="00D04512"/>
    <w:rsid w:val="00D04AC7"/>
    <w:rsid w:val="00D04BA3"/>
    <w:rsid w:val="00D04D4C"/>
    <w:rsid w:val="00D04EAF"/>
    <w:rsid w:val="00D05997"/>
    <w:rsid w:val="00D05A65"/>
    <w:rsid w:val="00D05F85"/>
    <w:rsid w:val="00D06B93"/>
    <w:rsid w:val="00D06EFA"/>
    <w:rsid w:val="00D07482"/>
    <w:rsid w:val="00D10B9A"/>
    <w:rsid w:val="00D11215"/>
    <w:rsid w:val="00D1172A"/>
    <w:rsid w:val="00D1220E"/>
    <w:rsid w:val="00D1225A"/>
    <w:rsid w:val="00D12CF7"/>
    <w:rsid w:val="00D135BC"/>
    <w:rsid w:val="00D13C24"/>
    <w:rsid w:val="00D14861"/>
    <w:rsid w:val="00D14A59"/>
    <w:rsid w:val="00D15600"/>
    <w:rsid w:val="00D156FD"/>
    <w:rsid w:val="00D1572D"/>
    <w:rsid w:val="00D159B1"/>
    <w:rsid w:val="00D1667E"/>
    <w:rsid w:val="00D16ED2"/>
    <w:rsid w:val="00D1715D"/>
    <w:rsid w:val="00D1724E"/>
    <w:rsid w:val="00D1795E"/>
    <w:rsid w:val="00D17FDC"/>
    <w:rsid w:val="00D203D4"/>
    <w:rsid w:val="00D2044F"/>
    <w:rsid w:val="00D204C3"/>
    <w:rsid w:val="00D20FB4"/>
    <w:rsid w:val="00D21D69"/>
    <w:rsid w:val="00D21E17"/>
    <w:rsid w:val="00D22438"/>
    <w:rsid w:val="00D22679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77D"/>
    <w:rsid w:val="00D25C43"/>
    <w:rsid w:val="00D26794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529"/>
    <w:rsid w:val="00D33B38"/>
    <w:rsid w:val="00D343F9"/>
    <w:rsid w:val="00D3469B"/>
    <w:rsid w:val="00D34F37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839"/>
    <w:rsid w:val="00D409C1"/>
    <w:rsid w:val="00D40D63"/>
    <w:rsid w:val="00D4156E"/>
    <w:rsid w:val="00D4186B"/>
    <w:rsid w:val="00D41DDC"/>
    <w:rsid w:val="00D424B7"/>
    <w:rsid w:val="00D4255D"/>
    <w:rsid w:val="00D42B10"/>
    <w:rsid w:val="00D4378F"/>
    <w:rsid w:val="00D43EC1"/>
    <w:rsid w:val="00D44179"/>
    <w:rsid w:val="00D44433"/>
    <w:rsid w:val="00D445F1"/>
    <w:rsid w:val="00D44F1E"/>
    <w:rsid w:val="00D45070"/>
    <w:rsid w:val="00D45352"/>
    <w:rsid w:val="00D454A2"/>
    <w:rsid w:val="00D456D0"/>
    <w:rsid w:val="00D457FF"/>
    <w:rsid w:val="00D462A9"/>
    <w:rsid w:val="00D46336"/>
    <w:rsid w:val="00D466F0"/>
    <w:rsid w:val="00D46902"/>
    <w:rsid w:val="00D4691E"/>
    <w:rsid w:val="00D4755A"/>
    <w:rsid w:val="00D475D3"/>
    <w:rsid w:val="00D4771F"/>
    <w:rsid w:val="00D47C20"/>
    <w:rsid w:val="00D50470"/>
    <w:rsid w:val="00D50619"/>
    <w:rsid w:val="00D51045"/>
    <w:rsid w:val="00D5130F"/>
    <w:rsid w:val="00D52606"/>
    <w:rsid w:val="00D52B21"/>
    <w:rsid w:val="00D52D9C"/>
    <w:rsid w:val="00D52F92"/>
    <w:rsid w:val="00D53715"/>
    <w:rsid w:val="00D53B3F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57F94"/>
    <w:rsid w:val="00D6035E"/>
    <w:rsid w:val="00D603E5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AFA"/>
    <w:rsid w:val="00D6502B"/>
    <w:rsid w:val="00D65407"/>
    <w:rsid w:val="00D65484"/>
    <w:rsid w:val="00D65676"/>
    <w:rsid w:val="00D665EC"/>
    <w:rsid w:val="00D66DEB"/>
    <w:rsid w:val="00D67B8F"/>
    <w:rsid w:val="00D70D07"/>
    <w:rsid w:val="00D71D97"/>
    <w:rsid w:val="00D7243E"/>
    <w:rsid w:val="00D72897"/>
    <w:rsid w:val="00D728F8"/>
    <w:rsid w:val="00D72B4B"/>
    <w:rsid w:val="00D73462"/>
    <w:rsid w:val="00D74023"/>
    <w:rsid w:val="00D74560"/>
    <w:rsid w:val="00D7476B"/>
    <w:rsid w:val="00D7527C"/>
    <w:rsid w:val="00D75405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94F"/>
    <w:rsid w:val="00D81EEE"/>
    <w:rsid w:val="00D820AE"/>
    <w:rsid w:val="00D820EA"/>
    <w:rsid w:val="00D82568"/>
    <w:rsid w:val="00D82823"/>
    <w:rsid w:val="00D828CA"/>
    <w:rsid w:val="00D829B2"/>
    <w:rsid w:val="00D833AA"/>
    <w:rsid w:val="00D83FF5"/>
    <w:rsid w:val="00D85145"/>
    <w:rsid w:val="00D857DF"/>
    <w:rsid w:val="00D85ADD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87A8F"/>
    <w:rsid w:val="00D87AC9"/>
    <w:rsid w:val="00D90055"/>
    <w:rsid w:val="00D906C0"/>
    <w:rsid w:val="00D91543"/>
    <w:rsid w:val="00D917BF"/>
    <w:rsid w:val="00D917EE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F61"/>
    <w:rsid w:val="00D95568"/>
    <w:rsid w:val="00D95598"/>
    <w:rsid w:val="00D95B5F"/>
    <w:rsid w:val="00D96302"/>
    <w:rsid w:val="00D96BF7"/>
    <w:rsid w:val="00D9725A"/>
    <w:rsid w:val="00D977A9"/>
    <w:rsid w:val="00D97BD5"/>
    <w:rsid w:val="00DA0E5B"/>
    <w:rsid w:val="00DA11A3"/>
    <w:rsid w:val="00DA25C9"/>
    <w:rsid w:val="00DA2927"/>
    <w:rsid w:val="00DA2B28"/>
    <w:rsid w:val="00DA3836"/>
    <w:rsid w:val="00DA4C06"/>
    <w:rsid w:val="00DA548F"/>
    <w:rsid w:val="00DA6DF7"/>
    <w:rsid w:val="00DA78C1"/>
    <w:rsid w:val="00DB004B"/>
    <w:rsid w:val="00DB06F2"/>
    <w:rsid w:val="00DB077B"/>
    <w:rsid w:val="00DB0C4A"/>
    <w:rsid w:val="00DB0EB9"/>
    <w:rsid w:val="00DB108E"/>
    <w:rsid w:val="00DB1506"/>
    <w:rsid w:val="00DB1BC6"/>
    <w:rsid w:val="00DB1E70"/>
    <w:rsid w:val="00DB20D8"/>
    <w:rsid w:val="00DB291D"/>
    <w:rsid w:val="00DB2F87"/>
    <w:rsid w:val="00DB2FE9"/>
    <w:rsid w:val="00DB3363"/>
    <w:rsid w:val="00DB3CC2"/>
    <w:rsid w:val="00DB3F3B"/>
    <w:rsid w:val="00DB49DA"/>
    <w:rsid w:val="00DB4ED9"/>
    <w:rsid w:val="00DB5856"/>
    <w:rsid w:val="00DB636C"/>
    <w:rsid w:val="00DB63CE"/>
    <w:rsid w:val="00DB6585"/>
    <w:rsid w:val="00DB671E"/>
    <w:rsid w:val="00DC01A2"/>
    <w:rsid w:val="00DC06D2"/>
    <w:rsid w:val="00DC077A"/>
    <w:rsid w:val="00DC0C2A"/>
    <w:rsid w:val="00DC0CF7"/>
    <w:rsid w:val="00DC0F60"/>
    <w:rsid w:val="00DC1B2A"/>
    <w:rsid w:val="00DC1C75"/>
    <w:rsid w:val="00DC24CB"/>
    <w:rsid w:val="00DC2AE7"/>
    <w:rsid w:val="00DC2CCE"/>
    <w:rsid w:val="00DC30EB"/>
    <w:rsid w:val="00DC31D4"/>
    <w:rsid w:val="00DC3259"/>
    <w:rsid w:val="00DC32CE"/>
    <w:rsid w:val="00DC3392"/>
    <w:rsid w:val="00DC374F"/>
    <w:rsid w:val="00DC3AB6"/>
    <w:rsid w:val="00DC4E66"/>
    <w:rsid w:val="00DC4EA0"/>
    <w:rsid w:val="00DC5C4F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66F"/>
    <w:rsid w:val="00DD18F8"/>
    <w:rsid w:val="00DD1A24"/>
    <w:rsid w:val="00DD1BFB"/>
    <w:rsid w:val="00DD2267"/>
    <w:rsid w:val="00DD34EA"/>
    <w:rsid w:val="00DD3A36"/>
    <w:rsid w:val="00DD42F3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5EC"/>
    <w:rsid w:val="00DE3708"/>
    <w:rsid w:val="00DE3A37"/>
    <w:rsid w:val="00DE3FAB"/>
    <w:rsid w:val="00DE4556"/>
    <w:rsid w:val="00DE4B22"/>
    <w:rsid w:val="00DE51F1"/>
    <w:rsid w:val="00DE530F"/>
    <w:rsid w:val="00DE552C"/>
    <w:rsid w:val="00DE58B8"/>
    <w:rsid w:val="00DE5A15"/>
    <w:rsid w:val="00DE5AAF"/>
    <w:rsid w:val="00DE6511"/>
    <w:rsid w:val="00DE6C60"/>
    <w:rsid w:val="00DE70BC"/>
    <w:rsid w:val="00DE73C9"/>
    <w:rsid w:val="00DE7B00"/>
    <w:rsid w:val="00DF07A7"/>
    <w:rsid w:val="00DF095D"/>
    <w:rsid w:val="00DF0E5E"/>
    <w:rsid w:val="00DF0EEC"/>
    <w:rsid w:val="00DF154B"/>
    <w:rsid w:val="00DF15C9"/>
    <w:rsid w:val="00DF1872"/>
    <w:rsid w:val="00DF19BE"/>
    <w:rsid w:val="00DF1B21"/>
    <w:rsid w:val="00DF1B99"/>
    <w:rsid w:val="00DF214B"/>
    <w:rsid w:val="00DF2C3D"/>
    <w:rsid w:val="00DF3EB7"/>
    <w:rsid w:val="00DF4057"/>
    <w:rsid w:val="00DF54D1"/>
    <w:rsid w:val="00DF6877"/>
    <w:rsid w:val="00DF6B33"/>
    <w:rsid w:val="00DF73E2"/>
    <w:rsid w:val="00DF7546"/>
    <w:rsid w:val="00E00749"/>
    <w:rsid w:val="00E0096C"/>
    <w:rsid w:val="00E011FA"/>
    <w:rsid w:val="00E01770"/>
    <w:rsid w:val="00E0197F"/>
    <w:rsid w:val="00E021C3"/>
    <w:rsid w:val="00E0310E"/>
    <w:rsid w:val="00E03697"/>
    <w:rsid w:val="00E05A50"/>
    <w:rsid w:val="00E06B4A"/>
    <w:rsid w:val="00E07CD6"/>
    <w:rsid w:val="00E07DD3"/>
    <w:rsid w:val="00E10172"/>
    <w:rsid w:val="00E103D2"/>
    <w:rsid w:val="00E1065A"/>
    <w:rsid w:val="00E10BF1"/>
    <w:rsid w:val="00E10CA3"/>
    <w:rsid w:val="00E118EB"/>
    <w:rsid w:val="00E11BF8"/>
    <w:rsid w:val="00E11DE4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5315"/>
    <w:rsid w:val="00E153F6"/>
    <w:rsid w:val="00E156E4"/>
    <w:rsid w:val="00E15A23"/>
    <w:rsid w:val="00E16212"/>
    <w:rsid w:val="00E16ABF"/>
    <w:rsid w:val="00E16B4A"/>
    <w:rsid w:val="00E17C48"/>
    <w:rsid w:val="00E204BE"/>
    <w:rsid w:val="00E204C7"/>
    <w:rsid w:val="00E20A93"/>
    <w:rsid w:val="00E211BE"/>
    <w:rsid w:val="00E21406"/>
    <w:rsid w:val="00E2141E"/>
    <w:rsid w:val="00E21FD0"/>
    <w:rsid w:val="00E21FD6"/>
    <w:rsid w:val="00E221FB"/>
    <w:rsid w:val="00E22BFC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FDE"/>
    <w:rsid w:val="00E30D08"/>
    <w:rsid w:val="00E3121F"/>
    <w:rsid w:val="00E31BB6"/>
    <w:rsid w:val="00E31EF2"/>
    <w:rsid w:val="00E3289C"/>
    <w:rsid w:val="00E32975"/>
    <w:rsid w:val="00E32C9D"/>
    <w:rsid w:val="00E32E18"/>
    <w:rsid w:val="00E3353B"/>
    <w:rsid w:val="00E337D0"/>
    <w:rsid w:val="00E33953"/>
    <w:rsid w:val="00E339E7"/>
    <w:rsid w:val="00E33C79"/>
    <w:rsid w:val="00E345C5"/>
    <w:rsid w:val="00E346BB"/>
    <w:rsid w:val="00E34761"/>
    <w:rsid w:val="00E35CCE"/>
    <w:rsid w:val="00E35CD0"/>
    <w:rsid w:val="00E3660F"/>
    <w:rsid w:val="00E37133"/>
    <w:rsid w:val="00E37B10"/>
    <w:rsid w:val="00E404FE"/>
    <w:rsid w:val="00E40A5D"/>
    <w:rsid w:val="00E415EA"/>
    <w:rsid w:val="00E41B4D"/>
    <w:rsid w:val="00E41C5B"/>
    <w:rsid w:val="00E42842"/>
    <w:rsid w:val="00E42E00"/>
    <w:rsid w:val="00E42E61"/>
    <w:rsid w:val="00E4307A"/>
    <w:rsid w:val="00E44046"/>
    <w:rsid w:val="00E44248"/>
    <w:rsid w:val="00E44BC7"/>
    <w:rsid w:val="00E44DBA"/>
    <w:rsid w:val="00E44DE8"/>
    <w:rsid w:val="00E4593E"/>
    <w:rsid w:val="00E46349"/>
    <w:rsid w:val="00E46464"/>
    <w:rsid w:val="00E4672F"/>
    <w:rsid w:val="00E46EB6"/>
    <w:rsid w:val="00E47137"/>
    <w:rsid w:val="00E47673"/>
    <w:rsid w:val="00E47D0A"/>
    <w:rsid w:val="00E47D21"/>
    <w:rsid w:val="00E47D91"/>
    <w:rsid w:val="00E50618"/>
    <w:rsid w:val="00E517B9"/>
    <w:rsid w:val="00E51C36"/>
    <w:rsid w:val="00E51FA8"/>
    <w:rsid w:val="00E52779"/>
    <w:rsid w:val="00E53251"/>
    <w:rsid w:val="00E53824"/>
    <w:rsid w:val="00E54D2E"/>
    <w:rsid w:val="00E54D97"/>
    <w:rsid w:val="00E55F1B"/>
    <w:rsid w:val="00E567B2"/>
    <w:rsid w:val="00E56B58"/>
    <w:rsid w:val="00E56BAA"/>
    <w:rsid w:val="00E5711E"/>
    <w:rsid w:val="00E573E3"/>
    <w:rsid w:val="00E57804"/>
    <w:rsid w:val="00E6077C"/>
    <w:rsid w:val="00E60D7C"/>
    <w:rsid w:val="00E60D8D"/>
    <w:rsid w:val="00E6116B"/>
    <w:rsid w:val="00E619E9"/>
    <w:rsid w:val="00E61FF8"/>
    <w:rsid w:val="00E62117"/>
    <w:rsid w:val="00E621F2"/>
    <w:rsid w:val="00E643B2"/>
    <w:rsid w:val="00E6465B"/>
    <w:rsid w:val="00E64767"/>
    <w:rsid w:val="00E64EA6"/>
    <w:rsid w:val="00E65236"/>
    <w:rsid w:val="00E65696"/>
    <w:rsid w:val="00E66DC3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B72"/>
    <w:rsid w:val="00E7257B"/>
    <w:rsid w:val="00E74EF5"/>
    <w:rsid w:val="00E74EFE"/>
    <w:rsid w:val="00E75506"/>
    <w:rsid w:val="00E75C82"/>
    <w:rsid w:val="00E7634F"/>
    <w:rsid w:val="00E766F3"/>
    <w:rsid w:val="00E76A41"/>
    <w:rsid w:val="00E7744C"/>
    <w:rsid w:val="00E77A48"/>
    <w:rsid w:val="00E77BDC"/>
    <w:rsid w:val="00E77CD0"/>
    <w:rsid w:val="00E80278"/>
    <w:rsid w:val="00E80325"/>
    <w:rsid w:val="00E81176"/>
    <w:rsid w:val="00E811B5"/>
    <w:rsid w:val="00E81779"/>
    <w:rsid w:val="00E822B2"/>
    <w:rsid w:val="00E82637"/>
    <w:rsid w:val="00E8263F"/>
    <w:rsid w:val="00E82F13"/>
    <w:rsid w:val="00E83758"/>
    <w:rsid w:val="00E83C52"/>
    <w:rsid w:val="00E8410E"/>
    <w:rsid w:val="00E8453E"/>
    <w:rsid w:val="00E84C5D"/>
    <w:rsid w:val="00E852FF"/>
    <w:rsid w:val="00E86183"/>
    <w:rsid w:val="00E87F0F"/>
    <w:rsid w:val="00E90203"/>
    <w:rsid w:val="00E90298"/>
    <w:rsid w:val="00E90477"/>
    <w:rsid w:val="00E905D6"/>
    <w:rsid w:val="00E90A43"/>
    <w:rsid w:val="00E90CB2"/>
    <w:rsid w:val="00E9114D"/>
    <w:rsid w:val="00E91873"/>
    <w:rsid w:val="00E91E2E"/>
    <w:rsid w:val="00E91EB4"/>
    <w:rsid w:val="00E91FE6"/>
    <w:rsid w:val="00E92061"/>
    <w:rsid w:val="00E92496"/>
    <w:rsid w:val="00E9249F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CB1"/>
    <w:rsid w:val="00EA33C3"/>
    <w:rsid w:val="00EA49B6"/>
    <w:rsid w:val="00EA5460"/>
    <w:rsid w:val="00EA558A"/>
    <w:rsid w:val="00EA59A7"/>
    <w:rsid w:val="00EA5A3C"/>
    <w:rsid w:val="00EA5E45"/>
    <w:rsid w:val="00EA7B34"/>
    <w:rsid w:val="00EA7EC1"/>
    <w:rsid w:val="00EB00B4"/>
    <w:rsid w:val="00EB012F"/>
    <w:rsid w:val="00EB028A"/>
    <w:rsid w:val="00EB02C0"/>
    <w:rsid w:val="00EB1D6D"/>
    <w:rsid w:val="00EB1EA8"/>
    <w:rsid w:val="00EB2111"/>
    <w:rsid w:val="00EB2138"/>
    <w:rsid w:val="00EB2D77"/>
    <w:rsid w:val="00EB36AA"/>
    <w:rsid w:val="00EB36F1"/>
    <w:rsid w:val="00EB447E"/>
    <w:rsid w:val="00EB456C"/>
    <w:rsid w:val="00EB4594"/>
    <w:rsid w:val="00EB4E45"/>
    <w:rsid w:val="00EB4EDD"/>
    <w:rsid w:val="00EB5420"/>
    <w:rsid w:val="00EB574B"/>
    <w:rsid w:val="00EB5C28"/>
    <w:rsid w:val="00EB68D6"/>
    <w:rsid w:val="00EB7130"/>
    <w:rsid w:val="00EC05BA"/>
    <w:rsid w:val="00EC21FC"/>
    <w:rsid w:val="00EC23EC"/>
    <w:rsid w:val="00EC2A7F"/>
    <w:rsid w:val="00EC3020"/>
    <w:rsid w:val="00EC3215"/>
    <w:rsid w:val="00EC3523"/>
    <w:rsid w:val="00EC3BCC"/>
    <w:rsid w:val="00EC43B9"/>
    <w:rsid w:val="00EC5594"/>
    <w:rsid w:val="00EC55F5"/>
    <w:rsid w:val="00EC6864"/>
    <w:rsid w:val="00EC6936"/>
    <w:rsid w:val="00EC69CB"/>
    <w:rsid w:val="00EC7021"/>
    <w:rsid w:val="00EC7852"/>
    <w:rsid w:val="00EC794A"/>
    <w:rsid w:val="00ED0016"/>
    <w:rsid w:val="00ED0847"/>
    <w:rsid w:val="00ED1987"/>
    <w:rsid w:val="00ED1B7F"/>
    <w:rsid w:val="00ED1BD1"/>
    <w:rsid w:val="00ED1BD8"/>
    <w:rsid w:val="00ED2358"/>
    <w:rsid w:val="00ED2401"/>
    <w:rsid w:val="00ED2AFF"/>
    <w:rsid w:val="00ED30C2"/>
    <w:rsid w:val="00ED47BD"/>
    <w:rsid w:val="00ED4F95"/>
    <w:rsid w:val="00ED50C3"/>
    <w:rsid w:val="00ED59A9"/>
    <w:rsid w:val="00ED65AC"/>
    <w:rsid w:val="00ED6AB3"/>
    <w:rsid w:val="00ED6E63"/>
    <w:rsid w:val="00ED7CC5"/>
    <w:rsid w:val="00EE0A01"/>
    <w:rsid w:val="00EE0B64"/>
    <w:rsid w:val="00EE0DDF"/>
    <w:rsid w:val="00EE1221"/>
    <w:rsid w:val="00EE2323"/>
    <w:rsid w:val="00EE2401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7285"/>
    <w:rsid w:val="00EE77C4"/>
    <w:rsid w:val="00EE7998"/>
    <w:rsid w:val="00EE7AD8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3225"/>
    <w:rsid w:val="00EF3CAA"/>
    <w:rsid w:val="00EF41CC"/>
    <w:rsid w:val="00EF4656"/>
    <w:rsid w:val="00EF6A1D"/>
    <w:rsid w:val="00EF6AFA"/>
    <w:rsid w:val="00EF7135"/>
    <w:rsid w:val="00EF726B"/>
    <w:rsid w:val="00EF730E"/>
    <w:rsid w:val="00EF737C"/>
    <w:rsid w:val="00EF7B61"/>
    <w:rsid w:val="00F014E1"/>
    <w:rsid w:val="00F015B0"/>
    <w:rsid w:val="00F017B1"/>
    <w:rsid w:val="00F0234C"/>
    <w:rsid w:val="00F02656"/>
    <w:rsid w:val="00F03133"/>
    <w:rsid w:val="00F03298"/>
    <w:rsid w:val="00F032F6"/>
    <w:rsid w:val="00F03F67"/>
    <w:rsid w:val="00F03FE8"/>
    <w:rsid w:val="00F0403B"/>
    <w:rsid w:val="00F043B7"/>
    <w:rsid w:val="00F048AC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1A"/>
    <w:rsid w:val="00F078B2"/>
    <w:rsid w:val="00F07B9F"/>
    <w:rsid w:val="00F07C9F"/>
    <w:rsid w:val="00F07FA9"/>
    <w:rsid w:val="00F113A4"/>
    <w:rsid w:val="00F114E5"/>
    <w:rsid w:val="00F11C21"/>
    <w:rsid w:val="00F12987"/>
    <w:rsid w:val="00F1298B"/>
    <w:rsid w:val="00F13AF1"/>
    <w:rsid w:val="00F13FBF"/>
    <w:rsid w:val="00F15C38"/>
    <w:rsid w:val="00F15C94"/>
    <w:rsid w:val="00F1630B"/>
    <w:rsid w:val="00F169EF"/>
    <w:rsid w:val="00F16A0F"/>
    <w:rsid w:val="00F1726F"/>
    <w:rsid w:val="00F17317"/>
    <w:rsid w:val="00F1766C"/>
    <w:rsid w:val="00F17985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F46"/>
    <w:rsid w:val="00F22B83"/>
    <w:rsid w:val="00F232E8"/>
    <w:rsid w:val="00F2348B"/>
    <w:rsid w:val="00F239C7"/>
    <w:rsid w:val="00F240CA"/>
    <w:rsid w:val="00F243E9"/>
    <w:rsid w:val="00F24505"/>
    <w:rsid w:val="00F248D9"/>
    <w:rsid w:val="00F24E80"/>
    <w:rsid w:val="00F251F7"/>
    <w:rsid w:val="00F2550F"/>
    <w:rsid w:val="00F261DF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C47"/>
    <w:rsid w:val="00F31010"/>
    <w:rsid w:val="00F314B9"/>
    <w:rsid w:val="00F31A9E"/>
    <w:rsid w:val="00F327F2"/>
    <w:rsid w:val="00F33585"/>
    <w:rsid w:val="00F336A1"/>
    <w:rsid w:val="00F348F4"/>
    <w:rsid w:val="00F34BA8"/>
    <w:rsid w:val="00F34BAD"/>
    <w:rsid w:val="00F35E3B"/>
    <w:rsid w:val="00F364CA"/>
    <w:rsid w:val="00F37714"/>
    <w:rsid w:val="00F37EDB"/>
    <w:rsid w:val="00F4077F"/>
    <w:rsid w:val="00F40D8C"/>
    <w:rsid w:val="00F410AA"/>
    <w:rsid w:val="00F417F9"/>
    <w:rsid w:val="00F4200F"/>
    <w:rsid w:val="00F42566"/>
    <w:rsid w:val="00F439E2"/>
    <w:rsid w:val="00F43D03"/>
    <w:rsid w:val="00F4462C"/>
    <w:rsid w:val="00F44652"/>
    <w:rsid w:val="00F44DAA"/>
    <w:rsid w:val="00F44FBF"/>
    <w:rsid w:val="00F45087"/>
    <w:rsid w:val="00F45BBC"/>
    <w:rsid w:val="00F45D52"/>
    <w:rsid w:val="00F46CFD"/>
    <w:rsid w:val="00F47607"/>
    <w:rsid w:val="00F47C4F"/>
    <w:rsid w:val="00F47C5D"/>
    <w:rsid w:val="00F47F70"/>
    <w:rsid w:val="00F500AB"/>
    <w:rsid w:val="00F502C0"/>
    <w:rsid w:val="00F50592"/>
    <w:rsid w:val="00F506CE"/>
    <w:rsid w:val="00F508E5"/>
    <w:rsid w:val="00F50A8A"/>
    <w:rsid w:val="00F50DB1"/>
    <w:rsid w:val="00F5238B"/>
    <w:rsid w:val="00F52464"/>
    <w:rsid w:val="00F53035"/>
    <w:rsid w:val="00F537D6"/>
    <w:rsid w:val="00F5430D"/>
    <w:rsid w:val="00F553CA"/>
    <w:rsid w:val="00F558F1"/>
    <w:rsid w:val="00F55C60"/>
    <w:rsid w:val="00F55DA1"/>
    <w:rsid w:val="00F5601C"/>
    <w:rsid w:val="00F5618E"/>
    <w:rsid w:val="00F56CCB"/>
    <w:rsid w:val="00F5731B"/>
    <w:rsid w:val="00F574C3"/>
    <w:rsid w:val="00F57915"/>
    <w:rsid w:val="00F57B46"/>
    <w:rsid w:val="00F60728"/>
    <w:rsid w:val="00F60744"/>
    <w:rsid w:val="00F6129B"/>
    <w:rsid w:val="00F6138A"/>
    <w:rsid w:val="00F613C0"/>
    <w:rsid w:val="00F61983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7E41"/>
    <w:rsid w:val="00F701A2"/>
    <w:rsid w:val="00F7026C"/>
    <w:rsid w:val="00F7088C"/>
    <w:rsid w:val="00F708A0"/>
    <w:rsid w:val="00F70E5B"/>
    <w:rsid w:val="00F71D38"/>
    <w:rsid w:val="00F72E71"/>
    <w:rsid w:val="00F73203"/>
    <w:rsid w:val="00F73F50"/>
    <w:rsid w:val="00F74B94"/>
    <w:rsid w:val="00F74EDD"/>
    <w:rsid w:val="00F759BA"/>
    <w:rsid w:val="00F7658B"/>
    <w:rsid w:val="00F769F1"/>
    <w:rsid w:val="00F76EE2"/>
    <w:rsid w:val="00F76F17"/>
    <w:rsid w:val="00F77160"/>
    <w:rsid w:val="00F778E3"/>
    <w:rsid w:val="00F77A47"/>
    <w:rsid w:val="00F80E8C"/>
    <w:rsid w:val="00F80EBD"/>
    <w:rsid w:val="00F80EE6"/>
    <w:rsid w:val="00F81309"/>
    <w:rsid w:val="00F81DC7"/>
    <w:rsid w:val="00F8286B"/>
    <w:rsid w:val="00F8303D"/>
    <w:rsid w:val="00F831EE"/>
    <w:rsid w:val="00F8351E"/>
    <w:rsid w:val="00F83A13"/>
    <w:rsid w:val="00F84299"/>
    <w:rsid w:val="00F84531"/>
    <w:rsid w:val="00F8490C"/>
    <w:rsid w:val="00F85AE8"/>
    <w:rsid w:val="00F85D5B"/>
    <w:rsid w:val="00F862CA"/>
    <w:rsid w:val="00F865EF"/>
    <w:rsid w:val="00F8751A"/>
    <w:rsid w:val="00F87870"/>
    <w:rsid w:val="00F901B8"/>
    <w:rsid w:val="00F9020A"/>
    <w:rsid w:val="00F9023F"/>
    <w:rsid w:val="00F9037C"/>
    <w:rsid w:val="00F905BA"/>
    <w:rsid w:val="00F90A7C"/>
    <w:rsid w:val="00F911E6"/>
    <w:rsid w:val="00F920C5"/>
    <w:rsid w:val="00F9270A"/>
    <w:rsid w:val="00F93528"/>
    <w:rsid w:val="00F935AD"/>
    <w:rsid w:val="00F94673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97A9C"/>
    <w:rsid w:val="00FA0969"/>
    <w:rsid w:val="00FA0C46"/>
    <w:rsid w:val="00FA129B"/>
    <w:rsid w:val="00FA141D"/>
    <w:rsid w:val="00FA28C4"/>
    <w:rsid w:val="00FA2C3E"/>
    <w:rsid w:val="00FA34B9"/>
    <w:rsid w:val="00FA3EC4"/>
    <w:rsid w:val="00FA3FE1"/>
    <w:rsid w:val="00FA4396"/>
    <w:rsid w:val="00FA4C9E"/>
    <w:rsid w:val="00FA4E3A"/>
    <w:rsid w:val="00FA5F9F"/>
    <w:rsid w:val="00FA639F"/>
    <w:rsid w:val="00FA6474"/>
    <w:rsid w:val="00FA653D"/>
    <w:rsid w:val="00FA7ACF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2016"/>
    <w:rsid w:val="00FB24D7"/>
    <w:rsid w:val="00FB2B8B"/>
    <w:rsid w:val="00FB2DAC"/>
    <w:rsid w:val="00FB2EF5"/>
    <w:rsid w:val="00FB3158"/>
    <w:rsid w:val="00FB346C"/>
    <w:rsid w:val="00FB361C"/>
    <w:rsid w:val="00FB3A63"/>
    <w:rsid w:val="00FB4946"/>
    <w:rsid w:val="00FB4B64"/>
    <w:rsid w:val="00FB5947"/>
    <w:rsid w:val="00FB5B09"/>
    <w:rsid w:val="00FB5C71"/>
    <w:rsid w:val="00FB6265"/>
    <w:rsid w:val="00FB6A57"/>
    <w:rsid w:val="00FB6F17"/>
    <w:rsid w:val="00FB7462"/>
    <w:rsid w:val="00FB7534"/>
    <w:rsid w:val="00FB76BE"/>
    <w:rsid w:val="00FB773D"/>
    <w:rsid w:val="00FB7A1C"/>
    <w:rsid w:val="00FB7BCF"/>
    <w:rsid w:val="00FB7BE6"/>
    <w:rsid w:val="00FC03B2"/>
    <w:rsid w:val="00FC08FE"/>
    <w:rsid w:val="00FC0E24"/>
    <w:rsid w:val="00FC1E21"/>
    <w:rsid w:val="00FC2CAC"/>
    <w:rsid w:val="00FC3091"/>
    <w:rsid w:val="00FC7690"/>
    <w:rsid w:val="00FC782E"/>
    <w:rsid w:val="00FC7831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5A7"/>
    <w:rsid w:val="00FD3471"/>
    <w:rsid w:val="00FD384C"/>
    <w:rsid w:val="00FD3C17"/>
    <w:rsid w:val="00FD3C87"/>
    <w:rsid w:val="00FD41BF"/>
    <w:rsid w:val="00FD53D8"/>
    <w:rsid w:val="00FD5B8D"/>
    <w:rsid w:val="00FD6225"/>
    <w:rsid w:val="00FD657B"/>
    <w:rsid w:val="00FD6628"/>
    <w:rsid w:val="00FD6A37"/>
    <w:rsid w:val="00FD70B4"/>
    <w:rsid w:val="00FD72A6"/>
    <w:rsid w:val="00FD7891"/>
    <w:rsid w:val="00FD7DA0"/>
    <w:rsid w:val="00FE0174"/>
    <w:rsid w:val="00FE0327"/>
    <w:rsid w:val="00FE13FE"/>
    <w:rsid w:val="00FE18DA"/>
    <w:rsid w:val="00FE2153"/>
    <w:rsid w:val="00FE2FF4"/>
    <w:rsid w:val="00FE36C0"/>
    <w:rsid w:val="00FE390E"/>
    <w:rsid w:val="00FE399A"/>
    <w:rsid w:val="00FE58DF"/>
    <w:rsid w:val="00FE61F8"/>
    <w:rsid w:val="00FE6A52"/>
    <w:rsid w:val="00FE7592"/>
    <w:rsid w:val="00FF010B"/>
    <w:rsid w:val="00FF0456"/>
    <w:rsid w:val="00FF0A7D"/>
    <w:rsid w:val="00FF1238"/>
    <w:rsid w:val="00FF19AF"/>
    <w:rsid w:val="00FF1CFB"/>
    <w:rsid w:val="00FF22EC"/>
    <w:rsid w:val="00FF2396"/>
    <w:rsid w:val="00FF28BF"/>
    <w:rsid w:val="00FF33EC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DAB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6FB698B3-CFF7-4EA8-9EE7-8FFC5A0D6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17</Pages>
  <Words>3253</Words>
  <Characters>13588</Characters>
  <Application>Microsoft Office Word</Application>
  <DocSecurity>0</DocSecurity>
  <Lines>113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2022-11-14T10:52:00Z</cp:lastPrinted>
  <dcterms:created xsi:type="dcterms:W3CDTF">2023-06-16T07:50:00Z</dcterms:created>
  <dcterms:modified xsi:type="dcterms:W3CDTF">2023-06-16T07:52:00Z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</Properties>
</file>