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B127" w14:textId="1823E07E" w:rsidR="00B47553" w:rsidRPr="000C7C2D" w:rsidRDefault="00B47553" w:rsidP="00B47553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  <w:bookmarkStart w:id="0" w:name="_GoBack"/>
      <w:bookmarkEnd w:id="0"/>
      <w:r w:rsidRPr="000C7C2D">
        <w:rPr>
          <w:rFonts w:ascii="Angsana New" w:hAnsi="Angsana New"/>
          <w:b/>
          <w:bCs/>
          <w:sz w:val="30"/>
          <w:szCs w:val="30"/>
          <w:cs/>
          <w:lang w:bidi="th-TH"/>
        </w:rPr>
        <w:t>หมายเหตุ</w:t>
      </w:r>
      <w:r w:rsidRPr="000C7C2D">
        <w:rPr>
          <w:rFonts w:ascii="Angsana New" w:hAnsi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088F0C46" w14:textId="77777777" w:rsidR="00B47553" w:rsidRPr="00537D0C" w:rsidRDefault="00B47553" w:rsidP="00B47553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2D68A81" w14:textId="77777777" w:rsidR="00B47553" w:rsidRPr="00296F98" w:rsidRDefault="00B47553" w:rsidP="00B47553">
      <w:pPr>
        <w:pStyle w:val="index"/>
        <w:tabs>
          <w:tab w:val="clear" w:pos="1134"/>
        </w:tabs>
        <w:spacing w:after="0"/>
        <w:ind w:left="1080" w:hanging="108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296F98">
        <w:rPr>
          <w:rFonts w:ascii="Angsana New" w:hAnsi="Angsana New"/>
          <w:sz w:val="30"/>
          <w:szCs w:val="30"/>
          <w:lang w:val="en-US" w:bidi="th-TH"/>
        </w:rPr>
        <w:t>1</w:t>
      </w:r>
      <w:r w:rsidRPr="00296F98">
        <w:rPr>
          <w:rFonts w:ascii="Angsana New" w:hAnsi="Angsana New"/>
          <w:sz w:val="30"/>
          <w:szCs w:val="30"/>
          <w:cs/>
          <w:lang w:bidi="th-TH"/>
        </w:rPr>
        <w:tab/>
        <w:t>ข้อมูลทั่วไป</w:t>
      </w:r>
    </w:p>
    <w:p w14:paraId="2B8C7618" w14:textId="77777777" w:rsidR="00B47553" w:rsidRPr="00296F98" w:rsidRDefault="00B47553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sz w:val="30"/>
          <w:szCs w:val="30"/>
          <w:lang w:val="en-US" w:bidi="th-TH"/>
        </w:rPr>
        <w:t>2</w:t>
      </w:r>
      <w:r w:rsidRPr="00296F98">
        <w:rPr>
          <w:rFonts w:ascii="Angsana New" w:hAnsi="Angsana New"/>
          <w:sz w:val="30"/>
          <w:szCs w:val="30"/>
          <w:cs/>
          <w:lang w:bidi="th-TH"/>
        </w:rPr>
        <w:tab/>
        <w:t>เกณฑ์การจัดทำงบการเงินระหว่างกาล</w:t>
      </w:r>
    </w:p>
    <w:p w14:paraId="469B3AAE" w14:textId="77777777" w:rsidR="00B47553" w:rsidRPr="00296F98" w:rsidRDefault="00E84873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bCs/>
          <w:sz w:val="30"/>
          <w:szCs w:val="30"/>
          <w:lang w:bidi="th-TH"/>
        </w:rPr>
        <w:t>3</w:t>
      </w:r>
      <w:r w:rsidR="00B47553" w:rsidRPr="00296F98">
        <w:rPr>
          <w:rFonts w:ascii="Angsana New" w:hAnsi="Angsana New"/>
          <w:b/>
          <w:sz w:val="30"/>
          <w:szCs w:val="30"/>
          <w:cs/>
          <w:lang w:bidi="th-TH"/>
        </w:rPr>
        <w:tab/>
      </w:r>
      <w:r w:rsidR="00B47553" w:rsidRPr="00296F9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C26F562" w14:textId="77777777" w:rsidR="00B47553" w:rsidRPr="00296F98" w:rsidRDefault="005E2A5C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296F98">
        <w:rPr>
          <w:rFonts w:ascii="Angsana New" w:hAnsi="Angsana New"/>
          <w:sz w:val="30"/>
          <w:szCs w:val="30"/>
          <w:lang w:val="en-US" w:bidi="th-TH"/>
        </w:rPr>
        <w:t>4</w:t>
      </w:r>
      <w:r w:rsidR="00B47553" w:rsidRPr="00296F98">
        <w:rPr>
          <w:rFonts w:ascii="Angsana New" w:hAnsi="Angsana New"/>
          <w:sz w:val="30"/>
          <w:szCs w:val="30"/>
          <w:lang w:val="en-US" w:bidi="th-TH"/>
        </w:rPr>
        <w:tab/>
      </w:r>
      <w:r w:rsidR="00B47553" w:rsidRPr="00296F98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="00B47553" w:rsidRPr="00296F98">
        <w:rPr>
          <w:rFonts w:ascii="Angsana New" w:hAnsi="Angsana New" w:hint="cs"/>
          <w:sz w:val="30"/>
          <w:szCs w:val="30"/>
          <w:cs/>
          <w:lang w:val="en-US" w:bidi="th-TH"/>
        </w:rPr>
        <w:t>ในบริษัทย่อย</w:t>
      </w:r>
      <w:r w:rsidR="00671102" w:rsidRPr="00296F98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และบริษัทร่วม</w:t>
      </w:r>
    </w:p>
    <w:p w14:paraId="0DA09815" w14:textId="77777777" w:rsidR="00B47553" w:rsidRPr="00296F98" w:rsidRDefault="005E2A5C" w:rsidP="00EA5C06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sz w:val="30"/>
          <w:szCs w:val="30"/>
          <w:lang w:val="en-US" w:bidi="th-TH"/>
        </w:rPr>
        <w:t>5</w:t>
      </w:r>
      <w:r w:rsidR="00B47553" w:rsidRPr="00296F98">
        <w:rPr>
          <w:rFonts w:ascii="Angsana New" w:hAnsi="Angsana New"/>
          <w:sz w:val="30"/>
          <w:szCs w:val="30"/>
          <w:lang w:bidi="th-TH"/>
        </w:rPr>
        <w:tab/>
      </w:r>
      <w:r w:rsidR="00B47553" w:rsidRPr="00296F98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64F70B2F" w14:textId="77777777" w:rsidR="006F1E03" w:rsidRPr="00296F98" w:rsidRDefault="005E2A5C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296F98">
        <w:rPr>
          <w:rFonts w:ascii="Angsana New" w:hAnsi="Angsana New"/>
          <w:sz w:val="30"/>
          <w:szCs w:val="30"/>
          <w:lang w:bidi="th-TH"/>
        </w:rPr>
        <w:t>6</w:t>
      </w:r>
      <w:r w:rsidR="006F1E03" w:rsidRPr="00296F98">
        <w:rPr>
          <w:rFonts w:ascii="Angsana New" w:hAnsi="Angsana New"/>
          <w:sz w:val="30"/>
          <w:szCs w:val="30"/>
          <w:lang w:bidi="th-TH"/>
        </w:rPr>
        <w:tab/>
      </w:r>
      <w:r w:rsidR="006F1E03" w:rsidRPr="00296F9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474F4B2" w14:textId="77777777" w:rsidR="00B47553" w:rsidRPr="00296F98" w:rsidRDefault="005E2A5C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sz w:val="30"/>
          <w:szCs w:val="30"/>
          <w:lang w:bidi="th-TH"/>
        </w:rPr>
        <w:t>7</w:t>
      </w:r>
      <w:r w:rsidR="00B47553" w:rsidRPr="00296F98">
        <w:rPr>
          <w:rFonts w:ascii="Angsana New" w:hAnsi="Angsana New"/>
          <w:sz w:val="30"/>
          <w:szCs w:val="30"/>
          <w:lang w:bidi="th-TH"/>
        </w:rPr>
        <w:tab/>
      </w:r>
      <w:r w:rsidR="00B47553" w:rsidRPr="00296F98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45DC3CB6" w14:textId="4587EF61" w:rsidR="006F1E03" w:rsidRDefault="005E2A5C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sz w:val="30"/>
          <w:szCs w:val="30"/>
          <w:lang w:val="en-US" w:bidi="th-TH"/>
        </w:rPr>
        <w:t>8</w:t>
      </w:r>
      <w:r w:rsidR="003F2C21" w:rsidRPr="00296F98">
        <w:rPr>
          <w:rFonts w:ascii="Angsana New" w:hAnsi="Angsana New"/>
          <w:sz w:val="30"/>
          <w:szCs w:val="30"/>
          <w:lang w:bidi="th-TH"/>
        </w:rPr>
        <w:tab/>
      </w:r>
      <w:r w:rsidR="003F2C21" w:rsidRPr="00296F98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F1E03" w:rsidRPr="00296F98">
        <w:rPr>
          <w:rFonts w:ascii="Angsana New" w:hAnsi="Angsana New"/>
          <w:sz w:val="30"/>
          <w:szCs w:val="30"/>
          <w:lang w:bidi="th-TH"/>
        </w:rPr>
        <w:tab/>
      </w:r>
    </w:p>
    <w:p w14:paraId="0AF73BA0" w14:textId="057D68E3" w:rsidR="00AE1DEE" w:rsidRPr="00B30275" w:rsidRDefault="00AE1DEE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9</w:t>
      </w:r>
      <w:r>
        <w:rPr>
          <w:rFonts w:ascii="Angsana New" w:hAnsi="Angsana New"/>
          <w:sz w:val="30"/>
          <w:szCs w:val="30"/>
          <w:lang w:val="en-US" w:bidi="th-TH"/>
        </w:rPr>
        <w:tab/>
      </w:r>
      <w:r w:rsidRPr="00AE1DEE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2D11E943" w14:textId="77777777" w:rsidR="00C1023B" w:rsidRPr="00296F98" w:rsidRDefault="00C1023B" w:rsidP="00B47553">
      <w:pPr>
        <w:pStyle w:val="index"/>
        <w:tabs>
          <w:tab w:val="clear" w:pos="1134"/>
        </w:tabs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2E6C55" w14:textId="77777777" w:rsidR="00B47553" w:rsidRPr="00296F98" w:rsidRDefault="00B47553" w:rsidP="0018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420"/>
        </w:tabs>
        <w:ind w:left="540"/>
        <w:rPr>
          <w:rFonts w:ascii="Angsana New" w:hAnsi="Angsana New"/>
          <w:sz w:val="30"/>
          <w:szCs w:val="30"/>
        </w:rPr>
      </w:pPr>
      <w:r w:rsidRPr="00296F98">
        <w:rPr>
          <w:rFonts w:ascii="Angsana New" w:eastAsia="Calibri" w:hAnsi="Angsana New"/>
          <w:sz w:val="30"/>
          <w:szCs w:val="30"/>
          <w:cs/>
        </w:rPr>
        <w:br w:type="page"/>
      </w:r>
      <w:r w:rsidRPr="00296F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Pr="00296F9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6F98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46FECD2C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811F816" w14:textId="6DEACA9C" w:rsidR="00B47553" w:rsidRPr="00296F98" w:rsidRDefault="00B47553" w:rsidP="00B47553">
      <w:pPr>
        <w:ind w:left="547" w:right="-44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296F98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0B35B8" w:rsidRPr="00296F98">
        <w:rPr>
          <w:rFonts w:ascii="Angsana New" w:hAnsi="Angsana New" w:hint="cs"/>
          <w:sz w:val="30"/>
          <w:szCs w:val="30"/>
          <w:cs/>
        </w:rPr>
        <w:t xml:space="preserve"> </w:t>
      </w:r>
      <w:r w:rsidR="00385690">
        <w:rPr>
          <w:rFonts w:ascii="Angsana New" w:hAnsi="Angsana New"/>
          <w:sz w:val="30"/>
          <w:szCs w:val="30"/>
        </w:rPr>
        <w:t>11</w:t>
      </w:r>
      <w:r w:rsidR="000B35B8" w:rsidRPr="009D6FE5">
        <w:rPr>
          <w:rFonts w:ascii="Angsana New" w:hAnsi="Angsana New"/>
          <w:sz w:val="30"/>
          <w:szCs w:val="30"/>
          <w:cs/>
        </w:rPr>
        <w:t xml:space="preserve"> </w:t>
      </w:r>
      <w:r w:rsidR="00D31BD6" w:rsidRPr="009D6FE5">
        <w:rPr>
          <w:rFonts w:ascii="Angsana New" w:hAnsi="Angsana New"/>
          <w:sz w:val="30"/>
          <w:szCs w:val="30"/>
          <w:cs/>
        </w:rPr>
        <w:t xml:space="preserve">สิงหาคม </w:t>
      </w:r>
      <w:r w:rsidR="000B35B8" w:rsidRPr="009D6FE5">
        <w:rPr>
          <w:rFonts w:ascii="Angsana New" w:hAnsi="Angsana New"/>
          <w:sz w:val="30"/>
          <w:szCs w:val="30"/>
        </w:rPr>
        <w:t>2566</w:t>
      </w:r>
    </w:p>
    <w:p w14:paraId="24673B6F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5FEA31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96F98">
        <w:rPr>
          <w:rFonts w:ascii="Angsana New" w:hAnsi="Angsana New"/>
          <w:b/>
          <w:bCs/>
          <w:sz w:val="30"/>
          <w:szCs w:val="30"/>
        </w:rPr>
        <w:t>1</w:t>
      </w:r>
      <w:r w:rsidRPr="00296F98">
        <w:rPr>
          <w:rFonts w:ascii="Angsana New" w:hAnsi="Angsana New"/>
          <w:b/>
          <w:bCs/>
          <w:sz w:val="30"/>
          <w:szCs w:val="30"/>
        </w:rPr>
        <w:tab/>
      </w:r>
      <w:r w:rsidRPr="00296F9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5A81D9D" w14:textId="77777777" w:rsidR="00BC6C73" w:rsidRPr="00296F98" w:rsidRDefault="00BC6C73" w:rsidP="00BC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D84D246" w14:textId="77777777" w:rsidR="00BC6C73" w:rsidRPr="00296F98" w:rsidRDefault="00BC6C73" w:rsidP="00BC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96F98">
        <w:rPr>
          <w:rFonts w:ascii="Angsana New" w:hAnsi="Angsana New"/>
          <w:sz w:val="30"/>
          <w:szCs w:val="30"/>
          <w:cs/>
        </w:rPr>
        <w:t xml:space="preserve">บริษัทปูนซิเมนต์ไทย จำกัด (มหาชน) (“บริษัท”) เป็นนิติบุคคลที่จัดตั้งขึ้นในประเทศไทย </w:t>
      </w:r>
      <w:r w:rsidR="001327B9" w:rsidRPr="00296F98">
        <w:rPr>
          <w:rFonts w:ascii="Angsana New" w:hAnsi="Angsana New" w:hint="cs"/>
          <w:sz w:val="30"/>
          <w:szCs w:val="30"/>
          <w:cs/>
        </w:rPr>
        <w:t>โดยมี</w:t>
      </w:r>
      <w:r w:rsidRPr="00296F98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296F98">
        <w:rPr>
          <w:rFonts w:ascii="Angsana New" w:hAnsi="Angsana New"/>
          <w:sz w:val="30"/>
          <w:szCs w:val="30"/>
        </w:rPr>
        <w:t>1</w:t>
      </w:r>
      <w:r w:rsidRPr="00296F98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Pr="00296F98">
        <w:rPr>
          <w:rFonts w:ascii="Angsana New" w:hAnsi="Angsana New"/>
          <w:sz w:val="30"/>
          <w:szCs w:val="30"/>
        </w:rPr>
        <w:t>10800</w:t>
      </w:r>
      <w:r w:rsidRPr="00296F98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B8390C9" w14:textId="77777777" w:rsidR="00BC6C73" w:rsidRPr="00296F98" w:rsidRDefault="00BC6C73" w:rsidP="00BC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1564230" w14:textId="77777777" w:rsidR="00BC6C73" w:rsidRPr="00296F98" w:rsidRDefault="00BC6C73" w:rsidP="00BC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4"/>
        <w:jc w:val="thaiDistribute"/>
        <w:rPr>
          <w:rFonts w:ascii="Angsana New" w:hAnsi="Angsana New"/>
          <w:sz w:val="30"/>
          <w:szCs w:val="30"/>
          <w:cs/>
        </w:rPr>
      </w:pPr>
      <w:r w:rsidRPr="00296F98">
        <w:rPr>
          <w:rFonts w:ascii="Angsana New" w:hAnsi="Angsana New"/>
          <w:sz w:val="30"/>
          <w:szCs w:val="30"/>
          <w:cs/>
        </w:rPr>
        <w:t xml:space="preserve">บริษัทเป็นผู้ลงทุนในส่วนงานธุรกิจหลัก ได้แก่ </w:t>
      </w:r>
      <w:r w:rsidRPr="00296F98">
        <w:rPr>
          <w:rFonts w:ascii="Angsana New" w:hAnsi="Angsana New" w:hint="cs"/>
          <w:sz w:val="30"/>
          <w:szCs w:val="30"/>
          <w:cs/>
        </w:rPr>
        <w:t>ธุรกิจ</w:t>
      </w:r>
      <w:r w:rsidRPr="00296F98">
        <w:rPr>
          <w:rFonts w:ascii="Angsana New" w:hAnsi="Angsana New"/>
          <w:sz w:val="30"/>
          <w:szCs w:val="30"/>
          <w:cs/>
        </w:rPr>
        <w:t>ซีเมนต์</w:t>
      </w:r>
      <w:r w:rsidRPr="00296F98">
        <w:rPr>
          <w:rFonts w:ascii="Angsana New" w:hAnsi="Angsana New" w:hint="cs"/>
          <w:sz w:val="30"/>
          <w:szCs w:val="30"/>
          <w:cs/>
        </w:rPr>
        <w:t>และ</w:t>
      </w:r>
      <w:r w:rsidRPr="00296F98">
        <w:rPr>
          <w:rFonts w:ascii="Angsana New" w:hAnsi="Angsana New"/>
          <w:sz w:val="30"/>
          <w:szCs w:val="30"/>
          <w:cs/>
        </w:rPr>
        <w:t xml:space="preserve">ผลิตภัณฑ์ก่อสร้าง </w:t>
      </w:r>
      <w:r w:rsidRPr="00296F98">
        <w:rPr>
          <w:rFonts w:ascii="Angsana New" w:hAnsi="Angsana New" w:hint="cs"/>
          <w:sz w:val="30"/>
          <w:szCs w:val="30"/>
          <w:cs/>
        </w:rPr>
        <w:t>ธุรกิจ</w:t>
      </w:r>
      <w:r w:rsidRPr="00296F98">
        <w:rPr>
          <w:rFonts w:ascii="Angsana New" w:hAnsi="Angsana New"/>
          <w:sz w:val="30"/>
          <w:szCs w:val="30"/>
          <w:cs/>
        </w:rPr>
        <w:t xml:space="preserve">เคมิคอลส์ </w:t>
      </w:r>
      <w:r w:rsidR="00207FA8" w:rsidRPr="00296F98">
        <w:rPr>
          <w:rFonts w:ascii="Angsana New" w:hAnsi="Angsana New"/>
          <w:sz w:val="30"/>
          <w:szCs w:val="30"/>
          <w:cs/>
        </w:rPr>
        <w:t xml:space="preserve"> (</w:t>
      </w:r>
      <w:r w:rsidR="00207FA8" w:rsidRPr="00296F98">
        <w:rPr>
          <w:rFonts w:ascii="Angsana New" w:hAnsi="Angsana New"/>
          <w:sz w:val="30"/>
          <w:szCs w:val="30"/>
        </w:rPr>
        <w:t>SCGC</w:t>
      </w:r>
      <w:r w:rsidR="00207FA8" w:rsidRPr="00296F98">
        <w:rPr>
          <w:rFonts w:ascii="Angsana New" w:hAnsi="Angsana New"/>
          <w:sz w:val="30"/>
          <w:szCs w:val="30"/>
          <w:cs/>
        </w:rPr>
        <w:t xml:space="preserve">) </w:t>
      </w:r>
      <w:r w:rsidRPr="00296F98">
        <w:rPr>
          <w:rFonts w:ascii="Angsana New" w:hAnsi="Angsana New"/>
          <w:sz w:val="30"/>
          <w:szCs w:val="30"/>
          <w:cs/>
        </w:rPr>
        <w:t>และ</w:t>
      </w:r>
      <w:r w:rsidRPr="00296F98">
        <w:rPr>
          <w:rFonts w:ascii="Angsana New" w:hAnsi="Angsana New" w:hint="cs"/>
          <w:sz w:val="30"/>
          <w:szCs w:val="30"/>
          <w:cs/>
        </w:rPr>
        <w:t>ธุรกิจ</w:t>
      </w:r>
      <w:r w:rsidRPr="00296F98">
        <w:rPr>
          <w:rFonts w:ascii="Angsana New" w:hAnsi="Angsana New"/>
          <w:sz w:val="30"/>
          <w:szCs w:val="30"/>
          <w:cs/>
        </w:rPr>
        <w:t>แพคเกจจิ้ง</w:t>
      </w:r>
      <w:r w:rsidR="00207FA8" w:rsidRPr="00296F98">
        <w:rPr>
          <w:rFonts w:ascii="Angsana New" w:hAnsi="Angsana New"/>
          <w:sz w:val="30"/>
          <w:szCs w:val="30"/>
          <w:cs/>
        </w:rPr>
        <w:t xml:space="preserve"> (</w:t>
      </w:r>
      <w:r w:rsidR="00207FA8" w:rsidRPr="00296F98">
        <w:rPr>
          <w:rFonts w:ascii="Angsana New" w:hAnsi="Angsana New"/>
          <w:sz w:val="30"/>
          <w:szCs w:val="30"/>
        </w:rPr>
        <w:t>SCGP</w:t>
      </w:r>
      <w:r w:rsidR="00207FA8" w:rsidRPr="00296F98">
        <w:rPr>
          <w:rFonts w:ascii="Angsana New" w:hAnsi="Angsana New"/>
          <w:sz w:val="30"/>
          <w:szCs w:val="30"/>
          <w:cs/>
        </w:rPr>
        <w:t>)</w:t>
      </w:r>
    </w:p>
    <w:p w14:paraId="15361D1B" w14:textId="77777777" w:rsidR="00BC6C73" w:rsidRPr="00296F98" w:rsidRDefault="00BC6C73" w:rsidP="00BC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8075D6A" w14:textId="77777777" w:rsidR="00B47553" w:rsidRPr="00296F98" w:rsidRDefault="00B47553" w:rsidP="00B47553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96F98">
        <w:rPr>
          <w:rFonts w:ascii="Angsana New" w:hAnsi="Angsana New" w:cs="Angsana New"/>
          <w:sz w:val="30"/>
          <w:szCs w:val="30"/>
        </w:rPr>
        <w:t>2</w:t>
      </w:r>
      <w:r w:rsidRPr="00296F98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  <w:r w:rsidRPr="00296F9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D9785B9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8F1D85C" w14:textId="77777777" w:rsidR="00B47553" w:rsidRPr="00296F98" w:rsidRDefault="00B47553" w:rsidP="00B475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6F98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96F9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1060634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F28EF5A" w14:textId="77777777" w:rsidR="004A4949" w:rsidRPr="00296F98" w:rsidRDefault="004A4949" w:rsidP="004A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296F98">
        <w:rPr>
          <w:rFonts w:ascii="Angsana New" w:hAnsi="Angsana New"/>
          <w:spacing w:val="-8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296F98">
        <w:rPr>
          <w:rFonts w:ascii="Angsana New" w:hAnsi="Angsana New"/>
          <w:spacing w:val="-8"/>
          <w:sz w:val="30"/>
          <w:szCs w:val="30"/>
        </w:rPr>
        <w:t>34</w:t>
      </w:r>
      <w:r w:rsidRPr="00296F98">
        <w:rPr>
          <w:rFonts w:ascii="Angsana New" w:hAnsi="Angsana New"/>
          <w:spacing w:val="-8"/>
          <w:sz w:val="30"/>
          <w:szCs w:val="30"/>
          <w:cs/>
        </w:rPr>
        <w:t xml:space="preserve"> เรื่อง </w:t>
      </w:r>
      <w:r w:rsidRPr="00296F98">
        <w:rPr>
          <w:rFonts w:ascii="Angsana New" w:hAnsi="Angsana New"/>
          <w:i/>
          <w:iCs/>
          <w:spacing w:val="-8"/>
          <w:sz w:val="30"/>
          <w:szCs w:val="30"/>
          <w:cs/>
        </w:rPr>
        <w:t>การรายงานทางการเงินระหว่างกาล</w:t>
      </w:r>
      <w:r w:rsidRPr="00296F9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</w:t>
      </w:r>
      <w:r w:rsidRPr="00296F98">
        <w:rPr>
          <w:rFonts w:ascii="Angsana New" w:hAnsi="Angsana New"/>
          <w:spacing w:val="4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96F9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4"/>
          <w:sz w:val="30"/>
          <w:szCs w:val="30"/>
          <w:cs/>
        </w:rPr>
        <w:t>ดังนั้น</w:t>
      </w:r>
      <w:r w:rsidRPr="00296F98">
        <w:rPr>
          <w:rFonts w:ascii="Angsana New" w:hAnsi="Angsana New"/>
          <w:sz w:val="30"/>
          <w:szCs w:val="30"/>
          <w:cs/>
        </w:rPr>
        <w:t xml:space="preserve"> การอ่านงบการเงินระหว่างกาลนี้จึงควรอ่านควบคู่กับงบการเงิน</w:t>
      </w:r>
      <w:r w:rsidRPr="00296F98">
        <w:rPr>
          <w:rFonts w:ascii="Angsana New" w:hAnsi="Angsana New" w:hint="cs"/>
          <w:sz w:val="30"/>
          <w:szCs w:val="30"/>
          <w:cs/>
        </w:rPr>
        <w:t>ของ</w:t>
      </w:r>
      <w:r w:rsidRPr="00296F98">
        <w:rPr>
          <w:rFonts w:ascii="Angsana New" w:hAnsi="Angsana New"/>
          <w:sz w:val="30"/>
          <w:szCs w:val="30"/>
          <w:cs/>
        </w:rPr>
        <w:t>บริษัทสำหรับปีสิ้นสุดวันที่</w:t>
      </w:r>
      <w:r w:rsidRPr="00296F98">
        <w:rPr>
          <w:rFonts w:ascii="Angsana New" w:hAnsi="Angsana New"/>
          <w:sz w:val="30"/>
          <w:szCs w:val="30"/>
        </w:rPr>
        <w:t xml:space="preserve"> 31 </w:t>
      </w:r>
      <w:r w:rsidRPr="00296F98">
        <w:rPr>
          <w:rFonts w:ascii="Angsana New" w:hAnsi="Angsana New"/>
          <w:sz w:val="30"/>
          <w:szCs w:val="30"/>
          <w:cs/>
        </w:rPr>
        <w:t>ธันวาคม</w:t>
      </w:r>
      <w:r w:rsidRPr="00296F98">
        <w:rPr>
          <w:rFonts w:ascii="Angsana New" w:hAnsi="Angsana New"/>
          <w:sz w:val="30"/>
          <w:szCs w:val="30"/>
        </w:rPr>
        <w:t xml:space="preserve"> 256</w:t>
      </w:r>
      <w:r w:rsidR="00B90CEB" w:rsidRPr="00296F98">
        <w:rPr>
          <w:rFonts w:ascii="Angsana New" w:hAnsi="Angsana New"/>
          <w:sz w:val="30"/>
          <w:szCs w:val="30"/>
        </w:rPr>
        <w:t>5</w:t>
      </w:r>
    </w:p>
    <w:p w14:paraId="20733035" w14:textId="77777777" w:rsidR="004A4949" w:rsidRPr="00296F98" w:rsidRDefault="004A4949" w:rsidP="004A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7E0D12EE" w14:textId="77777777" w:rsidR="004A4949" w:rsidRPr="00296F98" w:rsidRDefault="004A4949" w:rsidP="004A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510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pacing w:val="10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296F98">
        <w:rPr>
          <w:rFonts w:ascii="Angsana New" w:hAnsi="Angsana New" w:hint="cs"/>
          <w:spacing w:val="10"/>
          <w:sz w:val="30"/>
          <w:szCs w:val="30"/>
          <w:cs/>
        </w:rPr>
        <w:t>ดุลยพินิจ</w:t>
      </w:r>
      <w:r w:rsidRPr="00296F98">
        <w:rPr>
          <w:rFonts w:ascii="Angsana New" w:hAnsi="Angsana New"/>
          <w:spacing w:val="10"/>
          <w:sz w:val="30"/>
          <w:szCs w:val="30"/>
          <w:cs/>
        </w:rPr>
        <w:t>และการประมาณการในการถือปฏิบัติตาม</w:t>
      </w:r>
      <w:r w:rsidRPr="00296F98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Pr="00296F98">
        <w:rPr>
          <w:rFonts w:ascii="Angsana New" w:hAnsi="Angsana New" w:hint="cs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96F98">
        <w:rPr>
          <w:rFonts w:ascii="Angsana New" w:hAnsi="Angsana New" w:hint="cs"/>
          <w:sz w:val="30"/>
          <w:szCs w:val="30"/>
          <w:cs/>
        </w:rPr>
        <w:t>ที่</w:t>
      </w:r>
      <w:r w:rsidRPr="00296F98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6F98">
        <w:rPr>
          <w:rFonts w:ascii="Angsana New" w:hAnsi="Angsana New" w:hint="cs"/>
          <w:sz w:val="30"/>
          <w:szCs w:val="30"/>
          <w:cs/>
        </w:rPr>
        <w:t>ไว้</w:t>
      </w:r>
      <w:r w:rsidRPr="00296F98">
        <w:rPr>
          <w:rFonts w:ascii="Angsana New" w:hAnsi="Angsana New"/>
          <w:sz w:val="30"/>
          <w:szCs w:val="30"/>
          <w:cs/>
        </w:rPr>
        <w:t>ใ</w:t>
      </w:r>
      <w:r w:rsidRPr="00296F98">
        <w:rPr>
          <w:rFonts w:ascii="Angsana New" w:hAnsi="Angsana New" w:hint="cs"/>
          <w:sz w:val="30"/>
          <w:szCs w:val="30"/>
          <w:cs/>
        </w:rPr>
        <w:t>น</w:t>
      </w:r>
      <w:r w:rsidRPr="00296F9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296F98">
        <w:rPr>
          <w:rFonts w:ascii="Angsana New" w:hAnsi="Angsana New"/>
          <w:sz w:val="30"/>
          <w:szCs w:val="30"/>
        </w:rPr>
        <w:t xml:space="preserve">31 </w:t>
      </w:r>
      <w:r w:rsidRPr="00296F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96F98">
        <w:rPr>
          <w:rFonts w:ascii="Angsana New" w:hAnsi="Angsana New"/>
          <w:sz w:val="30"/>
          <w:szCs w:val="30"/>
        </w:rPr>
        <w:t>25</w:t>
      </w:r>
      <w:r w:rsidR="00B90CEB" w:rsidRPr="00296F98">
        <w:rPr>
          <w:rFonts w:ascii="Angsana New" w:hAnsi="Angsana New"/>
          <w:sz w:val="30"/>
          <w:szCs w:val="30"/>
        </w:rPr>
        <w:t>65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69C1EB5" w14:textId="77777777" w:rsidR="00096916" w:rsidRPr="00296F98" w:rsidRDefault="00096916" w:rsidP="0018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E52F579" w14:textId="77777777" w:rsidR="00B47553" w:rsidRPr="00296F98" w:rsidRDefault="00B47553" w:rsidP="00187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6F98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296F9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0F9FF621" w14:textId="77777777" w:rsidR="00B47553" w:rsidRPr="00296F98" w:rsidRDefault="00B47553" w:rsidP="0018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06B21B4C" w14:textId="77777777" w:rsidR="00B47553" w:rsidRPr="00296F98" w:rsidRDefault="00B47553" w:rsidP="00187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296F9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</w:t>
      </w:r>
      <w:r w:rsidRPr="00296F98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79CDD4C6" w14:textId="77777777" w:rsidR="00B47553" w:rsidRPr="00296F98" w:rsidRDefault="00E1250E" w:rsidP="00D81957">
      <w:pPr>
        <w:pStyle w:val="Heading8"/>
        <w:tabs>
          <w:tab w:val="left" w:pos="540"/>
          <w:tab w:val="left" w:pos="7797"/>
        </w:tabs>
        <w:jc w:val="thaiDistribute"/>
        <w:rPr>
          <w:rFonts w:ascii="Angsana New" w:hAnsi="Angsana New" w:cs="Angsana New"/>
          <w:sz w:val="30"/>
          <w:szCs w:val="30"/>
        </w:rPr>
      </w:pPr>
      <w:r w:rsidRPr="00296F98">
        <w:rPr>
          <w:rFonts w:ascii="Angsana New" w:hAnsi="Angsana New" w:cs="Angsana New"/>
          <w:sz w:val="30"/>
          <w:szCs w:val="30"/>
        </w:rPr>
        <w:lastRenderedPageBreak/>
        <w:t>3</w:t>
      </w:r>
      <w:r w:rsidRPr="00296F98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47553" w:rsidRPr="00296F9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6868A989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CE57B" w14:textId="6E9B8A53" w:rsidR="000F1742" w:rsidRPr="00296F98" w:rsidRDefault="000F1742" w:rsidP="000F1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296F9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315071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296F9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15071" w:rsidRPr="00296F98">
        <w:rPr>
          <w:rFonts w:ascii="Angsana New" w:hAnsi="Angsana New"/>
          <w:bCs/>
          <w:sz w:val="30"/>
          <w:szCs w:val="30"/>
        </w:rPr>
        <w:t>3</w:t>
      </w:r>
      <w:r w:rsidR="00315071">
        <w:rPr>
          <w:rFonts w:ascii="Angsana New" w:hAnsi="Angsana New"/>
          <w:bCs/>
          <w:sz w:val="30"/>
          <w:szCs w:val="30"/>
        </w:rPr>
        <w:t>0</w:t>
      </w:r>
      <w:r w:rsidR="0031507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1507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296F98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453C6B10" w14:textId="77777777" w:rsidR="004B2EEF" w:rsidRDefault="004B2EEF" w:rsidP="0027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69"/>
        <w:gridCol w:w="850"/>
        <w:gridCol w:w="851"/>
        <w:gridCol w:w="9"/>
        <w:gridCol w:w="841"/>
        <w:gridCol w:w="851"/>
        <w:gridCol w:w="19"/>
      </w:tblGrid>
      <w:tr w:rsidR="00BD026A" w:rsidRPr="008626AF" w14:paraId="001610F6" w14:textId="77777777" w:rsidTr="00F90697">
        <w:trPr>
          <w:trHeight w:hRule="exact" w:val="393"/>
        </w:trPr>
        <w:tc>
          <w:tcPr>
            <w:tcW w:w="5669" w:type="dxa"/>
          </w:tcPr>
          <w:p w14:paraId="39E41450" w14:textId="77777777" w:rsidR="00BD026A" w:rsidRPr="00D36907" w:rsidRDefault="00BD026A" w:rsidP="00F906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7DEC102F" w14:textId="77777777" w:rsidR="00BD026A" w:rsidRPr="009C5B9A" w:rsidRDefault="00BD026A" w:rsidP="00F906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1D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711" w:type="dxa"/>
            <w:gridSpan w:val="3"/>
          </w:tcPr>
          <w:p w14:paraId="6435D415" w14:textId="77777777" w:rsidR="00BD026A" w:rsidRPr="008626AF" w:rsidRDefault="00BD026A" w:rsidP="00F906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1DC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BD026A" w:rsidRPr="008626AF" w14:paraId="60FAFFAB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69954CFC" w14:textId="77777777" w:rsidR="00BD026A" w:rsidRPr="008626AF" w:rsidRDefault="00BD026A" w:rsidP="00F906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1FB7526A" w14:textId="77777777" w:rsidR="00BD026A" w:rsidRPr="0026530B" w:rsidRDefault="00BD026A" w:rsidP="00F90697">
            <w:pPr>
              <w:pStyle w:val="acctfourfigures"/>
              <w:tabs>
                <w:tab w:val="clear" w:pos="765"/>
                <w:tab w:val="left" w:pos="6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851" w:type="dxa"/>
          </w:tcPr>
          <w:p w14:paraId="56E17F14" w14:textId="77777777" w:rsidR="00BD026A" w:rsidRPr="009C5B9A" w:rsidRDefault="00BD026A" w:rsidP="00F906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850" w:type="dxa"/>
            <w:gridSpan w:val="2"/>
          </w:tcPr>
          <w:p w14:paraId="23D5028D" w14:textId="77777777" w:rsidR="00BD026A" w:rsidRPr="008626AF" w:rsidRDefault="00BD026A" w:rsidP="00F906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851" w:type="dxa"/>
          </w:tcPr>
          <w:p w14:paraId="3DCF9E5C" w14:textId="77777777" w:rsidR="00BD026A" w:rsidRPr="008626AF" w:rsidRDefault="00BD026A" w:rsidP="00F906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</w:tr>
      <w:tr w:rsidR="00BD026A" w:rsidRPr="00656C98" w14:paraId="7A61A7F4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182F3191" w14:textId="77777777" w:rsidR="00BD026A" w:rsidRPr="00656C98" w:rsidRDefault="00BD026A" w:rsidP="00F90697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5"/>
            <w:vAlign w:val="bottom"/>
          </w:tcPr>
          <w:p w14:paraId="658D5779" w14:textId="77777777" w:rsidR="00BD026A" w:rsidRPr="00656C98" w:rsidRDefault="00BD026A" w:rsidP="00F906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D026A" w:rsidRPr="00656C98" w14:paraId="720D3CE8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0F75242B" w14:textId="77777777" w:rsidR="00BD026A" w:rsidRPr="00656C98" w:rsidRDefault="00BD026A" w:rsidP="00F90697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1BF94816" w14:textId="77777777" w:rsidR="00BD026A" w:rsidRPr="00BC6C73" w:rsidRDefault="00BD026A" w:rsidP="00F906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51" w:type="dxa"/>
          </w:tcPr>
          <w:p w14:paraId="454F2BE4" w14:textId="77777777" w:rsidR="00BD026A" w:rsidRPr="00BC6C73" w:rsidRDefault="00BD026A" w:rsidP="00F906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50" w:type="dxa"/>
            <w:gridSpan w:val="2"/>
          </w:tcPr>
          <w:p w14:paraId="095390A4" w14:textId="77777777" w:rsidR="00BD026A" w:rsidRPr="00656C98" w:rsidRDefault="00BD026A" w:rsidP="00F906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</w:tcPr>
          <w:p w14:paraId="65E089A4" w14:textId="77777777" w:rsidR="00BD026A" w:rsidRPr="00656C98" w:rsidRDefault="00BD026A" w:rsidP="00F906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07C6" w:rsidRPr="00656C98" w14:paraId="56071D69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0381E0DA" w14:textId="7E85CFDA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50" w:type="dxa"/>
          </w:tcPr>
          <w:p w14:paraId="289BC916" w14:textId="4C8B86F3" w:rsidR="00C507C6" w:rsidRPr="005A0C42" w:rsidRDefault="00A01BFE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851" w:type="dxa"/>
          </w:tcPr>
          <w:p w14:paraId="7B7E2C2D" w14:textId="50C1A5CA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 w:bidi="th-TH"/>
              </w:rPr>
              <w:t>4,518</w:t>
            </w:r>
          </w:p>
        </w:tc>
        <w:tc>
          <w:tcPr>
            <w:tcW w:w="850" w:type="dxa"/>
            <w:gridSpan w:val="2"/>
          </w:tcPr>
          <w:p w14:paraId="3271BCB9" w14:textId="180E26CE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4,963</w:t>
            </w:r>
          </w:p>
        </w:tc>
        <w:tc>
          <w:tcPr>
            <w:tcW w:w="851" w:type="dxa"/>
          </w:tcPr>
          <w:p w14:paraId="5061E125" w14:textId="30020C2D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12,816</w:t>
            </w:r>
          </w:p>
        </w:tc>
      </w:tr>
      <w:tr w:rsidR="00C507C6" w:rsidRPr="00656C98" w14:paraId="797F9735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00E67271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</w:tcPr>
          <w:p w14:paraId="23C10ABB" w14:textId="3860670C" w:rsidR="00C507C6" w:rsidRPr="005A0C42" w:rsidRDefault="00A01BFE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</w:t>
            </w:r>
            <w:r w:rsidR="003F1E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51" w:type="dxa"/>
          </w:tcPr>
          <w:p w14:paraId="3FC56BD2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850" w:type="dxa"/>
            <w:gridSpan w:val="2"/>
          </w:tcPr>
          <w:p w14:paraId="13C62C00" w14:textId="6503007B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2,70</w:t>
            </w:r>
            <w:r w:rsidR="008712F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3492A98F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 w:bidi="th-TH"/>
              </w:rPr>
              <w:t>3,040</w:t>
            </w:r>
          </w:p>
        </w:tc>
      </w:tr>
      <w:tr w:rsidR="00C507C6" w:rsidRPr="00656C98" w14:paraId="5024BF14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15E5ABF0" w14:textId="77777777" w:rsidR="00C507C6" w:rsidRPr="00656C98" w:rsidRDefault="00C507C6" w:rsidP="00C507C6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850" w:type="dxa"/>
          </w:tcPr>
          <w:p w14:paraId="2701DA00" w14:textId="3F36649F" w:rsidR="00C507C6" w:rsidRPr="005A0C42" w:rsidRDefault="00A01BFE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0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9B7E97" w:rsidRPr="00890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51" w:type="dxa"/>
          </w:tcPr>
          <w:p w14:paraId="0D14F43D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7EA9183" w14:textId="350894AB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1,125</w:t>
            </w:r>
          </w:p>
        </w:tc>
        <w:tc>
          <w:tcPr>
            <w:tcW w:w="851" w:type="dxa"/>
            <w:shd w:val="clear" w:color="auto" w:fill="auto"/>
          </w:tcPr>
          <w:p w14:paraId="7CDD481F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1,335</w:t>
            </w:r>
          </w:p>
        </w:tc>
      </w:tr>
      <w:tr w:rsidR="00C507C6" w:rsidRPr="00656C98" w14:paraId="7204EE31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2CC338CF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50" w:type="dxa"/>
          </w:tcPr>
          <w:p w14:paraId="58672F2B" w14:textId="24BEFDDB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7E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851" w:type="dxa"/>
          </w:tcPr>
          <w:p w14:paraId="098979E3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A15B734" w14:textId="1047B8E4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14:paraId="2E223982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C507C6" w:rsidRPr="00656C98" w14:paraId="4A2F17EF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040DE6BD" w14:textId="77777777" w:rsidR="00C507C6" w:rsidRPr="00890734" w:rsidRDefault="00C507C6" w:rsidP="00C507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890734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 ๆ</w:t>
            </w:r>
          </w:p>
          <w:p w14:paraId="0DFDA7A6" w14:textId="77777777" w:rsidR="00C507C6" w:rsidRPr="009D6FE5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850" w:type="dxa"/>
          </w:tcPr>
          <w:p w14:paraId="57153916" w14:textId="5E20D241" w:rsidR="00C507C6" w:rsidRPr="009F5802" w:rsidRDefault="006A49D3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851" w:type="dxa"/>
          </w:tcPr>
          <w:p w14:paraId="643BDA28" w14:textId="41AB59DE" w:rsidR="00C507C6" w:rsidRPr="009F5802" w:rsidRDefault="00CA6841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98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72D1036" w14:textId="2C2EE979" w:rsidR="00C507C6" w:rsidRPr="009F5802" w:rsidRDefault="00B36797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6A49D3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6D3E619" w14:textId="0D4245F2" w:rsidR="00C507C6" w:rsidRPr="009F5802" w:rsidRDefault="00CA6841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196</w:t>
            </w:r>
          </w:p>
        </w:tc>
      </w:tr>
      <w:tr w:rsidR="00972735" w:rsidRPr="00656C98" w14:paraId="5AF23C17" w14:textId="77777777" w:rsidTr="0037192D">
        <w:trPr>
          <w:gridAfter w:val="1"/>
          <w:wAfter w:w="19" w:type="dxa"/>
          <w:trHeight w:hRule="exact" w:val="391"/>
        </w:trPr>
        <w:tc>
          <w:tcPr>
            <w:tcW w:w="5669" w:type="dxa"/>
            <w:shd w:val="clear" w:color="auto" w:fill="auto"/>
          </w:tcPr>
          <w:p w14:paraId="4232AFF5" w14:textId="77777777" w:rsidR="00972735" w:rsidRPr="00656C98" w:rsidRDefault="00972735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70D8D3" w14:textId="77777777" w:rsidR="00972735" w:rsidRPr="009F5802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5E3AECE5" w14:textId="77777777" w:rsidR="00972735" w:rsidRPr="009F5802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159EE9A8" w14:textId="77777777" w:rsidR="00972735" w:rsidRPr="009F5802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D47EA3E" w14:textId="164CFC1E" w:rsidR="00972735" w:rsidRPr="009F5802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656C98" w14:paraId="44771B1E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19F829F5" w14:textId="77777777" w:rsidR="00C507C6" w:rsidRPr="003271F6" w:rsidRDefault="00C507C6" w:rsidP="00C507C6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63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การร่วมค้าและ</w:t>
            </w:r>
            <w:r w:rsidRPr="00546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606E492F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01FA7E39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01C904A3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17C38FFA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656C98" w14:paraId="4FCDE68D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2A9219C1" w14:textId="5B16DA4F" w:rsidR="00C507C6" w:rsidRPr="005463D0" w:rsidRDefault="00C507C6" w:rsidP="00C507C6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50" w:type="dxa"/>
          </w:tcPr>
          <w:p w14:paraId="41F2D7CE" w14:textId="6C60A4C5" w:rsidR="00C507C6" w:rsidRPr="009F5802" w:rsidRDefault="004B58B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851" w:type="dxa"/>
          </w:tcPr>
          <w:p w14:paraId="1C4DD9BF" w14:textId="269B3FA0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850" w:type="dxa"/>
            <w:gridSpan w:val="2"/>
          </w:tcPr>
          <w:p w14:paraId="71A73B0B" w14:textId="3C4BB341" w:rsidR="00C507C6" w:rsidRPr="009F5802" w:rsidRDefault="00F64392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851" w:type="dxa"/>
          </w:tcPr>
          <w:p w14:paraId="3790F9DA" w14:textId="2CE4B026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C507C6" w:rsidRPr="00656C98" w14:paraId="6591C284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2858340C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56C98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</w:t>
            </w:r>
            <w:r w:rsidRPr="00656C98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850" w:type="dxa"/>
          </w:tcPr>
          <w:p w14:paraId="5AD17212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301201D8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3DDD8520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7648E54D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656C98" w14:paraId="6E221BB9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</w:tcPr>
          <w:p w14:paraId="23E0326C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การจัดการบริหาร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</w:tcPr>
          <w:p w14:paraId="6AFB255C" w14:textId="34107741" w:rsidR="00C507C6" w:rsidRPr="009F5802" w:rsidRDefault="00E13134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9B7E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851" w:type="dxa"/>
          </w:tcPr>
          <w:p w14:paraId="3FD5293E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850" w:type="dxa"/>
            <w:gridSpan w:val="2"/>
          </w:tcPr>
          <w:p w14:paraId="6F9BFBDF" w14:textId="76BBC88F" w:rsidR="00C507C6" w:rsidRPr="009F5802" w:rsidRDefault="00E13134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851" w:type="dxa"/>
          </w:tcPr>
          <w:p w14:paraId="4E1A9DBC" w14:textId="77777777" w:rsidR="00C507C6" w:rsidRPr="009F580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802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C507C6" w:rsidRPr="000924F3" w14:paraId="6C90585D" w14:textId="77777777" w:rsidTr="005058BB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10EF307D" w14:textId="77777777" w:rsidR="00C507C6" w:rsidRPr="00890734" w:rsidRDefault="00C507C6" w:rsidP="005058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890734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 ๆ</w:t>
            </w:r>
          </w:p>
          <w:p w14:paraId="4323DD03" w14:textId="77777777" w:rsidR="00C507C6" w:rsidRPr="000924F3" w:rsidRDefault="00C507C6" w:rsidP="0050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850" w:type="dxa"/>
          </w:tcPr>
          <w:p w14:paraId="51E29F5E" w14:textId="25E9D489" w:rsidR="00C507C6" w:rsidRPr="009F5802" w:rsidRDefault="00E13134" w:rsidP="008E4E2D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851" w:type="dxa"/>
          </w:tcPr>
          <w:p w14:paraId="7E08CCD6" w14:textId="75C1DEBB" w:rsidR="00C507C6" w:rsidRPr="009F5802" w:rsidRDefault="00CA6841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2A718F7" w14:textId="4684DD46" w:rsidR="00C507C6" w:rsidRPr="009F5802" w:rsidRDefault="00CA6841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53</w:t>
            </w:r>
          </w:p>
        </w:tc>
        <w:tc>
          <w:tcPr>
            <w:tcW w:w="851" w:type="dxa"/>
            <w:shd w:val="clear" w:color="auto" w:fill="auto"/>
          </w:tcPr>
          <w:p w14:paraId="4F7592DF" w14:textId="42BC9FD1" w:rsidR="00C507C6" w:rsidRPr="009F5802" w:rsidRDefault="00CA6841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8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57</w:t>
            </w:r>
          </w:p>
        </w:tc>
      </w:tr>
      <w:tr w:rsidR="00972735" w:rsidRPr="00656C98" w14:paraId="492DEDD2" w14:textId="77777777" w:rsidTr="00B0478C">
        <w:trPr>
          <w:gridAfter w:val="1"/>
          <w:wAfter w:w="19" w:type="dxa"/>
          <w:trHeight w:hRule="exact" w:val="391"/>
        </w:trPr>
        <w:tc>
          <w:tcPr>
            <w:tcW w:w="5669" w:type="dxa"/>
          </w:tcPr>
          <w:p w14:paraId="64FD392B" w14:textId="77777777" w:rsidR="00972735" w:rsidRPr="00656C98" w:rsidRDefault="00972735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A09F52D" w14:textId="77777777" w:rsidR="00972735" w:rsidRPr="00BB7A67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0B0F8CC1" w14:textId="77777777" w:rsidR="00972735" w:rsidRPr="00BB7A67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6E976D93" w14:textId="77777777" w:rsidR="00972735" w:rsidRPr="00BB7A67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17DB0A7C" w14:textId="79E9D128" w:rsidR="00972735" w:rsidRPr="00BB7A67" w:rsidRDefault="00972735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656C98" w14:paraId="257BD290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020962AA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50" w:type="dxa"/>
          </w:tcPr>
          <w:p w14:paraId="3D1AD146" w14:textId="77777777" w:rsidR="00C507C6" w:rsidRPr="005A0C4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8DB4924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F91CB56" w14:textId="77777777" w:rsidR="00C507C6" w:rsidRPr="005A0C4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732733E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BB7A67" w14:paraId="30B63A4B" w14:textId="77777777" w:rsidTr="005058BB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02B7917F" w14:textId="77777777" w:rsidR="00C507C6" w:rsidRPr="00656C98" w:rsidRDefault="00C507C6" w:rsidP="0050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50" w:type="dxa"/>
          </w:tcPr>
          <w:p w14:paraId="57555A4D" w14:textId="33B8E403" w:rsidR="00C507C6" w:rsidRPr="00A125C6" w:rsidRDefault="00F17F20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1,671</w:t>
            </w:r>
          </w:p>
        </w:tc>
        <w:tc>
          <w:tcPr>
            <w:tcW w:w="851" w:type="dxa"/>
          </w:tcPr>
          <w:p w14:paraId="0076196A" w14:textId="77777777" w:rsidR="00C507C6" w:rsidRPr="00BB7A67" w:rsidRDefault="00C507C6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 w:bidi="th-TH"/>
              </w:rPr>
              <w:t>3,055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DB9AF07" w14:textId="4E9A7E74" w:rsidR="00C507C6" w:rsidRPr="005A0C42" w:rsidRDefault="00F17F20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851" w:type="dxa"/>
            <w:shd w:val="clear" w:color="auto" w:fill="auto"/>
          </w:tcPr>
          <w:p w14:paraId="677C903C" w14:textId="77777777" w:rsidR="00C507C6" w:rsidRPr="00BB7A67" w:rsidRDefault="00C507C6" w:rsidP="005058BB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 w:bidi="th-TH"/>
              </w:rPr>
              <w:t>3,09</w:t>
            </w:r>
            <w:r w:rsidRPr="00BB7A6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C507C6" w:rsidRPr="00656C98" w14:paraId="43A52134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1A49AB44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</w:t>
            </w:r>
            <w:r w:rsidRPr="00656C98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ค่าธรรมเนียม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บริหาร </w:t>
            </w:r>
          </w:p>
        </w:tc>
        <w:tc>
          <w:tcPr>
            <w:tcW w:w="850" w:type="dxa"/>
          </w:tcPr>
          <w:p w14:paraId="173C1816" w14:textId="77777777" w:rsidR="00C507C6" w:rsidRPr="005A0C4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7774C94C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65B697C" w14:textId="77777777" w:rsidR="00C507C6" w:rsidRPr="005A0C42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0BEAA413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07C6" w:rsidRPr="00656C98" w14:paraId="598B436A" w14:textId="77777777" w:rsidTr="00F90697">
        <w:trPr>
          <w:gridAfter w:val="1"/>
          <w:wAfter w:w="19" w:type="dxa"/>
          <w:trHeight w:hRule="exact" w:val="393"/>
        </w:trPr>
        <w:tc>
          <w:tcPr>
            <w:tcW w:w="5669" w:type="dxa"/>
            <w:shd w:val="clear" w:color="auto" w:fill="auto"/>
          </w:tcPr>
          <w:p w14:paraId="30F7997D" w14:textId="77777777" w:rsidR="00C507C6" w:rsidRPr="00656C98" w:rsidRDefault="00C507C6" w:rsidP="00C5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และรายได้อื่น</w:t>
            </w:r>
          </w:p>
        </w:tc>
        <w:tc>
          <w:tcPr>
            <w:tcW w:w="850" w:type="dxa"/>
          </w:tcPr>
          <w:p w14:paraId="25C822D5" w14:textId="168B5CD8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B7E9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09ED17BB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6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129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7B405F2" w14:textId="721068B8" w:rsidR="00C507C6" w:rsidRPr="005A0C42" w:rsidRDefault="00F17F20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851" w:type="dxa"/>
            <w:shd w:val="clear" w:color="auto" w:fill="auto"/>
          </w:tcPr>
          <w:p w14:paraId="00550AC8" w14:textId="77777777" w:rsidR="00C507C6" w:rsidRPr="00BB7A67" w:rsidRDefault="00C507C6" w:rsidP="00C507C6">
            <w:pPr>
              <w:pStyle w:val="acctfourfigures"/>
              <w:tabs>
                <w:tab w:val="clear" w:pos="765"/>
              </w:tabs>
              <w:spacing w:line="240" w:lineRule="auto"/>
              <w:ind w:left="-505" w:right="151" w:hanging="1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7A67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</w:tr>
    </w:tbl>
    <w:p w14:paraId="116AAA3B" w14:textId="77777777" w:rsidR="00BD026A" w:rsidRDefault="00BD026A" w:rsidP="0027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Cs/>
          <w:sz w:val="30"/>
          <w:szCs w:val="30"/>
        </w:rPr>
      </w:pPr>
    </w:p>
    <w:p w14:paraId="44115860" w14:textId="77777777" w:rsidR="00BD026A" w:rsidRDefault="00BD026A" w:rsidP="0027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Cs/>
          <w:sz w:val="30"/>
          <w:szCs w:val="30"/>
        </w:rPr>
      </w:pPr>
    </w:p>
    <w:p w14:paraId="68783007" w14:textId="77777777" w:rsidR="00BD026A" w:rsidRPr="00296F98" w:rsidRDefault="00BD026A" w:rsidP="0027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Cs/>
          <w:sz w:val="30"/>
          <w:szCs w:val="30"/>
        </w:rPr>
      </w:pPr>
    </w:p>
    <w:p w14:paraId="65D77A45" w14:textId="7A5351B3" w:rsidR="006D75EA" w:rsidRPr="00315071" w:rsidRDefault="00BD0808" w:rsidP="006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z w:val="30"/>
          <w:szCs w:val="30"/>
          <w:cs/>
        </w:rPr>
        <w:br w:type="page"/>
      </w:r>
      <w:bookmarkStart w:id="1" w:name="_Hlk40362339"/>
      <w:r w:rsidR="00B47553" w:rsidRPr="00315071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315071" w:rsidRPr="00315071">
        <w:rPr>
          <w:rFonts w:ascii="Angsana New" w:hAnsi="Angsana New"/>
          <w:bCs/>
          <w:sz w:val="30"/>
          <w:szCs w:val="30"/>
        </w:rPr>
        <w:t>30</w:t>
      </w:r>
      <w:r w:rsidR="00315071" w:rsidRPr="0031507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15071" w:rsidRPr="0031507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315071" w:rsidRPr="00315071">
        <w:rPr>
          <w:rFonts w:ascii="Angsana New" w:hAnsi="Angsana New"/>
          <w:b/>
          <w:sz w:val="30"/>
          <w:szCs w:val="30"/>
          <w:cs/>
        </w:rPr>
        <w:t xml:space="preserve"> </w:t>
      </w:r>
      <w:r w:rsidR="009F15E8" w:rsidRPr="00315071">
        <w:rPr>
          <w:rFonts w:ascii="Angsana New" w:hAnsi="Angsana New" w:hint="cs"/>
          <w:sz w:val="30"/>
          <w:szCs w:val="30"/>
        </w:rPr>
        <w:t>256</w:t>
      </w:r>
      <w:r w:rsidR="00944187" w:rsidRPr="00315071">
        <w:rPr>
          <w:rFonts w:ascii="Angsana New" w:hAnsi="Angsana New"/>
          <w:sz w:val="30"/>
          <w:szCs w:val="30"/>
        </w:rPr>
        <w:t>6</w:t>
      </w:r>
      <w:r w:rsidR="00B47553" w:rsidRPr="00315071">
        <w:rPr>
          <w:rFonts w:ascii="Angsana New" w:hAnsi="Angsana New" w:hint="cs"/>
          <w:sz w:val="30"/>
          <w:szCs w:val="30"/>
          <w:cs/>
        </w:rPr>
        <w:t xml:space="preserve"> </w:t>
      </w:r>
      <w:r w:rsidR="00B47553" w:rsidRPr="00315071">
        <w:rPr>
          <w:rFonts w:ascii="Angsana New" w:hAnsi="Angsana New"/>
          <w:sz w:val="30"/>
          <w:szCs w:val="30"/>
          <w:cs/>
        </w:rPr>
        <w:t xml:space="preserve">และ </w:t>
      </w:r>
      <w:r w:rsidR="00B47553" w:rsidRPr="00315071">
        <w:rPr>
          <w:rFonts w:ascii="Angsana New" w:hAnsi="Angsana New"/>
          <w:sz w:val="30"/>
          <w:szCs w:val="30"/>
        </w:rPr>
        <w:t>31</w:t>
      </w:r>
      <w:r w:rsidR="00B47553" w:rsidRPr="0031507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7553" w:rsidRPr="00315071">
        <w:rPr>
          <w:rFonts w:ascii="Angsana New" w:hAnsi="Angsana New"/>
          <w:sz w:val="30"/>
          <w:szCs w:val="30"/>
        </w:rPr>
        <w:t>256</w:t>
      </w:r>
      <w:r w:rsidR="00944187" w:rsidRPr="00315071">
        <w:rPr>
          <w:rFonts w:ascii="Angsana New" w:hAnsi="Angsana New"/>
          <w:sz w:val="30"/>
          <w:szCs w:val="30"/>
        </w:rPr>
        <w:t>5</w:t>
      </w:r>
      <w:r w:rsidR="00B47553" w:rsidRPr="00315071">
        <w:rPr>
          <w:rFonts w:ascii="Angsana New" w:hAnsi="Angsana New" w:hint="cs"/>
          <w:sz w:val="30"/>
          <w:szCs w:val="30"/>
          <w:cs/>
        </w:rPr>
        <w:t xml:space="preserve"> </w:t>
      </w:r>
      <w:r w:rsidR="00B47553" w:rsidRPr="00315071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  <w:bookmarkEnd w:id="1"/>
    </w:p>
    <w:p w14:paraId="167AA154" w14:textId="77777777" w:rsidR="006D75EA" w:rsidRPr="00296F98" w:rsidRDefault="006D75EA" w:rsidP="006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36"/>
        <w:gridCol w:w="1294"/>
      </w:tblGrid>
      <w:tr w:rsidR="003D4ECD" w:rsidRPr="00296F98" w14:paraId="470E0BD7" w14:textId="77777777" w:rsidTr="001C6CEC">
        <w:trPr>
          <w:tblHeader/>
        </w:trPr>
        <w:tc>
          <w:tcPr>
            <w:tcW w:w="6300" w:type="dxa"/>
          </w:tcPr>
          <w:p w14:paraId="798BDB72" w14:textId="77777777" w:rsidR="003D4ECD" w:rsidRPr="00296F98" w:rsidRDefault="003D4ECD" w:rsidP="003D4ECD">
            <w:pP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6E8CA5" w14:textId="2978EE1A" w:rsidR="003D4ECD" w:rsidRPr="00296F98" w:rsidRDefault="00315071" w:rsidP="003D4EC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D163C87" w14:textId="77777777" w:rsidR="003D4ECD" w:rsidRPr="00296F98" w:rsidRDefault="003D4ECD" w:rsidP="003D4EC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1CF5C9" w14:textId="77777777" w:rsidR="003D4ECD" w:rsidRPr="00296F98" w:rsidRDefault="003D4ECD" w:rsidP="003D4EC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6F98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296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4ECD" w:rsidRPr="00296F98" w14:paraId="79E9CB7B" w14:textId="77777777" w:rsidTr="001C6CEC">
        <w:trPr>
          <w:tblHeader/>
        </w:trPr>
        <w:tc>
          <w:tcPr>
            <w:tcW w:w="6300" w:type="dxa"/>
          </w:tcPr>
          <w:p w14:paraId="00E91F8F" w14:textId="77777777" w:rsidR="003D4ECD" w:rsidRPr="00296F98" w:rsidRDefault="003D4ECD" w:rsidP="003D4ECD">
            <w:pP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6C6C5F" w14:textId="77777777" w:rsidR="003D4ECD" w:rsidRPr="00296F98" w:rsidRDefault="003D4ECD" w:rsidP="003D4EC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44187" w:rsidRPr="00296F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C862D8F" w14:textId="77777777" w:rsidR="003D4ECD" w:rsidRPr="00296F98" w:rsidRDefault="003D4ECD" w:rsidP="003D4EC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8EC35E" w14:textId="77777777" w:rsidR="00944187" w:rsidRPr="00296F98" w:rsidRDefault="003D4ECD" w:rsidP="0094418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44187" w:rsidRPr="00296F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B47553" w:rsidRPr="00296F98" w14:paraId="7FA35272" w14:textId="77777777" w:rsidTr="001C6CEC">
        <w:trPr>
          <w:trHeight w:hRule="exact" w:val="389"/>
          <w:tblHeader/>
        </w:trPr>
        <w:tc>
          <w:tcPr>
            <w:tcW w:w="6300" w:type="dxa"/>
          </w:tcPr>
          <w:p w14:paraId="193021D3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68E641B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7553" w:rsidRPr="00296F98" w14:paraId="5A270DEB" w14:textId="77777777" w:rsidTr="001C6CEC">
        <w:trPr>
          <w:trHeight w:hRule="exact" w:val="389"/>
        </w:trPr>
        <w:tc>
          <w:tcPr>
            <w:tcW w:w="6300" w:type="dxa"/>
          </w:tcPr>
          <w:p w14:paraId="379EDC2C" w14:textId="77777777" w:rsidR="00B47553" w:rsidRPr="00296F98" w:rsidRDefault="008271CD" w:rsidP="00756D1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- บัญชีเดินสะพัด</w:t>
            </w:r>
          </w:p>
        </w:tc>
        <w:tc>
          <w:tcPr>
            <w:tcW w:w="1260" w:type="dxa"/>
          </w:tcPr>
          <w:p w14:paraId="64714818" w14:textId="77777777" w:rsidR="00B47553" w:rsidRPr="00296F98" w:rsidRDefault="00B47553" w:rsidP="006B040E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E79ED4" w14:textId="77777777" w:rsidR="00B47553" w:rsidRPr="00296F98" w:rsidRDefault="00B47553" w:rsidP="006B040E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8C50A41" w14:textId="77777777" w:rsidR="00B47553" w:rsidRPr="00296F98" w:rsidRDefault="00B47553" w:rsidP="006B040E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4187" w:rsidRPr="00296F98" w14:paraId="52A25CA0" w14:textId="77777777" w:rsidTr="001C6CEC">
        <w:trPr>
          <w:trHeight w:hRule="exact" w:val="389"/>
        </w:trPr>
        <w:tc>
          <w:tcPr>
            <w:tcW w:w="6300" w:type="dxa"/>
          </w:tcPr>
          <w:p w14:paraId="274DD3F4" w14:textId="77777777" w:rsidR="00944187" w:rsidRPr="00296F98" w:rsidRDefault="00944187" w:rsidP="0094418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FC8FA79" w14:textId="47A7DE35" w:rsidR="00944187" w:rsidRPr="00296F98" w:rsidRDefault="00EF54EF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236" w:type="dxa"/>
          </w:tcPr>
          <w:p w14:paraId="0C3DF510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FEF1917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</w:tr>
      <w:tr w:rsidR="00944187" w:rsidRPr="00296F98" w14:paraId="1EAEB727" w14:textId="77777777" w:rsidTr="001C6CEC">
        <w:trPr>
          <w:trHeight w:hRule="exact" w:val="389"/>
        </w:trPr>
        <w:tc>
          <w:tcPr>
            <w:tcW w:w="6300" w:type="dxa"/>
          </w:tcPr>
          <w:p w14:paraId="39C834BA" w14:textId="77777777" w:rsidR="00944187" w:rsidRPr="00296F98" w:rsidRDefault="00944187" w:rsidP="0094418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การร่วมค้าและ</w:t>
            </w:r>
            <w:r w:rsidRPr="00296F9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0" w:type="dxa"/>
          </w:tcPr>
          <w:p w14:paraId="509B8BCD" w14:textId="250B0894" w:rsidR="00944187" w:rsidRPr="00296F98" w:rsidRDefault="00EF54EF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36" w:type="dxa"/>
          </w:tcPr>
          <w:p w14:paraId="7A4F1534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ED7502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944187" w:rsidRPr="00296F98" w14:paraId="10BFEEDC" w14:textId="77777777" w:rsidTr="001C6CEC">
        <w:trPr>
          <w:trHeight w:hRule="exact" w:val="389"/>
        </w:trPr>
        <w:tc>
          <w:tcPr>
            <w:tcW w:w="6300" w:type="dxa"/>
          </w:tcPr>
          <w:p w14:paraId="2FB51C73" w14:textId="77777777" w:rsidR="00944187" w:rsidRPr="00296F98" w:rsidRDefault="00944187" w:rsidP="0094418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1133FB" w14:textId="472960AF" w:rsidR="00944187" w:rsidRPr="00296F98" w:rsidRDefault="00EF54EF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  <w:tc>
          <w:tcPr>
            <w:tcW w:w="236" w:type="dxa"/>
          </w:tcPr>
          <w:p w14:paraId="7903F39B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7A56FD4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944187" w:rsidRPr="00296F98" w14:paraId="028B3C7F" w14:textId="77777777" w:rsidTr="001C6CEC">
        <w:trPr>
          <w:trHeight w:hRule="exact" w:val="389"/>
        </w:trPr>
        <w:tc>
          <w:tcPr>
            <w:tcW w:w="6300" w:type="dxa"/>
          </w:tcPr>
          <w:p w14:paraId="2E3B3568" w14:textId="77777777" w:rsidR="00944187" w:rsidRPr="00296F98" w:rsidRDefault="00944187" w:rsidP="00944187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7C9533" w14:textId="11B4A944" w:rsidR="00944187" w:rsidRPr="00296F98" w:rsidRDefault="00EF54EF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3,152</w:t>
            </w:r>
          </w:p>
        </w:tc>
        <w:tc>
          <w:tcPr>
            <w:tcW w:w="236" w:type="dxa"/>
          </w:tcPr>
          <w:p w14:paraId="367484C5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F1638BB" w14:textId="77777777" w:rsidR="00944187" w:rsidRPr="00296F98" w:rsidRDefault="00944187" w:rsidP="00944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</w:rPr>
              <w:t>1,404</w:t>
            </w:r>
          </w:p>
        </w:tc>
      </w:tr>
    </w:tbl>
    <w:p w14:paraId="329C9075" w14:textId="77777777" w:rsidR="00B47553" w:rsidRPr="00296F98" w:rsidRDefault="00B47553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</w:p>
    <w:tbl>
      <w:tblPr>
        <w:tblW w:w="90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2"/>
        <w:gridCol w:w="1259"/>
      </w:tblGrid>
      <w:tr w:rsidR="00B47553" w:rsidRPr="00296F98" w14:paraId="0939D291" w14:textId="77777777" w:rsidTr="001C6CEC">
        <w:trPr>
          <w:trHeight w:hRule="exact" w:val="389"/>
        </w:trPr>
        <w:tc>
          <w:tcPr>
            <w:tcW w:w="6300" w:type="dxa"/>
          </w:tcPr>
          <w:p w14:paraId="3B5E9473" w14:textId="77777777" w:rsidR="00B47553" w:rsidRPr="00296F98" w:rsidRDefault="00590012" w:rsidP="006B040E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เงินให้กู้ยืมระยะสั้น - </w:t>
            </w:r>
            <w:r w:rsidR="00B47553"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ตั๋ว</w:t>
            </w:r>
            <w:r w:rsidR="00AD7BBF"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60" w:type="dxa"/>
          </w:tcPr>
          <w:p w14:paraId="3671D63F" w14:textId="77777777" w:rsidR="00B47553" w:rsidRPr="00296F98" w:rsidRDefault="00B47553" w:rsidP="0086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4F9E4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336372DA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0696" w:rsidRPr="00296F98" w14:paraId="3CDB8BE4" w14:textId="77777777" w:rsidTr="001C6CEC">
        <w:trPr>
          <w:trHeight w:hRule="exact" w:val="389"/>
        </w:trPr>
        <w:tc>
          <w:tcPr>
            <w:tcW w:w="6300" w:type="dxa"/>
          </w:tcPr>
          <w:p w14:paraId="0A4FAF17" w14:textId="77777777" w:rsidR="00D70696" w:rsidRPr="00296F98" w:rsidRDefault="00D70696" w:rsidP="00D70696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DFCB17D" w14:textId="3B66BCE2" w:rsidR="00D70696" w:rsidRPr="00296F98" w:rsidRDefault="00EF54EF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67,499</w:t>
            </w:r>
          </w:p>
        </w:tc>
        <w:tc>
          <w:tcPr>
            <w:tcW w:w="272" w:type="dxa"/>
          </w:tcPr>
          <w:p w14:paraId="5231E1B9" w14:textId="77777777" w:rsidR="00D70696" w:rsidRPr="00296F98" w:rsidRDefault="00D70696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EAD63D3" w14:textId="77777777" w:rsidR="00D70696" w:rsidRPr="00296F98" w:rsidRDefault="00944187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</w:rPr>
              <w:t>72,834</w:t>
            </w:r>
          </w:p>
        </w:tc>
      </w:tr>
    </w:tbl>
    <w:p w14:paraId="4D92756E" w14:textId="77777777" w:rsidR="00C5187F" w:rsidRPr="00296F98" w:rsidRDefault="00C5187F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pacing w:val="-2"/>
          <w:sz w:val="30"/>
          <w:szCs w:val="30"/>
          <w:lang w:val="en-US"/>
        </w:rPr>
      </w:pPr>
    </w:p>
    <w:p w14:paraId="06AFE15E" w14:textId="5241BA2F" w:rsidR="00B47553" w:rsidRPr="00296F98" w:rsidRDefault="00B47553" w:rsidP="007358D9">
      <w:pPr>
        <w:pStyle w:val="a1"/>
        <w:tabs>
          <w:tab w:val="clear" w:pos="360"/>
          <w:tab w:val="clear" w:pos="720"/>
          <w:tab w:val="clear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296F98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รายการเคลื่อนไหวระหว่างงวด</w:t>
      </w:r>
      <w:r w:rsidR="00315071"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 w:rsidRPr="00296F98">
        <w:rPr>
          <w:rFonts w:ascii="Angsana New" w:hAnsi="Angsana New"/>
          <w:spacing w:val="-2"/>
          <w:sz w:val="30"/>
          <w:szCs w:val="30"/>
          <w:cs/>
          <w:lang w:val="en-US"/>
        </w:rPr>
        <w:t>เดือนสิ้นสุด</w:t>
      </w:r>
      <w:r w:rsidRPr="00152D6A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152D6A" w:rsidRPr="00152D6A">
        <w:rPr>
          <w:rFonts w:ascii="Angsana New" w:hAnsi="Angsana New"/>
          <w:bCs/>
          <w:sz w:val="30"/>
          <w:szCs w:val="30"/>
          <w:lang w:val="en-US"/>
        </w:rPr>
        <w:t>30</w:t>
      </w:r>
      <w:r w:rsidR="0031507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1507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315071" w:rsidRPr="00296F98">
        <w:rPr>
          <w:rFonts w:ascii="Angsana New" w:hAnsi="Angsana New"/>
          <w:b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-2"/>
          <w:sz w:val="30"/>
          <w:szCs w:val="30"/>
          <w:cs/>
          <w:lang w:val="en-US"/>
        </w:rPr>
        <w:t>สำหรับเงินให้กู้ยืม</w:t>
      </w:r>
      <w:r w:rsidRPr="00296F98">
        <w:rPr>
          <w:rFonts w:ascii="Angsana New" w:hAnsi="Angsana New" w:hint="cs"/>
          <w:spacing w:val="-2"/>
          <w:sz w:val="30"/>
          <w:szCs w:val="30"/>
          <w:cs/>
          <w:lang w:val="en-US"/>
        </w:rPr>
        <w:t>ระยะสั้น</w:t>
      </w:r>
      <w:r w:rsidRPr="00296F98">
        <w:rPr>
          <w:rFonts w:ascii="Angsana New" w:hAnsi="Angsana New"/>
          <w:spacing w:val="-2"/>
          <w:sz w:val="30"/>
          <w:szCs w:val="30"/>
          <w:cs/>
          <w:lang w:val="en-US"/>
        </w:rPr>
        <w:t>แก่กิจการที่เกี่ยวข้องกัน</w:t>
      </w:r>
      <w:r w:rsidRPr="00296F98">
        <w:rPr>
          <w:rFonts w:ascii="Angsana New" w:hAnsi="Angsana New"/>
          <w:sz w:val="30"/>
          <w:szCs w:val="30"/>
          <w:cs/>
          <w:lang w:val="en-US"/>
        </w:rPr>
        <w:t>มีดังนี้</w:t>
      </w:r>
      <w:r w:rsidR="003C4195" w:rsidRPr="00296F98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246595E9" w14:textId="77777777" w:rsidR="007A4F08" w:rsidRDefault="007A4F08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</w:p>
    <w:tbl>
      <w:tblPr>
        <w:tblW w:w="90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236"/>
        <w:gridCol w:w="1260"/>
        <w:gridCol w:w="270"/>
        <w:gridCol w:w="1260"/>
      </w:tblGrid>
      <w:tr w:rsidR="00315071" w:rsidRPr="00F55C0B" w14:paraId="7074681E" w14:textId="77777777" w:rsidTr="00F90697">
        <w:trPr>
          <w:trHeight w:hRule="exact" w:val="397"/>
        </w:trPr>
        <w:tc>
          <w:tcPr>
            <w:tcW w:w="6236" w:type="dxa"/>
          </w:tcPr>
          <w:p w14:paraId="6834DF6A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BC232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05C616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D369A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5071" w:rsidRPr="00F55C0B" w14:paraId="16749DC1" w14:textId="77777777" w:rsidTr="00F90697">
        <w:trPr>
          <w:trHeight w:hRule="exact" w:val="397"/>
        </w:trPr>
        <w:tc>
          <w:tcPr>
            <w:tcW w:w="6236" w:type="dxa"/>
          </w:tcPr>
          <w:p w14:paraId="3CCB2D40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93CEE2" w14:textId="77777777" w:rsidR="00315071" w:rsidRPr="00F55C0B" w:rsidRDefault="00315071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left" w:pos="1018"/>
                <w:tab w:val="left" w:pos="2428"/>
              </w:tabs>
              <w:spacing w:line="240" w:lineRule="auto"/>
              <w:ind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F55C0B" w14:paraId="16977E61" w14:textId="77777777" w:rsidTr="00F90697">
        <w:trPr>
          <w:trHeight w:hRule="exact" w:val="397"/>
        </w:trPr>
        <w:tc>
          <w:tcPr>
            <w:tcW w:w="6236" w:type="dxa"/>
          </w:tcPr>
          <w:p w14:paraId="12D4ACF0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sz w:val="30"/>
                <w:szCs w:val="30"/>
              </w:rPr>
              <w:t>1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B3308" w14:textId="16A0D9D7" w:rsidR="00315071" w:rsidRPr="00F55C0B" w:rsidRDefault="003F7737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48050D">
              <w:rPr>
                <w:rFonts w:ascii="Angsana New" w:hAnsi="Angsana New"/>
                <w:sz w:val="30"/>
                <w:szCs w:val="30"/>
              </w:rPr>
              <w:t>,</w:t>
            </w:r>
            <w:r w:rsidR="0048050D">
              <w:rPr>
                <w:rFonts w:ascii="Angsana New" w:hAnsi="Angsana New" w:hint="cs"/>
                <w:sz w:val="30"/>
                <w:szCs w:val="30"/>
                <w:cs/>
              </w:rPr>
              <w:t>834</w:t>
            </w:r>
          </w:p>
        </w:tc>
        <w:tc>
          <w:tcPr>
            <w:tcW w:w="270" w:type="dxa"/>
          </w:tcPr>
          <w:p w14:paraId="56E16417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FC9AA50" w14:textId="77777777" w:rsidR="00315071" w:rsidRPr="00495DBB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119,600</w:t>
            </w:r>
          </w:p>
        </w:tc>
      </w:tr>
      <w:tr w:rsidR="00315071" w:rsidRPr="00F55C0B" w14:paraId="1297A1FC" w14:textId="77777777" w:rsidTr="00F90697">
        <w:trPr>
          <w:trHeight w:hRule="exact" w:val="397"/>
        </w:trPr>
        <w:tc>
          <w:tcPr>
            <w:tcW w:w="6236" w:type="dxa"/>
          </w:tcPr>
          <w:p w14:paraId="4CD8155F" w14:textId="77777777" w:rsidR="00315071" w:rsidRPr="0077418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418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B7F4" w14:textId="0A6CACB2" w:rsidR="00315071" w:rsidRPr="00F55C0B" w:rsidRDefault="0048050D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270" w:type="dxa"/>
          </w:tcPr>
          <w:p w14:paraId="0175C856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9343AA" w14:textId="77777777" w:rsidR="00315071" w:rsidRPr="00BB7A67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>5,147</w:t>
            </w:r>
          </w:p>
        </w:tc>
      </w:tr>
      <w:tr w:rsidR="00315071" w:rsidRPr="00F55C0B" w14:paraId="7E69209A" w14:textId="77777777" w:rsidTr="00F90697">
        <w:trPr>
          <w:trHeight w:hRule="exact" w:val="397"/>
        </w:trPr>
        <w:tc>
          <w:tcPr>
            <w:tcW w:w="6236" w:type="dxa"/>
          </w:tcPr>
          <w:p w14:paraId="5E2DFBA0" w14:textId="77777777" w:rsidR="00315071" w:rsidRPr="0077418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418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1EBA" w14:textId="0FC0F75F" w:rsidR="00315071" w:rsidRPr="00F55C0B" w:rsidRDefault="0048050D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9,166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C768F74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6A0C5E" w14:textId="77777777" w:rsidR="00315071" w:rsidRPr="00BB7A67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B7A67">
              <w:rPr>
                <w:rFonts w:ascii="Angsana New" w:hAnsi="Angsana New"/>
                <w:sz w:val="30"/>
                <w:szCs w:val="30"/>
              </w:rPr>
              <w:t>54,926</w:t>
            </w:r>
            <w:r w:rsidRPr="00BB7A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5071" w:rsidRPr="00F55C0B" w14:paraId="5F9E1799" w14:textId="77777777" w:rsidTr="00F90697">
        <w:trPr>
          <w:trHeight w:hRule="exact" w:val="418"/>
        </w:trPr>
        <w:tc>
          <w:tcPr>
            <w:tcW w:w="6236" w:type="dxa"/>
          </w:tcPr>
          <w:p w14:paraId="2214A577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1C80E7" w14:textId="228F77C4" w:rsidR="00315071" w:rsidRPr="00525343" w:rsidRDefault="0048050D" w:rsidP="004E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67,499</w:t>
            </w:r>
          </w:p>
        </w:tc>
        <w:tc>
          <w:tcPr>
            <w:tcW w:w="270" w:type="dxa"/>
          </w:tcPr>
          <w:p w14:paraId="1989DA03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727D" w14:textId="77777777" w:rsidR="00315071" w:rsidRPr="00BB7A67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69,821</w:t>
            </w:r>
          </w:p>
        </w:tc>
      </w:tr>
    </w:tbl>
    <w:p w14:paraId="4EFC41E4" w14:textId="77777777" w:rsidR="00315071" w:rsidRDefault="00315071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</w:p>
    <w:tbl>
      <w:tblPr>
        <w:tblW w:w="9026" w:type="dxa"/>
        <w:tblInd w:w="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1260"/>
        <w:gridCol w:w="270"/>
        <w:gridCol w:w="1261"/>
      </w:tblGrid>
      <w:tr w:rsidR="00315071" w:rsidRPr="00296F98" w14:paraId="25635EF5" w14:textId="77777777" w:rsidTr="00F5275B">
        <w:trPr>
          <w:trHeight w:hRule="exact" w:val="397"/>
          <w:tblHeader/>
        </w:trPr>
        <w:tc>
          <w:tcPr>
            <w:tcW w:w="6235" w:type="dxa"/>
          </w:tcPr>
          <w:p w14:paraId="1311839C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14:paraId="21F2A980" w14:textId="5508C410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5D6552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B04E21E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296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5071" w:rsidRPr="00296F98" w14:paraId="40F76491" w14:textId="77777777" w:rsidTr="00F5275B">
        <w:trPr>
          <w:trHeight w:hRule="exact" w:val="397"/>
          <w:tblHeader/>
        </w:trPr>
        <w:tc>
          <w:tcPr>
            <w:tcW w:w="6235" w:type="dxa"/>
          </w:tcPr>
          <w:p w14:paraId="703EB079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04F922" w14:textId="4C567BBE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D66BD6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F3CC74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315071" w:rsidRPr="00296F98" w14:paraId="49B3ADA4" w14:textId="77777777" w:rsidTr="00F5275B">
        <w:trPr>
          <w:trHeight w:hRule="exact" w:val="340"/>
          <w:tblHeader/>
        </w:trPr>
        <w:tc>
          <w:tcPr>
            <w:tcW w:w="6235" w:type="dxa"/>
            <w:tcBorders>
              <w:bottom w:val="nil"/>
            </w:tcBorders>
          </w:tcPr>
          <w:p w14:paraId="6DD9F420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  <w:tcBorders>
              <w:bottom w:val="nil"/>
            </w:tcBorders>
          </w:tcPr>
          <w:p w14:paraId="5D776D94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296F98" w14:paraId="3C74F24C" w14:textId="77777777" w:rsidTr="00F5275B">
        <w:tc>
          <w:tcPr>
            <w:tcW w:w="6235" w:type="dxa"/>
          </w:tcPr>
          <w:p w14:paraId="0D19557B" w14:textId="77777777" w:rsidR="00315071" w:rsidRPr="00296F98" w:rsidRDefault="00315071" w:rsidP="0031507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และหนี้สินไม่หมุนเวียนอื่น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FF10E8D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7F9E8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7BCB2C71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071" w:rsidRPr="00296F98" w14:paraId="35B8E4E8" w14:textId="77777777" w:rsidTr="00F5275B">
        <w:tc>
          <w:tcPr>
            <w:tcW w:w="6235" w:type="dxa"/>
          </w:tcPr>
          <w:p w14:paraId="6D802233" w14:textId="77777777" w:rsidR="00315071" w:rsidRPr="00296F98" w:rsidRDefault="00315071" w:rsidP="0031507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บัญชีเดินสะพัด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67AD0180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F78D1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196AEAA8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071" w:rsidRPr="00296F98" w14:paraId="63017C5C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113262C3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5039B72" w14:textId="29B512A4" w:rsidR="00315071" w:rsidRPr="00296F98" w:rsidRDefault="00EF54EF" w:rsidP="0080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66F3EA2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74C274A3" w14:textId="77777777" w:rsidR="00315071" w:rsidRPr="00296F98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315071" w:rsidRPr="00296F98" w14:paraId="43566717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4B0CCC08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0" w:type="dxa"/>
          </w:tcPr>
          <w:p w14:paraId="44FC3D5A" w14:textId="5D594395" w:rsidR="00315071" w:rsidRPr="00296F98" w:rsidRDefault="00EF54EF" w:rsidP="00F5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BCA757F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410A4DC5" w14:textId="408333BA" w:rsidR="00315071" w:rsidRPr="00296F98" w:rsidRDefault="00315071" w:rsidP="00D2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15071" w:rsidRPr="00296F98" w14:paraId="0A3366F4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64BDC61A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65D119" w14:textId="5F872081" w:rsidR="00315071" w:rsidRPr="0080768C" w:rsidRDefault="00EF54EF" w:rsidP="00F5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68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60139D5F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B8937ED" w14:textId="08808BA5" w:rsidR="00315071" w:rsidRPr="00D25588" w:rsidRDefault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588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</w:tr>
      <w:tr w:rsidR="00315071" w:rsidRPr="00296F98" w14:paraId="33D6ED5E" w14:textId="77777777" w:rsidTr="00F5275B">
        <w:tc>
          <w:tcPr>
            <w:tcW w:w="6235" w:type="dxa"/>
            <w:tcBorders>
              <w:bottom w:val="nil"/>
            </w:tcBorders>
          </w:tcPr>
          <w:p w14:paraId="710148D3" w14:textId="77777777" w:rsidR="00315071" w:rsidRPr="00296F98" w:rsidRDefault="00315071" w:rsidP="0031507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953AA9B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C4E222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11242CCA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071" w:rsidRPr="00296F98" w14:paraId="38C41208" w14:textId="77777777" w:rsidTr="00F5275B">
        <w:tc>
          <w:tcPr>
            <w:tcW w:w="6235" w:type="dxa"/>
            <w:tcBorders>
              <w:top w:val="nil"/>
            </w:tcBorders>
          </w:tcPr>
          <w:p w14:paraId="575CFA86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เงินรับล่วงหน้าค่าสิทธิการใช้ซอฟต์แวร์</w:t>
            </w:r>
          </w:p>
        </w:tc>
        <w:tc>
          <w:tcPr>
            <w:tcW w:w="1260" w:type="dxa"/>
            <w:tcBorders>
              <w:bottom w:val="nil"/>
            </w:tcBorders>
          </w:tcPr>
          <w:p w14:paraId="2503DC8B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308F9F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02029969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071" w:rsidRPr="00296F98" w14:paraId="754FF6B4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54F4A249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802B225" w14:textId="7B85EAB4" w:rsidR="00315071" w:rsidRPr="00296F98" w:rsidRDefault="00EF54EF" w:rsidP="0080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2A79174D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027FA0FF" w14:textId="77777777" w:rsidR="00315071" w:rsidRPr="00296F98" w:rsidRDefault="00315071" w:rsidP="0080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315071" w:rsidRPr="00296F98" w14:paraId="31A71B56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17B84DB5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การร่วมค้าและ</w:t>
            </w:r>
            <w:r w:rsidRPr="00296F9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0" w:type="dxa"/>
          </w:tcPr>
          <w:p w14:paraId="1489DBF8" w14:textId="590416B0" w:rsidR="00315071" w:rsidRPr="00296F98" w:rsidRDefault="00EF54EF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7C869F3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E95533D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1</w:t>
            </w:r>
            <w:r w:rsidRPr="00296F98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315071" w:rsidRPr="00296F98" w14:paraId="3EBD7F13" w14:textId="77777777" w:rsidTr="00F5275B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235" w:type="dxa"/>
          </w:tcPr>
          <w:p w14:paraId="72D0735A" w14:textId="77777777" w:rsidR="00315071" w:rsidRPr="00296F98" w:rsidRDefault="00315071" w:rsidP="00315071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E63DFA" w14:textId="0CE752AE" w:rsidR="00315071" w:rsidRPr="00296F98" w:rsidRDefault="00EF54EF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E48A72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29FFD19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5071" w:rsidRPr="00296F98" w14:paraId="19709E0C" w14:textId="77777777" w:rsidTr="00F5275B">
        <w:tc>
          <w:tcPr>
            <w:tcW w:w="6235" w:type="dxa"/>
            <w:tcBorders>
              <w:bottom w:val="nil"/>
            </w:tcBorders>
          </w:tcPr>
          <w:p w14:paraId="06C0D153" w14:textId="77777777" w:rsidR="00315071" w:rsidRPr="00296F98" w:rsidRDefault="00315071" w:rsidP="00315071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2B1354" w14:textId="274E4348" w:rsidR="00315071" w:rsidRPr="00296F98" w:rsidRDefault="00EF54EF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70" w:type="dxa"/>
            <w:tcBorders>
              <w:bottom w:val="nil"/>
            </w:tcBorders>
          </w:tcPr>
          <w:p w14:paraId="45913D81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FF15C58" w14:textId="77777777" w:rsidR="00315071" w:rsidRPr="00296F98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 w:rsidRPr="00296F9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106BF26D" w14:textId="77777777" w:rsidR="00B47553" w:rsidRPr="00296F98" w:rsidRDefault="00B47553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lang w:val="en-US"/>
        </w:rPr>
      </w:pPr>
    </w:p>
    <w:tbl>
      <w:tblPr>
        <w:tblW w:w="9025" w:type="dxa"/>
        <w:tblInd w:w="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1260"/>
        <w:gridCol w:w="270"/>
        <w:gridCol w:w="1260"/>
      </w:tblGrid>
      <w:tr w:rsidR="00AE213E" w:rsidRPr="00296F98" w14:paraId="154E8AD9" w14:textId="77777777" w:rsidTr="00F5275B">
        <w:trPr>
          <w:trHeight w:hRule="exact" w:val="340"/>
          <w:tblHeader/>
        </w:trPr>
        <w:tc>
          <w:tcPr>
            <w:tcW w:w="6235" w:type="dxa"/>
          </w:tcPr>
          <w:p w14:paraId="183FFEB1" w14:textId="77777777" w:rsidR="00AE213E" w:rsidRPr="00296F98" w:rsidRDefault="00AE213E" w:rsidP="00A8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เงินกู้ยืมระยะสั้น - </w:t>
            </w:r>
            <w:r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ตั๋ว</w:t>
            </w:r>
            <w:r w:rsidR="00AD7BBF" w:rsidRPr="00296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A1A7D87" w14:textId="77777777" w:rsidR="00AE213E" w:rsidRPr="00296F98" w:rsidRDefault="00AE213E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70696" w:rsidRPr="00296F98" w14:paraId="1BE77A43" w14:textId="77777777" w:rsidTr="00F5275B">
        <w:tc>
          <w:tcPr>
            <w:tcW w:w="6235" w:type="dxa"/>
            <w:tcBorders>
              <w:bottom w:val="nil"/>
            </w:tcBorders>
          </w:tcPr>
          <w:p w14:paraId="01316267" w14:textId="77777777" w:rsidR="00D70696" w:rsidRPr="00296F98" w:rsidRDefault="00D70696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8CC67" w14:textId="3668458A" w:rsidR="00D70696" w:rsidRPr="00296F98" w:rsidRDefault="00EF54EF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10,026</w:t>
            </w:r>
          </w:p>
        </w:tc>
        <w:tc>
          <w:tcPr>
            <w:tcW w:w="270" w:type="dxa"/>
            <w:tcBorders>
              <w:bottom w:val="nil"/>
            </w:tcBorders>
          </w:tcPr>
          <w:p w14:paraId="26E67419" w14:textId="77777777" w:rsidR="00D70696" w:rsidRPr="00296F98" w:rsidRDefault="00D70696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009881" w14:textId="77777777" w:rsidR="00D70696" w:rsidRPr="00296F98" w:rsidRDefault="00697711" w:rsidP="00D7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b/>
                <w:bCs/>
                <w:sz w:val="30"/>
                <w:szCs w:val="30"/>
              </w:rPr>
              <w:t>6,517</w:t>
            </w:r>
          </w:p>
        </w:tc>
      </w:tr>
    </w:tbl>
    <w:p w14:paraId="1A4A1750" w14:textId="77777777" w:rsidR="00B47553" w:rsidRPr="00296F98" w:rsidRDefault="00B47553" w:rsidP="00B47553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76D09AB" w14:textId="265E823F" w:rsidR="00B47553" w:rsidRPr="00296F98" w:rsidRDefault="00B47553" w:rsidP="00B47553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="00315071">
        <w:rPr>
          <w:rFonts w:ascii="Angsana New" w:hAnsi="Angsana New" w:hint="cs"/>
          <w:sz w:val="30"/>
          <w:szCs w:val="30"/>
          <w:cs/>
        </w:rPr>
        <w:t>หก</w:t>
      </w:r>
      <w:r w:rsidRPr="00296F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15071" w:rsidRPr="00296F98">
        <w:rPr>
          <w:rFonts w:ascii="Angsana New" w:hAnsi="Angsana New"/>
          <w:bCs/>
          <w:sz w:val="30"/>
          <w:szCs w:val="30"/>
        </w:rPr>
        <w:t>3</w:t>
      </w:r>
      <w:r w:rsidR="00315071">
        <w:rPr>
          <w:rFonts w:ascii="Angsana New" w:hAnsi="Angsana New"/>
          <w:bCs/>
          <w:sz w:val="30"/>
          <w:szCs w:val="30"/>
        </w:rPr>
        <w:t>0</w:t>
      </w:r>
      <w:r w:rsidR="0031507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15071">
        <w:rPr>
          <w:rFonts w:ascii="Angsana New" w:hAnsi="Angsana New" w:hint="cs"/>
          <w:b/>
          <w:sz w:val="30"/>
          <w:szCs w:val="30"/>
          <w:cs/>
        </w:rPr>
        <w:t xml:space="preserve">มิถุนายน </w:t>
      </w:r>
      <w:r w:rsidRPr="00296F98">
        <w:rPr>
          <w:rFonts w:ascii="Angsana New" w:hAnsi="Angsana New"/>
          <w:sz w:val="30"/>
          <w:szCs w:val="30"/>
          <w:cs/>
        </w:rPr>
        <w:t>สำหรับเงินกู้ยืมระยะสั้นจากกิจการที่เกี่ยวข้องกัน มีดังนี้</w:t>
      </w:r>
      <w:r w:rsidR="003C4195" w:rsidRPr="00296F98">
        <w:rPr>
          <w:rFonts w:ascii="Angsana New" w:hAnsi="Angsana New"/>
          <w:sz w:val="30"/>
          <w:szCs w:val="30"/>
          <w:cs/>
        </w:rPr>
        <w:t xml:space="preserve"> </w:t>
      </w:r>
    </w:p>
    <w:p w14:paraId="1D18A20A" w14:textId="77777777" w:rsidR="00F701F8" w:rsidRDefault="00F701F8" w:rsidP="00B47553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25" w:type="dxa"/>
        <w:tblInd w:w="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1260"/>
        <w:gridCol w:w="270"/>
        <w:gridCol w:w="1260"/>
      </w:tblGrid>
      <w:tr w:rsidR="00315071" w:rsidRPr="00F55C0B" w14:paraId="108A449B" w14:textId="77777777" w:rsidTr="00F5275B">
        <w:tc>
          <w:tcPr>
            <w:tcW w:w="6235" w:type="dxa"/>
          </w:tcPr>
          <w:p w14:paraId="550D26F5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C7039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08A3823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87340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5071" w:rsidRPr="00F55C0B" w14:paraId="1A6F9DEA" w14:textId="77777777" w:rsidTr="00F5275B">
        <w:tc>
          <w:tcPr>
            <w:tcW w:w="6235" w:type="dxa"/>
          </w:tcPr>
          <w:p w14:paraId="2376A66F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BA5AD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F55C0B" w14:paraId="21E45B21" w14:textId="77777777" w:rsidTr="00F5275B">
        <w:tc>
          <w:tcPr>
            <w:tcW w:w="6235" w:type="dxa"/>
            <w:tcBorders>
              <w:bottom w:val="nil"/>
            </w:tcBorders>
          </w:tcPr>
          <w:p w14:paraId="4709D919" w14:textId="77777777" w:rsidR="00315071" w:rsidRPr="00F55C0B" w:rsidRDefault="00315071" w:rsidP="00315071">
            <w:pPr>
              <w:tabs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sz w:val="30"/>
                <w:szCs w:val="30"/>
              </w:rPr>
              <w:t>1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5FDA6BAC" w14:textId="753A2A92" w:rsidR="00315071" w:rsidRPr="00F55C0B" w:rsidRDefault="0048050D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6,517</w:t>
            </w:r>
          </w:p>
        </w:tc>
        <w:tc>
          <w:tcPr>
            <w:tcW w:w="270" w:type="dxa"/>
          </w:tcPr>
          <w:p w14:paraId="59618C49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FAE74" w14:textId="77777777" w:rsidR="00315071" w:rsidRPr="003B4C4C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6,581</w:t>
            </w:r>
          </w:p>
        </w:tc>
      </w:tr>
      <w:tr w:rsidR="00315071" w:rsidRPr="00F55C0B" w14:paraId="735217E9" w14:textId="77777777" w:rsidTr="00F5275B">
        <w:tc>
          <w:tcPr>
            <w:tcW w:w="6235" w:type="dxa"/>
            <w:tcBorders>
              <w:bottom w:val="nil"/>
            </w:tcBorders>
          </w:tcPr>
          <w:p w14:paraId="5088C34D" w14:textId="77777777" w:rsidR="00315071" w:rsidRPr="00F55C0B" w:rsidRDefault="00315071" w:rsidP="00315071">
            <w:pPr>
              <w:tabs>
                <w:tab w:val="clear" w:pos="6322"/>
                <w:tab w:val="left" w:pos="6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29B9314C" w14:textId="27679F32" w:rsidR="00315071" w:rsidRPr="00F55C0B" w:rsidRDefault="00F34C0F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8,325</w:t>
            </w:r>
          </w:p>
        </w:tc>
        <w:tc>
          <w:tcPr>
            <w:tcW w:w="270" w:type="dxa"/>
            <w:tcBorders>
              <w:bottom w:val="nil"/>
            </w:tcBorders>
          </w:tcPr>
          <w:p w14:paraId="40A4FFA9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4F0C213" w14:textId="77777777" w:rsidR="00315071" w:rsidRPr="00BB7A6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</w:tr>
      <w:tr w:rsidR="00315071" w:rsidRPr="00F55C0B" w14:paraId="016240FE" w14:textId="77777777" w:rsidTr="00F5275B">
        <w:tc>
          <w:tcPr>
            <w:tcW w:w="6235" w:type="dxa"/>
            <w:tcBorders>
              <w:bottom w:val="nil"/>
            </w:tcBorders>
          </w:tcPr>
          <w:p w14:paraId="2F6C2AA6" w14:textId="77777777" w:rsidR="00315071" w:rsidRPr="00F55C0B" w:rsidRDefault="00315071" w:rsidP="003150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3ACF673" w14:textId="056FD88D" w:rsidR="00315071" w:rsidRPr="00F55C0B" w:rsidRDefault="0048050D" w:rsidP="00F3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34C0F">
              <w:rPr>
                <w:rFonts w:ascii="Angsana New" w:hAnsi="Angsana New"/>
                <w:sz w:val="30"/>
                <w:szCs w:val="30"/>
              </w:rPr>
              <w:t>4,816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772F0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A81673B" w14:textId="77777777" w:rsidR="00315071" w:rsidRPr="00BB7A6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B7A67">
              <w:rPr>
                <w:rFonts w:ascii="Angsana New" w:hAnsi="Angsana New"/>
                <w:sz w:val="30"/>
                <w:szCs w:val="30"/>
              </w:rPr>
              <w:t>2,510</w:t>
            </w:r>
            <w:r w:rsidRPr="00BB7A6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5071" w:rsidRPr="00F55C0B" w14:paraId="627AA83F" w14:textId="77777777" w:rsidTr="00F5275B">
        <w:tc>
          <w:tcPr>
            <w:tcW w:w="6235" w:type="dxa"/>
            <w:tcBorders>
              <w:bottom w:val="nil"/>
            </w:tcBorders>
          </w:tcPr>
          <w:p w14:paraId="3163FBBC" w14:textId="77777777" w:rsidR="00315071" w:rsidRPr="00F55C0B" w:rsidRDefault="00315071" w:rsidP="003150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D1C42" w14:textId="125C1795" w:rsidR="00315071" w:rsidRPr="00956988" w:rsidRDefault="00F34C0F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10,026</w:t>
            </w:r>
          </w:p>
        </w:tc>
        <w:tc>
          <w:tcPr>
            <w:tcW w:w="270" w:type="dxa"/>
            <w:tcBorders>
              <w:bottom w:val="nil"/>
            </w:tcBorders>
          </w:tcPr>
          <w:p w14:paraId="68F207D2" w14:textId="77777777" w:rsidR="00315071" w:rsidRPr="00F55C0B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2304C4" w14:textId="77777777" w:rsidR="00315071" w:rsidRPr="00BB7A6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7,497</w:t>
            </w:r>
          </w:p>
        </w:tc>
      </w:tr>
    </w:tbl>
    <w:p w14:paraId="169558F3" w14:textId="77777777" w:rsidR="00315071" w:rsidRDefault="00315071" w:rsidP="00B47553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8F3C221" w14:textId="77777777" w:rsidR="00B47553" w:rsidRPr="00296F98" w:rsidRDefault="00B47553" w:rsidP="00A23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152D6A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</w:t>
      </w:r>
      <w:r w:rsidRPr="00152D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คณะกรรมการบริษัทและ</w:t>
      </w:r>
      <w:r w:rsidRPr="00152D6A">
        <w:rPr>
          <w:rFonts w:ascii="Angsana New" w:hAnsi="Angsana New"/>
          <w:b/>
          <w:bCs/>
          <w:i/>
          <w:iCs/>
          <w:sz w:val="30"/>
          <w:szCs w:val="30"/>
          <w:cs/>
        </w:rPr>
        <w:t>ผู้บริหารสำคัญ</w:t>
      </w:r>
    </w:p>
    <w:p w14:paraId="7A6B4706" w14:textId="77777777" w:rsidR="00315071" w:rsidRDefault="00315071" w:rsidP="00315071">
      <w:pPr>
        <w:pStyle w:val="block"/>
        <w:tabs>
          <w:tab w:val="left" w:pos="567"/>
          <w:tab w:val="left" w:pos="6561"/>
        </w:tabs>
        <w:spacing w:after="0" w:line="240" w:lineRule="auto"/>
        <w:ind w:left="0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8"/>
        <w:gridCol w:w="1242"/>
        <w:gridCol w:w="270"/>
        <w:gridCol w:w="1260"/>
        <w:gridCol w:w="270"/>
        <w:gridCol w:w="1260"/>
        <w:gridCol w:w="270"/>
        <w:gridCol w:w="1170"/>
      </w:tblGrid>
      <w:tr w:rsidR="00315071" w:rsidRPr="0039239E" w14:paraId="52BFE564" w14:textId="77777777" w:rsidTr="001B791E">
        <w:tc>
          <w:tcPr>
            <w:tcW w:w="3420" w:type="dxa"/>
            <w:gridSpan w:val="2"/>
          </w:tcPr>
          <w:p w14:paraId="0090A59F" w14:textId="77777777" w:rsidR="00315071" w:rsidRPr="0039239E" w:rsidRDefault="00315071" w:rsidP="00F906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482E82BA" w14:textId="77777777" w:rsidR="00315071" w:rsidRPr="00533AC4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AC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3B59FBBA" w14:textId="77777777" w:rsidR="00315071" w:rsidRPr="00533AC4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61AF1EE" w14:textId="77777777" w:rsidR="00315071" w:rsidRPr="00533AC4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91E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315071" w:rsidRPr="0039239E" w14:paraId="681970AE" w14:textId="77777777" w:rsidTr="001B791E">
        <w:tc>
          <w:tcPr>
            <w:tcW w:w="3402" w:type="dxa"/>
          </w:tcPr>
          <w:p w14:paraId="26D0146E" w14:textId="77777777" w:rsidR="00315071" w:rsidRPr="0039239E" w:rsidRDefault="00315071" w:rsidP="00F906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7AC9768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3392348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0B6B54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9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215E1E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46E40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A686C9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D9853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9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5071" w:rsidRPr="0039239E" w14:paraId="5EB8D6B8" w14:textId="77777777" w:rsidTr="001B791E">
        <w:tc>
          <w:tcPr>
            <w:tcW w:w="3402" w:type="dxa"/>
          </w:tcPr>
          <w:p w14:paraId="3304BCD2" w14:textId="77777777" w:rsidR="00315071" w:rsidRPr="0039239E" w:rsidRDefault="00315071" w:rsidP="00F90697">
            <w:pPr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14:paraId="57CC968F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2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39239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39239E" w14:paraId="671B362E" w14:textId="77777777" w:rsidTr="00F90697">
        <w:tc>
          <w:tcPr>
            <w:tcW w:w="3402" w:type="dxa"/>
          </w:tcPr>
          <w:p w14:paraId="74124AD3" w14:textId="77777777" w:rsidR="00315071" w:rsidRPr="0039239E" w:rsidRDefault="00315071" w:rsidP="00F906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23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3923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923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gridSpan w:val="2"/>
          </w:tcPr>
          <w:p w14:paraId="7CCD75C3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12BB671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030FF4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187C3B4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06BB5D8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F2BF710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1E13F" w14:textId="77777777" w:rsidR="00315071" w:rsidRPr="0039239E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5071" w:rsidRPr="0039239E" w14:paraId="3EBCC24B" w14:textId="77777777" w:rsidTr="00F90697">
        <w:tc>
          <w:tcPr>
            <w:tcW w:w="3402" w:type="dxa"/>
          </w:tcPr>
          <w:p w14:paraId="19FA6C23" w14:textId="77777777" w:rsidR="00315071" w:rsidRPr="0039239E" w:rsidRDefault="00315071" w:rsidP="003150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gridSpan w:val="2"/>
          </w:tcPr>
          <w:p w14:paraId="371343FF" w14:textId="5F3DBF8A" w:rsidR="00315071" w:rsidRPr="00AB5B4F" w:rsidRDefault="00F95426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92459D6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2975C89" w14:textId="10967F0F" w:rsidR="00315071" w:rsidRPr="00BB7A6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7A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4D6A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3C59591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E078C15" w14:textId="27088D3F" w:rsidR="00315071" w:rsidRPr="0039239E" w:rsidRDefault="00957458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2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  <w:r w:rsidR="004C5FF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17</w:t>
            </w:r>
          </w:p>
        </w:tc>
        <w:tc>
          <w:tcPr>
            <w:tcW w:w="270" w:type="dxa"/>
          </w:tcPr>
          <w:p w14:paraId="1295D924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7E444" w14:textId="78951074" w:rsidR="00315071" w:rsidRPr="00BB7A67" w:rsidRDefault="004D6A33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2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104</w:t>
            </w:r>
          </w:p>
        </w:tc>
      </w:tr>
      <w:tr w:rsidR="00315071" w:rsidRPr="0039239E" w14:paraId="11026752" w14:textId="77777777" w:rsidTr="00F90697">
        <w:tc>
          <w:tcPr>
            <w:tcW w:w="3402" w:type="dxa"/>
          </w:tcPr>
          <w:p w14:paraId="6A769CEC" w14:textId="77777777" w:rsidR="00315071" w:rsidRPr="0039239E" w:rsidRDefault="00315071" w:rsidP="003150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36EF63B" w14:textId="25700A3D" w:rsidR="00315071" w:rsidRPr="00871433" w:rsidRDefault="00957458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90FE0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2C111" w14:textId="77777777" w:rsidR="00315071" w:rsidRPr="00BB7A67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7A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148587F7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BDB996" w14:textId="7497F85D" w:rsidR="00315071" w:rsidRPr="00675B53" w:rsidRDefault="00957458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85ABCC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C9810" w14:textId="09A52037" w:rsidR="00315071" w:rsidRPr="00BB7A67" w:rsidRDefault="004D6A33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315071" w:rsidRPr="0039239E" w14:paraId="68E53378" w14:textId="77777777" w:rsidTr="00F90697">
        <w:tc>
          <w:tcPr>
            <w:tcW w:w="3402" w:type="dxa"/>
          </w:tcPr>
          <w:p w14:paraId="24426F89" w14:textId="77777777" w:rsidR="00315071" w:rsidRPr="0039239E" w:rsidRDefault="00315071" w:rsidP="003150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BD9DD5" w14:textId="6DE5C153" w:rsidR="00315071" w:rsidRPr="0039239E" w:rsidRDefault="004C5FFC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51</w:t>
            </w:r>
          </w:p>
        </w:tc>
        <w:tc>
          <w:tcPr>
            <w:tcW w:w="270" w:type="dxa"/>
          </w:tcPr>
          <w:p w14:paraId="3C5CBDA9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4C899" w14:textId="1ED18B04" w:rsidR="00315071" w:rsidRPr="00BB7A67" w:rsidRDefault="004D6A33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40</w:t>
            </w:r>
          </w:p>
        </w:tc>
        <w:tc>
          <w:tcPr>
            <w:tcW w:w="270" w:type="dxa"/>
          </w:tcPr>
          <w:p w14:paraId="7FF06501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5FC5E2" w14:textId="7D88D61A" w:rsidR="00315071" w:rsidRPr="0039239E" w:rsidRDefault="00957458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4C5F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25</w:t>
            </w:r>
          </w:p>
        </w:tc>
        <w:tc>
          <w:tcPr>
            <w:tcW w:w="270" w:type="dxa"/>
          </w:tcPr>
          <w:p w14:paraId="293745F2" w14:textId="77777777" w:rsidR="00315071" w:rsidRPr="0039239E" w:rsidRDefault="0031507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831C65" w14:textId="67CED24C" w:rsidR="00315071" w:rsidRPr="00BB7A67" w:rsidRDefault="004D6A33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110</w:t>
            </w:r>
          </w:p>
        </w:tc>
      </w:tr>
    </w:tbl>
    <w:p w14:paraId="3BF46832" w14:textId="77777777" w:rsidR="00315071" w:rsidRDefault="00315071" w:rsidP="00B47553">
      <w:pPr>
        <w:pStyle w:val="block"/>
        <w:tabs>
          <w:tab w:val="left" w:pos="567"/>
          <w:tab w:val="left" w:pos="6561"/>
        </w:tabs>
        <w:spacing w:after="0" w:line="240" w:lineRule="auto"/>
        <w:ind w:left="0"/>
        <w:jc w:val="both"/>
        <w:rPr>
          <w:rFonts w:ascii="Angsana New" w:hAnsi="Angsana New"/>
          <w:szCs w:val="22"/>
          <w:lang w:val="en-US" w:bidi="th-TH"/>
        </w:rPr>
      </w:pPr>
    </w:p>
    <w:p w14:paraId="2A4E2BB2" w14:textId="77777777" w:rsidR="00315071" w:rsidRPr="00296F98" w:rsidRDefault="00315071" w:rsidP="00B47553">
      <w:pPr>
        <w:pStyle w:val="block"/>
        <w:tabs>
          <w:tab w:val="left" w:pos="567"/>
          <w:tab w:val="left" w:pos="6561"/>
        </w:tabs>
        <w:spacing w:after="0" w:line="240" w:lineRule="auto"/>
        <w:ind w:left="0"/>
        <w:jc w:val="both"/>
        <w:rPr>
          <w:rFonts w:ascii="Angsana New" w:hAnsi="Angsana New"/>
          <w:szCs w:val="22"/>
          <w:lang w:val="en-US" w:bidi="th-TH"/>
        </w:rPr>
      </w:pPr>
    </w:p>
    <w:p w14:paraId="7D1FBC2A" w14:textId="77777777" w:rsidR="00B47553" w:rsidRPr="00D94606" w:rsidRDefault="005E2A5C" w:rsidP="003C4195">
      <w:pPr>
        <w:pStyle w:val="block"/>
        <w:tabs>
          <w:tab w:val="left" w:pos="547"/>
          <w:tab w:val="left" w:pos="153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color w:val="FF0000"/>
          <w:sz w:val="23"/>
          <w:szCs w:val="23"/>
          <w:cs/>
          <w:lang w:val="en-US" w:bidi="th-TH"/>
        </w:rPr>
      </w:pPr>
      <w:r w:rsidRPr="00D94606">
        <w:rPr>
          <w:rFonts w:ascii="Angsana New" w:hAnsi="Angsana New"/>
          <w:b/>
          <w:bCs/>
          <w:sz w:val="30"/>
          <w:szCs w:val="30"/>
          <w:lang w:val="en-US" w:bidi="th-TH"/>
        </w:rPr>
        <w:lastRenderedPageBreak/>
        <w:t>4</w:t>
      </w:r>
      <w:r w:rsidR="00B47553" w:rsidRPr="00D94606">
        <w:rPr>
          <w:rFonts w:ascii="Angsana New" w:hAnsi="Angsana New"/>
          <w:b/>
          <w:bCs/>
          <w:sz w:val="30"/>
          <w:szCs w:val="30"/>
          <w:cs/>
          <w:lang w:bidi="th-TH"/>
        </w:rPr>
        <w:tab/>
        <w:t>เงินลงทุนในบริษัท</w:t>
      </w:r>
      <w:r w:rsidR="00A15D8D" w:rsidRPr="00D94606">
        <w:rPr>
          <w:rFonts w:ascii="Angsana New" w:hAnsi="Angsana New"/>
          <w:b/>
          <w:bCs/>
          <w:sz w:val="30"/>
          <w:szCs w:val="30"/>
          <w:cs/>
          <w:lang w:bidi="th-TH"/>
        </w:rPr>
        <w:t>ย่อย</w:t>
      </w:r>
      <w:r w:rsidR="00B47553" w:rsidRPr="00D94606">
        <w:rPr>
          <w:rFonts w:ascii="Angsana New" w:hAnsi="Angsana New"/>
          <w:b/>
          <w:bCs/>
          <w:sz w:val="30"/>
          <w:szCs w:val="30"/>
          <w:cs/>
          <w:lang w:bidi="th-TH"/>
        </w:rPr>
        <w:t>และบริษัท</w:t>
      </w:r>
      <w:r w:rsidR="00A15D8D" w:rsidRPr="00D94606">
        <w:rPr>
          <w:rFonts w:ascii="Angsana New" w:hAnsi="Angsana New"/>
          <w:b/>
          <w:bCs/>
          <w:sz w:val="30"/>
          <w:szCs w:val="30"/>
          <w:cs/>
          <w:lang w:bidi="th-TH"/>
        </w:rPr>
        <w:t>ร่วม</w:t>
      </w:r>
      <w:r w:rsidR="003C4195" w:rsidRPr="00D94606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</w:p>
    <w:p w14:paraId="45828999" w14:textId="77777777" w:rsidR="00B47553" w:rsidRPr="00F5275B" w:rsidRDefault="00B47553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20"/>
          <w:szCs w:val="20"/>
          <w:lang w:val="en-US"/>
        </w:rPr>
      </w:pPr>
    </w:p>
    <w:p w14:paraId="3BE5939D" w14:textId="7B759279" w:rsidR="00B47553" w:rsidRPr="00D94606" w:rsidRDefault="00B47553" w:rsidP="00012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9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90734">
        <w:rPr>
          <w:rFonts w:ascii="Angsana New" w:hAnsi="Angsana New"/>
          <w:spacing w:val="4"/>
          <w:sz w:val="30"/>
          <w:szCs w:val="30"/>
          <w:cs/>
        </w:rPr>
        <w:t>รายการเคลื่อนไหวระหว่าง</w:t>
      </w:r>
      <w:r w:rsidR="00315071" w:rsidRPr="00890734">
        <w:rPr>
          <w:rFonts w:ascii="Angsana New" w:hAnsi="Angsana New"/>
          <w:spacing w:val="4"/>
          <w:sz w:val="30"/>
          <w:szCs w:val="30"/>
          <w:cs/>
        </w:rPr>
        <w:t>งวดหก</w:t>
      </w:r>
      <w:r w:rsidRPr="00890734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315071" w:rsidRPr="00890734">
        <w:rPr>
          <w:rFonts w:ascii="Angsana New" w:hAnsi="Angsana New"/>
          <w:spacing w:val="4"/>
          <w:sz w:val="30"/>
          <w:szCs w:val="30"/>
        </w:rPr>
        <w:t>30</w:t>
      </w:r>
      <w:r w:rsidR="00315071" w:rsidRPr="00890734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Pr="00890734">
        <w:rPr>
          <w:rFonts w:ascii="Angsana New" w:hAnsi="Angsana New"/>
          <w:spacing w:val="4"/>
          <w:sz w:val="30"/>
          <w:szCs w:val="30"/>
          <w:cs/>
        </w:rPr>
        <w:t>สำหรับเงินลงทุนในบริษัท</w:t>
      </w:r>
      <w:r w:rsidR="00696595" w:rsidRPr="00890734">
        <w:rPr>
          <w:rFonts w:ascii="Angsana New" w:hAnsi="Angsana New"/>
          <w:spacing w:val="4"/>
          <w:sz w:val="30"/>
          <w:szCs w:val="30"/>
          <w:cs/>
        </w:rPr>
        <w:t>ย่อย</w:t>
      </w:r>
      <w:r w:rsidRPr="00890734">
        <w:rPr>
          <w:rFonts w:ascii="Angsana New" w:hAnsi="Angsana New"/>
          <w:spacing w:val="4"/>
          <w:sz w:val="30"/>
          <w:szCs w:val="30"/>
          <w:cs/>
        </w:rPr>
        <w:t>และบริษัท</w:t>
      </w:r>
      <w:r w:rsidR="00696595" w:rsidRPr="00890734">
        <w:rPr>
          <w:rFonts w:ascii="Angsana New" w:hAnsi="Angsana New"/>
          <w:spacing w:val="4"/>
          <w:sz w:val="30"/>
          <w:szCs w:val="30"/>
          <w:cs/>
        </w:rPr>
        <w:t>ร่วม</w:t>
      </w:r>
      <w:r w:rsidR="00F27963">
        <w:rPr>
          <w:rFonts w:ascii="Angsana New" w:hAnsi="Angsana New" w:hint="cs"/>
          <w:sz w:val="30"/>
          <w:szCs w:val="30"/>
          <w:cs/>
        </w:rPr>
        <w:t xml:space="preserve"> </w:t>
      </w:r>
      <w:r w:rsidRPr="00D94606">
        <w:rPr>
          <w:rFonts w:ascii="Angsana New" w:hAnsi="Angsana New"/>
          <w:sz w:val="30"/>
          <w:szCs w:val="30"/>
          <w:cs/>
        </w:rPr>
        <w:t>ซึ่งบันทึกโดยวิธีราคาทุน มีดังนี้</w:t>
      </w:r>
    </w:p>
    <w:p w14:paraId="715CD07D" w14:textId="77777777" w:rsidR="00B47553" w:rsidRPr="00F5275B" w:rsidRDefault="00B47553" w:rsidP="00B47553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908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183"/>
        <w:gridCol w:w="1336"/>
        <w:gridCol w:w="283"/>
        <w:gridCol w:w="1287"/>
      </w:tblGrid>
      <w:tr w:rsidR="00315071" w:rsidRPr="00D94606" w14:paraId="3685DDD3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10B73F2D" w14:textId="77777777" w:rsidR="00315071" w:rsidRPr="00D94606" w:rsidRDefault="00315071" w:rsidP="00F9069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60FF6D40" w14:textId="77777777" w:rsidR="00315071" w:rsidRPr="00D94606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60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20F0A2A" w14:textId="77777777" w:rsidR="00315071" w:rsidRPr="00D94606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605C5E6" w14:textId="77777777" w:rsidR="00315071" w:rsidRPr="00D94606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6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5071" w:rsidRPr="00D94606" w14:paraId="0BB97335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489BB640" w14:textId="77777777" w:rsidR="00315071" w:rsidRPr="00D94606" w:rsidRDefault="00315071" w:rsidP="00F9069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6" w:type="dxa"/>
            <w:gridSpan w:val="3"/>
          </w:tcPr>
          <w:p w14:paraId="18ABA3D9" w14:textId="77777777" w:rsidR="00315071" w:rsidRPr="00D94606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6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D94606" w14:paraId="513D9C47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648574A5" w14:textId="77777777" w:rsidR="00315071" w:rsidRPr="00D94606" w:rsidRDefault="00315071" w:rsidP="00F90697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6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46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946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36" w:type="dxa"/>
            <w:shd w:val="clear" w:color="auto" w:fill="auto"/>
          </w:tcPr>
          <w:p w14:paraId="6ED8C737" w14:textId="498F50EA" w:rsidR="00315071" w:rsidRPr="00D94606" w:rsidRDefault="005058BB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206,849</w:t>
            </w:r>
          </w:p>
        </w:tc>
        <w:tc>
          <w:tcPr>
            <w:tcW w:w="283" w:type="dxa"/>
          </w:tcPr>
          <w:p w14:paraId="0D5F6AB1" w14:textId="77777777" w:rsidR="00315071" w:rsidRPr="00D94606" w:rsidRDefault="00315071" w:rsidP="00F90697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08CB662" w14:textId="3438892D" w:rsidR="00315071" w:rsidRPr="00D94606" w:rsidRDefault="0054080F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606">
              <w:rPr>
                <w:rFonts w:ascii="Angsana New" w:hAnsi="Angsana New"/>
                <w:b/>
                <w:bCs/>
                <w:sz w:val="30"/>
                <w:szCs w:val="30"/>
              </w:rPr>
              <w:t>211,451</w:t>
            </w:r>
          </w:p>
        </w:tc>
      </w:tr>
      <w:tr w:rsidR="00315071" w:rsidRPr="00D94606" w14:paraId="36B003B6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43A11EFE" w14:textId="77777777" w:rsidR="00315071" w:rsidRPr="00D94606" w:rsidRDefault="00315071" w:rsidP="00315071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D9460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D94606">
              <w:rPr>
                <w:rFonts w:ascii="Angsana New" w:hAnsi="Angsana New" w:hint="cs"/>
                <w:sz w:val="30"/>
                <w:szCs w:val="30"/>
                <w:cs/>
              </w:rPr>
              <w:t>และลงทุนเพิ่ม</w:t>
            </w:r>
          </w:p>
        </w:tc>
        <w:tc>
          <w:tcPr>
            <w:tcW w:w="1336" w:type="dxa"/>
            <w:shd w:val="clear" w:color="auto" w:fill="auto"/>
          </w:tcPr>
          <w:p w14:paraId="172ECFE4" w14:textId="1BC2A99F" w:rsidR="00315071" w:rsidRPr="00D94606" w:rsidRDefault="005058BB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83" w:type="dxa"/>
          </w:tcPr>
          <w:p w14:paraId="79EA1A97" w14:textId="77777777" w:rsidR="00315071" w:rsidRPr="00D94606" w:rsidRDefault="00315071" w:rsidP="0031507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50B1EF9" w14:textId="68811B26" w:rsidR="00315071" w:rsidRPr="00D94606" w:rsidRDefault="0054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9D6FE5">
              <w:rPr>
                <w:rFonts w:ascii="Angsana New" w:hAnsi="Angsana New"/>
                <w:sz w:val="30"/>
                <w:szCs w:val="30"/>
              </w:rPr>
              <w:t>3,81</w:t>
            </w:r>
            <w:r w:rsidR="008E051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E0511" w:rsidRPr="00D94606" w14:paraId="60B27849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75099CF2" w14:textId="2FA1F29E" w:rsidR="008E0511" w:rsidRPr="00D94606" w:rsidRDefault="008E0511" w:rsidP="00315071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36" w:type="dxa"/>
            <w:shd w:val="clear" w:color="auto" w:fill="auto"/>
          </w:tcPr>
          <w:p w14:paraId="0CD6EB06" w14:textId="2D5BBCBB" w:rsidR="008E0511" w:rsidRDefault="008E0511" w:rsidP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C030971" w14:textId="77777777" w:rsidR="008E0511" w:rsidRPr="00D94606" w:rsidRDefault="008E0511" w:rsidP="0031507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0B8DF9BD" w14:textId="0724D2F5" w:rsidR="008E0511" w:rsidRPr="009D6FE5" w:rsidRDefault="008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F569F" w:rsidRPr="00D94606" w14:paraId="6DC0BD85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228EB509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6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46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946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14:paraId="57C3E86B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B83C06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35BEA" w14:textId="28DA6BF2" w:rsidR="00EF569F" w:rsidRPr="00D94606" w:rsidRDefault="00842476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208,563</w:t>
            </w:r>
          </w:p>
        </w:tc>
        <w:tc>
          <w:tcPr>
            <w:tcW w:w="283" w:type="dxa"/>
          </w:tcPr>
          <w:p w14:paraId="244A0084" w14:textId="77777777" w:rsidR="00EF569F" w:rsidRPr="00D94606" w:rsidRDefault="00EF569F" w:rsidP="00EF569F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6029FFE" w14:textId="73F9F803" w:rsidR="00EF569F" w:rsidRPr="00D94606" w:rsidRDefault="00EF569F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FE5">
              <w:rPr>
                <w:rFonts w:ascii="Angsana New" w:hAnsi="Angsana New"/>
                <w:b/>
                <w:bCs/>
                <w:sz w:val="30"/>
                <w:szCs w:val="30"/>
              </w:rPr>
              <w:t>215,264</w:t>
            </w:r>
          </w:p>
        </w:tc>
      </w:tr>
      <w:tr w:rsidR="00EF569F" w:rsidRPr="00D94606" w14:paraId="715B1190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163386E3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51CA77C6" w14:textId="77777777" w:rsidR="00EF569F" w:rsidRPr="00D94606" w:rsidRDefault="00EF569F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61C171" w14:textId="77777777" w:rsidR="00EF569F" w:rsidRPr="00D94606" w:rsidRDefault="00EF569F" w:rsidP="00EF569F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446F613" w14:textId="57AC763C" w:rsidR="00EF569F" w:rsidRPr="00D94606" w:rsidRDefault="00EF569F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69F" w:rsidRPr="00F55C0B" w14:paraId="29FF4028" w14:textId="77777777" w:rsidTr="00F90697">
        <w:trPr>
          <w:cantSplit/>
          <w:trHeight w:hRule="exact" w:val="403"/>
        </w:trPr>
        <w:tc>
          <w:tcPr>
            <w:tcW w:w="6183" w:type="dxa"/>
          </w:tcPr>
          <w:p w14:paraId="4DBDB946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6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46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946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027984EE" w14:textId="77777777" w:rsidR="00EF569F" w:rsidRPr="00D94606" w:rsidRDefault="00EF569F" w:rsidP="00EF569F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0AED516A" w14:textId="77777777" w:rsidR="00EF569F" w:rsidRPr="00D94606" w:rsidRDefault="00EF569F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D5916C4" w14:textId="77777777" w:rsidR="00EF569F" w:rsidRPr="00D94606" w:rsidRDefault="00EF569F" w:rsidP="00EF569F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DCB4411" w14:textId="67D4CE39" w:rsidR="00EF569F" w:rsidRPr="00D94606" w:rsidRDefault="00EF569F" w:rsidP="00EF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606">
              <w:rPr>
                <w:rFonts w:ascii="Angsana New" w:hAnsi="Angsana New"/>
                <w:b/>
                <w:bCs/>
                <w:sz w:val="30"/>
                <w:szCs w:val="30"/>
              </w:rPr>
              <w:t>206,849</w:t>
            </w:r>
          </w:p>
        </w:tc>
      </w:tr>
    </w:tbl>
    <w:p w14:paraId="404CFB4C" w14:textId="23588943" w:rsidR="00315071" w:rsidRPr="00F5275B" w:rsidRDefault="00315071" w:rsidP="0031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20"/>
          <w:szCs w:val="20"/>
        </w:rPr>
      </w:pPr>
    </w:p>
    <w:p w14:paraId="4CB11B84" w14:textId="77777777" w:rsidR="006C619B" w:rsidRPr="005463D0" w:rsidRDefault="006C619B" w:rsidP="006C6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i/>
          <w:iCs/>
          <w:spacing w:val="2"/>
          <w:sz w:val="30"/>
          <w:szCs w:val="30"/>
        </w:rPr>
      </w:pPr>
      <w:r w:rsidRPr="005463D0">
        <w:rPr>
          <w:rFonts w:ascii="Angsana New" w:hAnsi="Angsana New" w:hint="cs"/>
          <w:b/>
          <w:i/>
          <w:iCs/>
          <w:spacing w:val="2"/>
          <w:sz w:val="30"/>
          <w:szCs w:val="30"/>
          <w:cs/>
        </w:rPr>
        <w:t>การซื้อและลงทุนเพิ่มที่มีสาระสำคัญในระหว่างงวด</w:t>
      </w:r>
    </w:p>
    <w:p w14:paraId="41797570" w14:textId="77777777" w:rsidR="006C619B" w:rsidRPr="00F5275B" w:rsidRDefault="006C619B" w:rsidP="006C6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20"/>
          <w:szCs w:val="20"/>
        </w:rPr>
      </w:pPr>
    </w:p>
    <w:p w14:paraId="6B9B2566" w14:textId="69A3F77E" w:rsidR="006C619B" w:rsidRPr="004405AD" w:rsidRDefault="006C619B" w:rsidP="006C6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1B791E">
        <w:rPr>
          <w:rFonts w:ascii="Angsana New" w:hAnsi="Angsana New"/>
          <w:b/>
          <w:sz w:val="30"/>
          <w:szCs w:val="30"/>
          <w:cs/>
        </w:rPr>
        <w:t>ใน</w:t>
      </w:r>
      <w:r w:rsidR="00964FE7" w:rsidRPr="001B791E">
        <w:rPr>
          <w:rFonts w:ascii="Angsana New" w:hAnsi="Angsana New" w:hint="cs"/>
          <w:b/>
          <w:sz w:val="30"/>
          <w:szCs w:val="30"/>
          <w:cs/>
        </w:rPr>
        <w:t>ระหว่าง</w:t>
      </w:r>
      <w:r w:rsidRPr="001B791E">
        <w:rPr>
          <w:rFonts w:ascii="Angsana New" w:hAnsi="Angsana New" w:hint="cs"/>
          <w:b/>
          <w:sz w:val="30"/>
          <w:szCs w:val="30"/>
          <w:cs/>
        </w:rPr>
        <w:t xml:space="preserve">ปี </w:t>
      </w:r>
      <w:r w:rsidRPr="001B791E">
        <w:rPr>
          <w:rFonts w:ascii="Angsana New" w:hAnsi="Angsana New"/>
          <w:bCs/>
          <w:sz w:val="30"/>
          <w:szCs w:val="30"/>
        </w:rPr>
        <w:t>2566</w:t>
      </w:r>
      <w:r w:rsidRPr="001B79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B791E">
        <w:rPr>
          <w:rFonts w:ascii="Angsana New" w:hAnsi="Angsana New"/>
          <w:b/>
          <w:sz w:val="30"/>
          <w:szCs w:val="30"/>
          <w:cs/>
        </w:rPr>
        <w:t xml:space="preserve">บริษัทเอสซีจี คลีนเนอร์ยี่ จำกัด ซึ่งเป็นบริษัทย่อยแห่งหนึ่ง เรียกชำระค่าหุ้นเพิ่มทุนบางส่วน รวมเป็นจำนวนเงิน </w:t>
      </w:r>
      <w:r w:rsidR="001B791E" w:rsidRPr="001B791E">
        <w:rPr>
          <w:rFonts w:ascii="Angsana New" w:hAnsi="Angsana New"/>
          <w:bCs/>
          <w:sz w:val="30"/>
          <w:szCs w:val="30"/>
        </w:rPr>
        <w:t>1,714</w:t>
      </w:r>
      <w:r w:rsidRPr="001B791E">
        <w:rPr>
          <w:rFonts w:ascii="Angsana New" w:hAnsi="Angsana New"/>
          <w:b/>
          <w:sz w:val="30"/>
          <w:szCs w:val="30"/>
          <w:cs/>
        </w:rPr>
        <w:t xml:space="preserve"> ล้านบาท</w:t>
      </w:r>
    </w:p>
    <w:p w14:paraId="169681D8" w14:textId="01018801" w:rsidR="006C619B" w:rsidRPr="00F5275B" w:rsidRDefault="006C619B" w:rsidP="0031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20"/>
          <w:szCs w:val="20"/>
        </w:rPr>
      </w:pPr>
    </w:p>
    <w:p w14:paraId="6C180905" w14:textId="43FC3441" w:rsidR="00B47553" w:rsidRPr="00296F98" w:rsidRDefault="005E2A5C" w:rsidP="0066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103"/>
          <w:tab w:val="left" w:pos="524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37D0C">
        <w:rPr>
          <w:rFonts w:ascii="Angsana New" w:hAnsi="Angsana New"/>
          <w:b/>
          <w:bCs/>
          <w:sz w:val="30"/>
          <w:szCs w:val="30"/>
        </w:rPr>
        <w:t>5</w:t>
      </w:r>
      <w:r w:rsidR="001F158E" w:rsidRPr="00296F98">
        <w:rPr>
          <w:rFonts w:ascii="Angsana New" w:hAnsi="Angsana New"/>
          <w:b/>
          <w:bCs/>
          <w:sz w:val="20"/>
        </w:rPr>
        <w:tab/>
      </w:r>
      <w:r w:rsidR="00B47553" w:rsidRPr="00296F98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711EF3EF" w14:textId="77777777" w:rsidR="00637E44" w:rsidRPr="00F5275B" w:rsidRDefault="004A5F82" w:rsidP="00DF3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8"/>
        </w:tabs>
        <w:spacing w:line="240" w:lineRule="auto"/>
        <w:rPr>
          <w:rFonts w:ascii="Angsana New" w:hAnsi="Angsana New"/>
          <w:sz w:val="20"/>
          <w:szCs w:val="20"/>
        </w:rPr>
      </w:pPr>
      <w:r w:rsidRPr="00296F98">
        <w:rPr>
          <w:rFonts w:ascii="Angsana New" w:hAnsi="Angsana New"/>
          <w:sz w:val="20"/>
          <w:szCs w:val="20"/>
        </w:rPr>
        <w:tab/>
      </w:r>
    </w:p>
    <w:p w14:paraId="4B81000D" w14:textId="77777777" w:rsidR="00DE3825" w:rsidRPr="00296F98" w:rsidRDefault="00DE3825" w:rsidP="00DE3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2EEBBFAD" w14:textId="77777777" w:rsidR="00315071" w:rsidRPr="00F5275B" w:rsidRDefault="00315071" w:rsidP="0031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3" w:type="dxa"/>
        <w:tblInd w:w="558" w:type="dxa"/>
        <w:tblLook w:val="04A0" w:firstRow="1" w:lastRow="0" w:firstColumn="1" w:lastColumn="0" w:noHBand="0" w:noVBand="1"/>
      </w:tblPr>
      <w:tblGrid>
        <w:gridCol w:w="2778"/>
        <w:gridCol w:w="1710"/>
        <w:gridCol w:w="1620"/>
        <w:gridCol w:w="1361"/>
        <w:gridCol w:w="270"/>
        <w:gridCol w:w="1344"/>
      </w:tblGrid>
      <w:tr w:rsidR="00315071" w:rsidRPr="00F55C0B" w14:paraId="149865A2" w14:textId="77777777" w:rsidTr="00F90697">
        <w:tc>
          <w:tcPr>
            <w:tcW w:w="2778" w:type="dxa"/>
            <w:shd w:val="clear" w:color="auto" w:fill="auto"/>
            <w:vAlign w:val="bottom"/>
          </w:tcPr>
          <w:p w14:paraId="2525183B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1F54BF" w14:textId="576A113B" w:rsidR="00315071" w:rsidRPr="00F55C0B" w:rsidRDefault="00315071" w:rsidP="00F5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spacing w:line="240" w:lineRule="auto"/>
              <w:ind w:left="-108" w:right="-115" w:firstLine="239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02D78A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F55C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4138CCB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      เงินปันผล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0D2268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2BEDE7BE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0E03685" w14:textId="77777777" w:rsidR="00315071" w:rsidRPr="00F55C0B" w:rsidDel="00D43E7A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15071" w:rsidRPr="00187AAA" w14:paraId="689E7592" w14:textId="77777777" w:rsidTr="00F90697">
        <w:tc>
          <w:tcPr>
            <w:tcW w:w="2778" w:type="dxa"/>
            <w:shd w:val="clear" w:color="auto" w:fill="auto"/>
          </w:tcPr>
          <w:p w14:paraId="357FBF1C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0D3650D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D848F6" w14:textId="77777777" w:rsidR="00315071" w:rsidRPr="00F55C0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2C73E9C6" w14:textId="77777777" w:rsidR="00315071" w:rsidRPr="00187AAA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4E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75DC1F27" w14:textId="77777777" w:rsidR="00315071" w:rsidRPr="00187AAA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18A40D49" w14:textId="77777777" w:rsidR="00315071" w:rsidRPr="00187AAA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7A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5071" w:rsidRPr="00BA33FB" w14:paraId="3E7C77FE" w14:textId="77777777" w:rsidTr="00F90697">
        <w:tc>
          <w:tcPr>
            <w:tcW w:w="2778" w:type="dxa"/>
            <w:shd w:val="clear" w:color="auto" w:fill="auto"/>
          </w:tcPr>
          <w:p w14:paraId="221149E4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6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C4C803B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DE00716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67CC4E9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9B0A78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45ED5FAE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071" w:rsidRPr="00BA33FB" w14:paraId="10B6FB53" w14:textId="77777777" w:rsidTr="00F90697">
        <w:tc>
          <w:tcPr>
            <w:tcW w:w="2778" w:type="dxa"/>
            <w:shd w:val="clear" w:color="auto" w:fill="auto"/>
          </w:tcPr>
          <w:p w14:paraId="481426B0" w14:textId="69F856DE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FF6761">
              <w:rPr>
                <w:rFonts w:ascii="Angsana New" w:hAnsi="Angsana New"/>
                <w:sz w:val="30"/>
                <w:szCs w:val="30"/>
                <w:cs/>
              </w:rPr>
              <w:t>เงินปัน</w:t>
            </w:r>
            <w:r w:rsidRPr="00D94606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D9460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94606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B7A67" w:rsidRPr="00D946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81CF87E" w14:textId="380198E3" w:rsidR="00315071" w:rsidRPr="00BA33FB" w:rsidRDefault="0054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315071" w:rsidRPr="00BA33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5071" w:rsidRPr="00BA33F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315071" w:rsidRPr="00BA33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A75C95A" w14:textId="7B8EE268" w:rsidR="00315071" w:rsidRPr="00BA33FB" w:rsidRDefault="0031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BA33FB">
              <w:rPr>
                <w:rFonts w:ascii="Angsana New" w:hAnsi="Angsana New"/>
                <w:sz w:val="30"/>
                <w:szCs w:val="30"/>
              </w:rPr>
              <w:t xml:space="preserve">  2</w:t>
            </w:r>
            <w:r w:rsidR="00544CBC">
              <w:rPr>
                <w:rFonts w:ascii="Angsana New" w:hAnsi="Angsana New"/>
                <w:sz w:val="30"/>
                <w:szCs w:val="30"/>
              </w:rPr>
              <w:t>5</w:t>
            </w:r>
            <w:r w:rsidRPr="00BA33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A33F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A33FB">
              <w:rPr>
                <w:rFonts w:ascii="Angsana New" w:hAnsi="Angsana New"/>
                <w:sz w:val="30"/>
                <w:szCs w:val="30"/>
              </w:rPr>
              <w:t>256</w:t>
            </w:r>
            <w:r w:rsidR="00544C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3BA316D" w14:textId="792118E4" w:rsidR="00315071" w:rsidRPr="00BA33FB" w:rsidRDefault="00D94606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F120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A5D19E3" w14:textId="7051874A" w:rsidR="00315071" w:rsidRPr="00BA33FB" w:rsidRDefault="00D94606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315071" w:rsidRPr="00BA33FB" w14:paraId="32947B94" w14:textId="77777777" w:rsidTr="00F90697">
        <w:tc>
          <w:tcPr>
            <w:tcW w:w="2778" w:type="dxa"/>
            <w:shd w:val="clear" w:color="auto" w:fill="auto"/>
          </w:tcPr>
          <w:p w14:paraId="56D45B2B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FF67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2BBA6D6B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0471D2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57DD" w14:textId="1BBB3CCF" w:rsidR="00315071" w:rsidRPr="00BA33FB" w:rsidRDefault="00D94606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12A7335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27B63" w14:textId="77DE6A7D" w:rsidR="00315071" w:rsidRPr="00BA33FB" w:rsidRDefault="00D94606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2,400</w:t>
            </w:r>
          </w:p>
        </w:tc>
      </w:tr>
      <w:tr w:rsidR="00315071" w:rsidRPr="00BA33FB" w14:paraId="40F5A8EE" w14:textId="77777777" w:rsidTr="00F5275B">
        <w:trPr>
          <w:trHeight w:val="227"/>
        </w:trPr>
        <w:tc>
          <w:tcPr>
            <w:tcW w:w="2778" w:type="dxa"/>
            <w:shd w:val="clear" w:color="auto" w:fill="auto"/>
          </w:tcPr>
          <w:p w14:paraId="0555A4ED" w14:textId="77777777" w:rsidR="00315071" w:rsidRPr="00FF6761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1A4C880" w14:textId="77777777" w:rsidR="00315071" w:rsidRPr="001327B9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ACBD60" w14:textId="00729507" w:rsidR="003F7BBE" w:rsidRPr="001327B9" w:rsidRDefault="003F7BBE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2E9F4C7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603529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9E42894" w14:textId="77777777" w:rsidR="00315071" w:rsidRPr="00BA33FB" w:rsidRDefault="00315071" w:rsidP="00F9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DA1" w:rsidRPr="00BA33FB" w14:paraId="2BACF14A" w14:textId="77777777" w:rsidTr="00F90697">
        <w:tc>
          <w:tcPr>
            <w:tcW w:w="2778" w:type="dxa"/>
            <w:shd w:val="clear" w:color="auto" w:fill="auto"/>
          </w:tcPr>
          <w:p w14:paraId="2B5E9358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6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66476B7C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CF3700D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21E942B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6E93F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1CEF57F" w14:textId="77777777" w:rsidR="00483DA1" w:rsidRPr="00BA33FB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DA1" w:rsidRPr="00BA33FB" w14:paraId="47057689" w14:textId="77777777" w:rsidTr="009D6FE5">
        <w:tc>
          <w:tcPr>
            <w:tcW w:w="2778" w:type="dxa"/>
            <w:shd w:val="clear" w:color="auto" w:fill="auto"/>
          </w:tcPr>
          <w:p w14:paraId="24B169F1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B7A67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BB7A6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453A1605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B7A6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B7A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06BA4FE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 xml:space="preserve">  26 </w:t>
            </w:r>
            <w:r w:rsidRPr="00BB7A6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B7A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A582B0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>10</w:t>
            </w:r>
            <w:r w:rsidRPr="00BB7A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B7A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34852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4A35F9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483DA1" w:rsidRPr="00BA33FB" w14:paraId="7BA9FEAB" w14:textId="77777777" w:rsidTr="009D6FE5">
        <w:tc>
          <w:tcPr>
            <w:tcW w:w="2778" w:type="dxa"/>
            <w:shd w:val="clear" w:color="auto" w:fill="auto"/>
          </w:tcPr>
          <w:p w14:paraId="5713A89E" w14:textId="1259CC29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28389FCC" w14:textId="672600B1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F572C41" w14:textId="7F83FB2C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9769A" w14:textId="25123EC9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7EC9B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CB71F" w14:textId="4DA36B29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</w:tr>
      <w:tr w:rsidR="00483DA1" w:rsidRPr="00BA33FB" w14:paraId="21C28143" w14:textId="77777777" w:rsidTr="009D6FE5">
        <w:tc>
          <w:tcPr>
            <w:tcW w:w="2778" w:type="dxa"/>
            <w:shd w:val="clear" w:color="auto" w:fill="auto"/>
          </w:tcPr>
          <w:p w14:paraId="37A140F5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7A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045D304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1BD1C64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6FD4C" w14:textId="77296DA5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B7A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46025B3" w14:textId="77777777" w:rsidR="00483DA1" w:rsidRPr="00BB7A67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1CBE" w14:textId="05D62D0F" w:rsidR="00483DA1" w:rsidRPr="009D6FE5" w:rsidRDefault="00483DA1" w:rsidP="0048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B7A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</w:tr>
    </w:tbl>
    <w:p w14:paraId="064D4CEB" w14:textId="7063C306" w:rsidR="003C3451" w:rsidRPr="00296F98" w:rsidRDefault="005E2A5C" w:rsidP="003C3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7BB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3C3451" w:rsidRPr="003F7BBE">
        <w:rPr>
          <w:rFonts w:ascii="Angsana New" w:hAnsi="Angsana New"/>
          <w:b/>
          <w:bCs/>
          <w:sz w:val="30"/>
          <w:szCs w:val="30"/>
        </w:rPr>
        <w:tab/>
      </w:r>
      <w:r w:rsidR="003C3451" w:rsidRPr="003F7BB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E8C7CE1" w14:textId="77777777" w:rsidR="004A5F82" w:rsidRPr="00296F98" w:rsidRDefault="004A5F82" w:rsidP="003C3451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4E9FB5B4" w14:textId="77777777" w:rsidR="003C3451" w:rsidRPr="00296F98" w:rsidRDefault="003C3451" w:rsidP="00557D97">
      <w:pPr>
        <w:pStyle w:val="block"/>
        <w:spacing w:after="0" w:line="240" w:lineRule="auto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296F9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00A9ECB" w14:textId="77777777" w:rsidR="003C3451" w:rsidRPr="00296F98" w:rsidRDefault="003C3451" w:rsidP="003C34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27ABAE0" w14:textId="61328ECC" w:rsidR="00320F75" w:rsidRDefault="007A1030" w:rsidP="00AF1F7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96F98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296F98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ลำดับชั้นมูลค่ายุติธรรม </w:t>
      </w:r>
      <w:r w:rsidR="003C09B2" w:rsidRPr="00296F98">
        <w:rPr>
          <w:rFonts w:ascii="Angsana New" w:hAnsi="Angsana New"/>
          <w:spacing w:val="-6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3C09B2" w:rsidRPr="00296F98">
        <w:rPr>
          <w:rFonts w:ascii="Angsana New" w:hAnsi="Angsana New"/>
          <w:spacing w:val="2"/>
          <w:sz w:val="30"/>
          <w:szCs w:val="30"/>
          <w:cs/>
          <w:lang w:bidi="th-TH"/>
        </w:rPr>
        <w:t>ที่</w:t>
      </w:r>
      <w:r w:rsidR="003C09B2" w:rsidRPr="00296F98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="003C09B2" w:rsidRPr="00296F98">
        <w:rPr>
          <w:rFonts w:ascii="Angsana New" w:hAnsi="Angsana New"/>
          <w:spacing w:val="2"/>
          <w:sz w:val="30"/>
          <w:szCs w:val="30"/>
          <w:cs/>
          <w:lang w:bidi="th-TH"/>
        </w:rPr>
        <w:t>หากมูลค่า</w:t>
      </w:r>
      <w:r w:rsidR="003C09B2" w:rsidRPr="00296F98">
        <w:rPr>
          <w:rFonts w:ascii="Angsana New" w:hAnsi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6B9D1EA5" w14:textId="77777777" w:rsidR="000A0F58" w:rsidRPr="00296F98" w:rsidRDefault="000A0F58" w:rsidP="00AF1F7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5FD0C9" w14:textId="4E384543" w:rsidR="00E74F81" w:rsidRPr="00537D0C" w:rsidRDefault="00111722" w:rsidP="00E006BC">
      <w:pPr>
        <w:pStyle w:val="block"/>
        <w:tabs>
          <w:tab w:val="left" w:pos="9356"/>
        </w:tabs>
        <w:spacing w:after="0" w:line="240" w:lineRule="auto"/>
        <w:ind w:left="540" w:right="-7"/>
        <w:jc w:val="thaiDistribute"/>
        <w:rPr>
          <w:rFonts w:ascii="Angsana New" w:hAnsi="Angsana New"/>
          <w:b/>
          <w:bCs/>
          <w:noProof/>
          <w:sz w:val="30"/>
          <w:szCs w:val="30"/>
          <w:lang w:val="en-US" w:bidi="th-TH"/>
        </w:rPr>
      </w:pPr>
      <w:r>
        <w:rPr>
          <w:noProof/>
          <w:lang w:val="en-US" w:bidi="th-TH"/>
        </w:rPr>
        <w:pict w14:anchorId="0EBD9B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357pt;visibility:visible;mso-wrap-style:square">
            <v:imagedata r:id="rId8" o:title=""/>
          </v:shape>
        </w:pict>
      </w:r>
    </w:p>
    <w:p w14:paraId="3BD96558" w14:textId="77777777" w:rsidR="007663BB" w:rsidRPr="00296F98" w:rsidRDefault="007663BB" w:rsidP="003C34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1E11AEE6" w14:textId="77777777" w:rsidR="00180181" w:rsidRPr="00537D0C" w:rsidRDefault="00111722" w:rsidP="00BA33FB">
      <w:pPr>
        <w:pStyle w:val="block"/>
        <w:spacing w:after="0" w:line="240" w:lineRule="atLeast"/>
        <w:ind w:left="0" w:firstLine="56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>
        <w:rPr>
          <w:noProof/>
          <w:lang w:val="en-US" w:bidi="th-TH"/>
        </w:rPr>
        <w:lastRenderedPageBreak/>
        <w:pict w14:anchorId="38D656B4">
          <v:shape id="_x0000_i1026" type="#_x0000_t75" style="width:454.2pt;height:357pt;visibility:visible">
            <v:imagedata r:id="rId9" o:title=""/>
          </v:shape>
        </w:pict>
      </w:r>
    </w:p>
    <w:p w14:paraId="276F5D70" w14:textId="77777777" w:rsidR="0055238C" w:rsidRPr="00296F98" w:rsidRDefault="0055238C" w:rsidP="00E8487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5A715719" w14:textId="4BB440A8" w:rsidR="0005247E" w:rsidRDefault="0005247E" w:rsidP="0005247E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bookmarkStart w:id="2" w:name="_Hlk37934510"/>
      <w:r w:rsidRPr="0089073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ณ วันที่ </w:t>
      </w:r>
      <w:r w:rsidR="00315071" w:rsidRPr="00890734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="000060F4" w:rsidRPr="00890734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="00D94606" w:rsidRPr="00890734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890734">
        <w:rPr>
          <w:rFonts w:ascii="Angsana New" w:hAnsi="Angsana New"/>
          <w:spacing w:val="-6"/>
          <w:sz w:val="30"/>
          <w:szCs w:val="30"/>
          <w:lang w:val="en-US" w:bidi="th-TH"/>
        </w:rPr>
        <w:t>256</w:t>
      </w:r>
      <w:r w:rsidR="009A0534" w:rsidRPr="00890734">
        <w:rPr>
          <w:rFonts w:ascii="Angsana New" w:hAnsi="Angsana New"/>
          <w:spacing w:val="-6"/>
          <w:sz w:val="30"/>
          <w:szCs w:val="30"/>
          <w:lang w:val="en-US" w:bidi="th-TH"/>
        </w:rPr>
        <w:t>6</w:t>
      </w:r>
      <w:r w:rsidRPr="0089073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เงินลงทุนในตราสารหนี้ที่วัดมูลค่ายุติธรรมผ่านกำไรขาดทุนเบ็ดเสร็จอื่น ส่วนใหญ่ลงทุนใน</w:t>
      </w:r>
      <w:r w:rsidRPr="00890734">
        <w:rPr>
          <w:rFonts w:ascii="Angsana New" w:hAnsi="Angsana New"/>
          <w:sz w:val="30"/>
          <w:szCs w:val="30"/>
          <w:cs/>
          <w:lang w:bidi="th-TH"/>
        </w:rPr>
        <w:t xml:space="preserve">กองทุนส่วนบุคคลซึ่งบริหารงานโดยบริษัทบริหารสินทรัพย์อิสระ </w:t>
      </w:r>
      <w:r w:rsidRPr="00890734">
        <w:rPr>
          <w:rFonts w:ascii="Angsana New" w:hAnsi="Angsana New"/>
          <w:sz w:val="30"/>
          <w:szCs w:val="30"/>
          <w:lang w:val="en-US" w:bidi="th-TH"/>
        </w:rPr>
        <w:t>3</w:t>
      </w:r>
      <w:r w:rsidRPr="00890734">
        <w:rPr>
          <w:rFonts w:ascii="Angsana New" w:hAnsi="Angsana New"/>
          <w:sz w:val="30"/>
          <w:szCs w:val="30"/>
          <w:cs/>
          <w:lang w:bidi="th-TH"/>
        </w:rPr>
        <w:t xml:space="preserve"> ราย ได้ลงทุนในตราสารหนี้ที่มีสภาพคล่องสูง</w:t>
      </w:r>
      <w:r w:rsidRPr="0059231C">
        <w:rPr>
          <w:rFonts w:ascii="Angsana New" w:hAnsi="Angsana New"/>
          <w:sz w:val="30"/>
          <w:szCs w:val="30"/>
          <w:cs/>
          <w:lang w:bidi="th-TH"/>
        </w:rPr>
        <w:t>และถูกจัดอันดับอยู่ในระดับความน่าเชื่อถือที่</w:t>
      </w:r>
      <w:r w:rsidRPr="00890734">
        <w:rPr>
          <w:rFonts w:ascii="Angsana New" w:hAnsi="Angsana New"/>
          <w:sz w:val="30"/>
          <w:szCs w:val="30"/>
          <w:cs/>
          <w:lang w:bidi="th-TH"/>
        </w:rPr>
        <w:t>สามารถลงทุนได้</w:t>
      </w:r>
      <w:r w:rsidRPr="00890734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890734">
        <w:rPr>
          <w:rFonts w:ascii="Angsana New" w:hAnsi="Angsana New"/>
          <w:sz w:val="30"/>
          <w:szCs w:val="30"/>
          <w:cs/>
          <w:lang w:bidi="th-TH"/>
        </w:rPr>
        <w:t>โดยมีอัตราผลตอบแทนร้อยล</w:t>
      </w:r>
      <w:r w:rsidRPr="00890734">
        <w:rPr>
          <w:rFonts w:ascii="Angsana New" w:hAnsi="Angsana New"/>
          <w:sz w:val="30"/>
          <w:szCs w:val="30"/>
          <w:cs/>
          <w:lang w:val="en-US" w:bidi="th-TH"/>
        </w:rPr>
        <w:t xml:space="preserve">ะ </w:t>
      </w:r>
      <w:r w:rsidR="00D94606" w:rsidRPr="00890734">
        <w:rPr>
          <w:rFonts w:ascii="Angsana New" w:hAnsi="Angsana New"/>
          <w:sz w:val="30"/>
          <w:szCs w:val="30"/>
          <w:lang w:val="en-US" w:bidi="th-TH"/>
        </w:rPr>
        <w:t>0</w:t>
      </w:r>
      <w:r w:rsidR="00D94606" w:rsidRPr="00890734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337699" w:rsidRPr="00890734">
        <w:rPr>
          <w:rFonts w:ascii="Angsana New" w:hAnsi="Angsana New"/>
          <w:sz w:val="30"/>
          <w:szCs w:val="30"/>
          <w:lang w:val="en-US" w:bidi="th-TH"/>
        </w:rPr>
        <w:t>71</w:t>
      </w:r>
      <w:r w:rsidR="00D94606" w:rsidRPr="0089073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90734">
        <w:rPr>
          <w:rFonts w:ascii="Angsana New" w:hAnsi="Angsana New"/>
          <w:sz w:val="30"/>
          <w:szCs w:val="30"/>
          <w:cs/>
          <w:lang w:bidi="th-TH"/>
        </w:rPr>
        <w:t>ถึง</w:t>
      </w:r>
      <w:r w:rsidRPr="0089073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94606" w:rsidRPr="00890734">
        <w:rPr>
          <w:rFonts w:ascii="Angsana New" w:hAnsi="Angsana New"/>
          <w:sz w:val="30"/>
          <w:szCs w:val="30"/>
          <w:lang w:val="en-US" w:bidi="th-TH"/>
        </w:rPr>
        <w:t>3</w:t>
      </w:r>
      <w:r w:rsidR="00D94606" w:rsidRPr="00890734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337699" w:rsidRPr="00890734">
        <w:rPr>
          <w:rFonts w:ascii="Angsana New" w:hAnsi="Angsana New"/>
          <w:sz w:val="30"/>
          <w:szCs w:val="30"/>
          <w:lang w:val="en-US" w:bidi="th-TH"/>
        </w:rPr>
        <w:t>31</w:t>
      </w:r>
      <w:r w:rsidR="00D94606" w:rsidRPr="0089073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90734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Pr="00890734">
        <w:rPr>
          <w:rFonts w:ascii="Angsana New" w:hAnsi="Angsana New"/>
          <w:sz w:val="30"/>
          <w:szCs w:val="30"/>
          <w:cs/>
          <w:lang w:bidi="th-TH"/>
        </w:rPr>
        <w:t xml:space="preserve">อปี </w:t>
      </w:r>
      <w:r w:rsidRPr="00890734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890734">
        <w:rPr>
          <w:rFonts w:ascii="Angsana New" w:hAnsi="Angsana New"/>
          <w:i/>
          <w:iCs/>
          <w:sz w:val="30"/>
          <w:szCs w:val="30"/>
          <w:lang w:bidi="th-TH"/>
        </w:rPr>
        <w:t xml:space="preserve">31 </w:t>
      </w:r>
      <w:r w:rsidRPr="00890734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ธันวาคม </w:t>
      </w:r>
      <w:r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FB5C84"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Pr="0089073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ร้อยละ </w:t>
      </w:r>
      <w:r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Pr="00890734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9A0534"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53</w:t>
      </w:r>
      <w:r w:rsidRPr="0089073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 </w:t>
      </w:r>
      <w:r w:rsidR="009A0534"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9A0534" w:rsidRPr="00890734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9A0534" w:rsidRPr="00890734">
        <w:rPr>
          <w:rFonts w:ascii="Angsana New" w:hAnsi="Angsana New"/>
          <w:i/>
          <w:iCs/>
          <w:sz w:val="30"/>
          <w:szCs w:val="30"/>
          <w:lang w:val="en-US" w:bidi="th-TH"/>
        </w:rPr>
        <w:t>05</w:t>
      </w:r>
      <w:r w:rsidRPr="0089073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</w:p>
    <w:p w14:paraId="5D2145F8" w14:textId="2703FC1A" w:rsidR="00E125EA" w:rsidRDefault="00E125EA" w:rsidP="0005247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FA6359" w14:textId="0C5D1072" w:rsidR="00E125EA" w:rsidRPr="00AF1F7C" w:rsidRDefault="00E125EA" w:rsidP="00E125EA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ในไตรมาสที่ </w:t>
      </w:r>
      <w:r w:rsidRPr="00150C9D">
        <w:rPr>
          <w:rFonts w:ascii="Angsana New" w:hAnsi="Angsana New"/>
          <w:spacing w:val="6"/>
          <w:sz w:val="30"/>
          <w:szCs w:val="30"/>
          <w:lang w:val="en-US" w:bidi="th-TH"/>
        </w:rPr>
        <w:t>2</w:t>
      </w: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ของปี </w:t>
      </w:r>
      <w:r w:rsidRPr="00150C9D">
        <w:rPr>
          <w:rFonts w:ascii="Angsana New" w:hAnsi="Angsana New"/>
          <w:spacing w:val="6"/>
          <w:sz w:val="30"/>
          <w:szCs w:val="30"/>
          <w:lang w:val="en-US" w:bidi="th-TH"/>
        </w:rPr>
        <w:t>2566</w:t>
      </w: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บริษัทได้ออกหุ้นกู้ ครั้งที่ </w:t>
      </w:r>
      <w:r w:rsidRPr="00150C9D">
        <w:rPr>
          <w:rFonts w:ascii="Angsana New" w:hAnsi="Angsana New"/>
          <w:spacing w:val="6"/>
          <w:sz w:val="30"/>
          <w:szCs w:val="30"/>
          <w:lang w:val="en-US" w:bidi="th-TH"/>
        </w:rPr>
        <w:t>1</w:t>
      </w: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>/</w:t>
      </w:r>
      <w:r w:rsidRPr="00150C9D">
        <w:rPr>
          <w:rFonts w:ascii="Angsana New" w:hAnsi="Angsana New"/>
          <w:spacing w:val="6"/>
          <w:sz w:val="30"/>
          <w:szCs w:val="30"/>
          <w:lang w:val="en-US" w:bidi="th-TH"/>
        </w:rPr>
        <w:t>2566</w:t>
      </w: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จำนวน</w:t>
      </w:r>
      <w:r w:rsidRPr="00150C9D">
        <w:rPr>
          <w:rFonts w:ascii="Angsana New" w:hAnsi="Angsana New"/>
          <w:spacing w:val="6"/>
          <w:sz w:val="30"/>
          <w:szCs w:val="30"/>
          <w:lang w:val="en-US" w:bidi="th-TH"/>
        </w:rPr>
        <w:t xml:space="preserve"> 15,000</w:t>
      </w:r>
      <w:r w:rsidRPr="00150C9D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ล้านบาท ที่อัตราดอกเบี้ยคงที่</w:t>
      </w:r>
      <w:r w:rsidRPr="00F5275B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Pr="00150C9D">
        <w:rPr>
          <w:rFonts w:ascii="Angsana New" w:hAnsi="Angsana New"/>
          <w:sz w:val="30"/>
          <w:szCs w:val="30"/>
          <w:lang w:val="en-US" w:bidi="th-TH"/>
        </w:rPr>
        <w:t>3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150C9D">
        <w:rPr>
          <w:rFonts w:ascii="Angsana New" w:hAnsi="Angsana New"/>
          <w:sz w:val="30"/>
          <w:szCs w:val="30"/>
          <w:lang w:val="en-US" w:bidi="th-TH"/>
        </w:rPr>
        <w:t>10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 ต่อปี อายุ </w:t>
      </w:r>
      <w:r w:rsidRPr="00150C9D">
        <w:rPr>
          <w:rFonts w:ascii="Angsana New" w:hAnsi="Angsana New"/>
          <w:sz w:val="30"/>
          <w:szCs w:val="30"/>
          <w:lang w:val="en-US" w:bidi="th-TH"/>
        </w:rPr>
        <w:t>3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150C9D">
        <w:rPr>
          <w:rFonts w:ascii="Angsana New" w:hAnsi="Angsana New"/>
          <w:sz w:val="30"/>
          <w:szCs w:val="30"/>
          <w:lang w:val="en-US" w:bidi="th-TH"/>
        </w:rPr>
        <w:t xml:space="preserve">11 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เดือน </w:t>
      </w:r>
      <w:r w:rsidRPr="00150C9D">
        <w:rPr>
          <w:rFonts w:ascii="Angsana New" w:hAnsi="Angsana New"/>
          <w:sz w:val="30"/>
          <w:szCs w:val="30"/>
          <w:lang w:val="en-US" w:bidi="th-TH"/>
        </w:rPr>
        <w:t xml:space="preserve">29 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วัน เพื่อนำไปไถ่ถอนหุ้นกู้ ครั้งที่ </w:t>
      </w:r>
      <w:r w:rsidR="0061580A" w:rsidRPr="00150C9D">
        <w:rPr>
          <w:rFonts w:ascii="Angsana New" w:hAnsi="Angsana New"/>
          <w:sz w:val="30"/>
          <w:szCs w:val="30"/>
          <w:lang w:val="en-US" w:bidi="th-TH"/>
        </w:rPr>
        <w:t>1</w:t>
      </w:r>
      <w:r w:rsidR="0061580A" w:rsidRPr="00150C9D">
        <w:rPr>
          <w:rFonts w:ascii="Angsana New" w:hAnsi="Angsana New"/>
          <w:sz w:val="30"/>
          <w:szCs w:val="30"/>
          <w:cs/>
          <w:lang w:val="en-US" w:bidi="th-TH"/>
        </w:rPr>
        <w:t>/</w:t>
      </w:r>
      <w:r w:rsidR="0061580A" w:rsidRPr="00150C9D">
        <w:rPr>
          <w:rFonts w:ascii="Angsana New" w:hAnsi="Angsana New"/>
          <w:sz w:val="30"/>
          <w:szCs w:val="30"/>
          <w:lang w:val="en-US" w:bidi="th-TH"/>
        </w:rPr>
        <w:t>2562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 จำนวน </w:t>
      </w:r>
      <w:r w:rsidRPr="00150C9D">
        <w:rPr>
          <w:rFonts w:ascii="Angsana New" w:hAnsi="Angsana New"/>
          <w:sz w:val="30"/>
          <w:szCs w:val="30"/>
          <w:lang w:val="en-US" w:bidi="th-TH"/>
        </w:rPr>
        <w:t>15,000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ที่ครบกำหนดไถ่ถอน</w:t>
      </w:r>
    </w:p>
    <w:p w14:paraId="5EEB2F2F" w14:textId="77777777" w:rsidR="00E125EA" w:rsidRPr="00296F98" w:rsidRDefault="00E125EA" w:rsidP="0005247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9273C63" w14:textId="03618D4C" w:rsidR="000B795A" w:rsidRPr="00296F98" w:rsidRDefault="00D6257E" w:rsidP="00291D57">
      <w:pPr>
        <w:pStyle w:val="block"/>
        <w:spacing w:after="0" w:line="240" w:lineRule="auto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0B795A" w:rsidRPr="00537D0C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bookmarkEnd w:id="2"/>
      <w:r w:rsidR="000B795A" w:rsidRPr="00296F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014487CC" w14:textId="77777777" w:rsidR="000B795A" w:rsidRPr="00296F98" w:rsidRDefault="000B795A" w:rsidP="00291D57">
      <w:pPr>
        <w:pStyle w:val="block"/>
        <w:spacing w:after="0" w:line="240" w:lineRule="auto"/>
        <w:contextualSpacing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3D1A4AD1" w14:textId="77777777" w:rsidR="0085169B" w:rsidRPr="00296F98" w:rsidRDefault="0085169B" w:rsidP="00291D57">
      <w:pPr>
        <w:pStyle w:val="block"/>
        <w:tabs>
          <w:tab w:val="left" w:pos="900"/>
        </w:tabs>
        <w:spacing w:before="120" w:after="0" w:line="240" w:lineRule="auto"/>
        <w:ind w:left="0"/>
        <w:contextualSpacing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4B50620" w14:textId="000574CA" w:rsidR="00D6257E" w:rsidRDefault="004A4949" w:rsidP="004A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7D0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ฝ่ายบริหารของบริษัทเชื่อว่า ณ วันที่ </w:t>
      </w:r>
      <w:r w:rsidR="00C507C6" w:rsidRPr="00296F98">
        <w:rPr>
          <w:rFonts w:ascii="Angsana New" w:hAnsi="Angsana New"/>
          <w:color w:val="000000"/>
          <w:spacing w:val="-4"/>
          <w:sz w:val="30"/>
          <w:szCs w:val="30"/>
        </w:rPr>
        <w:t>3</w:t>
      </w:r>
      <w:r w:rsidR="00C507C6">
        <w:rPr>
          <w:rFonts w:ascii="Angsana New" w:hAnsi="Angsana New"/>
          <w:color w:val="000000"/>
          <w:spacing w:val="-4"/>
          <w:sz w:val="30"/>
          <w:szCs w:val="30"/>
        </w:rPr>
        <w:t>0</w:t>
      </w:r>
      <w:r w:rsidR="00C507C6" w:rsidRPr="00296F9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C507C6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มิถุนายน</w:t>
      </w:r>
      <w:r w:rsidR="00C507C6" w:rsidRPr="00296F9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0739CE" w:rsidRPr="00296F98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296F9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และ </w:t>
      </w:r>
      <w:r w:rsidRPr="00296F98">
        <w:rPr>
          <w:rFonts w:ascii="Angsana New" w:hAnsi="Angsana New" w:hint="cs"/>
          <w:color w:val="000000"/>
          <w:spacing w:val="-4"/>
          <w:sz w:val="30"/>
          <w:szCs w:val="30"/>
        </w:rPr>
        <w:t>31</w:t>
      </w:r>
      <w:r w:rsidRPr="00296F9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Pr="00296F98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0739CE" w:rsidRPr="00296F98">
        <w:rPr>
          <w:rFonts w:ascii="Angsana New" w:hAnsi="Angsana New"/>
          <w:color w:val="000000"/>
          <w:spacing w:val="-4"/>
          <w:sz w:val="30"/>
          <w:szCs w:val="30"/>
        </w:rPr>
        <w:t>5</w:t>
      </w:r>
      <w:r w:rsidRPr="00296F9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มูลค่าตามบัญชี</w:t>
      </w:r>
      <w:r w:rsidRPr="00296F98">
        <w:rPr>
          <w:rFonts w:ascii="Angsana New" w:hAnsi="Angsana New"/>
          <w:color w:val="000000"/>
          <w:sz w:val="30"/>
          <w:szCs w:val="30"/>
          <w:cs/>
        </w:rPr>
        <w:t xml:space="preserve">ของเครื่องมือทางการเงินของบริษัทไม่แตกต่างไปจากมูลค่ายุติธรรมอย่างมีสาระสำคัญ </w:t>
      </w:r>
    </w:p>
    <w:p w14:paraId="1FB8C288" w14:textId="77777777" w:rsidR="00D6257E" w:rsidRPr="00296F98" w:rsidRDefault="00D6257E" w:rsidP="004A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0BAB22" w14:textId="77777777" w:rsidR="004A4949" w:rsidRPr="00296F98" w:rsidRDefault="00CE10F5" w:rsidP="0029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37D0C">
        <w:rPr>
          <w:rFonts w:ascii="Angsana New" w:hAnsi="Angsana New"/>
          <w:sz w:val="30"/>
          <w:szCs w:val="30"/>
          <w:cs/>
        </w:rPr>
        <w:tab/>
      </w:r>
      <w:r w:rsidR="004A4949" w:rsidRPr="00296F98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4A4949" w:rsidRPr="00296F98">
        <w:rPr>
          <w:rFonts w:ascii="Angsana New" w:hAnsi="Angsana New"/>
          <w:sz w:val="30"/>
          <w:szCs w:val="30"/>
        </w:rPr>
        <w:t>2</w:t>
      </w:r>
      <w:r w:rsidR="004A4949" w:rsidRPr="00296F98">
        <w:rPr>
          <w:rFonts w:ascii="Angsana New" w:hAnsi="Angsana New"/>
          <w:sz w:val="30"/>
          <w:szCs w:val="30"/>
          <w:cs/>
        </w:rPr>
        <w:t xml:space="preserve"> สำหรับ</w:t>
      </w:r>
      <w:r w:rsidR="004A4949" w:rsidRPr="00296F98">
        <w:rPr>
          <w:rFonts w:ascii="Angsana New" w:hAnsi="Angsana New" w:hint="cs"/>
          <w:sz w:val="30"/>
          <w:szCs w:val="30"/>
          <w:cs/>
        </w:rPr>
        <w:t>เงินลงทุนในตราสารหนี้ที่เป็น</w:t>
      </w:r>
      <w:r w:rsidR="004A4949" w:rsidRPr="00296F98">
        <w:rPr>
          <w:rFonts w:ascii="Angsana New" w:hAnsi="Angsana New"/>
          <w:sz w:val="30"/>
          <w:szCs w:val="30"/>
          <w:cs/>
        </w:rPr>
        <w:t>หลักทรัพย์ที่ซื้อขายนอกตลาด</w:t>
      </w:r>
      <w:r w:rsidR="004A4949" w:rsidRPr="00961D58">
        <w:rPr>
          <w:rFonts w:ascii="Angsana New" w:hAnsi="Angsana New"/>
          <w:spacing w:val="2"/>
          <w:sz w:val="30"/>
          <w:szCs w:val="30"/>
          <w:cs/>
        </w:rPr>
        <w:t>หลักทรัพย์ อ้างอิงราคาจากนายหน้า ซึ่งได้มีการทดสอบความสมเหตุสมผลของราคาเหล่านั้น โดยการคิดลด</w:t>
      </w:r>
      <w:r w:rsidR="004A4949" w:rsidRPr="00961D58">
        <w:rPr>
          <w:rFonts w:ascii="Angsana New" w:hAnsi="Angsana New"/>
          <w:sz w:val="30"/>
          <w:szCs w:val="30"/>
          <w:cs/>
        </w:rPr>
        <w:t>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</w:t>
      </w:r>
      <w:r w:rsidR="004A4949" w:rsidRPr="00961D58">
        <w:rPr>
          <w:rFonts w:ascii="Angsana New" w:hAnsi="Angsana New"/>
          <w:spacing w:val="2"/>
          <w:sz w:val="30"/>
          <w:szCs w:val="30"/>
          <w:cs/>
        </w:rPr>
        <w:t>วัด</w:t>
      </w:r>
      <w:r w:rsidR="004A4949" w:rsidRPr="00296F98">
        <w:rPr>
          <w:rFonts w:ascii="Angsana New" w:hAnsi="Angsana New"/>
          <w:spacing w:val="-8"/>
          <w:sz w:val="30"/>
          <w:szCs w:val="30"/>
          <w:cs/>
        </w:rPr>
        <w:t>มูลค่า มูลค่ายุติธรรมของเครื่องมือทางการเงิน</w:t>
      </w:r>
      <w:r w:rsidR="004A4949" w:rsidRPr="00296F98">
        <w:rPr>
          <w:rFonts w:ascii="Angsana New" w:hAnsi="Angsana New"/>
          <w:sz w:val="30"/>
          <w:szCs w:val="30"/>
          <w:cs/>
        </w:rPr>
        <w:t>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0B0F504" w14:textId="77777777" w:rsidR="004A4949" w:rsidRPr="00296F98" w:rsidRDefault="004A4949" w:rsidP="004A4949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4FB48719" w14:textId="326FAB8B" w:rsidR="004A4949" w:rsidRPr="00296F98" w:rsidRDefault="004A4949" w:rsidP="004A4949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37D0C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296F98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296F98">
        <w:rPr>
          <w:rFonts w:ascii="Angsana New" w:hAnsi="Angsana New" w:hint="cs"/>
          <w:sz w:val="30"/>
          <w:szCs w:val="30"/>
          <w:cs/>
          <w:lang w:val="en-US" w:bidi="th-TH"/>
        </w:rPr>
        <w:t>สำหรับเงินลงทุนในตราสารทุนที่ไม่ได้อยู่ในความต้องการของ</w:t>
      </w:r>
      <w:r w:rsidRPr="00296F98">
        <w:rPr>
          <w:rFonts w:ascii="Angsana New" w:hAnsi="Angsana New"/>
          <w:sz w:val="30"/>
          <w:szCs w:val="30"/>
          <w:cs/>
          <w:lang w:val="en-US" w:bidi="th-TH"/>
        </w:rPr>
        <w:t>ตลาด โดย</w:t>
      </w:r>
      <w:r w:rsidRPr="00296F98">
        <w:rPr>
          <w:rFonts w:ascii="Angsana New" w:hAnsi="Angsana New" w:hint="cs"/>
          <w:sz w:val="30"/>
          <w:szCs w:val="30"/>
          <w:cs/>
          <w:lang w:val="en-US" w:bidi="th-TH"/>
        </w:rPr>
        <w:t>ใช้</w:t>
      </w:r>
      <w:r w:rsidRPr="00296F98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เทคนิคการประเมินมูลค่า </w:t>
      </w:r>
      <w:r w:rsidR="00150C9D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โดยอ้างอิง</w:t>
      </w:r>
      <w:r w:rsidRPr="00296F98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มูลค่าสินทรัพย์สุทธิที่รายงานล่าสุดปรับปรุงด้วยปัจจัยอื่นที่เกี่ยวข้อง </w:t>
      </w:r>
      <w:r w:rsidRPr="00B30275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</w:t>
      </w:r>
      <w:r w:rsidRPr="00B30275">
        <w:rPr>
          <w:rFonts w:ascii="Angsana New" w:hAnsi="Angsana New"/>
          <w:sz w:val="30"/>
          <w:szCs w:val="30"/>
          <w:cs/>
          <w:lang w:val="en-US" w:bidi="th-TH"/>
        </w:rPr>
        <w:t>ที่เป็นปัจจุบัน</w:t>
      </w:r>
      <w:r w:rsidRPr="00150C9D">
        <w:rPr>
          <w:rFonts w:ascii="Angsana New" w:hAnsi="Angsana New"/>
          <w:sz w:val="30"/>
          <w:szCs w:val="30"/>
          <w:cs/>
          <w:lang w:val="en-US" w:bidi="th-TH"/>
        </w:rPr>
        <w:t>และสังเกตได้</w:t>
      </w:r>
    </w:p>
    <w:p w14:paraId="5BAFB29B" w14:textId="77777777" w:rsidR="004A4949" w:rsidRPr="00296F98" w:rsidRDefault="004A4949" w:rsidP="004A4949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63CD0E" w14:textId="77777777" w:rsidR="004A4949" w:rsidRPr="00296F98" w:rsidRDefault="004A4949" w:rsidP="004A494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537D0C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</w:t>
      </w:r>
      <w:r w:rsidRPr="00296F98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ราคาทุนตัดจำหน่าย</w:t>
      </w:r>
    </w:p>
    <w:p w14:paraId="55BE8FBD" w14:textId="77777777" w:rsidR="004A4949" w:rsidRPr="00296F98" w:rsidRDefault="004A4949" w:rsidP="004A494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A9D3708" w14:textId="77777777" w:rsidR="00695CF8" w:rsidRPr="00296F98" w:rsidRDefault="004A4949" w:rsidP="004A494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296F98">
        <w:rPr>
          <w:rFonts w:ascii="Angsana New" w:hAnsi="Angsana New" w:hint="cs"/>
          <w:spacing w:val="8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296F98">
        <w:rPr>
          <w:rFonts w:ascii="Angsana New" w:hAnsi="Angsana New"/>
          <w:spacing w:val="8"/>
          <w:sz w:val="30"/>
          <w:szCs w:val="30"/>
          <w:lang w:val="en-US" w:bidi="th-TH"/>
        </w:rPr>
        <w:t xml:space="preserve">2 </w:t>
      </w:r>
      <w:r w:rsidRPr="00296F98">
        <w:rPr>
          <w:rFonts w:ascii="Angsana New" w:hAnsi="Angsana New" w:hint="cs"/>
          <w:spacing w:val="8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</w:t>
      </w:r>
      <w:r w:rsidRPr="00296F98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ตลาดตราสารหนี้ไทย โดยใช้ราคาปิด ณ </w:t>
      </w:r>
      <w:r w:rsidR="000739CE" w:rsidRPr="00296F98">
        <w:rPr>
          <w:rFonts w:ascii="Angsana New" w:hAnsi="Angsana New" w:hint="cs"/>
          <w:sz w:val="30"/>
          <w:szCs w:val="30"/>
          <w:cs/>
          <w:lang w:val="en-US" w:bidi="th-TH"/>
        </w:rPr>
        <w:t>วันสิ้นรอบระยะเวลารายงาน</w:t>
      </w:r>
    </w:p>
    <w:p w14:paraId="4C54DA90" w14:textId="77777777" w:rsidR="00695CF8" w:rsidRPr="00537D0C" w:rsidRDefault="00695CF8" w:rsidP="00934BF5">
      <w:pPr>
        <w:pStyle w:val="block"/>
        <w:tabs>
          <w:tab w:val="left" w:pos="910"/>
        </w:tabs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E51AA0A" w14:textId="77777777" w:rsidR="00D314B0" w:rsidRPr="00296F98" w:rsidRDefault="00C87124" w:rsidP="00D3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E2A5C" w:rsidRPr="00296F9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314B0" w:rsidRPr="00296F98">
        <w:rPr>
          <w:rFonts w:ascii="Angsana New" w:hAnsi="Angsana New"/>
          <w:b/>
          <w:bCs/>
          <w:sz w:val="30"/>
          <w:szCs w:val="30"/>
        </w:rPr>
        <w:tab/>
      </w:r>
      <w:r w:rsidR="00D314B0" w:rsidRPr="00296F9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DF538C5" w14:textId="77777777" w:rsidR="00B47553" w:rsidRPr="00296F98" w:rsidRDefault="00B47553" w:rsidP="0036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bidi="ar-SA"/>
        </w:rPr>
      </w:pPr>
    </w:p>
    <w:tbl>
      <w:tblPr>
        <w:tblW w:w="914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309"/>
        <w:gridCol w:w="1276"/>
        <w:gridCol w:w="283"/>
        <w:gridCol w:w="1276"/>
      </w:tblGrid>
      <w:tr w:rsidR="00823FAB" w:rsidRPr="00296F98" w14:paraId="10231F2F" w14:textId="77777777" w:rsidTr="0026530B">
        <w:trPr>
          <w:cantSplit/>
        </w:trPr>
        <w:tc>
          <w:tcPr>
            <w:tcW w:w="6309" w:type="dxa"/>
          </w:tcPr>
          <w:p w14:paraId="538FB036" w14:textId="77777777" w:rsidR="00823FAB" w:rsidRPr="00296F98" w:rsidRDefault="00823FAB" w:rsidP="00823FAB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A67EEDE" w14:textId="43F77003" w:rsidR="00823FAB" w:rsidRPr="00296F98" w:rsidRDefault="00CC1F62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1043A008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D5EFD2B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6"/>
              </w:tabs>
              <w:spacing w:line="240" w:lineRule="auto"/>
              <w:ind w:left="-159" w:right="-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296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3FAB" w:rsidRPr="00296F98" w14:paraId="753BF4D1" w14:textId="77777777" w:rsidTr="0026530B">
        <w:trPr>
          <w:cantSplit/>
        </w:trPr>
        <w:tc>
          <w:tcPr>
            <w:tcW w:w="6309" w:type="dxa"/>
          </w:tcPr>
          <w:p w14:paraId="2E700945" w14:textId="77777777" w:rsidR="00823FAB" w:rsidRPr="00296F98" w:rsidRDefault="00823FAB" w:rsidP="00823FAB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B206294" w14:textId="77777777" w:rsidR="00823FAB" w:rsidRPr="00296F98" w:rsidRDefault="00823FAB" w:rsidP="0082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4727852" w14:textId="77777777" w:rsidR="00823FAB" w:rsidRPr="00296F98" w:rsidRDefault="00823FAB" w:rsidP="0082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7EB03C" w14:textId="77777777" w:rsidR="00823FAB" w:rsidRPr="00296F98" w:rsidRDefault="00823FAB" w:rsidP="0082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B47553" w:rsidRPr="00296F98" w14:paraId="24F917B5" w14:textId="77777777" w:rsidTr="0026530B">
        <w:trPr>
          <w:cantSplit/>
        </w:trPr>
        <w:tc>
          <w:tcPr>
            <w:tcW w:w="6309" w:type="dxa"/>
          </w:tcPr>
          <w:p w14:paraId="182BDC0E" w14:textId="77777777" w:rsidR="00B47553" w:rsidRPr="00296F98" w:rsidRDefault="00B47553" w:rsidP="006B040E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65A5CEBD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7553" w:rsidRPr="00296F98" w14:paraId="3537B453" w14:textId="77777777" w:rsidTr="0026530B">
        <w:trPr>
          <w:cantSplit/>
        </w:trPr>
        <w:tc>
          <w:tcPr>
            <w:tcW w:w="6309" w:type="dxa"/>
          </w:tcPr>
          <w:p w14:paraId="030F3594" w14:textId="77777777" w:rsidR="00B47553" w:rsidRPr="00296F98" w:rsidRDefault="00B47553" w:rsidP="001C057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หนังสือค้ำประกันที่ออกโดย</w:t>
            </w:r>
            <w:r w:rsidR="006600EB" w:rsidRPr="00296F98">
              <w:rPr>
                <w:rFonts w:ascii="Angsana New" w:hAnsi="Angsana New" w:hint="cs"/>
                <w:sz w:val="30"/>
                <w:szCs w:val="30"/>
                <w:cs/>
              </w:rPr>
              <w:t>บริษัทเพื่อค้ำประกันการจ่ายชำระ</w:t>
            </w:r>
            <w:r w:rsidRPr="00296F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7987126E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DAF17C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6F05A0" w14:textId="77777777" w:rsidR="00B47553" w:rsidRPr="00296F98" w:rsidRDefault="00B47553" w:rsidP="006B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FAB" w:rsidRPr="00296F98" w14:paraId="4FCAA57E" w14:textId="77777777" w:rsidTr="00934BF5">
        <w:trPr>
          <w:cantSplit/>
        </w:trPr>
        <w:tc>
          <w:tcPr>
            <w:tcW w:w="6309" w:type="dxa"/>
          </w:tcPr>
          <w:p w14:paraId="350DAEE4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96F9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8FB3964" w14:textId="3CCFCAC6" w:rsidR="00823FAB" w:rsidRPr="00296F98" w:rsidRDefault="003579E7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71,355</w:t>
            </w:r>
          </w:p>
        </w:tc>
        <w:tc>
          <w:tcPr>
            <w:tcW w:w="283" w:type="dxa"/>
            <w:shd w:val="clear" w:color="auto" w:fill="auto"/>
          </w:tcPr>
          <w:p w14:paraId="08D5A5FF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4DD400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69,328</w:t>
            </w:r>
          </w:p>
        </w:tc>
      </w:tr>
      <w:tr w:rsidR="00823FAB" w:rsidRPr="00296F98" w14:paraId="69D2AF67" w14:textId="77777777" w:rsidTr="0026530B">
        <w:trPr>
          <w:cantSplit/>
        </w:trPr>
        <w:tc>
          <w:tcPr>
            <w:tcW w:w="6309" w:type="dxa"/>
          </w:tcPr>
          <w:p w14:paraId="2C3BB408" w14:textId="77777777" w:rsidR="00823FAB" w:rsidRPr="00296F98" w:rsidRDefault="00823FAB" w:rsidP="00823FA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หนังสือค้ำประกันที่ออกโดยธนาคารแก่หน่วยงานรัฐบาล รัฐวิสาหกิจ  </w:t>
            </w:r>
          </w:p>
        </w:tc>
        <w:tc>
          <w:tcPr>
            <w:tcW w:w="1276" w:type="dxa"/>
          </w:tcPr>
          <w:p w14:paraId="097667E8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7CF052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1C46BE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FAB" w:rsidRPr="00296F98" w14:paraId="693DE866" w14:textId="77777777" w:rsidTr="0026530B">
        <w:trPr>
          <w:cantSplit/>
        </w:trPr>
        <w:tc>
          <w:tcPr>
            <w:tcW w:w="6309" w:type="dxa"/>
          </w:tcPr>
          <w:p w14:paraId="529FEE17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ab/>
              <w:t>และเอกชน</w:t>
            </w:r>
          </w:p>
        </w:tc>
        <w:tc>
          <w:tcPr>
            <w:tcW w:w="1276" w:type="dxa"/>
          </w:tcPr>
          <w:p w14:paraId="5C7DC2DE" w14:textId="256D9854" w:rsidR="00823FAB" w:rsidRPr="00296F98" w:rsidRDefault="003579E7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83" w:type="dxa"/>
          </w:tcPr>
          <w:p w14:paraId="5FA9A8AC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B8A927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823FAB" w:rsidRPr="00296F98" w14:paraId="21A22A21" w14:textId="77777777" w:rsidTr="0026530B">
        <w:trPr>
          <w:cantSplit/>
        </w:trPr>
        <w:tc>
          <w:tcPr>
            <w:tcW w:w="6309" w:type="dxa"/>
          </w:tcPr>
          <w:p w14:paraId="070989D8" w14:textId="77777777" w:rsidR="00823FAB" w:rsidRPr="00296F98" w:rsidRDefault="00823FAB" w:rsidP="00823FA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76" w:type="dxa"/>
          </w:tcPr>
          <w:p w14:paraId="13F9CF74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986084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BB9DD0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FAB" w:rsidRPr="00296F98" w14:paraId="1E667944" w14:textId="77777777" w:rsidTr="0026530B">
        <w:trPr>
          <w:cantSplit/>
        </w:trPr>
        <w:tc>
          <w:tcPr>
            <w:tcW w:w="6309" w:type="dxa"/>
          </w:tcPr>
          <w:p w14:paraId="6536E750" w14:textId="77777777" w:rsidR="00823FAB" w:rsidRPr="00296F98" w:rsidRDefault="00823FAB" w:rsidP="00823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 w:rsidRPr="00296F98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276" w:type="dxa"/>
          </w:tcPr>
          <w:p w14:paraId="0654D22A" w14:textId="1616809C" w:rsidR="00823FAB" w:rsidRPr="00296F98" w:rsidRDefault="003579E7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83" w:type="dxa"/>
          </w:tcPr>
          <w:p w14:paraId="7F0F5086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911886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823FAB" w:rsidRPr="00296F98" w14:paraId="06CDEEA6" w14:textId="77777777" w:rsidTr="0026530B">
        <w:trPr>
          <w:cantSplit/>
        </w:trPr>
        <w:tc>
          <w:tcPr>
            <w:tcW w:w="6309" w:type="dxa"/>
          </w:tcPr>
          <w:p w14:paraId="5C46DC1A" w14:textId="77777777" w:rsidR="00823FAB" w:rsidRPr="00296F98" w:rsidRDefault="00823FAB" w:rsidP="00823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  <w:cs/>
              </w:rPr>
              <w:t>ตามสัญญาก่อสร้างและปรับปรุงอาคารสำนักงาน</w:t>
            </w:r>
          </w:p>
        </w:tc>
        <w:tc>
          <w:tcPr>
            <w:tcW w:w="1276" w:type="dxa"/>
          </w:tcPr>
          <w:p w14:paraId="2576A657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D829BA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C5A169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FAB" w:rsidRPr="00296F98" w14:paraId="39A2B68D" w14:textId="77777777" w:rsidTr="0026530B">
        <w:trPr>
          <w:cantSplit/>
        </w:trPr>
        <w:tc>
          <w:tcPr>
            <w:tcW w:w="6309" w:type="dxa"/>
          </w:tcPr>
          <w:p w14:paraId="2548FDF2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ab/>
            </w:r>
            <w:r w:rsidRPr="00296F98">
              <w:rPr>
                <w:rFonts w:ascii="Angsana New" w:hAnsi="Angsana New" w:hint="cs"/>
                <w:sz w:val="30"/>
                <w:szCs w:val="30"/>
                <w:cs/>
              </w:rPr>
              <w:t>และโครงการพัฒนาระบบงาน</w:t>
            </w:r>
          </w:p>
        </w:tc>
        <w:tc>
          <w:tcPr>
            <w:tcW w:w="1276" w:type="dxa"/>
          </w:tcPr>
          <w:p w14:paraId="7C42E3C2" w14:textId="3A3A09AE" w:rsidR="00823FAB" w:rsidRPr="00296F98" w:rsidRDefault="003579E7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D28882F" w14:textId="77777777" w:rsidR="00823FAB" w:rsidRPr="00296F98" w:rsidRDefault="00823FAB" w:rsidP="00823FA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FD2C8C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23FAB" w:rsidRPr="00296F98" w14:paraId="639B685F" w14:textId="77777777" w:rsidTr="0026530B">
        <w:trPr>
          <w:cantSplit/>
        </w:trPr>
        <w:tc>
          <w:tcPr>
            <w:tcW w:w="6309" w:type="dxa"/>
          </w:tcPr>
          <w:p w14:paraId="324201D6" w14:textId="77777777" w:rsidR="00823FAB" w:rsidRPr="00296F98" w:rsidRDefault="00823FAB" w:rsidP="00823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98">
              <w:rPr>
                <w:rFonts w:ascii="Angsana New" w:hAnsi="Angsana New" w:hint="cs"/>
                <w:sz w:val="30"/>
                <w:szCs w:val="30"/>
                <w:cs/>
              </w:rPr>
              <w:t>สัญญาให้การสนับสนุนและอื่นๆ</w:t>
            </w:r>
          </w:p>
        </w:tc>
        <w:tc>
          <w:tcPr>
            <w:tcW w:w="1276" w:type="dxa"/>
          </w:tcPr>
          <w:p w14:paraId="294D3494" w14:textId="1B09CDCC" w:rsidR="00823FAB" w:rsidRPr="00296F98" w:rsidRDefault="003579E7" w:rsidP="0043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3" w:type="dxa"/>
          </w:tcPr>
          <w:p w14:paraId="11E6D055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D31A0E" w14:textId="77777777" w:rsidR="00823FAB" w:rsidRPr="00296F98" w:rsidRDefault="00823FAB" w:rsidP="0082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F9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BC23D8" w:rsidRPr="00296F98" w14:paraId="7ACC8D1C" w14:textId="77777777" w:rsidTr="0026530B">
        <w:trPr>
          <w:cantSplit/>
        </w:trPr>
        <w:tc>
          <w:tcPr>
            <w:tcW w:w="6309" w:type="dxa"/>
          </w:tcPr>
          <w:p w14:paraId="5BFFE3D2" w14:textId="77777777" w:rsidR="00BC23D8" w:rsidRPr="00296F98" w:rsidRDefault="00BC23D8" w:rsidP="00BC23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2D3CAEE" w14:textId="77777777" w:rsidR="00BC23D8" w:rsidRPr="00296F98" w:rsidRDefault="00BC23D8" w:rsidP="0062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1CC58F" w14:textId="77777777" w:rsidR="00BC23D8" w:rsidRPr="00296F98" w:rsidRDefault="00BC23D8" w:rsidP="0062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D3C229" w14:textId="77777777" w:rsidR="00BC23D8" w:rsidRPr="00296F98" w:rsidRDefault="00BC23D8" w:rsidP="0062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44E72DF" w14:textId="77777777" w:rsidR="00BC23D8" w:rsidRDefault="00B47553" w:rsidP="00934BF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bookmarkStart w:id="3" w:name="_Hlk5786950"/>
      <w:r w:rsidRPr="00296F98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296F98">
        <w:rPr>
          <w:rFonts w:ascii="Angsana New" w:hAnsi="Angsana New"/>
          <w:sz w:val="30"/>
          <w:szCs w:val="30"/>
          <w:cs/>
        </w:rPr>
        <w:t>กับผู้ให้บริการ</w:t>
      </w:r>
      <w:r w:rsidRPr="00296F98">
        <w:rPr>
          <w:rFonts w:ascii="Angsana New" w:hAnsi="Angsana New" w:hint="cs"/>
          <w:sz w:val="30"/>
          <w:szCs w:val="30"/>
          <w:cs/>
        </w:rPr>
        <w:t>ในประเทศ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z w:val="30"/>
          <w:szCs w:val="30"/>
        </w:rPr>
        <w:t>2</w:t>
      </w:r>
      <w:r w:rsidRPr="00296F98">
        <w:rPr>
          <w:rFonts w:ascii="Angsana New" w:hAnsi="Angsana New"/>
          <w:sz w:val="30"/>
          <w:szCs w:val="30"/>
          <w:cs/>
        </w:rPr>
        <w:t xml:space="preserve"> ราย</w:t>
      </w:r>
      <w:r w:rsidRPr="00296F98">
        <w:rPr>
          <w:rFonts w:ascii="Angsana New" w:hAnsi="Angsana New" w:hint="cs"/>
          <w:sz w:val="30"/>
          <w:szCs w:val="30"/>
          <w:cs/>
        </w:rPr>
        <w:t xml:space="preserve"> เพื่อให้บริการด้านเทคโนโลยีสารสนเทศแก่บริษัท</w:t>
      </w:r>
      <w:r w:rsidRPr="00296F98">
        <w:rPr>
          <w:rFonts w:ascii="Angsana New" w:hAnsi="Angsana New"/>
          <w:sz w:val="30"/>
          <w:szCs w:val="30"/>
        </w:rPr>
        <w:br/>
      </w:r>
      <w:r w:rsidRPr="005D7C22">
        <w:rPr>
          <w:rFonts w:ascii="Angsana New" w:hAnsi="Angsana New" w:hint="cs"/>
          <w:spacing w:val="4"/>
          <w:sz w:val="30"/>
          <w:szCs w:val="30"/>
          <w:cs/>
        </w:rPr>
        <w:t xml:space="preserve">และบริษัทในเครือ มูลค่าตามสัญญาประมาณ </w:t>
      </w:r>
      <w:r w:rsidR="001D2C8E" w:rsidRPr="005D7C22">
        <w:rPr>
          <w:rFonts w:ascii="Angsana New" w:hAnsi="Angsana New"/>
          <w:spacing w:val="4"/>
          <w:sz w:val="30"/>
          <w:szCs w:val="30"/>
        </w:rPr>
        <w:t>3</w:t>
      </w:r>
      <w:r w:rsidRPr="005D7C22">
        <w:rPr>
          <w:rFonts w:ascii="Angsana New" w:hAnsi="Angsana New"/>
          <w:spacing w:val="4"/>
          <w:sz w:val="30"/>
          <w:szCs w:val="30"/>
        </w:rPr>
        <w:t>,</w:t>
      </w:r>
      <w:r w:rsidR="001D2C8E" w:rsidRPr="005D7C22">
        <w:rPr>
          <w:rFonts w:ascii="Angsana New" w:hAnsi="Angsana New"/>
          <w:spacing w:val="4"/>
          <w:sz w:val="30"/>
          <w:szCs w:val="30"/>
        </w:rPr>
        <w:t>5</w:t>
      </w:r>
      <w:r w:rsidRPr="005D7C22">
        <w:rPr>
          <w:rFonts w:ascii="Angsana New" w:hAnsi="Angsana New"/>
          <w:spacing w:val="4"/>
          <w:sz w:val="30"/>
          <w:szCs w:val="30"/>
        </w:rPr>
        <w:t>00</w:t>
      </w:r>
      <w:r w:rsidRPr="005D7C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D7C22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ซึ่งสัญญาดังกล่าวมีระยะเวลา </w:t>
      </w:r>
      <w:r w:rsidR="001D2C8E" w:rsidRPr="005D7C22">
        <w:rPr>
          <w:rFonts w:ascii="Angsana New" w:hAnsi="Angsana New"/>
          <w:spacing w:val="4"/>
          <w:sz w:val="30"/>
          <w:szCs w:val="30"/>
        </w:rPr>
        <w:t xml:space="preserve">3 </w:t>
      </w:r>
      <w:r w:rsidR="001D2C8E" w:rsidRPr="005D7C22">
        <w:rPr>
          <w:rFonts w:ascii="Angsana New" w:hAnsi="Angsana New" w:hint="cs"/>
          <w:spacing w:val="4"/>
          <w:sz w:val="30"/>
          <w:szCs w:val="30"/>
          <w:cs/>
        </w:rPr>
        <w:t xml:space="preserve">ปี และ </w:t>
      </w:r>
      <w:r w:rsidR="001D2C8E" w:rsidRPr="005D7C22">
        <w:rPr>
          <w:rFonts w:ascii="Angsana New" w:hAnsi="Angsana New"/>
          <w:spacing w:val="4"/>
          <w:sz w:val="30"/>
          <w:szCs w:val="30"/>
        </w:rPr>
        <w:t>5</w:t>
      </w:r>
      <w:r w:rsidRPr="005D7C22">
        <w:rPr>
          <w:rFonts w:ascii="Angsana New" w:hAnsi="Angsana New" w:hint="cs"/>
          <w:spacing w:val="4"/>
          <w:sz w:val="30"/>
          <w:szCs w:val="30"/>
          <w:cs/>
        </w:rPr>
        <w:t xml:space="preserve"> ปี</w:t>
      </w:r>
      <w:r w:rsidRPr="005D7C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D7C22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Pr="00296F98">
        <w:rPr>
          <w:rFonts w:ascii="Angsana New" w:hAnsi="Angsana New" w:hint="cs"/>
          <w:sz w:val="30"/>
          <w:szCs w:val="30"/>
          <w:cs/>
        </w:rPr>
        <w:t xml:space="preserve">เริ่มมีผลตั้งแต่เดือนมิถุนายน </w:t>
      </w:r>
      <w:r w:rsidRPr="00296F98">
        <w:rPr>
          <w:rFonts w:ascii="Angsana New" w:hAnsi="Angsana New"/>
          <w:sz w:val="30"/>
          <w:szCs w:val="30"/>
        </w:rPr>
        <w:t>25</w:t>
      </w:r>
      <w:r w:rsidR="00B411BF">
        <w:rPr>
          <w:rFonts w:ascii="Angsana New" w:hAnsi="Angsana New" w:hint="cs"/>
          <w:sz w:val="30"/>
          <w:szCs w:val="30"/>
          <w:cs/>
        </w:rPr>
        <w:t>66</w:t>
      </w:r>
    </w:p>
    <w:p w14:paraId="209986B1" w14:textId="77777777" w:rsidR="000C7C2D" w:rsidRPr="00296F98" w:rsidRDefault="000C7C2D" w:rsidP="00296F9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</w:p>
    <w:p w14:paraId="3CD0F830" w14:textId="77777777" w:rsidR="00B47553" w:rsidRPr="00296F98" w:rsidRDefault="00B47553" w:rsidP="00737B0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537D0C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296F98">
        <w:rPr>
          <w:rFonts w:ascii="Angsana New" w:hAnsi="Angsana New"/>
          <w:sz w:val="30"/>
          <w:szCs w:val="30"/>
        </w:rPr>
        <w:t xml:space="preserve">1 </w:t>
      </w:r>
      <w:r w:rsidRPr="00296F98">
        <w:rPr>
          <w:rFonts w:ascii="Angsana New" w:hAnsi="Angsana New"/>
          <w:sz w:val="30"/>
          <w:szCs w:val="30"/>
          <w:cs/>
        </w:rPr>
        <w:t>ของป</w:t>
      </w:r>
      <w:r w:rsidRPr="00296F98">
        <w:rPr>
          <w:rFonts w:ascii="Angsana New" w:hAnsi="Angsana New" w:hint="cs"/>
          <w:sz w:val="30"/>
          <w:szCs w:val="30"/>
          <w:cs/>
        </w:rPr>
        <w:t>ี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z w:val="30"/>
          <w:szCs w:val="30"/>
        </w:rPr>
        <w:t xml:space="preserve">2552 </w:t>
      </w:r>
      <w:r w:rsidRPr="00296F98">
        <w:rPr>
          <w:rFonts w:ascii="Angsana New" w:hAnsi="Angsana New"/>
          <w:sz w:val="30"/>
          <w:szCs w:val="30"/>
          <w:cs/>
        </w:rPr>
        <w:t>บริษัทได้แจ้งความดำเนินคดีอาญาอดีตพนักงานเกี่ยวกับการลักทรั</w:t>
      </w:r>
      <w:r w:rsidRPr="00296F98">
        <w:rPr>
          <w:rFonts w:ascii="Angsana New" w:hAnsi="Angsana New" w:hint="cs"/>
          <w:sz w:val="30"/>
          <w:szCs w:val="30"/>
          <w:cs/>
        </w:rPr>
        <w:t xml:space="preserve">พย์ </w:t>
      </w:r>
      <w:r w:rsidRPr="00296F98">
        <w:rPr>
          <w:rFonts w:ascii="Angsana New" w:hAnsi="Angsana New"/>
          <w:sz w:val="30"/>
          <w:szCs w:val="30"/>
          <w:cs/>
        </w:rPr>
        <w:t xml:space="preserve">(แบบฟอร์มใบหุ้นสามัญ) และการปลอมแปลงใบหุ้นสามัญของบริษัทเป็นจำนวนหุ้น </w:t>
      </w:r>
      <w:r w:rsidRPr="00296F98">
        <w:rPr>
          <w:rFonts w:ascii="Angsana New" w:hAnsi="Angsana New"/>
          <w:sz w:val="30"/>
          <w:szCs w:val="30"/>
        </w:rPr>
        <w:t>672</w:t>
      </w:r>
      <w:r w:rsidRPr="00296F98">
        <w:rPr>
          <w:rFonts w:ascii="Angsana New" w:hAnsi="Angsana New"/>
          <w:sz w:val="30"/>
          <w:szCs w:val="30"/>
          <w:cs/>
        </w:rPr>
        <w:t>,</w:t>
      </w:r>
      <w:r w:rsidRPr="00296F98">
        <w:rPr>
          <w:rFonts w:ascii="Angsana New" w:hAnsi="Angsana New"/>
          <w:sz w:val="30"/>
          <w:szCs w:val="30"/>
        </w:rPr>
        <w:t>000</w:t>
      </w:r>
      <w:r w:rsidRPr="00296F98">
        <w:rPr>
          <w:rFonts w:ascii="Angsana New" w:hAnsi="Angsana New"/>
          <w:sz w:val="30"/>
          <w:szCs w:val="30"/>
          <w:cs/>
        </w:rPr>
        <w:t xml:space="preserve"> หุ้น ซึ่งต่อมา</w:t>
      </w:r>
      <w:r w:rsidRPr="00296F98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 w:rsidRPr="00296F98">
        <w:rPr>
          <w:rFonts w:ascii="Angsana New" w:hAnsi="Angsana New"/>
          <w:spacing w:val="-4"/>
          <w:sz w:val="30"/>
          <w:szCs w:val="30"/>
        </w:rPr>
        <w:t>2</w:t>
      </w:r>
      <w:r w:rsidRPr="00296F9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ของปี </w:t>
      </w:r>
      <w:r w:rsidRPr="00296F98">
        <w:rPr>
          <w:rFonts w:ascii="Angsana New" w:hAnsi="Angsana New"/>
          <w:spacing w:val="2"/>
          <w:sz w:val="30"/>
          <w:szCs w:val="30"/>
        </w:rPr>
        <w:t>2552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</w:t>
      </w:r>
      <w:r w:rsidRPr="00296F98">
        <w:rPr>
          <w:rFonts w:ascii="Angsana New" w:hAnsi="Angsana New"/>
          <w:sz w:val="30"/>
          <w:szCs w:val="30"/>
          <w:cs/>
        </w:rPr>
        <w:t>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7CE12A5" w14:textId="77777777" w:rsidR="00B47553" w:rsidRPr="00296F98" w:rsidRDefault="00B47553" w:rsidP="00B475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77AE092C" w14:textId="77777777" w:rsidR="00517BFE" w:rsidRPr="00296F98" w:rsidRDefault="00517BFE" w:rsidP="0051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296F98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Pr="00296F98">
        <w:rPr>
          <w:rFonts w:ascii="Angsana New" w:hAnsi="Angsana New"/>
          <w:sz w:val="30"/>
          <w:szCs w:val="30"/>
        </w:rPr>
        <w:t>22</w:t>
      </w:r>
      <w:r w:rsidRPr="00296F9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96F98">
        <w:rPr>
          <w:rFonts w:ascii="Angsana New" w:hAnsi="Angsana New"/>
          <w:sz w:val="30"/>
          <w:szCs w:val="30"/>
        </w:rPr>
        <w:t>2558</w:t>
      </w:r>
      <w:r w:rsidRPr="00296F98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Pr="00296F98">
        <w:rPr>
          <w:rFonts w:ascii="Angsana New" w:hAnsi="Angsana New"/>
          <w:sz w:val="30"/>
          <w:szCs w:val="30"/>
        </w:rPr>
        <w:t>314</w:t>
      </w:r>
      <w:r w:rsidRPr="00296F98">
        <w:rPr>
          <w:rFonts w:ascii="Angsana New" w:hAnsi="Angsana New"/>
          <w:sz w:val="30"/>
          <w:szCs w:val="30"/>
          <w:cs/>
        </w:rPr>
        <w:t>.</w:t>
      </w:r>
      <w:r w:rsidRPr="00296F98">
        <w:rPr>
          <w:rFonts w:ascii="Angsana New" w:hAnsi="Angsana New"/>
          <w:sz w:val="30"/>
          <w:szCs w:val="30"/>
        </w:rPr>
        <w:t>38</w:t>
      </w:r>
      <w:r w:rsidRPr="00296F98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296F98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Pr="00296F98">
        <w:rPr>
          <w:rFonts w:ascii="Angsana New" w:hAnsi="Angsana New"/>
          <w:spacing w:val="4"/>
          <w:sz w:val="30"/>
          <w:szCs w:val="30"/>
        </w:rPr>
        <w:t>31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296F98">
        <w:rPr>
          <w:rFonts w:ascii="Angsana New" w:hAnsi="Angsana New"/>
          <w:spacing w:val="4"/>
          <w:sz w:val="30"/>
          <w:szCs w:val="30"/>
        </w:rPr>
        <w:t>2558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 คิดเป็น</w:t>
      </w:r>
      <w:r w:rsidRPr="00296F98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296F98">
        <w:rPr>
          <w:rFonts w:ascii="Angsana New" w:hAnsi="Angsana New"/>
          <w:sz w:val="30"/>
          <w:szCs w:val="30"/>
        </w:rPr>
        <w:t>201</w:t>
      </w:r>
      <w:r w:rsidRPr="00296F98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AA2D6E4" w14:textId="77777777" w:rsidR="00517BFE" w:rsidRPr="00537D0C" w:rsidRDefault="00517BFE" w:rsidP="0051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pacing w:val="8"/>
          <w:sz w:val="30"/>
          <w:szCs w:val="30"/>
        </w:rPr>
      </w:pPr>
      <w:r w:rsidRPr="00537D0C">
        <w:rPr>
          <w:rFonts w:ascii="Angsana New" w:hAnsi="Angsana New"/>
          <w:sz w:val="30"/>
          <w:szCs w:val="30"/>
          <w:cs/>
        </w:rPr>
        <w:lastRenderedPageBreak/>
        <w:t xml:space="preserve">ทั้งนี้เมื่อวันที่ </w:t>
      </w:r>
      <w:r w:rsidRPr="00296F98">
        <w:rPr>
          <w:rFonts w:ascii="Angsana New" w:hAnsi="Angsana New"/>
          <w:sz w:val="30"/>
          <w:szCs w:val="30"/>
        </w:rPr>
        <w:t>21</w:t>
      </w:r>
      <w:r w:rsidRPr="00296F98">
        <w:rPr>
          <w:rFonts w:ascii="Angsana New" w:hAnsi="Angsana New"/>
          <w:sz w:val="30"/>
          <w:szCs w:val="30"/>
          <w:cs/>
        </w:rPr>
        <w:t xml:space="preserve"> มกราคม </w:t>
      </w:r>
      <w:r w:rsidRPr="00296F98">
        <w:rPr>
          <w:rFonts w:ascii="Angsana New" w:hAnsi="Angsana New"/>
          <w:sz w:val="30"/>
          <w:szCs w:val="30"/>
        </w:rPr>
        <w:t>2559</w:t>
      </w:r>
      <w:r w:rsidRPr="00296F98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เ</w:t>
      </w:r>
      <w:r w:rsidRPr="00296F98">
        <w:rPr>
          <w:rFonts w:ascii="Angsana New" w:hAnsi="Angsana New"/>
          <w:spacing w:val="-4"/>
          <w:sz w:val="30"/>
          <w:szCs w:val="30"/>
          <w:cs/>
        </w:rPr>
        <w:t>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4"/>
          <w:sz w:val="30"/>
          <w:szCs w:val="30"/>
        </w:rPr>
        <w:t>319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 ล้านบาท ต่อมาบริษัทศูนย์รับฝากหลักทรัพย์ฯ ซึ่งเป็นจำเลยร่วมได้ยื่นคำร้องเพื่อขอให้ศาลฎีกาตีความ</w:t>
      </w:r>
      <w:r w:rsidRPr="00296F98">
        <w:rPr>
          <w:rFonts w:ascii="Angsana New" w:hAnsi="Angsana New"/>
          <w:spacing w:val="-4"/>
          <w:sz w:val="30"/>
          <w:szCs w:val="30"/>
          <w:cs/>
        </w:rPr>
        <w:t xml:space="preserve">คำพิพากษา โดยเมื่อวันที่ </w:t>
      </w:r>
      <w:r w:rsidRPr="00296F98">
        <w:rPr>
          <w:rFonts w:ascii="Angsana New" w:hAnsi="Angsana New"/>
          <w:spacing w:val="-4"/>
          <w:sz w:val="30"/>
          <w:szCs w:val="30"/>
        </w:rPr>
        <w:t>21</w:t>
      </w:r>
      <w:r w:rsidRPr="00296F98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296F98">
        <w:rPr>
          <w:rFonts w:ascii="Angsana New" w:hAnsi="Angsana New"/>
          <w:spacing w:val="-4"/>
          <w:sz w:val="30"/>
          <w:szCs w:val="30"/>
        </w:rPr>
        <w:t>2560</w:t>
      </w:r>
      <w:r w:rsidRPr="00296F98">
        <w:rPr>
          <w:rFonts w:ascii="Angsana New" w:hAnsi="Angsana New"/>
          <w:spacing w:val="-4"/>
          <w:sz w:val="30"/>
          <w:szCs w:val="30"/>
          <w:cs/>
        </w:rPr>
        <w:t xml:space="preserve"> ศาลฎีกามีคำสั่งยกคำร้องดังกล่าวแล้ว บริษัทจึงได้ฟ้องคดีไล่เบี้ย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อดีตพนักงานผู้กระทำละเมิด และบริษัทศูนย์รับฝากหลักทรัพย์ฯ แล้วเมื่อเดือนธันวาคม </w:t>
      </w:r>
      <w:r w:rsidRPr="00296F98">
        <w:rPr>
          <w:rFonts w:ascii="Angsana New" w:hAnsi="Angsana New"/>
          <w:spacing w:val="4"/>
          <w:sz w:val="30"/>
          <w:szCs w:val="30"/>
        </w:rPr>
        <w:t>2561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 โดยเมื่อ</w:t>
      </w:r>
      <w:r w:rsidRPr="00296F98">
        <w:rPr>
          <w:rFonts w:ascii="Angsana New" w:hAnsi="Angsana New"/>
          <w:sz w:val="30"/>
          <w:szCs w:val="30"/>
          <w:cs/>
        </w:rPr>
        <w:t xml:space="preserve">วันที่ </w:t>
      </w:r>
      <w:r w:rsidRPr="00296F98">
        <w:rPr>
          <w:rFonts w:ascii="Angsana New" w:hAnsi="Angsana New"/>
          <w:sz w:val="30"/>
          <w:szCs w:val="30"/>
        </w:rPr>
        <w:t>8</w:t>
      </w:r>
      <w:r w:rsidRPr="00296F98">
        <w:rPr>
          <w:rFonts w:ascii="Angsana New" w:hAnsi="Angsana New"/>
          <w:sz w:val="30"/>
          <w:szCs w:val="30"/>
          <w:cs/>
        </w:rPr>
        <w:t xml:space="preserve"> มีนาคม </w:t>
      </w:r>
      <w:r w:rsidRPr="00296F98">
        <w:rPr>
          <w:rFonts w:ascii="Angsana New" w:hAnsi="Angsana New"/>
          <w:sz w:val="30"/>
          <w:szCs w:val="30"/>
        </w:rPr>
        <w:t>2562</w:t>
      </w:r>
      <w:r w:rsidRPr="00296F98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 จำนวน </w:t>
      </w:r>
      <w:r w:rsidRPr="00296F98">
        <w:rPr>
          <w:rFonts w:ascii="Angsana New" w:hAnsi="Angsana New"/>
          <w:sz w:val="30"/>
          <w:szCs w:val="30"/>
        </w:rPr>
        <w:t>149</w:t>
      </w:r>
      <w:r w:rsidRPr="00296F98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296F98">
        <w:rPr>
          <w:rFonts w:ascii="Angsana New" w:hAnsi="Angsana New"/>
          <w:sz w:val="30"/>
          <w:szCs w:val="30"/>
        </w:rPr>
        <w:t>7</w:t>
      </w:r>
      <w:r w:rsidRPr="00296F98">
        <w:rPr>
          <w:rFonts w:ascii="Angsana New" w:hAnsi="Angsana New"/>
          <w:sz w:val="30"/>
          <w:szCs w:val="30"/>
          <w:cs/>
        </w:rPr>
        <w:t>.</w:t>
      </w:r>
      <w:r w:rsidRPr="00296F98">
        <w:rPr>
          <w:rFonts w:ascii="Angsana New" w:hAnsi="Angsana New"/>
          <w:sz w:val="30"/>
          <w:szCs w:val="30"/>
        </w:rPr>
        <w:t>5</w:t>
      </w:r>
      <w:r w:rsidRPr="00296F98">
        <w:rPr>
          <w:rFonts w:ascii="Angsana New" w:hAnsi="Angsana New"/>
          <w:sz w:val="30"/>
          <w:szCs w:val="30"/>
          <w:cs/>
        </w:rPr>
        <w:t xml:space="preserve"> ต่อปี โดยที่ไม่มีฝ่ายใดอุทธรณ์ คดีจึงถึงที่สุด ปัจจุบันอยู่ระหว่างการบังคับคดี สำหรับการเรียกร้องเอาจากบริษัทศูนย์รับฝากหลักทรัพย์ฯนั้น เมื่อวันที่ </w:t>
      </w:r>
      <w:r w:rsidRPr="00296F98">
        <w:rPr>
          <w:rFonts w:ascii="Angsana New" w:hAnsi="Angsana New"/>
          <w:sz w:val="30"/>
          <w:szCs w:val="30"/>
        </w:rPr>
        <w:t>4</w:t>
      </w:r>
      <w:r w:rsidRPr="00296F9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96F98">
        <w:rPr>
          <w:rFonts w:ascii="Angsana New" w:hAnsi="Angsana New"/>
          <w:sz w:val="30"/>
          <w:szCs w:val="30"/>
        </w:rPr>
        <w:t>2562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-8"/>
          <w:sz w:val="30"/>
          <w:szCs w:val="30"/>
          <w:cs/>
        </w:rPr>
        <w:t xml:space="preserve">ศาลแพ่งมีคำพิพากษาให้บริษัทศูนย์รับฝากหลักทรัพย์ฯ ชำระเงินให้แก่บริษัทจำนวน </w:t>
      </w:r>
      <w:r w:rsidRPr="00296F98">
        <w:rPr>
          <w:rFonts w:ascii="Angsana New" w:hAnsi="Angsana New"/>
          <w:spacing w:val="-8"/>
          <w:sz w:val="30"/>
          <w:szCs w:val="30"/>
        </w:rPr>
        <w:t>62</w:t>
      </w:r>
      <w:r w:rsidRPr="00296F98">
        <w:rPr>
          <w:rFonts w:ascii="Angsana New" w:hAnsi="Angsana New"/>
          <w:spacing w:val="-8"/>
          <w:sz w:val="30"/>
          <w:szCs w:val="30"/>
          <w:cs/>
        </w:rPr>
        <w:t>.</w:t>
      </w:r>
      <w:r w:rsidRPr="00296F98">
        <w:rPr>
          <w:rFonts w:ascii="Angsana New" w:hAnsi="Angsana New"/>
          <w:spacing w:val="-8"/>
          <w:sz w:val="30"/>
          <w:szCs w:val="30"/>
        </w:rPr>
        <w:t>55</w:t>
      </w:r>
      <w:r w:rsidRPr="00296F98">
        <w:rPr>
          <w:rFonts w:ascii="Angsana New" w:hAnsi="Angsana New"/>
          <w:spacing w:val="-8"/>
          <w:sz w:val="30"/>
          <w:szCs w:val="30"/>
          <w:cs/>
        </w:rPr>
        <w:t xml:space="preserve"> ล้านบาท พร้อมดอกเบี้ย</w:t>
      </w:r>
      <w:r w:rsidRPr="00296F98">
        <w:rPr>
          <w:rFonts w:ascii="Angsana New" w:hAnsi="Angsana New"/>
          <w:spacing w:val="-6"/>
          <w:sz w:val="30"/>
          <w:szCs w:val="30"/>
          <w:cs/>
        </w:rPr>
        <w:t xml:space="preserve">อัตราร้อยละ </w:t>
      </w:r>
      <w:r w:rsidRPr="00296F98">
        <w:rPr>
          <w:rFonts w:ascii="Angsana New" w:hAnsi="Angsana New"/>
          <w:spacing w:val="-6"/>
          <w:sz w:val="30"/>
          <w:szCs w:val="30"/>
        </w:rPr>
        <w:t>7</w:t>
      </w:r>
      <w:r w:rsidRPr="00296F98">
        <w:rPr>
          <w:rFonts w:ascii="Angsana New" w:hAnsi="Angsana New"/>
          <w:spacing w:val="-6"/>
          <w:sz w:val="30"/>
          <w:szCs w:val="30"/>
          <w:cs/>
        </w:rPr>
        <w:t>.</w:t>
      </w:r>
      <w:r w:rsidRPr="00296F98">
        <w:rPr>
          <w:rFonts w:ascii="Angsana New" w:hAnsi="Angsana New"/>
          <w:spacing w:val="-6"/>
          <w:sz w:val="30"/>
          <w:szCs w:val="30"/>
        </w:rPr>
        <w:t>5</w:t>
      </w:r>
      <w:r w:rsidRPr="00296F98">
        <w:rPr>
          <w:rFonts w:ascii="Angsana New" w:hAnsi="Angsana New"/>
          <w:spacing w:val="-6"/>
          <w:sz w:val="30"/>
          <w:szCs w:val="30"/>
          <w:cs/>
        </w:rPr>
        <w:t xml:space="preserve"> ต่อปี เมื่อวันที่ </w:t>
      </w:r>
      <w:r w:rsidRPr="00296F98">
        <w:rPr>
          <w:rFonts w:ascii="Angsana New" w:hAnsi="Angsana New"/>
          <w:spacing w:val="-6"/>
          <w:sz w:val="30"/>
          <w:szCs w:val="30"/>
        </w:rPr>
        <w:t>4</w:t>
      </w:r>
      <w:r w:rsidRPr="00296F98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Pr="00296F98">
        <w:rPr>
          <w:rFonts w:ascii="Angsana New" w:hAnsi="Angsana New"/>
          <w:spacing w:val="-6"/>
          <w:sz w:val="30"/>
          <w:szCs w:val="30"/>
        </w:rPr>
        <w:t>2563</w:t>
      </w:r>
      <w:r w:rsidRPr="00296F98">
        <w:rPr>
          <w:rFonts w:ascii="Angsana New" w:hAnsi="Angsana New"/>
          <w:spacing w:val="-6"/>
          <w:sz w:val="30"/>
          <w:szCs w:val="30"/>
          <w:cs/>
        </w:rPr>
        <w:t xml:space="preserve"> บริษัทศูนย์รับฝากหลักทรัพย์ฯ ได้ยื่นอุทธรณ์คำพิพากษาศาลแพ่ง</w:t>
      </w:r>
      <w:r w:rsidRPr="00296F98">
        <w:rPr>
          <w:rFonts w:ascii="Angsana New" w:hAnsi="Angsana New"/>
          <w:spacing w:val="-2"/>
          <w:sz w:val="30"/>
          <w:szCs w:val="30"/>
          <w:cs/>
        </w:rPr>
        <w:t xml:space="preserve">ต่อศาลอุทธรณ์ และบริษัทได้ยื่นคำแก้อุทธรณ์แล้วเมื่อวันที่ </w:t>
      </w:r>
      <w:r w:rsidRPr="00296F98">
        <w:rPr>
          <w:rFonts w:ascii="Angsana New" w:hAnsi="Angsana New"/>
          <w:spacing w:val="-2"/>
          <w:sz w:val="30"/>
          <w:szCs w:val="30"/>
        </w:rPr>
        <w:t>6</w:t>
      </w:r>
      <w:r w:rsidRPr="00296F98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296F98">
        <w:rPr>
          <w:rFonts w:ascii="Angsana New" w:hAnsi="Angsana New"/>
          <w:spacing w:val="-2"/>
          <w:sz w:val="30"/>
          <w:szCs w:val="30"/>
        </w:rPr>
        <w:t>2563</w:t>
      </w:r>
      <w:r w:rsidRPr="00296F98">
        <w:rPr>
          <w:rFonts w:ascii="Angsana New" w:hAnsi="Angsana New"/>
          <w:spacing w:val="-2"/>
          <w:sz w:val="30"/>
          <w:szCs w:val="30"/>
          <w:cs/>
        </w:rPr>
        <w:t xml:space="preserve"> ต่อมาในวันที่ </w:t>
      </w:r>
      <w:r w:rsidRPr="00296F98">
        <w:rPr>
          <w:rFonts w:ascii="Angsana New" w:hAnsi="Angsana New"/>
          <w:spacing w:val="-2"/>
          <w:sz w:val="30"/>
          <w:szCs w:val="30"/>
        </w:rPr>
        <w:t>23</w:t>
      </w:r>
      <w:r w:rsidRPr="00296F98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296F98">
        <w:rPr>
          <w:rFonts w:ascii="Angsana New" w:hAnsi="Angsana New"/>
          <w:spacing w:val="-2"/>
          <w:sz w:val="30"/>
          <w:szCs w:val="30"/>
        </w:rPr>
        <w:t>2564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4"/>
          <w:sz w:val="30"/>
          <w:szCs w:val="30"/>
          <w:cs/>
        </w:rPr>
        <w:t>ศาลอุทธรณ์มีคำพิพากษายืนตามศาลแพ่งให้บริษัทศูนย์รับฝากหลักทรัพย์ฯ ชำระเงินให้แก่บริษัทจำนวน</w:t>
      </w:r>
      <w:r w:rsidRPr="00296F98">
        <w:rPr>
          <w:rFonts w:ascii="Angsana New" w:hAnsi="Angsana New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2"/>
          <w:sz w:val="30"/>
          <w:szCs w:val="30"/>
        </w:rPr>
        <w:t>62</w:t>
      </w:r>
      <w:r w:rsidRPr="00296F98">
        <w:rPr>
          <w:rFonts w:ascii="Angsana New" w:hAnsi="Angsana New"/>
          <w:spacing w:val="2"/>
          <w:sz w:val="30"/>
          <w:szCs w:val="30"/>
          <w:cs/>
        </w:rPr>
        <w:t>.</w:t>
      </w:r>
      <w:r w:rsidRPr="00296F98">
        <w:rPr>
          <w:rFonts w:ascii="Angsana New" w:hAnsi="Angsana New"/>
          <w:spacing w:val="2"/>
          <w:sz w:val="30"/>
          <w:szCs w:val="30"/>
        </w:rPr>
        <w:t>55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ล้านบาท พร้อมดอกเบี้ยอัตราร้อยละ </w:t>
      </w:r>
      <w:r w:rsidRPr="00296F98">
        <w:rPr>
          <w:rFonts w:ascii="Angsana New" w:hAnsi="Angsana New"/>
          <w:spacing w:val="2"/>
          <w:sz w:val="30"/>
          <w:szCs w:val="30"/>
        </w:rPr>
        <w:t>7</w:t>
      </w:r>
      <w:r w:rsidRPr="00296F98">
        <w:rPr>
          <w:rFonts w:ascii="Angsana New" w:hAnsi="Angsana New"/>
          <w:spacing w:val="2"/>
          <w:sz w:val="30"/>
          <w:szCs w:val="30"/>
          <w:cs/>
        </w:rPr>
        <w:t>.</w:t>
      </w:r>
      <w:r w:rsidRPr="00296F98">
        <w:rPr>
          <w:rFonts w:ascii="Angsana New" w:hAnsi="Angsana New"/>
          <w:spacing w:val="2"/>
          <w:sz w:val="30"/>
          <w:szCs w:val="30"/>
        </w:rPr>
        <w:t>5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ต่อปี วันที่ </w:t>
      </w:r>
      <w:r w:rsidRPr="00296F98">
        <w:rPr>
          <w:rFonts w:ascii="Angsana New" w:hAnsi="Angsana New"/>
          <w:spacing w:val="2"/>
          <w:sz w:val="30"/>
          <w:szCs w:val="30"/>
        </w:rPr>
        <w:t>4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มิถุนายน</w:t>
      </w:r>
      <w:r w:rsidRPr="00296F98">
        <w:rPr>
          <w:rFonts w:ascii="Angsana New" w:hAnsi="Angsana New"/>
          <w:spacing w:val="2"/>
          <w:sz w:val="30"/>
          <w:szCs w:val="30"/>
        </w:rPr>
        <w:t xml:space="preserve"> 2564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บริษัทศูนย์รับฝากหลักทรัพย์ฯยื่นขออนุญาตฎีกาต่อศาลฎีกา และวันที่ </w:t>
      </w:r>
      <w:r w:rsidRPr="00296F98">
        <w:rPr>
          <w:rFonts w:ascii="Angsana New" w:hAnsi="Angsana New"/>
          <w:spacing w:val="2"/>
          <w:sz w:val="30"/>
          <w:szCs w:val="30"/>
        </w:rPr>
        <w:t>9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กรกฎาคม</w:t>
      </w:r>
      <w:r w:rsidRPr="00296F98">
        <w:rPr>
          <w:rFonts w:ascii="Angsana New" w:hAnsi="Angsana New"/>
          <w:spacing w:val="2"/>
          <w:sz w:val="30"/>
          <w:szCs w:val="30"/>
        </w:rPr>
        <w:t xml:space="preserve"> 2564</w:t>
      </w:r>
      <w:r w:rsidRPr="00296F98">
        <w:rPr>
          <w:rFonts w:ascii="Angsana New" w:hAnsi="Angsana New"/>
          <w:spacing w:val="2"/>
          <w:sz w:val="30"/>
          <w:szCs w:val="30"/>
          <w:cs/>
        </w:rPr>
        <w:t xml:space="preserve"> บริษัทยื่นคัดค้านการขออนุญาตฎีกา</w:t>
      </w:r>
      <w:r w:rsidRPr="00296F98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296F98">
        <w:rPr>
          <w:rFonts w:ascii="Angsana New" w:hAnsi="Angsana New"/>
          <w:spacing w:val="16"/>
          <w:sz w:val="30"/>
          <w:szCs w:val="30"/>
          <w:cs/>
        </w:rPr>
        <w:t xml:space="preserve">ศูนย์รับฝากหลักทรัพย์ฯ วันที่ </w:t>
      </w:r>
      <w:r w:rsidRPr="00296F98">
        <w:rPr>
          <w:rFonts w:ascii="Angsana New" w:hAnsi="Angsana New"/>
          <w:spacing w:val="16"/>
          <w:sz w:val="30"/>
          <w:szCs w:val="30"/>
        </w:rPr>
        <w:t>19</w:t>
      </w:r>
      <w:r w:rsidRPr="00296F98">
        <w:rPr>
          <w:rFonts w:ascii="Angsana New" w:hAnsi="Angsana New"/>
          <w:spacing w:val="16"/>
          <w:sz w:val="30"/>
          <w:szCs w:val="30"/>
          <w:cs/>
        </w:rPr>
        <w:t xml:space="preserve"> เมษายน </w:t>
      </w:r>
      <w:r w:rsidRPr="00296F98">
        <w:rPr>
          <w:rFonts w:ascii="Angsana New" w:hAnsi="Angsana New"/>
          <w:spacing w:val="16"/>
          <w:sz w:val="30"/>
          <w:szCs w:val="30"/>
        </w:rPr>
        <w:t>2565</w:t>
      </w:r>
      <w:r w:rsidRPr="00296F98">
        <w:rPr>
          <w:rFonts w:ascii="Angsana New" w:hAnsi="Angsana New"/>
          <w:spacing w:val="16"/>
          <w:sz w:val="30"/>
          <w:szCs w:val="30"/>
          <w:cs/>
        </w:rPr>
        <w:t xml:space="preserve"> ศาลฎีกามีคำสั่งอนุญาตและรับฎีกาของบริษัท</w:t>
      </w:r>
      <w:r w:rsidRPr="00296F98">
        <w:rPr>
          <w:rFonts w:ascii="Angsana New" w:hAnsi="Angsana New"/>
          <w:spacing w:val="4"/>
          <w:sz w:val="30"/>
          <w:szCs w:val="30"/>
          <w:cs/>
        </w:rPr>
        <w:t xml:space="preserve">ศูนย์รับฝากหลักทรัพย์ฯ </w:t>
      </w:r>
      <w:r w:rsidR="00BF49C7" w:rsidRPr="00296F98">
        <w:rPr>
          <w:rFonts w:ascii="Angsana New" w:hAnsi="Angsana New"/>
          <w:spacing w:val="4"/>
          <w:sz w:val="30"/>
          <w:szCs w:val="30"/>
          <w:cs/>
        </w:rPr>
        <w:t xml:space="preserve">และบริษัทได้ยื่นคำแก้ฎีกาแล้วเมื่อวันที่ </w:t>
      </w:r>
      <w:r w:rsidR="001A3564" w:rsidRPr="00296F98">
        <w:rPr>
          <w:rFonts w:ascii="Angsana New" w:hAnsi="Angsana New"/>
          <w:spacing w:val="4"/>
          <w:sz w:val="30"/>
          <w:szCs w:val="30"/>
        </w:rPr>
        <w:t>21</w:t>
      </w:r>
      <w:r w:rsidR="00BF49C7" w:rsidRPr="00296F98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1A3564" w:rsidRPr="00296F98">
        <w:rPr>
          <w:rFonts w:ascii="Angsana New" w:hAnsi="Angsana New"/>
          <w:spacing w:val="4"/>
          <w:sz w:val="30"/>
          <w:szCs w:val="30"/>
        </w:rPr>
        <w:t>2565</w:t>
      </w:r>
      <w:r w:rsidR="001A3564" w:rsidRPr="00296F9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96F98">
        <w:rPr>
          <w:rFonts w:ascii="Angsana New" w:hAnsi="Angsana New"/>
          <w:spacing w:val="4"/>
          <w:sz w:val="30"/>
          <w:szCs w:val="30"/>
          <w:cs/>
        </w:rPr>
        <w:t>ขณะนี้คดีอยู่ระหว่าง</w:t>
      </w:r>
      <w:r w:rsidRPr="00296F98">
        <w:rPr>
          <w:rFonts w:ascii="Angsana New" w:hAnsi="Angsana New"/>
          <w:spacing w:val="8"/>
          <w:sz w:val="30"/>
          <w:szCs w:val="30"/>
          <w:cs/>
        </w:rPr>
        <w:t>การ</w:t>
      </w:r>
      <w:r w:rsidR="001A3564" w:rsidRPr="00296F98">
        <w:rPr>
          <w:rFonts w:ascii="Angsana New" w:hAnsi="Angsana New"/>
          <w:spacing w:val="8"/>
          <w:sz w:val="30"/>
          <w:szCs w:val="30"/>
          <w:cs/>
        </w:rPr>
        <w:t>พิจารณาของศาลฎีกา</w:t>
      </w:r>
    </w:p>
    <w:p w14:paraId="041AD70D" w14:textId="77777777" w:rsidR="00B552EC" w:rsidRPr="00296F98" w:rsidRDefault="00B552EC" w:rsidP="0051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pacing w:val="2"/>
          <w:sz w:val="30"/>
          <w:szCs w:val="30"/>
        </w:rPr>
      </w:pPr>
    </w:p>
    <w:bookmarkEnd w:id="3"/>
    <w:p w14:paraId="14B8C89F" w14:textId="77777777" w:rsidR="00E54037" w:rsidRPr="00296F98" w:rsidRDefault="005E2A5C" w:rsidP="00E5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96F98">
        <w:rPr>
          <w:rFonts w:ascii="Angsana New" w:hAnsi="Angsana New"/>
          <w:b/>
          <w:bCs/>
          <w:sz w:val="30"/>
          <w:szCs w:val="30"/>
        </w:rPr>
        <w:t>8</w:t>
      </w:r>
      <w:r w:rsidR="00E54037" w:rsidRPr="00296F98">
        <w:rPr>
          <w:rFonts w:ascii="Angsana New" w:hAnsi="Angsana New"/>
          <w:b/>
          <w:bCs/>
          <w:sz w:val="30"/>
          <w:szCs w:val="30"/>
        </w:rPr>
        <w:tab/>
      </w:r>
      <w:r w:rsidR="00E54037" w:rsidRPr="00296F9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F52666" w14:textId="1F21ABAB" w:rsidR="003A47D6" w:rsidRDefault="003A47D6" w:rsidP="00E5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D49324" w14:textId="743200DD" w:rsidR="003B6737" w:rsidRDefault="003B6737" w:rsidP="00F5275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E61FC7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E61FC7">
        <w:rPr>
          <w:rFonts w:ascii="Angsana New" w:hAnsi="Angsana New"/>
          <w:spacing w:val="-8"/>
          <w:sz w:val="30"/>
          <w:szCs w:val="30"/>
        </w:rPr>
        <w:t>2</w:t>
      </w:r>
      <w:r>
        <w:rPr>
          <w:rFonts w:ascii="Angsana New" w:hAnsi="Angsana New"/>
          <w:spacing w:val="-8"/>
          <w:sz w:val="30"/>
          <w:szCs w:val="30"/>
        </w:rPr>
        <w:t>6</w:t>
      </w:r>
      <w:r w:rsidRPr="00E61FC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61FC7">
        <w:rPr>
          <w:rFonts w:ascii="Angsana New" w:hAnsi="Angsana New" w:hint="cs"/>
          <w:spacing w:val="-8"/>
          <w:sz w:val="30"/>
          <w:szCs w:val="30"/>
          <w:cs/>
        </w:rPr>
        <w:t>กรกฎาคม</w:t>
      </w:r>
      <w:r w:rsidRPr="00E61FC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61FC7">
        <w:rPr>
          <w:rFonts w:ascii="Angsana New" w:hAnsi="Angsana New"/>
          <w:spacing w:val="-8"/>
          <w:sz w:val="30"/>
          <w:szCs w:val="30"/>
        </w:rPr>
        <w:t>256</w:t>
      </w:r>
      <w:r>
        <w:rPr>
          <w:rFonts w:ascii="Angsana New" w:hAnsi="Angsana New"/>
          <w:spacing w:val="-8"/>
          <w:sz w:val="30"/>
          <w:szCs w:val="30"/>
        </w:rPr>
        <w:t>6</w:t>
      </w:r>
      <w:r w:rsidRPr="00E61FC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61FC7">
        <w:rPr>
          <w:rFonts w:ascii="Angsana New" w:hAnsi="Angsana New" w:hint="cs"/>
          <w:spacing w:val="-8"/>
          <w:sz w:val="30"/>
          <w:szCs w:val="30"/>
          <w:cs/>
        </w:rPr>
        <w:t>ที่ประชุมคณะกรรมการบ</w:t>
      </w:r>
      <w:r w:rsidRPr="00E61FC7">
        <w:rPr>
          <w:rFonts w:ascii="Angsana New" w:hAnsi="Angsana New"/>
          <w:spacing w:val="-8"/>
          <w:sz w:val="30"/>
          <w:szCs w:val="30"/>
          <w:cs/>
        </w:rPr>
        <w:t>ริษัท</w:t>
      </w:r>
      <w:r w:rsidRPr="00E61FC7">
        <w:rPr>
          <w:rFonts w:ascii="Angsana New" w:hAnsi="Angsana New" w:hint="cs"/>
          <w:spacing w:val="-8"/>
          <w:sz w:val="30"/>
          <w:szCs w:val="30"/>
          <w:cs/>
        </w:rPr>
        <w:t>มีมติอนุมัติ</w:t>
      </w:r>
      <w:r w:rsidR="00C21545">
        <w:rPr>
          <w:rFonts w:ascii="Angsana New" w:hAnsi="Angsana New" w:hint="cs"/>
          <w:spacing w:val="-8"/>
          <w:sz w:val="30"/>
          <w:szCs w:val="30"/>
          <w:cs/>
        </w:rPr>
        <w:t>ให้</w:t>
      </w:r>
      <w:r w:rsidRPr="00AF4A6B">
        <w:rPr>
          <w:rFonts w:ascii="Angsana New" w:hAnsi="Angsana New" w:hint="cs"/>
          <w:spacing w:val="4"/>
          <w:sz w:val="30"/>
          <w:szCs w:val="30"/>
          <w:cs/>
        </w:rPr>
        <w:t xml:space="preserve">จ่ายเงินปันผลระหว่างกาลปี </w:t>
      </w:r>
      <w:r w:rsidRPr="00AF4A6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AF4A6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F4A6B"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>.</w:t>
      </w:r>
      <w:r>
        <w:rPr>
          <w:rFonts w:ascii="Angsana New" w:hAnsi="Angsana New"/>
          <w:spacing w:val="-4"/>
          <w:sz w:val="30"/>
          <w:szCs w:val="30"/>
        </w:rPr>
        <w:t>50</w:t>
      </w:r>
      <w:r w:rsidRPr="00AF4A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F4A6B">
        <w:rPr>
          <w:rFonts w:ascii="Angsana New" w:hAnsi="Angsana New" w:hint="cs"/>
          <w:spacing w:val="-4"/>
          <w:sz w:val="30"/>
          <w:szCs w:val="30"/>
          <w:cs/>
        </w:rPr>
        <w:t xml:space="preserve">บาท ให้แก่ผู้ถือหุ้นเฉพาะผู้ที่มีสิทธิรับปันผล คิดเป็นจำนวนเงินประมาณ </w:t>
      </w:r>
      <w:r>
        <w:rPr>
          <w:rFonts w:ascii="Angsana New" w:hAnsi="Angsana New"/>
          <w:spacing w:val="-4"/>
          <w:sz w:val="30"/>
          <w:szCs w:val="30"/>
        </w:rPr>
        <w:t>3,000</w:t>
      </w:r>
      <w:r w:rsidRPr="00AF4A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F4A6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4D23">
        <w:rPr>
          <w:rFonts w:ascii="Angsana New" w:hAnsi="Angsana New" w:hint="cs"/>
          <w:sz w:val="30"/>
          <w:szCs w:val="30"/>
          <w:cs/>
        </w:rPr>
        <w:t xml:space="preserve"> โดยกำหนดจ่ายในวันที่ </w:t>
      </w:r>
      <w:r w:rsidRPr="00396FE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A04D23">
        <w:rPr>
          <w:rFonts w:ascii="Angsana New" w:hAnsi="Angsana New"/>
          <w:sz w:val="30"/>
          <w:szCs w:val="30"/>
          <w:cs/>
        </w:rPr>
        <w:t xml:space="preserve"> </w:t>
      </w:r>
      <w:r w:rsidRPr="00A04D2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04D2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7B2284A7" w14:textId="77777777" w:rsidR="00AE1DEE" w:rsidRDefault="00AE1DEE" w:rsidP="00F5275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2EAE8EF" w14:textId="74EC3B8B" w:rsidR="00AE1DEE" w:rsidRDefault="00AE1DEE" w:rsidP="00AE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296F98">
        <w:rPr>
          <w:rFonts w:ascii="Angsana New" w:hAnsi="Angsana New"/>
          <w:b/>
          <w:bCs/>
          <w:sz w:val="30"/>
          <w:szCs w:val="30"/>
        </w:rPr>
        <w:tab/>
      </w:r>
      <w:r w:rsidRPr="00AE1DE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5B53C6F" w14:textId="0C76BF61" w:rsidR="00AE1DEE" w:rsidRDefault="00AE1DEE" w:rsidP="00AE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9895E6" w14:textId="069862F0" w:rsidR="00AE1DEE" w:rsidRPr="00B30275" w:rsidRDefault="00AE1DEE" w:rsidP="00B3027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30275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</w:t>
      </w:r>
      <w:r w:rsidRPr="00B30275">
        <w:rPr>
          <w:rFonts w:ascii="Angsana New" w:hAnsi="Angsana New"/>
          <w:spacing w:val="2"/>
          <w:sz w:val="30"/>
          <w:szCs w:val="30"/>
          <w:cs/>
        </w:rPr>
        <w:t xml:space="preserve">หรือหลังวันที่ </w:t>
      </w:r>
      <w:r w:rsidRPr="00B30275">
        <w:rPr>
          <w:rFonts w:ascii="Angsana New" w:hAnsi="Angsana New"/>
          <w:spacing w:val="2"/>
          <w:sz w:val="30"/>
          <w:szCs w:val="30"/>
        </w:rPr>
        <w:t>1</w:t>
      </w:r>
      <w:r w:rsidRPr="00B30275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B30275">
        <w:rPr>
          <w:rFonts w:ascii="Angsana New" w:hAnsi="Angsana New"/>
          <w:spacing w:val="2"/>
          <w:sz w:val="30"/>
          <w:szCs w:val="30"/>
        </w:rPr>
        <w:t>2567</w:t>
      </w:r>
      <w:r w:rsidRPr="00B30275">
        <w:rPr>
          <w:rFonts w:ascii="Angsana New" w:hAnsi="Angsana New"/>
          <w:spacing w:val="2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 w:rsidRPr="00B30275">
        <w:rPr>
          <w:rFonts w:ascii="Angsana New" w:hAnsi="Angsana New"/>
          <w:sz w:val="30"/>
          <w:szCs w:val="30"/>
          <w:cs/>
        </w:rPr>
        <w:t>งบการเงินระหว่างกาลนี้เนื่องจากยังไม่มีผลบังคับใช้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7D7E251B" w14:textId="77777777" w:rsidR="00AF34B8" w:rsidRPr="00187AAA" w:rsidRDefault="00AF34B8" w:rsidP="00F5275B">
      <w:pPr>
        <w:tabs>
          <w:tab w:val="clear" w:pos="454"/>
          <w:tab w:val="clear" w:pos="907"/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="Angsana New" w:hAnsi="Angsana New"/>
          <w:sz w:val="30"/>
          <w:szCs w:val="30"/>
          <w:cs/>
        </w:rPr>
      </w:pPr>
    </w:p>
    <w:sectPr w:rsidR="00AF34B8" w:rsidRPr="00187AAA" w:rsidSect="00FA0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692" w:right="1196" w:bottom="578" w:left="1151" w:header="720" w:footer="464" w:gutter="0"/>
      <w:pgNumType w:start="13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D2A00" w14:textId="77777777" w:rsidR="005058BB" w:rsidRPr="004045ED" w:rsidRDefault="005058BB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endnote>
  <w:endnote w:type="continuationSeparator" w:id="0">
    <w:p w14:paraId="462D2EC3" w14:textId="77777777" w:rsidR="005058BB" w:rsidRPr="004045ED" w:rsidRDefault="005058BB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B44A0" w14:textId="77777777" w:rsidR="005058BB" w:rsidRDefault="00505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32922" w14:textId="72A1E238" w:rsidR="005058BB" w:rsidRPr="00FA0E49" w:rsidRDefault="005058BB">
    <w:pPr>
      <w:pStyle w:val="Footer"/>
      <w:jc w:val="center"/>
      <w:rPr>
        <w:rFonts w:ascii="Angsana New" w:hAnsi="Angsana New"/>
        <w:sz w:val="30"/>
        <w:szCs w:val="30"/>
      </w:rPr>
    </w:pPr>
    <w:r w:rsidRPr="00FA0E49">
      <w:rPr>
        <w:rFonts w:ascii="Angsana New" w:hAnsi="Angsana New"/>
        <w:sz w:val="30"/>
        <w:szCs w:val="30"/>
      </w:rPr>
      <w:fldChar w:fldCharType="begin"/>
    </w:r>
    <w:r w:rsidRPr="00FA0E49">
      <w:rPr>
        <w:rFonts w:ascii="Angsana New" w:hAnsi="Angsana New"/>
        <w:sz w:val="30"/>
        <w:szCs w:val="30"/>
      </w:rPr>
      <w:instrText xml:space="preserve"> PAGE   \</w:instrText>
    </w:r>
    <w:r w:rsidRPr="00FA0E49">
      <w:rPr>
        <w:rFonts w:ascii="Angsana New" w:hAnsi="Angsana New"/>
        <w:sz w:val="30"/>
        <w:szCs w:val="30"/>
        <w:cs/>
      </w:rPr>
      <w:instrText xml:space="preserve">* </w:instrText>
    </w:r>
    <w:r w:rsidRPr="00FA0E49">
      <w:rPr>
        <w:rFonts w:ascii="Angsana New" w:hAnsi="Angsana New"/>
        <w:sz w:val="30"/>
        <w:szCs w:val="30"/>
      </w:rPr>
      <w:instrText xml:space="preserve">MERGEFORMAT </w:instrText>
    </w:r>
    <w:r w:rsidRPr="00FA0E49">
      <w:rPr>
        <w:rFonts w:ascii="Angsana New" w:hAnsi="Angsana New"/>
        <w:sz w:val="30"/>
        <w:szCs w:val="30"/>
      </w:rPr>
      <w:fldChar w:fldCharType="separate"/>
    </w:r>
    <w:r w:rsidR="00AE1DEE">
      <w:rPr>
        <w:rFonts w:ascii="Angsana New" w:hAnsi="Angsana New"/>
        <w:noProof/>
        <w:sz w:val="30"/>
        <w:szCs w:val="30"/>
      </w:rPr>
      <w:t>23</w:t>
    </w:r>
    <w:r w:rsidRPr="00FA0E49">
      <w:rPr>
        <w:rFonts w:ascii="Angsana New" w:hAnsi="Angsana New"/>
        <w:noProof/>
        <w:sz w:val="30"/>
        <w:szCs w:val="30"/>
      </w:rPr>
      <w:fldChar w:fldCharType="end"/>
    </w:r>
  </w:p>
  <w:p w14:paraId="61A41BE6" w14:textId="37C8B9F6" w:rsidR="005058BB" w:rsidRDefault="00505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2EC54" w14:textId="77777777" w:rsidR="005058BB" w:rsidRDefault="00505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5C16A" w14:textId="77777777" w:rsidR="005058BB" w:rsidRPr="004045ED" w:rsidRDefault="005058BB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footnote>
  <w:footnote w:type="continuationSeparator" w:id="0">
    <w:p w14:paraId="7B28FBCC" w14:textId="77777777" w:rsidR="005058BB" w:rsidRPr="004045ED" w:rsidRDefault="005058BB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5E41" w14:textId="77777777" w:rsidR="005058BB" w:rsidRDefault="00505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8EB4B" w14:textId="77777777" w:rsidR="005058BB" w:rsidRPr="00C4120D" w:rsidRDefault="005058BB" w:rsidP="00B47553">
    <w:pPr>
      <w:rPr>
        <w:rFonts w:ascii="Angsana New" w:hAnsi="Angsana New"/>
        <w:b/>
        <w:bCs/>
        <w:sz w:val="32"/>
        <w:szCs w:val="32"/>
        <w:cs/>
      </w:rPr>
    </w:pPr>
    <w:r w:rsidRPr="00C4120D">
      <w:rPr>
        <w:rFonts w:ascii="Angsana New" w:hAnsi="Angsana New"/>
        <w:b/>
        <w:bCs/>
        <w:sz w:val="32"/>
        <w:szCs w:val="32"/>
        <w:cs/>
      </w:rPr>
      <w:t>บริษัท</w:t>
    </w:r>
    <w:r w:rsidRPr="00C4120D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4120D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4120D">
      <w:rPr>
        <w:rFonts w:ascii="Angsana New" w:hAnsi="Angsana New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61375C4F" w14:textId="77777777" w:rsidR="005058BB" w:rsidRPr="00C4120D" w:rsidRDefault="005058BB" w:rsidP="00B47553">
    <w:pPr>
      <w:rPr>
        <w:rFonts w:ascii="Angsana New" w:hAnsi="Angsana New"/>
        <w:b/>
        <w:bCs/>
        <w:sz w:val="32"/>
        <w:szCs w:val="32"/>
        <w:cs/>
      </w:rPr>
    </w:pPr>
    <w:r w:rsidRPr="00C4120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3DD2827" w14:textId="77777777" w:rsidR="005058BB" w:rsidRDefault="005058BB" w:rsidP="00BD026A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3376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121D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33762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7E19F446" w14:textId="77777777" w:rsidR="005058BB" w:rsidRPr="00EB2F90" w:rsidRDefault="005058BB" w:rsidP="00A83315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CBD0F" w14:textId="77777777" w:rsidR="005058BB" w:rsidRDefault="00505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3818B0"/>
    <w:multiLevelType w:val="hybridMultilevel"/>
    <w:tmpl w:val="CF00E768"/>
    <w:lvl w:ilvl="0" w:tplc="FDFE838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6FE77F8"/>
    <w:multiLevelType w:val="hybridMultilevel"/>
    <w:tmpl w:val="799831AA"/>
    <w:lvl w:ilvl="0" w:tplc="554A7B54">
      <w:start w:val="1"/>
      <w:numFmt w:val="decimal"/>
      <w:lvlText w:val="(%1)"/>
      <w:lvlJc w:val="left"/>
      <w:pPr>
        <w:ind w:left="126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C70B3D"/>
    <w:multiLevelType w:val="hybridMultilevel"/>
    <w:tmpl w:val="86C6E7BE"/>
    <w:lvl w:ilvl="0" w:tplc="B7EEC38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F85A245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04582"/>
    <w:multiLevelType w:val="hybridMultilevel"/>
    <w:tmpl w:val="5F7CA634"/>
    <w:lvl w:ilvl="0" w:tplc="90FA6B0E">
      <w:start w:val="1"/>
      <w:numFmt w:val="decimal"/>
      <w:lvlText w:val="(%1)"/>
      <w:lvlJc w:val="left"/>
      <w:pPr>
        <w:ind w:left="1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1" w:hanging="360"/>
      </w:pPr>
    </w:lvl>
    <w:lvl w:ilvl="2" w:tplc="0409001B" w:tentative="1">
      <w:start w:val="1"/>
      <w:numFmt w:val="lowerRoman"/>
      <w:lvlText w:val="%3."/>
      <w:lvlJc w:val="right"/>
      <w:pPr>
        <w:ind w:left="3151" w:hanging="180"/>
      </w:pPr>
    </w:lvl>
    <w:lvl w:ilvl="3" w:tplc="0409000F" w:tentative="1">
      <w:start w:val="1"/>
      <w:numFmt w:val="decimal"/>
      <w:lvlText w:val="%4."/>
      <w:lvlJc w:val="left"/>
      <w:pPr>
        <w:ind w:left="3871" w:hanging="360"/>
      </w:pPr>
    </w:lvl>
    <w:lvl w:ilvl="4" w:tplc="04090019" w:tentative="1">
      <w:start w:val="1"/>
      <w:numFmt w:val="lowerLetter"/>
      <w:lvlText w:val="%5."/>
      <w:lvlJc w:val="left"/>
      <w:pPr>
        <w:ind w:left="4591" w:hanging="360"/>
      </w:pPr>
    </w:lvl>
    <w:lvl w:ilvl="5" w:tplc="0409001B" w:tentative="1">
      <w:start w:val="1"/>
      <w:numFmt w:val="lowerRoman"/>
      <w:lvlText w:val="%6."/>
      <w:lvlJc w:val="right"/>
      <w:pPr>
        <w:ind w:left="5311" w:hanging="180"/>
      </w:pPr>
    </w:lvl>
    <w:lvl w:ilvl="6" w:tplc="0409000F" w:tentative="1">
      <w:start w:val="1"/>
      <w:numFmt w:val="decimal"/>
      <w:lvlText w:val="%7."/>
      <w:lvlJc w:val="left"/>
      <w:pPr>
        <w:ind w:left="6031" w:hanging="360"/>
      </w:pPr>
    </w:lvl>
    <w:lvl w:ilvl="7" w:tplc="04090019" w:tentative="1">
      <w:start w:val="1"/>
      <w:numFmt w:val="lowerLetter"/>
      <w:lvlText w:val="%8."/>
      <w:lvlJc w:val="left"/>
      <w:pPr>
        <w:ind w:left="6751" w:hanging="360"/>
      </w:pPr>
    </w:lvl>
    <w:lvl w:ilvl="8" w:tplc="040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7" w15:restartNumberingAfterBreak="0">
    <w:nsid w:val="1B2B6FB1"/>
    <w:multiLevelType w:val="hybridMultilevel"/>
    <w:tmpl w:val="BC0E1D82"/>
    <w:lvl w:ilvl="0" w:tplc="89CE09A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0BF73A7"/>
    <w:multiLevelType w:val="hybridMultilevel"/>
    <w:tmpl w:val="59EE6372"/>
    <w:lvl w:ilvl="0" w:tplc="02D4F09C">
      <w:start w:val="1"/>
      <w:numFmt w:val="thaiLetters"/>
      <w:lvlText w:val="(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0" w15:restartNumberingAfterBreak="0">
    <w:nsid w:val="219F0D48"/>
    <w:multiLevelType w:val="hybridMultilevel"/>
    <w:tmpl w:val="23501C52"/>
    <w:lvl w:ilvl="0" w:tplc="DC924E38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04702"/>
    <w:multiLevelType w:val="hybridMultilevel"/>
    <w:tmpl w:val="9FEED6C0"/>
    <w:lvl w:ilvl="0" w:tplc="312263A2">
      <w:start w:val="1"/>
      <w:numFmt w:val="thaiLetters"/>
      <w:lvlText w:val="(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37062F"/>
    <w:multiLevelType w:val="hybridMultilevel"/>
    <w:tmpl w:val="64E898FE"/>
    <w:lvl w:ilvl="0" w:tplc="EDDE21A2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2F59AB"/>
    <w:multiLevelType w:val="hybridMultilevel"/>
    <w:tmpl w:val="7FD0D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5F284D"/>
    <w:multiLevelType w:val="hybridMultilevel"/>
    <w:tmpl w:val="66D0B2D0"/>
    <w:lvl w:ilvl="0" w:tplc="00D439A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65CD6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7E46CFA6"/>
    <w:lvl w:ilvl="0" w:tplc="B7EEC3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19069FE"/>
    <w:multiLevelType w:val="hybridMultilevel"/>
    <w:tmpl w:val="663A4C6A"/>
    <w:lvl w:ilvl="0" w:tplc="E95C0F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4E65EC5"/>
    <w:multiLevelType w:val="hybridMultilevel"/>
    <w:tmpl w:val="AEB86BC6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7" w15:restartNumberingAfterBreak="0">
    <w:nsid w:val="45F64109"/>
    <w:multiLevelType w:val="hybridMultilevel"/>
    <w:tmpl w:val="88D000C2"/>
    <w:lvl w:ilvl="0" w:tplc="9CACDAF4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7B414C6"/>
    <w:multiLevelType w:val="hybridMultilevel"/>
    <w:tmpl w:val="419443F8"/>
    <w:lvl w:ilvl="0" w:tplc="29DAE4C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561D58D6"/>
    <w:multiLevelType w:val="multilevel"/>
    <w:tmpl w:val="82A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7BA43EB"/>
    <w:multiLevelType w:val="hybridMultilevel"/>
    <w:tmpl w:val="E47AB7AC"/>
    <w:lvl w:ilvl="0" w:tplc="9D3EF71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5A82654F"/>
    <w:multiLevelType w:val="singleLevel"/>
    <w:tmpl w:val="E434561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5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7" w15:restartNumberingAfterBreak="0">
    <w:nsid w:val="665C1C30"/>
    <w:multiLevelType w:val="hybridMultilevel"/>
    <w:tmpl w:val="E47AB7AC"/>
    <w:lvl w:ilvl="0" w:tplc="9D3EF71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12BC20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9CA1F08"/>
    <w:multiLevelType w:val="hybridMultilevel"/>
    <w:tmpl w:val="AEB86BC6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3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5"/>
  </w:num>
  <w:num w:numId="13">
    <w:abstractNumId w:val="48"/>
  </w:num>
  <w:num w:numId="14">
    <w:abstractNumId w:val="28"/>
  </w:num>
  <w:num w:numId="15">
    <w:abstractNumId w:val="32"/>
  </w:num>
  <w:num w:numId="16">
    <w:abstractNumId w:val="50"/>
  </w:num>
  <w:num w:numId="17">
    <w:abstractNumId w:val="51"/>
  </w:num>
  <w:num w:numId="18">
    <w:abstractNumId w:val="52"/>
  </w:num>
  <w:num w:numId="19">
    <w:abstractNumId w:val="20"/>
  </w:num>
  <w:num w:numId="20">
    <w:abstractNumId w:val="20"/>
  </w:num>
  <w:num w:numId="21">
    <w:abstractNumId w:val="24"/>
  </w:num>
  <w:num w:numId="22">
    <w:abstractNumId w:val="43"/>
  </w:num>
  <w:num w:numId="23">
    <w:abstractNumId w:val="12"/>
  </w:num>
  <w:num w:numId="24">
    <w:abstractNumId w:val="13"/>
  </w:num>
  <w:num w:numId="25">
    <w:abstractNumId w:val="19"/>
  </w:num>
  <w:num w:numId="26">
    <w:abstractNumId w:val="14"/>
  </w:num>
  <w:num w:numId="27">
    <w:abstractNumId w:val="34"/>
  </w:num>
  <w:num w:numId="28">
    <w:abstractNumId w:val="17"/>
  </w:num>
  <w:num w:numId="29">
    <w:abstractNumId w:val="44"/>
  </w:num>
  <w:num w:numId="30">
    <w:abstractNumId w:val="47"/>
  </w:num>
  <w:num w:numId="31">
    <w:abstractNumId w:val="18"/>
  </w:num>
  <w:num w:numId="32">
    <w:abstractNumId w:val="30"/>
  </w:num>
  <w:num w:numId="33">
    <w:abstractNumId w:val="49"/>
  </w:num>
  <w:num w:numId="34">
    <w:abstractNumId w:val="40"/>
  </w:num>
  <w:num w:numId="35">
    <w:abstractNumId w:val="39"/>
  </w:num>
  <w:num w:numId="36">
    <w:abstractNumId w:val="15"/>
  </w:num>
  <w:num w:numId="37">
    <w:abstractNumId w:val="22"/>
  </w:num>
  <w:num w:numId="38">
    <w:abstractNumId w:val="29"/>
  </w:num>
  <w:num w:numId="3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  <w:num w:numId="41">
    <w:abstractNumId w:val="35"/>
  </w:num>
  <w:num w:numId="42">
    <w:abstractNumId w:val="42"/>
  </w:num>
  <w:num w:numId="43">
    <w:abstractNumId w:val="45"/>
  </w:num>
  <w:num w:numId="44">
    <w:abstractNumId w:val="46"/>
  </w:num>
  <w:num w:numId="45">
    <w:abstractNumId w:val="23"/>
  </w:num>
  <w:num w:numId="46">
    <w:abstractNumId w:val="53"/>
  </w:num>
  <w:num w:numId="47">
    <w:abstractNumId w:val="54"/>
  </w:num>
  <w:num w:numId="48">
    <w:abstractNumId w:val="37"/>
  </w:num>
  <w:num w:numId="49">
    <w:abstractNumId w:val="16"/>
  </w:num>
  <w:num w:numId="50">
    <w:abstractNumId w:val="10"/>
  </w:num>
  <w:num w:numId="51">
    <w:abstractNumId w:val="41"/>
  </w:num>
  <w:num w:numId="52">
    <w:abstractNumId w:val="38"/>
  </w:num>
  <w:num w:numId="53">
    <w:abstractNumId w:val="36"/>
  </w:num>
  <w:num w:numId="54">
    <w:abstractNumId w:val="21"/>
  </w:num>
  <w:num w:numId="55">
    <w:abstractNumId w:val="27"/>
  </w:num>
  <w:num w:numId="56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5C"/>
    <w:rsid w:val="00000460"/>
    <w:rsid w:val="000005BE"/>
    <w:rsid w:val="00000605"/>
    <w:rsid w:val="00000825"/>
    <w:rsid w:val="0000096F"/>
    <w:rsid w:val="00000C25"/>
    <w:rsid w:val="00000DF4"/>
    <w:rsid w:val="00000F92"/>
    <w:rsid w:val="00001392"/>
    <w:rsid w:val="000014D7"/>
    <w:rsid w:val="00001848"/>
    <w:rsid w:val="000019BF"/>
    <w:rsid w:val="000019C7"/>
    <w:rsid w:val="00002003"/>
    <w:rsid w:val="00002354"/>
    <w:rsid w:val="000027C3"/>
    <w:rsid w:val="00002AD6"/>
    <w:rsid w:val="00002EA7"/>
    <w:rsid w:val="00003921"/>
    <w:rsid w:val="00004CB7"/>
    <w:rsid w:val="00004EF0"/>
    <w:rsid w:val="000059D9"/>
    <w:rsid w:val="000060F4"/>
    <w:rsid w:val="00006906"/>
    <w:rsid w:val="00006EF8"/>
    <w:rsid w:val="000078B4"/>
    <w:rsid w:val="00007993"/>
    <w:rsid w:val="00007ECC"/>
    <w:rsid w:val="00007FDE"/>
    <w:rsid w:val="0001016F"/>
    <w:rsid w:val="000103FB"/>
    <w:rsid w:val="00010442"/>
    <w:rsid w:val="000109A7"/>
    <w:rsid w:val="00010E22"/>
    <w:rsid w:val="00010EE8"/>
    <w:rsid w:val="000115B2"/>
    <w:rsid w:val="000118F6"/>
    <w:rsid w:val="00011A64"/>
    <w:rsid w:val="000125BA"/>
    <w:rsid w:val="00012F51"/>
    <w:rsid w:val="00012F5A"/>
    <w:rsid w:val="0001348B"/>
    <w:rsid w:val="000136FF"/>
    <w:rsid w:val="00014735"/>
    <w:rsid w:val="000148EF"/>
    <w:rsid w:val="000154B8"/>
    <w:rsid w:val="0001611E"/>
    <w:rsid w:val="000164A8"/>
    <w:rsid w:val="000168EE"/>
    <w:rsid w:val="00017250"/>
    <w:rsid w:val="00017ADF"/>
    <w:rsid w:val="000200A9"/>
    <w:rsid w:val="00020204"/>
    <w:rsid w:val="000207C7"/>
    <w:rsid w:val="00020E18"/>
    <w:rsid w:val="00021674"/>
    <w:rsid w:val="00021A59"/>
    <w:rsid w:val="00021CC4"/>
    <w:rsid w:val="000237C4"/>
    <w:rsid w:val="00023E11"/>
    <w:rsid w:val="00024089"/>
    <w:rsid w:val="00024127"/>
    <w:rsid w:val="00024B99"/>
    <w:rsid w:val="0002516D"/>
    <w:rsid w:val="00025455"/>
    <w:rsid w:val="0002581C"/>
    <w:rsid w:val="00025C3C"/>
    <w:rsid w:val="00025E40"/>
    <w:rsid w:val="00026246"/>
    <w:rsid w:val="000269B0"/>
    <w:rsid w:val="000269FC"/>
    <w:rsid w:val="0002772C"/>
    <w:rsid w:val="00027CE5"/>
    <w:rsid w:val="000311E7"/>
    <w:rsid w:val="000315A7"/>
    <w:rsid w:val="00032093"/>
    <w:rsid w:val="000320D3"/>
    <w:rsid w:val="000323E5"/>
    <w:rsid w:val="00032A40"/>
    <w:rsid w:val="00033260"/>
    <w:rsid w:val="0003354D"/>
    <w:rsid w:val="0003368D"/>
    <w:rsid w:val="00033873"/>
    <w:rsid w:val="000339B8"/>
    <w:rsid w:val="00033B81"/>
    <w:rsid w:val="00033EE9"/>
    <w:rsid w:val="00034268"/>
    <w:rsid w:val="0003426D"/>
    <w:rsid w:val="000342C2"/>
    <w:rsid w:val="000358CF"/>
    <w:rsid w:val="00035914"/>
    <w:rsid w:val="00035AA5"/>
    <w:rsid w:val="00035DA9"/>
    <w:rsid w:val="00035DED"/>
    <w:rsid w:val="000360ED"/>
    <w:rsid w:val="000361DB"/>
    <w:rsid w:val="000363C2"/>
    <w:rsid w:val="00036DF2"/>
    <w:rsid w:val="000371A3"/>
    <w:rsid w:val="00037364"/>
    <w:rsid w:val="0003737E"/>
    <w:rsid w:val="00037B04"/>
    <w:rsid w:val="0004032B"/>
    <w:rsid w:val="00040675"/>
    <w:rsid w:val="00040B46"/>
    <w:rsid w:val="0004132E"/>
    <w:rsid w:val="00041417"/>
    <w:rsid w:val="00041625"/>
    <w:rsid w:val="00041DDB"/>
    <w:rsid w:val="00042244"/>
    <w:rsid w:val="000427E1"/>
    <w:rsid w:val="00042CF3"/>
    <w:rsid w:val="00042E18"/>
    <w:rsid w:val="000431DD"/>
    <w:rsid w:val="000432EE"/>
    <w:rsid w:val="00043808"/>
    <w:rsid w:val="00043C49"/>
    <w:rsid w:val="00043CAB"/>
    <w:rsid w:val="00043CBF"/>
    <w:rsid w:val="000443E2"/>
    <w:rsid w:val="000447A8"/>
    <w:rsid w:val="00044C5A"/>
    <w:rsid w:val="00044E3A"/>
    <w:rsid w:val="00044F50"/>
    <w:rsid w:val="000452B5"/>
    <w:rsid w:val="000455D1"/>
    <w:rsid w:val="000456A3"/>
    <w:rsid w:val="00045F0E"/>
    <w:rsid w:val="00046009"/>
    <w:rsid w:val="0004635F"/>
    <w:rsid w:val="0004694E"/>
    <w:rsid w:val="00046BED"/>
    <w:rsid w:val="00046CF7"/>
    <w:rsid w:val="00046F57"/>
    <w:rsid w:val="000508B3"/>
    <w:rsid w:val="00050B36"/>
    <w:rsid w:val="00050F97"/>
    <w:rsid w:val="000510C1"/>
    <w:rsid w:val="000515BF"/>
    <w:rsid w:val="00051CDD"/>
    <w:rsid w:val="0005247E"/>
    <w:rsid w:val="00052A77"/>
    <w:rsid w:val="00052ABB"/>
    <w:rsid w:val="00052C3D"/>
    <w:rsid w:val="000534F5"/>
    <w:rsid w:val="0005379D"/>
    <w:rsid w:val="00053E3A"/>
    <w:rsid w:val="00054006"/>
    <w:rsid w:val="000543B4"/>
    <w:rsid w:val="000543CB"/>
    <w:rsid w:val="00054798"/>
    <w:rsid w:val="0005483F"/>
    <w:rsid w:val="00054A38"/>
    <w:rsid w:val="0005530A"/>
    <w:rsid w:val="00055960"/>
    <w:rsid w:val="00055C86"/>
    <w:rsid w:val="00055D63"/>
    <w:rsid w:val="00055F80"/>
    <w:rsid w:val="000560B2"/>
    <w:rsid w:val="00056129"/>
    <w:rsid w:val="000565D4"/>
    <w:rsid w:val="00056B89"/>
    <w:rsid w:val="000574DA"/>
    <w:rsid w:val="00057834"/>
    <w:rsid w:val="00057F9C"/>
    <w:rsid w:val="00057FFA"/>
    <w:rsid w:val="00060049"/>
    <w:rsid w:val="000600A2"/>
    <w:rsid w:val="00060CDB"/>
    <w:rsid w:val="00060DEF"/>
    <w:rsid w:val="0006121D"/>
    <w:rsid w:val="000617DD"/>
    <w:rsid w:val="000618A2"/>
    <w:rsid w:val="0006220F"/>
    <w:rsid w:val="000622B0"/>
    <w:rsid w:val="00062958"/>
    <w:rsid w:val="00062D5E"/>
    <w:rsid w:val="00063A22"/>
    <w:rsid w:val="00063A2D"/>
    <w:rsid w:val="000641C2"/>
    <w:rsid w:val="0006441A"/>
    <w:rsid w:val="00064520"/>
    <w:rsid w:val="000646A7"/>
    <w:rsid w:val="00064B81"/>
    <w:rsid w:val="00064FB0"/>
    <w:rsid w:val="00065375"/>
    <w:rsid w:val="000656E1"/>
    <w:rsid w:val="00065C80"/>
    <w:rsid w:val="000661E1"/>
    <w:rsid w:val="00066215"/>
    <w:rsid w:val="000663AE"/>
    <w:rsid w:val="00066411"/>
    <w:rsid w:val="0006668C"/>
    <w:rsid w:val="00066F3A"/>
    <w:rsid w:val="00067365"/>
    <w:rsid w:val="00067677"/>
    <w:rsid w:val="0006796F"/>
    <w:rsid w:val="00067ADB"/>
    <w:rsid w:val="00067B27"/>
    <w:rsid w:val="00067D22"/>
    <w:rsid w:val="000700FB"/>
    <w:rsid w:val="00070378"/>
    <w:rsid w:val="00070536"/>
    <w:rsid w:val="00070FA1"/>
    <w:rsid w:val="00071533"/>
    <w:rsid w:val="000715C4"/>
    <w:rsid w:val="000716BE"/>
    <w:rsid w:val="000717A8"/>
    <w:rsid w:val="00071897"/>
    <w:rsid w:val="000718A3"/>
    <w:rsid w:val="00071AB0"/>
    <w:rsid w:val="00072997"/>
    <w:rsid w:val="00072F6B"/>
    <w:rsid w:val="0007308F"/>
    <w:rsid w:val="000730CF"/>
    <w:rsid w:val="000733B2"/>
    <w:rsid w:val="0007364D"/>
    <w:rsid w:val="000738B1"/>
    <w:rsid w:val="000739CE"/>
    <w:rsid w:val="00073C55"/>
    <w:rsid w:val="00073E28"/>
    <w:rsid w:val="00073F46"/>
    <w:rsid w:val="00073F7A"/>
    <w:rsid w:val="00074318"/>
    <w:rsid w:val="000744FA"/>
    <w:rsid w:val="00074922"/>
    <w:rsid w:val="0007509B"/>
    <w:rsid w:val="000751B4"/>
    <w:rsid w:val="000751F3"/>
    <w:rsid w:val="000754D3"/>
    <w:rsid w:val="0007566D"/>
    <w:rsid w:val="0007591C"/>
    <w:rsid w:val="00075B5F"/>
    <w:rsid w:val="00076983"/>
    <w:rsid w:val="00077259"/>
    <w:rsid w:val="00077697"/>
    <w:rsid w:val="0008090F"/>
    <w:rsid w:val="000810C2"/>
    <w:rsid w:val="00081368"/>
    <w:rsid w:val="00081F82"/>
    <w:rsid w:val="00081FAF"/>
    <w:rsid w:val="00082C08"/>
    <w:rsid w:val="00082DB1"/>
    <w:rsid w:val="00082F02"/>
    <w:rsid w:val="0008356D"/>
    <w:rsid w:val="0008392E"/>
    <w:rsid w:val="00083DE3"/>
    <w:rsid w:val="00083E1D"/>
    <w:rsid w:val="00084348"/>
    <w:rsid w:val="00084395"/>
    <w:rsid w:val="00084AE7"/>
    <w:rsid w:val="00084B25"/>
    <w:rsid w:val="00084E90"/>
    <w:rsid w:val="0008509F"/>
    <w:rsid w:val="000851CF"/>
    <w:rsid w:val="000857C7"/>
    <w:rsid w:val="00085987"/>
    <w:rsid w:val="00086452"/>
    <w:rsid w:val="00086681"/>
    <w:rsid w:val="00087091"/>
    <w:rsid w:val="000872C7"/>
    <w:rsid w:val="000873CC"/>
    <w:rsid w:val="0008751F"/>
    <w:rsid w:val="000876E3"/>
    <w:rsid w:val="0008775D"/>
    <w:rsid w:val="00087B55"/>
    <w:rsid w:val="00087C85"/>
    <w:rsid w:val="00087C9A"/>
    <w:rsid w:val="00087EC3"/>
    <w:rsid w:val="00090003"/>
    <w:rsid w:val="0009001E"/>
    <w:rsid w:val="00090104"/>
    <w:rsid w:val="000908EF"/>
    <w:rsid w:val="00091344"/>
    <w:rsid w:val="000917F7"/>
    <w:rsid w:val="00091E28"/>
    <w:rsid w:val="00092020"/>
    <w:rsid w:val="000926C9"/>
    <w:rsid w:val="00092730"/>
    <w:rsid w:val="000928E7"/>
    <w:rsid w:val="00092AB6"/>
    <w:rsid w:val="00093D52"/>
    <w:rsid w:val="000941F1"/>
    <w:rsid w:val="000941F8"/>
    <w:rsid w:val="000946A7"/>
    <w:rsid w:val="00094801"/>
    <w:rsid w:val="00094B0D"/>
    <w:rsid w:val="00095061"/>
    <w:rsid w:val="00095128"/>
    <w:rsid w:val="000954D7"/>
    <w:rsid w:val="000955B6"/>
    <w:rsid w:val="00095819"/>
    <w:rsid w:val="000958A9"/>
    <w:rsid w:val="00095CB6"/>
    <w:rsid w:val="00095E17"/>
    <w:rsid w:val="00095F4C"/>
    <w:rsid w:val="00096190"/>
    <w:rsid w:val="00096916"/>
    <w:rsid w:val="0009722B"/>
    <w:rsid w:val="0009756E"/>
    <w:rsid w:val="00097821"/>
    <w:rsid w:val="00097852"/>
    <w:rsid w:val="00097E04"/>
    <w:rsid w:val="000A00D4"/>
    <w:rsid w:val="000A0410"/>
    <w:rsid w:val="000A0478"/>
    <w:rsid w:val="000A081E"/>
    <w:rsid w:val="000A0C3A"/>
    <w:rsid w:val="000A0F58"/>
    <w:rsid w:val="000A0F8B"/>
    <w:rsid w:val="000A11C9"/>
    <w:rsid w:val="000A1444"/>
    <w:rsid w:val="000A15C9"/>
    <w:rsid w:val="000A1840"/>
    <w:rsid w:val="000A1BB4"/>
    <w:rsid w:val="000A1D10"/>
    <w:rsid w:val="000A22BF"/>
    <w:rsid w:val="000A2312"/>
    <w:rsid w:val="000A27CC"/>
    <w:rsid w:val="000A27E3"/>
    <w:rsid w:val="000A2A69"/>
    <w:rsid w:val="000A2A72"/>
    <w:rsid w:val="000A2F7D"/>
    <w:rsid w:val="000A3302"/>
    <w:rsid w:val="000A3356"/>
    <w:rsid w:val="000A340F"/>
    <w:rsid w:val="000A3B17"/>
    <w:rsid w:val="000A3E3E"/>
    <w:rsid w:val="000A3E53"/>
    <w:rsid w:val="000A43A9"/>
    <w:rsid w:val="000A4431"/>
    <w:rsid w:val="000A4A02"/>
    <w:rsid w:val="000A4A47"/>
    <w:rsid w:val="000A4CA9"/>
    <w:rsid w:val="000A4DE5"/>
    <w:rsid w:val="000A4F57"/>
    <w:rsid w:val="000A586D"/>
    <w:rsid w:val="000A5A51"/>
    <w:rsid w:val="000A5C25"/>
    <w:rsid w:val="000A66CC"/>
    <w:rsid w:val="000A6AF0"/>
    <w:rsid w:val="000A6C35"/>
    <w:rsid w:val="000A703A"/>
    <w:rsid w:val="000A7A02"/>
    <w:rsid w:val="000B0E74"/>
    <w:rsid w:val="000B0F17"/>
    <w:rsid w:val="000B107F"/>
    <w:rsid w:val="000B15FB"/>
    <w:rsid w:val="000B1B44"/>
    <w:rsid w:val="000B1FBB"/>
    <w:rsid w:val="000B20AB"/>
    <w:rsid w:val="000B2335"/>
    <w:rsid w:val="000B2E4D"/>
    <w:rsid w:val="000B2EE8"/>
    <w:rsid w:val="000B30C6"/>
    <w:rsid w:val="000B31E6"/>
    <w:rsid w:val="000B3329"/>
    <w:rsid w:val="000B35B8"/>
    <w:rsid w:val="000B38FA"/>
    <w:rsid w:val="000B3CBC"/>
    <w:rsid w:val="000B3E3D"/>
    <w:rsid w:val="000B43C8"/>
    <w:rsid w:val="000B4459"/>
    <w:rsid w:val="000B4562"/>
    <w:rsid w:val="000B458E"/>
    <w:rsid w:val="000B4674"/>
    <w:rsid w:val="000B56A9"/>
    <w:rsid w:val="000B5769"/>
    <w:rsid w:val="000B5C12"/>
    <w:rsid w:val="000B5F51"/>
    <w:rsid w:val="000B604C"/>
    <w:rsid w:val="000B6143"/>
    <w:rsid w:val="000B65F7"/>
    <w:rsid w:val="000B6989"/>
    <w:rsid w:val="000B6DF1"/>
    <w:rsid w:val="000B6FB1"/>
    <w:rsid w:val="000B7721"/>
    <w:rsid w:val="000B789F"/>
    <w:rsid w:val="000B78AD"/>
    <w:rsid w:val="000B795A"/>
    <w:rsid w:val="000B7A60"/>
    <w:rsid w:val="000B7C85"/>
    <w:rsid w:val="000C00B6"/>
    <w:rsid w:val="000C0368"/>
    <w:rsid w:val="000C04A2"/>
    <w:rsid w:val="000C0946"/>
    <w:rsid w:val="000C18CE"/>
    <w:rsid w:val="000C24BE"/>
    <w:rsid w:val="000C29BE"/>
    <w:rsid w:val="000C3442"/>
    <w:rsid w:val="000C350F"/>
    <w:rsid w:val="000C356C"/>
    <w:rsid w:val="000C3636"/>
    <w:rsid w:val="000C39F1"/>
    <w:rsid w:val="000C4CEA"/>
    <w:rsid w:val="000C505E"/>
    <w:rsid w:val="000C5111"/>
    <w:rsid w:val="000C5543"/>
    <w:rsid w:val="000C61B7"/>
    <w:rsid w:val="000C6D34"/>
    <w:rsid w:val="000C6EFD"/>
    <w:rsid w:val="000C6FF2"/>
    <w:rsid w:val="000C732D"/>
    <w:rsid w:val="000C7929"/>
    <w:rsid w:val="000C7B8E"/>
    <w:rsid w:val="000C7C2D"/>
    <w:rsid w:val="000C7D75"/>
    <w:rsid w:val="000D058D"/>
    <w:rsid w:val="000D0728"/>
    <w:rsid w:val="000D07AE"/>
    <w:rsid w:val="000D09EB"/>
    <w:rsid w:val="000D1711"/>
    <w:rsid w:val="000D183A"/>
    <w:rsid w:val="000D1881"/>
    <w:rsid w:val="000D1A61"/>
    <w:rsid w:val="000D1AB9"/>
    <w:rsid w:val="000D2ACF"/>
    <w:rsid w:val="000D3603"/>
    <w:rsid w:val="000D3E77"/>
    <w:rsid w:val="000D41FB"/>
    <w:rsid w:val="000D43AA"/>
    <w:rsid w:val="000D43D6"/>
    <w:rsid w:val="000D47A6"/>
    <w:rsid w:val="000D5A10"/>
    <w:rsid w:val="000D665B"/>
    <w:rsid w:val="000D75DF"/>
    <w:rsid w:val="000D7627"/>
    <w:rsid w:val="000D79DC"/>
    <w:rsid w:val="000D7CB0"/>
    <w:rsid w:val="000D7FD9"/>
    <w:rsid w:val="000E01D0"/>
    <w:rsid w:val="000E058C"/>
    <w:rsid w:val="000E0D37"/>
    <w:rsid w:val="000E149D"/>
    <w:rsid w:val="000E1B73"/>
    <w:rsid w:val="000E1C9A"/>
    <w:rsid w:val="000E1D01"/>
    <w:rsid w:val="000E1DDC"/>
    <w:rsid w:val="000E271B"/>
    <w:rsid w:val="000E2963"/>
    <w:rsid w:val="000E2A4D"/>
    <w:rsid w:val="000E2EA0"/>
    <w:rsid w:val="000E3099"/>
    <w:rsid w:val="000E42A1"/>
    <w:rsid w:val="000E443D"/>
    <w:rsid w:val="000E4923"/>
    <w:rsid w:val="000E4A4E"/>
    <w:rsid w:val="000E54EB"/>
    <w:rsid w:val="000E559D"/>
    <w:rsid w:val="000E609C"/>
    <w:rsid w:val="000E617A"/>
    <w:rsid w:val="000E6192"/>
    <w:rsid w:val="000E6CE1"/>
    <w:rsid w:val="000E6CEA"/>
    <w:rsid w:val="000E6E51"/>
    <w:rsid w:val="000E7062"/>
    <w:rsid w:val="000E74E0"/>
    <w:rsid w:val="000E7807"/>
    <w:rsid w:val="000E7C45"/>
    <w:rsid w:val="000E7E13"/>
    <w:rsid w:val="000F0339"/>
    <w:rsid w:val="000F03D2"/>
    <w:rsid w:val="000F0956"/>
    <w:rsid w:val="000F09A2"/>
    <w:rsid w:val="000F10E7"/>
    <w:rsid w:val="000F1742"/>
    <w:rsid w:val="000F1AD3"/>
    <w:rsid w:val="000F1BA4"/>
    <w:rsid w:val="000F1CAB"/>
    <w:rsid w:val="000F2183"/>
    <w:rsid w:val="000F23A9"/>
    <w:rsid w:val="000F23DD"/>
    <w:rsid w:val="000F2A98"/>
    <w:rsid w:val="000F2B90"/>
    <w:rsid w:val="000F2D6D"/>
    <w:rsid w:val="000F2FDD"/>
    <w:rsid w:val="000F3F44"/>
    <w:rsid w:val="000F43CA"/>
    <w:rsid w:val="000F4541"/>
    <w:rsid w:val="000F55CA"/>
    <w:rsid w:val="000F56C1"/>
    <w:rsid w:val="000F5899"/>
    <w:rsid w:val="000F5B67"/>
    <w:rsid w:val="000F5D6B"/>
    <w:rsid w:val="000F5DDD"/>
    <w:rsid w:val="000F5E04"/>
    <w:rsid w:val="000F61D1"/>
    <w:rsid w:val="000F6520"/>
    <w:rsid w:val="000F7337"/>
    <w:rsid w:val="000F7B96"/>
    <w:rsid w:val="0010021E"/>
    <w:rsid w:val="0010032E"/>
    <w:rsid w:val="0010085C"/>
    <w:rsid w:val="0010126A"/>
    <w:rsid w:val="0010134A"/>
    <w:rsid w:val="00101789"/>
    <w:rsid w:val="00101827"/>
    <w:rsid w:val="00102781"/>
    <w:rsid w:val="00102C52"/>
    <w:rsid w:val="00102C6F"/>
    <w:rsid w:val="00102CCA"/>
    <w:rsid w:val="0010324D"/>
    <w:rsid w:val="00103596"/>
    <w:rsid w:val="0010483C"/>
    <w:rsid w:val="00104C1F"/>
    <w:rsid w:val="001050C0"/>
    <w:rsid w:val="00105CB6"/>
    <w:rsid w:val="001064E5"/>
    <w:rsid w:val="0010662E"/>
    <w:rsid w:val="00106696"/>
    <w:rsid w:val="001069EC"/>
    <w:rsid w:val="001071D1"/>
    <w:rsid w:val="001077C4"/>
    <w:rsid w:val="00107F88"/>
    <w:rsid w:val="0011021E"/>
    <w:rsid w:val="001107B0"/>
    <w:rsid w:val="00110B87"/>
    <w:rsid w:val="00110FF8"/>
    <w:rsid w:val="001113E5"/>
    <w:rsid w:val="00111722"/>
    <w:rsid w:val="00111BD5"/>
    <w:rsid w:val="00111CC3"/>
    <w:rsid w:val="00112113"/>
    <w:rsid w:val="001127A9"/>
    <w:rsid w:val="00113369"/>
    <w:rsid w:val="0011338E"/>
    <w:rsid w:val="00113456"/>
    <w:rsid w:val="001140F1"/>
    <w:rsid w:val="001141B8"/>
    <w:rsid w:val="0011429D"/>
    <w:rsid w:val="00114903"/>
    <w:rsid w:val="00114C58"/>
    <w:rsid w:val="00114E5D"/>
    <w:rsid w:val="00115438"/>
    <w:rsid w:val="00115996"/>
    <w:rsid w:val="001161E0"/>
    <w:rsid w:val="0011644A"/>
    <w:rsid w:val="001168C3"/>
    <w:rsid w:val="001168D9"/>
    <w:rsid w:val="00116915"/>
    <w:rsid w:val="0011703B"/>
    <w:rsid w:val="001177E2"/>
    <w:rsid w:val="00117DE5"/>
    <w:rsid w:val="00117E65"/>
    <w:rsid w:val="00117ED6"/>
    <w:rsid w:val="00120302"/>
    <w:rsid w:val="00120824"/>
    <w:rsid w:val="00120BF9"/>
    <w:rsid w:val="00120E1A"/>
    <w:rsid w:val="00120F2A"/>
    <w:rsid w:val="001210A2"/>
    <w:rsid w:val="00121840"/>
    <w:rsid w:val="00121BCA"/>
    <w:rsid w:val="00122164"/>
    <w:rsid w:val="0012228A"/>
    <w:rsid w:val="00122A7E"/>
    <w:rsid w:val="00123174"/>
    <w:rsid w:val="0012370C"/>
    <w:rsid w:val="00123CF7"/>
    <w:rsid w:val="00124623"/>
    <w:rsid w:val="001246D4"/>
    <w:rsid w:val="0012482D"/>
    <w:rsid w:val="00124C81"/>
    <w:rsid w:val="00124E47"/>
    <w:rsid w:val="0012584B"/>
    <w:rsid w:val="001261BB"/>
    <w:rsid w:val="00126292"/>
    <w:rsid w:val="001269CE"/>
    <w:rsid w:val="00126BD7"/>
    <w:rsid w:val="00126C10"/>
    <w:rsid w:val="00126EAD"/>
    <w:rsid w:val="00127299"/>
    <w:rsid w:val="001274A3"/>
    <w:rsid w:val="00127990"/>
    <w:rsid w:val="00130620"/>
    <w:rsid w:val="00130EEB"/>
    <w:rsid w:val="00131503"/>
    <w:rsid w:val="00131934"/>
    <w:rsid w:val="00131D24"/>
    <w:rsid w:val="00131E69"/>
    <w:rsid w:val="00131FA7"/>
    <w:rsid w:val="00132190"/>
    <w:rsid w:val="0013247A"/>
    <w:rsid w:val="001327B9"/>
    <w:rsid w:val="00132FA9"/>
    <w:rsid w:val="001334DF"/>
    <w:rsid w:val="001346FE"/>
    <w:rsid w:val="00134703"/>
    <w:rsid w:val="0013474A"/>
    <w:rsid w:val="00134AA4"/>
    <w:rsid w:val="00135758"/>
    <w:rsid w:val="00135A4B"/>
    <w:rsid w:val="00135C75"/>
    <w:rsid w:val="00135D57"/>
    <w:rsid w:val="00135EA5"/>
    <w:rsid w:val="0013648C"/>
    <w:rsid w:val="001368F1"/>
    <w:rsid w:val="00136CDE"/>
    <w:rsid w:val="0013762F"/>
    <w:rsid w:val="00140064"/>
    <w:rsid w:val="00140160"/>
    <w:rsid w:val="001405D8"/>
    <w:rsid w:val="00140660"/>
    <w:rsid w:val="00140EE8"/>
    <w:rsid w:val="00140FB7"/>
    <w:rsid w:val="00140FCC"/>
    <w:rsid w:val="0014108F"/>
    <w:rsid w:val="00141CF5"/>
    <w:rsid w:val="0014289A"/>
    <w:rsid w:val="0014303E"/>
    <w:rsid w:val="0014397F"/>
    <w:rsid w:val="00143B03"/>
    <w:rsid w:val="001445ED"/>
    <w:rsid w:val="00144679"/>
    <w:rsid w:val="0014501F"/>
    <w:rsid w:val="0014537D"/>
    <w:rsid w:val="00145716"/>
    <w:rsid w:val="001457F2"/>
    <w:rsid w:val="00145BD4"/>
    <w:rsid w:val="00146C45"/>
    <w:rsid w:val="00146CE1"/>
    <w:rsid w:val="00146CFA"/>
    <w:rsid w:val="00146EFA"/>
    <w:rsid w:val="001471A0"/>
    <w:rsid w:val="001472BD"/>
    <w:rsid w:val="00147B62"/>
    <w:rsid w:val="00150283"/>
    <w:rsid w:val="00150A2B"/>
    <w:rsid w:val="00150C9D"/>
    <w:rsid w:val="0015121D"/>
    <w:rsid w:val="001515CB"/>
    <w:rsid w:val="00151BC8"/>
    <w:rsid w:val="00152086"/>
    <w:rsid w:val="00152980"/>
    <w:rsid w:val="00152B69"/>
    <w:rsid w:val="00152D18"/>
    <w:rsid w:val="00152D6A"/>
    <w:rsid w:val="00153B7C"/>
    <w:rsid w:val="00153D1F"/>
    <w:rsid w:val="00153E7C"/>
    <w:rsid w:val="0015521F"/>
    <w:rsid w:val="00156C22"/>
    <w:rsid w:val="00156E1D"/>
    <w:rsid w:val="00157AB9"/>
    <w:rsid w:val="00157BCE"/>
    <w:rsid w:val="00157C37"/>
    <w:rsid w:val="00157E8D"/>
    <w:rsid w:val="00157EBA"/>
    <w:rsid w:val="00157F44"/>
    <w:rsid w:val="00160003"/>
    <w:rsid w:val="001600DE"/>
    <w:rsid w:val="001609D8"/>
    <w:rsid w:val="00160FCF"/>
    <w:rsid w:val="00161361"/>
    <w:rsid w:val="001616DD"/>
    <w:rsid w:val="001619D5"/>
    <w:rsid w:val="00161C73"/>
    <w:rsid w:val="001620C9"/>
    <w:rsid w:val="0016274E"/>
    <w:rsid w:val="0016284C"/>
    <w:rsid w:val="00162A35"/>
    <w:rsid w:val="00162E41"/>
    <w:rsid w:val="001634F2"/>
    <w:rsid w:val="001637A8"/>
    <w:rsid w:val="00163AF4"/>
    <w:rsid w:val="00164B3C"/>
    <w:rsid w:val="00164B9C"/>
    <w:rsid w:val="00165BC1"/>
    <w:rsid w:val="00165E33"/>
    <w:rsid w:val="001666A2"/>
    <w:rsid w:val="0016679E"/>
    <w:rsid w:val="001668A2"/>
    <w:rsid w:val="0016711F"/>
    <w:rsid w:val="00167366"/>
    <w:rsid w:val="00167D37"/>
    <w:rsid w:val="00167F12"/>
    <w:rsid w:val="00167F1A"/>
    <w:rsid w:val="001706AF"/>
    <w:rsid w:val="00170BEC"/>
    <w:rsid w:val="00171107"/>
    <w:rsid w:val="00171AF8"/>
    <w:rsid w:val="00171BA2"/>
    <w:rsid w:val="00171D05"/>
    <w:rsid w:val="00171F51"/>
    <w:rsid w:val="0017207C"/>
    <w:rsid w:val="00172E4E"/>
    <w:rsid w:val="0017356B"/>
    <w:rsid w:val="00173877"/>
    <w:rsid w:val="0017459E"/>
    <w:rsid w:val="00174818"/>
    <w:rsid w:val="00174A3B"/>
    <w:rsid w:val="00174AA9"/>
    <w:rsid w:val="00174C5A"/>
    <w:rsid w:val="00175708"/>
    <w:rsid w:val="00175EA6"/>
    <w:rsid w:val="001762F1"/>
    <w:rsid w:val="00177068"/>
    <w:rsid w:val="00177594"/>
    <w:rsid w:val="00180181"/>
    <w:rsid w:val="00180313"/>
    <w:rsid w:val="001808C6"/>
    <w:rsid w:val="00180EBE"/>
    <w:rsid w:val="00180F63"/>
    <w:rsid w:val="0018159A"/>
    <w:rsid w:val="00181C5D"/>
    <w:rsid w:val="00181D10"/>
    <w:rsid w:val="00181E6B"/>
    <w:rsid w:val="0018251E"/>
    <w:rsid w:val="001829C5"/>
    <w:rsid w:val="001833FE"/>
    <w:rsid w:val="0018369E"/>
    <w:rsid w:val="001839C0"/>
    <w:rsid w:val="00183B64"/>
    <w:rsid w:val="00183DAD"/>
    <w:rsid w:val="00184878"/>
    <w:rsid w:val="0018495C"/>
    <w:rsid w:val="001849FA"/>
    <w:rsid w:val="00184CA1"/>
    <w:rsid w:val="00184CA3"/>
    <w:rsid w:val="00184F01"/>
    <w:rsid w:val="00184F67"/>
    <w:rsid w:val="001850FE"/>
    <w:rsid w:val="001853F3"/>
    <w:rsid w:val="00185425"/>
    <w:rsid w:val="0018582E"/>
    <w:rsid w:val="00185891"/>
    <w:rsid w:val="00185B4F"/>
    <w:rsid w:val="00185CC4"/>
    <w:rsid w:val="00185D00"/>
    <w:rsid w:val="00185E31"/>
    <w:rsid w:val="001860DE"/>
    <w:rsid w:val="001870FB"/>
    <w:rsid w:val="0018716E"/>
    <w:rsid w:val="001874FB"/>
    <w:rsid w:val="001879AA"/>
    <w:rsid w:val="00187AAA"/>
    <w:rsid w:val="0019019A"/>
    <w:rsid w:val="00190542"/>
    <w:rsid w:val="001911FE"/>
    <w:rsid w:val="001916E2"/>
    <w:rsid w:val="0019174C"/>
    <w:rsid w:val="001918AC"/>
    <w:rsid w:val="00191B63"/>
    <w:rsid w:val="00192018"/>
    <w:rsid w:val="00192133"/>
    <w:rsid w:val="0019288E"/>
    <w:rsid w:val="00192D79"/>
    <w:rsid w:val="00193B92"/>
    <w:rsid w:val="00193CD5"/>
    <w:rsid w:val="00194BD3"/>
    <w:rsid w:val="00195A26"/>
    <w:rsid w:val="00195CD6"/>
    <w:rsid w:val="00196967"/>
    <w:rsid w:val="00196AD0"/>
    <w:rsid w:val="00197A31"/>
    <w:rsid w:val="00197EC9"/>
    <w:rsid w:val="001A0419"/>
    <w:rsid w:val="001A0549"/>
    <w:rsid w:val="001A07AB"/>
    <w:rsid w:val="001A094D"/>
    <w:rsid w:val="001A0CCC"/>
    <w:rsid w:val="001A10AB"/>
    <w:rsid w:val="001A11A0"/>
    <w:rsid w:val="001A136C"/>
    <w:rsid w:val="001A2290"/>
    <w:rsid w:val="001A2765"/>
    <w:rsid w:val="001A32FE"/>
    <w:rsid w:val="001A34BE"/>
    <w:rsid w:val="001A355D"/>
    <w:rsid w:val="001A3564"/>
    <w:rsid w:val="001A3715"/>
    <w:rsid w:val="001A3DA0"/>
    <w:rsid w:val="001A3E6C"/>
    <w:rsid w:val="001A4E1B"/>
    <w:rsid w:val="001A552B"/>
    <w:rsid w:val="001A57D1"/>
    <w:rsid w:val="001A6932"/>
    <w:rsid w:val="001A6CF9"/>
    <w:rsid w:val="001A797D"/>
    <w:rsid w:val="001A7CF9"/>
    <w:rsid w:val="001A7F2F"/>
    <w:rsid w:val="001B09D5"/>
    <w:rsid w:val="001B0A5C"/>
    <w:rsid w:val="001B0CD4"/>
    <w:rsid w:val="001B1049"/>
    <w:rsid w:val="001B15FE"/>
    <w:rsid w:val="001B1735"/>
    <w:rsid w:val="001B1909"/>
    <w:rsid w:val="001B1C98"/>
    <w:rsid w:val="001B1E33"/>
    <w:rsid w:val="001B206D"/>
    <w:rsid w:val="001B2284"/>
    <w:rsid w:val="001B2A50"/>
    <w:rsid w:val="001B2F68"/>
    <w:rsid w:val="001B31BE"/>
    <w:rsid w:val="001B34D7"/>
    <w:rsid w:val="001B3CD4"/>
    <w:rsid w:val="001B3E00"/>
    <w:rsid w:val="001B3FB1"/>
    <w:rsid w:val="001B4CD3"/>
    <w:rsid w:val="001B4FD0"/>
    <w:rsid w:val="001B51AC"/>
    <w:rsid w:val="001B5BAD"/>
    <w:rsid w:val="001B6335"/>
    <w:rsid w:val="001B64ED"/>
    <w:rsid w:val="001B6513"/>
    <w:rsid w:val="001B7240"/>
    <w:rsid w:val="001B76CC"/>
    <w:rsid w:val="001B791E"/>
    <w:rsid w:val="001C0349"/>
    <w:rsid w:val="001C047B"/>
    <w:rsid w:val="001C057E"/>
    <w:rsid w:val="001C0632"/>
    <w:rsid w:val="001C1176"/>
    <w:rsid w:val="001C1292"/>
    <w:rsid w:val="001C16DA"/>
    <w:rsid w:val="001C18DD"/>
    <w:rsid w:val="001C1B43"/>
    <w:rsid w:val="001C2190"/>
    <w:rsid w:val="001C28A8"/>
    <w:rsid w:val="001C29DB"/>
    <w:rsid w:val="001C339C"/>
    <w:rsid w:val="001C388D"/>
    <w:rsid w:val="001C3944"/>
    <w:rsid w:val="001C3ED8"/>
    <w:rsid w:val="001C40F9"/>
    <w:rsid w:val="001C4DAB"/>
    <w:rsid w:val="001C53B7"/>
    <w:rsid w:val="001C5749"/>
    <w:rsid w:val="001C5A78"/>
    <w:rsid w:val="001C5C7B"/>
    <w:rsid w:val="001C6641"/>
    <w:rsid w:val="001C6663"/>
    <w:rsid w:val="001C6CEC"/>
    <w:rsid w:val="001C6D09"/>
    <w:rsid w:val="001C6D5E"/>
    <w:rsid w:val="001C6F1A"/>
    <w:rsid w:val="001C6F5D"/>
    <w:rsid w:val="001C73E1"/>
    <w:rsid w:val="001C7798"/>
    <w:rsid w:val="001C7AD1"/>
    <w:rsid w:val="001C7E86"/>
    <w:rsid w:val="001C7F9C"/>
    <w:rsid w:val="001D036F"/>
    <w:rsid w:val="001D0705"/>
    <w:rsid w:val="001D0967"/>
    <w:rsid w:val="001D17E0"/>
    <w:rsid w:val="001D198B"/>
    <w:rsid w:val="001D1C6C"/>
    <w:rsid w:val="001D1EA3"/>
    <w:rsid w:val="001D1EF2"/>
    <w:rsid w:val="001D21C1"/>
    <w:rsid w:val="001D240D"/>
    <w:rsid w:val="001D2679"/>
    <w:rsid w:val="001D27C6"/>
    <w:rsid w:val="001D2ABE"/>
    <w:rsid w:val="001D2C8E"/>
    <w:rsid w:val="001D2D92"/>
    <w:rsid w:val="001D2DB3"/>
    <w:rsid w:val="001D2DF4"/>
    <w:rsid w:val="001D2EAE"/>
    <w:rsid w:val="001D3000"/>
    <w:rsid w:val="001D32E3"/>
    <w:rsid w:val="001D3566"/>
    <w:rsid w:val="001D378A"/>
    <w:rsid w:val="001D4189"/>
    <w:rsid w:val="001D41DB"/>
    <w:rsid w:val="001D4844"/>
    <w:rsid w:val="001D538A"/>
    <w:rsid w:val="001D578E"/>
    <w:rsid w:val="001D583E"/>
    <w:rsid w:val="001D5F81"/>
    <w:rsid w:val="001D6013"/>
    <w:rsid w:val="001D6143"/>
    <w:rsid w:val="001D617D"/>
    <w:rsid w:val="001D6298"/>
    <w:rsid w:val="001D641A"/>
    <w:rsid w:val="001D67B7"/>
    <w:rsid w:val="001D6A9A"/>
    <w:rsid w:val="001D7310"/>
    <w:rsid w:val="001D7728"/>
    <w:rsid w:val="001D786C"/>
    <w:rsid w:val="001D7BFE"/>
    <w:rsid w:val="001D7D81"/>
    <w:rsid w:val="001E0619"/>
    <w:rsid w:val="001E0735"/>
    <w:rsid w:val="001E0924"/>
    <w:rsid w:val="001E0AC2"/>
    <w:rsid w:val="001E0DC3"/>
    <w:rsid w:val="001E13C9"/>
    <w:rsid w:val="001E1C75"/>
    <w:rsid w:val="001E2059"/>
    <w:rsid w:val="001E3D1C"/>
    <w:rsid w:val="001E4CBE"/>
    <w:rsid w:val="001E4D69"/>
    <w:rsid w:val="001E5EDF"/>
    <w:rsid w:val="001E5F1C"/>
    <w:rsid w:val="001E66B3"/>
    <w:rsid w:val="001E789C"/>
    <w:rsid w:val="001E7EE8"/>
    <w:rsid w:val="001F0024"/>
    <w:rsid w:val="001F026E"/>
    <w:rsid w:val="001F1032"/>
    <w:rsid w:val="001F1338"/>
    <w:rsid w:val="001F135E"/>
    <w:rsid w:val="001F158E"/>
    <w:rsid w:val="001F15C9"/>
    <w:rsid w:val="001F1615"/>
    <w:rsid w:val="001F27B8"/>
    <w:rsid w:val="001F2BF5"/>
    <w:rsid w:val="001F2EEA"/>
    <w:rsid w:val="001F3261"/>
    <w:rsid w:val="001F35CE"/>
    <w:rsid w:val="001F3784"/>
    <w:rsid w:val="001F3B44"/>
    <w:rsid w:val="001F3FC2"/>
    <w:rsid w:val="001F4103"/>
    <w:rsid w:val="001F4519"/>
    <w:rsid w:val="001F5309"/>
    <w:rsid w:val="001F57F1"/>
    <w:rsid w:val="001F5A51"/>
    <w:rsid w:val="001F5C62"/>
    <w:rsid w:val="001F5CFE"/>
    <w:rsid w:val="001F5E49"/>
    <w:rsid w:val="001F6093"/>
    <w:rsid w:val="001F66FF"/>
    <w:rsid w:val="001F6DB2"/>
    <w:rsid w:val="001F6E56"/>
    <w:rsid w:val="001F7038"/>
    <w:rsid w:val="001F74F5"/>
    <w:rsid w:val="001F78D0"/>
    <w:rsid w:val="001F7A74"/>
    <w:rsid w:val="001F7B52"/>
    <w:rsid w:val="0020046A"/>
    <w:rsid w:val="002006A9"/>
    <w:rsid w:val="002007FC"/>
    <w:rsid w:val="00200BBC"/>
    <w:rsid w:val="00200F3B"/>
    <w:rsid w:val="00200FF4"/>
    <w:rsid w:val="00200FF7"/>
    <w:rsid w:val="00201558"/>
    <w:rsid w:val="0020178D"/>
    <w:rsid w:val="002019E9"/>
    <w:rsid w:val="00201A10"/>
    <w:rsid w:val="00201BBE"/>
    <w:rsid w:val="00201C20"/>
    <w:rsid w:val="00202560"/>
    <w:rsid w:val="00202993"/>
    <w:rsid w:val="00202BFB"/>
    <w:rsid w:val="002032B3"/>
    <w:rsid w:val="00203919"/>
    <w:rsid w:val="00203F34"/>
    <w:rsid w:val="00203F8C"/>
    <w:rsid w:val="00204114"/>
    <w:rsid w:val="00204721"/>
    <w:rsid w:val="002047EA"/>
    <w:rsid w:val="00204B6D"/>
    <w:rsid w:val="00204D9D"/>
    <w:rsid w:val="00205381"/>
    <w:rsid w:val="002059BC"/>
    <w:rsid w:val="00205BFD"/>
    <w:rsid w:val="00206210"/>
    <w:rsid w:val="002064E3"/>
    <w:rsid w:val="002073C5"/>
    <w:rsid w:val="0020766A"/>
    <w:rsid w:val="002079BF"/>
    <w:rsid w:val="00207C2C"/>
    <w:rsid w:val="00207FA8"/>
    <w:rsid w:val="002100CB"/>
    <w:rsid w:val="0021056F"/>
    <w:rsid w:val="00211010"/>
    <w:rsid w:val="00211906"/>
    <w:rsid w:val="00211981"/>
    <w:rsid w:val="00211AC2"/>
    <w:rsid w:val="00211E2B"/>
    <w:rsid w:val="00212422"/>
    <w:rsid w:val="00212426"/>
    <w:rsid w:val="002128B5"/>
    <w:rsid w:val="0021327D"/>
    <w:rsid w:val="0021410B"/>
    <w:rsid w:val="00214201"/>
    <w:rsid w:val="00214377"/>
    <w:rsid w:val="00214383"/>
    <w:rsid w:val="00215269"/>
    <w:rsid w:val="00215513"/>
    <w:rsid w:val="0021560F"/>
    <w:rsid w:val="0021626C"/>
    <w:rsid w:val="002165F3"/>
    <w:rsid w:val="00216758"/>
    <w:rsid w:val="0021680F"/>
    <w:rsid w:val="00216BF7"/>
    <w:rsid w:val="00216C13"/>
    <w:rsid w:val="002172E5"/>
    <w:rsid w:val="00217316"/>
    <w:rsid w:val="002177AD"/>
    <w:rsid w:val="0021788C"/>
    <w:rsid w:val="0022019D"/>
    <w:rsid w:val="0022036F"/>
    <w:rsid w:val="00220513"/>
    <w:rsid w:val="0022096C"/>
    <w:rsid w:val="00220F03"/>
    <w:rsid w:val="0022104E"/>
    <w:rsid w:val="00221800"/>
    <w:rsid w:val="00221929"/>
    <w:rsid w:val="00221AB1"/>
    <w:rsid w:val="00221BB4"/>
    <w:rsid w:val="0022227F"/>
    <w:rsid w:val="00222459"/>
    <w:rsid w:val="0022259C"/>
    <w:rsid w:val="002228B8"/>
    <w:rsid w:val="00222C59"/>
    <w:rsid w:val="00222E0C"/>
    <w:rsid w:val="002231DA"/>
    <w:rsid w:val="0022364E"/>
    <w:rsid w:val="00223B67"/>
    <w:rsid w:val="00223B91"/>
    <w:rsid w:val="00223CBC"/>
    <w:rsid w:val="00223E75"/>
    <w:rsid w:val="00223F26"/>
    <w:rsid w:val="00224CC4"/>
    <w:rsid w:val="00224ED2"/>
    <w:rsid w:val="00225124"/>
    <w:rsid w:val="002254D2"/>
    <w:rsid w:val="002259D3"/>
    <w:rsid w:val="002260E1"/>
    <w:rsid w:val="00226670"/>
    <w:rsid w:val="002267CE"/>
    <w:rsid w:val="0022798A"/>
    <w:rsid w:val="00227FE8"/>
    <w:rsid w:val="002306F2"/>
    <w:rsid w:val="00230736"/>
    <w:rsid w:val="0023078F"/>
    <w:rsid w:val="00230CAC"/>
    <w:rsid w:val="00231242"/>
    <w:rsid w:val="0023193F"/>
    <w:rsid w:val="00231B7F"/>
    <w:rsid w:val="00231C1F"/>
    <w:rsid w:val="00231E33"/>
    <w:rsid w:val="00232554"/>
    <w:rsid w:val="00232609"/>
    <w:rsid w:val="00232A7E"/>
    <w:rsid w:val="00232EE9"/>
    <w:rsid w:val="002336E2"/>
    <w:rsid w:val="00233A3C"/>
    <w:rsid w:val="002340E3"/>
    <w:rsid w:val="002342EC"/>
    <w:rsid w:val="00234942"/>
    <w:rsid w:val="00234A35"/>
    <w:rsid w:val="00234F85"/>
    <w:rsid w:val="00234F9C"/>
    <w:rsid w:val="00235094"/>
    <w:rsid w:val="002353E2"/>
    <w:rsid w:val="00235964"/>
    <w:rsid w:val="00235CE6"/>
    <w:rsid w:val="00235E20"/>
    <w:rsid w:val="0023618D"/>
    <w:rsid w:val="00236482"/>
    <w:rsid w:val="00236606"/>
    <w:rsid w:val="002374DD"/>
    <w:rsid w:val="002375A7"/>
    <w:rsid w:val="0023786D"/>
    <w:rsid w:val="00240217"/>
    <w:rsid w:val="0024029D"/>
    <w:rsid w:val="00240455"/>
    <w:rsid w:val="00240487"/>
    <w:rsid w:val="00240648"/>
    <w:rsid w:val="00240CA3"/>
    <w:rsid w:val="00240D6B"/>
    <w:rsid w:val="00240E1D"/>
    <w:rsid w:val="00240FCD"/>
    <w:rsid w:val="0024141B"/>
    <w:rsid w:val="00241682"/>
    <w:rsid w:val="002417F3"/>
    <w:rsid w:val="00242805"/>
    <w:rsid w:val="002429A5"/>
    <w:rsid w:val="00242CA6"/>
    <w:rsid w:val="00242EAD"/>
    <w:rsid w:val="00242FEF"/>
    <w:rsid w:val="00243028"/>
    <w:rsid w:val="00243EBF"/>
    <w:rsid w:val="00243F41"/>
    <w:rsid w:val="00243F98"/>
    <w:rsid w:val="00244CF5"/>
    <w:rsid w:val="00244D95"/>
    <w:rsid w:val="0024541D"/>
    <w:rsid w:val="00245C22"/>
    <w:rsid w:val="00245FED"/>
    <w:rsid w:val="00246945"/>
    <w:rsid w:val="00246BE1"/>
    <w:rsid w:val="00247E8B"/>
    <w:rsid w:val="002509E6"/>
    <w:rsid w:val="00251118"/>
    <w:rsid w:val="0025118E"/>
    <w:rsid w:val="00251487"/>
    <w:rsid w:val="002517EB"/>
    <w:rsid w:val="0025187F"/>
    <w:rsid w:val="00251F68"/>
    <w:rsid w:val="00251F7A"/>
    <w:rsid w:val="0025245B"/>
    <w:rsid w:val="00252621"/>
    <w:rsid w:val="00252656"/>
    <w:rsid w:val="00252676"/>
    <w:rsid w:val="00252A47"/>
    <w:rsid w:val="00252BD8"/>
    <w:rsid w:val="00252D2A"/>
    <w:rsid w:val="00252F00"/>
    <w:rsid w:val="00253147"/>
    <w:rsid w:val="002533CD"/>
    <w:rsid w:val="00253487"/>
    <w:rsid w:val="002536F2"/>
    <w:rsid w:val="00253805"/>
    <w:rsid w:val="00254038"/>
    <w:rsid w:val="002543D6"/>
    <w:rsid w:val="002544C8"/>
    <w:rsid w:val="0025450F"/>
    <w:rsid w:val="002548AE"/>
    <w:rsid w:val="00254994"/>
    <w:rsid w:val="0025518E"/>
    <w:rsid w:val="00255203"/>
    <w:rsid w:val="00255B4F"/>
    <w:rsid w:val="0025615E"/>
    <w:rsid w:val="0025659D"/>
    <w:rsid w:val="00256EEA"/>
    <w:rsid w:val="0025701A"/>
    <w:rsid w:val="002570B0"/>
    <w:rsid w:val="00257D86"/>
    <w:rsid w:val="00257E2F"/>
    <w:rsid w:val="00260C38"/>
    <w:rsid w:val="0026128D"/>
    <w:rsid w:val="00261CD9"/>
    <w:rsid w:val="00261E71"/>
    <w:rsid w:val="00261F1B"/>
    <w:rsid w:val="00261F63"/>
    <w:rsid w:val="00262059"/>
    <w:rsid w:val="00262EA9"/>
    <w:rsid w:val="002636C9"/>
    <w:rsid w:val="00263A3F"/>
    <w:rsid w:val="00263BCA"/>
    <w:rsid w:val="00264469"/>
    <w:rsid w:val="00264879"/>
    <w:rsid w:val="0026530B"/>
    <w:rsid w:val="00265651"/>
    <w:rsid w:val="0026569E"/>
    <w:rsid w:val="002659A3"/>
    <w:rsid w:val="00265A63"/>
    <w:rsid w:val="00265C9D"/>
    <w:rsid w:val="00266432"/>
    <w:rsid w:val="00266727"/>
    <w:rsid w:val="00266791"/>
    <w:rsid w:val="00266829"/>
    <w:rsid w:val="002668C3"/>
    <w:rsid w:val="00266B20"/>
    <w:rsid w:val="00267301"/>
    <w:rsid w:val="002678DF"/>
    <w:rsid w:val="0026790E"/>
    <w:rsid w:val="00267B7B"/>
    <w:rsid w:val="0027035E"/>
    <w:rsid w:val="00270604"/>
    <w:rsid w:val="002712DD"/>
    <w:rsid w:val="0027166F"/>
    <w:rsid w:val="0027176E"/>
    <w:rsid w:val="00271EA8"/>
    <w:rsid w:val="002721A5"/>
    <w:rsid w:val="00272604"/>
    <w:rsid w:val="00272B00"/>
    <w:rsid w:val="00273011"/>
    <w:rsid w:val="002742AB"/>
    <w:rsid w:val="00275011"/>
    <w:rsid w:val="002751B3"/>
    <w:rsid w:val="00275F65"/>
    <w:rsid w:val="00276D18"/>
    <w:rsid w:val="00276D63"/>
    <w:rsid w:val="00276FA7"/>
    <w:rsid w:val="00277306"/>
    <w:rsid w:val="00277684"/>
    <w:rsid w:val="00277987"/>
    <w:rsid w:val="0028006B"/>
    <w:rsid w:val="00280A9A"/>
    <w:rsid w:val="00280C65"/>
    <w:rsid w:val="00280DFC"/>
    <w:rsid w:val="00281330"/>
    <w:rsid w:val="0028155C"/>
    <w:rsid w:val="00282272"/>
    <w:rsid w:val="00282580"/>
    <w:rsid w:val="00282A22"/>
    <w:rsid w:val="00282B40"/>
    <w:rsid w:val="00282F06"/>
    <w:rsid w:val="00283099"/>
    <w:rsid w:val="00283642"/>
    <w:rsid w:val="00283C17"/>
    <w:rsid w:val="00284102"/>
    <w:rsid w:val="002843A3"/>
    <w:rsid w:val="002846E5"/>
    <w:rsid w:val="00284874"/>
    <w:rsid w:val="00284C20"/>
    <w:rsid w:val="002855E8"/>
    <w:rsid w:val="00287008"/>
    <w:rsid w:val="002901D3"/>
    <w:rsid w:val="00290277"/>
    <w:rsid w:val="002905B8"/>
    <w:rsid w:val="00290B70"/>
    <w:rsid w:val="00290B95"/>
    <w:rsid w:val="00290F93"/>
    <w:rsid w:val="00291431"/>
    <w:rsid w:val="0029156C"/>
    <w:rsid w:val="00291D57"/>
    <w:rsid w:val="00292132"/>
    <w:rsid w:val="00292AAA"/>
    <w:rsid w:val="00292C31"/>
    <w:rsid w:val="00292C5F"/>
    <w:rsid w:val="002937A6"/>
    <w:rsid w:val="00293A1F"/>
    <w:rsid w:val="002944D2"/>
    <w:rsid w:val="00294778"/>
    <w:rsid w:val="00294AAD"/>
    <w:rsid w:val="00294BB1"/>
    <w:rsid w:val="00295909"/>
    <w:rsid w:val="00295AA1"/>
    <w:rsid w:val="00295FE9"/>
    <w:rsid w:val="00296217"/>
    <w:rsid w:val="002964BF"/>
    <w:rsid w:val="00296660"/>
    <w:rsid w:val="0029686A"/>
    <w:rsid w:val="00296F98"/>
    <w:rsid w:val="00297130"/>
    <w:rsid w:val="00297223"/>
    <w:rsid w:val="002974F5"/>
    <w:rsid w:val="002976EE"/>
    <w:rsid w:val="00297E42"/>
    <w:rsid w:val="002A01D1"/>
    <w:rsid w:val="002A0586"/>
    <w:rsid w:val="002A0D3E"/>
    <w:rsid w:val="002A16D8"/>
    <w:rsid w:val="002A2112"/>
    <w:rsid w:val="002A2348"/>
    <w:rsid w:val="002A240F"/>
    <w:rsid w:val="002A2A6E"/>
    <w:rsid w:val="002A32F9"/>
    <w:rsid w:val="002A33BB"/>
    <w:rsid w:val="002A3760"/>
    <w:rsid w:val="002A3925"/>
    <w:rsid w:val="002A3CFE"/>
    <w:rsid w:val="002A44C6"/>
    <w:rsid w:val="002A4B62"/>
    <w:rsid w:val="002A5B3C"/>
    <w:rsid w:val="002A5F4E"/>
    <w:rsid w:val="002A6192"/>
    <w:rsid w:val="002A65B9"/>
    <w:rsid w:val="002A68CF"/>
    <w:rsid w:val="002A68D1"/>
    <w:rsid w:val="002A6B21"/>
    <w:rsid w:val="002A6DC1"/>
    <w:rsid w:val="002A736A"/>
    <w:rsid w:val="002A73A3"/>
    <w:rsid w:val="002A7B5B"/>
    <w:rsid w:val="002A7FE9"/>
    <w:rsid w:val="002B05D0"/>
    <w:rsid w:val="002B093B"/>
    <w:rsid w:val="002B0A01"/>
    <w:rsid w:val="002B0D55"/>
    <w:rsid w:val="002B0D69"/>
    <w:rsid w:val="002B0E29"/>
    <w:rsid w:val="002B104F"/>
    <w:rsid w:val="002B159E"/>
    <w:rsid w:val="002B1760"/>
    <w:rsid w:val="002B18AD"/>
    <w:rsid w:val="002B19D8"/>
    <w:rsid w:val="002B2669"/>
    <w:rsid w:val="002B2FB4"/>
    <w:rsid w:val="002B31E0"/>
    <w:rsid w:val="002B36F0"/>
    <w:rsid w:val="002B38E6"/>
    <w:rsid w:val="002B476B"/>
    <w:rsid w:val="002B4AD4"/>
    <w:rsid w:val="002B5796"/>
    <w:rsid w:val="002B57DB"/>
    <w:rsid w:val="002B5D04"/>
    <w:rsid w:val="002B5F3B"/>
    <w:rsid w:val="002B5FB8"/>
    <w:rsid w:val="002B677E"/>
    <w:rsid w:val="002B6797"/>
    <w:rsid w:val="002B6ACD"/>
    <w:rsid w:val="002B78E1"/>
    <w:rsid w:val="002C04A5"/>
    <w:rsid w:val="002C0F49"/>
    <w:rsid w:val="002C13BE"/>
    <w:rsid w:val="002C225E"/>
    <w:rsid w:val="002C2356"/>
    <w:rsid w:val="002C23B4"/>
    <w:rsid w:val="002C2D71"/>
    <w:rsid w:val="002C3273"/>
    <w:rsid w:val="002C3950"/>
    <w:rsid w:val="002C40ED"/>
    <w:rsid w:val="002C40F0"/>
    <w:rsid w:val="002C41B6"/>
    <w:rsid w:val="002C4DA5"/>
    <w:rsid w:val="002C509B"/>
    <w:rsid w:val="002C58AA"/>
    <w:rsid w:val="002C6098"/>
    <w:rsid w:val="002C61B8"/>
    <w:rsid w:val="002C63C4"/>
    <w:rsid w:val="002C6B1A"/>
    <w:rsid w:val="002C6CB8"/>
    <w:rsid w:val="002C76B9"/>
    <w:rsid w:val="002C7E25"/>
    <w:rsid w:val="002D0058"/>
    <w:rsid w:val="002D04AB"/>
    <w:rsid w:val="002D0702"/>
    <w:rsid w:val="002D076E"/>
    <w:rsid w:val="002D08C7"/>
    <w:rsid w:val="002D0A25"/>
    <w:rsid w:val="002D0ADB"/>
    <w:rsid w:val="002D1000"/>
    <w:rsid w:val="002D10F0"/>
    <w:rsid w:val="002D116F"/>
    <w:rsid w:val="002D1927"/>
    <w:rsid w:val="002D2794"/>
    <w:rsid w:val="002D27BA"/>
    <w:rsid w:val="002D2932"/>
    <w:rsid w:val="002D32B9"/>
    <w:rsid w:val="002D3E63"/>
    <w:rsid w:val="002D3F01"/>
    <w:rsid w:val="002D4227"/>
    <w:rsid w:val="002D42F4"/>
    <w:rsid w:val="002D4AD5"/>
    <w:rsid w:val="002D4C13"/>
    <w:rsid w:val="002D4E31"/>
    <w:rsid w:val="002D4E54"/>
    <w:rsid w:val="002D4F7A"/>
    <w:rsid w:val="002D540A"/>
    <w:rsid w:val="002D5B82"/>
    <w:rsid w:val="002D6323"/>
    <w:rsid w:val="002D642B"/>
    <w:rsid w:val="002D66EC"/>
    <w:rsid w:val="002D6704"/>
    <w:rsid w:val="002D6DA1"/>
    <w:rsid w:val="002D6FEA"/>
    <w:rsid w:val="002D7AF7"/>
    <w:rsid w:val="002E0346"/>
    <w:rsid w:val="002E0BC4"/>
    <w:rsid w:val="002E10D2"/>
    <w:rsid w:val="002E113E"/>
    <w:rsid w:val="002E14C5"/>
    <w:rsid w:val="002E1524"/>
    <w:rsid w:val="002E1C8F"/>
    <w:rsid w:val="002E1D44"/>
    <w:rsid w:val="002E2301"/>
    <w:rsid w:val="002E2602"/>
    <w:rsid w:val="002E2783"/>
    <w:rsid w:val="002E2D66"/>
    <w:rsid w:val="002E2E5A"/>
    <w:rsid w:val="002E2ED1"/>
    <w:rsid w:val="002E30E6"/>
    <w:rsid w:val="002E397D"/>
    <w:rsid w:val="002E3DFB"/>
    <w:rsid w:val="002E4862"/>
    <w:rsid w:val="002E49B7"/>
    <w:rsid w:val="002E4B1A"/>
    <w:rsid w:val="002E595B"/>
    <w:rsid w:val="002E5B2C"/>
    <w:rsid w:val="002E66F8"/>
    <w:rsid w:val="002E6785"/>
    <w:rsid w:val="002E6AA7"/>
    <w:rsid w:val="002E6DB5"/>
    <w:rsid w:val="002E7336"/>
    <w:rsid w:val="002E765B"/>
    <w:rsid w:val="002E76F2"/>
    <w:rsid w:val="002E7AB8"/>
    <w:rsid w:val="002E7C1C"/>
    <w:rsid w:val="002F04AE"/>
    <w:rsid w:val="002F1CD1"/>
    <w:rsid w:val="002F238A"/>
    <w:rsid w:val="002F26C9"/>
    <w:rsid w:val="002F26D6"/>
    <w:rsid w:val="002F2972"/>
    <w:rsid w:val="002F34EA"/>
    <w:rsid w:val="002F3A1D"/>
    <w:rsid w:val="002F3EC8"/>
    <w:rsid w:val="002F51B9"/>
    <w:rsid w:val="002F63B3"/>
    <w:rsid w:val="002F69E4"/>
    <w:rsid w:val="002F6B3B"/>
    <w:rsid w:val="002F6C96"/>
    <w:rsid w:val="00300121"/>
    <w:rsid w:val="003006FA"/>
    <w:rsid w:val="003010D5"/>
    <w:rsid w:val="00301751"/>
    <w:rsid w:val="00301AD0"/>
    <w:rsid w:val="00302038"/>
    <w:rsid w:val="0030208F"/>
    <w:rsid w:val="003027A2"/>
    <w:rsid w:val="003027CC"/>
    <w:rsid w:val="00302BF0"/>
    <w:rsid w:val="00302E06"/>
    <w:rsid w:val="00302FC2"/>
    <w:rsid w:val="00303077"/>
    <w:rsid w:val="003030A1"/>
    <w:rsid w:val="0030358D"/>
    <w:rsid w:val="00303964"/>
    <w:rsid w:val="00303D11"/>
    <w:rsid w:val="00303EFC"/>
    <w:rsid w:val="00304237"/>
    <w:rsid w:val="00304973"/>
    <w:rsid w:val="00304C23"/>
    <w:rsid w:val="00305033"/>
    <w:rsid w:val="0030505E"/>
    <w:rsid w:val="00305115"/>
    <w:rsid w:val="003057D6"/>
    <w:rsid w:val="00305868"/>
    <w:rsid w:val="00305961"/>
    <w:rsid w:val="0030598D"/>
    <w:rsid w:val="003059D8"/>
    <w:rsid w:val="00305FC0"/>
    <w:rsid w:val="003063B6"/>
    <w:rsid w:val="003065BB"/>
    <w:rsid w:val="00306633"/>
    <w:rsid w:val="00306CFA"/>
    <w:rsid w:val="00306D54"/>
    <w:rsid w:val="00306F09"/>
    <w:rsid w:val="0030718F"/>
    <w:rsid w:val="00307578"/>
    <w:rsid w:val="00307880"/>
    <w:rsid w:val="00307B23"/>
    <w:rsid w:val="00307CD5"/>
    <w:rsid w:val="00310C61"/>
    <w:rsid w:val="003111DE"/>
    <w:rsid w:val="003113CA"/>
    <w:rsid w:val="00311891"/>
    <w:rsid w:val="00311CCC"/>
    <w:rsid w:val="00312ADA"/>
    <w:rsid w:val="00312B35"/>
    <w:rsid w:val="0031307D"/>
    <w:rsid w:val="003134DB"/>
    <w:rsid w:val="003136A9"/>
    <w:rsid w:val="003140DA"/>
    <w:rsid w:val="0031429C"/>
    <w:rsid w:val="003148CC"/>
    <w:rsid w:val="00314C5B"/>
    <w:rsid w:val="00314DC8"/>
    <w:rsid w:val="00315071"/>
    <w:rsid w:val="00315196"/>
    <w:rsid w:val="003153EC"/>
    <w:rsid w:val="00315916"/>
    <w:rsid w:val="00315D27"/>
    <w:rsid w:val="003164B3"/>
    <w:rsid w:val="003167ED"/>
    <w:rsid w:val="00316BAC"/>
    <w:rsid w:val="00316EEC"/>
    <w:rsid w:val="00317358"/>
    <w:rsid w:val="00317668"/>
    <w:rsid w:val="00317B5B"/>
    <w:rsid w:val="0032025D"/>
    <w:rsid w:val="0032084A"/>
    <w:rsid w:val="00320F75"/>
    <w:rsid w:val="003211B5"/>
    <w:rsid w:val="00321A32"/>
    <w:rsid w:val="00321C03"/>
    <w:rsid w:val="00321C95"/>
    <w:rsid w:val="003220AF"/>
    <w:rsid w:val="00322554"/>
    <w:rsid w:val="003227CA"/>
    <w:rsid w:val="003229AA"/>
    <w:rsid w:val="00324253"/>
    <w:rsid w:val="00324476"/>
    <w:rsid w:val="00324EB5"/>
    <w:rsid w:val="00324EE9"/>
    <w:rsid w:val="00325018"/>
    <w:rsid w:val="003258F3"/>
    <w:rsid w:val="003266D2"/>
    <w:rsid w:val="0032679C"/>
    <w:rsid w:val="00326847"/>
    <w:rsid w:val="0032691E"/>
    <w:rsid w:val="003271F2"/>
    <w:rsid w:val="003271F6"/>
    <w:rsid w:val="003274E0"/>
    <w:rsid w:val="00327ABE"/>
    <w:rsid w:val="003300C4"/>
    <w:rsid w:val="00330225"/>
    <w:rsid w:val="00330A3F"/>
    <w:rsid w:val="0033133C"/>
    <w:rsid w:val="00331B41"/>
    <w:rsid w:val="00332D3A"/>
    <w:rsid w:val="003331C3"/>
    <w:rsid w:val="0033363D"/>
    <w:rsid w:val="00333667"/>
    <w:rsid w:val="00333B00"/>
    <w:rsid w:val="00333DB8"/>
    <w:rsid w:val="00333ECA"/>
    <w:rsid w:val="0033468D"/>
    <w:rsid w:val="00335539"/>
    <w:rsid w:val="00335690"/>
    <w:rsid w:val="00335A5A"/>
    <w:rsid w:val="00335A67"/>
    <w:rsid w:val="003364F6"/>
    <w:rsid w:val="00336878"/>
    <w:rsid w:val="00336BC7"/>
    <w:rsid w:val="00337108"/>
    <w:rsid w:val="00337120"/>
    <w:rsid w:val="00337699"/>
    <w:rsid w:val="0033796A"/>
    <w:rsid w:val="00337A07"/>
    <w:rsid w:val="00340011"/>
    <w:rsid w:val="003400EA"/>
    <w:rsid w:val="00340CB0"/>
    <w:rsid w:val="00340DAC"/>
    <w:rsid w:val="0034105D"/>
    <w:rsid w:val="00341F40"/>
    <w:rsid w:val="0034203D"/>
    <w:rsid w:val="00342742"/>
    <w:rsid w:val="00342D4C"/>
    <w:rsid w:val="00343941"/>
    <w:rsid w:val="003441E8"/>
    <w:rsid w:val="0034431D"/>
    <w:rsid w:val="0034462B"/>
    <w:rsid w:val="00344735"/>
    <w:rsid w:val="003448E8"/>
    <w:rsid w:val="0034493B"/>
    <w:rsid w:val="0034536F"/>
    <w:rsid w:val="003453E6"/>
    <w:rsid w:val="003455F1"/>
    <w:rsid w:val="003457E4"/>
    <w:rsid w:val="00345AF5"/>
    <w:rsid w:val="00345B74"/>
    <w:rsid w:val="00345BAA"/>
    <w:rsid w:val="00346249"/>
    <w:rsid w:val="00346497"/>
    <w:rsid w:val="003464C8"/>
    <w:rsid w:val="003468D2"/>
    <w:rsid w:val="003468ED"/>
    <w:rsid w:val="00346BD5"/>
    <w:rsid w:val="00346EF1"/>
    <w:rsid w:val="00346FDE"/>
    <w:rsid w:val="00347875"/>
    <w:rsid w:val="003504A0"/>
    <w:rsid w:val="003505BF"/>
    <w:rsid w:val="00350BA3"/>
    <w:rsid w:val="00350CE1"/>
    <w:rsid w:val="00350E2E"/>
    <w:rsid w:val="00351143"/>
    <w:rsid w:val="003513D2"/>
    <w:rsid w:val="003515FF"/>
    <w:rsid w:val="003516AA"/>
    <w:rsid w:val="003516CF"/>
    <w:rsid w:val="00351B9C"/>
    <w:rsid w:val="00351E17"/>
    <w:rsid w:val="003525EE"/>
    <w:rsid w:val="00352740"/>
    <w:rsid w:val="00352C2A"/>
    <w:rsid w:val="00352D8F"/>
    <w:rsid w:val="00352FC9"/>
    <w:rsid w:val="00353050"/>
    <w:rsid w:val="003537A8"/>
    <w:rsid w:val="003539F8"/>
    <w:rsid w:val="00354219"/>
    <w:rsid w:val="00354844"/>
    <w:rsid w:val="0035506A"/>
    <w:rsid w:val="003552A6"/>
    <w:rsid w:val="00355DA6"/>
    <w:rsid w:val="00356059"/>
    <w:rsid w:val="003560FE"/>
    <w:rsid w:val="003565DD"/>
    <w:rsid w:val="00356A46"/>
    <w:rsid w:val="00356CF6"/>
    <w:rsid w:val="00357129"/>
    <w:rsid w:val="0035767F"/>
    <w:rsid w:val="003579E7"/>
    <w:rsid w:val="00357BB3"/>
    <w:rsid w:val="00357BED"/>
    <w:rsid w:val="00357C07"/>
    <w:rsid w:val="00357D30"/>
    <w:rsid w:val="003602A5"/>
    <w:rsid w:val="00360F69"/>
    <w:rsid w:val="0036193B"/>
    <w:rsid w:val="00361CD8"/>
    <w:rsid w:val="003624DD"/>
    <w:rsid w:val="00362A15"/>
    <w:rsid w:val="00362BB1"/>
    <w:rsid w:val="00362E96"/>
    <w:rsid w:val="00362FD4"/>
    <w:rsid w:val="00363AAB"/>
    <w:rsid w:val="00363C5B"/>
    <w:rsid w:val="00363E2E"/>
    <w:rsid w:val="0036413D"/>
    <w:rsid w:val="00364159"/>
    <w:rsid w:val="003648A8"/>
    <w:rsid w:val="00364A83"/>
    <w:rsid w:val="00364ED8"/>
    <w:rsid w:val="0036559F"/>
    <w:rsid w:val="00365DDF"/>
    <w:rsid w:val="003662D2"/>
    <w:rsid w:val="00366623"/>
    <w:rsid w:val="003666A4"/>
    <w:rsid w:val="00366727"/>
    <w:rsid w:val="003669D1"/>
    <w:rsid w:val="003673FB"/>
    <w:rsid w:val="003675BA"/>
    <w:rsid w:val="00367C01"/>
    <w:rsid w:val="00367C83"/>
    <w:rsid w:val="00370624"/>
    <w:rsid w:val="00370CE2"/>
    <w:rsid w:val="00370CF5"/>
    <w:rsid w:val="00370D13"/>
    <w:rsid w:val="00370F47"/>
    <w:rsid w:val="003716CF"/>
    <w:rsid w:val="00371C29"/>
    <w:rsid w:val="00372F3C"/>
    <w:rsid w:val="0037350C"/>
    <w:rsid w:val="00373791"/>
    <w:rsid w:val="00374A94"/>
    <w:rsid w:val="00374E98"/>
    <w:rsid w:val="00375899"/>
    <w:rsid w:val="003759DE"/>
    <w:rsid w:val="00375E3A"/>
    <w:rsid w:val="00376BCB"/>
    <w:rsid w:val="00376F3B"/>
    <w:rsid w:val="00377257"/>
    <w:rsid w:val="003775D9"/>
    <w:rsid w:val="00380302"/>
    <w:rsid w:val="0038030A"/>
    <w:rsid w:val="0038050F"/>
    <w:rsid w:val="0038095B"/>
    <w:rsid w:val="00380CD8"/>
    <w:rsid w:val="00380DE7"/>
    <w:rsid w:val="00380FED"/>
    <w:rsid w:val="00381341"/>
    <w:rsid w:val="00381E8A"/>
    <w:rsid w:val="0038206C"/>
    <w:rsid w:val="003821BA"/>
    <w:rsid w:val="0038220A"/>
    <w:rsid w:val="00382A15"/>
    <w:rsid w:val="00383074"/>
    <w:rsid w:val="00383F16"/>
    <w:rsid w:val="003842C9"/>
    <w:rsid w:val="0038464B"/>
    <w:rsid w:val="0038467A"/>
    <w:rsid w:val="00384857"/>
    <w:rsid w:val="003848C9"/>
    <w:rsid w:val="00385160"/>
    <w:rsid w:val="00385690"/>
    <w:rsid w:val="003857F0"/>
    <w:rsid w:val="00385AED"/>
    <w:rsid w:val="003865BF"/>
    <w:rsid w:val="00386CD3"/>
    <w:rsid w:val="00386F3F"/>
    <w:rsid w:val="00387505"/>
    <w:rsid w:val="00387729"/>
    <w:rsid w:val="00387FE8"/>
    <w:rsid w:val="0039012E"/>
    <w:rsid w:val="00390132"/>
    <w:rsid w:val="00390708"/>
    <w:rsid w:val="0039134B"/>
    <w:rsid w:val="003913A5"/>
    <w:rsid w:val="003918D5"/>
    <w:rsid w:val="00391D2B"/>
    <w:rsid w:val="00391D76"/>
    <w:rsid w:val="00391FA3"/>
    <w:rsid w:val="0039239E"/>
    <w:rsid w:val="00392404"/>
    <w:rsid w:val="00392B81"/>
    <w:rsid w:val="00392E74"/>
    <w:rsid w:val="00392FCB"/>
    <w:rsid w:val="0039323E"/>
    <w:rsid w:val="0039335E"/>
    <w:rsid w:val="00393F69"/>
    <w:rsid w:val="0039434E"/>
    <w:rsid w:val="0039456B"/>
    <w:rsid w:val="00394B49"/>
    <w:rsid w:val="0039575F"/>
    <w:rsid w:val="00395989"/>
    <w:rsid w:val="00395C4C"/>
    <w:rsid w:val="00395E61"/>
    <w:rsid w:val="003961A1"/>
    <w:rsid w:val="00396441"/>
    <w:rsid w:val="00396FEE"/>
    <w:rsid w:val="003974D1"/>
    <w:rsid w:val="00397621"/>
    <w:rsid w:val="003977FD"/>
    <w:rsid w:val="003978C3"/>
    <w:rsid w:val="00397C14"/>
    <w:rsid w:val="00397F91"/>
    <w:rsid w:val="003A0175"/>
    <w:rsid w:val="003A199E"/>
    <w:rsid w:val="003A19C6"/>
    <w:rsid w:val="003A1EBF"/>
    <w:rsid w:val="003A2110"/>
    <w:rsid w:val="003A2115"/>
    <w:rsid w:val="003A21BD"/>
    <w:rsid w:val="003A22C1"/>
    <w:rsid w:val="003A2363"/>
    <w:rsid w:val="003A2FE3"/>
    <w:rsid w:val="003A3A36"/>
    <w:rsid w:val="003A3DAC"/>
    <w:rsid w:val="003A43ED"/>
    <w:rsid w:val="003A4426"/>
    <w:rsid w:val="003A442E"/>
    <w:rsid w:val="003A47D6"/>
    <w:rsid w:val="003A5D02"/>
    <w:rsid w:val="003A6285"/>
    <w:rsid w:val="003A65DD"/>
    <w:rsid w:val="003A6C57"/>
    <w:rsid w:val="003A7034"/>
    <w:rsid w:val="003A7E68"/>
    <w:rsid w:val="003B0279"/>
    <w:rsid w:val="003B0B15"/>
    <w:rsid w:val="003B0DAA"/>
    <w:rsid w:val="003B0DD4"/>
    <w:rsid w:val="003B1641"/>
    <w:rsid w:val="003B178D"/>
    <w:rsid w:val="003B18A6"/>
    <w:rsid w:val="003B1942"/>
    <w:rsid w:val="003B1E1A"/>
    <w:rsid w:val="003B20F5"/>
    <w:rsid w:val="003B22AE"/>
    <w:rsid w:val="003B22FF"/>
    <w:rsid w:val="003B2AAD"/>
    <w:rsid w:val="003B3559"/>
    <w:rsid w:val="003B3C4A"/>
    <w:rsid w:val="003B3CE5"/>
    <w:rsid w:val="003B3DEB"/>
    <w:rsid w:val="003B44E7"/>
    <w:rsid w:val="003B4C4C"/>
    <w:rsid w:val="003B4E55"/>
    <w:rsid w:val="003B4E8C"/>
    <w:rsid w:val="003B52CE"/>
    <w:rsid w:val="003B5714"/>
    <w:rsid w:val="003B57B6"/>
    <w:rsid w:val="003B5924"/>
    <w:rsid w:val="003B5B68"/>
    <w:rsid w:val="003B5E61"/>
    <w:rsid w:val="003B6122"/>
    <w:rsid w:val="003B654A"/>
    <w:rsid w:val="003B6737"/>
    <w:rsid w:val="003B6F08"/>
    <w:rsid w:val="003B7BCD"/>
    <w:rsid w:val="003C011C"/>
    <w:rsid w:val="003C060D"/>
    <w:rsid w:val="003C0926"/>
    <w:rsid w:val="003C09B2"/>
    <w:rsid w:val="003C12AF"/>
    <w:rsid w:val="003C19BE"/>
    <w:rsid w:val="003C1D40"/>
    <w:rsid w:val="003C1EF3"/>
    <w:rsid w:val="003C220D"/>
    <w:rsid w:val="003C23EA"/>
    <w:rsid w:val="003C283B"/>
    <w:rsid w:val="003C2A1B"/>
    <w:rsid w:val="003C2B34"/>
    <w:rsid w:val="003C3451"/>
    <w:rsid w:val="003C3AB0"/>
    <w:rsid w:val="003C4195"/>
    <w:rsid w:val="003C47C4"/>
    <w:rsid w:val="003C4906"/>
    <w:rsid w:val="003C4BBA"/>
    <w:rsid w:val="003C4CD3"/>
    <w:rsid w:val="003C4EC1"/>
    <w:rsid w:val="003C50B0"/>
    <w:rsid w:val="003C5390"/>
    <w:rsid w:val="003C5630"/>
    <w:rsid w:val="003C5949"/>
    <w:rsid w:val="003C5B44"/>
    <w:rsid w:val="003C5DDE"/>
    <w:rsid w:val="003C5F7E"/>
    <w:rsid w:val="003C60F3"/>
    <w:rsid w:val="003C6193"/>
    <w:rsid w:val="003C6195"/>
    <w:rsid w:val="003C621F"/>
    <w:rsid w:val="003C68C4"/>
    <w:rsid w:val="003C6C03"/>
    <w:rsid w:val="003C7518"/>
    <w:rsid w:val="003D0212"/>
    <w:rsid w:val="003D084B"/>
    <w:rsid w:val="003D0988"/>
    <w:rsid w:val="003D0A35"/>
    <w:rsid w:val="003D0BD2"/>
    <w:rsid w:val="003D11E8"/>
    <w:rsid w:val="003D1CB1"/>
    <w:rsid w:val="003D2393"/>
    <w:rsid w:val="003D3489"/>
    <w:rsid w:val="003D3964"/>
    <w:rsid w:val="003D3A11"/>
    <w:rsid w:val="003D3A9D"/>
    <w:rsid w:val="003D3B25"/>
    <w:rsid w:val="003D3B48"/>
    <w:rsid w:val="003D3B4E"/>
    <w:rsid w:val="003D3C0B"/>
    <w:rsid w:val="003D3E9C"/>
    <w:rsid w:val="003D44CC"/>
    <w:rsid w:val="003D4793"/>
    <w:rsid w:val="003D4EB5"/>
    <w:rsid w:val="003D4ECD"/>
    <w:rsid w:val="003D5241"/>
    <w:rsid w:val="003D6366"/>
    <w:rsid w:val="003D69DA"/>
    <w:rsid w:val="003D6FF5"/>
    <w:rsid w:val="003D7121"/>
    <w:rsid w:val="003D7D4A"/>
    <w:rsid w:val="003E0077"/>
    <w:rsid w:val="003E0971"/>
    <w:rsid w:val="003E0B8C"/>
    <w:rsid w:val="003E0D9F"/>
    <w:rsid w:val="003E1491"/>
    <w:rsid w:val="003E1CD8"/>
    <w:rsid w:val="003E1EF2"/>
    <w:rsid w:val="003E20B5"/>
    <w:rsid w:val="003E2473"/>
    <w:rsid w:val="003E2686"/>
    <w:rsid w:val="003E2713"/>
    <w:rsid w:val="003E2A3C"/>
    <w:rsid w:val="003E3D46"/>
    <w:rsid w:val="003E406C"/>
    <w:rsid w:val="003E5CAE"/>
    <w:rsid w:val="003E5FE1"/>
    <w:rsid w:val="003E7093"/>
    <w:rsid w:val="003E7AA2"/>
    <w:rsid w:val="003F0F84"/>
    <w:rsid w:val="003F1121"/>
    <w:rsid w:val="003F130E"/>
    <w:rsid w:val="003F1EDC"/>
    <w:rsid w:val="003F207C"/>
    <w:rsid w:val="003F2566"/>
    <w:rsid w:val="003F288C"/>
    <w:rsid w:val="003F28B1"/>
    <w:rsid w:val="003F2A68"/>
    <w:rsid w:val="003F2C21"/>
    <w:rsid w:val="003F2E35"/>
    <w:rsid w:val="003F32BC"/>
    <w:rsid w:val="003F3678"/>
    <w:rsid w:val="003F393E"/>
    <w:rsid w:val="003F51B3"/>
    <w:rsid w:val="003F5761"/>
    <w:rsid w:val="003F5777"/>
    <w:rsid w:val="003F5845"/>
    <w:rsid w:val="003F5BD2"/>
    <w:rsid w:val="003F6066"/>
    <w:rsid w:val="003F69FE"/>
    <w:rsid w:val="003F6A6F"/>
    <w:rsid w:val="003F6ABE"/>
    <w:rsid w:val="003F73E2"/>
    <w:rsid w:val="003F7737"/>
    <w:rsid w:val="003F7848"/>
    <w:rsid w:val="003F79FB"/>
    <w:rsid w:val="003F7ACC"/>
    <w:rsid w:val="003F7BBE"/>
    <w:rsid w:val="00400051"/>
    <w:rsid w:val="004006B9"/>
    <w:rsid w:val="00400DBD"/>
    <w:rsid w:val="00401741"/>
    <w:rsid w:val="004019E8"/>
    <w:rsid w:val="00401EE8"/>
    <w:rsid w:val="004023B1"/>
    <w:rsid w:val="004023E2"/>
    <w:rsid w:val="0040297D"/>
    <w:rsid w:val="00402984"/>
    <w:rsid w:val="0040353F"/>
    <w:rsid w:val="00403545"/>
    <w:rsid w:val="00403ABA"/>
    <w:rsid w:val="00403D8A"/>
    <w:rsid w:val="004045ED"/>
    <w:rsid w:val="00404A9D"/>
    <w:rsid w:val="004050F7"/>
    <w:rsid w:val="004052DF"/>
    <w:rsid w:val="00405816"/>
    <w:rsid w:val="00405875"/>
    <w:rsid w:val="00405954"/>
    <w:rsid w:val="00405C04"/>
    <w:rsid w:val="00405D6D"/>
    <w:rsid w:val="00406128"/>
    <w:rsid w:val="00406222"/>
    <w:rsid w:val="004064BB"/>
    <w:rsid w:val="004077FA"/>
    <w:rsid w:val="00407876"/>
    <w:rsid w:val="00407AB9"/>
    <w:rsid w:val="0041034E"/>
    <w:rsid w:val="004109BC"/>
    <w:rsid w:val="00410BE6"/>
    <w:rsid w:val="00411D16"/>
    <w:rsid w:val="004120AD"/>
    <w:rsid w:val="00412125"/>
    <w:rsid w:val="00412A77"/>
    <w:rsid w:val="00412AAA"/>
    <w:rsid w:val="00412B7E"/>
    <w:rsid w:val="00412CCA"/>
    <w:rsid w:val="00413086"/>
    <w:rsid w:val="004130C1"/>
    <w:rsid w:val="004130C9"/>
    <w:rsid w:val="004132BE"/>
    <w:rsid w:val="004132E3"/>
    <w:rsid w:val="004139D0"/>
    <w:rsid w:val="00413D6F"/>
    <w:rsid w:val="00413E11"/>
    <w:rsid w:val="00413ED1"/>
    <w:rsid w:val="0041432D"/>
    <w:rsid w:val="004147F7"/>
    <w:rsid w:val="00414946"/>
    <w:rsid w:val="0041497E"/>
    <w:rsid w:val="00414ACB"/>
    <w:rsid w:val="004151BF"/>
    <w:rsid w:val="0041554A"/>
    <w:rsid w:val="0041575D"/>
    <w:rsid w:val="00416256"/>
    <w:rsid w:val="004168BE"/>
    <w:rsid w:val="00416FEA"/>
    <w:rsid w:val="00417440"/>
    <w:rsid w:val="004201D7"/>
    <w:rsid w:val="00420294"/>
    <w:rsid w:val="0042065C"/>
    <w:rsid w:val="004207CE"/>
    <w:rsid w:val="00420F56"/>
    <w:rsid w:val="004212B7"/>
    <w:rsid w:val="00421640"/>
    <w:rsid w:val="00421728"/>
    <w:rsid w:val="0042178A"/>
    <w:rsid w:val="004223BF"/>
    <w:rsid w:val="0042264F"/>
    <w:rsid w:val="004228BE"/>
    <w:rsid w:val="00423096"/>
    <w:rsid w:val="0042343D"/>
    <w:rsid w:val="004236A4"/>
    <w:rsid w:val="00423929"/>
    <w:rsid w:val="00423D09"/>
    <w:rsid w:val="00425522"/>
    <w:rsid w:val="004256F3"/>
    <w:rsid w:val="004267B1"/>
    <w:rsid w:val="00426EDC"/>
    <w:rsid w:val="00427DF4"/>
    <w:rsid w:val="00430520"/>
    <w:rsid w:val="004305D9"/>
    <w:rsid w:val="00430988"/>
    <w:rsid w:val="00430B49"/>
    <w:rsid w:val="00430D3C"/>
    <w:rsid w:val="00431684"/>
    <w:rsid w:val="00431E4B"/>
    <w:rsid w:val="00431FCF"/>
    <w:rsid w:val="0043318C"/>
    <w:rsid w:val="00433396"/>
    <w:rsid w:val="00433DCB"/>
    <w:rsid w:val="00434734"/>
    <w:rsid w:val="004348D2"/>
    <w:rsid w:val="0043520E"/>
    <w:rsid w:val="00435436"/>
    <w:rsid w:val="004357B0"/>
    <w:rsid w:val="004363FC"/>
    <w:rsid w:val="00436882"/>
    <w:rsid w:val="00436CF6"/>
    <w:rsid w:val="004370AD"/>
    <w:rsid w:val="0043743C"/>
    <w:rsid w:val="00437B65"/>
    <w:rsid w:val="00437B81"/>
    <w:rsid w:val="00437FBF"/>
    <w:rsid w:val="00440070"/>
    <w:rsid w:val="004405AD"/>
    <w:rsid w:val="004407D8"/>
    <w:rsid w:val="0044081C"/>
    <w:rsid w:val="0044082B"/>
    <w:rsid w:val="00440C4D"/>
    <w:rsid w:val="004411F0"/>
    <w:rsid w:val="00441561"/>
    <w:rsid w:val="00441641"/>
    <w:rsid w:val="00441AA8"/>
    <w:rsid w:val="00441C02"/>
    <w:rsid w:val="00441F7A"/>
    <w:rsid w:val="004425E5"/>
    <w:rsid w:val="00442E19"/>
    <w:rsid w:val="00442FA7"/>
    <w:rsid w:val="00443389"/>
    <w:rsid w:val="00443FD5"/>
    <w:rsid w:val="00443FDB"/>
    <w:rsid w:val="00444068"/>
    <w:rsid w:val="00444087"/>
    <w:rsid w:val="0044496D"/>
    <w:rsid w:val="00445AD7"/>
    <w:rsid w:val="00445BE9"/>
    <w:rsid w:val="00445DA9"/>
    <w:rsid w:val="00446007"/>
    <w:rsid w:val="0044640B"/>
    <w:rsid w:val="004465BB"/>
    <w:rsid w:val="00446619"/>
    <w:rsid w:val="0044686F"/>
    <w:rsid w:val="00446FAC"/>
    <w:rsid w:val="0044732A"/>
    <w:rsid w:val="004474D5"/>
    <w:rsid w:val="004476F7"/>
    <w:rsid w:val="0045126B"/>
    <w:rsid w:val="00451402"/>
    <w:rsid w:val="00451797"/>
    <w:rsid w:val="00451990"/>
    <w:rsid w:val="004519DF"/>
    <w:rsid w:val="0045272F"/>
    <w:rsid w:val="0045277D"/>
    <w:rsid w:val="00452EF6"/>
    <w:rsid w:val="004534BB"/>
    <w:rsid w:val="004539C5"/>
    <w:rsid w:val="00453CDE"/>
    <w:rsid w:val="004542FF"/>
    <w:rsid w:val="00454733"/>
    <w:rsid w:val="00454A97"/>
    <w:rsid w:val="0045506C"/>
    <w:rsid w:val="0045536C"/>
    <w:rsid w:val="004553D8"/>
    <w:rsid w:val="00455C18"/>
    <w:rsid w:val="0045650F"/>
    <w:rsid w:val="004566B6"/>
    <w:rsid w:val="004574D6"/>
    <w:rsid w:val="004575C8"/>
    <w:rsid w:val="004577B6"/>
    <w:rsid w:val="004601E2"/>
    <w:rsid w:val="0046091D"/>
    <w:rsid w:val="00460BA0"/>
    <w:rsid w:val="0046176F"/>
    <w:rsid w:val="00462032"/>
    <w:rsid w:val="00462282"/>
    <w:rsid w:val="00462963"/>
    <w:rsid w:val="004633D3"/>
    <w:rsid w:val="004637FA"/>
    <w:rsid w:val="00463FE3"/>
    <w:rsid w:val="004642F9"/>
    <w:rsid w:val="004648F9"/>
    <w:rsid w:val="00465375"/>
    <w:rsid w:val="00465D5E"/>
    <w:rsid w:val="00466389"/>
    <w:rsid w:val="004664AC"/>
    <w:rsid w:val="00466980"/>
    <w:rsid w:val="00466A5B"/>
    <w:rsid w:val="004674FA"/>
    <w:rsid w:val="004678DA"/>
    <w:rsid w:val="004708E6"/>
    <w:rsid w:val="00470B8A"/>
    <w:rsid w:val="00471060"/>
    <w:rsid w:val="00471EEF"/>
    <w:rsid w:val="00472275"/>
    <w:rsid w:val="004727C3"/>
    <w:rsid w:val="004729A7"/>
    <w:rsid w:val="004729DB"/>
    <w:rsid w:val="0047315C"/>
    <w:rsid w:val="004736A8"/>
    <w:rsid w:val="00473864"/>
    <w:rsid w:val="00473E07"/>
    <w:rsid w:val="00474262"/>
    <w:rsid w:val="00474274"/>
    <w:rsid w:val="00474366"/>
    <w:rsid w:val="00474905"/>
    <w:rsid w:val="00474A35"/>
    <w:rsid w:val="00474A89"/>
    <w:rsid w:val="00474B36"/>
    <w:rsid w:val="00474C1A"/>
    <w:rsid w:val="00474C95"/>
    <w:rsid w:val="0047501F"/>
    <w:rsid w:val="00475781"/>
    <w:rsid w:val="00475D6A"/>
    <w:rsid w:val="00475E94"/>
    <w:rsid w:val="00476213"/>
    <w:rsid w:val="0047658F"/>
    <w:rsid w:val="00476BED"/>
    <w:rsid w:val="00476DF2"/>
    <w:rsid w:val="00476EF1"/>
    <w:rsid w:val="00477084"/>
    <w:rsid w:val="004776F7"/>
    <w:rsid w:val="004777E7"/>
    <w:rsid w:val="0048050D"/>
    <w:rsid w:val="00480E27"/>
    <w:rsid w:val="00480E51"/>
    <w:rsid w:val="00481B02"/>
    <w:rsid w:val="00481B0D"/>
    <w:rsid w:val="00481FEB"/>
    <w:rsid w:val="004820FB"/>
    <w:rsid w:val="004825FF"/>
    <w:rsid w:val="00482C8C"/>
    <w:rsid w:val="00482D28"/>
    <w:rsid w:val="004835D6"/>
    <w:rsid w:val="004836D7"/>
    <w:rsid w:val="004838B0"/>
    <w:rsid w:val="00483DA1"/>
    <w:rsid w:val="00483E28"/>
    <w:rsid w:val="00483EDB"/>
    <w:rsid w:val="0048440E"/>
    <w:rsid w:val="00484602"/>
    <w:rsid w:val="00485B74"/>
    <w:rsid w:val="00485FE6"/>
    <w:rsid w:val="0048606D"/>
    <w:rsid w:val="00486411"/>
    <w:rsid w:val="00486471"/>
    <w:rsid w:val="004864AE"/>
    <w:rsid w:val="0048685B"/>
    <w:rsid w:val="00486B5C"/>
    <w:rsid w:val="00486D47"/>
    <w:rsid w:val="00487246"/>
    <w:rsid w:val="00487704"/>
    <w:rsid w:val="00487A56"/>
    <w:rsid w:val="00487A5B"/>
    <w:rsid w:val="00487E2B"/>
    <w:rsid w:val="00487F31"/>
    <w:rsid w:val="0049054A"/>
    <w:rsid w:val="00490557"/>
    <w:rsid w:val="004906F0"/>
    <w:rsid w:val="004909A6"/>
    <w:rsid w:val="00490A44"/>
    <w:rsid w:val="0049105B"/>
    <w:rsid w:val="00491CA9"/>
    <w:rsid w:val="00492085"/>
    <w:rsid w:val="004920B4"/>
    <w:rsid w:val="0049215A"/>
    <w:rsid w:val="00492392"/>
    <w:rsid w:val="004927AF"/>
    <w:rsid w:val="00492BF1"/>
    <w:rsid w:val="00492D61"/>
    <w:rsid w:val="004931F8"/>
    <w:rsid w:val="00493293"/>
    <w:rsid w:val="004932D5"/>
    <w:rsid w:val="00493D24"/>
    <w:rsid w:val="00493F4D"/>
    <w:rsid w:val="004945EB"/>
    <w:rsid w:val="00494735"/>
    <w:rsid w:val="00494B6A"/>
    <w:rsid w:val="004956B4"/>
    <w:rsid w:val="00495DBB"/>
    <w:rsid w:val="004967EA"/>
    <w:rsid w:val="00496E43"/>
    <w:rsid w:val="00497AF3"/>
    <w:rsid w:val="00497F72"/>
    <w:rsid w:val="004A020C"/>
    <w:rsid w:val="004A049D"/>
    <w:rsid w:val="004A05C4"/>
    <w:rsid w:val="004A0A2A"/>
    <w:rsid w:val="004A246F"/>
    <w:rsid w:val="004A2E5A"/>
    <w:rsid w:val="004A3B8B"/>
    <w:rsid w:val="004A3CFD"/>
    <w:rsid w:val="004A3DD4"/>
    <w:rsid w:val="004A3E7A"/>
    <w:rsid w:val="004A4701"/>
    <w:rsid w:val="004A47B7"/>
    <w:rsid w:val="004A4949"/>
    <w:rsid w:val="004A49F9"/>
    <w:rsid w:val="004A507B"/>
    <w:rsid w:val="004A5093"/>
    <w:rsid w:val="004A5215"/>
    <w:rsid w:val="004A5827"/>
    <w:rsid w:val="004A5F82"/>
    <w:rsid w:val="004A617D"/>
    <w:rsid w:val="004A6196"/>
    <w:rsid w:val="004A666D"/>
    <w:rsid w:val="004A6709"/>
    <w:rsid w:val="004A69E3"/>
    <w:rsid w:val="004A6A7D"/>
    <w:rsid w:val="004A6F04"/>
    <w:rsid w:val="004A79BB"/>
    <w:rsid w:val="004B01F4"/>
    <w:rsid w:val="004B0610"/>
    <w:rsid w:val="004B061B"/>
    <w:rsid w:val="004B0708"/>
    <w:rsid w:val="004B0A8B"/>
    <w:rsid w:val="004B1684"/>
    <w:rsid w:val="004B16C3"/>
    <w:rsid w:val="004B1CC0"/>
    <w:rsid w:val="004B1E5D"/>
    <w:rsid w:val="004B20BA"/>
    <w:rsid w:val="004B283D"/>
    <w:rsid w:val="004B2E5B"/>
    <w:rsid w:val="004B2EEF"/>
    <w:rsid w:val="004B2FD5"/>
    <w:rsid w:val="004B3036"/>
    <w:rsid w:val="004B41E9"/>
    <w:rsid w:val="004B439F"/>
    <w:rsid w:val="004B444C"/>
    <w:rsid w:val="004B4CAA"/>
    <w:rsid w:val="004B54F8"/>
    <w:rsid w:val="004B5845"/>
    <w:rsid w:val="004B58B5"/>
    <w:rsid w:val="004B58DE"/>
    <w:rsid w:val="004B591B"/>
    <w:rsid w:val="004B5D59"/>
    <w:rsid w:val="004B618A"/>
    <w:rsid w:val="004B6327"/>
    <w:rsid w:val="004B6429"/>
    <w:rsid w:val="004B64B4"/>
    <w:rsid w:val="004B6AEA"/>
    <w:rsid w:val="004B73C6"/>
    <w:rsid w:val="004B7C41"/>
    <w:rsid w:val="004B7DAA"/>
    <w:rsid w:val="004C026A"/>
    <w:rsid w:val="004C049A"/>
    <w:rsid w:val="004C0645"/>
    <w:rsid w:val="004C0722"/>
    <w:rsid w:val="004C0B6E"/>
    <w:rsid w:val="004C0BD6"/>
    <w:rsid w:val="004C0F77"/>
    <w:rsid w:val="004C10B3"/>
    <w:rsid w:val="004C14EF"/>
    <w:rsid w:val="004C177C"/>
    <w:rsid w:val="004C1A6B"/>
    <w:rsid w:val="004C24C6"/>
    <w:rsid w:val="004C24F3"/>
    <w:rsid w:val="004C2D8C"/>
    <w:rsid w:val="004C31AE"/>
    <w:rsid w:val="004C32A5"/>
    <w:rsid w:val="004C3DF2"/>
    <w:rsid w:val="004C3EE2"/>
    <w:rsid w:val="004C4584"/>
    <w:rsid w:val="004C46F4"/>
    <w:rsid w:val="004C47B4"/>
    <w:rsid w:val="004C4CD9"/>
    <w:rsid w:val="004C56F8"/>
    <w:rsid w:val="004C5FFC"/>
    <w:rsid w:val="004C65F9"/>
    <w:rsid w:val="004C66A0"/>
    <w:rsid w:val="004C7081"/>
    <w:rsid w:val="004C7831"/>
    <w:rsid w:val="004C7C9B"/>
    <w:rsid w:val="004C7F22"/>
    <w:rsid w:val="004D0235"/>
    <w:rsid w:val="004D17C2"/>
    <w:rsid w:val="004D1A61"/>
    <w:rsid w:val="004D1C3C"/>
    <w:rsid w:val="004D1F88"/>
    <w:rsid w:val="004D229A"/>
    <w:rsid w:val="004D24DA"/>
    <w:rsid w:val="004D2CD5"/>
    <w:rsid w:val="004D2E85"/>
    <w:rsid w:val="004D31F0"/>
    <w:rsid w:val="004D3B30"/>
    <w:rsid w:val="004D41E4"/>
    <w:rsid w:val="004D41F2"/>
    <w:rsid w:val="004D4393"/>
    <w:rsid w:val="004D4516"/>
    <w:rsid w:val="004D460E"/>
    <w:rsid w:val="004D47F1"/>
    <w:rsid w:val="004D4ECA"/>
    <w:rsid w:val="004D5169"/>
    <w:rsid w:val="004D5435"/>
    <w:rsid w:val="004D629C"/>
    <w:rsid w:val="004D6751"/>
    <w:rsid w:val="004D6A33"/>
    <w:rsid w:val="004D6F95"/>
    <w:rsid w:val="004D6FCD"/>
    <w:rsid w:val="004D7472"/>
    <w:rsid w:val="004D76E6"/>
    <w:rsid w:val="004E01F6"/>
    <w:rsid w:val="004E03DC"/>
    <w:rsid w:val="004E042C"/>
    <w:rsid w:val="004E05EE"/>
    <w:rsid w:val="004E08F6"/>
    <w:rsid w:val="004E0BA4"/>
    <w:rsid w:val="004E16B7"/>
    <w:rsid w:val="004E1CD5"/>
    <w:rsid w:val="004E1EE7"/>
    <w:rsid w:val="004E230F"/>
    <w:rsid w:val="004E2549"/>
    <w:rsid w:val="004E27FA"/>
    <w:rsid w:val="004E30AB"/>
    <w:rsid w:val="004E33A9"/>
    <w:rsid w:val="004E33D8"/>
    <w:rsid w:val="004E35FA"/>
    <w:rsid w:val="004E3D6A"/>
    <w:rsid w:val="004E4339"/>
    <w:rsid w:val="004E488D"/>
    <w:rsid w:val="004E4AE8"/>
    <w:rsid w:val="004E5950"/>
    <w:rsid w:val="004E5AE5"/>
    <w:rsid w:val="004E5D8F"/>
    <w:rsid w:val="004E600D"/>
    <w:rsid w:val="004E6485"/>
    <w:rsid w:val="004E6497"/>
    <w:rsid w:val="004E671E"/>
    <w:rsid w:val="004E6A6F"/>
    <w:rsid w:val="004E7235"/>
    <w:rsid w:val="004E73A2"/>
    <w:rsid w:val="004E78B4"/>
    <w:rsid w:val="004E79D1"/>
    <w:rsid w:val="004E7A9F"/>
    <w:rsid w:val="004E7F52"/>
    <w:rsid w:val="004F0CC8"/>
    <w:rsid w:val="004F0DA2"/>
    <w:rsid w:val="004F10BC"/>
    <w:rsid w:val="004F2060"/>
    <w:rsid w:val="004F26F9"/>
    <w:rsid w:val="004F28CF"/>
    <w:rsid w:val="004F2AD3"/>
    <w:rsid w:val="004F2E00"/>
    <w:rsid w:val="004F3546"/>
    <w:rsid w:val="004F3567"/>
    <w:rsid w:val="004F3A98"/>
    <w:rsid w:val="004F4115"/>
    <w:rsid w:val="004F4174"/>
    <w:rsid w:val="004F449A"/>
    <w:rsid w:val="004F4508"/>
    <w:rsid w:val="004F4656"/>
    <w:rsid w:val="004F466F"/>
    <w:rsid w:val="004F4A01"/>
    <w:rsid w:val="004F4A5B"/>
    <w:rsid w:val="004F53EA"/>
    <w:rsid w:val="004F62E6"/>
    <w:rsid w:val="004F6692"/>
    <w:rsid w:val="004F66A5"/>
    <w:rsid w:val="004F6906"/>
    <w:rsid w:val="004F6F0C"/>
    <w:rsid w:val="004F7442"/>
    <w:rsid w:val="004F7D99"/>
    <w:rsid w:val="00500E2C"/>
    <w:rsid w:val="00501514"/>
    <w:rsid w:val="0050195C"/>
    <w:rsid w:val="0050208B"/>
    <w:rsid w:val="0050247B"/>
    <w:rsid w:val="005024FC"/>
    <w:rsid w:val="005035E5"/>
    <w:rsid w:val="00503648"/>
    <w:rsid w:val="00503C4D"/>
    <w:rsid w:val="005047D8"/>
    <w:rsid w:val="0050547C"/>
    <w:rsid w:val="005058BB"/>
    <w:rsid w:val="00505D85"/>
    <w:rsid w:val="00505DC2"/>
    <w:rsid w:val="00505F58"/>
    <w:rsid w:val="0050656C"/>
    <w:rsid w:val="005067E8"/>
    <w:rsid w:val="00506B2C"/>
    <w:rsid w:val="0051033B"/>
    <w:rsid w:val="00510A52"/>
    <w:rsid w:val="005111C2"/>
    <w:rsid w:val="00511674"/>
    <w:rsid w:val="005116F8"/>
    <w:rsid w:val="005117B4"/>
    <w:rsid w:val="00511AD3"/>
    <w:rsid w:val="00511B25"/>
    <w:rsid w:val="00512C53"/>
    <w:rsid w:val="005132F4"/>
    <w:rsid w:val="0051347C"/>
    <w:rsid w:val="0051371E"/>
    <w:rsid w:val="00513905"/>
    <w:rsid w:val="00513EE9"/>
    <w:rsid w:val="00514776"/>
    <w:rsid w:val="0051527E"/>
    <w:rsid w:val="005157C3"/>
    <w:rsid w:val="00515887"/>
    <w:rsid w:val="00516474"/>
    <w:rsid w:val="005171A3"/>
    <w:rsid w:val="00517BFE"/>
    <w:rsid w:val="00520078"/>
    <w:rsid w:val="005201EE"/>
    <w:rsid w:val="00520466"/>
    <w:rsid w:val="005205B4"/>
    <w:rsid w:val="00520932"/>
    <w:rsid w:val="00521195"/>
    <w:rsid w:val="00521D83"/>
    <w:rsid w:val="00521EA1"/>
    <w:rsid w:val="00522927"/>
    <w:rsid w:val="00522982"/>
    <w:rsid w:val="00522FA9"/>
    <w:rsid w:val="0052362B"/>
    <w:rsid w:val="00523F5B"/>
    <w:rsid w:val="00523FA6"/>
    <w:rsid w:val="00524CCD"/>
    <w:rsid w:val="00524DF3"/>
    <w:rsid w:val="0052509A"/>
    <w:rsid w:val="00525343"/>
    <w:rsid w:val="00525AE6"/>
    <w:rsid w:val="00525FA8"/>
    <w:rsid w:val="00526C3A"/>
    <w:rsid w:val="00526F4B"/>
    <w:rsid w:val="0052730E"/>
    <w:rsid w:val="0052752C"/>
    <w:rsid w:val="0053000C"/>
    <w:rsid w:val="00530E61"/>
    <w:rsid w:val="0053128B"/>
    <w:rsid w:val="00531FB8"/>
    <w:rsid w:val="00532302"/>
    <w:rsid w:val="00532656"/>
    <w:rsid w:val="005327B3"/>
    <w:rsid w:val="00532816"/>
    <w:rsid w:val="005329C5"/>
    <w:rsid w:val="005331BA"/>
    <w:rsid w:val="00533A13"/>
    <w:rsid w:val="00533AC4"/>
    <w:rsid w:val="00533C00"/>
    <w:rsid w:val="0053415D"/>
    <w:rsid w:val="005343B2"/>
    <w:rsid w:val="005344DD"/>
    <w:rsid w:val="005346DE"/>
    <w:rsid w:val="00534E27"/>
    <w:rsid w:val="005350E4"/>
    <w:rsid w:val="005353C4"/>
    <w:rsid w:val="005355CC"/>
    <w:rsid w:val="0053586F"/>
    <w:rsid w:val="00535B99"/>
    <w:rsid w:val="00536091"/>
    <w:rsid w:val="0053640B"/>
    <w:rsid w:val="005367FD"/>
    <w:rsid w:val="00536A0D"/>
    <w:rsid w:val="005374F4"/>
    <w:rsid w:val="0053754D"/>
    <w:rsid w:val="005379A8"/>
    <w:rsid w:val="00537D0C"/>
    <w:rsid w:val="00537DFB"/>
    <w:rsid w:val="00537F5F"/>
    <w:rsid w:val="005402B1"/>
    <w:rsid w:val="00540737"/>
    <w:rsid w:val="0054080F"/>
    <w:rsid w:val="005408A0"/>
    <w:rsid w:val="00541361"/>
    <w:rsid w:val="00541687"/>
    <w:rsid w:val="00541B9E"/>
    <w:rsid w:val="00542164"/>
    <w:rsid w:val="005422EE"/>
    <w:rsid w:val="0054253E"/>
    <w:rsid w:val="00542859"/>
    <w:rsid w:val="00542950"/>
    <w:rsid w:val="00542C93"/>
    <w:rsid w:val="005431BF"/>
    <w:rsid w:val="0054375E"/>
    <w:rsid w:val="0054380E"/>
    <w:rsid w:val="00543951"/>
    <w:rsid w:val="00543980"/>
    <w:rsid w:val="005439AB"/>
    <w:rsid w:val="00543CBA"/>
    <w:rsid w:val="00544226"/>
    <w:rsid w:val="00544CBC"/>
    <w:rsid w:val="00544EE2"/>
    <w:rsid w:val="005454F5"/>
    <w:rsid w:val="005463D0"/>
    <w:rsid w:val="005465CA"/>
    <w:rsid w:val="00546F31"/>
    <w:rsid w:val="005470D5"/>
    <w:rsid w:val="005478A3"/>
    <w:rsid w:val="00547C98"/>
    <w:rsid w:val="0055043B"/>
    <w:rsid w:val="005504BB"/>
    <w:rsid w:val="005509C8"/>
    <w:rsid w:val="00551655"/>
    <w:rsid w:val="005516B8"/>
    <w:rsid w:val="005519AE"/>
    <w:rsid w:val="0055215C"/>
    <w:rsid w:val="0055238C"/>
    <w:rsid w:val="005526C0"/>
    <w:rsid w:val="00552F40"/>
    <w:rsid w:val="00552F89"/>
    <w:rsid w:val="0055355C"/>
    <w:rsid w:val="00553A54"/>
    <w:rsid w:val="00553D54"/>
    <w:rsid w:val="00553F88"/>
    <w:rsid w:val="005546FC"/>
    <w:rsid w:val="00554B4A"/>
    <w:rsid w:val="00554DA1"/>
    <w:rsid w:val="0055532D"/>
    <w:rsid w:val="00555E8F"/>
    <w:rsid w:val="005567F6"/>
    <w:rsid w:val="00556BB0"/>
    <w:rsid w:val="00556D9B"/>
    <w:rsid w:val="00557CB3"/>
    <w:rsid w:val="00557D3B"/>
    <w:rsid w:val="00557D8B"/>
    <w:rsid w:val="00557D97"/>
    <w:rsid w:val="00557EB9"/>
    <w:rsid w:val="005602BB"/>
    <w:rsid w:val="00561A3C"/>
    <w:rsid w:val="00561E09"/>
    <w:rsid w:val="0056240B"/>
    <w:rsid w:val="00562A8E"/>
    <w:rsid w:val="0056315E"/>
    <w:rsid w:val="0056372A"/>
    <w:rsid w:val="0056392D"/>
    <w:rsid w:val="00563A9C"/>
    <w:rsid w:val="00564D38"/>
    <w:rsid w:val="00565FE8"/>
    <w:rsid w:val="005663F3"/>
    <w:rsid w:val="00566C58"/>
    <w:rsid w:val="00566EF3"/>
    <w:rsid w:val="00567833"/>
    <w:rsid w:val="00567941"/>
    <w:rsid w:val="00567E80"/>
    <w:rsid w:val="00567FBD"/>
    <w:rsid w:val="005702D2"/>
    <w:rsid w:val="005704D0"/>
    <w:rsid w:val="005706C5"/>
    <w:rsid w:val="00570843"/>
    <w:rsid w:val="00570AD7"/>
    <w:rsid w:val="00571233"/>
    <w:rsid w:val="0057123A"/>
    <w:rsid w:val="00571980"/>
    <w:rsid w:val="00572075"/>
    <w:rsid w:val="00573A04"/>
    <w:rsid w:val="00573D41"/>
    <w:rsid w:val="00575197"/>
    <w:rsid w:val="00575E80"/>
    <w:rsid w:val="005765D2"/>
    <w:rsid w:val="00576808"/>
    <w:rsid w:val="00576C17"/>
    <w:rsid w:val="00576F66"/>
    <w:rsid w:val="0057711A"/>
    <w:rsid w:val="00577E74"/>
    <w:rsid w:val="0058000D"/>
    <w:rsid w:val="005808C3"/>
    <w:rsid w:val="00580F65"/>
    <w:rsid w:val="0058153D"/>
    <w:rsid w:val="00581866"/>
    <w:rsid w:val="00581E86"/>
    <w:rsid w:val="005822B2"/>
    <w:rsid w:val="00582533"/>
    <w:rsid w:val="00582886"/>
    <w:rsid w:val="00582A67"/>
    <w:rsid w:val="00583134"/>
    <w:rsid w:val="005837AA"/>
    <w:rsid w:val="00583827"/>
    <w:rsid w:val="00583BE3"/>
    <w:rsid w:val="005840B4"/>
    <w:rsid w:val="005842C3"/>
    <w:rsid w:val="00584A44"/>
    <w:rsid w:val="005852F6"/>
    <w:rsid w:val="005857F7"/>
    <w:rsid w:val="00585DB4"/>
    <w:rsid w:val="0058625C"/>
    <w:rsid w:val="00586310"/>
    <w:rsid w:val="005863C9"/>
    <w:rsid w:val="00586672"/>
    <w:rsid w:val="005873B5"/>
    <w:rsid w:val="00587FE9"/>
    <w:rsid w:val="00590012"/>
    <w:rsid w:val="005905EA"/>
    <w:rsid w:val="00590857"/>
    <w:rsid w:val="0059086A"/>
    <w:rsid w:val="00590E88"/>
    <w:rsid w:val="005910D0"/>
    <w:rsid w:val="00591359"/>
    <w:rsid w:val="005913DE"/>
    <w:rsid w:val="00592119"/>
    <w:rsid w:val="0059231C"/>
    <w:rsid w:val="005925D9"/>
    <w:rsid w:val="00592723"/>
    <w:rsid w:val="005927E9"/>
    <w:rsid w:val="00592810"/>
    <w:rsid w:val="00592BAC"/>
    <w:rsid w:val="00593AD5"/>
    <w:rsid w:val="00593B66"/>
    <w:rsid w:val="00594543"/>
    <w:rsid w:val="00594751"/>
    <w:rsid w:val="00594782"/>
    <w:rsid w:val="005951F7"/>
    <w:rsid w:val="00595533"/>
    <w:rsid w:val="005955EF"/>
    <w:rsid w:val="00596584"/>
    <w:rsid w:val="0059681B"/>
    <w:rsid w:val="005968B9"/>
    <w:rsid w:val="005973F1"/>
    <w:rsid w:val="00597B6B"/>
    <w:rsid w:val="00597C06"/>
    <w:rsid w:val="005A06CB"/>
    <w:rsid w:val="005A090B"/>
    <w:rsid w:val="005A0C42"/>
    <w:rsid w:val="005A0CE1"/>
    <w:rsid w:val="005A1003"/>
    <w:rsid w:val="005A1174"/>
    <w:rsid w:val="005A1229"/>
    <w:rsid w:val="005A14A3"/>
    <w:rsid w:val="005A172D"/>
    <w:rsid w:val="005A1E72"/>
    <w:rsid w:val="005A1E78"/>
    <w:rsid w:val="005A28E8"/>
    <w:rsid w:val="005A2913"/>
    <w:rsid w:val="005A306E"/>
    <w:rsid w:val="005A3864"/>
    <w:rsid w:val="005A3933"/>
    <w:rsid w:val="005A3A30"/>
    <w:rsid w:val="005A3D10"/>
    <w:rsid w:val="005A3EC9"/>
    <w:rsid w:val="005A3EDF"/>
    <w:rsid w:val="005A42A2"/>
    <w:rsid w:val="005A436A"/>
    <w:rsid w:val="005A44AD"/>
    <w:rsid w:val="005A47F1"/>
    <w:rsid w:val="005A486A"/>
    <w:rsid w:val="005A49AE"/>
    <w:rsid w:val="005A4BCB"/>
    <w:rsid w:val="005A4D83"/>
    <w:rsid w:val="005A5E2B"/>
    <w:rsid w:val="005A6461"/>
    <w:rsid w:val="005A6480"/>
    <w:rsid w:val="005A6788"/>
    <w:rsid w:val="005A6C91"/>
    <w:rsid w:val="005A6CEB"/>
    <w:rsid w:val="005A7163"/>
    <w:rsid w:val="005A74F6"/>
    <w:rsid w:val="005A76B3"/>
    <w:rsid w:val="005A772E"/>
    <w:rsid w:val="005A7927"/>
    <w:rsid w:val="005A798B"/>
    <w:rsid w:val="005A7B3D"/>
    <w:rsid w:val="005A7D10"/>
    <w:rsid w:val="005B0607"/>
    <w:rsid w:val="005B0DB1"/>
    <w:rsid w:val="005B17E1"/>
    <w:rsid w:val="005B1F99"/>
    <w:rsid w:val="005B229B"/>
    <w:rsid w:val="005B23FD"/>
    <w:rsid w:val="005B271B"/>
    <w:rsid w:val="005B2F53"/>
    <w:rsid w:val="005B338F"/>
    <w:rsid w:val="005B3571"/>
    <w:rsid w:val="005B39B8"/>
    <w:rsid w:val="005B3F7C"/>
    <w:rsid w:val="005B476A"/>
    <w:rsid w:val="005B48A6"/>
    <w:rsid w:val="005B4DEE"/>
    <w:rsid w:val="005B5601"/>
    <w:rsid w:val="005B58F4"/>
    <w:rsid w:val="005B5A8B"/>
    <w:rsid w:val="005B5D97"/>
    <w:rsid w:val="005B608B"/>
    <w:rsid w:val="005B6B9A"/>
    <w:rsid w:val="005B73C2"/>
    <w:rsid w:val="005B7AA2"/>
    <w:rsid w:val="005C0144"/>
    <w:rsid w:val="005C1024"/>
    <w:rsid w:val="005C11D0"/>
    <w:rsid w:val="005C1E99"/>
    <w:rsid w:val="005C212F"/>
    <w:rsid w:val="005C215A"/>
    <w:rsid w:val="005C21AE"/>
    <w:rsid w:val="005C2677"/>
    <w:rsid w:val="005C2CA4"/>
    <w:rsid w:val="005C3089"/>
    <w:rsid w:val="005C31B6"/>
    <w:rsid w:val="005C44EE"/>
    <w:rsid w:val="005C471F"/>
    <w:rsid w:val="005C47A9"/>
    <w:rsid w:val="005C4EAC"/>
    <w:rsid w:val="005C5196"/>
    <w:rsid w:val="005C5899"/>
    <w:rsid w:val="005C5BF2"/>
    <w:rsid w:val="005C6482"/>
    <w:rsid w:val="005C6F7A"/>
    <w:rsid w:val="005C6FCA"/>
    <w:rsid w:val="005C7022"/>
    <w:rsid w:val="005C70A2"/>
    <w:rsid w:val="005C726E"/>
    <w:rsid w:val="005C76D5"/>
    <w:rsid w:val="005C791D"/>
    <w:rsid w:val="005C7937"/>
    <w:rsid w:val="005C79F9"/>
    <w:rsid w:val="005C7D60"/>
    <w:rsid w:val="005D012E"/>
    <w:rsid w:val="005D0E39"/>
    <w:rsid w:val="005D184A"/>
    <w:rsid w:val="005D2F47"/>
    <w:rsid w:val="005D3689"/>
    <w:rsid w:val="005D39C7"/>
    <w:rsid w:val="005D39E1"/>
    <w:rsid w:val="005D39E5"/>
    <w:rsid w:val="005D3BBE"/>
    <w:rsid w:val="005D3D7F"/>
    <w:rsid w:val="005D4924"/>
    <w:rsid w:val="005D5382"/>
    <w:rsid w:val="005D547C"/>
    <w:rsid w:val="005D690C"/>
    <w:rsid w:val="005D6CFD"/>
    <w:rsid w:val="005D6FE4"/>
    <w:rsid w:val="005D7C22"/>
    <w:rsid w:val="005E0FAF"/>
    <w:rsid w:val="005E105A"/>
    <w:rsid w:val="005E1209"/>
    <w:rsid w:val="005E17D0"/>
    <w:rsid w:val="005E1A7C"/>
    <w:rsid w:val="005E1D00"/>
    <w:rsid w:val="005E28BA"/>
    <w:rsid w:val="005E2A5C"/>
    <w:rsid w:val="005E2E61"/>
    <w:rsid w:val="005E2F87"/>
    <w:rsid w:val="005E30D6"/>
    <w:rsid w:val="005E3964"/>
    <w:rsid w:val="005E3AAA"/>
    <w:rsid w:val="005E3DBD"/>
    <w:rsid w:val="005E3DDB"/>
    <w:rsid w:val="005E42E7"/>
    <w:rsid w:val="005E438A"/>
    <w:rsid w:val="005E4ADB"/>
    <w:rsid w:val="005E4EE6"/>
    <w:rsid w:val="005E504E"/>
    <w:rsid w:val="005E5420"/>
    <w:rsid w:val="005E5D62"/>
    <w:rsid w:val="005E60C3"/>
    <w:rsid w:val="005E63BD"/>
    <w:rsid w:val="005E6503"/>
    <w:rsid w:val="005E6B52"/>
    <w:rsid w:val="005E6D3F"/>
    <w:rsid w:val="005E70D3"/>
    <w:rsid w:val="005E7341"/>
    <w:rsid w:val="005E7471"/>
    <w:rsid w:val="005E7C1D"/>
    <w:rsid w:val="005E7E50"/>
    <w:rsid w:val="005F025E"/>
    <w:rsid w:val="005F04D3"/>
    <w:rsid w:val="005F05FB"/>
    <w:rsid w:val="005F06B2"/>
    <w:rsid w:val="005F088A"/>
    <w:rsid w:val="005F0D8C"/>
    <w:rsid w:val="005F0EBD"/>
    <w:rsid w:val="005F0F4F"/>
    <w:rsid w:val="005F1165"/>
    <w:rsid w:val="005F1407"/>
    <w:rsid w:val="005F1505"/>
    <w:rsid w:val="005F19F3"/>
    <w:rsid w:val="005F1A7A"/>
    <w:rsid w:val="005F1F0B"/>
    <w:rsid w:val="005F2026"/>
    <w:rsid w:val="005F27FD"/>
    <w:rsid w:val="005F2938"/>
    <w:rsid w:val="005F2B4E"/>
    <w:rsid w:val="005F2BC2"/>
    <w:rsid w:val="005F2C70"/>
    <w:rsid w:val="005F2F56"/>
    <w:rsid w:val="005F333E"/>
    <w:rsid w:val="005F3513"/>
    <w:rsid w:val="005F3AFE"/>
    <w:rsid w:val="005F4272"/>
    <w:rsid w:val="005F4460"/>
    <w:rsid w:val="005F4C86"/>
    <w:rsid w:val="005F4CD7"/>
    <w:rsid w:val="005F5DEE"/>
    <w:rsid w:val="005F6110"/>
    <w:rsid w:val="005F6554"/>
    <w:rsid w:val="005F6793"/>
    <w:rsid w:val="005F69A9"/>
    <w:rsid w:val="005F69B4"/>
    <w:rsid w:val="005F6D60"/>
    <w:rsid w:val="005F75BB"/>
    <w:rsid w:val="005F760B"/>
    <w:rsid w:val="005F7730"/>
    <w:rsid w:val="00600225"/>
    <w:rsid w:val="00600520"/>
    <w:rsid w:val="00600B12"/>
    <w:rsid w:val="00600DA2"/>
    <w:rsid w:val="00600E67"/>
    <w:rsid w:val="00601785"/>
    <w:rsid w:val="00601867"/>
    <w:rsid w:val="00601919"/>
    <w:rsid w:val="00601A95"/>
    <w:rsid w:val="006022FB"/>
    <w:rsid w:val="00602343"/>
    <w:rsid w:val="00602654"/>
    <w:rsid w:val="006026F0"/>
    <w:rsid w:val="00602A3A"/>
    <w:rsid w:val="006030D0"/>
    <w:rsid w:val="006031D3"/>
    <w:rsid w:val="006033ED"/>
    <w:rsid w:val="006034A0"/>
    <w:rsid w:val="00604195"/>
    <w:rsid w:val="00604571"/>
    <w:rsid w:val="00604D30"/>
    <w:rsid w:val="00604E34"/>
    <w:rsid w:val="00605218"/>
    <w:rsid w:val="0060558B"/>
    <w:rsid w:val="0060590B"/>
    <w:rsid w:val="00605CBF"/>
    <w:rsid w:val="00605D57"/>
    <w:rsid w:val="006062B9"/>
    <w:rsid w:val="00606941"/>
    <w:rsid w:val="006069B0"/>
    <w:rsid w:val="00606B55"/>
    <w:rsid w:val="00606D60"/>
    <w:rsid w:val="00606F92"/>
    <w:rsid w:val="006078A2"/>
    <w:rsid w:val="00610352"/>
    <w:rsid w:val="00610583"/>
    <w:rsid w:val="00610B8B"/>
    <w:rsid w:val="00610DC5"/>
    <w:rsid w:val="00610E61"/>
    <w:rsid w:val="006110D5"/>
    <w:rsid w:val="00611BB2"/>
    <w:rsid w:val="00611E5C"/>
    <w:rsid w:val="00611E99"/>
    <w:rsid w:val="00612A6E"/>
    <w:rsid w:val="00612EE7"/>
    <w:rsid w:val="006135ED"/>
    <w:rsid w:val="00613823"/>
    <w:rsid w:val="00613F18"/>
    <w:rsid w:val="00613F94"/>
    <w:rsid w:val="00614039"/>
    <w:rsid w:val="00614726"/>
    <w:rsid w:val="00614F92"/>
    <w:rsid w:val="0061541E"/>
    <w:rsid w:val="0061580A"/>
    <w:rsid w:val="00615843"/>
    <w:rsid w:val="0061587E"/>
    <w:rsid w:val="00615DA8"/>
    <w:rsid w:val="00615E3C"/>
    <w:rsid w:val="00615FEC"/>
    <w:rsid w:val="00616394"/>
    <w:rsid w:val="0061763A"/>
    <w:rsid w:val="0061793B"/>
    <w:rsid w:val="00617BE0"/>
    <w:rsid w:val="00620195"/>
    <w:rsid w:val="0062058A"/>
    <w:rsid w:val="00621377"/>
    <w:rsid w:val="006219F2"/>
    <w:rsid w:val="00621E45"/>
    <w:rsid w:val="00622257"/>
    <w:rsid w:val="006229C9"/>
    <w:rsid w:val="00622B30"/>
    <w:rsid w:val="00622DB5"/>
    <w:rsid w:val="006230A4"/>
    <w:rsid w:val="00623A3B"/>
    <w:rsid w:val="00624065"/>
    <w:rsid w:val="00624523"/>
    <w:rsid w:val="00624922"/>
    <w:rsid w:val="00624C60"/>
    <w:rsid w:val="00624EA0"/>
    <w:rsid w:val="00624FC5"/>
    <w:rsid w:val="006250BD"/>
    <w:rsid w:val="00625281"/>
    <w:rsid w:val="0062574C"/>
    <w:rsid w:val="00625A6F"/>
    <w:rsid w:val="00625BC3"/>
    <w:rsid w:val="0062605A"/>
    <w:rsid w:val="0062644F"/>
    <w:rsid w:val="006264D1"/>
    <w:rsid w:val="00626DF1"/>
    <w:rsid w:val="0062739B"/>
    <w:rsid w:val="00627416"/>
    <w:rsid w:val="00627775"/>
    <w:rsid w:val="00627DA8"/>
    <w:rsid w:val="00630A01"/>
    <w:rsid w:val="00630D00"/>
    <w:rsid w:val="006312CC"/>
    <w:rsid w:val="0063177E"/>
    <w:rsid w:val="00631E8D"/>
    <w:rsid w:val="00632396"/>
    <w:rsid w:val="00632D92"/>
    <w:rsid w:val="006338C4"/>
    <w:rsid w:val="00633B41"/>
    <w:rsid w:val="00633CAB"/>
    <w:rsid w:val="00633F46"/>
    <w:rsid w:val="00634146"/>
    <w:rsid w:val="00634793"/>
    <w:rsid w:val="00634CA2"/>
    <w:rsid w:val="0063583B"/>
    <w:rsid w:val="00635912"/>
    <w:rsid w:val="006359A5"/>
    <w:rsid w:val="00635ACB"/>
    <w:rsid w:val="006364C3"/>
    <w:rsid w:val="00636CAE"/>
    <w:rsid w:val="0063721F"/>
    <w:rsid w:val="00637283"/>
    <w:rsid w:val="0063730A"/>
    <w:rsid w:val="006374F8"/>
    <w:rsid w:val="00637826"/>
    <w:rsid w:val="00637A69"/>
    <w:rsid w:val="00637B35"/>
    <w:rsid w:val="00637B68"/>
    <w:rsid w:val="00637E44"/>
    <w:rsid w:val="0064000B"/>
    <w:rsid w:val="0064025C"/>
    <w:rsid w:val="00640D33"/>
    <w:rsid w:val="00640E59"/>
    <w:rsid w:val="0064192A"/>
    <w:rsid w:val="00641AD4"/>
    <w:rsid w:val="00641CF7"/>
    <w:rsid w:val="00641D33"/>
    <w:rsid w:val="00642485"/>
    <w:rsid w:val="006429A4"/>
    <w:rsid w:val="00642A8B"/>
    <w:rsid w:val="00642E84"/>
    <w:rsid w:val="00642EFE"/>
    <w:rsid w:val="00643193"/>
    <w:rsid w:val="00643930"/>
    <w:rsid w:val="0064393E"/>
    <w:rsid w:val="00644083"/>
    <w:rsid w:val="00644485"/>
    <w:rsid w:val="0064483D"/>
    <w:rsid w:val="00644D09"/>
    <w:rsid w:val="00646123"/>
    <w:rsid w:val="00646E0F"/>
    <w:rsid w:val="0064701A"/>
    <w:rsid w:val="006471C9"/>
    <w:rsid w:val="00647317"/>
    <w:rsid w:val="00647AE8"/>
    <w:rsid w:val="006505E2"/>
    <w:rsid w:val="006508A6"/>
    <w:rsid w:val="00650C6A"/>
    <w:rsid w:val="00650FF0"/>
    <w:rsid w:val="006518B3"/>
    <w:rsid w:val="0065227D"/>
    <w:rsid w:val="00652459"/>
    <w:rsid w:val="0065288A"/>
    <w:rsid w:val="006528EF"/>
    <w:rsid w:val="00652EC7"/>
    <w:rsid w:val="00652F27"/>
    <w:rsid w:val="00653467"/>
    <w:rsid w:val="00653488"/>
    <w:rsid w:val="0065395A"/>
    <w:rsid w:val="00653C77"/>
    <w:rsid w:val="006547C0"/>
    <w:rsid w:val="00654897"/>
    <w:rsid w:val="00654B82"/>
    <w:rsid w:val="0065585B"/>
    <w:rsid w:val="00655D8F"/>
    <w:rsid w:val="00656C98"/>
    <w:rsid w:val="00657108"/>
    <w:rsid w:val="006572AC"/>
    <w:rsid w:val="006577BD"/>
    <w:rsid w:val="00657982"/>
    <w:rsid w:val="00657AF8"/>
    <w:rsid w:val="0066008E"/>
    <w:rsid w:val="006600EB"/>
    <w:rsid w:val="00660A5F"/>
    <w:rsid w:val="00660D7D"/>
    <w:rsid w:val="00661041"/>
    <w:rsid w:val="00661A0D"/>
    <w:rsid w:val="00661F47"/>
    <w:rsid w:val="00662718"/>
    <w:rsid w:val="00663060"/>
    <w:rsid w:val="006631D6"/>
    <w:rsid w:val="0066395B"/>
    <w:rsid w:val="00663F16"/>
    <w:rsid w:val="00663F42"/>
    <w:rsid w:val="0066482B"/>
    <w:rsid w:val="00664999"/>
    <w:rsid w:val="00664D40"/>
    <w:rsid w:val="00664D4B"/>
    <w:rsid w:val="0066519E"/>
    <w:rsid w:val="00665332"/>
    <w:rsid w:val="00665D57"/>
    <w:rsid w:val="006661F6"/>
    <w:rsid w:val="00666738"/>
    <w:rsid w:val="006667E9"/>
    <w:rsid w:val="00666D6B"/>
    <w:rsid w:val="006675A7"/>
    <w:rsid w:val="006675A8"/>
    <w:rsid w:val="00667808"/>
    <w:rsid w:val="00667A09"/>
    <w:rsid w:val="00667D4E"/>
    <w:rsid w:val="00667E16"/>
    <w:rsid w:val="006704E3"/>
    <w:rsid w:val="006706F1"/>
    <w:rsid w:val="00670927"/>
    <w:rsid w:val="00670C3D"/>
    <w:rsid w:val="00671066"/>
    <w:rsid w:val="00671102"/>
    <w:rsid w:val="0067149E"/>
    <w:rsid w:val="006716B8"/>
    <w:rsid w:val="006719A0"/>
    <w:rsid w:val="0067243C"/>
    <w:rsid w:val="006730D7"/>
    <w:rsid w:val="00673DC8"/>
    <w:rsid w:val="006746BF"/>
    <w:rsid w:val="00674E13"/>
    <w:rsid w:val="00675102"/>
    <w:rsid w:val="0067511D"/>
    <w:rsid w:val="00675231"/>
    <w:rsid w:val="00675689"/>
    <w:rsid w:val="00675B53"/>
    <w:rsid w:val="006760AD"/>
    <w:rsid w:val="00676244"/>
    <w:rsid w:val="006763F1"/>
    <w:rsid w:val="00676C0E"/>
    <w:rsid w:val="00676E40"/>
    <w:rsid w:val="00677462"/>
    <w:rsid w:val="00677BB2"/>
    <w:rsid w:val="00677CD1"/>
    <w:rsid w:val="00677CD5"/>
    <w:rsid w:val="00680C28"/>
    <w:rsid w:val="00680F1B"/>
    <w:rsid w:val="0068194E"/>
    <w:rsid w:val="00681A91"/>
    <w:rsid w:val="00681C70"/>
    <w:rsid w:val="00682786"/>
    <w:rsid w:val="00682BED"/>
    <w:rsid w:val="00682C1B"/>
    <w:rsid w:val="00682E3B"/>
    <w:rsid w:val="0068318E"/>
    <w:rsid w:val="00683D2B"/>
    <w:rsid w:val="00684185"/>
    <w:rsid w:val="00684527"/>
    <w:rsid w:val="00684A15"/>
    <w:rsid w:val="00685444"/>
    <w:rsid w:val="00685C63"/>
    <w:rsid w:val="00685D1E"/>
    <w:rsid w:val="0068613D"/>
    <w:rsid w:val="0068689F"/>
    <w:rsid w:val="0068692A"/>
    <w:rsid w:val="00686E8B"/>
    <w:rsid w:val="006871C7"/>
    <w:rsid w:val="00687816"/>
    <w:rsid w:val="006878B5"/>
    <w:rsid w:val="00687A1E"/>
    <w:rsid w:val="006900AC"/>
    <w:rsid w:val="00690E93"/>
    <w:rsid w:val="006913B3"/>
    <w:rsid w:val="00691405"/>
    <w:rsid w:val="00691672"/>
    <w:rsid w:val="00691891"/>
    <w:rsid w:val="00691BC3"/>
    <w:rsid w:val="00691D47"/>
    <w:rsid w:val="006921B9"/>
    <w:rsid w:val="006926B7"/>
    <w:rsid w:val="006926DC"/>
    <w:rsid w:val="00692D62"/>
    <w:rsid w:val="00692EEF"/>
    <w:rsid w:val="00692F21"/>
    <w:rsid w:val="00693073"/>
    <w:rsid w:val="00693096"/>
    <w:rsid w:val="006932B4"/>
    <w:rsid w:val="00693D11"/>
    <w:rsid w:val="006941CC"/>
    <w:rsid w:val="00694BEB"/>
    <w:rsid w:val="006955FD"/>
    <w:rsid w:val="006959E2"/>
    <w:rsid w:val="00695CF8"/>
    <w:rsid w:val="00696595"/>
    <w:rsid w:val="006971F8"/>
    <w:rsid w:val="006975B3"/>
    <w:rsid w:val="00697711"/>
    <w:rsid w:val="006A04EB"/>
    <w:rsid w:val="006A074A"/>
    <w:rsid w:val="006A0A8A"/>
    <w:rsid w:val="006A0D06"/>
    <w:rsid w:val="006A0DED"/>
    <w:rsid w:val="006A1300"/>
    <w:rsid w:val="006A1CB6"/>
    <w:rsid w:val="006A2234"/>
    <w:rsid w:val="006A25DD"/>
    <w:rsid w:val="006A27B0"/>
    <w:rsid w:val="006A39DA"/>
    <w:rsid w:val="006A3A2F"/>
    <w:rsid w:val="006A44D1"/>
    <w:rsid w:val="006A4963"/>
    <w:rsid w:val="006A49D3"/>
    <w:rsid w:val="006A578F"/>
    <w:rsid w:val="006A5E75"/>
    <w:rsid w:val="006A5F82"/>
    <w:rsid w:val="006A64F1"/>
    <w:rsid w:val="006A65DE"/>
    <w:rsid w:val="006A72D6"/>
    <w:rsid w:val="006A7E15"/>
    <w:rsid w:val="006A7EAB"/>
    <w:rsid w:val="006B040E"/>
    <w:rsid w:val="006B0991"/>
    <w:rsid w:val="006B0D01"/>
    <w:rsid w:val="006B0F29"/>
    <w:rsid w:val="006B2043"/>
    <w:rsid w:val="006B21EB"/>
    <w:rsid w:val="006B256F"/>
    <w:rsid w:val="006B2A31"/>
    <w:rsid w:val="006B2B83"/>
    <w:rsid w:val="006B2C89"/>
    <w:rsid w:val="006B3247"/>
    <w:rsid w:val="006B33A4"/>
    <w:rsid w:val="006B3610"/>
    <w:rsid w:val="006B36E9"/>
    <w:rsid w:val="006B3EBC"/>
    <w:rsid w:val="006B4207"/>
    <w:rsid w:val="006B4A19"/>
    <w:rsid w:val="006B4C38"/>
    <w:rsid w:val="006B4CE5"/>
    <w:rsid w:val="006B527E"/>
    <w:rsid w:val="006B547E"/>
    <w:rsid w:val="006B57C4"/>
    <w:rsid w:val="006B596F"/>
    <w:rsid w:val="006B5B35"/>
    <w:rsid w:val="006B5B9D"/>
    <w:rsid w:val="006B62C6"/>
    <w:rsid w:val="006B6B68"/>
    <w:rsid w:val="006B723E"/>
    <w:rsid w:val="006B777C"/>
    <w:rsid w:val="006B7888"/>
    <w:rsid w:val="006C12D2"/>
    <w:rsid w:val="006C14E0"/>
    <w:rsid w:val="006C1F0B"/>
    <w:rsid w:val="006C22F7"/>
    <w:rsid w:val="006C24D9"/>
    <w:rsid w:val="006C2682"/>
    <w:rsid w:val="006C30F7"/>
    <w:rsid w:val="006C323D"/>
    <w:rsid w:val="006C3521"/>
    <w:rsid w:val="006C3B15"/>
    <w:rsid w:val="006C530C"/>
    <w:rsid w:val="006C59C8"/>
    <w:rsid w:val="006C5B5A"/>
    <w:rsid w:val="006C60C9"/>
    <w:rsid w:val="006C619B"/>
    <w:rsid w:val="006C67DB"/>
    <w:rsid w:val="006C6EDA"/>
    <w:rsid w:val="006C70AF"/>
    <w:rsid w:val="006C7D1D"/>
    <w:rsid w:val="006C7F3D"/>
    <w:rsid w:val="006D10CE"/>
    <w:rsid w:val="006D1210"/>
    <w:rsid w:val="006D1393"/>
    <w:rsid w:val="006D1EB1"/>
    <w:rsid w:val="006D21E8"/>
    <w:rsid w:val="006D27A2"/>
    <w:rsid w:val="006D2930"/>
    <w:rsid w:val="006D2D6D"/>
    <w:rsid w:val="006D3113"/>
    <w:rsid w:val="006D3ECC"/>
    <w:rsid w:val="006D4FFF"/>
    <w:rsid w:val="006D50DD"/>
    <w:rsid w:val="006D57A1"/>
    <w:rsid w:val="006D5833"/>
    <w:rsid w:val="006D5C9B"/>
    <w:rsid w:val="006D67C0"/>
    <w:rsid w:val="006D6DEF"/>
    <w:rsid w:val="006D7262"/>
    <w:rsid w:val="006D745A"/>
    <w:rsid w:val="006D75EA"/>
    <w:rsid w:val="006D782B"/>
    <w:rsid w:val="006E0008"/>
    <w:rsid w:val="006E008E"/>
    <w:rsid w:val="006E0175"/>
    <w:rsid w:val="006E0A6C"/>
    <w:rsid w:val="006E0F2A"/>
    <w:rsid w:val="006E1461"/>
    <w:rsid w:val="006E14E2"/>
    <w:rsid w:val="006E1593"/>
    <w:rsid w:val="006E1847"/>
    <w:rsid w:val="006E23E0"/>
    <w:rsid w:val="006E2AE8"/>
    <w:rsid w:val="006E308A"/>
    <w:rsid w:val="006E31AF"/>
    <w:rsid w:val="006E32CB"/>
    <w:rsid w:val="006E37BE"/>
    <w:rsid w:val="006E3C1E"/>
    <w:rsid w:val="006E3DEB"/>
    <w:rsid w:val="006E4084"/>
    <w:rsid w:val="006E4636"/>
    <w:rsid w:val="006E49E1"/>
    <w:rsid w:val="006E4AC0"/>
    <w:rsid w:val="006E4BD9"/>
    <w:rsid w:val="006E4E28"/>
    <w:rsid w:val="006E6556"/>
    <w:rsid w:val="006E6902"/>
    <w:rsid w:val="006E6F8A"/>
    <w:rsid w:val="006E709F"/>
    <w:rsid w:val="006E7296"/>
    <w:rsid w:val="006E7335"/>
    <w:rsid w:val="006E7431"/>
    <w:rsid w:val="006E7C58"/>
    <w:rsid w:val="006F0278"/>
    <w:rsid w:val="006F03A2"/>
    <w:rsid w:val="006F051D"/>
    <w:rsid w:val="006F0D4A"/>
    <w:rsid w:val="006F0E92"/>
    <w:rsid w:val="006F12F1"/>
    <w:rsid w:val="006F1369"/>
    <w:rsid w:val="006F1788"/>
    <w:rsid w:val="006F1E03"/>
    <w:rsid w:val="006F2A82"/>
    <w:rsid w:val="006F2B88"/>
    <w:rsid w:val="006F2C7D"/>
    <w:rsid w:val="006F32DB"/>
    <w:rsid w:val="006F3710"/>
    <w:rsid w:val="006F3A43"/>
    <w:rsid w:val="006F4EFC"/>
    <w:rsid w:val="006F52F0"/>
    <w:rsid w:val="006F54DB"/>
    <w:rsid w:val="006F5E2C"/>
    <w:rsid w:val="006F61C1"/>
    <w:rsid w:val="006F6260"/>
    <w:rsid w:val="006F6605"/>
    <w:rsid w:val="006F66A2"/>
    <w:rsid w:val="006F6885"/>
    <w:rsid w:val="006F6B39"/>
    <w:rsid w:val="006F71EA"/>
    <w:rsid w:val="006F7B62"/>
    <w:rsid w:val="006F7C63"/>
    <w:rsid w:val="006F7E10"/>
    <w:rsid w:val="006F7EA7"/>
    <w:rsid w:val="0070012D"/>
    <w:rsid w:val="00700D54"/>
    <w:rsid w:val="00700F0E"/>
    <w:rsid w:val="0070126F"/>
    <w:rsid w:val="00701B6C"/>
    <w:rsid w:val="00701D68"/>
    <w:rsid w:val="007020AE"/>
    <w:rsid w:val="007024E1"/>
    <w:rsid w:val="007025CA"/>
    <w:rsid w:val="007027A2"/>
    <w:rsid w:val="00702866"/>
    <w:rsid w:val="00702F1F"/>
    <w:rsid w:val="0070328B"/>
    <w:rsid w:val="00703354"/>
    <w:rsid w:val="00703583"/>
    <w:rsid w:val="00703EA9"/>
    <w:rsid w:val="00703ECF"/>
    <w:rsid w:val="00703F86"/>
    <w:rsid w:val="007041E7"/>
    <w:rsid w:val="00704310"/>
    <w:rsid w:val="00704E98"/>
    <w:rsid w:val="0070506F"/>
    <w:rsid w:val="007050A7"/>
    <w:rsid w:val="00705266"/>
    <w:rsid w:val="007053E2"/>
    <w:rsid w:val="00705926"/>
    <w:rsid w:val="00705AEA"/>
    <w:rsid w:val="00705C82"/>
    <w:rsid w:val="00705D17"/>
    <w:rsid w:val="00705D39"/>
    <w:rsid w:val="00705F84"/>
    <w:rsid w:val="00706079"/>
    <w:rsid w:val="00706B91"/>
    <w:rsid w:val="00706D9C"/>
    <w:rsid w:val="0070763F"/>
    <w:rsid w:val="00707737"/>
    <w:rsid w:val="00707C61"/>
    <w:rsid w:val="00707D2D"/>
    <w:rsid w:val="00710591"/>
    <w:rsid w:val="0071064C"/>
    <w:rsid w:val="00710A42"/>
    <w:rsid w:val="00710C8D"/>
    <w:rsid w:val="00710EAC"/>
    <w:rsid w:val="00710F29"/>
    <w:rsid w:val="00711894"/>
    <w:rsid w:val="007119C3"/>
    <w:rsid w:val="00711C0F"/>
    <w:rsid w:val="00711E08"/>
    <w:rsid w:val="00712269"/>
    <w:rsid w:val="0071322A"/>
    <w:rsid w:val="007134E6"/>
    <w:rsid w:val="007135F7"/>
    <w:rsid w:val="0071371B"/>
    <w:rsid w:val="00713A75"/>
    <w:rsid w:val="00713B13"/>
    <w:rsid w:val="007142C7"/>
    <w:rsid w:val="00714385"/>
    <w:rsid w:val="0071484C"/>
    <w:rsid w:val="00714CEF"/>
    <w:rsid w:val="00715274"/>
    <w:rsid w:val="00715356"/>
    <w:rsid w:val="007156F3"/>
    <w:rsid w:val="00715E5B"/>
    <w:rsid w:val="00716B07"/>
    <w:rsid w:val="00716CEF"/>
    <w:rsid w:val="00716D53"/>
    <w:rsid w:val="00716F50"/>
    <w:rsid w:val="00717BC1"/>
    <w:rsid w:val="007201D9"/>
    <w:rsid w:val="007202E1"/>
    <w:rsid w:val="00720409"/>
    <w:rsid w:val="00720C1B"/>
    <w:rsid w:val="00721324"/>
    <w:rsid w:val="007215D2"/>
    <w:rsid w:val="00721BEA"/>
    <w:rsid w:val="00721F1F"/>
    <w:rsid w:val="00721F4D"/>
    <w:rsid w:val="0072214D"/>
    <w:rsid w:val="007222AA"/>
    <w:rsid w:val="007228D1"/>
    <w:rsid w:val="00722CF4"/>
    <w:rsid w:val="00722FB5"/>
    <w:rsid w:val="00722FF5"/>
    <w:rsid w:val="007234A8"/>
    <w:rsid w:val="007235E2"/>
    <w:rsid w:val="00723649"/>
    <w:rsid w:val="00723890"/>
    <w:rsid w:val="007238EC"/>
    <w:rsid w:val="00723BE8"/>
    <w:rsid w:val="00723DD2"/>
    <w:rsid w:val="0072418D"/>
    <w:rsid w:val="007249E2"/>
    <w:rsid w:val="00724AC2"/>
    <w:rsid w:val="00724E68"/>
    <w:rsid w:val="00725789"/>
    <w:rsid w:val="00725AFA"/>
    <w:rsid w:val="00725DCC"/>
    <w:rsid w:val="0072649C"/>
    <w:rsid w:val="00726BB7"/>
    <w:rsid w:val="00727242"/>
    <w:rsid w:val="00727441"/>
    <w:rsid w:val="007276E8"/>
    <w:rsid w:val="00727811"/>
    <w:rsid w:val="0072792A"/>
    <w:rsid w:val="007279D9"/>
    <w:rsid w:val="00727C9A"/>
    <w:rsid w:val="007305EC"/>
    <w:rsid w:val="00730D75"/>
    <w:rsid w:val="00730E5C"/>
    <w:rsid w:val="007312A6"/>
    <w:rsid w:val="0073153D"/>
    <w:rsid w:val="00731D02"/>
    <w:rsid w:val="00732353"/>
    <w:rsid w:val="0073263E"/>
    <w:rsid w:val="0073272A"/>
    <w:rsid w:val="00732D11"/>
    <w:rsid w:val="00732E66"/>
    <w:rsid w:val="00732FCB"/>
    <w:rsid w:val="00733318"/>
    <w:rsid w:val="00733621"/>
    <w:rsid w:val="007337DC"/>
    <w:rsid w:val="00733E0E"/>
    <w:rsid w:val="007342CE"/>
    <w:rsid w:val="0073446D"/>
    <w:rsid w:val="00734A2C"/>
    <w:rsid w:val="00735062"/>
    <w:rsid w:val="007353D7"/>
    <w:rsid w:val="00735875"/>
    <w:rsid w:val="007358D9"/>
    <w:rsid w:val="007359AD"/>
    <w:rsid w:val="00735A75"/>
    <w:rsid w:val="00735B4B"/>
    <w:rsid w:val="007362CE"/>
    <w:rsid w:val="00736486"/>
    <w:rsid w:val="00736911"/>
    <w:rsid w:val="00737B04"/>
    <w:rsid w:val="00737E5D"/>
    <w:rsid w:val="00740987"/>
    <w:rsid w:val="0074184D"/>
    <w:rsid w:val="007418CB"/>
    <w:rsid w:val="00741F62"/>
    <w:rsid w:val="00742115"/>
    <w:rsid w:val="007421C3"/>
    <w:rsid w:val="0074305A"/>
    <w:rsid w:val="00743523"/>
    <w:rsid w:val="00743E27"/>
    <w:rsid w:val="00743E7F"/>
    <w:rsid w:val="0074405B"/>
    <w:rsid w:val="007443F6"/>
    <w:rsid w:val="007444C7"/>
    <w:rsid w:val="0074467D"/>
    <w:rsid w:val="007447B4"/>
    <w:rsid w:val="007449BD"/>
    <w:rsid w:val="00744B4A"/>
    <w:rsid w:val="00744C95"/>
    <w:rsid w:val="007457BF"/>
    <w:rsid w:val="00745D39"/>
    <w:rsid w:val="00746356"/>
    <w:rsid w:val="007463E3"/>
    <w:rsid w:val="00746B15"/>
    <w:rsid w:val="00747239"/>
    <w:rsid w:val="00747CD2"/>
    <w:rsid w:val="00750F5A"/>
    <w:rsid w:val="007510B5"/>
    <w:rsid w:val="007519F5"/>
    <w:rsid w:val="00751CD3"/>
    <w:rsid w:val="00752250"/>
    <w:rsid w:val="007522EE"/>
    <w:rsid w:val="00752C17"/>
    <w:rsid w:val="00753094"/>
    <w:rsid w:val="007534BE"/>
    <w:rsid w:val="00753673"/>
    <w:rsid w:val="007538BA"/>
    <w:rsid w:val="00753D11"/>
    <w:rsid w:val="00753E31"/>
    <w:rsid w:val="007540E5"/>
    <w:rsid w:val="00754330"/>
    <w:rsid w:val="00755158"/>
    <w:rsid w:val="00755596"/>
    <w:rsid w:val="00755C76"/>
    <w:rsid w:val="00755FA2"/>
    <w:rsid w:val="007561C9"/>
    <w:rsid w:val="00756985"/>
    <w:rsid w:val="00756B27"/>
    <w:rsid w:val="00756D14"/>
    <w:rsid w:val="00757244"/>
    <w:rsid w:val="00757267"/>
    <w:rsid w:val="007572A9"/>
    <w:rsid w:val="00757452"/>
    <w:rsid w:val="007574C0"/>
    <w:rsid w:val="00757696"/>
    <w:rsid w:val="00757EB1"/>
    <w:rsid w:val="00760615"/>
    <w:rsid w:val="00760C39"/>
    <w:rsid w:val="00760DB5"/>
    <w:rsid w:val="0076124B"/>
    <w:rsid w:val="00762064"/>
    <w:rsid w:val="0076211C"/>
    <w:rsid w:val="00762E3D"/>
    <w:rsid w:val="00762E90"/>
    <w:rsid w:val="00763603"/>
    <w:rsid w:val="0076376E"/>
    <w:rsid w:val="00763935"/>
    <w:rsid w:val="0076417C"/>
    <w:rsid w:val="00764304"/>
    <w:rsid w:val="007644BF"/>
    <w:rsid w:val="007648AB"/>
    <w:rsid w:val="00764A0A"/>
    <w:rsid w:val="00764C57"/>
    <w:rsid w:val="00764F71"/>
    <w:rsid w:val="007653B1"/>
    <w:rsid w:val="0076636A"/>
    <w:rsid w:val="007663BB"/>
    <w:rsid w:val="007663ED"/>
    <w:rsid w:val="00766A26"/>
    <w:rsid w:val="00766A50"/>
    <w:rsid w:val="00766B43"/>
    <w:rsid w:val="00766E9E"/>
    <w:rsid w:val="00767612"/>
    <w:rsid w:val="00767923"/>
    <w:rsid w:val="00767C98"/>
    <w:rsid w:val="007702C1"/>
    <w:rsid w:val="00770801"/>
    <w:rsid w:val="00770AA9"/>
    <w:rsid w:val="00770B4A"/>
    <w:rsid w:val="00770B94"/>
    <w:rsid w:val="007718A2"/>
    <w:rsid w:val="00771F31"/>
    <w:rsid w:val="00772260"/>
    <w:rsid w:val="007726DC"/>
    <w:rsid w:val="00772766"/>
    <w:rsid w:val="007728AB"/>
    <w:rsid w:val="00772AF0"/>
    <w:rsid w:val="00772C40"/>
    <w:rsid w:val="007733D4"/>
    <w:rsid w:val="00774187"/>
    <w:rsid w:val="007746F5"/>
    <w:rsid w:val="00774C31"/>
    <w:rsid w:val="0077546A"/>
    <w:rsid w:val="007756A1"/>
    <w:rsid w:val="00775BA3"/>
    <w:rsid w:val="00775F66"/>
    <w:rsid w:val="00776A1C"/>
    <w:rsid w:val="00776DAF"/>
    <w:rsid w:val="007770B4"/>
    <w:rsid w:val="00777871"/>
    <w:rsid w:val="00780234"/>
    <w:rsid w:val="0078028F"/>
    <w:rsid w:val="007806EB"/>
    <w:rsid w:val="00780CC8"/>
    <w:rsid w:val="00780D2A"/>
    <w:rsid w:val="00780EA0"/>
    <w:rsid w:val="007811B3"/>
    <w:rsid w:val="00782243"/>
    <w:rsid w:val="00782640"/>
    <w:rsid w:val="00782699"/>
    <w:rsid w:val="007827B8"/>
    <w:rsid w:val="00782984"/>
    <w:rsid w:val="007829D9"/>
    <w:rsid w:val="00782C2A"/>
    <w:rsid w:val="00782E0F"/>
    <w:rsid w:val="007830E8"/>
    <w:rsid w:val="00783385"/>
    <w:rsid w:val="00784626"/>
    <w:rsid w:val="007846D8"/>
    <w:rsid w:val="00784748"/>
    <w:rsid w:val="0078480C"/>
    <w:rsid w:val="00784E47"/>
    <w:rsid w:val="007855C4"/>
    <w:rsid w:val="00785A6B"/>
    <w:rsid w:val="00785D2D"/>
    <w:rsid w:val="00786045"/>
    <w:rsid w:val="00786176"/>
    <w:rsid w:val="007864F4"/>
    <w:rsid w:val="00786AD3"/>
    <w:rsid w:val="00786D7B"/>
    <w:rsid w:val="00790266"/>
    <w:rsid w:val="00790467"/>
    <w:rsid w:val="00790DBF"/>
    <w:rsid w:val="0079107F"/>
    <w:rsid w:val="0079145F"/>
    <w:rsid w:val="007915C9"/>
    <w:rsid w:val="00791B11"/>
    <w:rsid w:val="00792192"/>
    <w:rsid w:val="00792278"/>
    <w:rsid w:val="0079297F"/>
    <w:rsid w:val="007929F6"/>
    <w:rsid w:val="00792F64"/>
    <w:rsid w:val="00793266"/>
    <w:rsid w:val="00793448"/>
    <w:rsid w:val="00793502"/>
    <w:rsid w:val="00793BD7"/>
    <w:rsid w:val="0079415A"/>
    <w:rsid w:val="00794227"/>
    <w:rsid w:val="007947A6"/>
    <w:rsid w:val="00794F1B"/>
    <w:rsid w:val="00795107"/>
    <w:rsid w:val="0079568C"/>
    <w:rsid w:val="00795E49"/>
    <w:rsid w:val="007960B4"/>
    <w:rsid w:val="0079630D"/>
    <w:rsid w:val="00796340"/>
    <w:rsid w:val="00796670"/>
    <w:rsid w:val="007967B4"/>
    <w:rsid w:val="007969A2"/>
    <w:rsid w:val="00796A9E"/>
    <w:rsid w:val="007970D8"/>
    <w:rsid w:val="007974B7"/>
    <w:rsid w:val="007978E6"/>
    <w:rsid w:val="00797AD6"/>
    <w:rsid w:val="00797B67"/>
    <w:rsid w:val="007A046E"/>
    <w:rsid w:val="007A0487"/>
    <w:rsid w:val="007A1030"/>
    <w:rsid w:val="007A1740"/>
    <w:rsid w:val="007A176F"/>
    <w:rsid w:val="007A195D"/>
    <w:rsid w:val="007A1B6C"/>
    <w:rsid w:val="007A1E9E"/>
    <w:rsid w:val="007A2602"/>
    <w:rsid w:val="007A3506"/>
    <w:rsid w:val="007A3597"/>
    <w:rsid w:val="007A387D"/>
    <w:rsid w:val="007A3CF6"/>
    <w:rsid w:val="007A4901"/>
    <w:rsid w:val="007A4B77"/>
    <w:rsid w:val="007A4BB9"/>
    <w:rsid w:val="007A4DA4"/>
    <w:rsid w:val="007A4F08"/>
    <w:rsid w:val="007A5147"/>
    <w:rsid w:val="007A5472"/>
    <w:rsid w:val="007A55C8"/>
    <w:rsid w:val="007A5D35"/>
    <w:rsid w:val="007A63B1"/>
    <w:rsid w:val="007A65EC"/>
    <w:rsid w:val="007A6723"/>
    <w:rsid w:val="007A67A9"/>
    <w:rsid w:val="007A791B"/>
    <w:rsid w:val="007A7CA8"/>
    <w:rsid w:val="007B0049"/>
    <w:rsid w:val="007B09EE"/>
    <w:rsid w:val="007B0E65"/>
    <w:rsid w:val="007B1693"/>
    <w:rsid w:val="007B178D"/>
    <w:rsid w:val="007B1FFB"/>
    <w:rsid w:val="007B2D1D"/>
    <w:rsid w:val="007B3A1A"/>
    <w:rsid w:val="007B3A94"/>
    <w:rsid w:val="007B4064"/>
    <w:rsid w:val="007B437C"/>
    <w:rsid w:val="007B483B"/>
    <w:rsid w:val="007B50AC"/>
    <w:rsid w:val="007B53C4"/>
    <w:rsid w:val="007B540E"/>
    <w:rsid w:val="007B5AD1"/>
    <w:rsid w:val="007B5E18"/>
    <w:rsid w:val="007B6258"/>
    <w:rsid w:val="007B6F1C"/>
    <w:rsid w:val="007B6F7C"/>
    <w:rsid w:val="007B72D9"/>
    <w:rsid w:val="007B7B71"/>
    <w:rsid w:val="007C03D0"/>
    <w:rsid w:val="007C0491"/>
    <w:rsid w:val="007C04E1"/>
    <w:rsid w:val="007C0540"/>
    <w:rsid w:val="007C0808"/>
    <w:rsid w:val="007C089C"/>
    <w:rsid w:val="007C0D03"/>
    <w:rsid w:val="007C115A"/>
    <w:rsid w:val="007C1236"/>
    <w:rsid w:val="007C15E8"/>
    <w:rsid w:val="007C1803"/>
    <w:rsid w:val="007C187D"/>
    <w:rsid w:val="007C19A7"/>
    <w:rsid w:val="007C1BCF"/>
    <w:rsid w:val="007C1BDE"/>
    <w:rsid w:val="007C1E7F"/>
    <w:rsid w:val="007C2347"/>
    <w:rsid w:val="007C2E72"/>
    <w:rsid w:val="007C2EF9"/>
    <w:rsid w:val="007C30A1"/>
    <w:rsid w:val="007C322F"/>
    <w:rsid w:val="007C35B7"/>
    <w:rsid w:val="007C3613"/>
    <w:rsid w:val="007C381A"/>
    <w:rsid w:val="007C3B77"/>
    <w:rsid w:val="007C4553"/>
    <w:rsid w:val="007C46FF"/>
    <w:rsid w:val="007C476A"/>
    <w:rsid w:val="007C4C62"/>
    <w:rsid w:val="007C536A"/>
    <w:rsid w:val="007C536E"/>
    <w:rsid w:val="007C53E4"/>
    <w:rsid w:val="007C56F6"/>
    <w:rsid w:val="007C5CCA"/>
    <w:rsid w:val="007C5FE4"/>
    <w:rsid w:val="007C6BBF"/>
    <w:rsid w:val="007C6CCA"/>
    <w:rsid w:val="007C6CE6"/>
    <w:rsid w:val="007C72DE"/>
    <w:rsid w:val="007C7690"/>
    <w:rsid w:val="007D030B"/>
    <w:rsid w:val="007D073A"/>
    <w:rsid w:val="007D07BA"/>
    <w:rsid w:val="007D0B6A"/>
    <w:rsid w:val="007D1AFB"/>
    <w:rsid w:val="007D1BC7"/>
    <w:rsid w:val="007D1D42"/>
    <w:rsid w:val="007D2487"/>
    <w:rsid w:val="007D2FCD"/>
    <w:rsid w:val="007D349E"/>
    <w:rsid w:val="007D3D2F"/>
    <w:rsid w:val="007D480A"/>
    <w:rsid w:val="007D49DA"/>
    <w:rsid w:val="007D4BB5"/>
    <w:rsid w:val="007D5973"/>
    <w:rsid w:val="007D5AF6"/>
    <w:rsid w:val="007D5DDB"/>
    <w:rsid w:val="007D5F29"/>
    <w:rsid w:val="007D5F6D"/>
    <w:rsid w:val="007D6A1F"/>
    <w:rsid w:val="007D75E8"/>
    <w:rsid w:val="007D7D78"/>
    <w:rsid w:val="007E0331"/>
    <w:rsid w:val="007E0650"/>
    <w:rsid w:val="007E0AB6"/>
    <w:rsid w:val="007E13D0"/>
    <w:rsid w:val="007E1680"/>
    <w:rsid w:val="007E205A"/>
    <w:rsid w:val="007E21D5"/>
    <w:rsid w:val="007E44F0"/>
    <w:rsid w:val="007E4691"/>
    <w:rsid w:val="007E4CD8"/>
    <w:rsid w:val="007E4EDD"/>
    <w:rsid w:val="007E5226"/>
    <w:rsid w:val="007E55C9"/>
    <w:rsid w:val="007E5AF0"/>
    <w:rsid w:val="007E60BE"/>
    <w:rsid w:val="007E6C44"/>
    <w:rsid w:val="007E6E13"/>
    <w:rsid w:val="007E71F6"/>
    <w:rsid w:val="007E773F"/>
    <w:rsid w:val="007F062B"/>
    <w:rsid w:val="007F1BAD"/>
    <w:rsid w:val="007F1C3C"/>
    <w:rsid w:val="007F1C65"/>
    <w:rsid w:val="007F1DD8"/>
    <w:rsid w:val="007F2728"/>
    <w:rsid w:val="007F2901"/>
    <w:rsid w:val="007F2B3D"/>
    <w:rsid w:val="007F2CF9"/>
    <w:rsid w:val="007F332C"/>
    <w:rsid w:val="007F35B0"/>
    <w:rsid w:val="007F3615"/>
    <w:rsid w:val="007F4204"/>
    <w:rsid w:val="007F4403"/>
    <w:rsid w:val="007F4FE0"/>
    <w:rsid w:val="007F5652"/>
    <w:rsid w:val="007F5BAF"/>
    <w:rsid w:val="007F63D7"/>
    <w:rsid w:val="007F65B5"/>
    <w:rsid w:val="007F66B9"/>
    <w:rsid w:val="007F66F7"/>
    <w:rsid w:val="007F68C1"/>
    <w:rsid w:val="007F6B0A"/>
    <w:rsid w:val="007F6E4A"/>
    <w:rsid w:val="007F7543"/>
    <w:rsid w:val="007F7645"/>
    <w:rsid w:val="007F772A"/>
    <w:rsid w:val="007F7789"/>
    <w:rsid w:val="0080046F"/>
    <w:rsid w:val="0080055D"/>
    <w:rsid w:val="00800635"/>
    <w:rsid w:val="00801F67"/>
    <w:rsid w:val="008021E8"/>
    <w:rsid w:val="008022F5"/>
    <w:rsid w:val="008023AF"/>
    <w:rsid w:val="0080289C"/>
    <w:rsid w:val="00803521"/>
    <w:rsid w:val="00803C26"/>
    <w:rsid w:val="008040FB"/>
    <w:rsid w:val="0080466F"/>
    <w:rsid w:val="0080522B"/>
    <w:rsid w:val="00805261"/>
    <w:rsid w:val="0080576D"/>
    <w:rsid w:val="00805C34"/>
    <w:rsid w:val="00805EEF"/>
    <w:rsid w:val="00805F54"/>
    <w:rsid w:val="00805F92"/>
    <w:rsid w:val="0080613E"/>
    <w:rsid w:val="00806D02"/>
    <w:rsid w:val="00806F4F"/>
    <w:rsid w:val="00806FB7"/>
    <w:rsid w:val="0080714A"/>
    <w:rsid w:val="0080768C"/>
    <w:rsid w:val="00807F8C"/>
    <w:rsid w:val="00810960"/>
    <w:rsid w:val="00810A38"/>
    <w:rsid w:val="008118B1"/>
    <w:rsid w:val="008120E9"/>
    <w:rsid w:val="008125D9"/>
    <w:rsid w:val="008126EC"/>
    <w:rsid w:val="00812DB2"/>
    <w:rsid w:val="00812F2B"/>
    <w:rsid w:val="00813441"/>
    <w:rsid w:val="00814408"/>
    <w:rsid w:val="0081443D"/>
    <w:rsid w:val="00814875"/>
    <w:rsid w:val="00814881"/>
    <w:rsid w:val="008155F9"/>
    <w:rsid w:val="00815A0B"/>
    <w:rsid w:val="00815AF8"/>
    <w:rsid w:val="00816274"/>
    <w:rsid w:val="008164A4"/>
    <w:rsid w:val="008166CC"/>
    <w:rsid w:val="0081676E"/>
    <w:rsid w:val="008167D1"/>
    <w:rsid w:val="008168B8"/>
    <w:rsid w:val="00816E92"/>
    <w:rsid w:val="008174BA"/>
    <w:rsid w:val="00817530"/>
    <w:rsid w:val="0081787A"/>
    <w:rsid w:val="008202FF"/>
    <w:rsid w:val="00820945"/>
    <w:rsid w:val="00821045"/>
    <w:rsid w:val="008212F0"/>
    <w:rsid w:val="00821739"/>
    <w:rsid w:val="00821844"/>
    <w:rsid w:val="008218B4"/>
    <w:rsid w:val="008221CF"/>
    <w:rsid w:val="008224E8"/>
    <w:rsid w:val="0082251E"/>
    <w:rsid w:val="00822BFF"/>
    <w:rsid w:val="00822F12"/>
    <w:rsid w:val="0082323A"/>
    <w:rsid w:val="00823FAB"/>
    <w:rsid w:val="0082411A"/>
    <w:rsid w:val="008247B3"/>
    <w:rsid w:val="00824BD0"/>
    <w:rsid w:val="008251D7"/>
    <w:rsid w:val="008253A2"/>
    <w:rsid w:val="00825637"/>
    <w:rsid w:val="00825BB8"/>
    <w:rsid w:val="00825CD2"/>
    <w:rsid w:val="00825D9D"/>
    <w:rsid w:val="0082627F"/>
    <w:rsid w:val="0082656C"/>
    <w:rsid w:val="008270FB"/>
    <w:rsid w:val="008271A9"/>
    <w:rsid w:val="008271CD"/>
    <w:rsid w:val="0082742C"/>
    <w:rsid w:val="008274F9"/>
    <w:rsid w:val="0082751E"/>
    <w:rsid w:val="00827691"/>
    <w:rsid w:val="00827905"/>
    <w:rsid w:val="00827938"/>
    <w:rsid w:val="0082795E"/>
    <w:rsid w:val="008300A4"/>
    <w:rsid w:val="00830121"/>
    <w:rsid w:val="0083106D"/>
    <w:rsid w:val="00831BD7"/>
    <w:rsid w:val="00831C93"/>
    <w:rsid w:val="00831DC6"/>
    <w:rsid w:val="00831E50"/>
    <w:rsid w:val="008321EB"/>
    <w:rsid w:val="0083236A"/>
    <w:rsid w:val="0083300C"/>
    <w:rsid w:val="008337BC"/>
    <w:rsid w:val="00833CBD"/>
    <w:rsid w:val="00833E68"/>
    <w:rsid w:val="0083402B"/>
    <w:rsid w:val="00834205"/>
    <w:rsid w:val="0083461B"/>
    <w:rsid w:val="0083468B"/>
    <w:rsid w:val="00834BED"/>
    <w:rsid w:val="00834E6C"/>
    <w:rsid w:val="00835268"/>
    <w:rsid w:val="0083531A"/>
    <w:rsid w:val="00835ACB"/>
    <w:rsid w:val="00835CC8"/>
    <w:rsid w:val="00836529"/>
    <w:rsid w:val="00836AFB"/>
    <w:rsid w:val="008373B6"/>
    <w:rsid w:val="008408AC"/>
    <w:rsid w:val="00840A21"/>
    <w:rsid w:val="00840CC4"/>
    <w:rsid w:val="008410AE"/>
    <w:rsid w:val="00841197"/>
    <w:rsid w:val="008412D4"/>
    <w:rsid w:val="00841314"/>
    <w:rsid w:val="00841938"/>
    <w:rsid w:val="00841A59"/>
    <w:rsid w:val="00841A8E"/>
    <w:rsid w:val="00842476"/>
    <w:rsid w:val="00842828"/>
    <w:rsid w:val="008432E7"/>
    <w:rsid w:val="0084333E"/>
    <w:rsid w:val="00843571"/>
    <w:rsid w:val="00843724"/>
    <w:rsid w:val="008444DB"/>
    <w:rsid w:val="0084457E"/>
    <w:rsid w:val="00844629"/>
    <w:rsid w:val="0084483B"/>
    <w:rsid w:val="008448C1"/>
    <w:rsid w:val="00844A6E"/>
    <w:rsid w:val="00844D52"/>
    <w:rsid w:val="008454D5"/>
    <w:rsid w:val="00845EE1"/>
    <w:rsid w:val="00846222"/>
    <w:rsid w:val="00846DCA"/>
    <w:rsid w:val="008470E3"/>
    <w:rsid w:val="008471CF"/>
    <w:rsid w:val="008473F0"/>
    <w:rsid w:val="008473F2"/>
    <w:rsid w:val="00847577"/>
    <w:rsid w:val="00847FB9"/>
    <w:rsid w:val="0085055F"/>
    <w:rsid w:val="00850ABF"/>
    <w:rsid w:val="00850AC7"/>
    <w:rsid w:val="0085134F"/>
    <w:rsid w:val="00851383"/>
    <w:rsid w:val="0085169B"/>
    <w:rsid w:val="008518ED"/>
    <w:rsid w:val="008519CA"/>
    <w:rsid w:val="00851C81"/>
    <w:rsid w:val="00851D9A"/>
    <w:rsid w:val="00851E84"/>
    <w:rsid w:val="0085245C"/>
    <w:rsid w:val="008527EA"/>
    <w:rsid w:val="00852A28"/>
    <w:rsid w:val="00852EA4"/>
    <w:rsid w:val="008531E2"/>
    <w:rsid w:val="008532E5"/>
    <w:rsid w:val="00853E79"/>
    <w:rsid w:val="00854543"/>
    <w:rsid w:val="0085460D"/>
    <w:rsid w:val="0085581C"/>
    <w:rsid w:val="00856542"/>
    <w:rsid w:val="00856926"/>
    <w:rsid w:val="00857211"/>
    <w:rsid w:val="00857259"/>
    <w:rsid w:val="00857913"/>
    <w:rsid w:val="00860036"/>
    <w:rsid w:val="0086035A"/>
    <w:rsid w:val="008604D9"/>
    <w:rsid w:val="008607DF"/>
    <w:rsid w:val="00861553"/>
    <w:rsid w:val="00861B7C"/>
    <w:rsid w:val="00861DD4"/>
    <w:rsid w:val="00861EE2"/>
    <w:rsid w:val="00862048"/>
    <w:rsid w:val="00862840"/>
    <w:rsid w:val="008628D6"/>
    <w:rsid w:val="00862A18"/>
    <w:rsid w:val="00862E3D"/>
    <w:rsid w:val="00863544"/>
    <w:rsid w:val="0086367C"/>
    <w:rsid w:val="008637D4"/>
    <w:rsid w:val="00864130"/>
    <w:rsid w:val="00864530"/>
    <w:rsid w:val="00864815"/>
    <w:rsid w:val="00864DCF"/>
    <w:rsid w:val="00864FBA"/>
    <w:rsid w:val="00865713"/>
    <w:rsid w:val="00865DF8"/>
    <w:rsid w:val="008664EA"/>
    <w:rsid w:val="0086698F"/>
    <w:rsid w:val="00867B38"/>
    <w:rsid w:val="00867FB2"/>
    <w:rsid w:val="0087028C"/>
    <w:rsid w:val="008708FF"/>
    <w:rsid w:val="00870A72"/>
    <w:rsid w:val="00870F07"/>
    <w:rsid w:val="0087116F"/>
    <w:rsid w:val="008712FF"/>
    <w:rsid w:val="00871433"/>
    <w:rsid w:val="0087170C"/>
    <w:rsid w:val="00871A7E"/>
    <w:rsid w:val="00871A99"/>
    <w:rsid w:val="00871BED"/>
    <w:rsid w:val="00872130"/>
    <w:rsid w:val="00872D1F"/>
    <w:rsid w:val="00872DEC"/>
    <w:rsid w:val="00873041"/>
    <w:rsid w:val="008735A3"/>
    <w:rsid w:val="00873880"/>
    <w:rsid w:val="00873AE1"/>
    <w:rsid w:val="00873B68"/>
    <w:rsid w:val="00873B88"/>
    <w:rsid w:val="00873D4E"/>
    <w:rsid w:val="008742D9"/>
    <w:rsid w:val="00875229"/>
    <w:rsid w:val="00875471"/>
    <w:rsid w:val="008758AC"/>
    <w:rsid w:val="0087593A"/>
    <w:rsid w:val="00876068"/>
    <w:rsid w:val="00877067"/>
    <w:rsid w:val="00877364"/>
    <w:rsid w:val="00877568"/>
    <w:rsid w:val="00880A7B"/>
    <w:rsid w:val="00880CD9"/>
    <w:rsid w:val="0088119E"/>
    <w:rsid w:val="00881329"/>
    <w:rsid w:val="0088190B"/>
    <w:rsid w:val="00881F82"/>
    <w:rsid w:val="008821CB"/>
    <w:rsid w:val="00882AE3"/>
    <w:rsid w:val="00882BD4"/>
    <w:rsid w:val="00883016"/>
    <w:rsid w:val="00883497"/>
    <w:rsid w:val="00883670"/>
    <w:rsid w:val="0088369E"/>
    <w:rsid w:val="008837B1"/>
    <w:rsid w:val="00883B0C"/>
    <w:rsid w:val="00883B24"/>
    <w:rsid w:val="0088407A"/>
    <w:rsid w:val="008841B5"/>
    <w:rsid w:val="008843D3"/>
    <w:rsid w:val="0088523F"/>
    <w:rsid w:val="008859FF"/>
    <w:rsid w:val="00885B85"/>
    <w:rsid w:val="0088609A"/>
    <w:rsid w:val="00886471"/>
    <w:rsid w:val="008867FC"/>
    <w:rsid w:val="00886D3D"/>
    <w:rsid w:val="00886F09"/>
    <w:rsid w:val="00887252"/>
    <w:rsid w:val="00887AFD"/>
    <w:rsid w:val="00887B53"/>
    <w:rsid w:val="0089066A"/>
    <w:rsid w:val="00890734"/>
    <w:rsid w:val="00890AB7"/>
    <w:rsid w:val="0089129A"/>
    <w:rsid w:val="0089162B"/>
    <w:rsid w:val="00891ACC"/>
    <w:rsid w:val="00891D0B"/>
    <w:rsid w:val="008927B8"/>
    <w:rsid w:val="00892976"/>
    <w:rsid w:val="008934A5"/>
    <w:rsid w:val="0089383B"/>
    <w:rsid w:val="00893881"/>
    <w:rsid w:val="00893BC2"/>
    <w:rsid w:val="00893BD2"/>
    <w:rsid w:val="0089421F"/>
    <w:rsid w:val="00894F0D"/>
    <w:rsid w:val="008951B2"/>
    <w:rsid w:val="0089542C"/>
    <w:rsid w:val="00895565"/>
    <w:rsid w:val="00895AAC"/>
    <w:rsid w:val="00895ACA"/>
    <w:rsid w:val="00895DBA"/>
    <w:rsid w:val="00896033"/>
    <w:rsid w:val="00896379"/>
    <w:rsid w:val="0089694C"/>
    <w:rsid w:val="008979C6"/>
    <w:rsid w:val="00897EF9"/>
    <w:rsid w:val="008A03C1"/>
    <w:rsid w:val="008A06C6"/>
    <w:rsid w:val="008A1142"/>
    <w:rsid w:val="008A12D6"/>
    <w:rsid w:val="008A141B"/>
    <w:rsid w:val="008A154A"/>
    <w:rsid w:val="008A1982"/>
    <w:rsid w:val="008A1C0B"/>
    <w:rsid w:val="008A2267"/>
    <w:rsid w:val="008A325E"/>
    <w:rsid w:val="008A50A2"/>
    <w:rsid w:val="008A5637"/>
    <w:rsid w:val="008A5749"/>
    <w:rsid w:val="008A584D"/>
    <w:rsid w:val="008A597F"/>
    <w:rsid w:val="008A6C80"/>
    <w:rsid w:val="008A6EEB"/>
    <w:rsid w:val="008A7BE2"/>
    <w:rsid w:val="008B0637"/>
    <w:rsid w:val="008B0D2A"/>
    <w:rsid w:val="008B0D30"/>
    <w:rsid w:val="008B0DF7"/>
    <w:rsid w:val="008B1611"/>
    <w:rsid w:val="008B1950"/>
    <w:rsid w:val="008B1EA9"/>
    <w:rsid w:val="008B1F2B"/>
    <w:rsid w:val="008B3597"/>
    <w:rsid w:val="008B36F7"/>
    <w:rsid w:val="008B3928"/>
    <w:rsid w:val="008B3D50"/>
    <w:rsid w:val="008B3F59"/>
    <w:rsid w:val="008B4B8B"/>
    <w:rsid w:val="008B5076"/>
    <w:rsid w:val="008B519B"/>
    <w:rsid w:val="008B5625"/>
    <w:rsid w:val="008B564D"/>
    <w:rsid w:val="008B59AC"/>
    <w:rsid w:val="008B5D73"/>
    <w:rsid w:val="008B5E55"/>
    <w:rsid w:val="008B649F"/>
    <w:rsid w:val="008B6B00"/>
    <w:rsid w:val="008B6E98"/>
    <w:rsid w:val="008B7250"/>
    <w:rsid w:val="008B778D"/>
    <w:rsid w:val="008C0031"/>
    <w:rsid w:val="008C0E50"/>
    <w:rsid w:val="008C0EED"/>
    <w:rsid w:val="008C14C6"/>
    <w:rsid w:val="008C155C"/>
    <w:rsid w:val="008C18CC"/>
    <w:rsid w:val="008C1E3A"/>
    <w:rsid w:val="008C2394"/>
    <w:rsid w:val="008C281C"/>
    <w:rsid w:val="008C2FBB"/>
    <w:rsid w:val="008C336D"/>
    <w:rsid w:val="008C3726"/>
    <w:rsid w:val="008C3B21"/>
    <w:rsid w:val="008C3CB7"/>
    <w:rsid w:val="008C4558"/>
    <w:rsid w:val="008C4964"/>
    <w:rsid w:val="008C5D38"/>
    <w:rsid w:val="008C5DEA"/>
    <w:rsid w:val="008C5EBC"/>
    <w:rsid w:val="008C6029"/>
    <w:rsid w:val="008C61B5"/>
    <w:rsid w:val="008C69C0"/>
    <w:rsid w:val="008C6A73"/>
    <w:rsid w:val="008C700D"/>
    <w:rsid w:val="008C7608"/>
    <w:rsid w:val="008D0651"/>
    <w:rsid w:val="008D0A17"/>
    <w:rsid w:val="008D0BCA"/>
    <w:rsid w:val="008D0EEB"/>
    <w:rsid w:val="008D1CF2"/>
    <w:rsid w:val="008D2BF5"/>
    <w:rsid w:val="008D2C4C"/>
    <w:rsid w:val="008D30C1"/>
    <w:rsid w:val="008D3692"/>
    <w:rsid w:val="008D3A0D"/>
    <w:rsid w:val="008D3E90"/>
    <w:rsid w:val="008D3F5D"/>
    <w:rsid w:val="008D42C0"/>
    <w:rsid w:val="008D42EF"/>
    <w:rsid w:val="008D4431"/>
    <w:rsid w:val="008D4595"/>
    <w:rsid w:val="008D4D17"/>
    <w:rsid w:val="008D50FC"/>
    <w:rsid w:val="008D524F"/>
    <w:rsid w:val="008D5282"/>
    <w:rsid w:val="008D55DF"/>
    <w:rsid w:val="008D560D"/>
    <w:rsid w:val="008D5721"/>
    <w:rsid w:val="008D5A82"/>
    <w:rsid w:val="008D6158"/>
    <w:rsid w:val="008D64A3"/>
    <w:rsid w:val="008D67CB"/>
    <w:rsid w:val="008D6861"/>
    <w:rsid w:val="008D6A82"/>
    <w:rsid w:val="008D7432"/>
    <w:rsid w:val="008D7519"/>
    <w:rsid w:val="008D77FC"/>
    <w:rsid w:val="008D788D"/>
    <w:rsid w:val="008D7C40"/>
    <w:rsid w:val="008E0511"/>
    <w:rsid w:val="008E0C62"/>
    <w:rsid w:val="008E0EA9"/>
    <w:rsid w:val="008E159A"/>
    <w:rsid w:val="008E15F6"/>
    <w:rsid w:val="008E22C6"/>
    <w:rsid w:val="008E2978"/>
    <w:rsid w:val="008E2EE1"/>
    <w:rsid w:val="008E31AF"/>
    <w:rsid w:val="008E34EA"/>
    <w:rsid w:val="008E3932"/>
    <w:rsid w:val="008E3AB6"/>
    <w:rsid w:val="008E41CC"/>
    <w:rsid w:val="008E439A"/>
    <w:rsid w:val="008E49C5"/>
    <w:rsid w:val="008E4E2D"/>
    <w:rsid w:val="008E4EEE"/>
    <w:rsid w:val="008E61DE"/>
    <w:rsid w:val="008E62A5"/>
    <w:rsid w:val="008E655C"/>
    <w:rsid w:val="008E6BC9"/>
    <w:rsid w:val="008E6F88"/>
    <w:rsid w:val="008E724D"/>
    <w:rsid w:val="008E7659"/>
    <w:rsid w:val="008E7666"/>
    <w:rsid w:val="008E7BF7"/>
    <w:rsid w:val="008E7CF9"/>
    <w:rsid w:val="008E7FF3"/>
    <w:rsid w:val="008F11F8"/>
    <w:rsid w:val="008F13C6"/>
    <w:rsid w:val="008F13FC"/>
    <w:rsid w:val="008F15F8"/>
    <w:rsid w:val="008F1D02"/>
    <w:rsid w:val="008F23B0"/>
    <w:rsid w:val="008F23D6"/>
    <w:rsid w:val="008F2A12"/>
    <w:rsid w:val="008F2AD0"/>
    <w:rsid w:val="008F3335"/>
    <w:rsid w:val="008F3DB5"/>
    <w:rsid w:val="008F3EDA"/>
    <w:rsid w:val="008F462D"/>
    <w:rsid w:val="008F4AE7"/>
    <w:rsid w:val="008F4D98"/>
    <w:rsid w:val="008F57C8"/>
    <w:rsid w:val="008F6168"/>
    <w:rsid w:val="008F616A"/>
    <w:rsid w:val="008F6746"/>
    <w:rsid w:val="008F6E28"/>
    <w:rsid w:val="008F7184"/>
    <w:rsid w:val="008F727B"/>
    <w:rsid w:val="008F731A"/>
    <w:rsid w:val="008F749E"/>
    <w:rsid w:val="008F784F"/>
    <w:rsid w:val="008F7A21"/>
    <w:rsid w:val="008F7AF8"/>
    <w:rsid w:val="008F7E27"/>
    <w:rsid w:val="008F7FD5"/>
    <w:rsid w:val="008F7FF2"/>
    <w:rsid w:val="009000E9"/>
    <w:rsid w:val="0090013B"/>
    <w:rsid w:val="00900410"/>
    <w:rsid w:val="009004F8"/>
    <w:rsid w:val="00900881"/>
    <w:rsid w:val="009015A6"/>
    <w:rsid w:val="00901DDC"/>
    <w:rsid w:val="00901EEA"/>
    <w:rsid w:val="0090248B"/>
    <w:rsid w:val="009029D4"/>
    <w:rsid w:val="00902A00"/>
    <w:rsid w:val="00903092"/>
    <w:rsid w:val="00903836"/>
    <w:rsid w:val="00904703"/>
    <w:rsid w:val="00904826"/>
    <w:rsid w:val="00904B1B"/>
    <w:rsid w:val="00904ECE"/>
    <w:rsid w:val="00905357"/>
    <w:rsid w:val="0090544A"/>
    <w:rsid w:val="0090552C"/>
    <w:rsid w:val="00905964"/>
    <w:rsid w:val="00905DAE"/>
    <w:rsid w:val="00905FD8"/>
    <w:rsid w:val="009079C9"/>
    <w:rsid w:val="00907DB7"/>
    <w:rsid w:val="00910181"/>
    <w:rsid w:val="0091095F"/>
    <w:rsid w:val="00910F1B"/>
    <w:rsid w:val="009110AA"/>
    <w:rsid w:val="009113DD"/>
    <w:rsid w:val="00911793"/>
    <w:rsid w:val="00911950"/>
    <w:rsid w:val="00912D58"/>
    <w:rsid w:val="00913131"/>
    <w:rsid w:val="009134A1"/>
    <w:rsid w:val="009134C7"/>
    <w:rsid w:val="009137F1"/>
    <w:rsid w:val="00913AF9"/>
    <w:rsid w:val="009142B2"/>
    <w:rsid w:val="009145E3"/>
    <w:rsid w:val="00914E44"/>
    <w:rsid w:val="009154D9"/>
    <w:rsid w:val="009155D1"/>
    <w:rsid w:val="009156CA"/>
    <w:rsid w:val="00915770"/>
    <w:rsid w:val="0091603E"/>
    <w:rsid w:val="0091610A"/>
    <w:rsid w:val="00916636"/>
    <w:rsid w:val="00916792"/>
    <w:rsid w:val="00916E66"/>
    <w:rsid w:val="0091741D"/>
    <w:rsid w:val="00917A04"/>
    <w:rsid w:val="00917F7A"/>
    <w:rsid w:val="009214D2"/>
    <w:rsid w:val="00921BA1"/>
    <w:rsid w:val="00921EE3"/>
    <w:rsid w:val="00922ADA"/>
    <w:rsid w:val="00922CF6"/>
    <w:rsid w:val="00923452"/>
    <w:rsid w:val="009235B7"/>
    <w:rsid w:val="00923AC2"/>
    <w:rsid w:val="00923E64"/>
    <w:rsid w:val="00923F6F"/>
    <w:rsid w:val="009245B0"/>
    <w:rsid w:val="00924999"/>
    <w:rsid w:val="0092573C"/>
    <w:rsid w:val="00925AD4"/>
    <w:rsid w:val="00926445"/>
    <w:rsid w:val="00926868"/>
    <w:rsid w:val="00926D22"/>
    <w:rsid w:val="00927257"/>
    <w:rsid w:val="0092751E"/>
    <w:rsid w:val="009277ED"/>
    <w:rsid w:val="00927D57"/>
    <w:rsid w:val="009301FB"/>
    <w:rsid w:val="009303BE"/>
    <w:rsid w:val="009308F8"/>
    <w:rsid w:val="00930E42"/>
    <w:rsid w:val="00930EBB"/>
    <w:rsid w:val="009310CB"/>
    <w:rsid w:val="009312EE"/>
    <w:rsid w:val="00931D3B"/>
    <w:rsid w:val="00932217"/>
    <w:rsid w:val="009322C8"/>
    <w:rsid w:val="00932403"/>
    <w:rsid w:val="009327E0"/>
    <w:rsid w:val="009327FD"/>
    <w:rsid w:val="009328A4"/>
    <w:rsid w:val="00932C99"/>
    <w:rsid w:val="00933143"/>
    <w:rsid w:val="009331E7"/>
    <w:rsid w:val="00933762"/>
    <w:rsid w:val="0093400C"/>
    <w:rsid w:val="00934B2D"/>
    <w:rsid w:val="00934BF5"/>
    <w:rsid w:val="0093519D"/>
    <w:rsid w:val="00935484"/>
    <w:rsid w:val="009357C2"/>
    <w:rsid w:val="009359AC"/>
    <w:rsid w:val="00935B52"/>
    <w:rsid w:val="00935E5B"/>
    <w:rsid w:val="0093649A"/>
    <w:rsid w:val="009364D0"/>
    <w:rsid w:val="009369A8"/>
    <w:rsid w:val="00936D17"/>
    <w:rsid w:val="0093708A"/>
    <w:rsid w:val="0093745A"/>
    <w:rsid w:val="009374CB"/>
    <w:rsid w:val="00937741"/>
    <w:rsid w:val="009377AE"/>
    <w:rsid w:val="009378FF"/>
    <w:rsid w:val="009379D5"/>
    <w:rsid w:val="0094033A"/>
    <w:rsid w:val="009407EF"/>
    <w:rsid w:val="0094090E"/>
    <w:rsid w:val="0094092E"/>
    <w:rsid w:val="00940971"/>
    <w:rsid w:val="00940FC9"/>
    <w:rsid w:val="00941373"/>
    <w:rsid w:val="00941EB0"/>
    <w:rsid w:val="00942517"/>
    <w:rsid w:val="00942DC2"/>
    <w:rsid w:val="0094306B"/>
    <w:rsid w:val="00943C45"/>
    <w:rsid w:val="00944187"/>
    <w:rsid w:val="00944213"/>
    <w:rsid w:val="009446A4"/>
    <w:rsid w:val="00945225"/>
    <w:rsid w:val="009452DC"/>
    <w:rsid w:val="00945706"/>
    <w:rsid w:val="00945A5A"/>
    <w:rsid w:val="00945F14"/>
    <w:rsid w:val="00946201"/>
    <w:rsid w:val="009464B3"/>
    <w:rsid w:val="00946683"/>
    <w:rsid w:val="00946A10"/>
    <w:rsid w:val="00950827"/>
    <w:rsid w:val="009509CA"/>
    <w:rsid w:val="00950A52"/>
    <w:rsid w:val="009513E2"/>
    <w:rsid w:val="0095141A"/>
    <w:rsid w:val="00951528"/>
    <w:rsid w:val="00951C92"/>
    <w:rsid w:val="00951DC5"/>
    <w:rsid w:val="0095210A"/>
    <w:rsid w:val="00952318"/>
    <w:rsid w:val="0095261E"/>
    <w:rsid w:val="00952821"/>
    <w:rsid w:val="009528D8"/>
    <w:rsid w:val="00952933"/>
    <w:rsid w:val="00952DBC"/>
    <w:rsid w:val="00953037"/>
    <w:rsid w:val="00953592"/>
    <w:rsid w:val="0095395A"/>
    <w:rsid w:val="00953C09"/>
    <w:rsid w:val="009546AC"/>
    <w:rsid w:val="0095499F"/>
    <w:rsid w:val="00954AB5"/>
    <w:rsid w:val="00954CCF"/>
    <w:rsid w:val="00954D4B"/>
    <w:rsid w:val="00954FDD"/>
    <w:rsid w:val="0095556B"/>
    <w:rsid w:val="00955CA1"/>
    <w:rsid w:val="00955E96"/>
    <w:rsid w:val="00956259"/>
    <w:rsid w:val="00956543"/>
    <w:rsid w:val="00956657"/>
    <w:rsid w:val="00956988"/>
    <w:rsid w:val="00956ACB"/>
    <w:rsid w:val="009570BE"/>
    <w:rsid w:val="009571FA"/>
    <w:rsid w:val="00957458"/>
    <w:rsid w:val="00957E70"/>
    <w:rsid w:val="0096022C"/>
    <w:rsid w:val="0096042F"/>
    <w:rsid w:val="009609D1"/>
    <w:rsid w:val="00960A6E"/>
    <w:rsid w:val="00960CDA"/>
    <w:rsid w:val="009611EB"/>
    <w:rsid w:val="009618C8"/>
    <w:rsid w:val="00961A20"/>
    <w:rsid w:val="00961D52"/>
    <w:rsid w:val="00961D58"/>
    <w:rsid w:val="0096244D"/>
    <w:rsid w:val="00962721"/>
    <w:rsid w:val="009628D5"/>
    <w:rsid w:val="00962A53"/>
    <w:rsid w:val="00962B65"/>
    <w:rsid w:val="00962DC7"/>
    <w:rsid w:val="0096304D"/>
    <w:rsid w:val="009631EB"/>
    <w:rsid w:val="0096325B"/>
    <w:rsid w:val="009632C5"/>
    <w:rsid w:val="009635A9"/>
    <w:rsid w:val="0096393B"/>
    <w:rsid w:val="00963AF9"/>
    <w:rsid w:val="00963B70"/>
    <w:rsid w:val="00964158"/>
    <w:rsid w:val="00964601"/>
    <w:rsid w:val="009649F3"/>
    <w:rsid w:val="00964D8B"/>
    <w:rsid w:val="00964FE7"/>
    <w:rsid w:val="00965847"/>
    <w:rsid w:val="009664D7"/>
    <w:rsid w:val="00966E29"/>
    <w:rsid w:val="00967622"/>
    <w:rsid w:val="00967901"/>
    <w:rsid w:val="00967DF3"/>
    <w:rsid w:val="00970159"/>
    <w:rsid w:val="0097030C"/>
    <w:rsid w:val="00970523"/>
    <w:rsid w:val="00970FB1"/>
    <w:rsid w:val="0097131B"/>
    <w:rsid w:val="0097144B"/>
    <w:rsid w:val="00971B9D"/>
    <w:rsid w:val="00971C5E"/>
    <w:rsid w:val="00972562"/>
    <w:rsid w:val="00972735"/>
    <w:rsid w:val="00972C0F"/>
    <w:rsid w:val="00973131"/>
    <w:rsid w:val="009733BE"/>
    <w:rsid w:val="009735C4"/>
    <w:rsid w:val="009738FD"/>
    <w:rsid w:val="00973E14"/>
    <w:rsid w:val="00974167"/>
    <w:rsid w:val="00974F00"/>
    <w:rsid w:val="00974FC5"/>
    <w:rsid w:val="009752F5"/>
    <w:rsid w:val="00975521"/>
    <w:rsid w:val="009758C8"/>
    <w:rsid w:val="009759CE"/>
    <w:rsid w:val="00975CD9"/>
    <w:rsid w:val="00975E1F"/>
    <w:rsid w:val="009761CE"/>
    <w:rsid w:val="00976964"/>
    <w:rsid w:val="00976B10"/>
    <w:rsid w:val="00976E0C"/>
    <w:rsid w:val="009772F7"/>
    <w:rsid w:val="0098057B"/>
    <w:rsid w:val="009805C0"/>
    <w:rsid w:val="009807C7"/>
    <w:rsid w:val="00980A43"/>
    <w:rsid w:val="00980B94"/>
    <w:rsid w:val="009817F3"/>
    <w:rsid w:val="00981C96"/>
    <w:rsid w:val="00981D9B"/>
    <w:rsid w:val="00981E1F"/>
    <w:rsid w:val="00981EBD"/>
    <w:rsid w:val="00981FCE"/>
    <w:rsid w:val="0098260C"/>
    <w:rsid w:val="00982687"/>
    <w:rsid w:val="00982830"/>
    <w:rsid w:val="00982EF9"/>
    <w:rsid w:val="009834FE"/>
    <w:rsid w:val="009842EA"/>
    <w:rsid w:val="0098475A"/>
    <w:rsid w:val="00984902"/>
    <w:rsid w:val="00984EAD"/>
    <w:rsid w:val="009857C2"/>
    <w:rsid w:val="00985B32"/>
    <w:rsid w:val="00985B8A"/>
    <w:rsid w:val="00985CDD"/>
    <w:rsid w:val="00985DA2"/>
    <w:rsid w:val="0098628D"/>
    <w:rsid w:val="009863B7"/>
    <w:rsid w:val="009864E7"/>
    <w:rsid w:val="00986785"/>
    <w:rsid w:val="00986839"/>
    <w:rsid w:val="00986D2C"/>
    <w:rsid w:val="009870B0"/>
    <w:rsid w:val="00987475"/>
    <w:rsid w:val="00987587"/>
    <w:rsid w:val="00987BD1"/>
    <w:rsid w:val="00990177"/>
    <w:rsid w:val="00990554"/>
    <w:rsid w:val="00990742"/>
    <w:rsid w:val="009908DB"/>
    <w:rsid w:val="00990BC6"/>
    <w:rsid w:val="00990E8B"/>
    <w:rsid w:val="00990F73"/>
    <w:rsid w:val="00991378"/>
    <w:rsid w:val="009923BD"/>
    <w:rsid w:val="00992C1B"/>
    <w:rsid w:val="00992F83"/>
    <w:rsid w:val="0099346F"/>
    <w:rsid w:val="00993625"/>
    <w:rsid w:val="00993ABB"/>
    <w:rsid w:val="00993D66"/>
    <w:rsid w:val="00994F61"/>
    <w:rsid w:val="00996100"/>
    <w:rsid w:val="00996796"/>
    <w:rsid w:val="009969B2"/>
    <w:rsid w:val="00996E10"/>
    <w:rsid w:val="00996E6C"/>
    <w:rsid w:val="0099748A"/>
    <w:rsid w:val="00997590"/>
    <w:rsid w:val="009975B9"/>
    <w:rsid w:val="00997776"/>
    <w:rsid w:val="00997AF1"/>
    <w:rsid w:val="009A0534"/>
    <w:rsid w:val="009A07EE"/>
    <w:rsid w:val="009A0972"/>
    <w:rsid w:val="009A0A03"/>
    <w:rsid w:val="009A0D08"/>
    <w:rsid w:val="009A10BE"/>
    <w:rsid w:val="009A135F"/>
    <w:rsid w:val="009A15B3"/>
    <w:rsid w:val="009A1AFD"/>
    <w:rsid w:val="009A1CC2"/>
    <w:rsid w:val="009A1D9A"/>
    <w:rsid w:val="009A1ED0"/>
    <w:rsid w:val="009A22E7"/>
    <w:rsid w:val="009A2B12"/>
    <w:rsid w:val="009A2C84"/>
    <w:rsid w:val="009A369E"/>
    <w:rsid w:val="009A38A8"/>
    <w:rsid w:val="009A3B54"/>
    <w:rsid w:val="009A3CFA"/>
    <w:rsid w:val="009A3D67"/>
    <w:rsid w:val="009A4EE1"/>
    <w:rsid w:val="009A503A"/>
    <w:rsid w:val="009A58DD"/>
    <w:rsid w:val="009A5BD8"/>
    <w:rsid w:val="009A5CC1"/>
    <w:rsid w:val="009A6071"/>
    <w:rsid w:val="009A6188"/>
    <w:rsid w:val="009A6601"/>
    <w:rsid w:val="009A682A"/>
    <w:rsid w:val="009A700D"/>
    <w:rsid w:val="009A7149"/>
    <w:rsid w:val="009A79A7"/>
    <w:rsid w:val="009A7C4E"/>
    <w:rsid w:val="009B071E"/>
    <w:rsid w:val="009B079C"/>
    <w:rsid w:val="009B10BE"/>
    <w:rsid w:val="009B16E6"/>
    <w:rsid w:val="009B17E2"/>
    <w:rsid w:val="009B1AAB"/>
    <w:rsid w:val="009B1F03"/>
    <w:rsid w:val="009B2223"/>
    <w:rsid w:val="009B27FA"/>
    <w:rsid w:val="009B2A73"/>
    <w:rsid w:val="009B2E60"/>
    <w:rsid w:val="009B3024"/>
    <w:rsid w:val="009B32BB"/>
    <w:rsid w:val="009B36BB"/>
    <w:rsid w:val="009B37B0"/>
    <w:rsid w:val="009B3B0A"/>
    <w:rsid w:val="009B3F4F"/>
    <w:rsid w:val="009B4692"/>
    <w:rsid w:val="009B471B"/>
    <w:rsid w:val="009B4841"/>
    <w:rsid w:val="009B49DE"/>
    <w:rsid w:val="009B53A0"/>
    <w:rsid w:val="009B54FA"/>
    <w:rsid w:val="009B5551"/>
    <w:rsid w:val="009B5B60"/>
    <w:rsid w:val="009B60E4"/>
    <w:rsid w:val="009B67CF"/>
    <w:rsid w:val="009B6CA4"/>
    <w:rsid w:val="009B6D9B"/>
    <w:rsid w:val="009B7183"/>
    <w:rsid w:val="009B7454"/>
    <w:rsid w:val="009B75A3"/>
    <w:rsid w:val="009B7E97"/>
    <w:rsid w:val="009C0048"/>
    <w:rsid w:val="009C0486"/>
    <w:rsid w:val="009C0AE5"/>
    <w:rsid w:val="009C0BAB"/>
    <w:rsid w:val="009C197E"/>
    <w:rsid w:val="009C1984"/>
    <w:rsid w:val="009C1ABE"/>
    <w:rsid w:val="009C1B07"/>
    <w:rsid w:val="009C1B92"/>
    <w:rsid w:val="009C217C"/>
    <w:rsid w:val="009C29AF"/>
    <w:rsid w:val="009C2BFB"/>
    <w:rsid w:val="009C3011"/>
    <w:rsid w:val="009C34AB"/>
    <w:rsid w:val="009C34FB"/>
    <w:rsid w:val="009C35BF"/>
    <w:rsid w:val="009C35D2"/>
    <w:rsid w:val="009C3939"/>
    <w:rsid w:val="009C3D23"/>
    <w:rsid w:val="009C417D"/>
    <w:rsid w:val="009C4371"/>
    <w:rsid w:val="009C48BF"/>
    <w:rsid w:val="009C4EF2"/>
    <w:rsid w:val="009C541A"/>
    <w:rsid w:val="009C5B3F"/>
    <w:rsid w:val="009C5E9A"/>
    <w:rsid w:val="009C6549"/>
    <w:rsid w:val="009C6C2D"/>
    <w:rsid w:val="009C707E"/>
    <w:rsid w:val="009C7080"/>
    <w:rsid w:val="009C7CDD"/>
    <w:rsid w:val="009C7E82"/>
    <w:rsid w:val="009D02BF"/>
    <w:rsid w:val="009D038B"/>
    <w:rsid w:val="009D0D58"/>
    <w:rsid w:val="009D0DED"/>
    <w:rsid w:val="009D12AD"/>
    <w:rsid w:val="009D15F7"/>
    <w:rsid w:val="009D1694"/>
    <w:rsid w:val="009D1742"/>
    <w:rsid w:val="009D21E4"/>
    <w:rsid w:val="009D25A3"/>
    <w:rsid w:val="009D2F50"/>
    <w:rsid w:val="009D3853"/>
    <w:rsid w:val="009D3A67"/>
    <w:rsid w:val="009D3BBF"/>
    <w:rsid w:val="009D3F88"/>
    <w:rsid w:val="009D4A96"/>
    <w:rsid w:val="009D4CA2"/>
    <w:rsid w:val="009D54FD"/>
    <w:rsid w:val="009D5828"/>
    <w:rsid w:val="009D621D"/>
    <w:rsid w:val="009D658A"/>
    <w:rsid w:val="009D6B01"/>
    <w:rsid w:val="009D6E86"/>
    <w:rsid w:val="009D6FE5"/>
    <w:rsid w:val="009D7119"/>
    <w:rsid w:val="009D79AC"/>
    <w:rsid w:val="009D7A75"/>
    <w:rsid w:val="009E0B3E"/>
    <w:rsid w:val="009E0B96"/>
    <w:rsid w:val="009E0F2C"/>
    <w:rsid w:val="009E182D"/>
    <w:rsid w:val="009E188C"/>
    <w:rsid w:val="009E2095"/>
    <w:rsid w:val="009E230A"/>
    <w:rsid w:val="009E243F"/>
    <w:rsid w:val="009E2536"/>
    <w:rsid w:val="009E2723"/>
    <w:rsid w:val="009E2AFF"/>
    <w:rsid w:val="009E2CC7"/>
    <w:rsid w:val="009E3014"/>
    <w:rsid w:val="009E3274"/>
    <w:rsid w:val="009E32A2"/>
    <w:rsid w:val="009E344E"/>
    <w:rsid w:val="009E380B"/>
    <w:rsid w:val="009E3B84"/>
    <w:rsid w:val="009E47D8"/>
    <w:rsid w:val="009E485A"/>
    <w:rsid w:val="009E4B00"/>
    <w:rsid w:val="009E5641"/>
    <w:rsid w:val="009E609B"/>
    <w:rsid w:val="009E6E3B"/>
    <w:rsid w:val="009F025A"/>
    <w:rsid w:val="009F0648"/>
    <w:rsid w:val="009F0B1A"/>
    <w:rsid w:val="009F1187"/>
    <w:rsid w:val="009F15E8"/>
    <w:rsid w:val="009F1C98"/>
    <w:rsid w:val="009F1E78"/>
    <w:rsid w:val="009F2040"/>
    <w:rsid w:val="009F27DE"/>
    <w:rsid w:val="009F290E"/>
    <w:rsid w:val="009F2B18"/>
    <w:rsid w:val="009F2EF7"/>
    <w:rsid w:val="009F330E"/>
    <w:rsid w:val="009F3704"/>
    <w:rsid w:val="009F3BFC"/>
    <w:rsid w:val="009F459A"/>
    <w:rsid w:val="009F4774"/>
    <w:rsid w:val="009F4934"/>
    <w:rsid w:val="009F4AAC"/>
    <w:rsid w:val="009F5309"/>
    <w:rsid w:val="009F5802"/>
    <w:rsid w:val="009F59F8"/>
    <w:rsid w:val="009F5B93"/>
    <w:rsid w:val="009F6006"/>
    <w:rsid w:val="009F6DD2"/>
    <w:rsid w:val="009F73EE"/>
    <w:rsid w:val="009F7533"/>
    <w:rsid w:val="009F7943"/>
    <w:rsid w:val="00A001A7"/>
    <w:rsid w:val="00A004FB"/>
    <w:rsid w:val="00A0088D"/>
    <w:rsid w:val="00A00C76"/>
    <w:rsid w:val="00A00C8A"/>
    <w:rsid w:val="00A015A1"/>
    <w:rsid w:val="00A0177F"/>
    <w:rsid w:val="00A017A3"/>
    <w:rsid w:val="00A01923"/>
    <w:rsid w:val="00A019E9"/>
    <w:rsid w:val="00A01BFE"/>
    <w:rsid w:val="00A01FE5"/>
    <w:rsid w:val="00A0228B"/>
    <w:rsid w:val="00A02C42"/>
    <w:rsid w:val="00A03123"/>
    <w:rsid w:val="00A04BC4"/>
    <w:rsid w:val="00A04D23"/>
    <w:rsid w:val="00A04DA1"/>
    <w:rsid w:val="00A04DC4"/>
    <w:rsid w:val="00A04E63"/>
    <w:rsid w:val="00A0519F"/>
    <w:rsid w:val="00A053F1"/>
    <w:rsid w:val="00A054D1"/>
    <w:rsid w:val="00A0613B"/>
    <w:rsid w:val="00A069F5"/>
    <w:rsid w:val="00A06A9E"/>
    <w:rsid w:val="00A06AD7"/>
    <w:rsid w:val="00A06E35"/>
    <w:rsid w:val="00A077E9"/>
    <w:rsid w:val="00A07A25"/>
    <w:rsid w:val="00A10272"/>
    <w:rsid w:val="00A10B45"/>
    <w:rsid w:val="00A10D92"/>
    <w:rsid w:val="00A122E8"/>
    <w:rsid w:val="00A125C6"/>
    <w:rsid w:val="00A12657"/>
    <w:rsid w:val="00A126C6"/>
    <w:rsid w:val="00A12779"/>
    <w:rsid w:val="00A12AB4"/>
    <w:rsid w:val="00A12F3B"/>
    <w:rsid w:val="00A1354A"/>
    <w:rsid w:val="00A14542"/>
    <w:rsid w:val="00A1512B"/>
    <w:rsid w:val="00A152A0"/>
    <w:rsid w:val="00A152C4"/>
    <w:rsid w:val="00A15737"/>
    <w:rsid w:val="00A1594B"/>
    <w:rsid w:val="00A15D8D"/>
    <w:rsid w:val="00A15FF8"/>
    <w:rsid w:val="00A1632A"/>
    <w:rsid w:val="00A16BB5"/>
    <w:rsid w:val="00A17250"/>
    <w:rsid w:val="00A174DD"/>
    <w:rsid w:val="00A17506"/>
    <w:rsid w:val="00A17636"/>
    <w:rsid w:val="00A177F6"/>
    <w:rsid w:val="00A1793D"/>
    <w:rsid w:val="00A17A4A"/>
    <w:rsid w:val="00A17BE1"/>
    <w:rsid w:val="00A17C99"/>
    <w:rsid w:val="00A2020E"/>
    <w:rsid w:val="00A20555"/>
    <w:rsid w:val="00A205AB"/>
    <w:rsid w:val="00A20C95"/>
    <w:rsid w:val="00A2156B"/>
    <w:rsid w:val="00A21773"/>
    <w:rsid w:val="00A21A49"/>
    <w:rsid w:val="00A21E8F"/>
    <w:rsid w:val="00A22241"/>
    <w:rsid w:val="00A22717"/>
    <w:rsid w:val="00A22929"/>
    <w:rsid w:val="00A22CBC"/>
    <w:rsid w:val="00A22D61"/>
    <w:rsid w:val="00A230EB"/>
    <w:rsid w:val="00A2314A"/>
    <w:rsid w:val="00A23874"/>
    <w:rsid w:val="00A2398B"/>
    <w:rsid w:val="00A23D32"/>
    <w:rsid w:val="00A23D6E"/>
    <w:rsid w:val="00A2400F"/>
    <w:rsid w:val="00A2445C"/>
    <w:rsid w:val="00A2451E"/>
    <w:rsid w:val="00A247F3"/>
    <w:rsid w:val="00A24812"/>
    <w:rsid w:val="00A248D5"/>
    <w:rsid w:val="00A252B7"/>
    <w:rsid w:val="00A255CF"/>
    <w:rsid w:val="00A2571B"/>
    <w:rsid w:val="00A25BA6"/>
    <w:rsid w:val="00A26332"/>
    <w:rsid w:val="00A266CE"/>
    <w:rsid w:val="00A26A78"/>
    <w:rsid w:val="00A26CC6"/>
    <w:rsid w:val="00A27956"/>
    <w:rsid w:val="00A279CB"/>
    <w:rsid w:val="00A27AB7"/>
    <w:rsid w:val="00A27BDE"/>
    <w:rsid w:val="00A30769"/>
    <w:rsid w:val="00A31914"/>
    <w:rsid w:val="00A31C8E"/>
    <w:rsid w:val="00A31DB4"/>
    <w:rsid w:val="00A3287B"/>
    <w:rsid w:val="00A32E34"/>
    <w:rsid w:val="00A33036"/>
    <w:rsid w:val="00A342C6"/>
    <w:rsid w:val="00A34623"/>
    <w:rsid w:val="00A34940"/>
    <w:rsid w:val="00A34DAF"/>
    <w:rsid w:val="00A35380"/>
    <w:rsid w:val="00A356D1"/>
    <w:rsid w:val="00A35971"/>
    <w:rsid w:val="00A35CCE"/>
    <w:rsid w:val="00A36488"/>
    <w:rsid w:val="00A36BF1"/>
    <w:rsid w:val="00A36D6D"/>
    <w:rsid w:val="00A36E83"/>
    <w:rsid w:val="00A371A2"/>
    <w:rsid w:val="00A37588"/>
    <w:rsid w:val="00A37721"/>
    <w:rsid w:val="00A37A08"/>
    <w:rsid w:val="00A402F8"/>
    <w:rsid w:val="00A40522"/>
    <w:rsid w:val="00A4071E"/>
    <w:rsid w:val="00A407EB"/>
    <w:rsid w:val="00A40897"/>
    <w:rsid w:val="00A411BA"/>
    <w:rsid w:val="00A41DEC"/>
    <w:rsid w:val="00A41EC6"/>
    <w:rsid w:val="00A421F6"/>
    <w:rsid w:val="00A4231A"/>
    <w:rsid w:val="00A423CF"/>
    <w:rsid w:val="00A427DA"/>
    <w:rsid w:val="00A42BA0"/>
    <w:rsid w:val="00A434B9"/>
    <w:rsid w:val="00A43890"/>
    <w:rsid w:val="00A44335"/>
    <w:rsid w:val="00A447A2"/>
    <w:rsid w:val="00A44E4F"/>
    <w:rsid w:val="00A45096"/>
    <w:rsid w:val="00A45518"/>
    <w:rsid w:val="00A47201"/>
    <w:rsid w:val="00A47242"/>
    <w:rsid w:val="00A479D9"/>
    <w:rsid w:val="00A502EB"/>
    <w:rsid w:val="00A50775"/>
    <w:rsid w:val="00A50DC2"/>
    <w:rsid w:val="00A510BC"/>
    <w:rsid w:val="00A51F11"/>
    <w:rsid w:val="00A52538"/>
    <w:rsid w:val="00A52C02"/>
    <w:rsid w:val="00A52D61"/>
    <w:rsid w:val="00A5322A"/>
    <w:rsid w:val="00A53306"/>
    <w:rsid w:val="00A5393E"/>
    <w:rsid w:val="00A54756"/>
    <w:rsid w:val="00A54A10"/>
    <w:rsid w:val="00A54ACA"/>
    <w:rsid w:val="00A55656"/>
    <w:rsid w:val="00A55CAC"/>
    <w:rsid w:val="00A56147"/>
    <w:rsid w:val="00A5647A"/>
    <w:rsid w:val="00A566B7"/>
    <w:rsid w:val="00A56AD2"/>
    <w:rsid w:val="00A56AE4"/>
    <w:rsid w:val="00A56FBC"/>
    <w:rsid w:val="00A571DB"/>
    <w:rsid w:val="00A5720D"/>
    <w:rsid w:val="00A576C8"/>
    <w:rsid w:val="00A57748"/>
    <w:rsid w:val="00A600BF"/>
    <w:rsid w:val="00A606DB"/>
    <w:rsid w:val="00A61B95"/>
    <w:rsid w:val="00A620C9"/>
    <w:rsid w:val="00A62138"/>
    <w:rsid w:val="00A62249"/>
    <w:rsid w:val="00A6248E"/>
    <w:rsid w:val="00A62789"/>
    <w:rsid w:val="00A627BB"/>
    <w:rsid w:val="00A629B4"/>
    <w:rsid w:val="00A62A33"/>
    <w:rsid w:val="00A62CEF"/>
    <w:rsid w:val="00A636A3"/>
    <w:rsid w:val="00A636FA"/>
    <w:rsid w:val="00A63870"/>
    <w:rsid w:val="00A64586"/>
    <w:rsid w:val="00A64B74"/>
    <w:rsid w:val="00A652BD"/>
    <w:rsid w:val="00A65B40"/>
    <w:rsid w:val="00A65E3F"/>
    <w:rsid w:val="00A665D7"/>
    <w:rsid w:val="00A666BE"/>
    <w:rsid w:val="00A666DB"/>
    <w:rsid w:val="00A66CCB"/>
    <w:rsid w:val="00A66F28"/>
    <w:rsid w:val="00A66F32"/>
    <w:rsid w:val="00A679A7"/>
    <w:rsid w:val="00A67FEA"/>
    <w:rsid w:val="00A70029"/>
    <w:rsid w:val="00A7159C"/>
    <w:rsid w:val="00A72194"/>
    <w:rsid w:val="00A72C69"/>
    <w:rsid w:val="00A731E3"/>
    <w:rsid w:val="00A73456"/>
    <w:rsid w:val="00A73491"/>
    <w:rsid w:val="00A7437C"/>
    <w:rsid w:val="00A746EC"/>
    <w:rsid w:val="00A74BCC"/>
    <w:rsid w:val="00A7512A"/>
    <w:rsid w:val="00A752F5"/>
    <w:rsid w:val="00A75DB2"/>
    <w:rsid w:val="00A75E02"/>
    <w:rsid w:val="00A7625F"/>
    <w:rsid w:val="00A7687E"/>
    <w:rsid w:val="00A76909"/>
    <w:rsid w:val="00A8037A"/>
    <w:rsid w:val="00A8094A"/>
    <w:rsid w:val="00A80C56"/>
    <w:rsid w:val="00A811F8"/>
    <w:rsid w:val="00A8177F"/>
    <w:rsid w:val="00A8185A"/>
    <w:rsid w:val="00A82099"/>
    <w:rsid w:val="00A825C9"/>
    <w:rsid w:val="00A83315"/>
    <w:rsid w:val="00A83C49"/>
    <w:rsid w:val="00A84885"/>
    <w:rsid w:val="00A84C84"/>
    <w:rsid w:val="00A85036"/>
    <w:rsid w:val="00A85136"/>
    <w:rsid w:val="00A85AC9"/>
    <w:rsid w:val="00A8615E"/>
    <w:rsid w:val="00A86526"/>
    <w:rsid w:val="00A8661D"/>
    <w:rsid w:val="00A867F9"/>
    <w:rsid w:val="00A86A6C"/>
    <w:rsid w:val="00A86D69"/>
    <w:rsid w:val="00A86F26"/>
    <w:rsid w:val="00A87462"/>
    <w:rsid w:val="00A87569"/>
    <w:rsid w:val="00A875BD"/>
    <w:rsid w:val="00A87772"/>
    <w:rsid w:val="00A87D59"/>
    <w:rsid w:val="00A90145"/>
    <w:rsid w:val="00A90800"/>
    <w:rsid w:val="00A916C6"/>
    <w:rsid w:val="00A920F4"/>
    <w:rsid w:val="00A9249D"/>
    <w:rsid w:val="00A92A5F"/>
    <w:rsid w:val="00A92D24"/>
    <w:rsid w:val="00A92D37"/>
    <w:rsid w:val="00A933A5"/>
    <w:rsid w:val="00A937B2"/>
    <w:rsid w:val="00A9394A"/>
    <w:rsid w:val="00A93A63"/>
    <w:rsid w:val="00A942A6"/>
    <w:rsid w:val="00A943C0"/>
    <w:rsid w:val="00A94956"/>
    <w:rsid w:val="00A94A48"/>
    <w:rsid w:val="00A94DBE"/>
    <w:rsid w:val="00A9596F"/>
    <w:rsid w:val="00A961D4"/>
    <w:rsid w:val="00A96B80"/>
    <w:rsid w:val="00A96BF6"/>
    <w:rsid w:val="00A96E38"/>
    <w:rsid w:val="00A96F69"/>
    <w:rsid w:val="00A970F6"/>
    <w:rsid w:val="00A971F1"/>
    <w:rsid w:val="00AA1180"/>
    <w:rsid w:val="00AA1593"/>
    <w:rsid w:val="00AA1F40"/>
    <w:rsid w:val="00AA23CC"/>
    <w:rsid w:val="00AA2B42"/>
    <w:rsid w:val="00AA3242"/>
    <w:rsid w:val="00AA33AC"/>
    <w:rsid w:val="00AA34D6"/>
    <w:rsid w:val="00AA418E"/>
    <w:rsid w:val="00AA4224"/>
    <w:rsid w:val="00AA4C62"/>
    <w:rsid w:val="00AA4FE7"/>
    <w:rsid w:val="00AA58AC"/>
    <w:rsid w:val="00AA6215"/>
    <w:rsid w:val="00AA6E38"/>
    <w:rsid w:val="00AA705F"/>
    <w:rsid w:val="00AA7444"/>
    <w:rsid w:val="00AA7525"/>
    <w:rsid w:val="00AA76F6"/>
    <w:rsid w:val="00AA78CC"/>
    <w:rsid w:val="00AB03A5"/>
    <w:rsid w:val="00AB0571"/>
    <w:rsid w:val="00AB0B86"/>
    <w:rsid w:val="00AB1371"/>
    <w:rsid w:val="00AB18EC"/>
    <w:rsid w:val="00AB1CC2"/>
    <w:rsid w:val="00AB2359"/>
    <w:rsid w:val="00AB29C7"/>
    <w:rsid w:val="00AB2AE1"/>
    <w:rsid w:val="00AB2B06"/>
    <w:rsid w:val="00AB2DF8"/>
    <w:rsid w:val="00AB2F8B"/>
    <w:rsid w:val="00AB3142"/>
    <w:rsid w:val="00AB3C0B"/>
    <w:rsid w:val="00AB3EC9"/>
    <w:rsid w:val="00AB3FB0"/>
    <w:rsid w:val="00AB4717"/>
    <w:rsid w:val="00AB4B45"/>
    <w:rsid w:val="00AB4B80"/>
    <w:rsid w:val="00AB4BBF"/>
    <w:rsid w:val="00AB5977"/>
    <w:rsid w:val="00AB62DC"/>
    <w:rsid w:val="00AB68D3"/>
    <w:rsid w:val="00AB6CAE"/>
    <w:rsid w:val="00AB713D"/>
    <w:rsid w:val="00AB74A0"/>
    <w:rsid w:val="00AB7B30"/>
    <w:rsid w:val="00AB7F5B"/>
    <w:rsid w:val="00AC086D"/>
    <w:rsid w:val="00AC13EB"/>
    <w:rsid w:val="00AC20F7"/>
    <w:rsid w:val="00AC22ED"/>
    <w:rsid w:val="00AC24DC"/>
    <w:rsid w:val="00AC32DE"/>
    <w:rsid w:val="00AC3E39"/>
    <w:rsid w:val="00AC4198"/>
    <w:rsid w:val="00AC422D"/>
    <w:rsid w:val="00AC4398"/>
    <w:rsid w:val="00AC48A8"/>
    <w:rsid w:val="00AC4B3B"/>
    <w:rsid w:val="00AC53DF"/>
    <w:rsid w:val="00AC55CC"/>
    <w:rsid w:val="00AC55FD"/>
    <w:rsid w:val="00AC5A7F"/>
    <w:rsid w:val="00AC5FD1"/>
    <w:rsid w:val="00AC6C67"/>
    <w:rsid w:val="00AC6CFD"/>
    <w:rsid w:val="00AC72DF"/>
    <w:rsid w:val="00AC75E9"/>
    <w:rsid w:val="00AC7976"/>
    <w:rsid w:val="00AC79B6"/>
    <w:rsid w:val="00AC7CFE"/>
    <w:rsid w:val="00AC7D55"/>
    <w:rsid w:val="00AC7FE5"/>
    <w:rsid w:val="00AD04C9"/>
    <w:rsid w:val="00AD05FC"/>
    <w:rsid w:val="00AD0837"/>
    <w:rsid w:val="00AD08E5"/>
    <w:rsid w:val="00AD0C79"/>
    <w:rsid w:val="00AD1A8C"/>
    <w:rsid w:val="00AD1B53"/>
    <w:rsid w:val="00AD1D41"/>
    <w:rsid w:val="00AD2057"/>
    <w:rsid w:val="00AD257F"/>
    <w:rsid w:val="00AD2703"/>
    <w:rsid w:val="00AD2AC4"/>
    <w:rsid w:val="00AD3466"/>
    <w:rsid w:val="00AD373C"/>
    <w:rsid w:val="00AD439A"/>
    <w:rsid w:val="00AD4500"/>
    <w:rsid w:val="00AD4849"/>
    <w:rsid w:val="00AD4AB6"/>
    <w:rsid w:val="00AD4B94"/>
    <w:rsid w:val="00AD4DF6"/>
    <w:rsid w:val="00AD5638"/>
    <w:rsid w:val="00AD5B70"/>
    <w:rsid w:val="00AD74C4"/>
    <w:rsid w:val="00AD7714"/>
    <w:rsid w:val="00AD7A34"/>
    <w:rsid w:val="00AD7BBF"/>
    <w:rsid w:val="00AE00B6"/>
    <w:rsid w:val="00AE021A"/>
    <w:rsid w:val="00AE0913"/>
    <w:rsid w:val="00AE0C3C"/>
    <w:rsid w:val="00AE0F0A"/>
    <w:rsid w:val="00AE13ED"/>
    <w:rsid w:val="00AE15FB"/>
    <w:rsid w:val="00AE199A"/>
    <w:rsid w:val="00AE19B6"/>
    <w:rsid w:val="00AE1D61"/>
    <w:rsid w:val="00AE1DEE"/>
    <w:rsid w:val="00AE1F29"/>
    <w:rsid w:val="00AE213E"/>
    <w:rsid w:val="00AE2159"/>
    <w:rsid w:val="00AE26DB"/>
    <w:rsid w:val="00AE2839"/>
    <w:rsid w:val="00AE38C1"/>
    <w:rsid w:val="00AE3B37"/>
    <w:rsid w:val="00AE3C6D"/>
    <w:rsid w:val="00AE3F9B"/>
    <w:rsid w:val="00AE44EE"/>
    <w:rsid w:val="00AE4869"/>
    <w:rsid w:val="00AE49B5"/>
    <w:rsid w:val="00AE4DAF"/>
    <w:rsid w:val="00AE54A3"/>
    <w:rsid w:val="00AE5759"/>
    <w:rsid w:val="00AE5CB3"/>
    <w:rsid w:val="00AE6040"/>
    <w:rsid w:val="00AE60FD"/>
    <w:rsid w:val="00AE65D5"/>
    <w:rsid w:val="00AE6DAF"/>
    <w:rsid w:val="00AF00F8"/>
    <w:rsid w:val="00AF022B"/>
    <w:rsid w:val="00AF0366"/>
    <w:rsid w:val="00AF078C"/>
    <w:rsid w:val="00AF0911"/>
    <w:rsid w:val="00AF0B23"/>
    <w:rsid w:val="00AF0C3E"/>
    <w:rsid w:val="00AF1252"/>
    <w:rsid w:val="00AF1355"/>
    <w:rsid w:val="00AF1384"/>
    <w:rsid w:val="00AF15F5"/>
    <w:rsid w:val="00AF16D6"/>
    <w:rsid w:val="00AF1BFC"/>
    <w:rsid w:val="00AF1F7C"/>
    <w:rsid w:val="00AF2074"/>
    <w:rsid w:val="00AF23BD"/>
    <w:rsid w:val="00AF2C3E"/>
    <w:rsid w:val="00AF2F62"/>
    <w:rsid w:val="00AF32CA"/>
    <w:rsid w:val="00AF34B8"/>
    <w:rsid w:val="00AF3517"/>
    <w:rsid w:val="00AF379B"/>
    <w:rsid w:val="00AF398C"/>
    <w:rsid w:val="00AF3A4F"/>
    <w:rsid w:val="00AF3BFE"/>
    <w:rsid w:val="00AF3FF8"/>
    <w:rsid w:val="00AF4492"/>
    <w:rsid w:val="00AF44A4"/>
    <w:rsid w:val="00AF459B"/>
    <w:rsid w:val="00AF4A6B"/>
    <w:rsid w:val="00AF4DBF"/>
    <w:rsid w:val="00AF4E30"/>
    <w:rsid w:val="00AF518E"/>
    <w:rsid w:val="00AF51B6"/>
    <w:rsid w:val="00AF539E"/>
    <w:rsid w:val="00AF5704"/>
    <w:rsid w:val="00AF5A1B"/>
    <w:rsid w:val="00AF5B89"/>
    <w:rsid w:val="00AF629E"/>
    <w:rsid w:val="00AF70BB"/>
    <w:rsid w:val="00AF73B7"/>
    <w:rsid w:val="00AF7D08"/>
    <w:rsid w:val="00AF7E91"/>
    <w:rsid w:val="00B007BD"/>
    <w:rsid w:val="00B007C6"/>
    <w:rsid w:val="00B00D08"/>
    <w:rsid w:val="00B017E6"/>
    <w:rsid w:val="00B01AC9"/>
    <w:rsid w:val="00B01DC1"/>
    <w:rsid w:val="00B02917"/>
    <w:rsid w:val="00B02D8A"/>
    <w:rsid w:val="00B0309D"/>
    <w:rsid w:val="00B03154"/>
    <w:rsid w:val="00B03387"/>
    <w:rsid w:val="00B03787"/>
    <w:rsid w:val="00B037DB"/>
    <w:rsid w:val="00B039D7"/>
    <w:rsid w:val="00B03C82"/>
    <w:rsid w:val="00B0410D"/>
    <w:rsid w:val="00B04A67"/>
    <w:rsid w:val="00B0500C"/>
    <w:rsid w:val="00B051FF"/>
    <w:rsid w:val="00B055A7"/>
    <w:rsid w:val="00B05800"/>
    <w:rsid w:val="00B05806"/>
    <w:rsid w:val="00B05898"/>
    <w:rsid w:val="00B05AF8"/>
    <w:rsid w:val="00B0610E"/>
    <w:rsid w:val="00B06271"/>
    <w:rsid w:val="00B06409"/>
    <w:rsid w:val="00B06463"/>
    <w:rsid w:val="00B06687"/>
    <w:rsid w:val="00B06C2D"/>
    <w:rsid w:val="00B06F85"/>
    <w:rsid w:val="00B0773E"/>
    <w:rsid w:val="00B07EEF"/>
    <w:rsid w:val="00B109E0"/>
    <w:rsid w:val="00B10E50"/>
    <w:rsid w:val="00B10F65"/>
    <w:rsid w:val="00B11460"/>
    <w:rsid w:val="00B1286B"/>
    <w:rsid w:val="00B12EC2"/>
    <w:rsid w:val="00B14E31"/>
    <w:rsid w:val="00B15B8A"/>
    <w:rsid w:val="00B15E55"/>
    <w:rsid w:val="00B172D8"/>
    <w:rsid w:val="00B175FB"/>
    <w:rsid w:val="00B17708"/>
    <w:rsid w:val="00B1796F"/>
    <w:rsid w:val="00B17DB6"/>
    <w:rsid w:val="00B205B2"/>
    <w:rsid w:val="00B20B64"/>
    <w:rsid w:val="00B20EBC"/>
    <w:rsid w:val="00B2155F"/>
    <w:rsid w:val="00B21692"/>
    <w:rsid w:val="00B218E3"/>
    <w:rsid w:val="00B21A5E"/>
    <w:rsid w:val="00B21E37"/>
    <w:rsid w:val="00B22CB7"/>
    <w:rsid w:val="00B23072"/>
    <w:rsid w:val="00B233B8"/>
    <w:rsid w:val="00B234B8"/>
    <w:rsid w:val="00B2370A"/>
    <w:rsid w:val="00B23B36"/>
    <w:rsid w:val="00B243DE"/>
    <w:rsid w:val="00B24584"/>
    <w:rsid w:val="00B2543D"/>
    <w:rsid w:val="00B2558A"/>
    <w:rsid w:val="00B25981"/>
    <w:rsid w:val="00B2614A"/>
    <w:rsid w:val="00B262D1"/>
    <w:rsid w:val="00B26813"/>
    <w:rsid w:val="00B26D3D"/>
    <w:rsid w:val="00B2710B"/>
    <w:rsid w:val="00B273EE"/>
    <w:rsid w:val="00B276F4"/>
    <w:rsid w:val="00B27F34"/>
    <w:rsid w:val="00B30275"/>
    <w:rsid w:val="00B30EEF"/>
    <w:rsid w:val="00B311CD"/>
    <w:rsid w:val="00B31630"/>
    <w:rsid w:val="00B31A6E"/>
    <w:rsid w:val="00B32B47"/>
    <w:rsid w:val="00B32CAF"/>
    <w:rsid w:val="00B32D62"/>
    <w:rsid w:val="00B32DC6"/>
    <w:rsid w:val="00B32EB4"/>
    <w:rsid w:val="00B33021"/>
    <w:rsid w:val="00B33552"/>
    <w:rsid w:val="00B3394E"/>
    <w:rsid w:val="00B33C64"/>
    <w:rsid w:val="00B33E3F"/>
    <w:rsid w:val="00B34619"/>
    <w:rsid w:val="00B34792"/>
    <w:rsid w:val="00B34B24"/>
    <w:rsid w:val="00B34CFB"/>
    <w:rsid w:val="00B355FC"/>
    <w:rsid w:val="00B35B31"/>
    <w:rsid w:val="00B36148"/>
    <w:rsid w:val="00B36637"/>
    <w:rsid w:val="00B3678E"/>
    <w:rsid w:val="00B36797"/>
    <w:rsid w:val="00B36856"/>
    <w:rsid w:val="00B36CCD"/>
    <w:rsid w:val="00B36CDC"/>
    <w:rsid w:val="00B36F60"/>
    <w:rsid w:val="00B37189"/>
    <w:rsid w:val="00B374F5"/>
    <w:rsid w:val="00B40215"/>
    <w:rsid w:val="00B409B4"/>
    <w:rsid w:val="00B411BF"/>
    <w:rsid w:val="00B4198D"/>
    <w:rsid w:val="00B4204D"/>
    <w:rsid w:val="00B43553"/>
    <w:rsid w:val="00B435CC"/>
    <w:rsid w:val="00B43846"/>
    <w:rsid w:val="00B44120"/>
    <w:rsid w:val="00B44A98"/>
    <w:rsid w:val="00B44FBF"/>
    <w:rsid w:val="00B45084"/>
    <w:rsid w:val="00B45C5E"/>
    <w:rsid w:val="00B460DF"/>
    <w:rsid w:val="00B464BC"/>
    <w:rsid w:val="00B464C8"/>
    <w:rsid w:val="00B46626"/>
    <w:rsid w:val="00B47207"/>
    <w:rsid w:val="00B474DB"/>
    <w:rsid w:val="00B47553"/>
    <w:rsid w:val="00B47555"/>
    <w:rsid w:val="00B478D9"/>
    <w:rsid w:val="00B47976"/>
    <w:rsid w:val="00B47C97"/>
    <w:rsid w:val="00B47E13"/>
    <w:rsid w:val="00B5000F"/>
    <w:rsid w:val="00B50019"/>
    <w:rsid w:val="00B503B8"/>
    <w:rsid w:val="00B5065F"/>
    <w:rsid w:val="00B51303"/>
    <w:rsid w:val="00B5187A"/>
    <w:rsid w:val="00B51D03"/>
    <w:rsid w:val="00B52007"/>
    <w:rsid w:val="00B520A1"/>
    <w:rsid w:val="00B5222C"/>
    <w:rsid w:val="00B536F9"/>
    <w:rsid w:val="00B53C08"/>
    <w:rsid w:val="00B54033"/>
    <w:rsid w:val="00B542E5"/>
    <w:rsid w:val="00B54495"/>
    <w:rsid w:val="00B5467C"/>
    <w:rsid w:val="00B54B9F"/>
    <w:rsid w:val="00B54C41"/>
    <w:rsid w:val="00B55207"/>
    <w:rsid w:val="00B552EC"/>
    <w:rsid w:val="00B554F2"/>
    <w:rsid w:val="00B55B5E"/>
    <w:rsid w:val="00B55D33"/>
    <w:rsid w:val="00B5727E"/>
    <w:rsid w:val="00B5735D"/>
    <w:rsid w:val="00B57CCC"/>
    <w:rsid w:val="00B57D8F"/>
    <w:rsid w:val="00B57ED4"/>
    <w:rsid w:val="00B60A8D"/>
    <w:rsid w:val="00B60F5A"/>
    <w:rsid w:val="00B61000"/>
    <w:rsid w:val="00B613D3"/>
    <w:rsid w:val="00B618FE"/>
    <w:rsid w:val="00B6234D"/>
    <w:rsid w:val="00B62696"/>
    <w:rsid w:val="00B62909"/>
    <w:rsid w:val="00B6382F"/>
    <w:rsid w:val="00B638A7"/>
    <w:rsid w:val="00B63A3C"/>
    <w:rsid w:val="00B63C2C"/>
    <w:rsid w:val="00B6401A"/>
    <w:rsid w:val="00B6409A"/>
    <w:rsid w:val="00B64552"/>
    <w:rsid w:val="00B64574"/>
    <w:rsid w:val="00B647BE"/>
    <w:rsid w:val="00B64A45"/>
    <w:rsid w:val="00B64C82"/>
    <w:rsid w:val="00B65416"/>
    <w:rsid w:val="00B65845"/>
    <w:rsid w:val="00B660BE"/>
    <w:rsid w:val="00B66113"/>
    <w:rsid w:val="00B66EC2"/>
    <w:rsid w:val="00B6735B"/>
    <w:rsid w:val="00B67C2C"/>
    <w:rsid w:val="00B70380"/>
    <w:rsid w:val="00B70671"/>
    <w:rsid w:val="00B70689"/>
    <w:rsid w:val="00B70CB5"/>
    <w:rsid w:val="00B70FC9"/>
    <w:rsid w:val="00B710B7"/>
    <w:rsid w:val="00B71C69"/>
    <w:rsid w:val="00B71EBB"/>
    <w:rsid w:val="00B72A28"/>
    <w:rsid w:val="00B72E41"/>
    <w:rsid w:val="00B72E88"/>
    <w:rsid w:val="00B738DC"/>
    <w:rsid w:val="00B73EE9"/>
    <w:rsid w:val="00B7402B"/>
    <w:rsid w:val="00B74401"/>
    <w:rsid w:val="00B75166"/>
    <w:rsid w:val="00B76388"/>
    <w:rsid w:val="00B764A2"/>
    <w:rsid w:val="00B764E4"/>
    <w:rsid w:val="00B76644"/>
    <w:rsid w:val="00B76A83"/>
    <w:rsid w:val="00B76B84"/>
    <w:rsid w:val="00B76C3C"/>
    <w:rsid w:val="00B76F28"/>
    <w:rsid w:val="00B76FC3"/>
    <w:rsid w:val="00B770A1"/>
    <w:rsid w:val="00B772E8"/>
    <w:rsid w:val="00B77304"/>
    <w:rsid w:val="00B77CFE"/>
    <w:rsid w:val="00B77FD4"/>
    <w:rsid w:val="00B80546"/>
    <w:rsid w:val="00B807DF"/>
    <w:rsid w:val="00B80FED"/>
    <w:rsid w:val="00B817A8"/>
    <w:rsid w:val="00B81B25"/>
    <w:rsid w:val="00B81B2A"/>
    <w:rsid w:val="00B81E4C"/>
    <w:rsid w:val="00B81F00"/>
    <w:rsid w:val="00B82056"/>
    <w:rsid w:val="00B82F59"/>
    <w:rsid w:val="00B8354C"/>
    <w:rsid w:val="00B837A9"/>
    <w:rsid w:val="00B839CC"/>
    <w:rsid w:val="00B83B53"/>
    <w:rsid w:val="00B83B7F"/>
    <w:rsid w:val="00B83F0C"/>
    <w:rsid w:val="00B8499F"/>
    <w:rsid w:val="00B85265"/>
    <w:rsid w:val="00B85B40"/>
    <w:rsid w:val="00B85DB4"/>
    <w:rsid w:val="00B86447"/>
    <w:rsid w:val="00B86F61"/>
    <w:rsid w:val="00B9039A"/>
    <w:rsid w:val="00B9066F"/>
    <w:rsid w:val="00B906E8"/>
    <w:rsid w:val="00B90CEB"/>
    <w:rsid w:val="00B90D11"/>
    <w:rsid w:val="00B90D42"/>
    <w:rsid w:val="00B90EA9"/>
    <w:rsid w:val="00B9123A"/>
    <w:rsid w:val="00B91857"/>
    <w:rsid w:val="00B91F5C"/>
    <w:rsid w:val="00B91FC5"/>
    <w:rsid w:val="00B92061"/>
    <w:rsid w:val="00B92AF8"/>
    <w:rsid w:val="00B92DB2"/>
    <w:rsid w:val="00B92F71"/>
    <w:rsid w:val="00B92FA4"/>
    <w:rsid w:val="00B93E0C"/>
    <w:rsid w:val="00B9470F"/>
    <w:rsid w:val="00B94DBE"/>
    <w:rsid w:val="00B94F91"/>
    <w:rsid w:val="00B9589D"/>
    <w:rsid w:val="00B96288"/>
    <w:rsid w:val="00B96929"/>
    <w:rsid w:val="00B96BBA"/>
    <w:rsid w:val="00B96CC6"/>
    <w:rsid w:val="00B96F57"/>
    <w:rsid w:val="00B97989"/>
    <w:rsid w:val="00B97E7F"/>
    <w:rsid w:val="00B97EDE"/>
    <w:rsid w:val="00B97F91"/>
    <w:rsid w:val="00BA01F4"/>
    <w:rsid w:val="00BA081A"/>
    <w:rsid w:val="00BA15BE"/>
    <w:rsid w:val="00BA232F"/>
    <w:rsid w:val="00BA254A"/>
    <w:rsid w:val="00BA3040"/>
    <w:rsid w:val="00BA33FB"/>
    <w:rsid w:val="00BA3696"/>
    <w:rsid w:val="00BA3DCA"/>
    <w:rsid w:val="00BA3EAA"/>
    <w:rsid w:val="00BA4328"/>
    <w:rsid w:val="00BA4377"/>
    <w:rsid w:val="00BA51BE"/>
    <w:rsid w:val="00BA52B6"/>
    <w:rsid w:val="00BA582E"/>
    <w:rsid w:val="00BA5B0A"/>
    <w:rsid w:val="00BA5FFF"/>
    <w:rsid w:val="00BA60A0"/>
    <w:rsid w:val="00BA610B"/>
    <w:rsid w:val="00BA694C"/>
    <w:rsid w:val="00BA6C44"/>
    <w:rsid w:val="00BA6C5B"/>
    <w:rsid w:val="00BA70F6"/>
    <w:rsid w:val="00BA728F"/>
    <w:rsid w:val="00BA7748"/>
    <w:rsid w:val="00BA7813"/>
    <w:rsid w:val="00BB004B"/>
    <w:rsid w:val="00BB049C"/>
    <w:rsid w:val="00BB09C3"/>
    <w:rsid w:val="00BB0A12"/>
    <w:rsid w:val="00BB1565"/>
    <w:rsid w:val="00BB18AA"/>
    <w:rsid w:val="00BB1A7D"/>
    <w:rsid w:val="00BB1EB5"/>
    <w:rsid w:val="00BB258E"/>
    <w:rsid w:val="00BB2D08"/>
    <w:rsid w:val="00BB314C"/>
    <w:rsid w:val="00BB31AB"/>
    <w:rsid w:val="00BB37D0"/>
    <w:rsid w:val="00BB3873"/>
    <w:rsid w:val="00BB3D32"/>
    <w:rsid w:val="00BB3E0F"/>
    <w:rsid w:val="00BB3EE0"/>
    <w:rsid w:val="00BB4267"/>
    <w:rsid w:val="00BB4278"/>
    <w:rsid w:val="00BB42DE"/>
    <w:rsid w:val="00BB4658"/>
    <w:rsid w:val="00BB4A32"/>
    <w:rsid w:val="00BB4C4A"/>
    <w:rsid w:val="00BB4C6C"/>
    <w:rsid w:val="00BB4EFD"/>
    <w:rsid w:val="00BB5193"/>
    <w:rsid w:val="00BB528C"/>
    <w:rsid w:val="00BB5476"/>
    <w:rsid w:val="00BB5540"/>
    <w:rsid w:val="00BB5C0D"/>
    <w:rsid w:val="00BB6178"/>
    <w:rsid w:val="00BB62D9"/>
    <w:rsid w:val="00BB6FF8"/>
    <w:rsid w:val="00BB790E"/>
    <w:rsid w:val="00BB7956"/>
    <w:rsid w:val="00BB7A67"/>
    <w:rsid w:val="00BB7F88"/>
    <w:rsid w:val="00BC0044"/>
    <w:rsid w:val="00BC012B"/>
    <w:rsid w:val="00BC09A0"/>
    <w:rsid w:val="00BC0F47"/>
    <w:rsid w:val="00BC1987"/>
    <w:rsid w:val="00BC1C45"/>
    <w:rsid w:val="00BC23D8"/>
    <w:rsid w:val="00BC2573"/>
    <w:rsid w:val="00BC346A"/>
    <w:rsid w:val="00BC3AA6"/>
    <w:rsid w:val="00BC4172"/>
    <w:rsid w:val="00BC43C1"/>
    <w:rsid w:val="00BC4762"/>
    <w:rsid w:val="00BC48E6"/>
    <w:rsid w:val="00BC4BD3"/>
    <w:rsid w:val="00BC6418"/>
    <w:rsid w:val="00BC6556"/>
    <w:rsid w:val="00BC6894"/>
    <w:rsid w:val="00BC6BC6"/>
    <w:rsid w:val="00BC6C73"/>
    <w:rsid w:val="00BC6E64"/>
    <w:rsid w:val="00BC748D"/>
    <w:rsid w:val="00BD026A"/>
    <w:rsid w:val="00BD075C"/>
    <w:rsid w:val="00BD0808"/>
    <w:rsid w:val="00BD0E4E"/>
    <w:rsid w:val="00BD2780"/>
    <w:rsid w:val="00BD286B"/>
    <w:rsid w:val="00BD2F4D"/>
    <w:rsid w:val="00BD41FB"/>
    <w:rsid w:val="00BD430D"/>
    <w:rsid w:val="00BD4601"/>
    <w:rsid w:val="00BD49FF"/>
    <w:rsid w:val="00BD4E91"/>
    <w:rsid w:val="00BD5104"/>
    <w:rsid w:val="00BD51CD"/>
    <w:rsid w:val="00BD525C"/>
    <w:rsid w:val="00BD52D8"/>
    <w:rsid w:val="00BD71C7"/>
    <w:rsid w:val="00BD7E00"/>
    <w:rsid w:val="00BD7ED1"/>
    <w:rsid w:val="00BE0344"/>
    <w:rsid w:val="00BE0600"/>
    <w:rsid w:val="00BE089F"/>
    <w:rsid w:val="00BE0944"/>
    <w:rsid w:val="00BE09C7"/>
    <w:rsid w:val="00BE0A1F"/>
    <w:rsid w:val="00BE1056"/>
    <w:rsid w:val="00BE1573"/>
    <w:rsid w:val="00BE1B1A"/>
    <w:rsid w:val="00BE1BFC"/>
    <w:rsid w:val="00BE1C95"/>
    <w:rsid w:val="00BE1E1A"/>
    <w:rsid w:val="00BE1E6B"/>
    <w:rsid w:val="00BE2431"/>
    <w:rsid w:val="00BE25D8"/>
    <w:rsid w:val="00BE2FC2"/>
    <w:rsid w:val="00BE30EA"/>
    <w:rsid w:val="00BE344E"/>
    <w:rsid w:val="00BE4091"/>
    <w:rsid w:val="00BE40AB"/>
    <w:rsid w:val="00BE52EE"/>
    <w:rsid w:val="00BE614F"/>
    <w:rsid w:val="00BE65F1"/>
    <w:rsid w:val="00BE6A64"/>
    <w:rsid w:val="00BE6DC7"/>
    <w:rsid w:val="00BE7729"/>
    <w:rsid w:val="00BF01CE"/>
    <w:rsid w:val="00BF0568"/>
    <w:rsid w:val="00BF0775"/>
    <w:rsid w:val="00BF080A"/>
    <w:rsid w:val="00BF0F37"/>
    <w:rsid w:val="00BF16DD"/>
    <w:rsid w:val="00BF1B44"/>
    <w:rsid w:val="00BF214A"/>
    <w:rsid w:val="00BF22AC"/>
    <w:rsid w:val="00BF340C"/>
    <w:rsid w:val="00BF34F3"/>
    <w:rsid w:val="00BF35AC"/>
    <w:rsid w:val="00BF397C"/>
    <w:rsid w:val="00BF3DD0"/>
    <w:rsid w:val="00BF4186"/>
    <w:rsid w:val="00BF45FD"/>
    <w:rsid w:val="00BF4723"/>
    <w:rsid w:val="00BF49C7"/>
    <w:rsid w:val="00BF4A89"/>
    <w:rsid w:val="00BF4D14"/>
    <w:rsid w:val="00BF4E6B"/>
    <w:rsid w:val="00BF51AB"/>
    <w:rsid w:val="00BF5408"/>
    <w:rsid w:val="00BF64C6"/>
    <w:rsid w:val="00BF6EE7"/>
    <w:rsid w:val="00BF72BE"/>
    <w:rsid w:val="00BF7751"/>
    <w:rsid w:val="00C004EC"/>
    <w:rsid w:val="00C0068C"/>
    <w:rsid w:val="00C00ABC"/>
    <w:rsid w:val="00C00BAE"/>
    <w:rsid w:val="00C00C35"/>
    <w:rsid w:val="00C01751"/>
    <w:rsid w:val="00C01C1C"/>
    <w:rsid w:val="00C02128"/>
    <w:rsid w:val="00C0220C"/>
    <w:rsid w:val="00C02C5D"/>
    <w:rsid w:val="00C03215"/>
    <w:rsid w:val="00C03387"/>
    <w:rsid w:val="00C0416E"/>
    <w:rsid w:val="00C0452F"/>
    <w:rsid w:val="00C04907"/>
    <w:rsid w:val="00C04F5F"/>
    <w:rsid w:val="00C0504E"/>
    <w:rsid w:val="00C051F0"/>
    <w:rsid w:val="00C05208"/>
    <w:rsid w:val="00C053F4"/>
    <w:rsid w:val="00C0591D"/>
    <w:rsid w:val="00C05E5F"/>
    <w:rsid w:val="00C060A3"/>
    <w:rsid w:val="00C067F4"/>
    <w:rsid w:val="00C0742A"/>
    <w:rsid w:val="00C07CF1"/>
    <w:rsid w:val="00C10236"/>
    <w:rsid w:val="00C1023B"/>
    <w:rsid w:val="00C1024C"/>
    <w:rsid w:val="00C10464"/>
    <w:rsid w:val="00C10470"/>
    <w:rsid w:val="00C1093F"/>
    <w:rsid w:val="00C10E1F"/>
    <w:rsid w:val="00C111B1"/>
    <w:rsid w:val="00C11B66"/>
    <w:rsid w:val="00C121DC"/>
    <w:rsid w:val="00C122C4"/>
    <w:rsid w:val="00C122D0"/>
    <w:rsid w:val="00C126E7"/>
    <w:rsid w:val="00C12971"/>
    <w:rsid w:val="00C12A66"/>
    <w:rsid w:val="00C12AD1"/>
    <w:rsid w:val="00C137A8"/>
    <w:rsid w:val="00C13BCD"/>
    <w:rsid w:val="00C14B08"/>
    <w:rsid w:val="00C14BA1"/>
    <w:rsid w:val="00C151E8"/>
    <w:rsid w:val="00C15881"/>
    <w:rsid w:val="00C159D8"/>
    <w:rsid w:val="00C15E38"/>
    <w:rsid w:val="00C163ED"/>
    <w:rsid w:val="00C165F9"/>
    <w:rsid w:val="00C16673"/>
    <w:rsid w:val="00C169BC"/>
    <w:rsid w:val="00C16D61"/>
    <w:rsid w:val="00C16E53"/>
    <w:rsid w:val="00C174EB"/>
    <w:rsid w:val="00C175B2"/>
    <w:rsid w:val="00C178F9"/>
    <w:rsid w:val="00C17D91"/>
    <w:rsid w:val="00C17F9E"/>
    <w:rsid w:val="00C20078"/>
    <w:rsid w:val="00C20132"/>
    <w:rsid w:val="00C20E72"/>
    <w:rsid w:val="00C20FE9"/>
    <w:rsid w:val="00C214DA"/>
    <w:rsid w:val="00C2153C"/>
    <w:rsid w:val="00C21545"/>
    <w:rsid w:val="00C2170C"/>
    <w:rsid w:val="00C2174B"/>
    <w:rsid w:val="00C217D4"/>
    <w:rsid w:val="00C21EE4"/>
    <w:rsid w:val="00C21FF2"/>
    <w:rsid w:val="00C220CF"/>
    <w:rsid w:val="00C221E1"/>
    <w:rsid w:val="00C22C06"/>
    <w:rsid w:val="00C23630"/>
    <w:rsid w:val="00C2368A"/>
    <w:rsid w:val="00C24158"/>
    <w:rsid w:val="00C24754"/>
    <w:rsid w:val="00C24759"/>
    <w:rsid w:val="00C249C3"/>
    <w:rsid w:val="00C24C38"/>
    <w:rsid w:val="00C24D92"/>
    <w:rsid w:val="00C253D2"/>
    <w:rsid w:val="00C2554C"/>
    <w:rsid w:val="00C25AF7"/>
    <w:rsid w:val="00C25FA2"/>
    <w:rsid w:val="00C26126"/>
    <w:rsid w:val="00C263CE"/>
    <w:rsid w:val="00C26662"/>
    <w:rsid w:val="00C276CC"/>
    <w:rsid w:val="00C27B00"/>
    <w:rsid w:val="00C27E9C"/>
    <w:rsid w:val="00C30160"/>
    <w:rsid w:val="00C3026C"/>
    <w:rsid w:val="00C31022"/>
    <w:rsid w:val="00C31838"/>
    <w:rsid w:val="00C318EA"/>
    <w:rsid w:val="00C31D30"/>
    <w:rsid w:val="00C323F6"/>
    <w:rsid w:val="00C3302E"/>
    <w:rsid w:val="00C3315A"/>
    <w:rsid w:val="00C33F16"/>
    <w:rsid w:val="00C34008"/>
    <w:rsid w:val="00C34303"/>
    <w:rsid w:val="00C35089"/>
    <w:rsid w:val="00C35287"/>
    <w:rsid w:val="00C355C7"/>
    <w:rsid w:val="00C35A03"/>
    <w:rsid w:val="00C35BEB"/>
    <w:rsid w:val="00C36DEB"/>
    <w:rsid w:val="00C372BD"/>
    <w:rsid w:val="00C375AB"/>
    <w:rsid w:val="00C376DC"/>
    <w:rsid w:val="00C403AC"/>
    <w:rsid w:val="00C40B4F"/>
    <w:rsid w:val="00C40E5F"/>
    <w:rsid w:val="00C40F39"/>
    <w:rsid w:val="00C4120D"/>
    <w:rsid w:val="00C41641"/>
    <w:rsid w:val="00C4170C"/>
    <w:rsid w:val="00C419A6"/>
    <w:rsid w:val="00C41BBA"/>
    <w:rsid w:val="00C41BFC"/>
    <w:rsid w:val="00C41DA6"/>
    <w:rsid w:val="00C4229B"/>
    <w:rsid w:val="00C422F5"/>
    <w:rsid w:val="00C42AF5"/>
    <w:rsid w:val="00C435F1"/>
    <w:rsid w:val="00C43702"/>
    <w:rsid w:val="00C43A54"/>
    <w:rsid w:val="00C43AAF"/>
    <w:rsid w:val="00C43C8A"/>
    <w:rsid w:val="00C43DB3"/>
    <w:rsid w:val="00C4418F"/>
    <w:rsid w:val="00C44354"/>
    <w:rsid w:val="00C449DD"/>
    <w:rsid w:val="00C450BB"/>
    <w:rsid w:val="00C4537F"/>
    <w:rsid w:val="00C45448"/>
    <w:rsid w:val="00C456D0"/>
    <w:rsid w:val="00C45888"/>
    <w:rsid w:val="00C45A90"/>
    <w:rsid w:val="00C462F4"/>
    <w:rsid w:val="00C46484"/>
    <w:rsid w:val="00C464B7"/>
    <w:rsid w:val="00C46576"/>
    <w:rsid w:val="00C46E9F"/>
    <w:rsid w:val="00C46FDD"/>
    <w:rsid w:val="00C47203"/>
    <w:rsid w:val="00C47504"/>
    <w:rsid w:val="00C47653"/>
    <w:rsid w:val="00C5061F"/>
    <w:rsid w:val="00C50711"/>
    <w:rsid w:val="00C507C6"/>
    <w:rsid w:val="00C50F54"/>
    <w:rsid w:val="00C5118F"/>
    <w:rsid w:val="00C51203"/>
    <w:rsid w:val="00C5133E"/>
    <w:rsid w:val="00C5187F"/>
    <w:rsid w:val="00C51938"/>
    <w:rsid w:val="00C52144"/>
    <w:rsid w:val="00C5225F"/>
    <w:rsid w:val="00C52550"/>
    <w:rsid w:val="00C527EF"/>
    <w:rsid w:val="00C52CBE"/>
    <w:rsid w:val="00C532CE"/>
    <w:rsid w:val="00C532D9"/>
    <w:rsid w:val="00C53498"/>
    <w:rsid w:val="00C5435D"/>
    <w:rsid w:val="00C54453"/>
    <w:rsid w:val="00C54658"/>
    <w:rsid w:val="00C54F9D"/>
    <w:rsid w:val="00C55038"/>
    <w:rsid w:val="00C5534C"/>
    <w:rsid w:val="00C55863"/>
    <w:rsid w:val="00C5641F"/>
    <w:rsid w:val="00C5672D"/>
    <w:rsid w:val="00C5675F"/>
    <w:rsid w:val="00C5694D"/>
    <w:rsid w:val="00C57604"/>
    <w:rsid w:val="00C60BD0"/>
    <w:rsid w:val="00C610C6"/>
    <w:rsid w:val="00C611A1"/>
    <w:rsid w:val="00C61483"/>
    <w:rsid w:val="00C618DA"/>
    <w:rsid w:val="00C6192B"/>
    <w:rsid w:val="00C61B84"/>
    <w:rsid w:val="00C61F81"/>
    <w:rsid w:val="00C62665"/>
    <w:rsid w:val="00C62A10"/>
    <w:rsid w:val="00C63316"/>
    <w:rsid w:val="00C63417"/>
    <w:rsid w:val="00C63695"/>
    <w:rsid w:val="00C63786"/>
    <w:rsid w:val="00C63BD0"/>
    <w:rsid w:val="00C64088"/>
    <w:rsid w:val="00C6469B"/>
    <w:rsid w:val="00C64818"/>
    <w:rsid w:val="00C64900"/>
    <w:rsid w:val="00C64924"/>
    <w:rsid w:val="00C64E01"/>
    <w:rsid w:val="00C64E28"/>
    <w:rsid w:val="00C65C94"/>
    <w:rsid w:val="00C65E50"/>
    <w:rsid w:val="00C66014"/>
    <w:rsid w:val="00C66178"/>
    <w:rsid w:val="00C66518"/>
    <w:rsid w:val="00C671BE"/>
    <w:rsid w:val="00C6752C"/>
    <w:rsid w:val="00C679C7"/>
    <w:rsid w:val="00C67C2C"/>
    <w:rsid w:val="00C7073E"/>
    <w:rsid w:val="00C708DA"/>
    <w:rsid w:val="00C70B91"/>
    <w:rsid w:val="00C711CD"/>
    <w:rsid w:val="00C715C7"/>
    <w:rsid w:val="00C71CFF"/>
    <w:rsid w:val="00C71D87"/>
    <w:rsid w:val="00C7245A"/>
    <w:rsid w:val="00C72809"/>
    <w:rsid w:val="00C728FE"/>
    <w:rsid w:val="00C72A7D"/>
    <w:rsid w:val="00C72A80"/>
    <w:rsid w:val="00C72FB5"/>
    <w:rsid w:val="00C731FB"/>
    <w:rsid w:val="00C73530"/>
    <w:rsid w:val="00C735C6"/>
    <w:rsid w:val="00C73B00"/>
    <w:rsid w:val="00C73D5B"/>
    <w:rsid w:val="00C74202"/>
    <w:rsid w:val="00C745DD"/>
    <w:rsid w:val="00C748BA"/>
    <w:rsid w:val="00C74BCF"/>
    <w:rsid w:val="00C74CF7"/>
    <w:rsid w:val="00C74E52"/>
    <w:rsid w:val="00C74FD5"/>
    <w:rsid w:val="00C75D94"/>
    <w:rsid w:val="00C761E1"/>
    <w:rsid w:val="00C7673A"/>
    <w:rsid w:val="00C777AC"/>
    <w:rsid w:val="00C77DE0"/>
    <w:rsid w:val="00C804D6"/>
    <w:rsid w:val="00C805B0"/>
    <w:rsid w:val="00C8098E"/>
    <w:rsid w:val="00C80D92"/>
    <w:rsid w:val="00C80F45"/>
    <w:rsid w:val="00C8166E"/>
    <w:rsid w:val="00C81DD6"/>
    <w:rsid w:val="00C81EF5"/>
    <w:rsid w:val="00C81F62"/>
    <w:rsid w:val="00C829D5"/>
    <w:rsid w:val="00C829FB"/>
    <w:rsid w:val="00C82E21"/>
    <w:rsid w:val="00C82FA3"/>
    <w:rsid w:val="00C8308C"/>
    <w:rsid w:val="00C83898"/>
    <w:rsid w:val="00C83F00"/>
    <w:rsid w:val="00C83FDD"/>
    <w:rsid w:val="00C84778"/>
    <w:rsid w:val="00C84C50"/>
    <w:rsid w:val="00C84CBF"/>
    <w:rsid w:val="00C84F64"/>
    <w:rsid w:val="00C85012"/>
    <w:rsid w:val="00C851BD"/>
    <w:rsid w:val="00C8550C"/>
    <w:rsid w:val="00C85899"/>
    <w:rsid w:val="00C85B18"/>
    <w:rsid w:val="00C85D5C"/>
    <w:rsid w:val="00C8655A"/>
    <w:rsid w:val="00C86947"/>
    <w:rsid w:val="00C86C28"/>
    <w:rsid w:val="00C87124"/>
    <w:rsid w:val="00C87175"/>
    <w:rsid w:val="00C87246"/>
    <w:rsid w:val="00C873F8"/>
    <w:rsid w:val="00C87663"/>
    <w:rsid w:val="00C87B83"/>
    <w:rsid w:val="00C87EEC"/>
    <w:rsid w:val="00C87FF1"/>
    <w:rsid w:val="00C903F3"/>
    <w:rsid w:val="00C90A2C"/>
    <w:rsid w:val="00C90D4A"/>
    <w:rsid w:val="00C91603"/>
    <w:rsid w:val="00C91D65"/>
    <w:rsid w:val="00C91DF4"/>
    <w:rsid w:val="00C91EBD"/>
    <w:rsid w:val="00C9279B"/>
    <w:rsid w:val="00C92FFD"/>
    <w:rsid w:val="00C9361F"/>
    <w:rsid w:val="00C93FD5"/>
    <w:rsid w:val="00C943EA"/>
    <w:rsid w:val="00C94517"/>
    <w:rsid w:val="00C94645"/>
    <w:rsid w:val="00C954FE"/>
    <w:rsid w:val="00C957B8"/>
    <w:rsid w:val="00C957F4"/>
    <w:rsid w:val="00C95FF7"/>
    <w:rsid w:val="00C960CF"/>
    <w:rsid w:val="00C968BE"/>
    <w:rsid w:val="00C9690B"/>
    <w:rsid w:val="00C96AAC"/>
    <w:rsid w:val="00C96DFB"/>
    <w:rsid w:val="00C976E1"/>
    <w:rsid w:val="00C977C0"/>
    <w:rsid w:val="00C97C6F"/>
    <w:rsid w:val="00CA01E6"/>
    <w:rsid w:val="00CA020D"/>
    <w:rsid w:val="00CA0325"/>
    <w:rsid w:val="00CA03E5"/>
    <w:rsid w:val="00CA06FB"/>
    <w:rsid w:val="00CA07E8"/>
    <w:rsid w:val="00CA0C2D"/>
    <w:rsid w:val="00CA0CD1"/>
    <w:rsid w:val="00CA0CE4"/>
    <w:rsid w:val="00CA0E06"/>
    <w:rsid w:val="00CA11A8"/>
    <w:rsid w:val="00CA199E"/>
    <w:rsid w:val="00CA1AAD"/>
    <w:rsid w:val="00CA1C33"/>
    <w:rsid w:val="00CA1DA6"/>
    <w:rsid w:val="00CA1FA1"/>
    <w:rsid w:val="00CA29EA"/>
    <w:rsid w:val="00CA3BC9"/>
    <w:rsid w:val="00CA3DF4"/>
    <w:rsid w:val="00CA4242"/>
    <w:rsid w:val="00CA468E"/>
    <w:rsid w:val="00CA47DF"/>
    <w:rsid w:val="00CA4DBC"/>
    <w:rsid w:val="00CA52A5"/>
    <w:rsid w:val="00CA53A6"/>
    <w:rsid w:val="00CA5FD4"/>
    <w:rsid w:val="00CA6182"/>
    <w:rsid w:val="00CA6841"/>
    <w:rsid w:val="00CA6DDE"/>
    <w:rsid w:val="00CA72ED"/>
    <w:rsid w:val="00CA7732"/>
    <w:rsid w:val="00CA783C"/>
    <w:rsid w:val="00CA7A87"/>
    <w:rsid w:val="00CA7BE2"/>
    <w:rsid w:val="00CA7F3A"/>
    <w:rsid w:val="00CA7F5B"/>
    <w:rsid w:val="00CB01AF"/>
    <w:rsid w:val="00CB025D"/>
    <w:rsid w:val="00CB08E6"/>
    <w:rsid w:val="00CB0D1D"/>
    <w:rsid w:val="00CB1034"/>
    <w:rsid w:val="00CB1056"/>
    <w:rsid w:val="00CB2076"/>
    <w:rsid w:val="00CB3506"/>
    <w:rsid w:val="00CB3C29"/>
    <w:rsid w:val="00CB3D53"/>
    <w:rsid w:val="00CB458E"/>
    <w:rsid w:val="00CB5040"/>
    <w:rsid w:val="00CB51A6"/>
    <w:rsid w:val="00CB5F00"/>
    <w:rsid w:val="00CB66AF"/>
    <w:rsid w:val="00CB66B8"/>
    <w:rsid w:val="00CB670F"/>
    <w:rsid w:val="00CB67F6"/>
    <w:rsid w:val="00CB73A0"/>
    <w:rsid w:val="00CB7556"/>
    <w:rsid w:val="00CC0331"/>
    <w:rsid w:val="00CC0431"/>
    <w:rsid w:val="00CC0EC1"/>
    <w:rsid w:val="00CC11AE"/>
    <w:rsid w:val="00CC14C4"/>
    <w:rsid w:val="00CC1D43"/>
    <w:rsid w:val="00CC1D66"/>
    <w:rsid w:val="00CC1E55"/>
    <w:rsid w:val="00CC1F62"/>
    <w:rsid w:val="00CC1F9C"/>
    <w:rsid w:val="00CC23F8"/>
    <w:rsid w:val="00CC2825"/>
    <w:rsid w:val="00CC2B83"/>
    <w:rsid w:val="00CC2BC7"/>
    <w:rsid w:val="00CC3011"/>
    <w:rsid w:val="00CC3296"/>
    <w:rsid w:val="00CC33E0"/>
    <w:rsid w:val="00CC3C7C"/>
    <w:rsid w:val="00CC41C3"/>
    <w:rsid w:val="00CC465C"/>
    <w:rsid w:val="00CC49F4"/>
    <w:rsid w:val="00CC4A9C"/>
    <w:rsid w:val="00CC4B32"/>
    <w:rsid w:val="00CC4B3C"/>
    <w:rsid w:val="00CC5380"/>
    <w:rsid w:val="00CC576D"/>
    <w:rsid w:val="00CC5E22"/>
    <w:rsid w:val="00CC6065"/>
    <w:rsid w:val="00CC60CE"/>
    <w:rsid w:val="00CC613C"/>
    <w:rsid w:val="00CC7970"/>
    <w:rsid w:val="00CC7CD7"/>
    <w:rsid w:val="00CC7D7E"/>
    <w:rsid w:val="00CD04A7"/>
    <w:rsid w:val="00CD05E5"/>
    <w:rsid w:val="00CD090F"/>
    <w:rsid w:val="00CD10B5"/>
    <w:rsid w:val="00CD22B4"/>
    <w:rsid w:val="00CD242F"/>
    <w:rsid w:val="00CD2819"/>
    <w:rsid w:val="00CD2926"/>
    <w:rsid w:val="00CD296F"/>
    <w:rsid w:val="00CD2AC5"/>
    <w:rsid w:val="00CD36D4"/>
    <w:rsid w:val="00CD3F4E"/>
    <w:rsid w:val="00CD44D9"/>
    <w:rsid w:val="00CD49AF"/>
    <w:rsid w:val="00CD589D"/>
    <w:rsid w:val="00CD619C"/>
    <w:rsid w:val="00CD7658"/>
    <w:rsid w:val="00CD792F"/>
    <w:rsid w:val="00CE0299"/>
    <w:rsid w:val="00CE0EFA"/>
    <w:rsid w:val="00CE10F5"/>
    <w:rsid w:val="00CE120B"/>
    <w:rsid w:val="00CE12C6"/>
    <w:rsid w:val="00CE14B4"/>
    <w:rsid w:val="00CE1AF2"/>
    <w:rsid w:val="00CE206B"/>
    <w:rsid w:val="00CE2B2C"/>
    <w:rsid w:val="00CE2C9C"/>
    <w:rsid w:val="00CE2D1C"/>
    <w:rsid w:val="00CE2E11"/>
    <w:rsid w:val="00CE2FE5"/>
    <w:rsid w:val="00CE34DE"/>
    <w:rsid w:val="00CE3759"/>
    <w:rsid w:val="00CE37BB"/>
    <w:rsid w:val="00CE3AC3"/>
    <w:rsid w:val="00CE3B6B"/>
    <w:rsid w:val="00CE3C36"/>
    <w:rsid w:val="00CE438A"/>
    <w:rsid w:val="00CE4713"/>
    <w:rsid w:val="00CE4ADE"/>
    <w:rsid w:val="00CE4B5A"/>
    <w:rsid w:val="00CE57FF"/>
    <w:rsid w:val="00CE58B8"/>
    <w:rsid w:val="00CE5936"/>
    <w:rsid w:val="00CE5B39"/>
    <w:rsid w:val="00CE5F00"/>
    <w:rsid w:val="00CE618B"/>
    <w:rsid w:val="00CE6902"/>
    <w:rsid w:val="00CE6B71"/>
    <w:rsid w:val="00CE7C80"/>
    <w:rsid w:val="00CF014D"/>
    <w:rsid w:val="00CF03FA"/>
    <w:rsid w:val="00CF0448"/>
    <w:rsid w:val="00CF10BF"/>
    <w:rsid w:val="00CF14E6"/>
    <w:rsid w:val="00CF14F7"/>
    <w:rsid w:val="00CF1698"/>
    <w:rsid w:val="00CF1872"/>
    <w:rsid w:val="00CF1E28"/>
    <w:rsid w:val="00CF20F2"/>
    <w:rsid w:val="00CF210B"/>
    <w:rsid w:val="00CF2301"/>
    <w:rsid w:val="00CF2399"/>
    <w:rsid w:val="00CF2863"/>
    <w:rsid w:val="00CF2BFA"/>
    <w:rsid w:val="00CF3083"/>
    <w:rsid w:val="00CF3649"/>
    <w:rsid w:val="00CF3D6C"/>
    <w:rsid w:val="00CF40AF"/>
    <w:rsid w:val="00CF486C"/>
    <w:rsid w:val="00CF4AD1"/>
    <w:rsid w:val="00CF4CA6"/>
    <w:rsid w:val="00CF4E94"/>
    <w:rsid w:val="00CF5200"/>
    <w:rsid w:val="00CF592C"/>
    <w:rsid w:val="00CF5B5A"/>
    <w:rsid w:val="00CF5B9E"/>
    <w:rsid w:val="00CF6654"/>
    <w:rsid w:val="00CF67D4"/>
    <w:rsid w:val="00CF69A4"/>
    <w:rsid w:val="00CF6E35"/>
    <w:rsid w:val="00CF73DA"/>
    <w:rsid w:val="00CF74FF"/>
    <w:rsid w:val="00CF7629"/>
    <w:rsid w:val="00CF7A4A"/>
    <w:rsid w:val="00CF7FF7"/>
    <w:rsid w:val="00D0028B"/>
    <w:rsid w:val="00D00359"/>
    <w:rsid w:val="00D012C4"/>
    <w:rsid w:val="00D01572"/>
    <w:rsid w:val="00D01BF8"/>
    <w:rsid w:val="00D02739"/>
    <w:rsid w:val="00D02939"/>
    <w:rsid w:val="00D03366"/>
    <w:rsid w:val="00D035A3"/>
    <w:rsid w:val="00D03872"/>
    <w:rsid w:val="00D039C8"/>
    <w:rsid w:val="00D0455D"/>
    <w:rsid w:val="00D049BA"/>
    <w:rsid w:val="00D04BA3"/>
    <w:rsid w:val="00D04DE5"/>
    <w:rsid w:val="00D04EEB"/>
    <w:rsid w:val="00D05F73"/>
    <w:rsid w:val="00D06C21"/>
    <w:rsid w:val="00D073F0"/>
    <w:rsid w:val="00D0765F"/>
    <w:rsid w:val="00D0790C"/>
    <w:rsid w:val="00D07CB3"/>
    <w:rsid w:val="00D07D3F"/>
    <w:rsid w:val="00D07D96"/>
    <w:rsid w:val="00D07F89"/>
    <w:rsid w:val="00D10321"/>
    <w:rsid w:val="00D1047C"/>
    <w:rsid w:val="00D10BF3"/>
    <w:rsid w:val="00D10D32"/>
    <w:rsid w:val="00D1136A"/>
    <w:rsid w:val="00D115E7"/>
    <w:rsid w:val="00D1169A"/>
    <w:rsid w:val="00D11DEE"/>
    <w:rsid w:val="00D12237"/>
    <w:rsid w:val="00D1225A"/>
    <w:rsid w:val="00D123AE"/>
    <w:rsid w:val="00D127A0"/>
    <w:rsid w:val="00D13770"/>
    <w:rsid w:val="00D14699"/>
    <w:rsid w:val="00D1484A"/>
    <w:rsid w:val="00D1488F"/>
    <w:rsid w:val="00D14ABB"/>
    <w:rsid w:val="00D14BC7"/>
    <w:rsid w:val="00D15275"/>
    <w:rsid w:val="00D1572D"/>
    <w:rsid w:val="00D158D6"/>
    <w:rsid w:val="00D158E9"/>
    <w:rsid w:val="00D15B19"/>
    <w:rsid w:val="00D15FD9"/>
    <w:rsid w:val="00D16209"/>
    <w:rsid w:val="00D162EE"/>
    <w:rsid w:val="00D16DAA"/>
    <w:rsid w:val="00D177E5"/>
    <w:rsid w:val="00D2032F"/>
    <w:rsid w:val="00D203D4"/>
    <w:rsid w:val="00D2047A"/>
    <w:rsid w:val="00D2083B"/>
    <w:rsid w:val="00D2083D"/>
    <w:rsid w:val="00D20A67"/>
    <w:rsid w:val="00D20EB5"/>
    <w:rsid w:val="00D21794"/>
    <w:rsid w:val="00D21B42"/>
    <w:rsid w:val="00D21E16"/>
    <w:rsid w:val="00D2239F"/>
    <w:rsid w:val="00D22416"/>
    <w:rsid w:val="00D2368F"/>
    <w:rsid w:val="00D239C1"/>
    <w:rsid w:val="00D243C6"/>
    <w:rsid w:val="00D24B03"/>
    <w:rsid w:val="00D24B3B"/>
    <w:rsid w:val="00D24BBF"/>
    <w:rsid w:val="00D24C8B"/>
    <w:rsid w:val="00D24DA1"/>
    <w:rsid w:val="00D24E7E"/>
    <w:rsid w:val="00D24FD6"/>
    <w:rsid w:val="00D25588"/>
    <w:rsid w:val="00D25ADF"/>
    <w:rsid w:val="00D25FA8"/>
    <w:rsid w:val="00D261AC"/>
    <w:rsid w:val="00D2646B"/>
    <w:rsid w:val="00D27059"/>
    <w:rsid w:val="00D2712D"/>
    <w:rsid w:val="00D27269"/>
    <w:rsid w:val="00D27281"/>
    <w:rsid w:val="00D27637"/>
    <w:rsid w:val="00D277FB"/>
    <w:rsid w:val="00D27BE7"/>
    <w:rsid w:val="00D30196"/>
    <w:rsid w:val="00D303EE"/>
    <w:rsid w:val="00D308D4"/>
    <w:rsid w:val="00D30992"/>
    <w:rsid w:val="00D3118A"/>
    <w:rsid w:val="00D311C2"/>
    <w:rsid w:val="00D314B0"/>
    <w:rsid w:val="00D316BB"/>
    <w:rsid w:val="00D31B0C"/>
    <w:rsid w:val="00D31B88"/>
    <w:rsid w:val="00D31BD6"/>
    <w:rsid w:val="00D31E1E"/>
    <w:rsid w:val="00D31E8E"/>
    <w:rsid w:val="00D31EE9"/>
    <w:rsid w:val="00D32222"/>
    <w:rsid w:val="00D3274F"/>
    <w:rsid w:val="00D328EB"/>
    <w:rsid w:val="00D32BB7"/>
    <w:rsid w:val="00D32CB5"/>
    <w:rsid w:val="00D32E25"/>
    <w:rsid w:val="00D32FC4"/>
    <w:rsid w:val="00D33317"/>
    <w:rsid w:val="00D3356D"/>
    <w:rsid w:val="00D335B0"/>
    <w:rsid w:val="00D337EE"/>
    <w:rsid w:val="00D33EE5"/>
    <w:rsid w:val="00D33F1A"/>
    <w:rsid w:val="00D3424D"/>
    <w:rsid w:val="00D34516"/>
    <w:rsid w:val="00D34902"/>
    <w:rsid w:val="00D3493E"/>
    <w:rsid w:val="00D34AA7"/>
    <w:rsid w:val="00D34BFC"/>
    <w:rsid w:val="00D34C72"/>
    <w:rsid w:val="00D34FA5"/>
    <w:rsid w:val="00D34FAF"/>
    <w:rsid w:val="00D35079"/>
    <w:rsid w:val="00D35651"/>
    <w:rsid w:val="00D35928"/>
    <w:rsid w:val="00D35A06"/>
    <w:rsid w:val="00D3654D"/>
    <w:rsid w:val="00D36907"/>
    <w:rsid w:val="00D372FC"/>
    <w:rsid w:val="00D37513"/>
    <w:rsid w:val="00D3788C"/>
    <w:rsid w:val="00D378F7"/>
    <w:rsid w:val="00D3792A"/>
    <w:rsid w:val="00D400F3"/>
    <w:rsid w:val="00D40438"/>
    <w:rsid w:val="00D406FF"/>
    <w:rsid w:val="00D40B6F"/>
    <w:rsid w:val="00D417DD"/>
    <w:rsid w:val="00D41A5D"/>
    <w:rsid w:val="00D41A7F"/>
    <w:rsid w:val="00D4202D"/>
    <w:rsid w:val="00D42105"/>
    <w:rsid w:val="00D42580"/>
    <w:rsid w:val="00D42929"/>
    <w:rsid w:val="00D42C8A"/>
    <w:rsid w:val="00D434F6"/>
    <w:rsid w:val="00D43A84"/>
    <w:rsid w:val="00D43BAC"/>
    <w:rsid w:val="00D43D41"/>
    <w:rsid w:val="00D44773"/>
    <w:rsid w:val="00D44B5E"/>
    <w:rsid w:val="00D44C58"/>
    <w:rsid w:val="00D44E02"/>
    <w:rsid w:val="00D4540F"/>
    <w:rsid w:val="00D45546"/>
    <w:rsid w:val="00D46042"/>
    <w:rsid w:val="00D46802"/>
    <w:rsid w:val="00D468B9"/>
    <w:rsid w:val="00D46E96"/>
    <w:rsid w:val="00D47557"/>
    <w:rsid w:val="00D47B7B"/>
    <w:rsid w:val="00D47CF3"/>
    <w:rsid w:val="00D50028"/>
    <w:rsid w:val="00D50D9B"/>
    <w:rsid w:val="00D50DE5"/>
    <w:rsid w:val="00D50FFE"/>
    <w:rsid w:val="00D515C0"/>
    <w:rsid w:val="00D51CCF"/>
    <w:rsid w:val="00D51CF3"/>
    <w:rsid w:val="00D52606"/>
    <w:rsid w:val="00D52E3A"/>
    <w:rsid w:val="00D536F9"/>
    <w:rsid w:val="00D53FDA"/>
    <w:rsid w:val="00D54F36"/>
    <w:rsid w:val="00D54FB7"/>
    <w:rsid w:val="00D5529A"/>
    <w:rsid w:val="00D55433"/>
    <w:rsid w:val="00D5616F"/>
    <w:rsid w:val="00D564DB"/>
    <w:rsid w:val="00D574A4"/>
    <w:rsid w:val="00D576E6"/>
    <w:rsid w:val="00D57E24"/>
    <w:rsid w:val="00D601DA"/>
    <w:rsid w:val="00D60E8A"/>
    <w:rsid w:val="00D619FF"/>
    <w:rsid w:val="00D61BBA"/>
    <w:rsid w:val="00D61E27"/>
    <w:rsid w:val="00D623A5"/>
    <w:rsid w:val="00D6257E"/>
    <w:rsid w:val="00D6270E"/>
    <w:rsid w:val="00D62963"/>
    <w:rsid w:val="00D62A98"/>
    <w:rsid w:val="00D63125"/>
    <w:rsid w:val="00D63B0E"/>
    <w:rsid w:val="00D63C0B"/>
    <w:rsid w:val="00D64086"/>
    <w:rsid w:val="00D6422B"/>
    <w:rsid w:val="00D64516"/>
    <w:rsid w:val="00D654F3"/>
    <w:rsid w:val="00D65A5C"/>
    <w:rsid w:val="00D6665A"/>
    <w:rsid w:val="00D66B72"/>
    <w:rsid w:val="00D66C0F"/>
    <w:rsid w:val="00D66DEB"/>
    <w:rsid w:val="00D671B1"/>
    <w:rsid w:val="00D6752D"/>
    <w:rsid w:val="00D6755F"/>
    <w:rsid w:val="00D67DFB"/>
    <w:rsid w:val="00D67EBC"/>
    <w:rsid w:val="00D67FA6"/>
    <w:rsid w:val="00D67FC9"/>
    <w:rsid w:val="00D70086"/>
    <w:rsid w:val="00D70696"/>
    <w:rsid w:val="00D709B1"/>
    <w:rsid w:val="00D70B8B"/>
    <w:rsid w:val="00D70D07"/>
    <w:rsid w:val="00D70F60"/>
    <w:rsid w:val="00D70FEF"/>
    <w:rsid w:val="00D71F86"/>
    <w:rsid w:val="00D72097"/>
    <w:rsid w:val="00D721C3"/>
    <w:rsid w:val="00D723F0"/>
    <w:rsid w:val="00D72593"/>
    <w:rsid w:val="00D72DA3"/>
    <w:rsid w:val="00D73746"/>
    <w:rsid w:val="00D7391D"/>
    <w:rsid w:val="00D73F43"/>
    <w:rsid w:val="00D741C6"/>
    <w:rsid w:val="00D7428A"/>
    <w:rsid w:val="00D74441"/>
    <w:rsid w:val="00D7466B"/>
    <w:rsid w:val="00D749B9"/>
    <w:rsid w:val="00D749DF"/>
    <w:rsid w:val="00D74D80"/>
    <w:rsid w:val="00D74FEA"/>
    <w:rsid w:val="00D754F0"/>
    <w:rsid w:val="00D75D0A"/>
    <w:rsid w:val="00D7696B"/>
    <w:rsid w:val="00D76DC5"/>
    <w:rsid w:val="00D76E6D"/>
    <w:rsid w:val="00D77C35"/>
    <w:rsid w:val="00D80646"/>
    <w:rsid w:val="00D80BB6"/>
    <w:rsid w:val="00D80ED4"/>
    <w:rsid w:val="00D80F59"/>
    <w:rsid w:val="00D812DD"/>
    <w:rsid w:val="00D81387"/>
    <w:rsid w:val="00D813EC"/>
    <w:rsid w:val="00D81562"/>
    <w:rsid w:val="00D81703"/>
    <w:rsid w:val="00D817CA"/>
    <w:rsid w:val="00D81957"/>
    <w:rsid w:val="00D82390"/>
    <w:rsid w:val="00D824F2"/>
    <w:rsid w:val="00D826E2"/>
    <w:rsid w:val="00D82AF1"/>
    <w:rsid w:val="00D82D94"/>
    <w:rsid w:val="00D83908"/>
    <w:rsid w:val="00D839F5"/>
    <w:rsid w:val="00D83BAB"/>
    <w:rsid w:val="00D83D80"/>
    <w:rsid w:val="00D83F92"/>
    <w:rsid w:val="00D83FF5"/>
    <w:rsid w:val="00D840C5"/>
    <w:rsid w:val="00D85AE5"/>
    <w:rsid w:val="00D85EFF"/>
    <w:rsid w:val="00D85FA3"/>
    <w:rsid w:val="00D86639"/>
    <w:rsid w:val="00D86A84"/>
    <w:rsid w:val="00D86BA8"/>
    <w:rsid w:val="00D87224"/>
    <w:rsid w:val="00D876A2"/>
    <w:rsid w:val="00D878CE"/>
    <w:rsid w:val="00D87E82"/>
    <w:rsid w:val="00D90055"/>
    <w:rsid w:val="00D90693"/>
    <w:rsid w:val="00D909EF"/>
    <w:rsid w:val="00D90E5E"/>
    <w:rsid w:val="00D90FA7"/>
    <w:rsid w:val="00D9164A"/>
    <w:rsid w:val="00D91C4D"/>
    <w:rsid w:val="00D91C74"/>
    <w:rsid w:val="00D921D4"/>
    <w:rsid w:val="00D926C8"/>
    <w:rsid w:val="00D92804"/>
    <w:rsid w:val="00D92990"/>
    <w:rsid w:val="00D92A9B"/>
    <w:rsid w:val="00D931E1"/>
    <w:rsid w:val="00D93486"/>
    <w:rsid w:val="00D93A1D"/>
    <w:rsid w:val="00D93AE4"/>
    <w:rsid w:val="00D93B2D"/>
    <w:rsid w:val="00D94157"/>
    <w:rsid w:val="00D943AE"/>
    <w:rsid w:val="00D94606"/>
    <w:rsid w:val="00D94A33"/>
    <w:rsid w:val="00D94AA2"/>
    <w:rsid w:val="00D95C7E"/>
    <w:rsid w:val="00D95E1D"/>
    <w:rsid w:val="00D95F00"/>
    <w:rsid w:val="00D9614D"/>
    <w:rsid w:val="00D96675"/>
    <w:rsid w:val="00D96931"/>
    <w:rsid w:val="00D96C5C"/>
    <w:rsid w:val="00D977D2"/>
    <w:rsid w:val="00D97D21"/>
    <w:rsid w:val="00DA0954"/>
    <w:rsid w:val="00DA0B2B"/>
    <w:rsid w:val="00DA0B32"/>
    <w:rsid w:val="00DA0FBF"/>
    <w:rsid w:val="00DA1088"/>
    <w:rsid w:val="00DA158A"/>
    <w:rsid w:val="00DA36AB"/>
    <w:rsid w:val="00DA3B10"/>
    <w:rsid w:val="00DA3D88"/>
    <w:rsid w:val="00DA4037"/>
    <w:rsid w:val="00DA4889"/>
    <w:rsid w:val="00DA4ED4"/>
    <w:rsid w:val="00DA5234"/>
    <w:rsid w:val="00DA5361"/>
    <w:rsid w:val="00DA589F"/>
    <w:rsid w:val="00DA6274"/>
    <w:rsid w:val="00DA6A46"/>
    <w:rsid w:val="00DA7278"/>
    <w:rsid w:val="00DA73B5"/>
    <w:rsid w:val="00DA7525"/>
    <w:rsid w:val="00DA7FD6"/>
    <w:rsid w:val="00DB024F"/>
    <w:rsid w:val="00DB039E"/>
    <w:rsid w:val="00DB0672"/>
    <w:rsid w:val="00DB0C4A"/>
    <w:rsid w:val="00DB115F"/>
    <w:rsid w:val="00DB119B"/>
    <w:rsid w:val="00DB132D"/>
    <w:rsid w:val="00DB2509"/>
    <w:rsid w:val="00DB281A"/>
    <w:rsid w:val="00DB2F01"/>
    <w:rsid w:val="00DB3063"/>
    <w:rsid w:val="00DB36F0"/>
    <w:rsid w:val="00DB40DF"/>
    <w:rsid w:val="00DB4406"/>
    <w:rsid w:val="00DB4570"/>
    <w:rsid w:val="00DB48E7"/>
    <w:rsid w:val="00DB4902"/>
    <w:rsid w:val="00DB49DA"/>
    <w:rsid w:val="00DB49FE"/>
    <w:rsid w:val="00DB50AE"/>
    <w:rsid w:val="00DB50D6"/>
    <w:rsid w:val="00DB56A1"/>
    <w:rsid w:val="00DB57B3"/>
    <w:rsid w:val="00DB57D9"/>
    <w:rsid w:val="00DB5A51"/>
    <w:rsid w:val="00DB63CE"/>
    <w:rsid w:val="00DB66CC"/>
    <w:rsid w:val="00DB6704"/>
    <w:rsid w:val="00DB677D"/>
    <w:rsid w:val="00DB69D1"/>
    <w:rsid w:val="00DB6E9B"/>
    <w:rsid w:val="00DB78E7"/>
    <w:rsid w:val="00DC0282"/>
    <w:rsid w:val="00DC094D"/>
    <w:rsid w:val="00DC0F44"/>
    <w:rsid w:val="00DC101C"/>
    <w:rsid w:val="00DC13B9"/>
    <w:rsid w:val="00DC16F6"/>
    <w:rsid w:val="00DC1E02"/>
    <w:rsid w:val="00DC26D7"/>
    <w:rsid w:val="00DC2DC2"/>
    <w:rsid w:val="00DC31D4"/>
    <w:rsid w:val="00DC3499"/>
    <w:rsid w:val="00DC3C07"/>
    <w:rsid w:val="00DC4428"/>
    <w:rsid w:val="00DC4923"/>
    <w:rsid w:val="00DC4955"/>
    <w:rsid w:val="00DC49F5"/>
    <w:rsid w:val="00DC4B5B"/>
    <w:rsid w:val="00DC5A14"/>
    <w:rsid w:val="00DC5BA9"/>
    <w:rsid w:val="00DC61E0"/>
    <w:rsid w:val="00DC68E9"/>
    <w:rsid w:val="00DC7028"/>
    <w:rsid w:val="00DC70FE"/>
    <w:rsid w:val="00DC76DD"/>
    <w:rsid w:val="00DC786A"/>
    <w:rsid w:val="00DD0151"/>
    <w:rsid w:val="00DD06D0"/>
    <w:rsid w:val="00DD0D78"/>
    <w:rsid w:val="00DD0F1D"/>
    <w:rsid w:val="00DD1269"/>
    <w:rsid w:val="00DD12FA"/>
    <w:rsid w:val="00DD164C"/>
    <w:rsid w:val="00DD17C8"/>
    <w:rsid w:val="00DD1C61"/>
    <w:rsid w:val="00DD1D67"/>
    <w:rsid w:val="00DD2072"/>
    <w:rsid w:val="00DD29B5"/>
    <w:rsid w:val="00DD36FC"/>
    <w:rsid w:val="00DD3F61"/>
    <w:rsid w:val="00DD4B8A"/>
    <w:rsid w:val="00DD4BCB"/>
    <w:rsid w:val="00DD4C0C"/>
    <w:rsid w:val="00DD5089"/>
    <w:rsid w:val="00DD51D7"/>
    <w:rsid w:val="00DD56EC"/>
    <w:rsid w:val="00DD5858"/>
    <w:rsid w:val="00DD68B7"/>
    <w:rsid w:val="00DD6F54"/>
    <w:rsid w:val="00DD7C23"/>
    <w:rsid w:val="00DD7E6A"/>
    <w:rsid w:val="00DE035F"/>
    <w:rsid w:val="00DE0532"/>
    <w:rsid w:val="00DE06C8"/>
    <w:rsid w:val="00DE06CF"/>
    <w:rsid w:val="00DE12AE"/>
    <w:rsid w:val="00DE1A9F"/>
    <w:rsid w:val="00DE1EAF"/>
    <w:rsid w:val="00DE1FDE"/>
    <w:rsid w:val="00DE26EF"/>
    <w:rsid w:val="00DE36FF"/>
    <w:rsid w:val="00DE3825"/>
    <w:rsid w:val="00DE386A"/>
    <w:rsid w:val="00DE421D"/>
    <w:rsid w:val="00DE538B"/>
    <w:rsid w:val="00DE552C"/>
    <w:rsid w:val="00DE57AC"/>
    <w:rsid w:val="00DE57D7"/>
    <w:rsid w:val="00DE5AC4"/>
    <w:rsid w:val="00DE6A3E"/>
    <w:rsid w:val="00DE6D55"/>
    <w:rsid w:val="00DE7C4D"/>
    <w:rsid w:val="00DF004F"/>
    <w:rsid w:val="00DF085C"/>
    <w:rsid w:val="00DF1062"/>
    <w:rsid w:val="00DF11A3"/>
    <w:rsid w:val="00DF1395"/>
    <w:rsid w:val="00DF16B4"/>
    <w:rsid w:val="00DF17C9"/>
    <w:rsid w:val="00DF1847"/>
    <w:rsid w:val="00DF1AF4"/>
    <w:rsid w:val="00DF262F"/>
    <w:rsid w:val="00DF2782"/>
    <w:rsid w:val="00DF2C3D"/>
    <w:rsid w:val="00DF310F"/>
    <w:rsid w:val="00DF3F79"/>
    <w:rsid w:val="00DF4189"/>
    <w:rsid w:val="00DF4271"/>
    <w:rsid w:val="00DF5C5A"/>
    <w:rsid w:val="00DF61ED"/>
    <w:rsid w:val="00DF634B"/>
    <w:rsid w:val="00DF635C"/>
    <w:rsid w:val="00DF640E"/>
    <w:rsid w:val="00DF6E72"/>
    <w:rsid w:val="00DF7092"/>
    <w:rsid w:val="00DF7318"/>
    <w:rsid w:val="00DF7546"/>
    <w:rsid w:val="00DF7BB1"/>
    <w:rsid w:val="00DF7D61"/>
    <w:rsid w:val="00DF7EBA"/>
    <w:rsid w:val="00E00363"/>
    <w:rsid w:val="00E0052B"/>
    <w:rsid w:val="00E00553"/>
    <w:rsid w:val="00E006BC"/>
    <w:rsid w:val="00E0155A"/>
    <w:rsid w:val="00E015C9"/>
    <w:rsid w:val="00E01906"/>
    <w:rsid w:val="00E01B14"/>
    <w:rsid w:val="00E021C3"/>
    <w:rsid w:val="00E026D5"/>
    <w:rsid w:val="00E03520"/>
    <w:rsid w:val="00E03679"/>
    <w:rsid w:val="00E0391C"/>
    <w:rsid w:val="00E04432"/>
    <w:rsid w:val="00E04EA4"/>
    <w:rsid w:val="00E07460"/>
    <w:rsid w:val="00E07481"/>
    <w:rsid w:val="00E07887"/>
    <w:rsid w:val="00E07B4F"/>
    <w:rsid w:val="00E07DC3"/>
    <w:rsid w:val="00E07F79"/>
    <w:rsid w:val="00E101AD"/>
    <w:rsid w:val="00E1085A"/>
    <w:rsid w:val="00E10F99"/>
    <w:rsid w:val="00E114C9"/>
    <w:rsid w:val="00E118CA"/>
    <w:rsid w:val="00E11967"/>
    <w:rsid w:val="00E12494"/>
    <w:rsid w:val="00E1250E"/>
    <w:rsid w:val="00E125EA"/>
    <w:rsid w:val="00E1269B"/>
    <w:rsid w:val="00E12D37"/>
    <w:rsid w:val="00E12D49"/>
    <w:rsid w:val="00E12FD2"/>
    <w:rsid w:val="00E13134"/>
    <w:rsid w:val="00E13A6A"/>
    <w:rsid w:val="00E13EDB"/>
    <w:rsid w:val="00E141C5"/>
    <w:rsid w:val="00E14F3F"/>
    <w:rsid w:val="00E151E5"/>
    <w:rsid w:val="00E1569C"/>
    <w:rsid w:val="00E15B64"/>
    <w:rsid w:val="00E15E19"/>
    <w:rsid w:val="00E16635"/>
    <w:rsid w:val="00E1672F"/>
    <w:rsid w:val="00E16ABF"/>
    <w:rsid w:val="00E1742E"/>
    <w:rsid w:val="00E17853"/>
    <w:rsid w:val="00E1797F"/>
    <w:rsid w:val="00E204BE"/>
    <w:rsid w:val="00E20892"/>
    <w:rsid w:val="00E20E1B"/>
    <w:rsid w:val="00E20F1D"/>
    <w:rsid w:val="00E216D8"/>
    <w:rsid w:val="00E2182C"/>
    <w:rsid w:val="00E21944"/>
    <w:rsid w:val="00E22645"/>
    <w:rsid w:val="00E22671"/>
    <w:rsid w:val="00E22F6E"/>
    <w:rsid w:val="00E234BB"/>
    <w:rsid w:val="00E238C3"/>
    <w:rsid w:val="00E23C98"/>
    <w:rsid w:val="00E23FC3"/>
    <w:rsid w:val="00E24CA9"/>
    <w:rsid w:val="00E24CAF"/>
    <w:rsid w:val="00E24F12"/>
    <w:rsid w:val="00E25282"/>
    <w:rsid w:val="00E2530A"/>
    <w:rsid w:val="00E25C94"/>
    <w:rsid w:val="00E25D30"/>
    <w:rsid w:val="00E26381"/>
    <w:rsid w:val="00E27225"/>
    <w:rsid w:val="00E272E8"/>
    <w:rsid w:val="00E27407"/>
    <w:rsid w:val="00E274C8"/>
    <w:rsid w:val="00E30634"/>
    <w:rsid w:val="00E30803"/>
    <w:rsid w:val="00E30905"/>
    <w:rsid w:val="00E30A85"/>
    <w:rsid w:val="00E30A8A"/>
    <w:rsid w:val="00E30D08"/>
    <w:rsid w:val="00E313EA"/>
    <w:rsid w:val="00E31BBD"/>
    <w:rsid w:val="00E31CD4"/>
    <w:rsid w:val="00E3246F"/>
    <w:rsid w:val="00E32A58"/>
    <w:rsid w:val="00E32B67"/>
    <w:rsid w:val="00E32E72"/>
    <w:rsid w:val="00E32ECD"/>
    <w:rsid w:val="00E33FBF"/>
    <w:rsid w:val="00E34170"/>
    <w:rsid w:val="00E34369"/>
    <w:rsid w:val="00E34646"/>
    <w:rsid w:val="00E3469B"/>
    <w:rsid w:val="00E34EB6"/>
    <w:rsid w:val="00E34FB2"/>
    <w:rsid w:val="00E35201"/>
    <w:rsid w:val="00E35314"/>
    <w:rsid w:val="00E35465"/>
    <w:rsid w:val="00E3556A"/>
    <w:rsid w:val="00E35873"/>
    <w:rsid w:val="00E35A98"/>
    <w:rsid w:val="00E369C8"/>
    <w:rsid w:val="00E36DD3"/>
    <w:rsid w:val="00E3701D"/>
    <w:rsid w:val="00E373AC"/>
    <w:rsid w:val="00E3750B"/>
    <w:rsid w:val="00E3764B"/>
    <w:rsid w:val="00E37C28"/>
    <w:rsid w:val="00E40856"/>
    <w:rsid w:val="00E40951"/>
    <w:rsid w:val="00E40BA5"/>
    <w:rsid w:val="00E419B7"/>
    <w:rsid w:val="00E419E5"/>
    <w:rsid w:val="00E41FD5"/>
    <w:rsid w:val="00E42112"/>
    <w:rsid w:val="00E42C30"/>
    <w:rsid w:val="00E4341A"/>
    <w:rsid w:val="00E436CA"/>
    <w:rsid w:val="00E43E1F"/>
    <w:rsid w:val="00E441C5"/>
    <w:rsid w:val="00E44248"/>
    <w:rsid w:val="00E445CF"/>
    <w:rsid w:val="00E44927"/>
    <w:rsid w:val="00E45560"/>
    <w:rsid w:val="00E456EA"/>
    <w:rsid w:val="00E45E49"/>
    <w:rsid w:val="00E46692"/>
    <w:rsid w:val="00E46905"/>
    <w:rsid w:val="00E46A93"/>
    <w:rsid w:val="00E46FBE"/>
    <w:rsid w:val="00E47654"/>
    <w:rsid w:val="00E47673"/>
    <w:rsid w:val="00E4769A"/>
    <w:rsid w:val="00E476CB"/>
    <w:rsid w:val="00E478D4"/>
    <w:rsid w:val="00E47D91"/>
    <w:rsid w:val="00E47DCC"/>
    <w:rsid w:val="00E47F6C"/>
    <w:rsid w:val="00E50D54"/>
    <w:rsid w:val="00E51170"/>
    <w:rsid w:val="00E512CB"/>
    <w:rsid w:val="00E51608"/>
    <w:rsid w:val="00E517B9"/>
    <w:rsid w:val="00E51DFF"/>
    <w:rsid w:val="00E53660"/>
    <w:rsid w:val="00E53B2C"/>
    <w:rsid w:val="00E54037"/>
    <w:rsid w:val="00E54CE1"/>
    <w:rsid w:val="00E54D2E"/>
    <w:rsid w:val="00E54E0F"/>
    <w:rsid w:val="00E54ED8"/>
    <w:rsid w:val="00E54F57"/>
    <w:rsid w:val="00E55663"/>
    <w:rsid w:val="00E56D9A"/>
    <w:rsid w:val="00E5766C"/>
    <w:rsid w:val="00E577BE"/>
    <w:rsid w:val="00E57843"/>
    <w:rsid w:val="00E57D55"/>
    <w:rsid w:val="00E60C48"/>
    <w:rsid w:val="00E61907"/>
    <w:rsid w:val="00E61F7F"/>
    <w:rsid w:val="00E61FC7"/>
    <w:rsid w:val="00E61FD2"/>
    <w:rsid w:val="00E62252"/>
    <w:rsid w:val="00E624D4"/>
    <w:rsid w:val="00E6273A"/>
    <w:rsid w:val="00E62884"/>
    <w:rsid w:val="00E631D3"/>
    <w:rsid w:val="00E6339A"/>
    <w:rsid w:val="00E6405D"/>
    <w:rsid w:val="00E64605"/>
    <w:rsid w:val="00E64D13"/>
    <w:rsid w:val="00E64DCF"/>
    <w:rsid w:val="00E65147"/>
    <w:rsid w:val="00E65551"/>
    <w:rsid w:val="00E6565B"/>
    <w:rsid w:val="00E6635A"/>
    <w:rsid w:val="00E664E4"/>
    <w:rsid w:val="00E6673E"/>
    <w:rsid w:val="00E66862"/>
    <w:rsid w:val="00E668CB"/>
    <w:rsid w:val="00E6723C"/>
    <w:rsid w:val="00E67715"/>
    <w:rsid w:val="00E67726"/>
    <w:rsid w:val="00E678C2"/>
    <w:rsid w:val="00E67B6B"/>
    <w:rsid w:val="00E67EEC"/>
    <w:rsid w:val="00E67F6D"/>
    <w:rsid w:val="00E7026E"/>
    <w:rsid w:val="00E70767"/>
    <w:rsid w:val="00E708E3"/>
    <w:rsid w:val="00E70C6E"/>
    <w:rsid w:val="00E71A84"/>
    <w:rsid w:val="00E71B72"/>
    <w:rsid w:val="00E7254D"/>
    <w:rsid w:val="00E7335D"/>
    <w:rsid w:val="00E73538"/>
    <w:rsid w:val="00E73553"/>
    <w:rsid w:val="00E739FD"/>
    <w:rsid w:val="00E73C15"/>
    <w:rsid w:val="00E74953"/>
    <w:rsid w:val="00E74ED4"/>
    <w:rsid w:val="00E74F81"/>
    <w:rsid w:val="00E7568A"/>
    <w:rsid w:val="00E75B23"/>
    <w:rsid w:val="00E75C82"/>
    <w:rsid w:val="00E75DCF"/>
    <w:rsid w:val="00E760C1"/>
    <w:rsid w:val="00E76A41"/>
    <w:rsid w:val="00E771EF"/>
    <w:rsid w:val="00E77BAE"/>
    <w:rsid w:val="00E77C94"/>
    <w:rsid w:val="00E808B2"/>
    <w:rsid w:val="00E80FF5"/>
    <w:rsid w:val="00E81051"/>
    <w:rsid w:val="00E815C2"/>
    <w:rsid w:val="00E81BAC"/>
    <w:rsid w:val="00E81DFC"/>
    <w:rsid w:val="00E81F46"/>
    <w:rsid w:val="00E82510"/>
    <w:rsid w:val="00E825BA"/>
    <w:rsid w:val="00E8265F"/>
    <w:rsid w:val="00E82A8E"/>
    <w:rsid w:val="00E8309D"/>
    <w:rsid w:val="00E83C04"/>
    <w:rsid w:val="00E83E54"/>
    <w:rsid w:val="00E8449B"/>
    <w:rsid w:val="00E84636"/>
    <w:rsid w:val="00E846A2"/>
    <w:rsid w:val="00E84873"/>
    <w:rsid w:val="00E84A3A"/>
    <w:rsid w:val="00E84A99"/>
    <w:rsid w:val="00E84E8D"/>
    <w:rsid w:val="00E85011"/>
    <w:rsid w:val="00E8520D"/>
    <w:rsid w:val="00E85973"/>
    <w:rsid w:val="00E859C7"/>
    <w:rsid w:val="00E85CC5"/>
    <w:rsid w:val="00E85F3B"/>
    <w:rsid w:val="00E85FFD"/>
    <w:rsid w:val="00E86595"/>
    <w:rsid w:val="00E86F68"/>
    <w:rsid w:val="00E87402"/>
    <w:rsid w:val="00E87DEA"/>
    <w:rsid w:val="00E90247"/>
    <w:rsid w:val="00E90461"/>
    <w:rsid w:val="00E91623"/>
    <w:rsid w:val="00E91D21"/>
    <w:rsid w:val="00E91F42"/>
    <w:rsid w:val="00E92162"/>
    <w:rsid w:val="00E92261"/>
    <w:rsid w:val="00E92552"/>
    <w:rsid w:val="00E92DBF"/>
    <w:rsid w:val="00E930B3"/>
    <w:rsid w:val="00E934E6"/>
    <w:rsid w:val="00E93507"/>
    <w:rsid w:val="00E94552"/>
    <w:rsid w:val="00E94636"/>
    <w:rsid w:val="00E95160"/>
    <w:rsid w:val="00E95945"/>
    <w:rsid w:val="00E95A64"/>
    <w:rsid w:val="00E96286"/>
    <w:rsid w:val="00E965DC"/>
    <w:rsid w:val="00E96F4E"/>
    <w:rsid w:val="00E97B8D"/>
    <w:rsid w:val="00E97D16"/>
    <w:rsid w:val="00EA0B32"/>
    <w:rsid w:val="00EA0C3B"/>
    <w:rsid w:val="00EA1B35"/>
    <w:rsid w:val="00EA1B3F"/>
    <w:rsid w:val="00EA1C54"/>
    <w:rsid w:val="00EA1DAA"/>
    <w:rsid w:val="00EA2297"/>
    <w:rsid w:val="00EA2A42"/>
    <w:rsid w:val="00EA2AB9"/>
    <w:rsid w:val="00EA2EB5"/>
    <w:rsid w:val="00EA3306"/>
    <w:rsid w:val="00EA35D3"/>
    <w:rsid w:val="00EA3672"/>
    <w:rsid w:val="00EA3A75"/>
    <w:rsid w:val="00EA3E54"/>
    <w:rsid w:val="00EA3F05"/>
    <w:rsid w:val="00EA4342"/>
    <w:rsid w:val="00EA49B6"/>
    <w:rsid w:val="00EA5119"/>
    <w:rsid w:val="00EA52B8"/>
    <w:rsid w:val="00EA5335"/>
    <w:rsid w:val="00EA55FC"/>
    <w:rsid w:val="00EA5C06"/>
    <w:rsid w:val="00EA5E49"/>
    <w:rsid w:val="00EA605F"/>
    <w:rsid w:val="00EA62AE"/>
    <w:rsid w:val="00EA6BE2"/>
    <w:rsid w:val="00EA6F01"/>
    <w:rsid w:val="00EA7260"/>
    <w:rsid w:val="00EA73FB"/>
    <w:rsid w:val="00EA74A9"/>
    <w:rsid w:val="00EA78B4"/>
    <w:rsid w:val="00EA797D"/>
    <w:rsid w:val="00EA7BAE"/>
    <w:rsid w:val="00EB0039"/>
    <w:rsid w:val="00EB02C0"/>
    <w:rsid w:val="00EB0433"/>
    <w:rsid w:val="00EB0435"/>
    <w:rsid w:val="00EB1389"/>
    <w:rsid w:val="00EB1DFE"/>
    <w:rsid w:val="00EB2138"/>
    <w:rsid w:val="00EB221E"/>
    <w:rsid w:val="00EB290F"/>
    <w:rsid w:val="00EB2DB8"/>
    <w:rsid w:val="00EB2F90"/>
    <w:rsid w:val="00EB36F1"/>
    <w:rsid w:val="00EB4F58"/>
    <w:rsid w:val="00EB517A"/>
    <w:rsid w:val="00EB517E"/>
    <w:rsid w:val="00EB525D"/>
    <w:rsid w:val="00EB587F"/>
    <w:rsid w:val="00EB5E38"/>
    <w:rsid w:val="00EB61BA"/>
    <w:rsid w:val="00EB632F"/>
    <w:rsid w:val="00EB6F1F"/>
    <w:rsid w:val="00EB75D7"/>
    <w:rsid w:val="00EB776D"/>
    <w:rsid w:val="00EB798E"/>
    <w:rsid w:val="00EB79EA"/>
    <w:rsid w:val="00EC07D3"/>
    <w:rsid w:val="00EC1605"/>
    <w:rsid w:val="00EC1751"/>
    <w:rsid w:val="00EC3606"/>
    <w:rsid w:val="00EC38BA"/>
    <w:rsid w:val="00EC39CF"/>
    <w:rsid w:val="00EC3EFB"/>
    <w:rsid w:val="00EC42AF"/>
    <w:rsid w:val="00EC4FD6"/>
    <w:rsid w:val="00EC5655"/>
    <w:rsid w:val="00EC57BE"/>
    <w:rsid w:val="00EC59BF"/>
    <w:rsid w:val="00EC67E0"/>
    <w:rsid w:val="00EC705C"/>
    <w:rsid w:val="00EC7449"/>
    <w:rsid w:val="00EC7A5D"/>
    <w:rsid w:val="00EC7D1C"/>
    <w:rsid w:val="00ED0220"/>
    <w:rsid w:val="00ED0490"/>
    <w:rsid w:val="00ED0847"/>
    <w:rsid w:val="00ED0C73"/>
    <w:rsid w:val="00ED1056"/>
    <w:rsid w:val="00ED1583"/>
    <w:rsid w:val="00ED2358"/>
    <w:rsid w:val="00ED2C97"/>
    <w:rsid w:val="00ED2D72"/>
    <w:rsid w:val="00ED2E80"/>
    <w:rsid w:val="00ED30BF"/>
    <w:rsid w:val="00ED3200"/>
    <w:rsid w:val="00ED3690"/>
    <w:rsid w:val="00ED383E"/>
    <w:rsid w:val="00ED46F2"/>
    <w:rsid w:val="00ED4B91"/>
    <w:rsid w:val="00ED59A9"/>
    <w:rsid w:val="00ED5B0E"/>
    <w:rsid w:val="00ED5E5B"/>
    <w:rsid w:val="00ED634B"/>
    <w:rsid w:val="00ED6599"/>
    <w:rsid w:val="00ED6F2E"/>
    <w:rsid w:val="00ED7853"/>
    <w:rsid w:val="00ED7B75"/>
    <w:rsid w:val="00EE07C3"/>
    <w:rsid w:val="00EE0AA5"/>
    <w:rsid w:val="00EE109D"/>
    <w:rsid w:val="00EE147E"/>
    <w:rsid w:val="00EE1D46"/>
    <w:rsid w:val="00EE1E0C"/>
    <w:rsid w:val="00EE2135"/>
    <w:rsid w:val="00EE2646"/>
    <w:rsid w:val="00EE2D27"/>
    <w:rsid w:val="00EE3244"/>
    <w:rsid w:val="00EE3476"/>
    <w:rsid w:val="00EE35BF"/>
    <w:rsid w:val="00EE3FAB"/>
    <w:rsid w:val="00EE419D"/>
    <w:rsid w:val="00EE43BE"/>
    <w:rsid w:val="00EE491E"/>
    <w:rsid w:val="00EE5B11"/>
    <w:rsid w:val="00EE5D03"/>
    <w:rsid w:val="00EE5D40"/>
    <w:rsid w:val="00EE5E24"/>
    <w:rsid w:val="00EE6197"/>
    <w:rsid w:val="00EE62F0"/>
    <w:rsid w:val="00EE6868"/>
    <w:rsid w:val="00EE6D36"/>
    <w:rsid w:val="00EE788D"/>
    <w:rsid w:val="00EE7BCA"/>
    <w:rsid w:val="00EF00D2"/>
    <w:rsid w:val="00EF0548"/>
    <w:rsid w:val="00EF06FB"/>
    <w:rsid w:val="00EF0A9E"/>
    <w:rsid w:val="00EF0B9F"/>
    <w:rsid w:val="00EF189B"/>
    <w:rsid w:val="00EF1A87"/>
    <w:rsid w:val="00EF1D21"/>
    <w:rsid w:val="00EF1E78"/>
    <w:rsid w:val="00EF1E81"/>
    <w:rsid w:val="00EF1F0F"/>
    <w:rsid w:val="00EF24A5"/>
    <w:rsid w:val="00EF2865"/>
    <w:rsid w:val="00EF2A9B"/>
    <w:rsid w:val="00EF3C58"/>
    <w:rsid w:val="00EF3CAA"/>
    <w:rsid w:val="00EF4061"/>
    <w:rsid w:val="00EF42A5"/>
    <w:rsid w:val="00EF4781"/>
    <w:rsid w:val="00EF4868"/>
    <w:rsid w:val="00EF4967"/>
    <w:rsid w:val="00EF4AEB"/>
    <w:rsid w:val="00EF4E84"/>
    <w:rsid w:val="00EF4F87"/>
    <w:rsid w:val="00EF5018"/>
    <w:rsid w:val="00EF5119"/>
    <w:rsid w:val="00EF524B"/>
    <w:rsid w:val="00EF54EF"/>
    <w:rsid w:val="00EF569F"/>
    <w:rsid w:val="00EF58A7"/>
    <w:rsid w:val="00EF5AF8"/>
    <w:rsid w:val="00EF601F"/>
    <w:rsid w:val="00EF65BE"/>
    <w:rsid w:val="00EF6947"/>
    <w:rsid w:val="00EF70F5"/>
    <w:rsid w:val="00EF7135"/>
    <w:rsid w:val="00EF7AE8"/>
    <w:rsid w:val="00F0043B"/>
    <w:rsid w:val="00F00502"/>
    <w:rsid w:val="00F00AD7"/>
    <w:rsid w:val="00F00B9A"/>
    <w:rsid w:val="00F01528"/>
    <w:rsid w:val="00F01B75"/>
    <w:rsid w:val="00F01D43"/>
    <w:rsid w:val="00F01EAE"/>
    <w:rsid w:val="00F01FC0"/>
    <w:rsid w:val="00F0229B"/>
    <w:rsid w:val="00F0248C"/>
    <w:rsid w:val="00F025E6"/>
    <w:rsid w:val="00F02B92"/>
    <w:rsid w:val="00F02C09"/>
    <w:rsid w:val="00F03DD4"/>
    <w:rsid w:val="00F03F18"/>
    <w:rsid w:val="00F0589E"/>
    <w:rsid w:val="00F05AE0"/>
    <w:rsid w:val="00F05E7C"/>
    <w:rsid w:val="00F06089"/>
    <w:rsid w:val="00F06091"/>
    <w:rsid w:val="00F0626A"/>
    <w:rsid w:val="00F066D8"/>
    <w:rsid w:val="00F067E2"/>
    <w:rsid w:val="00F07078"/>
    <w:rsid w:val="00F070C8"/>
    <w:rsid w:val="00F0710D"/>
    <w:rsid w:val="00F0735D"/>
    <w:rsid w:val="00F074FE"/>
    <w:rsid w:val="00F079CC"/>
    <w:rsid w:val="00F07B9F"/>
    <w:rsid w:val="00F07D37"/>
    <w:rsid w:val="00F07FA9"/>
    <w:rsid w:val="00F10810"/>
    <w:rsid w:val="00F1096A"/>
    <w:rsid w:val="00F10C53"/>
    <w:rsid w:val="00F10C95"/>
    <w:rsid w:val="00F10DD8"/>
    <w:rsid w:val="00F10FA4"/>
    <w:rsid w:val="00F11350"/>
    <w:rsid w:val="00F113A4"/>
    <w:rsid w:val="00F114C6"/>
    <w:rsid w:val="00F11C21"/>
    <w:rsid w:val="00F11E30"/>
    <w:rsid w:val="00F12271"/>
    <w:rsid w:val="00F130DD"/>
    <w:rsid w:val="00F13F46"/>
    <w:rsid w:val="00F13F62"/>
    <w:rsid w:val="00F140B5"/>
    <w:rsid w:val="00F15C94"/>
    <w:rsid w:val="00F15E82"/>
    <w:rsid w:val="00F160EE"/>
    <w:rsid w:val="00F163F0"/>
    <w:rsid w:val="00F16CFC"/>
    <w:rsid w:val="00F17F20"/>
    <w:rsid w:val="00F17F68"/>
    <w:rsid w:val="00F20044"/>
    <w:rsid w:val="00F2046A"/>
    <w:rsid w:val="00F207EF"/>
    <w:rsid w:val="00F21084"/>
    <w:rsid w:val="00F212CE"/>
    <w:rsid w:val="00F215DE"/>
    <w:rsid w:val="00F2180F"/>
    <w:rsid w:val="00F21F46"/>
    <w:rsid w:val="00F226B4"/>
    <w:rsid w:val="00F22B96"/>
    <w:rsid w:val="00F22D79"/>
    <w:rsid w:val="00F23008"/>
    <w:rsid w:val="00F23442"/>
    <w:rsid w:val="00F23C3F"/>
    <w:rsid w:val="00F23C45"/>
    <w:rsid w:val="00F242A6"/>
    <w:rsid w:val="00F24590"/>
    <w:rsid w:val="00F2469A"/>
    <w:rsid w:val="00F24AB0"/>
    <w:rsid w:val="00F24B8D"/>
    <w:rsid w:val="00F24C4F"/>
    <w:rsid w:val="00F24E6D"/>
    <w:rsid w:val="00F25128"/>
    <w:rsid w:val="00F251DA"/>
    <w:rsid w:val="00F251F7"/>
    <w:rsid w:val="00F252BA"/>
    <w:rsid w:val="00F2552B"/>
    <w:rsid w:val="00F25549"/>
    <w:rsid w:val="00F25714"/>
    <w:rsid w:val="00F25770"/>
    <w:rsid w:val="00F25D23"/>
    <w:rsid w:val="00F2604A"/>
    <w:rsid w:val="00F260C2"/>
    <w:rsid w:val="00F2676C"/>
    <w:rsid w:val="00F26CB4"/>
    <w:rsid w:val="00F2721C"/>
    <w:rsid w:val="00F275E6"/>
    <w:rsid w:val="00F27963"/>
    <w:rsid w:val="00F27AEB"/>
    <w:rsid w:val="00F27C02"/>
    <w:rsid w:val="00F27FE2"/>
    <w:rsid w:val="00F30005"/>
    <w:rsid w:val="00F302B4"/>
    <w:rsid w:val="00F3043C"/>
    <w:rsid w:val="00F305E3"/>
    <w:rsid w:val="00F30602"/>
    <w:rsid w:val="00F31079"/>
    <w:rsid w:val="00F31F90"/>
    <w:rsid w:val="00F32028"/>
    <w:rsid w:val="00F323AD"/>
    <w:rsid w:val="00F3245D"/>
    <w:rsid w:val="00F32F47"/>
    <w:rsid w:val="00F33A90"/>
    <w:rsid w:val="00F34354"/>
    <w:rsid w:val="00F34BAD"/>
    <w:rsid w:val="00F34C0F"/>
    <w:rsid w:val="00F34C3B"/>
    <w:rsid w:val="00F34D72"/>
    <w:rsid w:val="00F350D5"/>
    <w:rsid w:val="00F35A94"/>
    <w:rsid w:val="00F35DDA"/>
    <w:rsid w:val="00F36111"/>
    <w:rsid w:val="00F3668F"/>
    <w:rsid w:val="00F3686C"/>
    <w:rsid w:val="00F36B7F"/>
    <w:rsid w:val="00F36F17"/>
    <w:rsid w:val="00F37346"/>
    <w:rsid w:val="00F3770C"/>
    <w:rsid w:val="00F37A10"/>
    <w:rsid w:val="00F37D77"/>
    <w:rsid w:val="00F37F3F"/>
    <w:rsid w:val="00F40ED2"/>
    <w:rsid w:val="00F410A5"/>
    <w:rsid w:val="00F41CD1"/>
    <w:rsid w:val="00F43087"/>
    <w:rsid w:val="00F431C1"/>
    <w:rsid w:val="00F43545"/>
    <w:rsid w:val="00F43696"/>
    <w:rsid w:val="00F43B0D"/>
    <w:rsid w:val="00F43F2E"/>
    <w:rsid w:val="00F44FBF"/>
    <w:rsid w:val="00F4527A"/>
    <w:rsid w:val="00F46965"/>
    <w:rsid w:val="00F4723E"/>
    <w:rsid w:val="00F47C5A"/>
    <w:rsid w:val="00F47D5F"/>
    <w:rsid w:val="00F47DFD"/>
    <w:rsid w:val="00F47F70"/>
    <w:rsid w:val="00F500DF"/>
    <w:rsid w:val="00F5022A"/>
    <w:rsid w:val="00F50A70"/>
    <w:rsid w:val="00F50A8A"/>
    <w:rsid w:val="00F51DE2"/>
    <w:rsid w:val="00F51F83"/>
    <w:rsid w:val="00F51FFD"/>
    <w:rsid w:val="00F523C8"/>
    <w:rsid w:val="00F5275B"/>
    <w:rsid w:val="00F52BBC"/>
    <w:rsid w:val="00F52E14"/>
    <w:rsid w:val="00F53A57"/>
    <w:rsid w:val="00F544E8"/>
    <w:rsid w:val="00F54DA9"/>
    <w:rsid w:val="00F54E90"/>
    <w:rsid w:val="00F553CA"/>
    <w:rsid w:val="00F55C0B"/>
    <w:rsid w:val="00F55C73"/>
    <w:rsid w:val="00F55DFF"/>
    <w:rsid w:val="00F55F73"/>
    <w:rsid w:val="00F562AE"/>
    <w:rsid w:val="00F56A02"/>
    <w:rsid w:val="00F56C26"/>
    <w:rsid w:val="00F56F3B"/>
    <w:rsid w:val="00F57906"/>
    <w:rsid w:val="00F57A39"/>
    <w:rsid w:val="00F57A67"/>
    <w:rsid w:val="00F60423"/>
    <w:rsid w:val="00F6060F"/>
    <w:rsid w:val="00F60B01"/>
    <w:rsid w:val="00F60B96"/>
    <w:rsid w:val="00F60D72"/>
    <w:rsid w:val="00F6119F"/>
    <w:rsid w:val="00F61983"/>
    <w:rsid w:val="00F61CBA"/>
    <w:rsid w:val="00F620D1"/>
    <w:rsid w:val="00F62315"/>
    <w:rsid w:val="00F6242D"/>
    <w:rsid w:val="00F62516"/>
    <w:rsid w:val="00F63181"/>
    <w:rsid w:val="00F63259"/>
    <w:rsid w:val="00F638CD"/>
    <w:rsid w:val="00F6393B"/>
    <w:rsid w:val="00F64392"/>
    <w:rsid w:val="00F644D8"/>
    <w:rsid w:val="00F6469E"/>
    <w:rsid w:val="00F649B6"/>
    <w:rsid w:val="00F64B78"/>
    <w:rsid w:val="00F64C13"/>
    <w:rsid w:val="00F64EAC"/>
    <w:rsid w:val="00F6510C"/>
    <w:rsid w:val="00F65286"/>
    <w:rsid w:val="00F65960"/>
    <w:rsid w:val="00F65C6D"/>
    <w:rsid w:val="00F66111"/>
    <w:rsid w:val="00F6614D"/>
    <w:rsid w:val="00F66733"/>
    <w:rsid w:val="00F669EB"/>
    <w:rsid w:val="00F67627"/>
    <w:rsid w:val="00F6789D"/>
    <w:rsid w:val="00F6799D"/>
    <w:rsid w:val="00F67A66"/>
    <w:rsid w:val="00F67D55"/>
    <w:rsid w:val="00F701F8"/>
    <w:rsid w:val="00F70FCB"/>
    <w:rsid w:val="00F7192A"/>
    <w:rsid w:val="00F719CF"/>
    <w:rsid w:val="00F71D38"/>
    <w:rsid w:val="00F71D39"/>
    <w:rsid w:val="00F71E60"/>
    <w:rsid w:val="00F71E74"/>
    <w:rsid w:val="00F720F1"/>
    <w:rsid w:val="00F72BBD"/>
    <w:rsid w:val="00F72C61"/>
    <w:rsid w:val="00F72CE5"/>
    <w:rsid w:val="00F72FBF"/>
    <w:rsid w:val="00F73213"/>
    <w:rsid w:val="00F741A6"/>
    <w:rsid w:val="00F75A5C"/>
    <w:rsid w:val="00F75ADE"/>
    <w:rsid w:val="00F75F11"/>
    <w:rsid w:val="00F7604C"/>
    <w:rsid w:val="00F76E42"/>
    <w:rsid w:val="00F779C3"/>
    <w:rsid w:val="00F779FD"/>
    <w:rsid w:val="00F77F8D"/>
    <w:rsid w:val="00F8061B"/>
    <w:rsid w:val="00F816B0"/>
    <w:rsid w:val="00F823BE"/>
    <w:rsid w:val="00F82CD1"/>
    <w:rsid w:val="00F82EB2"/>
    <w:rsid w:val="00F8335A"/>
    <w:rsid w:val="00F8351E"/>
    <w:rsid w:val="00F842B0"/>
    <w:rsid w:val="00F846E8"/>
    <w:rsid w:val="00F8490C"/>
    <w:rsid w:val="00F84AE2"/>
    <w:rsid w:val="00F84EBD"/>
    <w:rsid w:val="00F856A9"/>
    <w:rsid w:val="00F86592"/>
    <w:rsid w:val="00F865C6"/>
    <w:rsid w:val="00F86609"/>
    <w:rsid w:val="00F86908"/>
    <w:rsid w:val="00F86BFD"/>
    <w:rsid w:val="00F86C73"/>
    <w:rsid w:val="00F86ED2"/>
    <w:rsid w:val="00F86FCB"/>
    <w:rsid w:val="00F8741A"/>
    <w:rsid w:val="00F874DF"/>
    <w:rsid w:val="00F877D9"/>
    <w:rsid w:val="00F87870"/>
    <w:rsid w:val="00F87BBA"/>
    <w:rsid w:val="00F87D6C"/>
    <w:rsid w:val="00F9020A"/>
    <w:rsid w:val="00F9020F"/>
    <w:rsid w:val="00F90697"/>
    <w:rsid w:val="00F90BAE"/>
    <w:rsid w:val="00F912DF"/>
    <w:rsid w:val="00F9136A"/>
    <w:rsid w:val="00F91518"/>
    <w:rsid w:val="00F919FA"/>
    <w:rsid w:val="00F91B0A"/>
    <w:rsid w:val="00F9254B"/>
    <w:rsid w:val="00F925ED"/>
    <w:rsid w:val="00F92DF4"/>
    <w:rsid w:val="00F93528"/>
    <w:rsid w:val="00F93AB2"/>
    <w:rsid w:val="00F93BC1"/>
    <w:rsid w:val="00F940DB"/>
    <w:rsid w:val="00F9441F"/>
    <w:rsid w:val="00F951C4"/>
    <w:rsid w:val="00F95426"/>
    <w:rsid w:val="00F95F82"/>
    <w:rsid w:val="00F95FFE"/>
    <w:rsid w:val="00F965B2"/>
    <w:rsid w:val="00F965F1"/>
    <w:rsid w:val="00F96B5A"/>
    <w:rsid w:val="00F96B97"/>
    <w:rsid w:val="00F96DBD"/>
    <w:rsid w:val="00F976D1"/>
    <w:rsid w:val="00FA0969"/>
    <w:rsid w:val="00FA0E3A"/>
    <w:rsid w:val="00FA0E49"/>
    <w:rsid w:val="00FA0F41"/>
    <w:rsid w:val="00FA1FC5"/>
    <w:rsid w:val="00FA2C9C"/>
    <w:rsid w:val="00FA3031"/>
    <w:rsid w:val="00FA306B"/>
    <w:rsid w:val="00FA3800"/>
    <w:rsid w:val="00FA3869"/>
    <w:rsid w:val="00FA38EB"/>
    <w:rsid w:val="00FA3A8E"/>
    <w:rsid w:val="00FA4456"/>
    <w:rsid w:val="00FA4967"/>
    <w:rsid w:val="00FA4DA4"/>
    <w:rsid w:val="00FA505B"/>
    <w:rsid w:val="00FA53F9"/>
    <w:rsid w:val="00FA55C5"/>
    <w:rsid w:val="00FA5C01"/>
    <w:rsid w:val="00FA6474"/>
    <w:rsid w:val="00FA653D"/>
    <w:rsid w:val="00FA6616"/>
    <w:rsid w:val="00FA6901"/>
    <w:rsid w:val="00FA7EB4"/>
    <w:rsid w:val="00FA7F80"/>
    <w:rsid w:val="00FA7FDD"/>
    <w:rsid w:val="00FB0C57"/>
    <w:rsid w:val="00FB100F"/>
    <w:rsid w:val="00FB12AC"/>
    <w:rsid w:val="00FB12F9"/>
    <w:rsid w:val="00FB1316"/>
    <w:rsid w:val="00FB1E6D"/>
    <w:rsid w:val="00FB27CA"/>
    <w:rsid w:val="00FB27FD"/>
    <w:rsid w:val="00FB2846"/>
    <w:rsid w:val="00FB2C4B"/>
    <w:rsid w:val="00FB2C73"/>
    <w:rsid w:val="00FB2D79"/>
    <w:rsid w:val="00FB346C"/>
    <w:rsid w:val="00FB361C"/>
    <w:rsid w:val="00FB39A3"/>
    <w:rsid w:val="00FB3A34"/>
    <w:rsid w:val="00FB4AA2"/>
    <w:rsid w:val="00FB4CC3"/>
    <w:rsid w:val="00FB4D1D"/>
    <w:rsid w:val="00FB4F2F"/>
    <w:rsid w:val="00FB56B3"/>
    <w:rsid w:val="00FB588F"/>
    <w:rsid w:val="00FB5992"/>
    <w:rsid w:val="00FB5B09"/>
    <w:rsid w:val="00FB5C84"/>
    <w:rsid w:val="00FB5FC7"/>
    <w:rsid w:val="00FB6227"/>
    <w:rsid w:val="00FB659D"/>
    <w:rsid w:val="00FB6860"/>
    <w:rsid w:val="00FB6930"/>
    <w:rsid w:val="00FB6D61"/>
    <w:rsid w:val="00FB724D"/>
    <w:rsid w:val="00FB7775"/>
    <w:rsid w:val="00FB7A23"/>
    <w:rsid w:val="00FB7CD2"/>
    <w:rsid w:val="00FC02B6"/>
    <w:rsid w:val="00FC0EB6"/>
    <w:rsid w:val="00FC195C"/>
    <w:rsid w:val="00FC1CD9"/>
    <w:rsid w:val="00FC1E21"/>
    <w:rsid w:val="00FC1FA4"/>
    <w:rsid w:val="00FC2665"/>
    <w:rsid w:val="00FC2C28"/>
    <w:rsid w:val="00FC4B0A"/>
    <w:rsid w:val="00FC550E"/>
    <w:rsid w:val="00FC5F78"/>
    <w:rsid w:val="00FC6BF4"/>
    <w:rsid w:val="00FC6D6A"/>
    <w:rsid w:val="00FC7063"/>
    <w:rsid w:val="00FC7815"/>
    <w:rsid w:val="00FC7831"/>
    <w:rsid w:val="00FC7B2B"/>
    <w:rsid w:val="00FC7DB9"/>
    <w:rsid w:val="00FD0226"/>
    <w:rsid w:val="00FD02DC"/>
    <w:rsid w:val="00FD131D"/>
    <w:rsid w:val="00FD17D4"/>
    <w:rsid w:val="00FD1B92"/>
    <w:rsid w:val="00FD299B"/>
    <w:rsid w:val="00FD38BB"/>
    <w:rsid w:val="00FD3A13"/>
    <w:rsid w:val="00FD3BC5"/>
    <w:rsid w:val="00FD4BBC"/>
    <w:rsid w:val="00FD4EEC"/>
    <w:rsid w:val="00FD5058"/>
    <w:rsid w:val="00FD51A7"/>
    <w:rsid w:val="00FD5405"/>
    <w:rsid w:val="00FD5AC1"/>
    <w:rsid w:val="00FD5DF7"/>
    <w:rsid w:val="00FD5E70"/>
    <w:rsid w:val="00FD62E8"/>
    <w:rsid w:val="00FD6314"/>
    <w:rsid w:val="00FD661B"/>
    <w:rsid w:val="00FD6921"/>
    <w:rsid w:val="00FD750E"/>
    <w:rsid w:val="00FD7592"/>
    <w:rsid w:val="00FD76F5"/>
    <w:rsid w:val="00FD793C"/>
    <w:rsid w:val="00FD795A"/>
    <w:rsid w:val="00FD7E9C"/>
    <w:rsid w:val="00FE08F3"/>
    <w:rsid w:val="00FE09CB"/>
    <w:rsid w:val="00FE0A97"/>
    <w:rsid w:val="00FE0CD2"/>
    <w:rsid w:val="00FE0FA3"/>
    <w:rsid w:val="00FE1986"/>
    <w:rsid w:val="00FE2214"/>
    <w:rsid w:val="00FE22A8"/>
    <w:rsid w:val="00FE2617"/>
    <w:rsid w:val="00FE2B0A"/>
    <w:rsid w:val="00FE2ED8"/>
    <w:rsid w:val="00FE3074"/>
    <w:rsid w:val="00FE3EB0"/>
    <w:rsid w:val="00FE4238"/>
    <w:rsid w:val="00FE44F0"/>
    <w:rsid w:val="00FE4B59"/>
    <w:rsid w:val="00FE4E6F"/>
    <w:rsid w:val="00FE5B07"/>
    <w:rsid w:val="00FE5EB5"/>
    <w:rsid w:val="00FE5F90"/>
    <w:rsid w:val="00FE6E5D"/>
    <w:rsid w:val="00FE708A"/>
    <w:rsid w:val="00FE7441"/>
    <w:rsid w:val="00FE7623"/>
    <w:rsid w:val="00FF090D"/>
    <w:rsid w:val="00FF0DDE"/>
    <w:rsid w:val="00FF0E92"/>
    <w:rsid w:val="00FF12A1"/>
    <w:rsid w:val="00FF148F"/>
    <w:rsid w:val="00FF1CFB"/>
    <w:rsid w:val="00FF1ECA"/>
    <w:rsid w:val="00FF28BF"/>
    <w:rsid w:val="00FF2F1F"/>
    <w:rsid w:val="00FF34BC"/>
    <w:rsid w:val="00FF35A4"/>
    <w:rsid w:val="00FF391F"/>
    <w:rsid w:val="00FF3BBB"/>
    <w:rsid w:val="00FF4491"/>
    <w:rsid w:val="00FF50DB"/>
    <w:rsid w:val="00FF5702"/>
    <w:rsid w:val="00FF5CD4"/>
    <w:rsid w:val="00FF6325"/>
    <w:rsid w:val="00FF6761"/>
    <w:rsid w:val="00FF726A"/>
    <w:rsid w:val="00FF7331"/>
    <w:rsid w:val="00FF7620"/>
    <w:rsid w:val="00FF7E63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3F044A7"/>
  <w15:chartTrackingRefBased/>
  <w15:docId w15:val="{5119B611-D2F6-484E-AC5C-390BF736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1B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618C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618C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 Char,Body Char1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 Char,Body"/>
    <w:basedOn w:val="Normal"/>
    <w:link w:val="BodyTextChar"/>
    <w:rsid w:val="009618C8"/>
    <w:pPr>
      <w:spacing w:after="120"/>
    </w:pPr>
  </w:style>
  <w:style w:type="paragraph" w:styleId="Header">
    <w:name w:val="header"/>
    <w:basedOn w:val="Normal"/>
    <w:link w:val="HeaderChar"/>
    <w:rsid w:val="009618C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18C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618C8"/>
    <w:rPr>
      <w:rFonts w:cs="Times New Roman"/>
      <w:b/>
      <w:bCs/>
    </w:rPr>
  </w:style>
  <w:style w:type="paragraph" w:styleId="ListBullet">
    <w:name w:val="List Bullet"/>
    <w:basedOn w:val="Normal"/>
    <w:rsid w:val="009618C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618C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618C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618C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618C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618C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618C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618C8"/>
    <w:pPr>
      <w:ind w:left="284"/>
    </w:pPr>
  </w:style>
  <w:style w:type="paragraph" w:customStyle="1" w:styleId="AAFrameAddress">
    <w:name w:val="AA Frame Address"/>
    <w:basedOn w:val="Heading1"/>
    <w:rsid w:val="009618C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618C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618C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618C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618C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618C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618C8"/>
    <w:pPr>
      <w:ind w:left="851" w:hanging="284"/>
    </w:pPr>
  </w:style>
  <w:style w:type="paragraph" w:styleId="Index4">
    <w:name w:val="index 4"/>
    <w:basedOn w:val="Normal"/>
    <w:next w:val="Normal"/>
    <w:semiHidden/>
    <w:rsid w:val="009618C8"/>
    <w:pPr>
      <w:ind w:left="1135" w:hanging="284"/>
    </w:pPr>
  </w:style>
  <w:style w:type="paragraph" w:styleId="Index6">
    <w:name w:val="index 6"/>
    <w:basedOn w:val="Normal"/>
    <w:next w:val="Normal"/>
    <w:semiHidden/>
    <w:rsid w:val="009618C8"/>
    <w:pPr>
      <w:ind w:left="1702" w:hanging="284"/>
    </w:pPr>
  </w:style>
  <w:style w:type="paragraph" w:styleId="Index5">
    <w:name w:val="index 5"/>
    <w:basedOn w:val="Normal"/>
    <w:next w:val="Normal"/>
    <w:semiHidden/>
    <w:rsid w:val="009618C8"/>
    <w:pPr>
      <w:ind w:left="1418" w:hanging="284"/>
    </w:pPr>
  </w:style>
  <w:style w:type="paragraph" w:styleId="Index7">
    <w:name w:val="index 7"/>
    <w:basedOn w:val="Normal"/>
    <w:next w:val="Normal"/>
    <w:semiHidden/>
    <w:rsid w:val="009618C8"/>
    <w:pPr>
      <w:ind w:left="1985" w:hanging="284"/>
    </w:pPr>
  </w:style>
  <w:style w:type="paragraph" w:styleId="Index8">
    <w:name w:val="index 8"/>
    <w:basedOn w:val="Normal"/>
    <w:next w:val="Normal"/>
    <w:semiHidden/>
    <w:rsid w:val="009618C8"/>
    <w:pPr>
      <w:ind w:left="2269" w:hanging="284"/>
    </w:pPr>
  </w:style>
  <w:style w:type="paragraph" w:styleId="Index9">
    <w:name w:val="index 9"/>
    <w:basedOn w:val="Normal"/>
    <w:next w:val="Normal"/>
    <w:semiHidden/>
    <w:rsid w:val="009618C8"/>
    <w:pPr>
      <w:ind w:left="2552" w:hanging="284"/>
    </w:pPr>
  </w:style>
  <w:style w:type="paragraph" w:styleId="TOC2">
    <w:name w:val="toc 2"/>
    <w:basedOn w:val="Normal"/>
    <w:next w:val="Normal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618C8"/>
    <w:pPr>
      <w:ind w:left="851"/>
    </w:pPr>
  </w:style>
  <w:style w:type="paragraph" w:styleId="TOC5">
    <w:name w:val="toc 5"/>
    <w:basedOn w:val="Normal"/>
    <w:next w:val="Normal"/>
    <w:semiHidden/>
    <w:rsid w:val="009618C8"/>
    <w:pPr>
      <w:ind w:left="1134"/>
    </w:pPr>
  </w:style>
  <w:style w:type="paragraph" w:styleId="TOC6">
    <w:name w:val="toc 6"/>
    <w:basedOn w:val="Normal"/>
    <w:next w:val="Normal"/>
    <w:semiHidden/>
    <w:rsid w:val="009618C8"/>
    <w:pPr>
      <w:ind w:left="1418"/>
    </w:pPr>
  </w:style>
  <w:style w:type="paragraph" w:styleId="TOC7">
    <w:name w:val="toc 7"/>
    <w:basedOn w:val="Normal"/>
    <w:next w:val="Normal"/>
    <w:semiHidden/>
    <w:rsid w:val="009618C8"/>
    <w:pPr>
      <w:ind w:left="1701"/>
    </w:pPr>
  </w:style>
  <w:style w:type="paragraph" w:styleId="TOC8">
    <w:name w:val="toc 8"/>
    <w:basedOn w:val="Normal"/>
    <w:next w:val="Normal"/>
    <w:semiHidden/>
    <w:rsid w:val="009618C8"/>
    <w:pPr>
      <w:ind w:left="1985"/>
    </w:pPr>
  </w:style>
  <w:style w:type="paragraph" w:styleId="TOC9">
    <w:name w:val="toc 9"/>
    <w:basedOn w:val="Normal"/>
    <w:next w:val="Normal"/>
    <w:semiHidden/>
    <w:rsid w:val="009618C8"/>
    <w:pPr>
      <w:ind w:left="2268"/>
    </w:pPr>
  </w:style>
  <w:style w:type="paragraph" w:styleId="TableofFigures">
    <w:name w:val="table of figures"/>
    <w:basedOn w:val="Normal"/>
    <w:next w:val="Normal"/>
    <w:semiHidden/>
    <w:rsid w:val="009618C8"/>
    <w:pPr>
      <w:ind w:left="567" w:hanging="567"/>
    </w:pPr>
  </w:style>
  <w:style w:type="paragraph" w:styleId="ListBullet5">
    <w:name w:val="List Bullet 5"/>
    <w:basedOn w:val="Normal"/>
    <w:rsid w:val="009618C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9618C8"/>
    <w:pPr>
      <w:ind w:firstLine="284"/>
    </w:pPr>
  </w:style>
  <w:style w:type="paragraph" w:styleId="BodyTextIndent">
    <w:name w:val="Body Text Indent"/>
    <w:aliases w:val="i"/>
    <w:basedOn w:val="Normal"/>
    <w:rsid w:val="009618C8"/>
    <w:pPr>
      <w:spacing w:after="120"/>
      <w:ind w:left="283"/>
    </w:pPr>
  </w:style>
  <w:style w:type="paragraph" w:styleId="BodyTextFirstIndent2">
    <w:name w:val="Body Text First Indent 2"/>
    <w:basedOn w:val="BodyTextIndent"/>
    <w:rsid w:val="009618C8"/>
    <w:pPr>
      <w:ind w:left="284" w:firstLine="284"/>
    </w:pPr>
  </w:style>
  <w:style w:type="character" w:styleId="Strong">
    <w:name w:val="Strong"/>
    <w:qFormat/>
    <w:rsid w:val="009618C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618C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618C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618C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618C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618C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618C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618C8"/>
    <w:pPr>
      <w:framePr w:h="1054" w:wrap="around" w:y="5920"/>
    </w:pPr>
  </w:style>
  <w:style w:type="paragraph" w:customStyle="1" w:styleId="ReportHeading3">
    <w:name w:val="ReportHeading3"/>
    <w:basedOn w:val="ReportHeading2"/>
    <w:rsid w:val="009618C8"/>
    <w:pPr>
      <w:framePr w:h="443" w:wrap="around" w:y="8223"/>
    </w:pPr>
  </w:style>
  <w:style w:type="paragraph" w:customStyle="1" w:styleId="a">
    <w:name w:val="¢éÍ¤ÇÒÁ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618C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618C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618C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618C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618C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618C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9618C8"/>
  </w:style>
  <w:style w:type="paragraph" w:customStyle="1" w:styleId="ASSETS">
    <w:name w:val="ASSETS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42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242805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HTMLPreformatted">
    <w:name w:val="HTML Preformatted"/>
    <w:basedOn w:val="Normal"/>
    <w:rsid w:val="006069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269B0"/>
    <w:pPr>
      <w:ind w:left="720"/>
      <w:contextualSpacing/>
    </w:pPr>
    <w:rPr>
      <w:szCs w:val="22"/>
    </w:rPr>
  </w:style>
  <w:style w:type="character" w:customStyle="1" w:styleId="Heading5Char">
    <w:name w:val="Heading 5 Char"/>
    <w:link w:val="Heading5"/>
    <w:rsid w:val="005350E4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5350E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5350E4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BA3EAA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9908DB"/>
    <w:rPr>
      <w:rFonts w:ascii="Book Antiqua" w:hAnsi="Book Antiqua"/>
      <w:sz w:val="22"/>
      <w:szCs w:val="22"/>
    </w:rPr>
  </w:style>
  <w:style w:type="paragraph" w:customStyle="1" w:styleId="Default">
    <w:name w:val="Default"/>
    <w:rsid w:val="001F6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A126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ing8Char">
    <w:name w:val="Heading 8 Char"/>
    <w:link w:val="Heading8"/>
    <w:rsid w:val="00E1250E"/>
    <w:rPr>
      <w:rFonts w:cs="EucrosiaUPC"/>
      <w:b/>
      <w:bCs/>
      <w:sz w:val="32"/>
      <w:szCs w:val="32"/>
    </w:rPr>
  </w:style>
  <w:style w:type="character" w:customStyle="1" w:styleId="AccountingPolicyChar1">
    <w:name w:val="Accounting Policy Char1"/>
    <w:link w:val="AccountingPolicy"/>
    <w:locked/>
    <w:rsid w:val="007C35B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C35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A6B2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050A7"/>
    <w:rPr>
      <w:sz w:val="22"/>
      <w:lang w:val="en-GB" w:bidi="ar-SA"/>
    </w:rPr>
  </w:style>
  <w:style w:type="character" w:customStyle="1" w:styleId="ui-provider">
    <w:name w:val="ui-provider"/>
    <w:rsid w:val="00B65416"/>
  </w:style>
  <w:style w:type="character" w:styleId="CommentReference">
    <w:name w:val="annotation reference"/>
    <w:semiHidden/>
    <w:unhideWhenUsed/>
    <w:rsid w:val="006C61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619B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C619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619B"/>
    <w:rPr>
      <w:b/>
      <w:bCs/>
    </w:rPr>
  </w:style>
  <w:style w:type="character" w:customStyle="1" w:styleId="CommentSubjectChar">
    <w:name w:val="Comment Subject Char"/>
    <w:link w:val="CommentSubject"/>
    <w:semiHidden/>
    <w:rsid w:val="006C619B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0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73134-EBA9-404A-A5A4-51A4E99F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502</TotalTime>
  <Pages>11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</vt:lpstr>
    </vt:vector>
  </TitlesOfParts>
  <Company>KPMG</Company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</dc:title>
  <dc:subject/>
  <dc:creator>tadsong_h22</dc:creator>
  <cp:keywords/>
  <dc:description/>
  <cp:lastModifiedBy>Nattha Tanapaisankit</cp:lastModifiedBy>
  <cp:revision>97</cp:revision>
  <cp:lastPrinted>2022-10-31T12:32:00Z</cp:lastPrinted>
  <dcterms:created xsi:type="dcterms:W3CDTF">2023-06-21T03:15:00Z</dcterms:created>
  <dcterms:modified xsi:type="dcterms:W3CDTF">2023-08-11T02:13:00Z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