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60C51B4" w14:textId="38780445" w:rsidR="00F35EBD" w:rsidRPr="00D36B78" w:rsidRDefault="004E23EF" w:rsidP="004133C1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445B865" w14:textId="4B6D3655" w:rsidR="00746737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และ</w:t>
      </w:r>
      <w:r w:rsidR="00534CB1">
        <w:rPr>
          <w:rFonts w:ascii="Angsana New" w:hAnsi="Angsana New" w:cs="Angsana New" w:hint="cs"/>
          <w:sz w:val="32"/>
          <w:szCs w:val="32"/>
          <w:u w:val="none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u w:val="none"/>
        </w:rPr>
        <w:t>3</w:t>
      </w:r>
      <w:r w:rsidR="00534CB1">
        <w:rPr>
          <w:rFonts w:ascii="Angsana New" w:hAnsi="Angsana New" w:cs="Angsana New"/>
          <w:sz w:val="32"/>
          <w:szCs w:val="32"/>
          <w:u w:val="none"/>
        </w:rPr>
        <w:t xml:space="preserve">0 </w:t>
      </w:r>
      <w:r w:rsidR="00534CB1">
        <w:rPr>
          <w:rFonts w:ascii="Angsana New" w:hAnsi="Angsana New" w:cs="Angsana New" w:hint="cs"/>
          <w:sz w:val="32"/>
          <w:szCs w:val="32"/>
          <w:u w:val="none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u w:val="none"/>
        </w:rPr>
        <w:t>256</w:t>
      </w:r>
      <w:r w:rsidR="00E22E5F">
        <w:rPr>
          <w:rFonts w:ascii="Angsana New" w:hAnsi="Angsana New" w:cs="Angsana New"/>
          <w:sz w:val="32"/>
          <w:szCs w:val="32"/>
          <w:u w:val="none"/>
        </w:rPr>
        <w:t>6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E80C83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F35EBD" w:rsidRPr="00E80C83" w:rsidSect="006078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4F9094A6" w:rsidR="00F35EBD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A39405" w14:textId="5ABDDA58" w:rsidR="00534CB1" w:rsidRDefault="00534CB1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07E6A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ณ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วันที่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งบกำไร</w:t>
      </w:r>
      <w:r w:rsidRPr="00707E6A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Pr="00707E6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07E6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Pr="00707E6A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707E6A">
        <w:rPr>
          <w:rFonts w:ascii="Angsana New" w:hAnsi="Angsana New" w:hint="cs"/>
          <w:spacing w:val="-4"/>
          <w:sz w:val="30"/>
          <w:szCs w:val="30"/>
          <w:cs/>
        </w:rPr>
        <w:t>ก</w:t>
      </w:r>
      <w:r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งบแสดงเปลี่ยนแปลงส่วนของผู้ถือหุ้นรวมและงบแสดงการเปลี่ยนแปลงส่วนของผู้ถือหุ้นเฉพาะกิจการ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707E6A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707E6A">
        <w:rPr>
          <w:rFonts w:ascii="Angsana New" w:hAnsi="Angsana New" w:hint="cs"/>
          <w:sz w:val="30"/>
          <w:szCs w:val="30"/>
          <w:cs/>
        </w:rPr>
        <w:t>เดือน</w:t>
      </w:r>
      <w:r w:rsidRPr="00707E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07E6A">
        <w:rPr>
          <w:rFonts w:ascii="Angsana New" w:hAnsi="Angsana New"/>
          <w:sz w:val="30"/>
          <w:szCs w:val="30"/>
        </w:rPr>
        <w:t>34</w:t>
      </w:r>
      <w:r w:rsidRPr="00707E6A">
        <w:rPr>
          <w:rFonts w:ascii="Angsana New" w:hAnsi="Angsana New"/>
          <w:sz w:val="30"/>
          <w:szCs w:val="30"/>
          <w:cs/>
        </w:rPr>
        <w:t xml:space="preserve"> เรื่อง</w:t>
      </w:r>
      <w:r w:rsidRPr="00707E6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07E6A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3FB125" w14:textId="637BD545" w:rsidR="00534CB1" w:rsidRDefault="00534CB1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6078E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A06265" w14:textId="7D1C5066" w:rsidR="003803C6" w:rsidRPr="00D36B78" w:rsidRDefault="00802E42" w:rsidP="003803C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2566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41828091" w14:textId="27B78840" w:rsidR="00310C7A" w:rsidRDefault="00310C7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2CCCD" w14:textId="6BA7AE3C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77777777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E78DA" w:rsidSect="000D3EF3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BA7C2" w14:textId="77777777" w:rsidR="00313CDF" w:rsidRDefault="00313CDF" w:rsidP="004956B4">
      <w:r>
        <w:separator/>
      </w:r>
    </w:p>
  </w:endnote>
  <w:endnote w:type="continuationSeparator" w:id="0">
    <w:p w14:paraId="682E0318" w14:textId="77777777" w:rsidR="00313CDF" w:rsidRDefault="00313CD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D2D2" w14:textId="77777777" w:rsidR="000D3EF3" w:rsidRDefault="000D3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0D3EF3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8FC3E" w14:textId="77777777" w:rsidR="00313CDF" w:rsidRDefault="00313CDF" w:rsidP="004956B4">
      <w:r>
        <w:separator/>
      </w:r>
    </w:p>
  </w:footnote>
  <w:footnote w:type="continuationSeparator" w:id="0">
    <w:p w14:paraId="55ECAA1A" w14:textId="77777777" w:rsidR="00313CDF" w:rsidRDefault="00313CD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A4B4" w14:textId="1A18FB72" w:rsidR="003E6E6E" w:rsidRDefault="003E6E6E">
    <w:pPr>
      <w:pStyle w:val="Header"/>
    </w:pPr>
  </w:p>
  <w:p w14:paraId="4B72F3EB" w14:textId="14045E5B" w:rsidR="00E22E5F" w:rsidRDefault="00E22E5F">
    <w:pPr>
      <w:pStyle w:val="Header"/>
    </w:pPr>
  </w:p>
  <w:p w14:paraId="06A496B0" w14:textId="7335984E" w:rsidR="00E22E5F" w:rsidRDefault="00E22E5F">
    <w:pPr>
      <w:pStyle w:val="Header"/>
    </w:pPr>
  </w:p>
  <w:p w14:paraId="6A20D548" w14:textId="77777777" w:rsidR="00E22E5F" w:rsidRDefault="00E22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D2D1" w14:textId="77777777" w:rsidR="007B563F" w:rsidRDefault="007B563F">
    <w:pPr>
      <w:pStyle w:val="Header"/>
    </w:pPr>
  </w:p>
  <w:p w14:paraId="4A7E7371" w14:textId="77777777" w:rsidR="007B563F" w:rsidRDefault="007B563F">
    <w:pPr>
      <w:pStyle w:val="Header"/>
    </w:pPr>
  </w:p>
  <w:p w14:paraId="701F95E2" w14:textId="77777777" w:rsidR="007B563F" w:rsidRDefault="007B563F">
    <w:pPr>
      <w:pStyle w:val="Header"/>
    </w:pPr>
  </w:p>
  <w:p w14:paraId="06C5E528" w14:textId="77777777" w:rsidR="007B563F" w:rsidRDefault="007B56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7864698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C228B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C228B2">
      <w:rPr>
        <w:rFonts w:ascii="Angsana New" w:hAnsi="Angsana New"/>
        <w:b/>
        <w:bCs/>
        <w:sz w:val="32"/>
        <w:szCs w:val="32"/>
      </w:rPr>
      <w:t xml:space="preserve">0 </w:t>
    </w:r>
    <w:r w:rsidR="00C228B2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010D50C8" w:rsidR="003E6E6E" w:rsidRPr="0047456A" w:rsidRDefault="00C228B2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2EBE" w14:textId="6DDAE13F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01000FE6" w14:textId="7A6E8E24" w:rsidR="007B563F" w:rsidRDefault="007B563F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7E5005FE" w14:textId="5F02E3DF" w:rsidR="007B563F" w:rsidRDefault="007B563F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0CECD2EF" w14:textId="77777777" w:rsidR="007B563F" w:rsidRDefault="007B563F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3EF3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63F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2E9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F3BECB9071743ACD1FB1576E7A2B4" ma:contentTypeVersion="3" ma:contentTypeDescription="Create a new document." ma:contentTypeScope="" ma:versionID="41390f2693a48bd9653567b6d75782f4">
  <xsd:schema xmlns:xsd="http://www.w3.org/2001/XMLSchema" xmlns:xs="http://www.w3.org/2001/XMLSchema" xmlns:p="http://schemas.microsoft.com/office/2006/metadata/properties" xmlns:ns2="de6dd934-e5d5-46af-af87-1525c8037697" targetNamespace="http://schemas.microsoft.com/office/2006/metadata/properties" ma:root="true" ma:fieldsID="bdbb577cd771e85d459e92a9fca32e15" ns2:_="">
    <xsd:import namespace="de6dd934-e5d5-46af-af87-1525c8037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dd934-e5d5-46af-af87-1525c8037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DFA98-7177-4BF7-BBA0-1F54893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6dd934-e5d5-46af-af87-1525c8037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677</TotalTime>
  <Pages>3</Pages>
  <Words>405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63</cp:revision>
  <cp:lastPrinted>2023-07-24T03:13:00Z</cp:lastPrinted>
  <dcterms:created xsi:type="dcterms:W3CDTF">2023-05-04T09:05:00Z</dcterms:created>
  <dcterms:modified xsi:type="dcterms:W3CDTF">2023-08-09T02:42:00Z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0x010100213F3BECB9071743ACD1FB1576E7A2B4</vt:lpwstr>
  </property>
</Properties>
</file>