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7D7518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51FD53C" w14:textId="4733B26E" w:rsidR="00142180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7D9916A1" w:rsidR="006D5163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5061F10" w14:textId="3950415B" w:rsidR="00673148" w:rsidRPr="00D36B78" w:rsidRDefault="00673148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7314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49DF6" w14:textId="17877867" w:rsidR="00A07AD5" w:rsidRPr="00040C36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51D4D0E9" w:rsidR="00142180" w:rsidRPr="003508E1" w:rsidRDefault="004C169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159E8F1F" w14:textId="715228DF" w:rsid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7F6EE57" w14:textId="2C63DFFF" w:rsidR="006927BD" w:rsidRDefault="006927B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825B4E9" w14:textId="6107AF58" w:rsidR="00142180" w:rsidRPr="00D36B78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D36B78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DEFCAC" w14:textId="13A92F17" w:rsidR="004B5B0B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3EA0CE96" w14:textId="77777777" w:rsidR="00D65B8C" w:rsidRPr="00960CB8" w:rsidRDefault="00D65B8C" w:rsidP="00D65B8C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</w:t>
      </w:r>
      <w:r w:rsidRPr="00960CB8">
        <w:rPr>
          <w:rFonts w:ascii="Angsana New" w:hAnsi="Angsana New" w:cs="Angsana New" w:hint="cs"/>
          <w:sz w:val="30"/>
          <w:szCs w:val="30"/>
          <w:cs/>
          <w:lang w:bidi="th-TH"/>
        </w:rPr>
        <w:t>การณ์ภายหลังรอบระยะเวลารายงาน</w:t>
      </w:r>
    </w:p>
    <w:p w14:paraId="5C803C94" w14:textId="77777777" w:rsidR="00D65B8C" w:rsidRDefault="00D65B8C" w:rsidP="00D65B8C">
      <w:pPr>
        <w:pStyle w:val="IndexHeading1"/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94A61F" w14:textId="7C26ED7F" w:rsidR="004B5B0B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E6205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 w:rsidRPr="00E62058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1126F0" w:rsidRPr="00E62058">
        <w:rPr>
          <w:rFonts w:ascii="Angsana New" w:hAnsi="Angsana New" w:hint="cs"/>
          <w:sz w:val="30"/>
          <w:szCs w:val="30"/>
          <w:cs/>
        </w:rPr>
        <w:t>เ</w:t>
      </w:r>
      <w:r w:rsidR="004818D9" w:rsidRPr="00E6205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E6205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E6205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E6205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9BF4C2" w14:textId="59322A59" w:rsidR="004818D9" w:rsidRPr="00E62058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E62058">
        <w:rPr>
          <w:rFonts w:ascii="Angsana New" w:hAnsi="Angsana New"/>
          <w:sz w:val="30"/>
          <w:szCs w:val="30"/>
          <w:cs/>
        </w:rPr>
        <w:t>คณะ</w:t>
      </w:r>
      <w:r w:rsidRPr="00E6205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E62058">
        <w:rPr>
          <w:rFonts w:ascii="Angsana New" w:hAnsi="Angsana New"/>
          <w:sz w:val="30"/>
          <w:szCs w:val="30"/>
          <w:cs/>
        </w:rPr>
        <w:t>วันที่</w:t>
      </w:r>
      <w:r w:rsidR="0071654B" w:rsidRPr="00E62058">
        <w:rPr>
          <w:rFonts w:ascii="Angsana New" w:hAnsi="Angsana New"/>
          <w:sz w:val="30"/>
          <w:szCs w:val="30"/>
          <w:cs/>
        </w:rPr>
        <w:t xml:space="preserve"> </w:t>
      </w:r>
      <w:r w:rsidR="00A951EA">
        <w:rPr>
          <w:rFonts w:ascii="Angsana New" w:hAnsi="Angsana New"/>
          <w:sz w:val="30"/>
          <w:szCs w:val="30"/>
        </w:rPr>
        <w:t xml:space="preserve">9 </w:t>
      </w:r>
      <w:r w:rsidR="00A951E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951EA">
        <w:rPr>
          <w:rFonts w:ascii="Angsana New" w:hAnsi="Angsana New"/>
          <w:sz w:val="30"/>
          <w:szCs w:val="30"/>
        </w:rPr>
        <w:t>2566</w:t>
      </w:r>
    </w:p>
    <w:p w14:paraId="381E6FDA" w14:textId="77777777" w:rsidR="00FB2EEF" w:rsidRPr="00E62058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E6205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2058">
        <w:rPr>
          <w:rFonts w:ascii="Angsana New" w:hAnsi="Angsana New"/>
          <w:b/>
          <w:bCs/>
          <w:sz w:val="30"/>
          <w:szCs w:val="30"/>
        </w:rPr>
        <w:t>1</w:t>
      </w:r>
      <w:r w:rsidR="004818D9" w:rsidRPr="00E6205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E6205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36154AFF" w:rsidR="0012108A" w:rsidRPr="00E6205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49775779" w:rsidR="00117F8F" w:rsidRPr="00E62058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62058">
        <w:rPr>
          <w:rFonts w:ascii="Angsana New" w:hAnsi="Angsana New"/>
          <w:sz w:val="30"/>
          <w:szCs w:val="30"/>
        </w:rPr>
        <w:br/>
      </w:r>
      <w:r w:rsidRPr="00E6205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E62058">
        <w:rPr>
          <w:rFonts w:ascii="Angsana New" w:hAnsi="Angsana New"/>
          <w:sz w:val="30"/>
          <w:szCs w:val="30"/>
        </w:rPr>
        <w:t>(“</w:t>
      </w:r>
      <w:r w:rsidRPr="00E6205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E62058">
        <w:rPr>
          <w:rFonts w:ascii="Angsana New" w:hAnsi="Angsana New"/>
          <w:sz w:val="30"/>
          <w:szCs w:val="30"/>
        </w:rPr>
        <w:t>”)</w:t>
      </w:r>
      <w:r w:rsidRPr="00E62058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 w:rsidRPr="00E62058">
        <w:rPr>
          <w:rFonts w:ascii="Angsana New" w:hAnsi="Angsana New"/>
          <w:sz w:val="30"/>
          <w:szCs w:val="30"/>
        </w:rPr>
        <w:t xml:space="preserve"> 34</w:t>
      </w:r>
      <w:r w:rsidRPr="00E62058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E6205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62058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707E6A">
        <w:rPr>
          <w:rFonts w:ascii="Angsana New" w:hAnsi="Angsana New"/>
          <w:sz w:val="30"/>
          <w:szCs w:val="30"/>
        </w:rPr>
        <w:t xml:space="preserve"> </w:t>
      </w:r>
      <w:r w:rsidR="00C268D0" w:rsidRPr="00E6205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 w:rsidRPr="00E62058">
        <w:rPr>
          <w:rFonts w:ascii="Angsana New" w:hAnsi="Angsana New"/>
          <w:sz w:val="30"/>
          <w:szCs w:val="30"/>
        </w:rPr>
        <w:t>30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/>
          <w:sz w:val="30"/>
          <w:szCs w:val="30"/>
        </w:rPr>
        <w:t>256</w:t>
      </w:r>
      <w:r w:rsidR="00E22E5F">
        <w:rPr>
          <w:rFonts w:ascii="Angsana New" w:hAnsi="Angsana New"/>
          <w:sz w:val="30"/>
          <w:szCs w:val="30"/>
        </w:rPr>
        <w:t>5</w:t>
      </w:r>
    </w:p>
    <w:p w14:paraId="41865F44" w14:textId="778BCF3A" w:rsidR="001126F0" w:rsidRPr="00E62058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C32116" w14:textId="43F2C6E2" w:rsidR="002C6259" w:rsidRPr="00E62058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E6205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 w:rsidRPr="00E62058">
        <w:rPr>
          <w:rFonts w:ascii="Angsana New" w:hAnsi="Angsana New" w:hint="cs"/>
          <w:sz w:val="30"/>
          <w:szCs w:val="30"/>
          <w:cs/>
        </w:rPr>
        <w:t>ท</w:t>
      </w:r>
      <w:r w:rsidRPr="00E62058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32E70">
        <w:rPr>
          <w:rFonts w:ascii="Angsana New" w:hAnsi="Angsana New" w:hint="cs"/>
          <w:sz w:val="30"/>
          <w:szCs w:val="30"/>
          <w:cs/>
        </w:rPr>
        <w:t>ที่</w:t>
      </w:r>
      <w:r w:rsidRPr="00E62058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2058">
        <w:rPr>
          <w:rFonts w:ascii="Angsana New" w:hAnsi="Angsana New"/>
          <w:sz w:val="30"/>
          <w:szCs w:val="30"/>
        </w:rPr>
        <w:t>30</w:t>
      </w:r>
      <w:r w:rsidRPr="00E62058">
        <w:rPr>
          <w:rFonts w:ascii="Angsana New" w:hAnsi="Angsana New"/>
          <w:sz w:val="30"/>
          <w:szCs w:val="30"/>
          <w:cs/>
        </w:rPr>
        <w:t xml:space="preserve"> </w:t>
      </w:r>
      <w:r w:rsidRPr="00E6205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62058">
        <w:rPr>
          <w:rFonts w:ascii="Angsana New" w:hAnsi="Angsana New"/>
          <w:sz w:val="30"/>
          <w:szCs w:val="30"/>
        </w:rPr>
        <w:t>256</w:t>
      </w:r>
      <w:r w:rsidR="00E22E5F">
        <w:rPr>
          <w:rFonts w:ascii="Angsana New" w:hAnsi="Angsana New"/>
          <w:sz w:val="30"/>
          <w:szCs w:val="30"/>
        </w:rPr>
        <w:t>5</w:t>
      </w:r>
    </w:p>
    <w:p w14:paraId="553C5DA0" w14:textId="1E14EC73" w:rsidR="00653ED5" w:rsidRPr="00E62058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31047958"/>
    </w:p>
    <w:bookmarkEnd w:id="0"/>
    <w:p w14:paraId="2C52ADB5" w14:textId="2C17549C" w:rsidR="004818D9" w:rsidRPr="00D36B78" w:rsidRDefault="00127CA7" w:rsidP="00E22E5F">
      <w:pPr>
        <w:pStyle w:val="BodyText2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2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80FD5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C67A3ED" w14:textId="2DD80F08" w:rsidR="007C3302" w:rsidRPr="00720F7B" w:rsidRDefault="007C3302" w:rsidP="007C330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ความสัมพันธ์ของกลุ่มบริษัทกับ</w:t>
      </w:r>
      <w:r w:rsidRPr="001D04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ตลอดจน</w:t>
      </w:r>
      <w:r w:rsidRPr="00180FD5">
        <w:rPr>
          <w:rFonts w:ascii="Angsana New" w:hAnsi="Angsana New"/>
          <w:spacing w:val="-4"/>
          <w:sz w:val="30"/>
          <w:szCs w:val="30"/>
          <w:cs/>
        </w:rPr>
        <w:t>นโยบายการกำหนดราคาในระหว่างงวด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C228B2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180FD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180FD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180FD5">
        <w:rPr>
          <w:rFonts w:ascii="Angsana New" w:hAnsi="Angsana New"/>
          <w:spacing w:val="-4"/>
          <w:sz w:val="30"/>
          <w:szCs w:val="30"/>
        </w:rPr>
        <w:t>3</w:t>
      </w:r>
      <w:r w:rsidR="00C228B2">
        <w:rPr>
          <w:rFonts w:ascii="Angsana New" w:hAnsi="Angsana New"/>
          <w:spacing w:val="-4"/>
          <w:sz w:val="30"/>
          <w:szCs w:val="30"/>
        </w:rPr>
        <w:t xml:space="preserve">0 </w:t>
      </w:r>
      <w:r w:rsidR="00C228B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180FD5">
        <w:rPr>
          <w:rFonts w:ascii="Angsana New" w:hAnsi="Angsana New"/>
          <w:spacing w:val="-4"/>
          <w:sz w:val="30"/>
          <w:szCs w:val="30"/>
        </w:rPr>
        <w:t>256</w:t>
      </w:r>
      <w:r w:rsidR="00DE03E4">
        <w:rPr>
          <w:rFonts w:ascii="Angsana New" w:hAnsi="Angsana New"/>
          <w:spacing w:val="-4"/>
          <w:sz w:val="30"/>
          <w:szCs w:val="30"/>
        </w:rPr>
        <w:t>6</w:t>
      </w:r>
      <w:r w:rsidRPr="00180FD5">
        <w:rPr>
          <w:rFonts w:ascii="Angsana New" w:hAnsi="Angsana New"/>
          <w:spacing w:val="-4"/>
          <w:sz w:val="30"/>
          <w:szCs w:val="30"/>
        </w:rPr>
        <w:t xml:space="preserve"> </w:t>
      </w:r>
      <w:r w:rsidRPr="00180FD5">
        <w:rPr>
          <w:rFonts w:ascii="Angsana New" w:hAnsi="Angsana New"/>
          <w:spacing w:val="-4"/>
          <w:sz w:val="30"/>
          <w:szCs w:val="30"/>
          <w:cs/>
        </w:rPr>
        <w:t>ไม่มีการเปลี่ยนแปลงอย่างมีสาระสำคัญ</w:t>
      </w:r>
    </w:p>
    <w:p w14:paraId="4F35B5AC" w14:textId="675A7F39" w:rsidR="00A81403" w:rsidRDefault="00A81403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64" w:type="dxa"/>
        <w:tblInd w:w="450" w:type="dxa"/>
        <w:tblLook w:val="01E0" w:firstRow="1" w:lastRow="1" w:firstColumn="1" w:lastColumn="1" w:noHBand="0" w:noVBand="0"/>
      </w:tblPr>
      <w:tblGrid>
        <w:gridCol w:w="3703"/>
        <w:gridCol w:w="1304"/>
        <w:gridCol w:w="243"/>
        <w:gridCol w:w="1269"/>
        <w:gridCol w:w="260"/>
        <w:gridCol w:w="1191"/>
        <w:gridCol w:w="239"/>
        <w:gridCol w:w="1255"/>
      </w:tblGrid>
      <w:tr w:rsidR="00C228B2" w:rsidRPr="00356084" w14:paraId="0CF913D3" w14:textId="77777777" w:rsidTr="00614B08">
        <w:trPr>
          <w:trHeight w:val="346"/>
          <w:tblHeader/>
        </w:trPr>
        <w:tc>
          <w:tcPr>
            <w:tcW w:w="3703" w:type="dxa"/>
          </w:tcPr>
          <w:p w14:paraId="537CA6AD" w14:textId="77777777" w:rsidR="00C228B2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70132B50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816" w:type="dxa"/>
            <w:gridSpan w:val="3"/>
          </w:tcPr>
          <w:p w14:paraId="2A718E8E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6176A60A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1FCCC046" w14:textId="272AB34A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B2" w:rsidRPr="00356084" w14:paraId="48C7EB93" w14:textId="77777777" w:rsidTr="00614B08">
        <w:trPr>
          <w:trHeight w:val="346"/>
          <w:tblHeader/>
        </w:trPr>
        <w:tc>
          <w:tcPr>
            <w:tcW w:w="3703" w:type="dxa"/>
          </w:tcPr>
          <w:p w14:paraId="4A7A49B0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4" w:type="dxa"/>
          </w:tcPr>
          <w:p w14:paraId="5069BC14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3612EA0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2465E0E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0" w:type="dxa"/>
          </w:tcPr>
          <w:p w14:paraId="20932631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82CD6E1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7B3C4E9A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3A0541E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228B2" w:rsidRPr="00356084" w14:paraId="3F553B71" w14:textId="77777777" w:rsidTr="00614B08">
        <w:trPr>
          <w:trHeight w:val="346"/>
          <w:tblHeader/>
        </w:trPr>
        <w:tc>
          <w:tcPr>
            <w:tcW w:w="3703" w:type="dxa"/>
          </w:tcPr>
          <w:p w14:paraId="38A536BA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1" w:type="dxa"/>
            <w:gridSpan w:val="7"/>
          </w:tcPr>
          <w:p w14:paraId="35314C9F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8B2" w:rsidRPr="00356084" w14:paraId="6C4EBF04" w14:textId="77777777" w:rsidTr="00614B08">
        <w:trPr>
          <w:trHeight w:val="346"/>
        </w:trPr>
        <w:tc>
          <w:tcPr>
            <w:tcW w:w="3703" w:type="dxa"/>
          </w:tcPr>
          <w:p w14:paraId="43D6230F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04" w:type="dxa"/>
          </w:tcPr>
          <w:p w14:paraId="090BDB75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EEC549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1135AAF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E8ACB42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DA47B18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131292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78BC567C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8B2" w:rsidRPr="00FE0E0B" w14:paraId="33646549" w14:textId="77777777" w:rsidTr="00614B08">
        <w:trPr>
          <w:trHeight w:val="346"/>
        </w:trPr>
        <w:tc>
          <w:tcPr>
            <w:tcW w:w="3703" w:type="dxa"/>
          </w:tcPr>
          <w:p w14:paraId="2402F2EB" w14:textId="77777777" w:rsidR="00C228B2" w:rsidRPr="00712C1C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202DDB98" w14:textId="53693E14" w:rsidR="00C228B2" w:rsidRPr="00FE0E0B" w:rsidRDefault="00614B08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,244</w:t>
            </w:r>
          </w:p>
        </w:tc>
        <w:tc>
          <w:tcPr>
            <w:tcW w:w="243" w:type="dxa"/>
          </w:tcPr>
          <w:p w14:paraId="1A4E0EDE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9D1A6A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  <w:tc>
          <w:tcPr>
            <w:tcW w:w="260" w:type="dxa"/>
          </w:tcPr>
          <w:p w14:paraId="090B1E17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8E1A12" w14:textId="17AD1989" w:rsidR="00C228B2" w:rsidRPr="00FE0E0B" w:rsidRDefault="00614B08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3,244</w:t>
            </w:r>
          </w:p>
        </w:tc>
        <w:tc>
          <w:tcPr>
            <w:tcW w:w="239" w:type="dxa"/>
          </w:tcPr>
          <w:p w14:paraId="088AE37C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345AF56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</w:tr>
      <w:tr w:rsidR="00C228B2" w:rsidRPr="00FE0E0B" w14:paraId="01D8FA3C" w14:textId="77777777" w:rsidTr="00614B08">
        <w:trPr>
          <w:trHeight w:val="346"/>
        </w:trPr>
        <w:tc>
          <w:tcPr>
            <w:tcW w:w="3703" w:type="dxa"/>
          </w:tcPr>
          <w:p w14:paraId="0E077731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4F744A2C" w14:textId="1A5C3332" w:rsidR="00C228B2" w:rsidRPr="00FE0E0B" w:rsidRDefault="00614B08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  <w:tc>
          <w:tcPr>
            <w:tcW w:w="243" w:type="dxa"/>
          </w:tcPr>
          <w:p w14:paraId="3B4E5CBE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848A7EF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2,199</w:t>
            </w:r>
          </w:p>
        </w:tc>
        <w:tc>
          <w:tcPr>
            <w:tcW w:w="260" w:type="dxa"/>
          </w:tcPr>
          <w:p w14:paraId="265F5D88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93FEDA" w14:textId="7A3BBC7E" w:rsidR="00C228B2" w:rsidRPr="00FE0E0B" w:rsidRDefault="00614B08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  <w:tc>
          <w:tcPr>
            <w:tcW w:w="239" w:type="dxa"/>
          </w:tcPr>
          <w:p w14:paraId="4FA4BFDF" w14:textId="77777777" w:rsidR="00C228B2" w:rsidRPr="00FE0E0B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2969961" w14:textId="77777777" w:rsidR="00C228B2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2,102</w:t>
            </w:r>
          </w:p>
          <w:p w14:paraId="7E619D35" w14:textId="203E56D9" w:rsidR="00C66DB0" w:rsidRPr="00FE0E0B" w:rsidRDefault="00C66D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8B2" w:rsidRPr="00356084" w14:paraId="497887C0" w14:textId="77777777" w:rsidTr="00614B08">
        <w:trPr>
          <w:trHeight w:val="346"/>
        </w:trPr>
        <w:tc>
          <w:tcPr>
            <w:tcW w:w="3703" w:type="dxa"/>
          </w:tcPr>
          <w:p w14:paraId="4619151F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</w:tcPr>
          <w:p w14:paraId="4B4C2B0A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41C043C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1DB5754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6B1E9B6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25FCDCE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7046B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7B2159A2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08" w:rsidRPr="008167F4" w14:paraId="03AA1CC6" w14:textId="77777777" w:rsidTr="00614B08">
        <w:trPr>
          <w:trHeight w:val="346"/>
        </w:trPr>
        <w:tc>
          <w:tcPr>
            <w:tcW w:w="3703" w:type="dxa"/>
          </w:tcPr>
          <w:p w14:paraId="2FFC99CE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08A55180" w14:textId="4CD9CCE0" w:rsidR="00614B08" w:rsidRPr="00356084" w:rsidRDefault="00614B08" w:rsidP="000E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3450EC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7115B20" w14:textId="77777777" w:rsidR="00614B0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FE1E251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B43BD4" w14:textId="6A4D12BF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39" w:type="dxa"/>
          </w:tcPr>
          <w:p w14:paraId="68681E56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D60BFC6" w14:textId="77777777" w:rsidR="00614B08" w:rsidRPr="008167F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14B08" w:rsidRPr="008167F4" w14:paraId="19BD0C8C" w14:textId="77777777" w:rsidTr="00614B08">
        <w:trPr>
          <w:trHeight w:val="346"/>
        </w:trPr>
        <w:tc>
          <w:tcPr>
            <w:tcW w:w="3703" w:type="dxa"/>
          </w:tcPr>
          <w:p w14:paraId="301E8590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304" w:type="dxa"/>
          </w:tcPr>
          <w:p w14:paraId="1DF6B08B" w14:textId="5A958604" w:rsidR="00614B08" w:rsidRPr="00356084" w:rsidRDefault="00614B08" w:rsidP="000E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DF8610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926C4D0" w14:textId="77777777" w:rsidR="00614B08" w:rsidRPr="0094174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F5957D3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18B0195" w14:textId="394E6591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361,085</w:t>
            </w:r>
          </w:p>
        </w:tc>
        <w:tc>
          <w:tcPr>
            <w:tcW w:w="239" w:type="dxa"/>
          </w:tcPr>
          <w:p w14:paraId="7CC8995A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6B00503" w14:textId="77777777" w:rsidR="00614B08" w:rsidRPr="008167F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264,161</w:t>
            </w:r>
          </w:p>
        </w:tc>
      </w:tr>
      <w:tr w:rsidR="00614B08" w:rsidRPr="00356084" w14:paraId="4D044891" w14:textId="77777777" w:rsidTr="00614B08">
        <w:trPr>
          <w:trHeight w:val="346"/>
        </w:trPr>
        <w:tc>
          <w:tcPr>
            <w:tcW w:w="3703" w:type="dxa"/>
          </w:tcPr>
          <w:p w14:paraId="0497232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304" w:type="dxa"/>
          </w:tcPr>
          <w:p w14:paraId="35431CB9" w14:textId="77777777" w:rsidR="00614B0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2BCC1C" w14:textId="6AB1B3CE" w:rsidR="00614B08" w:rsidRPr="00356084" w:rsidRDefault="00614B08" w:rsidP="000E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42123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DC15265" w14:textId="77777777" w:rsidR="00614B0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82D01F" w14:textId="77777777" w:rsidR="00614B08" w:rsidRPr="0094174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1771087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F9B0FCE" w14:textId="77777777" w:rsidR="00614B0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FC1C7A9" w14:textId="78A46F74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13,</w:t>
            </w:r>
            <w:r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39" w:type="dxa"/>
          </w:tcPr>
          <w:p w14:paraId="58157636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A64D66D" w14:textId="77777777" w:rsidR="00614B0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82E127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13,516</w:t>
            </w:r>
          </w:p>
        </w:tc>
      </w:tr>
      <w:tr w:rsidR="00614B08" w:rsidRPr="00356084" w14:paraId="50B93BBF" w14:textId="77777777" w:rsidTr="00614B08">
        <w:trPr>
          <w:trHeight w:val="346"/>
        </w:trPr>
        <w:tc>
          <w:tcPr>
            <w:tcW w:w="3703" w:type="dxa"/>
          </w:tcPr>
          <w:p w14:paraId="3860D3BE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4" w:type="dxa"/>
          </w:tcPr>
          <w:p w14:paraId="75A7FD88" w14:textId="3E4BD46E" w:rsidR="00614B08" w:rsidRPr="00356084" w:rsidRDefault="00614B08" w:rsidP="000E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B63E9F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28D291D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C6EFEB9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92EDA18" w14:textId="268BA762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  <w:tc>
          <w:tcPr>
            <w:tcW w:w="239" w:type="dxa"/>
          </w:tcPr>
          <w:p w14:paraId="7571B138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5A89DC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6,434</w:t>
            </w:r>
          </w:p>
        </w:tc>
      </w:tr>
      <w:tr w:rsidR="00614B08" w:rsidRPr="00356084" w14:paraId="2230907B" w14:textId="77777777" w:rsidTr="00614B08">
        <w:trPr>
          <w:trHeight w:val="346"/>
        </w:trPr>
        <w:tc>
          <w:tcPr>
            <w:tcW w:w="3703" w:type="dxa"/>
          </w:tcPr>
          <w:p w14:paraId="6D35FC87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B25C7B2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6ACCDD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341DB8E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090A2F1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C7AE8C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801723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7047CB3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08" w:rsidRPr="00356084" w14:paraId="53EEE4D4" w14:textId="77777777" w:rsidTr="00614B08">
        <w:trPr>
          <w:trHeight w:val="346"/>
        </w:trPr>
        <w:tc>
          <w:tcPr>
            <w:tcW w:w="3703" w:type="dxa"/>
          </w:tcPr>
          <w:p w14:paraId="3C239407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4" w:type="dxa"/>
          </w:tcPr>
          <w:p w14:paraId="3BF2A61D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DB6AA5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A971A0E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1CF43F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76EE2AC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3FAC411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6408303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08" w:rsidRPr="00941748" w14:paraId="6B208597" w14:textId="77777777" w:rsidTr="00614B08">
        <w:trPr>
          <w:trHeight w:val="346"/>
        </w:trPr>
        <w:tc>
          <w:tcPr>
            <w:tcW w:w="3703" w:type="dxa"/>
          </w:tcPr>
          <w:p w14:paraId="0ECD7196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04" w:type="dxa"/>
          </w:tcPr>
          <w:p w14:paraId="7A8B2F6D" w14:textId="6E354D0C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74</w:t>
            </w:r>
            <w:r w:rsidR="00AC6D06">
              <w:rPr>
                <w:rFonts w:ascii="Angsana New" w:hAnsi="Angsana New"/>
                <w:color w:val="0D0D0D"/>
                <w:sz w:val="30"/>
                <w:szCs w:val="30"/>
              </w:rPr>
              <w:t>2,335</w:t>
            </w:r>
          </w:p>
        </w:tc>
        <w:tc>
          <w:tcPr>
            <w:tcW w:w="243" w:type="dxa"/>
          </w:tcPr>
          <w:p w14:paraId="48A761AE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5B3E6E" w14:textId="77777777" w:rsidR="00614B08" w:rsidRPr="0094174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703,559</w:t>
            </w:r>
          </w:p>
        </w:tc>
        <w:tc>
          <w:tcPr>
            <w:tcW w:w="260" w:type="dxa"/>
          </w:tcPr>
          <w:p w14:paraId="3F76E338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F7AC57" w14:textId="41B896BC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741,76</w:t>
            </w:r>
            <w:r w:rsidR="00AC6D06">
              <w:rPr>
                <w:rFonts w:ascii="Angsana New" w:hAnsi="Angsana New"/>
                <w:color w:val="0D0D0D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E9B6D03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BB1B2AD" w14:textId="77777777" w:rsidR="00614B08" w:rsidRPr="0094174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703,559</w:t>
            </w:r>
          </w:p>
        </w:tc>
      </w:tr>
      <w:tr w:rsidR="00614B08" w:rsidRPr="00286F97" w14:paraId="5BC32BC5" w14:textId="77777777" w:rsidTr="00614B08">
        <w:trPr>
          <w:trHeight w:val="346"/>
        </w:trPr>
        <w:tc>
          <w:tcPr>
            <w:tcW w:w="3703" w:type="dxa"/>
          </w:tcPr>
          <w:p w14:paraId="59B1DDAD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4" w:type="dxa"/>
          </w:tcPr>
          <w:p w14:paraId="17921E60" w14:textId="3E13838D" w:rsidR="00614B08" w:rsidRPr="00356084" w:rsidRDefault="000E18A6" w:rsidP="000E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A40B43" w14:textId="77777777" w:rsidR="00614B08" w:rsidRPr="00286F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50E0A2" w14:textId="79289775" w:rsidR="00614B08" w:rsidRPr="00126EBB" w:rsidRDefault="000E18A6" w:rsidP="000E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CC671C8" w14:textId="77777777" w:rsidR="00614B08" w:rsidRPr="00286F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407D1B6" w14:textId="3B84EF4B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9,000</w:t>
            </w:r>
          </w:p>
        </w:tc>
        <w:tc>
          <w:tcPr>
            <w:tcW w:w="239" w:type="dxa"/>
          </w:tcPr>
          <w:p w14:paraId="3B04F49B" w14:textId="77777777" w:rsidR="00614B08" w:rsidRPr="00286F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828AEB5" w14:textId="77777777" w:rsidR="00614B08" w:rsidRPr="00286F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23,100</w:t>
            </w:r>
          </w:p>
        </w:tc>
      </w:tr>
      <w:tr w:rsidR="00614B08" w:rsidRPr="00286F97" w14:paraId="19D9184D" w14:textId="77777777" w:rsidTr="00614B08">
        <w:trPr>
          <w:trHeight w:val="346"/>
        </w:trPr>
        <w:tc>
          <w:tcPr>
            <w:tcW w:w="3703" w:type="dxa"/>
          </w:tcPr>
          <w:p w14:paraId="6973127C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7E990ACA" w14:textId="2A7C17FA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107,706</w:t>
            </w:r>
          </w:p>
        </w:tc>
        <w:tc>
          <w:tcPr>
            <w:tcW w:w="243" w:type="dxa"/>
          </w:tcPr>
          <w:p w14:paraId="503FEF3A" w14:textId="77777777" w:rsidR="00614B08" w:rsidRPr="00286F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C96A0C" w14:textId="77777777" w:rsidR="00614B08" w:rsidRPr="00126EBB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36,600</w:t>
            </w:r>
          </w:p>
        </w:tc>
        <w:tc>
          <w:tcPr>
            <w:tcW w:w="260" w:type="dxa"/>
          </w:tcPr>
          <w:p w14:paraId="2CF6305E" w14:textId="77777777" w:rsidR="00614B08" w:rsidRPr="00286F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BAA5019" w14:textId="55C37F7D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107,706</w:t>
            </w:r>
          </w:p>
        </w:tc>
        <w:tc>
          <w:tcPr>
            <w:tcW w:w="239" w:type="dxa"/>
          </w:tcPr>
          <w:p w14:paraId="4FCFDA00" w14:textId="77777777" w:rsidR="00614B08" w:rsidRPr="00286F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3EB02D8" w14:textId="77777777" w:rsidR="00614B08" w:rsidRPr="00286F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36,594</w:t>
            </w:r>
          </w:p>
        </w:tc>
      </w:tr>
      <w:tr w:rsidR="00614B08" w:rsidRPr="00356084" w14:paraId="6574B082" w14:textId="77777777" w:rsidTr="00614B08">
        <w:trPr>
          <w:trHeight w:val="346"/>
        </w:trPr>
        <w:tc>
          <w:tcPr>
            <w:tcW w:w="3703" w:type="dxa"/>
          </w:tcPr>
          <w:p w14:paraId="26F0894E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74D043A2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BF96EF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50E3D0A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E48B05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5A15E8F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B557D6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9F775F3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08" w:rsidRPr="00356084" w14:paraId="04D9BD97" w14:textId="77777777" w:rsidTr="00614B08">
        <w:trPr>
          <w:trHeight w:val="346"/>
        </w:trPr>
        <w:tc>
          <w:tcPr>
            <w:tcW w:w="3703" w:type="dxa"/>
          </w:tcPr>
          <w:p w14:paraId="48A46522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4" w:type="dxa"/>
          </w:tcPr>
          <w:p w14:paraId="65C8B77F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345D6C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3F0F3B7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DC29A81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AE3DB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81D903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06F31E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08" w:rsidRPr="00356084" w14:paraId="0FA6B8C9" w14:textId="77777777" w:rsidTr="00614B08">
        <w:trPr>
          <w:trHeight w:val="346"/>
        </w:trPr>
        <w:tc>
          <w:tcPr>
            <w:tcW w:w="3703" w:type="dxa"/>
          </w:tcPr>
          <w:p w14:paraId="304B017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4" w:type="dxa"/>
          </w:tcPr>
          <w:p w14:paraId="48839070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48F598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C02D169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3289976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94286B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DF8816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F74672B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08" w:rsidRPr="00941748" w14:paraId="647181EF" w14:textId="77777777" w:rsidTr="00614B08">
        <w:trPr>
          <w:trHeight w:val="346"/>
        </w:trPr>
        <w:tc>
          <w:tcPr>
            <w:tcW w:w="3703" w:type="dxa"/>
          </w:tcPr>
          <w:p w14:paraId="0A0BBA89" w14:textId="77777777" w:rsidR="00614B08" w:rsidRPr="00CE352F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6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04" w:type="dxa"/>
            <w:shd w:val="clear" w:color="auto" w:fill="auto"/>
          </w:tcPr>
          <w:p w14:paraId="7EFFC021" w14:textId="7367ECDC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4,550</w:t>
            </w:r>
          </w:p>
        </w:tc>
        <w:tc>
          <w:tcPr>
            <w:tcW w:w="243" w:type="dxa"/>
            <w:shd w:val="clear" w:color="auto" w:fill="auto"/>
          </w:tcPr>
          <w:p w14:paraId="347AB231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212D38C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6,040</w:t>
            </w:r>
          </w:p>
        </w:tc>
        <w:tc>
          <w:tcPr>
            <w:tcW w:w="260" w:type="dxa"/>
            <w:shd w:val="clear" w:color="auto" w:fill="auto"/>
          </w:tcPr>
          <w:p w14:paraId="074A8239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50726872" w14:textId="1CAFDE35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4,550</w:t>
            </w:r>
          </w:p>
        </w:tc>
        <w:tc>
          <w:tcPr>
            <w:tcW w:w="239" w:type="dxa"/>
          </w:tcPr>
          <w:p w14:paraId="501DCFE7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22BDBFBD" w14:textId="77777777" w:rsidR="00614B08" w:rsidRPr="0094174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6,040</w:t>
            </w:r>
          </w:p>
        </w:tc>
      </w:tr>
      <w:tr w:rsidR="00614B08" w:rsidRPr="00941748" w14:paraId="241F82DE" w14:textId="77777777" w:rsidTr="00614B08">
        <w:trPr>
          <w:trHeight w:val="346"/>
        </w:trPr>
        <w:tc>
          <w:tcPr>
            <w:tcW w:w="3703" w:type="dxa"/>
          </w:tcPr>
          <w:p w14:paraId="7192AA94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  <w:shd w:val="clear" w:color="auto" w:fill="auto"/>
          </w:tcPr>
          <w:p w14:paraId="22A6DA2A" w14:textId="7FD88EE8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43" w:type="dxa"/>
            <w:shd w:val="clear" w:color="auto" w:fill="auto"/>
          </w:tcPr>
          <w:p w14:paraId="760C5465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20EB069" w14:textId="77777777" w:rsidR="00614B08" w:rsidRPr="0094174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60" w:type="dxa"/>
            <w:shd w:val="clear" w:color="auto" w:fill="auto"/>
          </w:tcPr>
          <w:p w14:paraId="18928097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75BEF88" w14:textId="1FB34ACD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39" w:type="dxa"/>
          </w:tcPr>
          <w:p w14:paraId="2D01039B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AF42AED" w14:textId="77777777" w:rsidR="00614B08" w:rsidRPr="0094174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614B08" w14:paraId="70FA6E4B" w14:textId="77777777" w:rsidTr="00614B08">
        <w:trPr>
          <w:trHeight w:val="346"/>
        </w:trPr>
        <w:tc>
          <w:tcPr>
            <w:tcW w:w="3703" w:type="dxa"/>
          </w:tcPr>
          <w:p w14:paraId="67EC3E09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304" w:type="dxa"/>
            <w:shd w:val="clear" w:color="auto" w:fill="auto"/>
          </w:tcPr>
          <w:p w14:paraId="6D14D2BB" w14:textId="31EF595C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52E54C9D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1B90677" w14:textId="77777777" w:rsidR="00614B0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7239DE7E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1196AC1" w14:textId="3C495A16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37214601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28770AE" w14:textId="77777777" w:rsidR="00614B0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14B08" w:rsidRPr="005E426A" w14:paraId="4268AD37" w14:textId="77777777" w:rsidTr="00614B08">
        <w:trPr>
          <w:trHeight w:val="346"/>
        </w:trPr>
        <w:tc>
          <w:tcPr>
            <w:tcW w:w="3703" w:type="dxa"/>
          </w:tcPr>
          <w:p w14:paraId="52661E18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329D5975" w14:textId="77777777" w:rsidR="00614B08" w:rsidRPr="00F844A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7DB611" w14:textId="77777777" w:rsidR="00614B08" w:rsidRPr="00AF2D33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</w:tcPr>
          <w:p w14:paraId="46BE9ED7" w14:textId="77777777" w:rsidR="00614B08" w:rsidRPr="005E426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9E070D4" w14:textId="77777777" w:rsidR="00614B08" w:rsidRPr="00AF2D33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</w:tcPr>
          <w:p w14:paraId="52553CDF" w14:textId="77777777" w:rsidR="00614B08" w:rsidRPr="009C08A9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0D1845" w14:textId="77777777" w:rsidR="00614B08" w:rsidRPr="00AF2D33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3068E011" w14:textId="77777777" w:rsidR="00614B08" w:rsidRPr="005E426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08" w:rsidRPr="005E426A" w14:paraId="5CD40344" w14:textId="77777777" w:rsidTr="00614B08">
        <w:trPr>
          <w:trHeight w:val="346"/>
        </w:trPr>
        <w:tc>
          <w:tcPr>
            <w:tcW w:w="3703" w:type="dxa"/>
          </w:tcPr>
          <w:p w14:paraId="44C9E3EF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4" w:type="dxa"/>
          </w:tcPr>
          <w:p w14:paraId="103A1035" w14:textId="77777777" w:rsidR="00614B08" w:rsidRPr="00F844A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8C8691" w14:textId="77777777" w:rsidR="00614B08" w:rsidRPr="00AF2D33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</w:tcPr>
          <w:p w14:paraId="10131CD4" w14:textId="77777777" w:rsidR="00614B08" w:rsidRPr="005E426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845B4AD" w14:textId="77777777" w:rsidR="00614B08" w:rsidRPr="00AF2D33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</w:tcPr>
          <w:p w14:paraId="35312B83" w14:textId="77777777" w:rsidR="00614B08" w:rsidRPr="009C08A9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A5F1230" w14:textId="77777777" w:rsidR="00614B08" w:rsidRPr="00AF2D33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6C498DDB" w14:textId="77777777" w:rsidR="00614B08" w:rsidRPr="005E426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B08" w:rsidRPr="00511C7A" w14:paraId="722D6425" w14:textId="77777777" w:rsidTr="00614B08">
        <w:trPr>
          <w:trHeight w:val="346"/>
        </w:trPr>
        <w:tc>
          <w:tcPr>
            <w:tcW w:w="3703" w:type="dxa"/>
          </w:tcPr>
          <w:p w14:paraId="4C8E3985" w14:textId="77777777" w:rsidR="00614B08" w:rsidRPr="00782197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074179CA" w14:textId="769A6089" w:rsidR="00614B08" w:rsidRPr="00F844A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3,273,234</w:t>
            </w:r>
          </w:p>
        </w:tc>
        <w:tc>
          <w:tcPr>
            <w:tcW w:w="243" w:type="dxa"/>
          </w:tcPr>
          <w:p w14:paraId="75E9DF05" w14:textId="77777777" w:rsidR="00614B08" w:rsidRPr="00AF2D33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9" w:type="dxa"/>
          </w:tcPr>
          <w:p w14:paraId="281DBC34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2,601,300</w:t>
            </w:r>
          </w:p>
        </w:tc>
        <w:tc>
          <w:tcPr>
            <w:tcW w:w="260" w:type="dxa"/>
          </w:tcPr>
          <w:p w14:paraId="17C9D442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4E0B8C0" w14:textId="459671F4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3,262,776</w:t>
            </w:r>
          </w:p>
        </w:tc>
        <w:tc>
          <w:tcPr>
            <w:tcW w:w="239" w:type="dxa"/>
          </w:tcPr>
          <w:p w14:paraId="2C1C703F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A0AFA33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2,584,919</w:t>
            </w:r>
          </w:p>
        </w:tc>
      </w:tr>
      <w:tr w:rsidR="00614B08" w:rsidRPr="00511C7A" w14:paraId="20171FD2" w14:textId="77777777" w:rsidTr="00614B08">
        <w:trPr>
          <w:trHeight w:val="346"/>
        </w:trPr>
        <w:tc>
          <w:tcPr>
            <w:tcW w:w="3703" w:type="dxa"/>
          </w:tcPr>
          <w:p w14:paraId="5267D5AD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747D3FF6" w14:textId="3C5B1496" w:rsidR="00614B08" w:rsidRPr="00F844A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C6D06">
              <w:rPr>
                <w:rFonts w:ascii="Angsana New" w:hAnsi="Angsana New"/>
                <w:sz w:val="30"/>
                <w:szCs w:val="30"/>
              </w:rPr>
              <w:t>7,704</w:t>
            </w:r>
          </w:p>
        </w:tc>
        <w:tc>
          <w:tcPr>
            <w:tcW w:w="243" w:type="dxa"/>
          </w:tcPr>
          <w:p w14:paraId="040BB2B6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D3AAC9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41,766</w:t>
            </w:r>
          </w:p>
        </w:tc>
        <w:tc>
          <w:tcPr>
            <w:tcW w:w="260" w:type="dxa"/>
          </w:tcPr>
          <w:p w14:paraId="064BC37B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396ECB9" w14:textId="0F5AAF73" w:rsidR="00614B08" w:rsidRPr="00511C7A" w:rsidRDefault="00AC6D06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96,299</w:t>
            </w:r>
          </w:p>
        </w:tc>
        <w:tc>
          <w:tcPr>
            <w:tcW w:w="239" w:type="dxa"/>
          </w:tcPr>
          <w:p w14:paraId="70044108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E3FC936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41,416</w:t>
            </w:r>
          </w:p>
        </w:tc>
      </w:tr>
      <w:tr w:rsidR="00614B08" w:rsidRPr="00511C7A" w14:paraId="2A2532F0" w14:textId="77777777" w:rsidTr="00614B08">
        <w:trPr>
          <w:trHeight w:val="346"/>
        </w:trPr>
        <w:tc>
          <w:tcPr>
            <w:tcW w:w="3703" w:type="dxa"/>
          </w:tcPr>
          <w:p w14:paraId="322C70DD" w14:textId="77777777" w:rsidR="00614B08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4" w:type="dxa"/>
          </w:tcPr>
          <w:p w14:paraId="6DF2A340" w14:textId="0F50A34D" w:rsidR="00614B08" w:rsidRPr="00E75191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  <w:tc>
          <w:tcPr>
            <w:tcW w:w="243" w:type="dxa"/>
          </w:tcPr>
          <w:p w14:paraId="106DCDB5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F794B2E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260" w:type="dxa"/>
          </w:tcPr>
          <w:p w14:paraId="4B4606EA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8842BBA" w14:textId="27D6F31E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  <w:tc>
          <w:tcPr>
            <w:tcW w:w="239" w:type="dxa"/>
          </w:tcPr>
          <w:p w14:paraId="618E6DE9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01B80B3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</w:tr>
      <w:tr w:rsidR="00614B08" w:rsidRPr="00511C7A" w14:paraId="31FF0D0A" w14:textId="77777777" w:rsidTr="00614B08">
        <w:trPr>
          <w:trHeight w:val="346"/>
        </w:trPr>
        <w:tc>
          <w:tcPr>
            <w:tcW w:w="3703" w:type="dxa"/>
          </w:tcPr>
          <w:p w14:paraId="4948C6C1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304" w:type="dxa"/>
          </w:tcPr>
          <w:p w14:paraId="07FDB262" w14:textId="629D78D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3,463,608</w:t>
            </w:r>
          </w:p>
        </w:tc>
        <w:tc>
          <w:tcPr>
            <w:tcW w:w="243" w:type="dxa"/>
          </w:tcPr>
          <w:p w14:paraId="2AB10C08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5274BBF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2,703,909</w:t>
            </w:r>
          </w:p>
        </w:tc>
        <w:tc>
          <w:tcPr>
            <w:tcW w:w="260" w:type="dxa"/>
          </w:tcPr>
          <w:p w14:paraId="2F91CB1C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729BA28" w14:textId="53A5241C" w:rsidR="00614B08" w:rsidRPr="00511C7A" w:rsidRDefault="007471F0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AC6D06">
              <w:rPr>
                <w:rFonts w:ascii="Angsana New" w:hAnsi="Angsana New"/>
                <w:sz w:val="30"/>
                <w:szCs w:val="30"/>
              </w:rPr>
              <w:t>352,368</w:t>
            </w:r>
          </w:p>
        </w:tc>
        <w:tc>
          <w:tcPr>
            <w:tcW w:w="239" w:type="dxa"/>
          </w:tcPr>
          <w:p w14:paraId="66D740DC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E017D4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2,632,770</w:t>
            </w:r>
          </w:p>
        </w:tc>
      </w:tr>
      <w:tr w:rsidR="00614B08" w:rsidRPr="00511C7A" w14:paraId="53CABC1D" w14:textId="77777777" w:rsidTr="00614B08">
        <w:trPr>
          <w:trHeight w:val="346"/>
        </w:trPr>
        <w:tc>
          <w:tcPr>
            <w:tcW w:w="3703" w:type="dxa"/>
          </w:tcPr>
          <w:p w14:paraId="20A3F733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304" w:type="dxa"/>
            <w:shd w:val="clear" w:color="auto" w:fill="FFFFFF"/>
          </w:tcPr>
          <w:p w14:paraId="4D4F2CB4" w14:textId="774D1278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406,744</w:t>
            </w:r>
          </w:p>
        </w:tc>
        <w:tc>
          <w:tcPr>
            <w:tcW w:w="243" w:type="dxa"/>
          </w:tcPr>
          <w:p w14:paraId="7172D2AC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D091628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302,020</w:t>
            </w:r>
          </w:p>
        </w:tc>
        <w:tc>
          <w:tcPr>
            <w:tcW w:w="260" w:type="dxa"/>
          </w:tcPr>
          <w:p w14:paraId="40A3D82B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FFFFFF"/>
          </w:tcPr>
          <w:p w14:paraId="68A8C914" w14:textId="6E163B5D" w:rsidR="00614B08" w:rsidRPr="002257A6" w:rsidRDefault="007471F0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406,744</w:t>
            </w:r>
          </w:p>
        </w:tc>
        <w:tc>
          <w:tcPr>
            <w:tcW w:w="239" w:type="dxa"/>
          </w:tcPr>
          <w:p w14:paraId="2E36EDD7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C4F2853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302,020</w:t>
            </w:r>
          </w:p>
        </w:tc>
      </w:tr>
      <w:tr w:rsidR="00614B08" w:rsidRPr="00511C7A" w14:paraId="308A72E1" w14:textId="77777777" w:rsidTr="00614B08">
        <w:trPr>
          <w:trHeight w:val="346"/>
        </w:trPr>
        <w:tc>
          <w:tcPr>
            <w:tcW w:w="3703" w:type="dxa"/>
          </w:tcPr>
          <w:p w14:paraId="239F74B6" w14:textId="77777777" w:rsidR="00614B08" w:rsidRPr="00356084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04" w:type="dxa"/>
          </w:tcPr>
          <w:p w14:paraId="374D2B3B" w14:textId="4199D2F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382,28</w:t>
            </w:r>
            <w:r w:rsidR="00AC6D0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26804A5B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2B14952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228,113</w:t>
            </w:r>
          </w:p>
        </w:tc>
        <w:tc>
          <w:tcPr>
            <w:tcW w:w="260" w:type="dxa"/>
          </w:tcPr>
          <w:p w14:paraId="0656947A" w14:textId="77777777" w:rsidR="00614B08" w:rsidRPr="002257A6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8ABCF3" w14:textId="6F857F41" w:rsidR="00614B08" w:rsidRPr="002257A6" w:rsidRDefault="007471F0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381,99</w:t>
            </w:r>
            <w:r w:rsidR="00AC6D0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5F7F8BB2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B1F0833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227,881</w:t>
            </w:r>
          </w:p>
        </w:tc>
      </w:tr>
      <w:tr w:rsidR="00614B08" w:rsidRPr="00511C7A" w14:paraId="0D6683F9" w14:textId="77777777" w:rsidTr="00614B08">
        <w:trPr>
          <w:trHeight w:val="346"/>
        </w:trPr>
        <w:tc>
          <w:tcPr>
            <w:tcW w:w="3703" w:type="dxa"/>
          </w:tcPr>
          <w:p w14:paraId="4A660039" w14:textId="77777777" w:rsidR="00614B08" w:rsidRPr="00FB43D5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4623666B" w14:textId="4B9A6EC5" w:rsidR="00614B08" w:rsidRPr="00FB43D5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100,318</w:t>
            </w:r>
          </w:p>
        </w:tc>
        <w:tc>
          <w:tcPr>
            <w:tcW w:w="243" w:type="dxa"/>
          </w:tcPr>
          <w:p w14:paraId="571CFD4C" w14:textId="77777777" w:rsidR="00614B08" w:rsidRPr="00FB43D5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E2E3211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99,749</w:t>
            </w:r>
          </w:p>
        </w:tc>
        <w:tc>
          <w:tcPr>
            <w:tcW w:w="260" w:type="dxa"/>
          </w:tcPr>
          <w:p w14:paraId="1D436768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DE2C138" w14:textId="1F0EBD4B" w:rsidR="00614B08" w:rsidRPr="00511C7A" w:rsidRDefault="007471F0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94,712</w:t>
            </w:r>
          </w:p>
        </w:tc>
        <w:tc>
          <w:tcPr>
            <w:tcW w:w="239" w:type="dxa"/>
          </w:tcPr>
          <w:p w14:paraId="3F1B6347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8BC5DC8" w14:textId="77777777" w:rsidR="00614B08" w:rsidRPr="00511C7A" w:rsidRDefault="00614B08" w:rsidP="00614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B2BC3">
              <w:rPr>
                <w:rFonts w:ascii="Angsana New" w:hAnsi="Angsana New"/>
                <w:sz w:val="30"/>
                <w:szCs w:val="30"/>
              </w:rPr>
              <w:t>97,841</w:t>
            </w:r>
          </w:p>
        </w:tc>
      </w:tr>
    </w:tbl>
    <w:p w14:paraId="15CF951C" w14:textId="5798201F" w:rsidR="00C228B2" w:rsidRDefault="00C228B2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7"/>
        <w:gridCol w:w="1207"/>
        <w:gridCol w:w="253"/>
        <w:gridCol w:w="13"/>
        <w:gridCol w:w="1212"/>
        <w:gridCol w:w="273"/>
        <w:gridCol w:w="1173"/>
        <w:gridCol w:w="273"/>
        <w:gridCol w:w="1196"/>
      </w:tblGrid>
      <w:tr w:rsidR="00A93508" w:rsidRPr="00951013" w14:paraId="4B7F6DA0" w14:textId="77777777" w:rsidTr="00C228B2">
        <w:trPr>
          <w:tblHeader/>
        </w:trPr>
        <w:tc>
          <w:tcPr>
            <w:tcW w:w="1988" w:type="pct"/>
          </w:tcPr>
          <w:p w14:paraId="74FE14B4" w14:textId="04641F21" w:rsidR="00600B8C" w:rsidRPr="00951013" w:rsidRDefault="00600B8C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pct"/>
            <w:gridSpan w:val="4"/>
          </w:tcPr>
          <w:p w14:paraId="526D2192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ADB255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059F4DFC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B2" w:rsidRPr="00951013" w14:paraId="6038C88C" w14:textId="77777777" w:rsidTr="00C228B2">
        <w:trPr>
          <w:tblHeader/>
        </w:trPr>
        <w:tc>
          <w:tcPr>
            <w:tcW w:w="1988" w:type="pct"/>
          </w:tcPr>
          <w:p w14:paraId="729D6BFD" w14:textId="3091F48C" w:rsidR="00C228B2" w:rsidRPr="009652D5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49" w:type="pct"/>
          </w:tcPr>
          <w:p w14:paraId="1C44B316" w14:textId="2D4F4515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1297154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491921A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642D1F71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21C2418" w14:textId="6A1BC4A6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CA171B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94D193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28B2" w:rsidRPr="00951013" w14:paraId="07D2133A" w14:textId="77777777" w:rsidTr="00C228B2">
        <w:trPr>
          <w:tblHeader/>
        </w:trPr>
        <w:tc>
          <w:tcPr>
            <w:tcW w:w="1988" w:type="pct"/>
          </w:tcPr>
          <w:p w14:paraId="7D727C05" w14:textId="6A5F7D91" w:rsidR="00C228B2" w:rsidRPr="009652D5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49" w:type="pct"/>
          </w:tcPr>
          <w:p w14:paraId="2C0CD1DD" w14:textId="0DCB49EE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02DBE37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48B29124" w14:textId="18B70BDE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576F969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4AE7C4" w14:textId="086EAA36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4AA3401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099D01F" w14:textId="2F176F8C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228B2" w:rsidRPr="00951013" w14:paraId="78E71242" w14:textId="77777777" w:rsidTr="00C228B2">
        <w:trPr>
          <w:tblHeader/>
        </w:trPr>
        <w:tc>
          <w:tcPr>
            <w:tcW w:w="1988" w:type="pct"/>
          </w:tcPr>
          <w:p w14:paraId="21384302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2" w:type="pct"/>
            <w:gridSpan w:val="8"/>
          </w:tcPr>
          <w:p w14:paraId="066F5A47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8B2" w:rsidRPr="00951013" w14:paraId="07291592" w14:textId="77777777" w:rsidTr="00C228B2">
        <w:tc>
          <w:tcPr>
            <w:tcW w:w="1988" w:type="pct"/>
          </w:tcPr>
          <w:p w14:paraId="251A08A8" w14:textId="758181F9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9" w:type="pct"/>
          </w:tcPr>
          <w:p w14:paraId="72CAD4C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525FB0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752DCB29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D7D722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651B48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D44A3C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2B30B8AA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8B2" w:rsidRPr="00951013" w14:paraId="25F629DC" w14:textId="77777777" w:rsidTr="00C228B2">
        <w:tc>
          <w:tcPr>
            <w:tcW w:w="1988" w:type="pct"/>
          </w:tcPr>
          <w:p w14:paraId="498F6814" w14:textId="06F8E388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9" w:type="pct"/>
          </w:tcPr>
          <w:p w14:paraId="1D98AA06" w14:textId="0E707F06" w:rsidR="00C228B2" w:rsidRPr="00951013" w:rsidRDefault="007471F0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0F35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04BF6B18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3E7C3310" w14:textId="44906E35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7" w:type="pct"/>
          </w:tcPr>
          <w:p w14:paraId="3DBFC142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65CFA8" w14:textId="58079CEA" w:rsidR="00C228B2" w:rsidRPr="00951013" w:rsidRDefault="007471F0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0F35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CDC08DE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04D0645" w14:textId="48F47279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C228B2" w:rsidRPr="00951013" w14:paraId="4B0EA877" w14:textId="77777777" w:rsidTr="00C228B2">
        <w:tc>
          <w:tcPr>
            <w:tcW w:w="1988" w:type="pct"/>
          </w:tcPr>
          <w:p w14:paraId="23404DD4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74F67F33" w14:textId="18445DE3" w:rsidR="00C228B2" w:rsidRPr="00951013" w:rsidRDefault="007471F0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473,50</w:t>
            </w:r>
            <w:r w:rsidR="000F35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2F7AC8C8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  <w:tcBorders>
              <w:bottom w:val="single" w:sz="4" w:space="0" w:color="auto"/>
            </w:tcBorders>
          </w:tcPr>
          <w:p w14:paraId="147560DF" w14:textId="73E0C68F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343,792</w:t>
            </w:r>
          </w:p>
        </w:tc>
        <w:tc>
          <w:tcPr>
            <w:tcW w:w="147" w:type="pct"/>
          </w:tcPr>
          <w:p w14:paraId="7612180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F3106FC" w14:textId="399EE72F" w:rsidR="00C228B2" w:rsidRPr="00951013" w:rsidRDefault="007471F0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473,22</w:t>
            </w:r>
            <w:r w:rsidR="000F35E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6E5B2D0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509910E" w14:textId="64D85AC8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339,273</w:t>
            </w:r>
          </w:p>
        </w:tc>
      </w:tr>
      <w:tr w:rsidR="00C228B2" w:rsidRPr="00951013" w14:paraId="11073199" w14:textId="77777777" w:rsidTr="00C228B2">
        <w:tc>
          <w:tcPr>
            <w:tcW w:w="1988" w:type="pct"/>
          </w:tcPr>
          <w:p w14:paraId="0C61CA08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11247939" w:rsidR="00C228B2" w:rsidRPr="00951013" w:rsidRDefault="007471F0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473,887</w:t>
            </w:r>
          </w:p>
        </w:tc>
        <w:tc>
          <w:tcPr>
            <w:tcW w:w="136" w:type="pct"/>
            <w:tcBorders>
              <w:left w:val="nil"/>
            </w:tcBorders>
          </w:tcPr>
          <w:p w14:paraId="1EBA3A59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5D2240" w14:textId="112E5DF4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343,938</w:t>
            </w:r>
          </w:p>
        </w:tc>
        <w:tc>
          <w:tcPr>
            <w:tcW w:w="147" w:type="pct"/>
            <w:tcBorders>
              <w:left w:val="nil"/>
            </w:tcBorders>
          </w:tcPr>
          <w:p w14:paraId="34F7DAC0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8FC800" w14:textId="78D65B97" w:rsidR="00C228B2" w:rsidRPr="00951013" w:rsidRDefault="007471F0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473,613</w:t>
            </w:r>
          </w:p>
        </w:tc>
        <w:tc>
          <w:tcPr>
            <w:tcW w:w="147" w:type="pct"/>
            <w:tcBorders>
              <w:left w:val="nil"/>
            </w:tcBorders>
          </w:tcPr>
          <w:p w14:paraId="5DF87014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EF0A56E" w14:textId="5B1F87CA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339,419</w:t>
            </w:r>
          </w:p>
        </w:tc>
      </w:tr>
      <w:tr w:rsidR="00C228B2" w:rsidRPr="000A75C7" w14:paraId="22CA36CE" w14:textId="77777777" w:rsidTr="00C228B2">
        <w:tc>
          <w:tcPr>
            <w:tcW w:w="1988" w:type="pct"/>
          </w:tcPr>
          <w:p w14:paraId="18512D50" w14:textId="77777777" w:rsidR="00C228B2" w:rsidRPr="005525E0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D440C62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369BFFE4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19B4A413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2072300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</w:tcPr>
          <w:p w14:paraId="26D69663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11541036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60FE9C97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28B2" w:rsidRPr="00951013" w14:paraId="6ABAADE0" w14:textId="77777777" w:rsidTr="00C228B2">
        <w:tc>
          <w:tcPr>
            <w:tcW w:w="1988" w:type="pct"/>
          </w:tcPr>
          <w:p w14:paraId="7E2700BA" w14:textId="718928A3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9" w:type="pct"/>
          </w:tcPr>
          <w:p w14:paraId="3953D6EF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0694FE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32C7E1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EEBC6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DBFB403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6987B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887344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1F0" w:rsidRPr="00951013" w14:paraId="70399BD7" w14:textId="77777777" w:rsidTr="00C228B2">
        <w:tc>
          <w:tcPr>
            <w:tcW w:w="1988" w:type="pct"/>
          </w:tcPr>
          <w:p w14:paraId="3F2ABEEA" w14:textId="07D1AEF3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65EAF557" w14:textId="3A47B80E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01D2FEC0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683ADB2" w14:textId="3F2BF4F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4AB4401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95CD000" w14:textId="097B7FBB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147" w:type="pct"/>
          </w:tcPr>
          <w:p w14:paraId="08A47096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7FE324" w14:textId="414A48D4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16,100</w:t>
            </w:r>
          </w:p>
        </w:tc>
      </w:tr>
      <w:tr w:rsidR="007471F0" w:rsidRPr="00951013" w14:paraId="143E5779" w14:textId="77777777" w:rsidTr="00C228B2">
        <w:tc>
          <w:tcPr>
            <w:tcW w:w="1988" w:type="pct"/>
          </w:tcPr>
          <w:p w14:paraId="3B292609" w14:textId="0A107D29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</w:tcPr>
          <w:p w14:paraId="34A4F69F" w14:textId="3CCF9AB3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3" w:type="pct"/>
            <w:gridSpan w:val="2"/>
          </w:tcPr>
          <w:p w14:paraId="3795F2F3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E962F2B" w14:textId="14616DA4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36,341</w:t>
            </w:r>
          </w:p>
        </w:tc>
        <w:tc>
          <w:tcPr>
            <w:tcW w:w="147" w:type="pct"/>
          </w:tcPr>
          <w:p w14:paraId="329C44C3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006B2E6" w14:textId="46A95314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</w:t>
            </w:r>
            <w:r w:rsidR="003A73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0C09F507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509CE5A" w14:textId="59D8BD7D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9,341</w:t>
            </w:r>
          </w:p>
        </w:tc>
      </w:tr>
      <w:tr w:rsidR="007471F0" w:rsidRPr="00951013" w14:paraId="0F89F7DB" w14:textId="77777777" w:rsidTr="00C228B2">
        <w:tc>
          <w:tcPr>
            <w:tcW w:w="1988" w:type="pct"/>
          </w:tcPr>
          <w:p w14:paraId="36AE6B57" w14:textId="113C2256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</w:tcPr>
          <w:p w14:paraId="5C58ACCA" w14:textId="4F898091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151,24</w:t>
            </w:r>
            <w:r w:rsidR="007C41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50E9A676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2EA3D7FB" w14:textId="78B7F21C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105,728</w:t>
            </w:r>
          </w:p>
        </w:tc>
        <w:tc>
          <w:tcPr>
            <w:tcW w:w="147" w:type="pct"/>
          </w:tcPr>
          <w:p w14:paraId="5EA18D3A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B3CA20" w14:textId="23070A7F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151,140</w:t>
            </w:r>
          </w:p>
        </w:tc>
        <w:tc>
          <w:tcPr>
            <w:tcW w:w="147" w:type="pct"/>
          </w:tcPr>
          <w:p w14:paraId="6A5E2894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947B8D1" w14:textId="6AEA5866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105,276</w:t>
            </w:r>
          </w:p>
        </w:tc>
      </w:tr>
      <w:tr w:rsidR="007471F0" w:rsidRPr="00951013" w14:paraId="033945E3" w14:textId="77777777" w:rsidTr="00C228B2">
        <w:tc>
          <w:tcPr>
            <w:tcW w:w="1988" w:type="pct"/>
          </w:tcPr>
          <w:p w14:paraId="3AF63C70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0F90D875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195,90</w:t>
            </w:r>
            <w:r w:rsidR="007C4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34F69E30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43D00B9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142,069</w:t>
            </w:r>
          </w:p>
        </w:tc>
        <w:tc>
          <w:tcPr>
            <w:tcW w:w="147" w:type="pct"/>
          </w:tcPr>
          <w:p w14:paraId="7699D355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64D4DE8" w14:textId="61F0BB5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196,840</w:t>
            </w:r>
          </w:p>
        </w:tc>
        <w:tc>
          <w:tcPr>
            <w:tcW w:w="147" w:type="pct"/>
          </w:tcPr>
          <w:p w14:paraId="5EB271A8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3B4E21CA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130,717</w:t>
            </w:r>
          </w:p>
        </w:tc>
      </w:tr>
      <w:tr w:rsidR="007471F0" w:rsidRPr="000A75C7" w14:paraId="232041B3" w14:textId="77777777" w:rsidTr="00C228B2">
        <w:tc>
          <w:tcPr>
            <w:tcW w:w="1988" w:type="pct"/>
          </w:tcPr>
          <w:p w14:paraId="6983D6DB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49" w:type="pct"/>
          </w:tcPr>
          <w:p w14:paraId="01D67DB5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1CA13CAF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70A1B454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068FF88D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</w:tcPr>
          <w:p w14:paraId="5C3EDA6A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724E0040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43" w:type="pct"/>
          </w:tcPr>
          <w:p w14:paraId="356C9F19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951013" w14:paraId="6C232FD9" w14:textId="77777777" w:rsidTr="00C228B2">
        <w:tc>
          <w:tcPr>
            <w:tcW w:w="1988" w:type="pct"/>
          </w:tcPr>
          <w:p w14:paraId="596D037D" w14:textId="0B897FD4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9" w:type="pct"/>
          </w:tcPr>
          <w:p w14:paraId="462BCA85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90530AD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72926F3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C82AC6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1D9006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2B0274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3C0A2466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1F0" w:rsidRPr="00951013" w14:paraId="5E69D179" w14:textId="77777777" w:rsidTr="00C228B2">
        <w:tc>
          <w:tcPr>
            <w:tcW w:w="1988" w:type="pct"/>
          </w:tcPr>
          <w:p w14:paraId="54B47397" w14:textId="534A3DF2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  <w:tcBorders>
              <w:bottom w:val="double" w:sz="4" w:space="0" w:color="auto"/>
            </w:tcBorders>
            <w:shd w:val="clear" w:color="auto" w:fill="auto"/>
          </w:tcPr>
          <w:p w14:paraId="29C34CEF" w14:textId="76E99418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tcBorders>
              <w:left w:val="nil"/>
            </w:tcBorders>
          </w:tcPr>
          <w:p w14:paraId="446B47F0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62B3973B" w14:textId="178CAE66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</w:tcBorders>
          </w:tcPr>
          <w:p w14:paraId="1EBD927E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9A9C05E" w14:textId="79E3471D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</w:tcBorders>
          </w:tcPr>
          <w:p w14:paraId="3045B2C3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CE7A9CB" w14:textId="4E8CAD3E" w:rsidR="007471F0" w:rsidRPr="002D4321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D4321">
              <w:rPr>
                <w:rFonts w:ascii="Angsana New" w:hAnsi="Angsana New"/>
                <w:b/>
                <w:bCs/>
                <w:sz w:val="30"/>
                <w:szCs w:val="30"/>
              </w:rPr>
              <w:t>1,260,000</w:t>
            </w:r>
          </w:p>
        </w:tc>
      </w:tr>
      <w:tr w:rsidR="007471F0" w:rsidRPr="000A75C7" w14:paraId="6ACA065C" w14:textId="77777777" w:rsidTr="00C228B2">
        <w:tc>
          <w:tcPr>
            <w:tcW w:w="1988" w:type="pct"/>
          </w:tcPr>
          <w:p w14:paraId="0881AEA8" w14:textId="77777777" w:rsidR="007471F0" w:rsidRPr="005525E0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2161621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545BEB8B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52" w:type="pct"/>
          </w:tcPr>
          <w:p w14:paraId="65682190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6DC8AFE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31" w:type="pct"/>
            <w:shd w:val="clear" w:color="auto" w:fill="auto"/>
          </w:tcPr>
          <w:p w14:paraId="35CD31E1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1BFF4507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43" w:type="pct"/>
          </w:tcPr>
          <w:p w14:paraId="2B07F18A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951013" w14:paraId="713E2B4E" w14:textId="77777777" w:rsidTr="00C228B2">
        <w:tc>
          <w:tcPr>
            <w:tcW w:w="1988" w:type="pct"/>
          </w:tcPr>
          <w:p w14:paraId="6AE097D1" w14:textId="680C2B2D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9" w:type="pct"/>
          </w:tcPr>
          <w:p w14:paraId="452D1959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E323EE0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52" w:type="pct"/>
          </w:tcPr>
          <w:p w14:paraId="18A30586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1799C1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1" w:type="pct"/>
            <w:shd w:val="clear" w:color="auto" w:fill="auto"/>
          </w:tcPr>
          <w:p w14:paraId="4172642B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9A467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41A4FB01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1F0" w:rsidRPr="00951013" w14:paraId="7A075928" w14:textId="77777777" w:rsidTr="00C228B2">
        <w:tc>
          <w:tcPr>
            <w:tcW w:w="1988" w:type="pct"/>
          </w:tcPr>
          <w:p w14:paraId="2D2EBD4F" w14:textId="417EB072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9" w:type="pct"/>
          </w:tcPr>
          <w:p w14:paraId="752142AF" w14:textId="3EFE2113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8081C40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52" w:type="pct"/>
          </w:tcPr>
          <w:p w14:paraId="0A3093A7" w14:textId="68218E8B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7" w:type="pct"/>
          </w:tcPr>
          <w:p w14:paraId="049D1D54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1" w:type="pct"/>
            <w:shd w:val="clear" w:color="auto" w:fill="auto"/>
          </w:tcPr>
          <w:p w14:paraId="1A7AC0B6" w14:textId="3647B909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3FCB80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146ECEFC" w14:textId="67C3BEB8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1F0" w:rsidRPr="00951013" w14:paraId="58F1F75C" w14:textId="77777777" w:rsidTr="00C228B2">
        <w:tc>
          <w:tcPr>
            <w:tcW w:w="1988" w:type="pct"/>
          </w:tcPr>
          <w:p w14:paraId="551214EF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31BA060B" w14:textId="78924DA8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8869914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EAB803C" w14:textId="6A665544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63742F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66D089D" w14:textId="3DE1EC7F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417,202</w:t>
            </w:r>
          </w:p>
        </w:tc>
        <w:tc>
          <w:tcPr>
            <w:tcW w:w="147" w:type="pct"/>
          </w:tcPr>
          <w:p w14:paraId="0FF04B33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1081A70A" w14:textId="5B787C0C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364,025</w:t>
            </w:r>
          </w:p>
        </w:tc>
      </w:tr>
      <w:tr w:rsidR="007471F0" w:rsidRPr="00951013" w14:paraId="48A49490" w14:textId="77777777" w:rsidTr="00C228B2">
        <w:tc>
          <w:tcPr>
            <w:tcW w:w="1988" w:type="pct"/>
          </w:tcPr>
          <w:p w14:paraId="55AB5E43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  <w:shd w:val="clear" w:color="auto" w:fill="FFFFFF"/>
          </w:tcPr>
          <w:p w14:paraId="2A4C0203" w14:textId="4BA33C70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98,568</w:t>
            </w:r>
          </w:p>
        </w:tc>
        <w:tc>
          <w:tcPr>
            <w:tcW w:w="143" w:type="pct"/>
            <w:gridSpan w:val="2"/>
          </w:tcPr>
          <w:p w14:paraId="40F6067B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39636AE9" w14:textId="72E20BAF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  <w:tc>
          <w:tcPr>
            <w:tcW w:w="147" w:type="pct"/>
          </w:tcPr>
          <w:p w14:paraId="36093866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C56D09" w14:textId="03D6B0BD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98,568</w:t>
            </w:r>
          </w:p>
        </w:tc>
        <w:tc>
          <w:tcPr>
            <w:tcW w:w="147" w:type="pct"/>
          </w:tcPr>
          <w:p w14:paraId="22F4ACCA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1F9595E7" w14:textId="383BC515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</w:tr>
      <w:tr w:rsidR="007471F0" w:rsidRPr="00951013" w14:paraId="580620EF" w14:textId="77777777" w:rsidTr="00C228B2">
        <w:tc>
          <w:tcPr>
            <w:tcW w:w="1988" w:type="pct"/>
          </w:tcPr>
          <w:p w14:paraId="6CE42363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shd w:val="clear" w:color="auto" w:fill="FFFFFF"/>
          </w:tcPr>
          <w:p w14:paraId="072E8D52" w14:textId="2EE57DDF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572,512</w:t>
            </w:r>
          </w:p>
        </w:tc>
        <w:tc>
          <w:tcPr>
            <w:tcW w:w="143" w:type="pct"/>
            <w:gridSpan w:val="2"/>
          </w:tcPr>
          <w:p w14:paraId="1FF03C1D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E3ED649" w14:textId="64E72DAF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441,895</w:t>
            </w:r>
          </w:p>
        </w:tc>
        <w:tc>
          <w:tcPr>
            <w:tcW w:w="147" w:type="pct"/>
          </w:tcPr>
          <w:p w14:paraId="2BAF9FBD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8FDABF" w14:textId="574C956F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545,185</w:t>
            </w:r>
          </w:p>
        </w:tc>
        <w:tc>
          <w:tcPr>
            <w:tcW w:w="147" w:type="pct"/>
          </w:tcPr>
          <w:p w14:paraId="28C796FF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0BF884AA" w14:textId="68047F9B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420,895</w:t>
            </w:r>
          </w:p>
        </w:tc>
      </w:tr>
      <w:tr w:rsidR="007471F0" w:rsidRPr="00951013" w14:paraId="4B9E9102" w14:textId="77777777" w:rsidTr="00C228B2">
        <w:tc>
          <w:tcPr>
            <w:tcW w:w="1988" w:type="pct"/>
          </w:tcPr>
          <w:p w14:paraId="7E2A4CFC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780A45D0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671,080</w:t>
            </w:r>
          </w:p>
        </w:tc>
        <w:tc>
          <w:tcPr>
            <w:tcW w:w="143" w:type="pct"/>
            <w:gridSpan w:val="2"/>
          </w:tcPr>
          <w:p w14:paraId="7F858108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13D08F2F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539,037</w:t>
            </w:r>
          </w:p>
        </w:tc>
        <w:tc>
          <w:tcPr>
            <w:tcW w:w="147" w:type="pct"/>
          </w:tcPr>
          <w:p w14:paraId="7AE627D0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A9256B0" w14:textId="37C8802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1,060,955</w:t>
            </w:r>
          </w:p>
        </w:tc>
        <w:tc>
          <w:tcPr>
            <w:tcW w:w="147" w:type="pct"/>
          </w:tcPr>
          <w:p w14:paraId="0B148F28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0FA05A5E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882,039</w:t>
            </w:r>
          </w:p>
        </w:tc>
      </w:tr>
      <w:tr w:rsidR="007471F0" w:rsidRPr="000A75C7" w14:paraId="6A53E8E2" w14:textId="77777777" w:rsidTr="00C228B2">
        <w:tc>
          <w:tcPr>
            <w:tcW w:w="1988" w:type="pct"/>
          </w:tcPr>
          <w:p w14:paraId="40C0A894" w14:textId="77777777" w:rsidR="007471F0" w:rsidRPr="005525E0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3A100A23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1461A86D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01870A8F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4ACC2D4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</w:tcPr>
          <w:p w14:paraId="62BAFF4E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AE132D5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6C67EF4A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951013" w14:paraId="0BEBE06F" w14:textId="77777777" w:rsidTr="00C228B2">
        <w:tc>
          <w:tcPr>
            <w:tcW w:w="1988" w:type="pct"/>
          </w:tcPr>
          <w:p w14:paraId="72EF030F" w14:textId="520523CE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49" w:type="pct"/>
          </w:tcPr>
          <w:p w14:paraId="56554019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F88DD6B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0A31FA5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01EB9C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B8A45F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6D583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2B9C5F3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1F0" w:rsidRPr="00951013" w14:paraId="667652C5" w14:textId="77777777" w:rsidTr="00C228B2">
        <w:tc>
          <w:tcPr>
            <w:tcW w:w="1988" w:type="pct"/>
          </w:tcPr>
          <w:p w14:paraId="50004C25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9" w:type="pct"/>
          </w:tcPr>
          <w:p w14:paraId="3675FCEF" w14:textId="6E7060A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43" w:type="pct"/>
            <w:gridSpan w:val="2"/>
          </w:tcPr>
          <w:p w14:paraId="67754054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1831B8C0" w14:textId="62C173A8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  <w:tc>
          <w:tcPr>
            <w:tcW w:w="147" w:type="pct"/>
          </w:tcPr>
          <w:p w14:paraId="4689563F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DBE8714" w14:textId="2BB58914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47" w:type="pct"/>
          </w:tcPr>
          <w:p w14:paraId="3150DC17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6181F52" w14:textId="24987C4C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</w:tr>
      <w:tr w:rsidR="007471F0" w:rsidRPr="00951013" w14:paraId="1F025F4F" w14:textId="77777777" w:rsidTr="00C228B2">
        <w:tc>
          <w:tcPr>
            <w:tcW w:w="1988" w:type="pct"/>
          </w:tcPr>
          <w:p w14:paraId="6452426E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42CB6142" w14:textId="6838DBA1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F5EFF04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A69EE5B" w14:textId="327ED2BE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9F1D9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5EFF50A" w14:textId="2C91502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47" w:type="pct"/>
          </w:tcPr>
          <w:p w14:paraId="319846FE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9E84741" w14:textId="08E52F14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  <w:tr w:rsidR="007471F0" w:rsidRPr="00951013" w14:paraId="7E49BFC0" w14:textId="77777777" w:rsidTr="00C228B2">
        <w:tc>
          <w:tcPr>
            <w:tcW w:w="1988" w:type="pct"/>
          </w:tcPr>
          <w:p w14:paraId="36BC197F" w14:textId="01AA416C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</w:tcPr>
          <w:p w14:paraId="692AE1B2" w14:textId="3D28F0D4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3" w:type="pct"/>
            <w:gridSpan w:val="2"/>
          </w:tcPr>
          <w:p w14:paraId="2D214B39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14F9036" w14:textId="7B9C876D" w:rsidR="007471F0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5C64E6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7979A01" w14:textId="766131BC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4DFBF905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68D1ACB" w14:textId="3F044D78" w:rsidR="007471F0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1F0" w:rsidRPr="00951013" w14:paraId="40A9BB59" w14:textId="77777777" w:rsidTr="00C228B2">
        <w:tc>
          <w:tcPr>
            <w:tcW w:w="1988" w:type="pct"/>
          </w:tcPr>
          <w:p w14:paraId="390F133F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</w:tcPr>
          <w:p w14:paraId="12621E8C" w14:textId="69879D28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143,91</w:t>
            </w:r>
            <w:r w:rsidR="003D23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2"/>
          </w:tcPr>
          <w:p w14:paraId="593A9F59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390005E7" w14:textId="46678D4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98,852</w:t>
            </w:r>
          </w:p>
        </w:tc>
        <w:tc>
          <w:tcPr>
            <w:tcW w:w="147" w:type="pct"/>
          </w:tcPr>
          <w:p w14:paraId="50EF5053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7E95F17" w14:textId="4C1FFAB9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143,24</w:t>
            </w:r>
            <w:r w:rsidR="000F35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EF1AE27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8B2DBDF" w14:textId="5B4BBFF8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98,390</w:t>
            </w:r>
          </w:p>
        </w:tc>
      </w:tr>
      <w:tr w:rsidR="007471F0" w:rsidRPr="00951013" w14:paraId="195C0950" w14:textId="77777777" w:rsidTr="00C228B2">
        <w:tc>
          <w:tcPr>
            <w:tcW w:w="1988" w:type="pct"/>
          </w:tcPr>
          <w:p w14:paraId="4A852E28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5D18AC25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144,89</w:t>
            </w:r>
            <w:r w:rsidR="003D23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65343C8D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0DA3B6DC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101,256</w:t>
            </w:r>
          </w:p>
        </w:tc>
        <w:tc>
          <w:tcPr>
            <w:tcW w:w="147" w:type="pct"/>
          </w:tcPr>
          <w:p w14:paraId="4FB8974A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6650E343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144,95</w:t>
            </w:r>
            <w:r w:rsidR="000F3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98542A4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85A4027" w14:textId="041085A8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103,268</w:t>
            </w:r>
          </w:p>
        </w:tc>
      </w:tr>
      <w:tr w:rsidR="007471F0" w:rsidRPr="00951013" w14:paraId="6406705A" w14:textId="77777777" w:rsidTr="00C228B2">
        <w:tc>
          <w:tcPr>
            <w:tcW w:w="1988" w:type="pct"/>
          </w:tcPr>
          <w:p w14:paraId="615A7566" w14:textId="4B11F6AA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9" w:type="pct"/>
          </w:tcPr>
          <w:p w14:paraId="6656C216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960C5BF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008EFE9E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8CA98CB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F54495C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8F3ACE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</w:tcPr>
          <w:p w14:paraId="74CFD40A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471F0" w:rsidRPr="00951013" w14:paraId="4166FE5C" w14:textId="77777777" w:rsidTr="00C228B2">
        <w:tc>
          <w:tcPr>
            <w:tcW w:w="1988" w:type="pct"/>
          </w:tcPr>
          <w:p w14:paraId="66111C1D" w14:textId="0E81F440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39706232" w14:textId="75175386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735</w:t>
            </w:r>
          </w:p>
        </w:tc>
        <w:tc>
          <w:tcPr>
            <w:tcW w:w="143" w:type="pct"/>
            <w:gridSpan w:val="2"/>
          </w:tcPr>
          <w:p w14:paraId="2773F3F4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6629EAD" w14:textId="3C954560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283,856</w:t>
            </w:r>
          </w:p>
        </w:tc>
        <w:tc>
          <w:tcPr>
            <w:tcW w:w="147" w:type="pct"/>
          </w:tcPr>
          <w:p w14:paraId="306E0DD1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914E2E5" w14:textId="79F4CFE6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293,484</w:t>
            </w:r>
          </w:p>
        </w:tc>
        <w:tc>
          <w:tcPr>
            <w:tcW w:w="147" w:type="pct"/>
          </w:tcPr>
          <w:p w14:paraId="0151281D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17C8780" w14:textId="12A7907F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283,439</w:t>
            </w:r>
          </w:p>
        </w:tc>
      </w:tr>
      <w:tr w:rsidR="007471F0" w:rsidRPr="00475044" w14:paraId="1CC278D0" w14:textId="77777777" w:rsidTr="007E5C27">
        <w:tc>
          <w:tcPr>
            <w:tcW w:w="1988" w:type="pct"/>
          </w:tcPr>
          <w:p w14:paraId="55B223CB" w14:textId="77777777" w:rsidR="007471F0" w:rsidRPr="00127CA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2E13FA6A" w14:textId="77777777" w:rsidR="007471F0" w:rsidRPr="00475044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4F7A7BEA" w14:textId="77777777" w:rsidR="007471F0" w:rsidRPr="00475044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28F09DD2" w14:textId="77777777" w:rsidR="007471F0" w:rsidRPr="00475044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1E344A7" w14:textId="77777777" w:rsidR="007471F0" w:rsidRPr="00475044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</w:tcPr>
          <w:p w14:paraId="76CD7974" w14:textId="77777777" w:rsidR="007471F0" w:rsidRPr="00475044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3B95F96" w14:textId="77777777" w:rsidR="007471F0" w:rsidRPr="00475044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3994CE7E" w14:textId="77777777" w:rsidR="007471F0" w:rsidRPr="00475044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951013" w14:paraId="334A2555" w14:textId="77777777" w:rsidTr="007E5C27">
        <w:tc>
          <w:tcPr>
            <w:tcW w:w="1988" w:type="pct"/>
          </w:tcPr>
          <w:p w14:paraId="029F1FAF" w14:textId="036B2990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49" w:type="pct"/>
          </w:tcPr>
          <w:p w14:paraId="2D8F2304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3F0AE6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891FE1B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E48DF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BCE5E9D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7109170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01A85ED1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71F0" w:rsidRPr="00951013" w14:paraId="269AD425" w14:textId="77777777" w:rsidTr="007E5C27">
        <w:tc>
          <w:tcPr>
            <w:tcW w:w="1988" w:type="pct"/>
          </w:tcPr>
          <w:p w14:paraId="69723A68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5E3789B6" w14:textId="76020050" w:rsidR="007471F0" w:rsidRPr="00475044" w:rsidRDefault="007471F0" w:rsidP="00573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3AAF478" w14:textId="77777777" w:rsidR="007471F0" w:rsidRPr="00475044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07161E8" w14:textId="150177C8" w:rsidR="007471F0" w:rsidRPr="00475044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C5D19B" w14:textId="77777777" w:rsidR="007471F0" w:rsidRPr="00475044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806F65C" w14:textId="1AD6CFCC" w:rsidR="007471F0" w:rsidRPr="00475044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7" w:type="pct"/>
          </w:tcPr>
          <w:p w14:paraId="5E25F319" w14:textId="77777777" w:rsidR="007471F0" w:rsidRPr="00475044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0EBF174" w14:textId="40143E18" w:rsidR="007471F0" w:rsidRPr="00475044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1D46EA2B" w14:textId="77777777" w:rsidR="005D11F0" w:rsidRDefault="005D11F0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661FF" w14:textId="7030B7D7" w:rsidR="00BC2044" w:rsidRPr="000966DD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2018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1A3395" w:rsidRPr="002018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และมีการเปลี่ยนแปลงในระหว่างงวด</w:t>
      </w:r>
    </w:p>
    <w:p w14:paraId="2FAF4992" w14:textId="77777777" w:rsidR="00A23B11" w:rsidRDefault="00A23B11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B320735" w14:textId="4A1C074F" w:rsidR="00127CA7" w:rsidRPr="00A12F22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A12F2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</w:t>
      </w:r>
      <w:r w:rsidRPr="00A12F22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รับขนส่งสินค้า</w:t>
      </w:r>
    </w:p>
    <w:p w14:paraId="494B67ED" w14:textId="77777777" w:rsidR="00127CA7" w:rsidRPr="00F23A5D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DEC9AF" w14:textId="77777777" w:rsidR="00127CA7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013297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000000"/>
          <w:sz w:val="30"/>
          <w:szCs w:val="30"/>
          <w:cs/>
        </w:rPr>
        <w:t>ได้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>ทำสัญญารับขนส่งสินค้ากับบริษัทที่เกี่ยวข้อง</w:t>
      </w:r>
      <w:r>
        <w:rPr>
          <w:rFonts w:asciiTheme="majorBidi" w:hAnsiTheme="majorBidi" w:hint="cs"/>
          <w:color w:val="000000"/>
          <w:sz w:val="30"/>
          <w:szCs w:val="30"/>
          <w:cs/>
        </w:rPr>
        <w:t>กัน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>แห่งหนึ่ง เพื่อให้</w:t>
      </w:r>
      <w:r>
        <w:rPr>
          <w:rFonts w:asciiTheme="majorBidi" w:hAnsiTheme="majorBidi" w:hint="cs"/>
          <w:color w:val="000000"/>
          <w:sz w:val="30"/>
          <w:szCs w:val="30"/>
          <w:cs/>
        </w:rPr>
        <w:t>บริษัทที่เกี่ยวข้องกันดังกล่าว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เป็นผู้รับจ้างในการขนส่งสินค้า รวมทั้งดำเนินการที่เกี่ยวข้องกับการขนส่งสินค้า </w:t>
      </w:r>
      <w:r w:rsidRPr="006C2E24">
        <w:rPr>
          <w:rFonts w:asciiTheme="majorBidi" w:hAnsiTheme="majorBidi"/>
          <w:color w:val="000000"/>
          <w:sz w:val="30"/>
          <w:szCs w:val="30"/>
          <w:cs/>
        </w:rPr>
        <w:t>โดยมีระยะเวลาตั้งแต่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color w:val="000000"/>
          <w:sz w:val="30"/>
          <w:szCs w:val="30"/>
        </w:rPr>
        <w:t>1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color w:val="000000"/>
          <w:sz w:val="30"/>
          <w:szCs w:val="30"/>
        </w:rPr>
        <w:t>2565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ถึงวันที่ </w:t>
      </w:r>
      <w:r>
        <w:rPr>
          <w:rFonts w:asciiTheme="majorBidi" w:hAnsiTheme="majorBidi"/>
          <w:color w:val="000000"/>
          <w:sz w:val="30"/>
          <w:szCs w:val="30"/>
        </w:rPr>
        <w:t>30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color w:val="000000"/>
          <w:sz w:val="30"/>
          <w:szCs w:val="30"/>
        </w:rPr>
        <w:t>2567</w:t>
      </w:r>
      <w:r w:rsidRPr="0001329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6C2E24">
        <w:rPr>
          <w:rFonts w:asciiTheme="majorBidi" w:hAnsiTheme="majorBidi"/>
          <w:color w:val="000000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>
        <w:rPr>
          <w:rFonts w:asciiTheme="majorBidi" w:hAnsiTheme="majorBidi"/>
          <w:color w:val="000000"/>
          <w:sz w:val="30"/>
          <w:szCs w:val="30"/>
        </w:rPr>
        <w:t>1</w:t>
      </w:r>
      <w:r w:rsidRPr="006C2E24">
        <w:rPr>
          <w:rFonts w:asciiTheme="majorBidi" w:hAnsiTheme="majorBidi"/>
          <w:color w:val="000000"/>
          <w:sz w:val="30"/>
          <w:szCs w:val="30"/>
          <w:cs/>
        </w:rPr>
        <w:t xml:space="preserve"> ปี</w:t>
      </w:r>
    </w:p>
    <w:p w14:paraId="39EC2F91" w14:textId="53781C3C" w:rsidR="00F55A93" w:rsidRDefault="00F55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E9A438" w14:textId="77777777" w:rsidR="00127CA7" w:rsidRPr="004C198F" w:rsidRDefault="00127CA7" w:rsidP="00127CA7">
      <w:pPr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  <w:r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บันทึกข้อตกลงการ</w:t>
      </w:r>
      <w:r w:rsidRPr="004C198F">
        <w:rPr>
          <w:rFonts w:asciiTheme="majorBidi" w:hAnsiTheme="majorBidi"/>
          <w:i/>
          <w:iCs/>
          <w:color w:val="000000"/>
          <w:sz w:val="30"/>
          <w:szCs w:val="30"/>
          <w:cs/>
        </w:rPr>
        <w:t>เช่าพื้นที่</w:t>
      </w:r>
      <w:r w:rsidRPr="00FE0210">
        <w:rPr>
          <w:rFonts w:asciiTheme="majorBidi" w:hAnsiTheme="majorBidi"/>
          <w:i/>
          <w:iCs/>
          <w:color w:val="000000"/>
          <w:sz w:val="30"/>
          <w:szCs w:val="30"/>
          <w:cs/>
        </w:rPr>
        <w:t>คลังเก็บสินค้า</w:t>
      </w:r>
    </w:p>
    <w:p w14:paraId="024DCA52" w14:textId="77777777" w:rsidR="00127CA7" w:rsidRPr="00F23A5D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575452" w14:textId="77777777" w:rsidR="00127CA7" w:rsidRDefault="00127CA7" w:rsidP="00127CA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198F">
        <w:rPr>
          <w:rFonts w:asciiTheme="majorBidi" w:hAnsiTheme="majorBidi" w:cstheme="majorBidi"/>
          <w:sz w:val="30"/>
          <w:szCs w:val="30"/>
          <w:cs/>
        </w:rPr>
        <w:t>บริษัทได้ทำบันทึกข้อตกลงการเช่าพื้นที่คลังเก็บสินค้ากับบริษัทที่เกี่ยวข้อง</w:t>
      </w:r>
      <w:r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แห่งหนึ่ง </w:t>
      </w:r>
      <w:r w:rsidRPr="004C198F">
        <w:rPr>
          <w:rFonts w:asciiTheme="majorBidi" w:hAnsiTheme="majorBidi"/>
          <w:sz w:val="30"/>
          <w:szCs w:val="30"/>
          <w:cs/>
        </w:rPr>
        <w:t>โดยมีระยะเวลาตั้งแต่วันที่</w:t>
      </w:r>
      <w:r w:rsidRPr="004C198F">
        <w:rPr>
          <w:rFonts w:asciiTheme="majorBidi" w:hAnsiTheme="majorBidi" w:cstheme="majorBidi"/>
          <w:sz w:val="30"/>
          <w:szCs w:val="30"/>
        </w:rPr>
        <w:br/>
        <w:t>1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C198F">
        <w:rPr>
          <w:rFonts w:asciiTheme="majorBidi" w:hAnsiTheme="majorBidi" w:cstheme="majorBidi"/>
          <w:sz w:val="30"/>
          <w:szCs w:val="30"/>
        </w:rPr>
        <w:t>2565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4C198F">
        <w:rPr>
          <w:rFonts w:asciiTheme="majorBidi" w:hAnsiTheme="majorBidi" w:cstheme="majorBidi"/>
          <w:sz w:val="30"/>
          <w:szCs w:val="30"/>
        </w:rPr>
        <w:t>30</w:t>
      </w:r>
      <w:r w:rsidRPr="004C198F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4C198F">
        <w:rPr>
          <w:rFonts w:asciiTheme="majorBidi" w:hAnsiTheme="majorBidi" w:cstheme="majorBidi"/>
          <w:sz w:val="30"/>
          <w:szCs w:val="30"/>
        </w:rPr>
        <w:t>2568</w:t>
      </w:r>
    </w:p>
    <w:p w14:paraId="29DEEA6B" w14:textId="29180192" w:rsidR="005D11F0" w:rsidRDefault="005D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3B0F218" w14:textId="28129105" w:rsidR="00E02D41" w:rsidRPr="006224C4" w:rsidRDefault="00E02D41" w:rsidP="0062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4126C0" w:rsidRDefault="005704BD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6C9E9" w14:textId="50B792B1" w:rsidR="00127CA7" w:rsidRPr="009C1987" w:rsidRDefault="00154696" w:rsidP="00127CA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97CA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97CAE">
        <w:rPr>
          <w:rFonts w:ascii="Angsana New" w:hAnsi="Angsana New"/>
          <w:sz w:val="30"/>
          <w:szCs w:val="30"/>
        </w:rPr>
        <w:t>3</w:t>
      </w:r>
      <w:r w:rsidR="00C228B2">
        <w:rPr>
          <w:rFonts w:ascii="Angsana New" w:hAnsi="Angsana New"/>
          <w:sz w:val="30"/>
          <w:szCs w:val="30"/>
        </w:rPr>
        <w:t xml:space="preserve">0 </w:t>
      </w:r>
      <w:r w:rsidR="00C228B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9132B" w:rsidRPr="00D97CAE">
        <w:rPr>
          <w:rFonts w:ascii="Angsana New" w:hAnsi="Angsana New"/>
          <w:sz w:val="30"/>
          <w:szCs w:val="30"/>
        </w:rPr>
        <w:t>256</w:t>
      </w:r>
      <w:r w:rsidR="001C6D45" w:rsidRPr="00D97CAE">
        <w:rPr>
          <w:rFonts w:ascii="Angsana New" w:hAnsi="Angsana New"/>
          <w:sz w:val="30"/>
          <w:szCs w:val="30"/>
        </w:rPr>
        <w:t>6</w:t>
      </w:r>
      <w:r w:rsidR="000E6A34" w:rsidRPr="00D97CAE">
        <w:rPr>
          <w:rFonts w:ascii="Angsana New" w:hAnsi="Angsana New"/>
          <w:sz w:val="30"/>
          <w:szCs w:val="30"/>
          <w:cs/>
        </w:rPr>
        <w:t xml:space="preserve"> </w:t>
      </w:r>
      <w:r w:rsidR="00127CA7" w:rsidRPr="00D97CAE">
        <w:rPr>
          <w:rFonts w:ascii="Angsana New" w:hAnsi="Angsana New" w:hint="cs"/>
          <w:sz w:val="30"/>
          <w:szCs w:val="30"/>
          <w:cs/>
        </w:rPr>
        <w:t>กลุ่ม</w:t>
      </w:r>
      <w:r w:rsidR="00127CA7" w:rsidRPr="00D97CAE">
        <w:rPr>
          <w:rFonts w:ascii="Angsana New" w:hAnsi="Angsana New"/>
          <w:sz w:val="30"/>
          <w:szCs w:val="30"/>
          <w:cs/>
        </w:rPr>
        <w:t>บริษัท</w:t>
      </w:r>
      <w:r w:rsidR="00127CA7" w:rsidRPr="00D97CAE">
        <w:rPr>
          <w:rFonts w:ascii="Angsana New" w:hAnsi="Angsana New" w:hint="cs"/>
          <w:sz w:val="30"/>
          <w:szCs w:val="30"/>
          <w:cs/>
        </w:rPr>
        <w:t>และบริษัท</w:t>
      </w:r>
      <w:r w:rsidR="00127CA7" w:rsidRPr="00D97CAE">
        <w:rPr>
          <w:rFonts w:ascii="Angsana New" w:hAnsi="Angsana New"/>
          <w:sz w:val="30"/>
          <w:szCs w:val="30"/>
          <w:cs/>
        </w:rPr>
        <w:t>มีภาระผูกพันจากคำสั่งซื้อสินค้ากับกิจการที่เกี่ยวข้องกันเป็น</w:t>
      </w:r>
      <w:r w:rsidR="00127CA7" w:rsidRPr="00591E57">
        <w:rPr>
          <w:rFonts w:ascii="Angsana New" w:hAnsi="Angsana New"/>
          <w:sz w:val="30"/>
          <w:szCs w:val="30"/>
          <w:cs/>
        </w:rPr>
        <w:t>จำนวนเงิน</w:t>
      </w:r>
      <w:r w:rsidR="00591E57">
        <w:rPr>
          <w:rFonts w:ascii="Angsana New" w:hAnsi="Angsana New" w:hint="cs"/>
          <w:sz w:val="30"/>
          <w:szCs w:val="30"/>
          <w:cs/>
        </w:rPr>
        <w:t xml:space="preserve"> </w:t>
      </w:r>
      <w:r w:rsidR="004D0B94">
        <w:rPr>
          <w:rFonts w:ascii="Angsana New" w:hAnsi="Angsana New"/>
          <w:sz w:val="30"/>
          <w:szCs w:val="30"/>
        </w:rPr>
        <w:t>545.71</w:t>
      </w:r>
      <w:r w:rsidR="00127CA7" w:rsidRPr="00591E57">
        <w:rPr>
          <w:rFonts w:ascii="Angsana New" w:hAnsi="Angsana New"/>
          <w:sz w:val="30"/>
          <w:szCs w:val="30"/>
          <w:cs/>
        </w:rPr>
        <w:t xml:space="preserve"> ล้านบาท</w:t>
      </w:r>
      <w:r w:rsidR="00127CA7" w:rsidRPr="00591E57">
        <w:rPr>
          <w:rFonts w:ascii="Angsana New" w:hAnsi="Angsana New"/>
          <w:sz w:val="30"/>
          <w:szCs w:val="30"/>
        </w:rPr>
        <w:t xml:space="preserve"> </w:t>
      </w:r>
      <w:r w:rsidR="00127CA7" w:rsidRPr="00591E57">
        <w:rPr>
          <w:rFonts w:ascii="Angsana New" w:hAnsi="Angsana New" w:hint="cs"/>
          <w:sz w:val="30"/>
          <w:szCs w:val="30"/>
          <w:cs/>
        </w:rPr>
        <w:t>แล</w:t>
      </w:r>
      <w:r w:rsidR="004D0B94">
        <w:rPr>
          <w:rFonts w:ascii="Angsana New" w:hAnsi="Angsana New" w:hint="cs"/>
          <w:sz w:val="30"/>
          <w:szCs w:val="30"/>
          <w:cs/>
        </w:rPr>
        <w:t xml:space="preserve">ะ </w:t>
      </w:r>
      <w:r w:rsidR="004D0B94">
        <w:rPr>
          <w:rFonts w:ascii="Angsana New" w:hAnsi="Angsana New"/>
          <w:sz w:val="30"/>
          <w:szCs w:val="30"/>
        </w:rPr>
        <w:t>528.70</w:t>
      </w:r>
      <w:r w:rsidR="00127CA7" w:rsidRPr="00591E5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127CA7" w:rsidRPr="00591E57">
        <w:rPr>
          <w:rFonts w:ascii="Angsana New" w:hAnsi="Angsana New"/>
          <w:sz w:val="30"/>
          <w:szCs w:val="30"/>
        </w:rPr>
        <w:t>(</w:t>
      </w:r>
      <w:r w:rsidR="00127CA7" w:rsidRPr="00D97CAE">
        <w:rPr>
          <w:rFonts w:ascii="Angsana New" w:hAnsi="Angsana New"/>
          <w:i/>
          <w:iCs/>
          <w:sz w:val="30"/>
          <w:szCs w:val="30"/>
        </w:rPr>
        <w:t xml:space="preserve">30 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127CA7" w:rsidRPr="00D97CAE">
        <w:rPr>
          <w:rFonts w:ascii="Angsana New" w:hAnsi="Angsana New" w:hint="cs"/>
          <w:sz w:val="30"/>
          <w:szCs w:val="30"/>
          <w:cs/>
        </w:rPr>
        <w:t xml:space="preserve"> </w:t>
      </w:r>
      <w:r w:rsidR="00127CA7" w:rsidRPr="00D97CAE">
        <w:rPr>
          <w:rFonts w:ascii="Angsana New" w:hAnsi="Angsana New"/>
          <w:i/>
          <w:iCs/>
          <w:sz w:val="30"/>
          <w:szCs w:val="30"/>
        </w:rPr>
        <w:t>2565: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27CA7" w:rsidRPr="00D97CAE">
        <w:rPr>
          <w:rFonts w:ascii="Angsana New" w:hAnsi="Angsana New"/>
          <w:i/>
          <w:iCs/>
          <w:sz w:val="30"/>
          <w:szCs w:val="30"/>
        </w:rPr>
        <w:t>991.03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="00127CA7" w:rsidRPr="00D97CAE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127CA7" w:rsidRPr="00D97CAE">
        <w:rPr>
          <w:rFonts w:ascii="Angsana New" w:hAnsi="Angsana New"/>
          <w:i/>
          <w:iCs/>
          <w:sz w:val="30"/>
          <w:szCs w:val="30"/>
        </w:rPr>
        <w:t xml:space="preserve"> 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127CA7" w:rsidRPr="00D97CAE">
        <w:rPr>
          <w:rFonts w:ascii="Angsana New" w:hAnsi="Angsana New"/>
          <w:i/>
          <w:iCs/>
          <w:sz w:val="30"/>
          <w:szCs w:val="30"/>
        </w:rPr>
        <w:t xml:space="preserve">977.39 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27CA7" w:rsidRPr="00D97CAE">
        <w:rPr>
          <w:rFonts w:ascii="Angsana New" w:hAnsi="Angsana New"/>
          <w:i/>
          <w:iCs/>
          <w:sz w:val="30"/>
          <w:szCs w:val="30"/>
        </w:rPr>
        <w:t xml:space="preserve"> </w:t>
      </w:r>
      <w:r w:rsidR="00127CA7" w:rsidRPr="00D97CA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27CA7" w:rsidRPr="00D97CAE">
        <w:rPr>
          <w:rFonts w:ascii="Angsana New" w:hAnsi="Angsana New"/>
          <w:sz w:val="30"/>
          <w:szCs w:val="30"/>
        </w:rPr>
        <w:t>)</w:t>
      </w:r>
    </w:p>
    <w:p w14:paraId="13CEF0F1" w14:textId="19010825" w:rsidR="00827D57" w:rsidRDefault="0082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6938BD03" w14:textId="6C7DBC3C" w:rsidR="007C4747" w:rsidRDefault="000C7A72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1C6187">
        <w:rPr>
          <w:rFonts w:ascii="Angsana New" w:hAnsi="Angsana New"/>
          <w:b/>
          <w:bCs/>
          <w:sz w:val="30"/>
          <w:szCs w:val="30"/>
        </w:rPr>
        <w:tab/>
      </w:r>
      <w:r w:rsidR="007C474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1CE4F3D7" w14:textId="67636A74" w:rsidR="007C4747" w:rsidRDefault="007C4747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262"/>
        <w:gridCol w:w="180"/>
        <w:gridCol w:w="1260"/>
      </w:tblGrid>
      <w:tr w:rsidR="00127CA7" w:rsidRPr="000C5EB5" w14:paraId="33DEBDFC" w14:textId="77777777" w:rsidTr="005A153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D489E13" w14:textId="77777777" w:rsidR="00127CA7" w:rsidRPr="00163EA1" w:rsidRDefault="00127CA7" w:rsidP="005A15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E5154B" w14:textId="77777777" w:rsidR="00127CA7" w:rsidRPr="00163EA1" w:rsidRDefault="00127CA7" w:rsidP="005A153C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63E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06EC8A5" w14:textId="77777777" w:rsidR="00127CA7" w:rsidRPr="00163EA1" w:rsidRDefault="00127CA7" w:rsidP="005A153C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5143915" w14:textId="77777777" w:rsidR="00127CA7" w:rsidRPr="00163EA1" w:rsidRDefault="00127CA7" w:rsidP="005A153C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63E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28B2" w:rsidRPr="00D111DC" w14:paraId="1B1EC9F8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032B40D8" w14:textId="77777777" w:rsidR="00C228B2" w:rsidRPr="00163EA1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D635F35" w14:textId="1644DD2E" w:rsidR="00C228B2" w:rsidRPr="00C228B2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58484BB2" w14:textId="77777777" w:rsidR="00C228B2" w:rsidRPr="00163EA1" w:rsidRDefault="00C228B2" w:rsidP="00C228B2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CDB88" w14:textId="77777777" w:rsidR="00C228B2" w:rsidRPr="00163EA1" w:rsidRDefault="00C228B2" w:rsidP="00C228B2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7ECED183" w14:textId="77777777" w:rsidR="00C228B2" w:rsidRPr="00163EA1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487803" w14:textId="436B6EF7" w:rsidR="00C228B2" w:rsidRPr="00163EA1" w:rsidRDefault="00C228B2" w:rsidP="00C228B2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8B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A30FACE" w14:textId="77777777" w:rsidR="00C228B2" w:rsidRPr="00163EA1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2AA5F" w14:textId="77777777" w:rsidR="00C228B2" w:rsidRPr="00163EA1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28B2" w:rsidRPr="00D111DC" w14:paraId="71280D57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0736DF34" w14:textId="77777777" w:rsidR="00C228B2" w:rsidRPr="00163EA1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F1D7287" w14:textId="5BE4E82A" w:rsidR="00C228B2" w:rsidRPr="00127CA7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27CA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127CA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7BF9E6E" w14:textId="77777777" w:rsidR="00C228B2" w:rsidRPr="00163EA1" w:rsidRDefault="00C228B2" w:rsidP="00C228B2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D9F53" w14:textId="77777777" w:rsidR="00C228B2" w:rsidRPr="00163EA1" w:rsidRDefault="00C228B2" w:rsidP="00C228B2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78" w:type="dxa"/>
          </w:tcPr>
          <w:p w14:paraId="3A462A4A" w14:textId="77777777" w:rsidR="00C228B2" w:rsidRPr="00163EA1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D12B61" w14:textId="699327E2" w:rsidR="00C228B2" w:rsidRPr="00127CA7" w:rsidRDefault="00C228B2" w:rsidP="00C228B2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C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37A018D" w14:textId="77777777" w:rsidR="00C228B2" w:rsidRPr="00163EA1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A6BD7" w14:textId="77777777" w:rsidR="00C228B2" w:rsidRPr="00163EA1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B413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C228B2" w:rsidRPr="00D111DC" w14:paraId="11A59D0D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2894B493" w14:textId="77777777" w:rsidR="00C228B2" w:rsidRPr="00163EA1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BE02984" w14:textId="77777777" w:rsidR="00C228B2" w:rsidRPr="008D36BE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D36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228B2" w:rsidRPr="00230825" w14:paraId="43F5C6DD" w14:textId="77777777" w:rsidTr="005A153C">
        <w:trPr>
          <w:cantSplit/>
        </w:trPr>
        <w:tc>
          <w:tcPr>
            <w:tcW w:w="3960" w:type="dxa"/>
            <w:hideMark/>
          </w:tcPr>
          <w:p w14:paraId="1986A503" w14:textId="77777777" w:rsidR="00C228B2" w:rsidRPr="00163EA1" w:rsidRDefault="00C228B2" w:rsidP="00C22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D751AC9" w14:textId="59D58893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,102</w:t>
            </w:r>
          </w:p>
        </w:tc>
        <w:tc>
          <w:tcPr>
            <w:tcW w:w="180" w:type="dxa"/>
          </w:tcPr>
          <w:p w14:paraId="709181C9" w14:textId="77777777" w:rsidR="00C228B2" w:rsidRPr="00EC53CB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2CE406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84"/>
              <w:rPr>
                <w:rFonts w:ascii="Angsana New" w:hAnsi="Angsana New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547,306</w:t>
            </w:r>
          </w:p>
        </w:tc>
        <w:tc>
          <w:tcPr>
            <w:tcW w:w="178" w:type="dxa"/>
          </w:tcPr>
          <w:p w14:paraId="6A347226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0C0FF1" w14:textId="66ED0488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697,828</w:t>
            </w:r>
          </w:p>
        </w:tc>
        <w:tc>
          <w:tcPr>
            <w:tcW w:w="180" w:type="dxa"/>
          </w:tcPr>
          <w:p w14:paraId="5ECC7F38" w14:textId="77777777" w:rsidR="00C228B2" w:rsidRPr="0017635F" w:rsidRDefault="00C228B2" w:rsidP="00C228B2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396C1F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542,786</w:t>
            </w:r>
          </w:p>
        </w:tc>
      </w:tr>
      <w:tr w:rsidR="00C228B2" w:rsidRPr="00230825" w14:paraId="6CE8D736" w14:textId="77777777" w:rsidTr="005A153C">
        <w:trPr>
          <w:cantSplit/>
        </w:trPr>
        <w:tc>
          <w:tcPr>
            <w:tcW w:w="3960" w:type="dxa"/>
            <w:hideMark/>
          </w:tcPr>
          <w:p w14:paraId="46DAF1D0" w14:textId="77777777" w:rsidR="00C228B2" w:rsidRPr="00163EA1" w:rsidRDefault="00C228B2" w:rsidP="00C22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87B971F" w14:textId="77777777" w:rsidR="00C228B2" w:rsidRPr="0017635F" w:rsidRDefault="00C228B2" w:rsidP="00C228B2">
            <w:pPr>
              <w:pStyle w:val="acctfourfigures"/>
              <w:tabs>
                <w:tab w:val="decimal" w:pos="465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6162F2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D99DB" w14:textId="77777777" w:rsidR="00C228B2" w:rsidRPr="0017635F" w:rsidRDefault="00C228B2" w:rsidP="00C228B2">
            <w:pPr>
              <w:pStyle w:val="acctfourfigures"/>
              <w:tabs>
                <w:tab w:val="decimal" w:pos="640"/>
              </w:tabs>
              <w:spacing w:line="240" w:lineRule="auto"/>
              <w:ind w:left="-441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9A44C62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13461C" w14:textId="77777777" w:rsidR="00C228B2" w:rsidRPr="0017635F" w:rsidRDefault="00C228B2" w:rsidP="00C228B2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757957" w14:textId="77777777" w:rsidR="00C228B2" w:rsidRPr="0017635F" w:rsidRDefault="00C228B2" w:rsidP="00C228B2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CB7EE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8B2" w:rsidRPr="00230825" w14:paraId="267AB048" w14:textId="77777777" w:rsidTr="005A153C">
        <w:trPr>
          <w:cantSplit/>
        </w:trPr>
        <w:tc>
          <w:tcPr>
            <w:tcW w:w="3960" w:type="dxa"/>
            <w:hideMark/>
          </w:tcPr>
          <w:p w14:paraId="3B952F56" w14:textId="77777777" w:rsidR="00C228B2" w:rsidRPr="00163EA1" w:rsidRDefault="00C228B2" w:rsidP="00C228B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45CA16" w14:textId="3A82BD99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37,607</w:t>
            </w:r>
          </w:p>
        </w:tc>
        <w:tc>
          <w:tcPr>
            <w:tcW w:w="180" w:type="dxa"/>
          </w:tcPr>
          <w:p w14:paraId="416691A6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E571D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  <w:tc>
          <w:tcPr>
            <w:tcW w:w="178" w:type="dxa"/>
          </w:tcPr>
          <w:p w14:paraId="5090A3CA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7E85552" w14:textId="4F88DE7E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37,607</w:t>
            </w:r>
          </w:p>
        </w:tc>
        <w:tc>
          <w:tcPr>
            <w:tcW w:w="180" w:type="dxa"/>
          </w:tcPr>
          <w:p w14:paraId="071E1BEF" w14:textId="77777777" w:rsidR="00C228B2" w:rsidRPr="0017635F" w:rsidRDefault="00C228B2" w:rsidP="00C228B2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25DF1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</w:tr>
      <w:tr w:rsidR="00C228B2" w:rsidRPr="00230825" w14:paraId="01928542" w14:textId="77777777" w:rsidTr="005A153C">
        <w:trPr>
          <w:cantSplit/>
        </w:trPr>
        <w:tc>
          <w:tcPr>
            <w:tcW w:w="3960" w:type="dxa"/>
            <w:hideMark/>
          </w:tcPr>
          <w:p w14:paraId="4BC989CE" w14:textId="77777777" w:rsidR="00C228B2" w:rsidRPr="00163EA1" w:rsidRDefault="00C228B2" w:rsidP="00C228B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DB880E6" w14:textId="2170D37C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80" w:type="dxa"/>
          </w:tcPr>
          <w:p w14:paraId="7A35C1F5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EBC00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78" w:type="dxa"/>
          </w:tcPr>
          <w:p w14:paraId="7C5F50B2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FA7B0E0" w14:textId="16DE7030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80" w:type="dxa"/>
          </w:tcPr>
          <w:p w14:paraId="0F397717" w14:textId="77777777" w:rsidR="00C228B2" w:rsidRPr="0017635F" w:rsidRDefault="00C228B2" w:rsidP="00C228B2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A6E9F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C228B2" w:rsidRPr="00230825" w14:paraId="2121051A" w14:textId="77777777" w:rsidTr="005A153C">
        <w:trPr>
          <w:cantSplit/>
        </w:trPr>
        <w:tc>
          <w:tcPr>
            <w:tcW w:w="3960" w:type="dxa"/>
            <w:hideMark/>
          </w:tcPr>
          <w:p w14:paraId="6D0EF0FE" w14:textId="77777777" w:rsidR="00C228B2" w:rsidRPr="00163EA1" w:rsidRDefault="00C228B2" w:rsidP="00C228B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D6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02D11" w14:textId="2FE30A7C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27,751</w:t>
            </w:r>
          </w:p>
        </w:tc>
        <w:tc>
          <w:tcPr>
            <w:tcW w:w="180" w:type="dxa"/>
          </w:tcPr>
          <w:p w14:paraId="460DE707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4C924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24,590</w:t>
            </w:r>
          </w:p>
        </w:tc>
        <w:tc>
          <w:tcPr>
            <w:tcW w:w="178" w:type="dxa"/>
          </w:tcPr>
          <w:p w14:paraId="1B853C80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CCD8" w14:textId="3A3FE4F9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27,722</w:t>
            </w:r>
          </w:p>
        </w:tc>
        <w:tc>
          <w:tcPr>
            <w:tcW w:w="180" w:type="dxa"/>
          </w:tcPr>
          <w:p w14:paraId="72B56C35" w14:textId="77777777" w:rsidR="00C228B2" w:rsidRPr="0017635F" w:rsidRDefault="00C228B2" w:rsidP="00C228B2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5231E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24,561</w:t>
            </w:r>
          </w:p>
        </w:tc>
      </w:tr>
      <w:tr w:rsidR="00C228B2" w:rsidRPr="00230825" w14:paraId="288ED074" w14:textId="77777777" w:rsidTr="005A153C">
        <w:trPr>
          <w:cantSplit/>
        </w:trPr>
        <w:tc>
          <w:tcPr>
            <w:tcW w:w="3960" w:type="dxa"/>
            <w:hideMark/>
          </w:tcPr>
          <w:p w14:paraId="0ACD69B3" w14:textId="77777777" w:rsidR="00C228B2" w:rsidRPr="00163EA1" w:rsidRDefault="00C228B2" w:rsidP="00C228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CB4CC" w14:textId="30FDEF9C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763,806</w:t>
            </w:r>
          </w:p>
        </w:tc>
        <w:tc>
          <w:tcPr>
            <w:tcW w:w="180" w:type="dxa"/>
          </w:tcPr>
          <w:p w14:paraId="5090B57F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FBC9A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608,426</w:t>
            </w:r>
          </w:p>
        </w:tc>
        <w:tc>
          <w:tcPr>
            <w:tcW w:w="178" w:type="dxa"/>
          </w:tcPr>
          <w:p w14:paraId="57433643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8BC5" w14:textId="5B513FD7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763,503</w:t>
            </w:r>
          </w:p>
        </w:tc>
        <w:tc>
          <w:tcPr>
            <w:tcW w:w="180" w:type="dxa"/>
          </w:tcPr>
          <w:p w14:paraId="464FDFD4" w14:textId="77777777" w:rsidR="00C228B2" w:rsidRPr="0017635F" w:rsidRDefault="00C228B2" w:rsidP="00C228B2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4AAB00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603,877</w:t>
            </w:r>
          </w:p>
        </w:tc>
      </w:tr>
      <w:tr w:rsidR="00C228B2" w:rsidRPr="00230825" w14:paraId="648B9DA4" w14:textId="77777777" w:rsidTr="005A153C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9DFC77D" w14:textId="77777777" w:rsidR="00C228B2" w:rsidRDefault="00C228B2" w:rsidP="00C22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8F4C11D" w14:textId="77777777" w:rsidR="00C228B2" w:rsidRPr="00163EA1" w:rsidRDefault="00C228B2" w:rsidP="00C228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16EA9" w14:textId="39815D94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(27,849)</w:t>
            </w:r>
          </w:p>
        </w:tc>
        <w:tc>
          <w:tcPr>
            <w:tcW w:w="180" w:type="dxa"/>
            <w:vAlign w:val="bottom"/>
          </w:tcPr>
          <w:p w14:paraId="1C1F0198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CE089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  <w:tc>
          <w:tcPr>
            <w:tcW w:w="178" w:type="dxa"/>
            <w:vAlign w:val="bottom"/>
          </w:tcPr>
          <w:p w14:paraId="738ECA13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B20BB" w14:textId="21D87F9F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(27,849)</w:t>
            </w:r>
          </w:p>
        </w:tc>
        <w:tc>
          <w:tcPr>
            <w:tcW w:w="180" w:type="dxa"/>
            <w:vAlign w:val="bottom"/>
          </w:tcPr>
          <w:p w14:paraId="22537A15" w14:textId="77777777" w:rsidR="00C228B2" w:rsidRPr="0017635F" w:rsidRDefault="00C228B2" w:rsidP="00C228B2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77F2A6D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</w:tr>
      <w:tr w:rsidR="00C228B2" w:rsidRPr="00230825" w14:paraId="1A62A7ED" w14:textId="77777777" w:rsidTr="005A153C">
        <w:trPr>
          <w:cantSplit/>
        </w:trPr>
        <w:tc>
          <w:tcPr>
            <w:tcW w:w="3960" w:type="dxa"/>
            <w:hideMark/>
          </w:tcPr>
          <w:p w14:paraId="5B2B9B21" w14:textId="77777777" w:rsidR="00C228B2" w:rsidRPr="00163EA1" w:rsidRDefault="00C228B2" w:rsidP="00C228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B392D" w14:textId="4A74101F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735,957</w:t>
            </w:r>
          </w:p>
        </w:tc>
        <w:tc>
          <w:tcPr>
            <w:tcW w:w="180" w:type="dxa"/>
          </w:tcPr>
          <w:p w14:paraId="04FD3450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CA70D" w14:textId="77777777" w:rsidR="00C228B2" w:rsidRPr="0017635F" w:rsidRDefault="00C228B2" w:rsidP="00352B0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584,202</w:t>
            </w:r>
          </w:p>
        </w:tc>
        <w:tc>
          <w:tcPr>
            <w:tcW w:w="178" w:type="dxa"/>
          </w:tcPr>
          <w:p w14:paraId="463143DC" w14:textId="77777777" w:rsidR="00C228B2" w:rsidRPr="0017635F" w:rsidRDefault="00C228B2" w:rsidP="00C228B2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3A38" w14:textId="6EA61052" w:rsidR="00C228B2" w:rsidRPr="0017635F" w:rsidRDefault="00EC53CB" w:rsidP="00C228B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735,654</w:t>
            </w:r>
          </w:p>
        </w:tc>
        <w:tc>
          <w:tcPr>
            <w:tcW w:w="180" w:type="dxa"/>
          </w:tcPr>
          <w:p w14:paraId="42975FD8" w14:textId="77777777" w:rsidR="00C228B2" w:rsidRPr="0017635F" w:rsidRDefault="00C228B2" w:rsidP="00C228B2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4444B1B8" w14:textId="77777777" w:rsidR="00C228B2" w:rsidRPr="0017635F" w:rsidRDefault="00C228B2" w:rsidP="00C228B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579,653</w:t>
            </w:r>
          </w:p>
        </w:tc>
      </w:tr>
    </w:tbl>
    <w:p w14:paraId="55D0FEE5" w14:textId="619D8D3F" w:rsidR="00127CA7" w:rsidRDefault="00127CA7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260"/>
        <w:gridCol w:w="180"/>
        <w:gridCol w:w="1260"/>
      </w:tblGrid>
      <w:tr w:rsidR="00C228B2" w:rsidRPr="00CE3BA7" w14:paraId="6F4E1BDC" w14:textId="77777777" w:rsidTr="00352B0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CB80D61" w14:textId="77777777" w:rsidR="00C228B2" w:rsidRPr="00CE3BA7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4BE6236B" w14:textId="77777777" w:rsidR="00C228B2" w:rsidRPr="00CE3BA7" w:rsidRDefault="00C228B2" w:rsidP="007C22A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6E9B043" w14:textId="77777777" w:rsidR="00C228B2" w:rsidRPr="00CE3BA7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E1BE5DC" w14:textId="77777777" w:rsidR="00C228B2" w:rsidRPr="00CE3BA7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B2" w:rsidRPr="00CE3BA7" w14:paraId="32C3567C" w14:textId="77777777" w:rsidTr="00352B0B">
        <w:trPr>
          <w:cantSplit/>
          <w:tblHeader/>
        </w:trPr>
        <w:tc>
          <w:tcPr>
            <w:tcW w:w="3960" w:type="dxa"/>
            <w:vAlign w:val="bottom"/>
          </w:tcPr>
          <w:p w14:paraId="228FB931" w14:textId="77777777" w:rsidR="00C228B2" w:rsidRPr="00CE3BA7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EC0406C" w14:textId="77777777" w:rsidR="00C228B2" w:rsidRPr="006503DE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747535" w14:textId="77777777" w:rsidR="00C228B2" w:rsidRPr="00CE3BA7" w:rsidRDefault="00C228B2" w:rsidP="007C22A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14366" w14:textId="77777777" w:rsidR="00C228B2" w:rsidRPr="00CE3BA7" w:rsidRDefault="00C228B2" w:rsidP="007C22A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7439564" w14:textId="77777777" w:rsidR="00C228B2" w:rsidRPr="00CE3BA7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7088D" w14:textId="77777777" w:rsidR="00C228B2" w:rsidRPr="00CE3BA7" w:rsidRDefault="00C228B2" w:rsidP="007C22A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C9FE04A" w14:textId="77777777" w:rsidR="00C228B2" w:rsidRPr="00CE3BA7" w:rsidRDefault="00C228B2" w:rsidP="007C22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6C5346" w14:textId="77777777" w:rsidR="00C228B2" w:rsidRPr="00CE3BA7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C228B2" w:rsidRPr="00CE3BA7" w14:paraId="06393F48" w14:textId="77777777" w:rsidTr="00352B0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AD9936A" w14:textId="77777777" w:rsidR="00C228B2" w:rsidRPr="00CE3BA7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7F8FE1B" w14:textId="77777777" w:rsidR="00C228B2" w:rsidRPr="00CE3BA7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28B2" w:rsidRPr="00CE3BA7" w14:paraId="6F887949" w14:textId="77777777" w:rsidTr="00352B0B">
        <w:trPr>
          <w:cantSplit/>
        </w:trPr>
        <w:tc>
          <w:tcPr>
            <w:tcW w:w="3960" w:type="dxa"/>
          </w:tcPr>
          <w:p w14:paraId="5D3D6F17" w14:textId="27D6E9E4" w:rsidR="00C228B2" w:rsidRPr="00CE3BA7" w:rsidRDefault="00C228B2" w:rsidP="007C22A3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ขาดทุนด้านเครดิต </w:t>
            </w:r>
          </w:p>
        </w:tc>
        <w:tc>
          <w:tcPr>
            <w:tcW w:w="1170" w:type="dxa"/>
          </w:tcPr>
          <w:p w14:paraId="18DBBF91" w14:textId="1D0897CC" w:rsidR="00C228B2" w:rsidRPr="00CE3BA7" w:rsidRDefault="007811B6" w:rsidP="00352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3,625</w:t>
            </w:r>
          </w:p>
        </w:tc>
        <w:tc>
          <w:tcPr>
            <w:tcW w:w="180" w:type="dxa"/>
          </w:tcPr>
          <w:p w14:paraId="4150DAF8" w14:textId="77777777" w:rsidR="00C228B2" w:rsidRPr="00CE3BA7" w:rsidRDefault="00C228B2" w:rsidP="007C22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D25E6" w14:textId="77777777" w:rsidR="00C228B2" w:rsidRPr="00E80C83" w:rsidRDefault="00C228B2" w:rsidP="007C22A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6,403</w:t>
            </w:r>
          </w:p>
        </w:tc>
        <w:tc>
          <w:tcPr>
            <w:tcW w:w="180" w:type="dxa"/>
          </w:tcPr>
          <w:p w14:paraId="05D3BF2D" w14:textId="77777777" w:rsidR="00C228B2" w:rsidRPr="00CE3BA7" w:rsidRDefault="00C228B2" w:rsidP="007C22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59D3ED" w14:textId="17ECEF97" w:rsidR="00C228B2" w:rsidRPr="00CE3BA7" w:rsidRDefault="007811B6" w:rsidP="00352B0B">
            <w:pPr>
              <w:pStyle w:val="acctfourfigures"/>
              <w:tabs>
                <w:tab w:val="decimal" w:pos="701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3,625</w:t>
            </w:r>
          </w:p>
        </w:tc>
        <w:tc>
          <w:tcPr>
            <w:tcW w:w="180" w:type="dxa"/>
          </w:tcPr>
          <w:p w14:paraId="3C23F5E0" w14:textId="77777777" w:rsidR="00C228B2" w:rsidRPr="00CE3BA7" w:rsidRDefault="00C228B2" w:rsidP="007C22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C76DB" w14:textId="77777777" w:rsidR="00C228B2" w:rsidRPr="00CE3BA7" w:rsidRDefault="00C228B2" w:rsidP="00352B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6,403</w:t>
            </w:r>
          </w:p>
        </w:tc>
      </w:tr>
    </w:tbl>
    <w:p w14:paraId="6BF7CB8A" w14:textId="767ECE3B" w:rsidR="00385A6D" w:rsidRDefault="00385A6D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6B8B997" w14:textId="10935C8C" w:rsidR="000C7A72" w:rsidRPr="00827D57" w:rsidRDefault="000C7A72" w:rsidP="000C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Pr="00827D57">
        <w:rPr>
          <w:rFonts w:ascii="Angsana New" w:hAnsi="Angsana New"/>
          <w:b/>
          <w:bCs/>
          <w:sz w:val="30"/>
          <w:szCs w:val="30"/>
        </w:rPr>
        <w:tab/>
      </w:r>
      <w:r w:rsidRPr="00827D5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7B48D39" w14:textId="77777777" w:rsidR="000C7A72" w:rsidRPr="00827D57" w:rsidRDefault="000C7A72" w:rsidP="000C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649ACCD3" w14:textId="209AE859" w:rsidR="000C7A72" w:rsidRPr="005D11F0" w:rsidRDefault="00182A0C" w:rsidP="000C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</w:rPr>
      </w:pP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Theme="majorBidi" w:hAnsiTheme="majorBidi"/>
          <w:color w:val="000000"/>
          <w:sz w:val="30"/>
          <w:szCs w:val="30"/>
        </w:rPr>
        <w:t xml:space="preserve">16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color w:val="000000"/>
          <w:sz w:val="30"/>
          <w:szCs w:val="30"/>
        </w:rPr>
        <w:t xml:space="preserve">2565 </w:t>
      </w:r>
      <w:r>
        <w:rPr>
          <w:rFonts w:asciiTheme="majorBidi" w:hAnsiTheme="majorBidi" w:hint="cs"/>
          <w:color w:val="000000"/>
          <w:sz w:val="30"/>
          <w:szCs w:val="30"/>
          <w:cs/>
        </w:rPr>
        <w:t>คณะกรรมการบริษัทมีมติอนุมัติการเพิ่มทุน</w:t>
      </w:r>
      <w:r>
        <w:rPr>
          <w:rFonts w:asciiTheme="majorBidi" w:hAnsiTheme="majorBidi"/>
          <w:color w:val="000000"/>
          <w:sz w:val="30"/>
          <w:szCs w:val="30"/>
        </w:rPr>
        <w:br/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จดทะเบียนในบริษัท เสริมสุข โฮลดิ้งส์ จำกัด ซึ่งเป็นบริษัทย่อยของบริษัท จำนวน </w:t>
      </w:r>
      <w:r>
        <w:rPr>
          <w:rFonts w:asciiTheme="majorBidi" w:hAnsiTheme="majorBidi"/>
          <w:color w:val="000000"/>
          <w:sz w:val="30"/>
          <w:szCs w:val="30"/>
        </w:rPr>
        <w:t xml:space="preserve">126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ล้านหุ้น มูลค่าหุ้นละ </w:t>
      </w:r>
      <w:r>
        <w:rPr>
          <w:rFonts w:asciiTheme="majorBidi" w:hAnsiTheme="majorBidi"/>
          <w:color w:val="000000"/>
          <w:sz w:val="30"/>
          <w:szCs w:val="30"/>
        </w:rPr>
        <w:t xml:space="preserve">10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Theme="majorBidi" w:hAnsiTheme="majorBidi"/>
          <w:color w:val="000000"/>
          <w:sz w:val="30"/>
          <w:szCs w:val="30"/>
        </w:rPr>
        <w:t xml:space="preserve">1,260 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ล้านบาท ซึ่งบริษัทได้จ่ายชำระเงินค่าหุ้นดังกล่าวแล้วในเดือนมกราคม </w:t>
      </w:r>
      <w:r>
        <w:rPr>
          <w:rFonts w:asciiTheme="majorBidi" w:hAnsiTheme="majorBidi"/>
          <w:color w:val="000000"/>
          <w:sz w:val="30"/>
          <w:szCs w:val="30"/>
        </w:rPr>
        <w:t>2566</w:t>
      </w:r>
    </w:p>
    <w:p w14:paraId="79BA9A27" w14:textId="77777777" w:rsidR="000C7A72" w:rsidRDefault="000C7A72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4BA777" w14:textId="77777777" w:rsidR="00385A6D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0F042E58" w14:textId="33B3B06A" w:rsidR="001C6187" w:rsidRPr="006B2351" w:rsidRDefault="00827D57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7C4747">
        <w:rPr>
          <w:rFonts w:ascii="Angsana New" w:hAnsi="Angsana New"/>
          <w:b/>
          <w:bCs/>
          <w:sz w:val="30"/>
          <w:szCs w:val="30"/>
        </w:rPr>
        <w:tab/>
      </w:r>
      <w:r w:rsidR="001C6187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1EAEF089" w:rsidR="001C6187" w:rsidRDefault="001C6187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1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530"/>
        <w:gridCol w:w="180"/>
        <w:gridCol w:w="1477"/>
      </w:tblGrid>
      <w:tr w:rsidR="00C228B2" w:rsidRPr="00EB3618" w14:paraId="410DFE07" w14:textId="77777777" w:rsidTr="00260F6E">
        <w:trPr>
          <w:cantSplit/>
          <w:tblHeader/>
        </w:trPr>
        <w:tc>
          <w:tcPr>
            <w:tcW w:w="4500" w:type="dxa"/>
            <w:vAlign w:val="bottom"/>
          </w:tcPr>
          <w:p w14:paraId="3D8DCD8C" w14:textId="77777777" w:rsidR="00C228B2" w:rsidRPr="00EB3618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vAlign w:val="bottom"/>
          </w:tcPr>
          <w:p w14:paraId="04133FD7" w14:textId="77777777" w:rsidR="00C228B2" w:rsidRPr="00EB3618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84D59F" w14:textId="77777777" w:rsidR="00C228B2" w:rsidRPr="00EB3618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42FA6" w14:textId="77777777" w:rsidR="00C228B2" w:rsidRPr="00EB3618" w:rsidRDefault="00C228B2" w:rsidP="007C2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0BA4A297" w14:textId="77777777" w:rsidR="00C228B2" w:rsidRPr="00EB3618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5FE1F92" w14:textId="77777777" w:rsidR="00C228B2" w:rsidRPr="00EB3618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8B2" w:rsidRPr="00EB3618" w14:paraId="2FC7C921" w14:textId="77777777" w:rsidTr="00260F6E">
        <w:trPr>
          <w:cantSplit/>
        </w:trPr>
        <w:tc>
          <w:tcPr>
            <w:tcW w:w="4500" w:type="dxa"/>
          </w:tcPr>
          <w:p w14:paraId="50D73227" w14:textId="77777777" w:rsidR="00C228B2" w:rsidRPr="00EB3618" w:rsidRDefault="00C228B2" w:rsidP="007C22A3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AABD350" w14:textId="77777777" w:rsidR="00C228B2" w:rsidRPr="00EB3618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87" w:type="dxa"/>
            <w:gridSpan w:val="3"/>
          </w:tcPr>
          <w:p w14:paraId="5CD69966" w14:textId="77777777" w:rsidR="00C228B2" w:rsidRPr="00EB3618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B3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228B2" w:rsidRPr="006352EA" w14:paraId="365BB123" w14:textId="77777777" w:rsidTr="00260F6E">
        <w:trPr>
          <w:cantSplit/>
        </w:trPr>
        <w:tc>
          <w:tcPr>
            <w:tcW w:w="4500" w:type="dxa"/>
          </w:tcPr>
          <w:p w14:paraId="1E7BC01F" w14:textId="77777777" w:rsidR="00C228B2" w:rsidRPr="00FC6637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0C862388" w14:textId="77777777" w:rsidR="00C228B2" w:rsidRPr="00EB3618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0DC9B6" w14:textId="3109E969" w:rsidR="00C228B2" w:rsidRPr="00700068" w:rsidRDefault="00FC6637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202,405</w:t>
            </w:r>
          </w:p>
        </w:tc>
        <w:tc>
          <w:tcPr>
            <w:tcW w:w="180" w:type="dxa"/>
          </w:tcPr>
          <w:p w14:paraId="59001286" w14:textId="77777777" w:rsidR="00C228B2" w:rsidRPr="00585EBB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72D37C7D" w14:textId="1D136256" w:rsidR="00C228B2" w:rsidRPr="006352EA" w:rsidRDefault="00FC6637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196,778</w:t>
            </w:r>
          </w:p>
        </w:tc>
      </w:tr>
      <w:tr w:rsidR="00FC6637" w:rsidRPr="00700068" w14:paraId="7037CB8D" w14:textId="77777777" w:rsidTr="00260F6E">
        <w:trPr>
          <w:cantSplit/>
          <w:trHeight w:val="405"/>
        </w:trPr>
        <w:tc>
          <w:tcPr>
            <w:tcW w:w="4500" w:type="dxa"/>
            <w:vMerge w:val="restart"/>
          </w:tcPr>
          <w:p w14:paraId="6C972FAB" w14:textId="45FE6122" w:rsidR="00FC6637" w:rsidRDefault="00FC6637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  <w:p w14:paraId="76A74A94" w14:textId="7D4025E2" w:rsidR="00FC6637" w:rsidRPr="00C66DB0" w:rsidRDefault="00FC6637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25E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โอนไปสินทรัพย์ไม่มีตัวตน </w:t>
            </w:r>
            <w:r w:rsidRPr="005525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5525E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ราคาตามบัญชีสุทธิ</w:t>
            </w:r>
          </w:p>
        </w:tc>
        <w:tc>
          <w:tcPr>
            <w:tcW w:w="1530" w:type="dxa"/>
            <w:vMerge w:val="restart"/>
          </w:tcPr>
          <w:p w14:paraId="0AE4F8D2" w14:textId="77777777" w:rsidR="00FC6637" w:rsidRPr="00EB3618" w:rsidRDefault="00FC6637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2A36E1" w14:textId="5618A0BC" w:rsidR="00FC6637" w:rsidRPr="00700068" w:rsidRDefault="00FC6637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(22,118)</w:t>
            </w:r>
          </w:p>
        </w:tc>
        <w:tc>
          <w:tcPr>
            <w:tcW w:w="180" w:type="dxa"/>
            <w:vMerge w:val="restart"/>
          </w:tcPr>
          <w:p w14:paraId="27881E1F" w14:textId="77777777" w:rsidR="00FC6637" w:rsidRPr="00337886" w:rsidRDefault="00FC6637" w:rsidP="007C22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2BF85092" w14:textId="79089F6B" w:rsidR="00FC6637" w:rsidRPr="00700068" w:rsidRDefault="00FC6637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(22,064)</w:t>
            </w:r>
          </w:p>
        </w:tc>
      </w:tr>
      <w:tr w:rsidR="00FC6637" w:rsidRPr="00700068" w14:paraId="2ECE9628" w14:textId="77777777" w:rsidTr="00260F6E">
        <w:trPr>
          <w:cantSplit/>
          <w:trHeight w:val="405"/>
        </w:trPr>
        <w:tc>
          <w:tcPr>
            <w:tcW w:w="4500" w:type="dxa"/>
            <w:vMerge/>
          </w:tcPr>
          <w:p w14:paraId="4F952FCD" w14:textId="77777777" w:rsidR="00FC6637" w:rsidRPr="00EB3618" w:rsidRDefault="00FC6637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</w:tcPr>
          <w:p w14:paraId="2957B187" w14:textId="77777777" w:rsidR="00FC6637" w:rsidRPr="00EB3618" w:rsidRDefault="00FC6637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4424AA8" w14:textId="10289CE8" w:rsidR="00FC6637" w:rsidRDefault="00FC6637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vMerge/>
          </w:tcPr>
          <w:p w14:paraId="1E36D4DE" w14:textId="77777777" w:rsidR="00FC6637" w:rsidRPr="00337886" w:rsidRDefault="00FC6637" w:rsidP="007C22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38910737" w14:textId="4425BFA9" w:rsidR="00FC6637" w:rsidRPr="00700068" w:rsidRDefault="00FC6637" w:rsidP="00CF5D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228B2" w:rsidRPr="00700068" w14:paraId="036020DA" w14:textId="77777777" w:rsidTr="00260F6E">
        <w:trPr>
          <w:cantSplit/>
        </w:trPr>
        <w:tc>
          <w:tcPr>
            <w:tcW w:w="4500" w:type="dxa"/>
          </w:tcPr>
          <w:p w14:paraId="2788CA3F" w14:textId="77777777" w:rsidR="00C228B2" w:rsidRPr="00E277FD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7FD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530" w:type="dxa"/>
          </w:tcPr>
          <w:p w14:paraId="45C3ADA0" w14:textId="77777777" w:rsidR="00C228B2" w:rsidRPr="00EB3618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EE8ABB0" w14:textId="597D9AC8" w:rsidR="00C228B2" w:rsidRPr="00700068" w:rsidRDefault="00FC6637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28,753</w:t>
            </w:r>
          </w:p>
        </w:tc>
        <w:tc>
          <w:tcPr>
            <w:tcW w:w="180" w:type="dxa"/>
          </w:tcPr>
          <w:p w14:paraId="3F0F739A" w14:textId="77777777" w:rsidR="00C228B2" w:rsidRPr="00585EBB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4ED2ADBE" w14:textId="293C6B1D" w:rsidR="00C228B2" w:rsidRPr="00700068" w:rsidRDefault="00FC6637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28,066</w:t>
            </w:r>
          </w:p>
        </w:tc>
      </w:tr>
    </w:tbl>
    <w:p w14:paraId="384E8971" w14:textId="37FB8D71" w:rsidR="00C228B2" w:rsidRDefault="00C228B2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72CC90D" w14:textId="48F369F4" w:rsidR="001C6187" w:rsidRPr="00B06BD8" w:rsidRDefault="00827D57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1C6187">
        <w:rPr>
          <w:rFonts w:ascii="Angsana New" w:hAnsi="Angsana New" w:cs="Angsana New"/>
          <w:b/>
          <w:bCs/>
          <w:sz w:val="30"/>
          <w:szCs w:val="30"/>
        </w:rPr>
        <w:tab/>
      </w:r>
      <w:r w:rsidR="001C6187" w:rsidRPr="00B06BD8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4160D71C" w14:textId="7463A1D3" w:rsidR="006F5886" w:rsidRDefault="006F588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9C7905" w:rsidRPr="00817A65" w14:paraId="3C25E898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5C2E0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755E426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817A65" w14:paraId="528B61B1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558E93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F775DE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671706F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3214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72514BAE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3D141B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7DD27B0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0EC6467C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78ACA9A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9C7905" w:rsidRPr="00817A65" w14:paraId="02C12D07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FA4C8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66D1728F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4B2FE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F361FB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2E4B9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D87D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22107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E5D5B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02169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FE7936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81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5181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CCBB5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629FB658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2334C6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81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5181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5181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gridSpan w:val="2"/>
          </w:tcPr>
          <w:p w14:paraId="75AC4B7F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6DD9307C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25EDDF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81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5181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23625A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0A80BE1C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0A007B" w14:textId="77777777" w:rsidR="009C7905" w:rsidRPr="00F5181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181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51819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7905" w:rsidRPr="00817A65" w14:paraId="38A772CE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47E91DD0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55299E3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C7905" w:rsidRPr="00817A65" w14:paraId="62EB047B" w14:textId="77777777" w:rsidTr="000A75C7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25FA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992D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2B2E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5D9E7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53D2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3989B0C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101F0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42138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AEB0A5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65F82011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3070F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862D750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C7905" w:rsidRPr="00817A65" w14:paraId="3CCFC9D3" w14:textId="77777777" w:rsidTr="00C66DB0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17DC8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52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739B21" w14:textId="1969AB6C" w:rsidR="009C7905" w:rsidRPr="007452D9" w:rsidRDefault="00FC6637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31F79" w14:textId="77777777" w:rsidR="009C7905" w:rsidRPr="007452D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AB40AC" w14:textId="77777777" w:rsidR="009C7905" w:rsidRPr="007452D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452D9"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CC68D" w14:textId="77777777" w:rsidR="009C7905" w:rsidRPr="007452D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9CE50" w14:textId="5892E60F" w:rsidR="009C7905" w:rsidRPr="007452D9" w:rsidRDefault="00FC6637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CAAA8" w14:textId="77777777" w:rsidR="009C7905" w:rsidRPr="007452D9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BAF78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A1AF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1,888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3A77086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7994AE07" w14:textId="1F5842A9" w:rsidR="009C7905" w:rsidRPr="00AA1AFB" w:rsidRDefault="00FC6637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A1AF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52B5E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0DBD937D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A1AF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2,936</w:t>
            </w:r>
          </w:p>
        </w:tc>
      </w:tr>
      <w:tr w:rsidR="009C7905" w:rsidRPr="00F10E24" w14:paraId="2B57E790" w14:textId="77777777" w:rsidTr="00C66DB0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29C5D" w14:textId="77777777" w:rsidR="009C7905" w:rsidRPr="003E1CB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258FDA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C5F9C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BCAD1A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99897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6F79AD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BAAC2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F28C39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AFA45F2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0E5A0339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3A5EED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</w:tcPr>
          <w:p w14:paraId="10586CF0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C7905" w:rsidRPr="00817A65" w14:paraId="442EFFC6" w14:textId="77777777" w:rsidTr="000A75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57E0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7210A" w14:textId="4E82B3DC" w:rsidR="009C7905" w:rsidRPr="00E97EA6" w:rsidRDefault="00FC6637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B4F5B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B01DEA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7EA6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87B43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0B3" w14:textId="5B84F865" w:rsidR="009C7905" w:rsidRPr="00E97EA6" w:rsidRDefault="00FC6637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0AA6E" w14:textId="77777777" w:rsidR="009C7905" w:rsidRPr="00E97EA6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70AEA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A1AFB">
              <w:rPr>
                <w:rFonts w:ascii="Angsana New" w:hAnsi="Angsana New"/>
                <w:color w:val="000000" w:themeColor="text1"/>
                <w:sz w:val="30"/>
                <w:szCs w:val="30"/>
              </w:rPr>
              <w:t>595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A1A7B63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64FC70A3" w14:textId="52E0218B" w:rsidR="009C7905" w:rsidRPr="00AA1AFB" w:rsidRDefault="00FC6637" w:rsidP="00F4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A1AFB">
              <w:rPr>
                <w:rFonts w:ascii="Angsana New" w:hAnsi="Angsana New"/>
                <w:color w:val="000000" w:themeColor="text1"/>
                <w:sz w:val="30"/>
                <w:szCs w:val="30"/>
              </w:rPr>
              <w:t>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9F7CE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39246477" w14:textId="77777777" w:rsidR="009C7905" w:rsidRPr="00AA1AF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A1AFB">
              <w:rPr>
                <w:rFonts w:ascii="Angsana New" w:hAnsi="Angsana New"/>
                <w:color w:val="000000" w:themeColor="text1"/>
                <w:sz w:val="30"/>
                <w:szCs w:val="30"/>
              </w:rPr>
              <w:t>808</w:t>
            </w:r>
          </w:p>
        </w:tc>
      </w:tr>
    </w:tbl>
    <w:p w14:paraId="2D44029B" w14:textId="2524BDF7" w:rsidR="009C7905" w:rsidRDefault="009C7905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19C8DB" w14:textId="77777777" w:rsidR="00385A6D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</w:rPr>
      </w:pPr>
      <w:r>
        <w:rPr>
          <w:rFonts w:ascii="Angsana New" w:hAnsi="Angsana New"/>
          <w:spacing w:val="-4"/>
          <w:sz w:val="30"/>
          <w:szCs w:val="30"/>
          <w:highlight w:val="yellow"/>
        </w:rPr>
        <w:br w:type="page"/>
      </w: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441"/>
        <w:gridCol w:w="1063"/>
        <w:gridCol w:w="269"/>
        <w:gridCol w:w="1205"/>
      </w:tblGrid>
      <w:tr w:rsidR="009C7905" w:rsidRPr="00171211" w14:paraId="45CC2C71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28E4C9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FDDB7BB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E4A11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171211" w14:paraId="238917CC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4D1C2B8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สามเดือน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E27D440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9067910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5F1E2D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4156323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7905" w:rsidRPr="00171211" w14:paraId="2A58AE38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D62BE08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0211957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5EFAF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7905" w:rsidRPr="00675E41" w14:paraId="197147D5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720632D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089899B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770CFBE" w14:textId="28CB3E27" w:rsidR="009C7905" w:rsidRPr="00171211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968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98B6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F953077" w14:textId="77777777" w:rsidR="009C7905" w:rsidRPr="00675E4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</w:pPr>
            <w:r w:rsidRPr="00E7696B">
              <w:rPr>
                <w:rFonts w:ascii="Angsana New" w:hAnsi="Angsana New"/>
                <w:color w:val="000000" w:themeColor="text1"/>
                <w:sz w:val="30"/>
                <w:szCs w:val="30"/>
              </w:rPr>
              <w:t>808</w:t>
            </w:r>
          </w:p>
        </w:tc>
      </w:tr>
      <w:tr w:rsidR="00E7696B" w:rsidRPr="00E7696B" w14:paraId="6C207DAF" w14:textId="77777777" w:rsidTr="007C22A3">
        <w:trPr>
          <w:trHeight w:val="82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DD80EF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31A82066" w14:textId="77777777" w:rsidR="009C7905" w:rsidRPr="001765B9" w:rsidRDefault="009C7905" w:rsidP="007C22A3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9EFBF26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4C17296" w14:textId="77777777" w:rsidR="006A5AB0" w:rsidRDefault="006A5AB0" w:rsidP="006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1D84E355" w14:textId="2366FC57" w:rsidR="009C7905" w:rsidRPr="00171211" w:rsidRDefault="006A5AB0" w:rsidP="006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11F525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1F647EF" w14:textId="77777777" w:rsidR="009C7905" w:rsidRPr="00E7696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0327E35" w14:textId="77777777" w:rsidR="009C7905" w:rsidRPr="00E7696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696B">
              <w:rPr>
                <w:rFonts w:ascii="Angsana New" w:hAnsi="Angsana New"/>
                <w:color w:val="000000" w:themeColor="text1"/>
                <w:sz w:val="30"/>
                <w:szCs w:val="30"/>
              </w:rPr>
              <w:t>(44)</w:t>
            </w:r>
          </w:p>
        </w:tc>
      </w:tr>
      <w:tr w:rsidR="009C7905" w:rsidRPr="00171211" w14:paraId="0F8BF6BD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58298E3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E300F1C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08C6C" w14:textId="19EB7111" w:rsidR="009C7905" w:rsidRPr="00171211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(758)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9D7F0C4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C4766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(655)</w:t>
            </w:r>
          </w:p>
        </w:tc>
      </w:tr>
      <w:tr w:rsidR="009C7905" w:rsidRPr="00356084" w14:paraId="3150E5D6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7856C9B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4A435C6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FC100" w14:textId="68B10268" w:rsidR="009C7905" w:rsidRPr="00356084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8BEF32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434F8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109</w:t>
            </w:r>
          </w:p>
        </w:tc>
      </w:tr>
      <w:tr w:rsidR="009C7905" w:rsidRPr="00356084" w14:paraId="3611DA43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78E111F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0338596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8B598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47B437D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8DFE3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905" w:rsidRPr="00356084" w14:paraId="7E88F158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5EF0B2A" w14:textId="77777777" w:rsidR="009C7905" w:rsidRPr="00356084" w:rsidRDefault="009C7905" w:rsidP="007C22A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E8C2765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1D01F11" w14:textId="3DE2F5A1" w:rsidR="009C7905" w:rsidRPr="00356084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E87383">
              <w:rPr>
                <w:rFonts w:ascii="Angsana New" w:hAnsi="Angsana New"/>
                <w:color w:val="0D0D0D"/>
                <w:sz w:val="30"/>
                <w:szCs w:val="30"/>
              </w:rPr>
              <w:t>5</w:t>
            </w:r>
            <w:r w:rsidR="003503DE">
              <w:rPr>
                <w:rFonts w:ascii="Angsana New" w:hAnsi="Angsana New"/>
                <w:color w:val="0D0D0D"/>
                <w:sz w:val="30"/>
                <w:szCs w:val="30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448CB2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8D64103" w14:textId="77777777" w:rsidR="009C7905" w:rsidRPr="00E7696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696B">
              <w:rPr>
                <w:rFonts w:ascii="Angsana New" w:hAnsi="Angsana New"/>
                <w:color w:val="000000" w:themeColor="text1"/>
                <w:sz w:val="30"/>
                <w:szCs w:val="30"/>
              </w:rPr>
              <w:t>28</w:t>
            </w:r>
          </w:p>
        </w:tc>
      </w:tr>
      <w:tr w:rsidR="009C7905" w:rsidRPr="00356084" w14:paraId="15907E25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69FB454" w14:textId="77777777" w:rsidR="009C7905" w:rsidRPr="00356084" w:rsidRDefault="009C7905" w:rsidP="007C22A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7D5E1FF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34BA132" w14:textId="558DEF6D" w:rsidR="009C7905" w:rsidRPr="00E7696B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</w:t>
            </w:r>
            <w:r w:rsidR="00E87383">
              <w:rPr>
                <w:rFonts w:ascii="Angsana New" w:hAnsi="Angsana New"/>
                <w:color w:val="0D0D0D"/>
                <w:sz w:val="30"/>
                <w:szCs w:val="30"/>
              </w:rPr>
              <w:t>7</w:t>
            </w:r>
            <w:r w:rsidR="003503DE">
              <w:rPr>
                <w:rFonts w:ascii="Angsana New" w:hAnsi="Angsana New"/>
                <w:color w:val="0D0D0D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73BF6D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E837E48" w14:textId="77777777" w:rsidR="009C7905" w:rsidRPr="00E7696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696B">
              <w:rPr>
                <w:rFonts w:ascii="Angsana New" w:hAnsi="Angsana New"/>
                <w:color w:val="000000" w:themeColor="text1"/>
                <w:sz w:val="30"/>
                <w:szCs w:val="30"/>
              </w:rPr>
              <w:t>(157)</w:t>
            </w:r>
          </w:p>
        </w:tc>
      </w:tr>
      <w:tr w:rsidR="009C7905" w:rsidRPr="00DE38CF" w14:paraId="7D991066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3440EA8" w14:textId="77777777" w:rsidR="009C7905" w:rsidRPr="00DE38CF" w:rsidRDefault="009C7905" w:rsidP="007C22A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DE38C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4F32C3B" w14:textId="77777777" w:rsidR="009C7905" w:rsidRPr="00DE38CF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FF4AE2C" w14:textId="40D5BF00" w:rsidR="009C7905" w:rsidRPr="00DE38CF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CAA68D" w14:textId="77777777" w:rsidR="009C7905" w:rsidRPr="00DE38CF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1643D87" w14:textId="77777777" w:rsidR="009C7905" w:rsidRPr="00E7696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696B">
              <w:rPr>
                <w:rFonts w:ascii="Angsana New" w:hAnsi="Angsana New"/>
                <w:color w:val="000000" w:themeColor="text1"/>
                <w:sz w:val="30"/>
                <w:szCs w:val="30"/>
              </w:rPr>
              <w:t>(3)</w:t>
            </w:r>
          </w:p>
        </w:tc>
      </w:tr>
      <w:tr w:rsidR="00C66DB0" w:rsidRPr="00DE38CF" w14:paraId="5A4701C8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422C13" w14:textId="792A1C7A" w:rsidR="00C66DB0" w:rsidRPr="00DE38CF" w:rsidRDefault="00C66DB0" w:rsidP="007C22A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452D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9A1A8D2" w14:textId="77777777" w:rsidR="00C66DB0" w:rsidRPr="00DE38CF" w:rsidRDefault="00C66DB0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9D681E9" w14:textId="0E28D2AD" w:rsidR="00C66DB0" w:rsidRPr="00DE38CF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42D0FD" w14:textId="77777777" w:rsidR="00C66DB0" w:rsidRPr="00DE38CF" w:rsidRDefault="00C66D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F5851CD" w14:textId="6E87AD56" w:rsidR="00C66DB0" w:rsidRPr="00E7696B" w:rsidRDefault="00C66DB0" w:rsidP="00C6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696B">
              <w:rPr>
                <w:rFonts w:ascii="Angsana New" w:hAnsi="Angsana New"/>
                <w:color w:val="000000" w:themeColor="text1"/>
                <w:sz w:val="30"/>
                <w:szCs w:val="30"/>
              </w:rPr>
              <w:t>54</w:t>
            </w:r>
          </w:p>
        </w:tc>
      </w:tr>
      <w:tr w:rsidR="009C7905" w:rsidRPr="00356084" w14:paraId="5BFD435B" w14:textId="77777777" w:rsidTr="007C22A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A4E5AB0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AF9F764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48EEC" w14:textId="49BD9BBC" w:rsidR="009C7905" w:rsidRPr="00356084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8</w:t>
            </w:r>
            <w:r w:rsidR="00E87383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3BB42C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BDDEA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31</w:t>
            </w:r>
          </w:p>
        </w:tc>
      </w:tr>
    </w:tbl>
    <w:p w14:paraId="57CC113F" w14:textId="06B61536" w:rsidR="009C7905" w:rsidRDefault="009C7905" w:rsidP="00E5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9C7905" w:rsidRPr="00817A65" w14:paraId="30DB3AED" w14:textId="77777777" w:rsidTr="007C22A3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42FA5C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328B9B8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817A65" w14:paraId="08DDA02A" w14:textId="77777777" w:rsidTr="007C22A3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570739B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0FF58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D4AE4F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3E4539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68F27AB7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95AA49C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6569BE40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24B4855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3C6BA67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9C7905" w:rsidRPr="00817A65" w14:paraId="04C9EE96" w14:textId="77777777" w:rsidTr="007C22A3">
        <w:trPr>
          <w:trHeight w:val="64"/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560D93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</w:t>
            </w:r>
          </w:p>
          <w:p w14:paraId="3553A19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79642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C18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8EF6D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062AE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69FA1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56A50C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6BB17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43367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74CC4A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79642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DEC81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44F6DE7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C2422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9642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gridSpan w:val="2"/>
          </w:tcPr>
          <w:p w14:paraId="30704C0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5F216010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6F3682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79642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8AD3E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07EFDAA7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A3DFB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42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96421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7905" w:rsidRPr="00817A65" w14:paraId="23FF54A7" w14:textId="77777777" w:rsidTr="007C22A3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1D29D13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17E0BEAB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9642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C7905" w:rsidRPr="00817A65" w14:paraId="5BAA1206" w14:textId="77777777" w:rsidTr="007C22A3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5F5CCB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78E39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7D63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17D41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F03D3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5B28DFE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E2909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8F6F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DA83502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7906532F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B21A87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05B0689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C7905" w:rsidRPr="00817A65" w14:paraId="04826426" w14:textId="77777777" w:rsidTr="00C66DB0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82497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642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49F861" w14:textId="5D27FAC9" w:rsidR="009C7905" w:rsidRPr="00591E57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E57">
              <w:rPr>
                <w:rFonts w:ascii="Angsana New" w:hAnsi="Angsana New"/>
                <w:b/>
                <w:bCs/>
                <w:sz w:val="30"/>
                <w:szCs w:val="30"/>
              </w:rPr>
              <w:t>3,370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A9562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172B3" w14:textId="77777777" w:rsidR="009C7905" w:rsidRPr="004C2632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632">
              <w:rPr>
                <w:rFonts w:ascii="Angsana New" w:hAnsi="Angsana New"/>
                <w:b/>
                <w:bCs/>
                <w:sz w:val="30"/>
                <w:szCs w:val="30"/>
              </w:rPr>
              <w:t>2,804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9E2F1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F40DF1" w14:textId="18F1B658" w:rsidR="009C7905" w:rsidRPr="00591E57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E57">
              <w:rPr>
                <w:rFonts w:ascii="Angsana New" w:hAnsi="Angsana New"/>
                <w:b/>
                <w:bCs/>
                <w:sz w:val="30"/>
                <w:szCs w:val="30"/>
              </w:rPr>
              <w:t>5,855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7C0F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2016C" w14:textId="77777777" w:rsidR="009C7905" w:rsidRPr="004C2632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632">
              <w:rPr>
                <w:rFonts w:ascii="Angsana New" w:hAnsi="Angsana New"/>
                <w:b/>
                <w:bCs/>
                <w:sz w:val="30"/>
                <w:szCs w:val="30"/>
              </w:rPr>
              <w:t>5,051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423D493A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442F0A5D" w14:textId="0D82E61A" w:rsidR="009C7905" w:rsidRPr="00591E57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91E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D78E3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290373E8" w14:textId="77777777" w:rsidR="009C7905" w:rsidRPr="004C2632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26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7,855</w:t>
            </w:r>
          </w:p>
        </w:tc>
      </w:tr>
      <w:tr w:rsidR="009C7905" w:rsidRPr="00F10E24" w14:paraId="6E35BC59" w14:textId="77777777" w:rsidTr="00C66DB0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3504E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B09A28D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DE17F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B0C304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6504A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B2E693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45805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F15749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DAE7073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681CC756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182D19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</w:tcPr>
          <w:p w14:paraId="4186DF6A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C7905" w:rsidRPr="00817A65" w14:paraId="16CD5F23" w14:textId="77777777" w:rsidTr="007C22A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7902E" w14:textId="77777777" w:rsidR="009C7905" w:rsidRPr="0079642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642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2F346" w14:textId="1E2271C5" w:rsidR="009C7905" w:rsidRPr="00DB12F1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2BB7F8" w14:textId="77777777" w:rsidR="009C7905" w:rsidRPr="00DB12F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3D8260" w14:textId="77777777" w:rsidR="009C7905" w:rsidRPr="00DB12F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12F1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FA28C" w14:textId="77777777" w:rsidR="009C7905" w:rsidRPr="00DB12F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CBB07F" w14:textId="4E390F13" w:rsidR="009C7905" w:rsidRPr="00DB12F1" w:rsidRDefault="006A5AB0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ED799" w14:textId="77777777" w:rsidR="009C7905" w:rsidRPr="00DB12F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1CBCC" w14:textId="77777777" w:rsidR="009C7905" w:rsidRPr="00DB12F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DB12F1"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05401F6" w14:textId="77777777" w:rsidR="009C7905" w:rsidRPr="00DB12F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61DC24B0" w14:textId="7B767A3D" w:rsidR="009C7905" w:rsidRPr="00FB004C" w:rsidRDefault="00162F31" w:rsidP="00FB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004C">
              <w:rPr>
                <w:rFonts w:ascii="Angsana New" w:hAnsi="Angsana New"/>
                <w:sz w:val="30"/>
                <w:szCs w:val="30"/>
              </w:rPr>
              <w:t>2,</w:t>
            </w:r>
            <w:r w:rsidRPr="00FB004C"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86A8C" w14:textId="77777777" w:rsidR="009C7905" w:rsidRPr="00DB12F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079C6B4F" w14:textId="77777777" w:rsidR="009C7905" w:rsidRPr="00DB12F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70" w:right="-83" w:hanging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</w:tr>
    </w:tbl>
    <w:p w14:paraId="12587310" w14:textId="77777777" w:rsidR="009C7905" w:rsidRDefault="009C7905" w:rsidP="00E5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  <w:cs/>
        </w:rPr>
      </w:pPr>
    </w:p>
    <w:p w14:paraId="0D0F420D" w14:textId="77777777" w:rsidR="00385A6D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3EDAC876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441"/>
        <w:gridCol w:w="1063"/>
        <w:gridCol w:w="269"/>
        <w:gridCol w:w="1205"/>
      </w:tblGrid>
      <w:tr w:rsidR="009C7905" w:rsidRPr="00171211" w14:paraId="2A0BC777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BA323BB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0C9E8013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402CA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171211" w14:paraId="3BE0AA35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0EFF008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FD8278B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271C1A9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11F32C8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4EBF9F3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7905" w:rsidRPr="00171211" w14:paraId="48FF17C2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4EE7F4F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C96BB30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7F0D5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7905" w:rsidRPr="00171211" w14:paraId="28779AA0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D3F5B65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02A21D71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503352" w14:textId="59DCB3CE" w:rsidR="009C7905" w:rsidRPr="00171211" w:rsidRDefault="00162F31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9E45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E3D8080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2,266</w:t>
            </w:r>
          </w:p>
        </w:tc>
      </w:tr>
      <w:tr w:rsidR="009C7905" w:rsidRPr="00171211" w14:paraId="4097C597" w14:textId="77777777" w:rsidTr="009C7905">
        <w:trPr>
          <w:trHeight w:val="82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F73A3BA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625CC181" w14:textId="77777777" w:rsidR="009C7905" w:rsidRPr="001765B9" w:rsidRDefault="009C7905" w:rsidP="007C22A3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B784EC7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98A5485" w14:textId="77777777" w:rsidR="00162F31" w:rsidRDefault="00162F31" w:rsidP="0016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7172E4C2" w14:textId="1C6E34CF" w:rsidR="009C7905" w:rsidRPr="00171211" w:rsidRDefault="00162F31" w:rsidP="0016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(142)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FBED6B8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7402E94" w14:textId="77777777" w:rsidR="009C7905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3447C686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(135)</w:t>
            </w:r>
          </w:p>
        </w:tc>
      </w:tr>
      <w:tr w:rsidR="009C7905" w:rsidRPr="00171211" w14:paraId="28ABC5C1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9841391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AEF4FC1" w14:textId="77777777" w:rsidR="009C7905" w:rsidRPr="00171211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39427" w14:textId="13A4BBB9" w:rsidR="009C7905" w:rsidRPr="00171211" w:rsidRDefault="00162F31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(2,057)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4E76B84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48E81" w14:textId="77777777" w:rsidR="009C7905" w:rsidRPr="0017121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(1,805)</w:t>
            </w:r>
          </w:p>
        </w:tc>
      </w:tr>
      <w:tr w:rsidR="009C7905" w:rsidRPr="00356084" w14:paraId="1111FFFD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0CE3D40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310ACAB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D15F5" w14:textId="43958916" w:rsidR="009C7905" w:rsidRPr="00356084" w:rsidRDefault="00162F31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0018D2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4E857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326</w:t>
            </w:r>
          </w:p>
        </w:tc>
      </w:tr>
      <w:tr w:rsidR="009C7905" w:rsidRPr="00356084" w14:paraId="1AAF46E4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A965117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3B1EACB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96F4D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7F92B3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B9991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905" w:rsidRPr="00356084" w14:paraId="520392AF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13F4BEE" w14:textId="77777777" w:rsidR="009C7905" w:rsidRPr="00356084" w:rsidRDefault="009C7905" w:rsidP="007C22A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0450BEA9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AEFAAA" w14:textId="77FDDA21" w:rsidR="009C7905" w:rsidRPr="00495A56" w:rsidRDefault="00162F31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  <w:t>150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BD3181C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C50C788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10</w:t>
            </w:r>
            <w:r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  <w:t>7</w:t>
            </w:r>
          </w:p>
        </w:tc>
      </w:tr>
      <w:tr w:rsidR="009C7905" w:rsidRPr="00356084" w14:paraId="50BFFDFB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E1F1B17" w14:textId="77777777" w:rsidR="009C7905" w:rsidRPr="00356084" w:rsidRDefault="009C7905" w:rsidP="007C22A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A5F2130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E891490" w14:textId="61E18DD1" w:rsidR="009C7905" w:rsidRPr="00356084" w:rsidRDefault="00162F31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(45</w:t>
            </w:r>
            <w:r w:rsidR="00EE024F">
              <w:rPr>
                <w:rFonts w:ascii="Angsana New" w:hAnsi="Angsana New"/>
                <w:color w:val="0D0D0D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BE6C842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F9D4DD6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(457)</w:t>
            </w:r>
          </w:p>
        </w:tc>
      </w:tr>
      <w:tr w:rsidR="009C7905" w:rsidRPr="00DE38CF" w14:paraId="0997C51F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07F6E1B" w14:textId="77777777" w:rsidR="009C7905" w:rsidRPr="007452D9" w:rsidRDefault="009C7905" w:rsidP="007C22A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452D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3AFFF89" w14:textId="77777777" w:rsidR="009C7905" w:rsidRPr="00DE38CF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1EB232D" w14:textId="6AB1CB87" w:rsidR="009C7905" w:rsidRPr="00DE38CF" w:rsidRDefault="00162F31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4B17194" w14:textId="77777777" w:rsidR="009C7905" w:rsidRPr="00DE38CF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65F1AE7" w14:textId="77777777" w:rsidR="009C7905" w:rsidRPr="00DE38CF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(9)</w:t>
            </w:r>
          </w:p>
        </w:tc>
      </w:tr>
      <w:tr w:rsidR="00A2187C" w:rsidRPr="00DE38CF" w14:paraId="01AC1842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EDB333E" w14:textId="0E5B85E8" w:rsidR="00A2187C" w:rsidRPr="007452D9" w:rsidRDefault="00A2187C" w:rsidP="007C22A3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452D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A49CD9B" w14:textId="77777777" w:rsidR="00A2187C" w:rsidRPr="00DE38CF" w:rsidRDefault="00A2187C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C61855B" w14:textId="3D486066" w:rsidR="00A2187C" w:rsidRPr="00DE38CF" w:rsidRDefault="00162F31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128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445C9EE" w14:textId="77777777" w:rsidR="00A2187C" w:rsidRPr="00DE38CF" w:rsidRDefault="00A2187C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4606916" w14:textId="3B663ADC" w:rsidR="00A2187C" w:rsidRDefault="00A2187C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116</w:t>
            </w:r>
          </w:p>
        </w:tc>
      </w:tr>
      <w:tr w:rsidR="009C7905" w:rsidRPr="00356084" w14:paraId="044CF77E" w14:textId="77777777" w:rsidTr="009C7905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015F3CD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0536B74C" w14:textId="77777777" w:rsidR="009C7905" w:rsidRPr="00356084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29E73" w14:textId="1CD3AD57" w:rsidR="009C7905" w:rsidRPr="00356084" w:rsidRDefault="00162F31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17</w:t>
            </w:r>
            <w:r w:rsidR="00EE024F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257254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FBE1B" w14:textId="77777777" w:rsidR="009C7905" w:rsidRPr="00356084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83</w:t>
            </w:r>
          </w:p>
        </w:tc>
      </w:tr>
    </w:tbl>
    <w:p w14:paraId="65D8F848" w14:textId="77777777" w:rsidR="009C7905" w:rsidRDefault="009C7905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pacing w:val="4"/>
          <w:sz w:val="30"/>
          <w:szCs w:val="30"/>
          <w:lang w:eastAsia="th-TH"/>
        </w:rPr>
      </w:pPr>
    </w:p>
    <w:p w14:paraId="78C06D2C" w14:textId="22EC7F36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A5843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9A584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7B83E1CF" w14:textId="77777777" w:rsidR="001765B9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0D7AAD46" w14:textId="77777777" w:rsidR="008E5E32" w:rsidRPr="009A5843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A5843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9A5843">
        <w:rPr>
          <w:rFonts w:ascii="Angsana New" w:hAnsi="Angsana New"/>
          <w:color w:val="FFFFFF"/>
          <w:sz w:val="30"/>
          <w:szCs w:val="30"/>
        </w:rPr>
        <w:t>.</w:t>
      </w:r>
      <w:r w:rsidRPr="009A5843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4B999199" w14:textId="77777777" w:rsidR="003508E1" w:rsidRPr="009A5843" w:rsidRDefault="003508E1" w:rsidP="00A5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1087573" w14:textId="2409B803" w:rsidR="0077671F" w:rsidRPr="00B935E2" w:rsidRDefault="00827D57" w:rsidP="00A5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2080C"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4A6A80" w14:textId="77777777" w:rsidR="00FF5847" w:rsidRPr="00AA3E60" w:rsidRDefault="00FF5847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884302C" w14:textId="4E7C1082" w:rsidR="00E20100" w:rsidRDefault="00E20100" w:rsidP="00E201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และผลแตกต่างชั่วคราวโดยใช้ประมาณการจากผลประกอบการจริงและการคาดการณ์ผลประกอบการในอนาคต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ซึ่งอาศัยการประมาณการข้อสมมติหลักของผู้บริหารเกี่ยวกับการเติบโตของรายได้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การเพิ่มขึ้นของกำไรจาก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การดำเนินงาน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และการบริหารภาษี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กลุ่มบริษัทรับรู้ขาดทุนทางภาษีเป็นสินทรัพย์ภาษีเงินได้รอการตัดบัญชี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AA0362">
        <w:rPr>
          <w:rFonts w:ascii="Angsana New" w:hAnsi="Angsana New" w:cs="Angsana New"/>
          <w:color w:val="000000"/>
          <w:sz w:val="30"/>
          <w:szCs w:val="30"/>
          <w:cs/>
        </w:rPr>
        <w:t>โดยการประมาณการและสมมติฐานหลักที่เปลี่ยนแปลงไปนั้นส่งผลต่อมูลค่าของสินทรัพย์ภาษีเงินได้รอการตัดบัญชี อีกทั้ง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ผลประกอบการจริงอาจแตกต่างอย่างเป็นสาระสำคัญจากที่ได้ประมาณไว้โดยผู้บริหารของกลุ่มบริษัท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ทั้งนี้ขาดทุนทางภาษีจะสิ้นอายุในปี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ถึง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</w:t>
      </w:r>
      <w:r>
        <w:rPr>
          <w:rFonts w:ascii="Angsana New" w:hAnsi="Angsana New" w:cs="Angsana New"/>
          <w:color w:val="000000"/>
          <w:sz w:val="30"/>
          <w:szCs w:val="30"/>
        </w:rPr>
        <w:t>71</w:t>
      </w:r>
    </w:p>
    <w:p w14:paraId="089231F5" w14:textId="77777777" w:rsidR="00A2187C" w:rsidRDefault="00A2187C" w:rsidP="00E201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0513E2F6" w14:textId="27F1D9B4" w:rsidR="00AA3E60" w:rsidRDefault="00827D57" w:rsidP="00AA3E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="00AA3E60" w:rsidRPr="009A5843">
        <w:rPr>
          <w:rFonts w:ascii="Angsana New" w:hAnsi="Angsana New" w:cs="Angsana New"/>
          <w:b/>
          <w:bCs/>
          <w:sz w:val="30"/>
          <w:szCs w:val="30"/>
        </w:rPr>
        <w:tab/>
      </w:r>
      <w:r w:rsidR="00AA3E60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66F6B70E" w14:textId="0A2650EC" w:rsidR="00AA3E60" w:rsidRPr="000A75C7" w:rsidRDefault="00AA3E60" w:rsidP="00AA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066"/>
        <w:gridCol w:w="231"/>
        <w:gridCol w:w="1313"/>
      </w:tblGrid>
      <w:tr w:rsidR="009C7905" w:rsidRPr="003508E1" w14:paraId="55315649" w14:textId="77777777" w:rsidTr="007C22A3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7196CFA" w14:textId="77777777" w:rsidR="009C7905" w:rsidRPr="00CB7BB3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7663C0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D87AD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2AAEA43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21E9F431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2749CC5A" w14:textId="77777777" w:rsidR="009C7905" w:rsidRPr="003508E1" w:rsidDel="00D43E7A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7905" w:rsidRPr="003508E1" w14:paraId="480D81D6" w14:textId="77777777" w:rsidTr="007C22A3">
        <w:trPr>
          <w:tblHeader/>
        </w:trPr>
        <w:tc>
          <w:tcPr>
            <w:tcW w:w="3780" w:type="dxa"/>
            <w:shd w:val="clear" w:color="auto" w:fill="auto"/>
          </w:tcPr>
          <w:p w14:paraId="60C81432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BBAEA8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2863D6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3D8AC582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0FC7F1FC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049AF74A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7905" w:rsidRPr="003508E1" w14:paraId="02E57CAA" w14:textId="77777777" w:rsidTr="007C22A3">
        <w:tc>
          <w:tcPr>
            <w:tcW w:w="3780" w:type="dxa"/>
            <w:shd w:val="clear" w:color="auto" w:fill="auto"/>
          </w:tcPr>
          <w:p w14:paraId="493AD22C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09DBD3F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6E71FCDD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25FEA88B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35949285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FC5D0BC" w14:textId="77777777" w:rsidR="009C7905" w:rsidRPr="003508E1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7597" w:rsidRPr="003508E1" w14:paraId="5EAAE7B4" w14:textId="77777777" w:rsidTr="007C22A3">
        <w:tc>
          <w:tcPr>
            <w:tcW w:w="3780" w:type="dxa"/>
            <w:shd w:val="clear" w:color="auto" w:fill="auto"/>
          </w:tcPr>
          <w:p w14:paraId="38EC3A5C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987A288" w14:textId="2E94A83D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3731459" w14:textId="1806FC1D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30E0651D" w14:textId="5F0290BE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1" w:type="dxa"/>
            <w:shd w:val="clear" w:color="auto" w:fill="auto"/>
          </w:tcPr>
          <w:p w14:paraId="2B93C7A7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5F5F1B65" w14:textId="0077A94F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90.40</w:t>
            </w:r>
          </w:p>
        </w:tc>
      </w:tr>
      <w:tr w:rsidR="00147597" w:rsidRPr="003508E1" w14:paraId="1DC7D2A7" w14:textId="77777777" w:rsidTr="007C22A3">
        <w:tc>
          <w:tcPr>
            <w:tcW w:w="3780" w:type="dxa"/>
            <w:shd w:val="clear" w:color="auto" w:fill="auto"/>
          </w:tcPr>
          <w:p w14:paraId="5D87C173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15498C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17B34180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52E48378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239486BC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401A29B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597" w:rsidRPr="003508E1" w14:paraId="0B5B89E6" w14:textId="77777777" w:rsidTr="007C22A3">
        <w:tc>
          <w:tcPr>
            <w:tcW w:w="3780" w:type="dxa"/>
            <w:shd w:val="clear" w:color="auto" w:fill="auto"/>
          </w:tcPr>
          <w:p w14:paraId="15E908F1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808C8D7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  <w:shd w:val="clear" w:color="auto" w:fill="auto"/>
          </w:tcPr>
          <w:p w14:paraId="740D97ED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488A454D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7B916B84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4D6B146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597" w:rsidRPr="00CB7BB3" w14:paraId="0A182D23" w14:textId="77777777" w:rsidTr="007C22A3">
        <w:tc>
          <w:tcPr>
            <w:tcW w:w="3780" w:type="dxa"/>
            <w:shd w:val="clear" w:color="auto" w:fill="auto"/>
          </w:tcPr>
          <w:p w14:paraId="51C5EA43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0B8DE8A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F3E1193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4B350C25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1" w:type="dxa"/>
            <w:shd w:val="clear" w:color="auto" w:fill="auto"/>
          </w:tcPr>
          <w:p w14:paraId="4D1FB5D1" w14:textId="77777777" w:rsidR="00147597" w:rsidRPr="003508E1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548EEC9D" w14:textId="77777777" w:rsidR="00147597" w:rsidRPr="00CB7BB3" w:rsidRDefault="00147597" w:rsidP="0014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90.40</w:t>
            </w:r>
          </w:p>
        </w:tc>
      </w:tr>
    </w:tbl>
    <w:p w14:paraId="7AFB2B66" w14:textId="10BCD4B4" w:rsidR="009C7905" w:rsidRPr="000A75C7" w:rsidRDefault="009C7905" w:rsidP="00AA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14:paraId="1A938923" w14:textId="329BB53F" w:rsidR="00D53523" w:rsidRPr="009343CC" w:rsidRDefault="00827D57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75D96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0A75C7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24"/>
          <w:szCs w:val="24"/>
        </w:rPr>
      </w:pPr>
    </w:p>
    <w:p w14:paraId="54410754" w14:textId="7C154307" w:rsidR="00132745" w:rsidRPr="00A2187C" w:rsidRDefault="00E20100" w:rsidP="00A2187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1D6ABB9" w14:textId="4676BD17" w:rsidR="00E20100" w:rsidRDefault="00E20100" w:rsidP="00E2010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Pr="000409D3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049C08E" w14:textId="1D65AFC9" w:rsidR="00E20100" w:rsidRPr="000A75C7" w:rsidRDefault="00E2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1080"/>
      </w:tblGrid>
      <w:tr w:rsidR="00E20100" w:rsidRPr="00292CE3" w14:paraId="157C624F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86CFBE0" w14:textId="77777777" w:rsidR="00E20100" w:rsidRPr="00C46A09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807969E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062A07DD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0100" w:rsidRPr="00292CE3" w14:paraId="79A7F296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FD42CF1" w14:textId="77777777" w:rsidR="00E20100" w:rsidRPr="00C46A09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9CCF4E3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DB9269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8CC033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12B660B0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0100" w:rsidRPr="00292CE3" w14:paraId="29CF81D2" w14:textId="77777777" w:rsidTr="004C2632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B125C9A" w14:textId="1F8FC189" w:rsidR="00E20100" w:rsidRPr="00292CE3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327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327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33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A776061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B93A4F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FED712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8D965F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DCE8345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68EAFDA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FD2A78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D530321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4ABD20B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A5CDA8" w14:textId="77777777" w:rsidR="00E20100" w:rsidRPr="00292CE3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0100" w:rsidRPr="00292CE3" w14:paraId="7BF518E8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18B41C53" w14:textId="77777777" w:rsidR="00E20100" w:rsidRPr="00292CE3" w:rsidRDefault="00E20100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0AF571F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71AE183A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EE44C5A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751E61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20100" w:rsidRPr="00292CE3" w14:paraId="30DB178C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4C97598" w14:textId="77777777" w:rsidR="00E20100" w:rsidRPr="00292CE3" w:rsidRDefault="00E20100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FB0FEB1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427A82B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6B2143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E7BE30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80FC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2308D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D7EEC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CAD436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C097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3D8A5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292CE3" w14:paraId="267D7C04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0231506" w14:textId="77777777" w:rsidR="00E20100" w:rsidRPr="00292CE3" w:rsidRDefault="00E20100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CEA65BD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74DE65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8A79E9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73C579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B8706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7E9BD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EDB7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63BF8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E78DD5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8FE3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100" w:rsidRPr="00292CE3" w14:paraId="0751D50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370B7EFE" w14:textId="77777777" w:rsidR="00E20100" w:rsidRPr="00292CE3" w:rsidRDefault="00E20100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F13B26F" w14:textId="77777777" w:rsidR="00E20100" w:rsidRPr="00C46A0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1B13633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790F41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4B0A74" w14:textId="77777777" w:rsidR="00E20100" w:rsidRPr="00162F31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DCD5D0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365F3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B0FDD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4C8367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D264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94D92" w14:textId="77777777" w:rsidR="00E20100" w:rsidRPr="00292CE3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292CE3" w14:paraId="07208933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9651752" w14:textId="77777777" w:rsidR="00E950CC" w:rsidRPr="00292CE3" w:rsidRDefault="00E950CC" w:rsidP="00E950C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663C9913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DC96A82" w14:textId="27E708D8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56,605</w:t>
            </w:r>
          </w:p>
        </w:tc>
        <w:tc>
          <w:tcPr>
            <w:tcW w:w="236" w:type="dxa"/>
          </w:tcPr>
          <w:p w14:paraId="7307D9AF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371453" w14:textId="4E216BEA" w:rsidR="00E950CC" w:rsidRPr="00292CE3" w:rsidRDefault="00E950CC" w:rsidP="00E950C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137078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E8DE7" w14:textId="552F8E76" w:rsidR="00E950CC" w:rsidRPr="00292CE3" w:rsidRDefault="001C654E" w:rsidP="00E950C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56,605</w:t>
            </w:r>
          </w:p>
        </w:tc>
        <w:tc>
          <w:tcPr>
            <w:tcW w:w="270" w:type="dxa"/>
          </w:tcPr>
          <w:p w14:paraId="0A269663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6401AD" w14:textId="740B7ECA" w:rsidR="00E950CC" w:rsidRPr="00292CE3" w:rsidRDefault="00E950CC" w:rsidP="00E950CC">
            <w:pPr>
              <w:pStyle w:val="acctfourfigures"/>
              <w:tabs>
                <w:tab w:val="clear" w:pos="765"/>
                <w:tab w:val="left" w:pos="336"/>
              </w:tabs>
              <w:spacing w:line="240" w:lineRule="atLeast"/>
              <w:ind w:left="-24" w:right="-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A0F5AE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DF805" w14:textId="08111478" w:rsidR="00E950CC" w:rsidRPr="00292CE3" w:rsidRDefault="001C654E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56,605</w:t>
            </w:r>
          </w:p>
        </w:tc>
      </w:tr>
      <w:tr w:rsidR="00E950CC" w:rsidRPr="00C46F07" w14:paraId="2B811C70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063C118C" w14:textId="77777777" w:rsidR="00E950CC" w:rsidRDefault="00E950CC" w:rsidP="00E950C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979CBD1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8CE2B3" w14:textId="77777777" w:rsidR="00E950CC" w:rsidRPr="00C46F0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E1D4CE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DADAC44" w14:textId="77777777" w:rsidR="00E950CC" w:rsidRPr="00C46F0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B686D8" w14:textId="77777777" w:rsidR="00E950CC" w:rsidRPr="005248EA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5FD3A6" w14:textId="77777777" w:rsidR="00E950CC" w:rsidRPr="00C46F0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477692" w14:textId="77777777" w:rsidR="00E950CC" w:rsidRPr="005248EA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A9CB520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D70A8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7A351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50CC" w:rsidRPr="005248EA" w14:paraId="69125FDF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132CCF82" w14:textId="77777777" w:rsidR="00E950CC" w:rsidRPr="00292CE3" w:rsidRDefault="00E950CC" w:rsidP="00E950C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921580A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F3B38BF" w14:textId="77777777" w:rsidR="00E950CC" w:rsidRPr="00F568B5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2DFCCB4F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61059F5" w14:textId="77777777" w:rsidR="00E950CC" w:rsidRPr="005248EA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7F80D" w14:textId="77777777" w:rsidR="00E950CC" w:rsidRPr="005248EA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D3E1B6" w14:textId="77777777" w:rsidR="00E950CC" w:rsidRPr="005248EA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86FEE7" w14:textId="77777777" w:rsidR="00E950CC" w:rsidRPr="005248EA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ED9A18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D4AB6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7E03D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BC5E95" w14:paraId="380CF3DF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0F4EB72" w14:textId="77777777" w:rsidR="00E950CC" w:rsidRPr="00292CE3" w:rsidRDefault="00E950CC" w:rsidP="00E950C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EF92A70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DE31B" w14:textId="547F865D" w:rsidR="00E950CC" w:rsidRPr="00333126" w:rsidRDefault="001C654E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199,704</w:t>
            </w:r>
          </w:p>
        </w:tc>
        <w:tc>
          <w:tcPr>
            <w:tcW w:w="236" w:type="dxa"/>
          </w:tcPr>
          <w:p w14:paraId="265E4EA3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FB962A" w14:textId="22B4A49C" w:rsidR="00E950CC" w:rsidRPr="00BC5E95" w:rsidRDefault="001C654E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48,127</w:t>
            </w:r>
          </w:p>
        </w:tc>
        <w:tc>
          <w:tcPr>
            <w:tcW w:w="270" w:type="dxa"/>
          </w:tcPr>
          <w:p w14:paraId="70BC7FA7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7A24EE" w14:textId="7F3CA3DD" w:rsidR="00E950CC" w:rsidRPr="00BC5E95" w:rsidRDefault="001C654E" w:rsidP="00E950C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E76A4C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E5A30C" w14:textId="4088139D" w:rsidR="00E950CC" w:rsidRPr="00BC5E95" w:rsidRDefault="001C654E" w:rsidP="00E950C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151,577</w:t>
            </w:r>
          </w:p>
        </w:tc>
        <w:tc>
          <w:tcPr>
            <w:tcW w:w="270" w:type="dxa"/>
          </w:tcPr>
          <w:p w14:paraId="06AD0178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E00AE" w14:textId="2577A464" w:rsidR="00E950CC" w:rsidRPr="00BC5E95" w:rsidRDefault="001C654E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199,704</w:t>
            </w:r>
          </w:p>
        </w:tc>
      </w:tr>
      <w:tr w:rsidR="00E950CC" w:rsidRPr="00BC5E95" w14:paraId="721DEAD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3F471A0" w14:textId="77777777" w:rsidR="00E950CC" w:rsidRPr="00292CE3" w:rsidRDefault="00E950CC" w:rsidP="00E950CC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3B7E922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7874F" w14:textId="5897067B" w:rsidR="00E950CC" w:rsidRPr="00BC5E95" w:rsidRDefault="001C654E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256,309</w:t>
            </w:r>
          </w:p>
        </w:tc>
        <w:tc>
          <w:tcPr>
            <w:tcW w:w="236" w:type="dxa"/>
          </w:tcPr>
          <w:p w14:paraId="518E9FE4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98BE86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0C92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391A7A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98134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9E7B49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C7FBB" w14:textId="77777777" w:rsidR="00E950CC" w:rsidRPr="00BC5E95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CE51A" w14:textId="73BACC10" w:rsidR="00E950CC" w:rsidRPr="00BC5E95" w:rsidRDefault="001C654E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256,309</w:t>
            </w:r>
          </w:p>
        </w:tc>
      </w:tr>
      <w:tr w:rsidR="00E950CC" w:rsidRPr="00292CE3" w14:paraId="7A53073F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EC63301" w14:textId="77777777" w:rsidR="00E950CC" w:rsidRPr="00C46A09" w:rsidRDefault="00E950CC" w:rsidP="00E950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049F86D5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7044835" w14:textId="77777777" w:rsidR="00E950CC" w:rsidRPr="00475D96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E950CC" w:rsidRPr="00292CE3" w14:paraId="7D57E1CA" w14:textId="77777777" w:rsidTr="00307B45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4B5B39F" w14:textId="77777777" w:rsidR="00E950CC" w:rsidRPr="00292CE3" w:rsidRDefault="00E950CC" w:rsidP="00E950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9B8A4F2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52360482" w14:textId="4DBE8FAA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50CC" w:rsidRPr="00292CE3" w14:paraId="554CDC8E" w14:textId="77777777" w:rsidTr="00CE145F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9E4AB03" w14:textId="77777777" w:rsidR="00E950CC" w:rsidRPr="00FE624D" w:rsidRDefault="00E950CC" w:rsidP="00E950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4816E53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7256FE" w14:textId="37A30E56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050" w:type="dxa"/>
            <w:gridSpan w:val="7"/>
          </w:tcPr>
          <w:p w14:paraId="3D277ED6" w14:textId="3C50CF5B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า</w:t>
            </w: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ยุติธรรม</w:t>
            </w:r>
          </w:p>
        </w:tc>
        <w:tc>
          <w:tcPr>
            <w:tcW w:w="1080" w:type="dxa"/>
          </w:tcPr>
          <w:p w14:paraId="2F39BE78" w14:textId="77777777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950CC" w:rsidRPr="00292CE3" w14:paraId="7AF74D58" w14:textId="77777777" w:rsidTr="00CE145F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08B96EA8" w14:textId="77777777" w:rsidR="00E950CC" w:rsidRPr="00292CE3" w:rsidRDefault="00E950CC" w:rsidP="00E950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CD6E558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29314A" w14:textId="77777777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54D94C" w14:textId="77777777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021045D" w14:textId="52ED9B28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DB12FC4" w14:textId="77777777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1822CBA" w14:textId="0066335D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9FA89B9" w14:textId="77777777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B827A38" w14:textId="6BCD247D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79766AB" w14:textId="77777777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4AB465" w14:textId="37FDC7F9" w:rsidR="00E950CC" w:rsidRPr="00292CE3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950CC" w:rsidRPr="00292CE3" w14:paraId="1D2636D2" w14:textId="77777777" w:rsidTr="005A153C">
        <w:trPr>
          <w:trHeight w:val="261"/>
        </w:trPr>
        <w:tc>
          <w:tcPr>
            <w:tcW w:w="2610" w:type="dxa"/>
            <w:shd w:val="clear" w:color="auto" w:fill="auto"/>
          </w:tcPr>
          <w:p w14:paraId="7C5F342F" w14:textId="77777777" w:rsidR="00E950CC" w:rsidRPr="00292CE3" w:rsidRDefault="00E950CC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B61DBCB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2439EA2B" w14:textId="661EFE62" w:rsidR="00E950CC" w:rsidRPr="00292CE3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5CD92AFE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2533508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950CC" w:rsidRPr="00292CE3" w14:paraId="48FD32E1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5E11D1A1" w14:textId="77777777" w:rsidR="00E950CC" w:rsidRPr="00292CE3" w:rsidRDefault="00E950CC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CA4084B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BDF1A48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031DE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85F946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8D448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B4D6E7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5226D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268685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34467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40413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292CE3" w14:paraId="455FC3A9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3495C3BF" w14:textId="77777777" w:rsidR="00E950CC" w:rsidRPr="00292CE3" w:rsidRDefault="00E950CC" w:rsidP="00E950C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834057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6482E28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FABBE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0C7190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D7D79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374D5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DC1B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9D1A5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C9EF9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BB65B" w14:textId="77777777" w:rsidR="00E950CC" w:rsidRPr="00292CE3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C46F07" w14:paraId="46A0C131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05E1F4F4" w14:textId="77777777" w:rsidR="00E950CC" w:rsidRDefault="00E950CC" w:rsidP="00E950C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87EDDDA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611CA4A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8A4769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AE24868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09FA3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F91298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4B3E03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96EF67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6B1510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3EE0F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50CC" w:rsidRPr="00C46F07" w14:paraId="5375C3A9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20204580" w14:textId="77777777" w:rsidR="00E950CC" w:rsidRPr="00292CE3" w:rsidRDefault="00E950CC" w:rsidP="00E950C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11170B08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C0EE8FB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654,295</w:t>
            </w:r>
          </w:p>
        </w:tc>
        <w:tc>
          <w:tcPr>
            <w:tcW w:w="236" w:type="dxa"/>
          </w:tcPr>
          <w:p w14:paraId="230CAC11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831DB92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C1503F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230636A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  <w:tc>
          <w:tcPr>
            <w:tcW w:w="270" w:type="dxa"/>
          </w:tcPr>
          <w:p w14:paraId="4562D451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77F62C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2BF284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38798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</w:tr>
      <w:tr w:rsidR="00E950CC" w:rsidRPr="00C46F07" w14:paraId="4C7AA094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7E00462" w14:textId="77777777" w:rsidR="00E950CC" w:rsidRPr="00292CE3" w:rsidRDefault="00E950CC" w:rsidP="00E950CC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8150336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28FFC3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E8D12E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62AD9691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76361B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68632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570494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057887E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1C24BC" w14:textId="77777777" w:rsidR="00E950CC" w:rsidRPr="005248E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A2DC4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50CC" w:rsidRPr="00884B5C" w14:paraId="7E186BCC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176F2895" w14:textId="77777777" w:rsidR="00E950CC" w:rsidRPr="00292CE3" w:rsidRDefault="00E950CC" w:rsidP="00E950CC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E74954D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9907526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5EB2C44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A0DF11E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3E7B928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B70249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6DF5A54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98F7A5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4615873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58AEFA5" w14:textId="77777777" w:rsidR="00E950CC" w:rsidRPr="00884B5C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950CC" w:rsidRPr="00884B5C" w14:paraId="09C6DFD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9EC6FAB" w14:textId="77777777" w:rsidR="00E950CC" w:rsidRPr="00D71F54" w:rsidRDefault="00E950CC" w:rsidP="00E950CC">
            <w:pPr>
              <w:ind w:left="16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E849EA7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75AF6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195,711</w:t>
            </w:r>
          </w:p>
        </w:tc>
        <w:tc>
          <w:tcPr>
            <w:tcW w:w="236" w:type="dxa"/>
          </w:tcPr>
          <w:p w14:paraId="0AF97799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1F6DCF19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84D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51,036</w:t>
            </w:r>
          </w:p>
        </w:tc>
        <w:tc>
          <w:tcPr>
            <w:tcW w:w="270" w:type="dxa"/>
          </w:tcPr>
          <w:p w14:paraId="52AEB37E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328D892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090CD1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33D751B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144,675</w:t>
            </w:r>
          </w:p>
        </w:tc>
        <w:tc>
          <w:tcPr>
            <w:tcW w:w="270" w:type="dxa"/>
          </w:tcPr>
          <w:p w14:paraId="17C27C14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EDB11" w14:textId="77777777" w:rsidR="00E950CC" w:rsidRPr="00884B5C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195,711</w:t>
            </w:r>
          </w:p>
        </w:tc>
      </w:tr>
      <w:tr w:rsidR="00E950CC" w14:paraId="62ECDEFB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2D84F0BA" w14:textId="77777777" w:rsidR="00E950CC" w:rsidRDefault="00E950CC" w:rsidP="00E950CC">
            <w:pPr>
              <w:ind w:left="16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013D1F5" w14:textId="77777777" w:rsidR="00E950CC" w:rsidRPr="00C46A0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6A7B4B" w14:textId="77777777" w:rsidR="00E950CC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850,006</w:t>
            </w:r>
          </w:p>
        </w:tc>
        <w:tc>
          <w:tcPr>
            <w:tcW w:w="236" w:type="dxa"/>
          </w:tcPr>
          <w:p w14:paraId="5708DD89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A27C330" w14:textId="77777777" w:rsidR="00E950CC" w:rsidRPr="00B84D1A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7C9ED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88A597F" w14:textId="77777777" w:rsidR="00E950CC" w:rsidRPr="00C46F0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983328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FEF4D17" w14:textId="77777777" w:rsidR="00E950CC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6D30BD" w14:textId="77777777" w:rsidR="00E950CC" w:rsidRPr="00F568B5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F3A425" w14:textId="77777777" w:rsidR="00E950CC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0,006</w:t>
            </w:r>
          </w:p>
        </w:tc>
      </w:tr>
    </w:tbl>
    <w:p w14:paraId="56A82FD5" w14:textId="229A3FB5" w:rsidR="003508E1" w:rsidRDefault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7E0A8EA" w14:textId="77777777" w:rsidR="00E20100" w:rsidRPr="00E161CE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ของลำดับชั้น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30BD0428" w14:textId="77777777" w:rsidR="00E20100" w:rsidRPr="00E161CE" w:rsidRDefault="00E20100" w:rsidP="00E20100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E5542A1" w14:textId="77777777" w:rsidR="00E20100" w:rsidRPr="00E161CE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E9FB00" w14:textId="77777777" w:rsidR="00E20100" w:rsidRPr="00E161CE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64EE0AE" w14:textId="77777777" w:rsidR="00E20100" w:rsidRPr="00E161CE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25466310" w14:textId="370651EF" w:rsidR="00385A6D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C4A37E0" w14:textId="1EDB780F" w:rsidR="004818D9" w:rsidRDefault="00827D57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E2080C" w:rsidRPr="00E161C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9980D38" w14:textId="0254FABC" w:rsidR="009A5843" w:rsidRPr="00F57B24" w:rsidRDefault="009A584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CB7BB3" w:rsidRPr="00E161CE" w14:paraId="6B7D103E" w14:textId="77777777" w:rsidTr="00F57B24">
        <w:trPr>
          <w:tblHeader/>
        </w:trPr>
        <w:tc>
          <w:tcPr>
            <w:tcW w:w="6210" w:type="dxa"/>
          </w:tcPr>
          <w:p w14:paraId="3145AE1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49A05" w14:textId="62642560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327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327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67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205A0B6" w14:textId="77777777" w:rsidR="00CB7BB3" w:rsidRPr="00E161CE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F3395D" w14:textId="77777777" w:rsidR="00CB7BB3" w:rsidRPr="00E161CE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EC770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03ED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98518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7BB3" w:rsidRPr="00E161CE" w14:paraId="54C35603" w14:textId="77777777" w:rsidTr="00F57B24">
        <w:trPr>
          <w:tblHeader/>
        </w:trPr>
        <w:tc>
          <w:tcPr>
            <w:tcW w:w="6210" w:type="dxa"/>
          </w:tcPr>
          <w:p w14:paraId="37E5170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B249BA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B3" w:rsidRPr="00E161CE" w14:paraId="62242BE3" w14:textId="77777777" w:rsidTr="00F57B24">
        <w:tc>
          <w:tcPr>
            <w:tcW w:w="6210" w:type="dxa"/>
          </w:tcPr>
          <w:p w14:paraId="64C78B14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562F5DE0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12B85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5F82A7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E161CE" w14:paraId="5F4899A6" w14:textId="77777777" w:rsidTr="00F57B24">
        <w:tc>
          <w:tcPr>
            <w:tcW w:w="6210" w:type="dxa"/>
          </w:tcPr>
          <w:p w14:paraId="20B4A0E6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4C8D4D94" w14:textId="0BF2288A" w:rsidR="00CB7BB3" w:rsidRPr="00E161CE" w:rsidRDefault="001C654E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,057</w:t>
            </w:r>
          </w:p>
        </w:tc>
        <w:tc>
          <w:tcPr>
            <w:tcW w:w="270" w:type="dxa"/>
          </w:tcPr>
          <w:p w14:paraId="63E5FF2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B6E71" w14:textId="0C0699C1" w:rsidR="00CB7BB3" w:rsidRPr="00E161CE" w:rsidRDefault="001C654E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6,057</w:t>
            </w:r>
          </w:p>
        </w:tc>
      </w:tr>
      <w:tr w:rsidR="00CB7BB3" w:rsidRPr="00E161CE" w14:paraId="14543996" w14:textId="77777777" w:rsidTr="00F57B24">
        <w:tc>
          <w:tcPr>
            <w:tcW w:w="6210" w:type="dxa"/>
          </w:tcPr>
          <w:p w14:paraId="7F3B62C5" w14:textId="1035FF72" w:rsidR="00CB7BB3" w:rsidRPr="00E161CE" w:rsidRDefault="00E2010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2589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  <w:r w:rsidRPr="0012589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และภาชนะบรรจุ</w:t>
            </w:r>
          </w:p>
        </w:tc>
        <w:tc>
          <w:tcPr>
            <w:tcW w:w="1440" w:type="dxa"/>
          </w:tcPr>
          <w:p w14:paraId="24492E3B" w14:textId="284EA26A" w:rsidR="00CB7BB3" w:rsidRPr="007D67A6" w:rsidRDefault="001C654E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66,692</w:t>
            </w:r>
          </w:p>
        </w:tc>
        <w:tc>
          <w:tcPr>
            <w:tcW w:w="270" w:type="dxa"/>
          </w:tcPr>
          <w:p w14:paraId="267F614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3C472" w14:textId="61DAA916" w:rsidR="00CB7BB3" w:rsidRPr="007D67A6" w:rsidRDefault="001C654E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65,569</w:t>
            </w:r>
          </w:p>
        </w:tc>
      </w:tr>
      <w:tr w:rsidR="00CB7BB3" w:rsidRPr="00E161CE" w14:paraId="4276B352" w14:textId="77777777" w:rsidTr="00F57B24">
        <w:tc>
          <w:tcPr>
            <w:tcW w:w="6210" w:type="dxa"/>
          </w:tcPr>
          <w:p w14:paraId="30023A9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8F0BD9" w14:textId="6FEA20D5" w:rsidR="00CB7BB3" w:rsidRPr="00E161CE" w:rsidRDefault="001C654E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72,749</w:t>
            </w:r>
          </w:p>
        </w:tc>
        <w:tc>
          <w:tcPr>
            <w:tcW w:w="270" w:type="dxa"/>
          </w:tcPr>
          <w:p w14:paraId="6AC65EDE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25F16" w14:textId="05C1FF74" w:rsidR="00CB7BB3" w:rsidRPr="00E161CE" w:rsidRDefault="001C654E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71,626</w:t>
            </w:r>
          </w:p>
        </w:tc>
      </w:tr>
      <w:tr w:rsidR="00232954" w:rsidRPr="00F57B24" w14:paraId="7EFEDD77" w14:textId="77777777" w:rsidTr="00F57B24">
        <w:tc>
          <w:tcPr>
            <w:tcW w:w="6210" w:type="dxa"/>
          </w:tcPr>
          <w:p w14:paraId="5E1CBF0E" w14:textId="77777777" w:rsidR="00232954" w:rsidRPr="00B676FB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DA721A" w14:textId="77777777" w:rsidR="00232954" w:rsidRPr="00F57B24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580625" w14:textId="77777777" w:rsidR="00232954" w:rsidRPr="00F57B24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DF083D9" w14:textId="77777777" w:rsidR="00232954" w:rsidRPr="00F57B24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7BB3" w:rsidRPr="00E161CE" w14:paraId="28FC35F3" w14:textId="77777777" w:rsidTr="00F57B24">
        <w:tc>
          <w:tcPr>
            <w:tcW w:w="6210" w:type="dxa"/>
          </w:tcPr>
          <w:p w14:paraId="3E379F41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76E54518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8AAAB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D8532F" w14:textId="77777777" w:rsidR="00CB7BB3" w:rsidRPr="00E161C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06" w:rsidRPr="00E161CE" w14:paraId="4481D76E" w14:textId="77777777" w:rsidTr="00F57B24">
        <w:tc>
          <w:tcPr>
            <w:tcW w:w="6210" w:type="dxa"/>
          </w:tcPr>
          <w:p w14:paraId="5DCB3F48" w14:textId="4EF02A04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54506">
              <w:rPr>
                <w:rFonts w:asciiTheme="majorBidi" w:hAnsi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59479322" w14:textId="6A0EA5AF" w:rsidR="00154506" w:rsidRPr="00154506" w:rsidRDefault="001C654E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319,628</w:t>
            </w:r>
          </w:p>
        </w:tc>
        <w:tc>
          <w:tcPr>
            <w:tcW w:w="270" w:type="dxa"/>
          </w:tcPr>
          <w:p w14:paraId="29E4615C" w14:textId="77777777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7D060" w14:textId="6484F155" w:rsidR="00154506" w:rsidRPr="00154506" w:rsidRDefault="001C654E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288,781</w:t>
            </w:r>
          </w:p>
        </w:tc>
      </w:tr>
      <w:tr w:rsidR="00154506" w:rsidRPr="00E161CE" w14:paraId="437F1999" w14:textId="77777777" w:rsidTr="00F57B24">
        <w:tc>
          <w:tcPr>
            <w:tcW w:w="6210" w:type="dxa"/>
          </w:tcPr>
          <w:p w14:paraId="29AF709D" w14:textId="73E2EC52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4A7FF0F4" w14:textId="7317CCB9" w:rsidR="00154506" w:rsidRPr="00154506" w:rsidRDefault="00EE3D49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C654E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9F03AF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294BAA24" w14:textId="77777777" w:rsidR="00154506" w:rsidRPr="00154506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AF753" w14:textId="1E9F2089" w:rsidR="00154506" w:rsidRPr="00154506" w:rsidRDefault="001C654E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9F03AF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154506" w:rsidRPr="00E161CE" w14:paraId="6F2446EE" w14:textId="77777777" w:rsidTr="00F57B24">
        <w:tc>
          <w:tcPr>
            <w:tcW w:w="6210" w:type="dxa"/>
          </w:tcPr>
          <w:p w14:paraId="6EAE7920" w14:textId="6CADB8FB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69B643" w14:textId="3B434B02" w:rsidR="00154506" w:rsidRPr="00E161CE" w:rsidRDefault="001C654E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E3D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F0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10820913" w14:textId="77777777" w:rsidR="00154506" w:rsidRPr="00E161C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2E47C" w14:textId="61C07C54" w:rsidR="00154506" w:rsidRPr="00E161CE" w:rsidRDefault="001C654E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</w:t>
            </w:r>
            <w:r w:rsidR="009F0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14:paraId="0C7FC5BB" w14:textId="77777777" w:rsidR="00CB7BB3" w:rsidRPr="00F57B24" w:rsidRDefault="00CB7BB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36380F3" w14:textId="763640EF" w:rsidR="00EB73ED" w:rsidRPr="00EB276B" w:rsidRDefault="00E2080C" w:rsidP="00306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827D57">
        <w:rPr>
          <w:rFonts w:ascii="Angsana New" w:hAnsi="Angsana New" w:cs="Angsana New"/>
          <w:b/>
          <w:bCs/>
          <w:sz w:val="30"/>
          <w:szCs w:val="30"/>
        </w:rPr>
        <w:t>1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EB276B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F57B24" w:rsidRDefault="00EF6B86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2CCFF19" w14:textId="4E7AB3EC" w:rsidR="00E20100" w:rsidRPr="002F3BAB" w:rsidRDefault="00E20100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BAB">
        <w:rPr>
          <w:rFonts w:ascii="Angsana New" w:hAnsi="Angsana New"/>
          <w:sz w:val="30"/>
          <w:szCs w:val="30"/>
        </w:rPr>
        <w:t>(</w:t>
      </w:r>
      <w:r w:rsidRPr="002F3BAB">
        <w:rPr>
          <w:rFonts w:ascii="Angsana New" w:hAnsi="Angsana New"/>
          <w:sz w:val="30"/>
          <w:szCs w:val="30"/>
          <w:cs/>
        </w:rPr>
        <w:t xml:space="preserve">ก) </w:t>
      </w:r>
      <w:r w:rsidRPr="002F3BAB">
        <w:rPr>
          <w:rFonts w:ascii="Angsana New" w:hAnsi="Angsana New"/>
          <w:sz w:val="30"/>
          <w:szCs w:val="30"/>
          <w:cs/>
        </w:rPr>
        <w:tab/>
      </w:r>
      <w:r w:rsidRPr="002F3BAB">
        <w:rPr>
          <w:rFonts w:asciiTheme="majorBidi" w:hAnsiTheme="majorBidi" w:cstheme="majorBidi"/>
          <w:sz w:val="30"/>
          <w:szCs w:val="30"/>
          <w:cs/>
        </w:rPr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</w:t>
      </w:r>
      <w:r w:rsidRPr="005F57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5F57BC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5F57B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ปัจจุบันคดีความดังกล่าวอยู่ในระหว่างพิจารณาของศาลชั้นต้น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Pr="002F3BAB">
        <w:rPr>
          <w:rFonts w:asciiTheme="majorBidi" w:hAnsiTheme="majorBidi" w:cstheme="majorBidi"/>
          <w:sz w:val="30"/>
          <w:szCs w:val="30"/>
        </w:rPr>
        <w:t>3</w:t>
      </w:r>
      <w:r w:rsidR="00F85A1A">
        <w:rPr>
          <w:rFonts w:asciiTheme="majorBidi" w:hAnsiTheme="majorBidi" w:cstheme="majorBidi"/>
          <w:sz w:val="30"/>
          <w:szCs w:val="30"/>
        </w:rPr>
        <w:t xml:space="preserve">0 </w:t>
      </w:r>
      <w:r w:rsidR="00F85A1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F3BA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F3BAB">
        <w:rPr>
          <w:rFonts w:asciiTheme="majorBidi" w:hAnsiTheme="majorBidi" w:cstheme="majorBidi"/>
          <w:sz w:val="30"/>
          <w:szCs w:val="30"/>
        </w:rPr>
        <w:t xml:space="preserve">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631F74" w14:textId="77777777" w:rsidR="00E20100" w:rsidRPr="00F57B24" w:rsidRDefault="00E20100" w:rsidP="00E2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2EBA4F8E" w14:textId="02ABB872" w:rsidR="00E20100" w:rsidRPr="002F3BAB" w:rsidRDefault="00E20100" w:rsidP="00E20100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(ข) </w:t>
      </w:r>
      <w:r w:rsidRPr="002F3BAB">
        <w:rPr>
          <w:rFonts w:asciiTheme="majorBidi" w:hAnsiTheme="majorBidi" w:cstheme="majorBidi"/>
          <w:sz w:val="30"/>
          <w:szCs w:val="30"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เป็นจำนวนเงินรวมประมาณ </w:t>
      </w:r>
      <w:r w:rsidRPr="002F3BAB">
        <w:rPr>
          <w:rFonts w:asciiTheme="majorBidi" w:hAnsiTheme="majorBidi" w:cstheme="majorBidi"/>
          <w:sz w:val="30"/>
          <w:szCs w:val="30"/>
        </w:rPr>
        <w:t>1.45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/>
          <w:sz w:val="30"/>
          <w:szCs w:val="30"/>
        </w:rPr>
        <w:t>0.1</w:t>
      </w:r>
      <w:r>
        <w:rPr>
          <w:rFonts w:asciiTheme="majorBidi" w:hAnsiTheme="majorBidi" w:cstheme="majorBidi"/>
          <w:sz w:val="30"/>
          <w:szCs w:val="30"/>
        </w:rPr>
        <w:t>0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ล้า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2F3BAB">
        <w:rPr>
          <w:rFonts w:asciiTheme="majorBidi" w:hAnsiTheme="majorBidi" w:cstheme="majorBidi"/>
          <w:sz w:val="30"/>
          <w:szCs w:val="30"/>
          <w:cs/>
        </w:rPr>
        <w:t>บาท ปัจจุบันคดีความดังกล่าวอยู่ใน</w:t>
      </w:r>
      <w:r w:rsidR="00B13876" w:rsidRPr="00B13876">
        <w:rPr>
          <w:rFonts w:asciiTheme="majorBidi" w:hAnsiTheme="majorBidi"/>
          <w:sz w:val="30"/>
          <w:szCs w:val="30"/>
          <w:cs/>
        </w:rPr>
        <w:t>ระหว่างการพิจารณา</w:t>
      </w:r>
      <w:r w:rsidR="00B13876">
        <w:rPr>
          <w:rFonts w:asciiTheme="majorBidi" w:hAnsiTheme="majorBidi" w:hint="cs"/>
          <w:sz w:val="30"/>
          <w:szCs w:val="30"/>
          <w:cs/>
        </w:rPr>
        <w:t>ของศาล</w:t>
      </w:r>
      <w:r w:rsidRPr="002F3BAB">
        <w:rPr>
          <w:rFonts w:asciiTheme="majorBidi" w:hAnsiTheme="majorBidi" w:cstheme="majorBidi"/>
          <w:sz w:val="30"/>
          <w:szCs w:val="30"/>
          <w:cs/>
        </w:rPr>
        <w:t>อุทธรณ์ ทั้งนี้ บริษัทได้บันทึกประมาณการหนี้สินจากคดีความดังกล่าวในงบการเงินแล้ว</w:t>
      </w:r>
    </w:p>
    <w:p w14:paraId="3C8ABDB9" w14:textId="77777777" w:rsidR="00E20100" w:rsidRPr="00F57B24" w:rsidRDefault="00E20100" w:rsidP="00E20100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9D3275" w14:textId="5256DB57" w:rsidR="00E20100" w:rsidRPr="002F3BAB" w:rsidRDefault="00E20100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t>(ค)</w:t>
      </w:r>
      <w:r w:rsidRPr="002F3BAB">
        <w:rPr>
          <w:rFonts w:asciiTheme="majorBidi" w:hAnsiTheme="majorBidi" w:cstheme="majorBidi"/>
          <w:sz w:val="30"/>
          <w:szCs w:val="30"/>
          <w:cs/>
        </w:rPr>
        <w:tab/>
      </w:r>
      <w:r w:rsidRPr="002F3BAB">
        <w:rPr>
          <w:rFonts w:asciiTheme="majorBidi" w:hAnsiTheme="majorBidi" w:cstheme="majorBidi" w:hint="cs"/>
          <w:spacing w:val="-2"/>
          <w:sz w:val="30"/>
          <w:szCs w:val="30"/>
          <w:cs/>
        </w:rPr>
        <w:t>พนักงาน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ที่บริษัทเลิกจ้างจำนวน </w:t>
      </w:r>
      <w:r w:rsidR="00F91684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ได้ฟ้องร้องบริษัทว่าเลิกจ้างไม่เป็นธรรม ทุนทรัพย์ฟ้องร้อง</w:t>
      </w:r>
      <w:r w:rsidRPr="002F3BAB">
        <w:rPr>
          <w:rFonts w:asciiTheme="majorBidi" w:hAnsiTheme="majorBidi" w:cstheme="majorBidi" w:hint="cs"/>
          <w:spacing w:val="-2"/>
          <w:sz w:val="30"/>
          <w:szCs w:val="30"/>
          <w:cs/>
        </w:rPr>
        <w:t>รวม</w:t>
      </w:r>
      <w:r w:rsidRPr="002F3BAB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1684">
        <w:rPr>
          <w:rFonts w:asciiTheme="majorBidi" w:hAnsiTheme="majorBidi" w:cstheme="majorBidi"/>
          <w:spacing w:val="-2"/>
          <w:sz w:val="30"/>
          <w:szCs w:val="30"/>
        </w:rPr>
        <w:t>1.</w:t>
      </w:r>
      <w:r w:rsidR="00F91684" w:rsidRPr="00F91684">
        <w:rPr>
          <w:rFonts w:asciiTheme="majorBidi" w:hAnsiTheme="majorBidi" w:cstheme="majorBidi"/>
          <w:spacing w:val="-2"/>
          <w:sz w:val="30"/>
          <w:szCs w:val="30"/>
        </w:rPr>
        <w:t>72</w:t>
      </w:r>
      <w:r w:rsidRPr="00F916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91684">
        <w:rPr>
          <w:rFonts w:asciiTheme="majorBidi" w:hAnsiTheme="majorBidi" w:cstheme="majorBidi" w:hint="cs"/>
          <w:spacing w:val="-2"/>
          <w:sz w:val="30"/>
          <w:szCs w:val="30"/>
          <w:cs/>
        </w:rPr>
        <w:t>ล้าน</w:t>
      </w:r>
      <w:r w:rsidRPr="00F91684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Pr="00F916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91684">
        <w:rPr>
          <w:rFonts w:asciiTheme="majorBidi" w:hAnsiTheme="majorBidi"/>
          <w:spacing w:val="-2"/>
          <w:sz w:val="30"/>
          <w:szCs w:val="30"/>
          <w:cs/>
        </w:rPr>
        <w:t>ปัจจุบันคดีความดังกล่าวอยู่ใน</w:t>
      </w:r>
      <w:r w:rsidR="00B13876" w:rsidRPr="00F91684">
        <w:rPr>
          <w:rFonts w:asciiTheme="majorBidi" w:hAnsiTheme="majorBidi"/>
          <w:spacing w:val="-2"/>
          <w:sz w:val="30"/>
          <w:szCs w:val="30"/>
          <w:cs/>
        </w:rPr>
        <w:t>ระหว่าง</w:t>
      </w:r>
      <w:r w:rsidR="00F91684" w:rsidRPr="00F91684">
        <w:rPr>
          <w:rFonts w:asciiTheme="majorBidi" w:hAnsiTheme="majorBidi"/>
          <w:spacing w:val="-2"/>
          <w:sz w:val="30"/>
          <w:szCs w:val="30"/>
          <w:cs/>
        </w:rPr>
        <w:t>การพิจารณา</w:t>
      </w:r>
      <w:r w:rsidR="00F91684" w:rsidRPr="00F91684">
        <w:rPr>
          <w:rFonts w:asciiTheme="majorBidi" w:hAnsiTheme="majorBidi" w:hint="cs"/>
          <w:spacing w:val="-2"/>
          <w:sz w:val="30"/>
          <w:szCs w:val="30"/>
          <w:cs/>
        </w:rPr>
        <w:t>ของศาล</w:t>
      </w:r>
      <w:r w:rsidR="00F91684" w:rsidRPr="00F916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อุทธรณ์ </w:t>
      </w:r>
      <w:r w:rsidR="00F91684" w:rsidRPr="00F91684">
        <w:rPr>
          <w:rFonts w:asciiTheme="majorBidi" w:hAnsiTheme="majorBidi" w:hint="cs"/>
          <w:spacing w:val="-2"/>
          <w:sz w:val="30"/>
          <w:szCs w:val="30"/>
          <w:cs/>
        </w:rPr>
        <w:t xml:space="preserve">จำนวน </w:t>
      </w:r>
      <w:r w:rsidR="00F91684" w:rsidRPr="00F91684">
        <w:rPr>
          <w:rFonts w:asciiTheme="majorBidi" w:hAnsiTheme="majorBidi"/>
          <w:spacing w:val="-2"/>
          <w:sz w:val="30"/>
          <w:szCs w:val="30"/>
        </w:rPr>
        <w:t xml:space="preserve">2 </w:t>
      </w:r>
      <w:r w:rsidR="00F91684" w:rsidRPr="00F91684">
        <w:rPr>
          <w:rFonts w:asciiTheme="majorBidi" w:hAnsiTheme="majorBidi" w:hint="cs"/>
          <w:spacing w:val="-2"/>
          <w:sz w:val="30"/>
          <w:szCs w:val="30"/>
          <w:cs/>
        </w:rPr>
        <w:t>คดี และ</w:t>
      </w:r>
      <w:r w:rsidR="00F91684" w:rsidRPr="00F91684">
        <w:rPr>
          <w:rFonts w:asciiTheme="majorBidi" w:hAnsiTheme="majorBidi" w:cstheme="majorBidi"/>
          <w:spacing w:val="-2"/>
          <w:sz w:val="30"/>
          <w:szCs w:val="30"/>
          <w:cs/>
        </w:rPr>
        <w:t>ศาลชั้นต้น</w:t>
      </w:r>
      <w:r w:rsidRPr="00F91684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91684" w:rsidRPr="00F91684">
        <w:rPr>
          <w:rFonts w:asciiTheme="majorBidi" w:hAnsiTheme="majorBidi" w:hint="cs"/>
          <w:spacing w:val="-2"/>
          <w:sz w:val="30"/>
          <w:szCs w:val="30"/>
          <w:cs/>
        </w:rPr>
        <w:t xml:space="preserve">จำนวน </w:t>
      </w:r>
      <w:r w:rsidR="00F91684" w:rsidRPr="00F91684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F91684" w:rsidRPr="00F91684">
        <w:rPr>
          <w:rFonts w:asciiTheme="majorBidi" w:hAnsiTheme="majorBidi" w:hint="cs"/>
          <w:spacing w:val="-2"/>
          <w:sz w:val="30"/>
          <w:szCs w:val="30"/>
          <w:cs/>
        </w:rPr>
        <w:t xml:space="preserve">คดี </w:t>
      </w:r>
      <w:r w:rsidRPr="00F916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ดังนั้น ณ วันที่ </w:t>
      </w:r>
      <w:r w:rsidR="00695727" w:rsidRPr="00F91684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95727" w:rsidRPr="00F916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Pr="00F91684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F91684">
        <w:rPr>
          <w:rFonts w:asciiTheme="majorBidi" w:hAnsiTheme="majorBidi" w:cstheme="majorBidi" w:hint="cs"/>
          <w:spacing w:val="-2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6A57A95" w14:textId="14849D13" w:rsidR="00E20100" w:rsidRPr="00F57B24" w:rsidRDefault="00E20100" w:rsidP="00E2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55C9C4A" w14:textId="02C10251" w:rsidR="00E20100" w:rsidRDefault="00E20100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F3BAB">
        <w:rPr>
          <w:rFonts w:asciiTheme="majorBidi" w:hAnsiTheme="majorBidi" w:cstheme="majorBidi" w:hint="cs"/>
          <w:sz w:val="30"/>
          <w:szCs w:val="30"/>
          <w:cs/>
        </w:rPr>
        <w:t>(ง)</w:t>
      </w:r>
      <w:r w:rsidRPr="002F3BAB">
        <w:rPr>
          <w:rFonts w:asciiTheme="majorBidi" w:hAnsiTheme="majorBidi" w:cstheme="majorBidi"/>
          <w:sz w:val="30"/>
          <w:szCs w:val="30"/>
          <w:cs/>
        </w:rPr>
        <w:tab/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</w:t>
      </w:r>
      <w:r>
        <w:rPr>
          <w:rFonts w:asciiTheme="majorBidi" w:hAnsiTheme="majorBidi"/>
          <w:spacing w:val="-2"/>
          <w:sz w:val="30"/>
          <w:szCs w:val="30"/>
          <w:cs/>
        </w:rPr>
        <w:br/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เป็นจำนวนเงินรวมประมาณ </w:t>
      </w:r>
      <w:r w:rsidRPr="002F3BAB">
        <w:rPr>
          <w:rFonts w:asciiTheme="majorBidi" w:hAnsiTheme="majorBidi"/>
          <w:spacing w:val="-2"/>
          <w:sz w:val="30"/>
          <w:szCs w:val="30"/>
        </w:rPr>
        <w:t>1</w:t>
      </w:r>
      <w:r w:rsidRPr="002F3BAB">
        <w:rPr>
          <w:rFonts w:asciiTheme="majorBidi" w:hAnsiTheme="majorBidi"/>
          <w:spacing w:val="-2"/>
          <w:sz w:val="30"/>
          <w:szCs w:val="30"/>
          <w:cs/>
        </w:rPr>
        <w:t xml:space="preserve"> ล้านบาท </w:t>
      </w:r>
      <w:r w:rsidRPr="002F3BAB">
        <w:rPr>
          <w:rFonts w:asciiTheme="majorBidi" w:hAnsiTheme="majorBidi" w:cstheme="majorBidi"/>
          <w:sz w:val="30"/>
          <w:szCs w:val="30"/>
          <w:cs/>
        </w:rPr>
        <w:t xml:space="preserve">ปัจจุบันคดีความดังกล่าวอยู่ในระหว่างพิจารณาของศาลชั้นต้น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F3BAB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2F3BAB">
        <w:rPr>
          <w:rFonts w:asciiTheme="majorBidi" w:hAnsiTheme="majorBidi" w:cstheme="majorBidi"/>
          <w:sz w:val="30"/>
          <w:szCs w:val="30"/>
        </w:rPr>
        <w:t>3</w:t>
      </w:r>
      <w:r w:rsidR="00CF0DC3">
        <w:rPr>
          <w:rFonts w:asciiTheme="majorBidi" w:hAnsiTheme="majorBidi" w:cstheme="majorBidi"/>
          <w:sz w:val="30"/>
          <w:szCs w:val="30"/>
        </w:rPr>
        <w:t xml:space="preserve">0 </w:t>
      </w:r>
      <w:r w:rsidR="00CF0DC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F3BA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F3BAB">
        <w:rPr>
          <w:rFonts w:asciiTheme="majorBidi" w:hAnsiTheme="majorBidi" w:cstheme="majorBidi"/>
          <w:sz w:val="30"/>
          <w:szCs w:val="30"/>
        </w:rPr>
        <w:t xml:space="preserve"> </w:t>
      </w:r>
      <w:r w:rsidRPr="002F3BAB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907D49" w14:textId="3EF6A0AB" w:rsidR="00310C7A" w:rsidRPr="00371CB5" w:rsidRDefault="00310C7A" w:rsidP="00310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7" w:right="43" w:hanging="547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12</w:t>
      </w:r>
      <w:r w:rsidRPr="00371CB5">
        <w:rPr>
          <w:rFonts w:ascii="Angsana New" w:hAnsi="Angsana New"/>
          <w:b/>
          <w:bCs/>
          <w:sz w:val="30"/>
          <w:szCs w:val="30"/>
        </w:rPr>
        <w:tab/>
      </w:r>
      <w:r w:rsidRPr="00371CB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223244D" w14:textId="77777777" w:rsidR="00310C7A" w:rsidRPr="00826A27" w:rsidRDefault="00310C7A" w:rsidP="00310C7A">
      <w:pPr>
        <w:rPr>
          <w:rFonts w:ascii="Angsana New" w:hAnsi="Angsana New"/>
          <w:sz w:val="30"/>
          <w:szCs w:val="30"/>
          <w:cs/>
        </w:rPr>
      </w:pPr>
    </w:p>
    <w:p w14:paraId="19345C17" w14:textId="087C0D22" w:rsidR="00310C7A" w:rsidRPr="00310C7A" w:rsidRDefault="00310C7A" w:rsidP="00310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FA6484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FA6484">
        <w:rPr>
          <w:rFonts w:ascii="Angsana New" w:hAnsi="Angsana New"/>
          <w:spacing w:val="-2"/>
          <w:sz w:val="30"/>
          <w:szCs w:val="30"/>
        </w:rPr>
        <w:t xml:space="preserve">9 </w:t>
      </w:r>
      <w:r w:rsidRPr="00FA6484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FA6484">
        <w:rPr>
          <w:rFonts w:ascii="Angsana New" w:hAnsi="Angsana New"/>
          <w:spacing w:val="-2"/>
          <w:sz w:val="30"/>
          <w:szCs w:val="30"/>
        </w:rPr>
        <w:t xml:space="preserve"> 256</w:t>
      </w:r>
      <w:r w:rsidR="00667DE2" w:rsidRPr="00FA6484">
        <w:rPr>
          <w:rFonts w:ascii="Angsana New" w:hAnsi="Angsana New"/>
          <w:spacing w:val="-2"/>
          <w:sz w:val="30"/>
          <w:szCs w:val="30"/>
          <w:lang w:val="en-GB"/>
        </w:rPr>
        <w:t>6</w:t>
      </w:r>
      <w:r w:rsidRPr="00FA6484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FA6484">
        <w:rPr>
          <w:rFonts w:ascii="Angsana New" w:hAnsi="Angsana New"/>
          <w:spacing w:val="-2"/>
          <w:sz w:val="30"/>
          <w:szCs w:val="30"/>
          <w:cs/>
        </w:rPr>
        <w:t>คณะกรรมการ</w:t>
      </w:r>
      <w:r w:rsidRPr="00FA6484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FA6484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6484">
        <w:rPr>
          <w:rFonts w:ascii="Angsana New" w:hAnsi="Angsana New" w:hint="cs"/>
          <w:spacing w:val="-2"/>
          <w:sz w:val="30"/>
          <w:szCs w:val="30"/>
          <w:cs/>
        </w:rPr>
        <w:t>มีมติอนุมัติการปรับโครงสร้างการถือหุ้น</w:t>
      </w:r>
      <w:r w:rsidRPr="00310C7A">
        <w:rPr>
          <w:rFonts w:ascii="Angsana New" w:hAnsi="Angsana New" w:hint="cs"/>
          <w:sz w:val="30"/>
          <w:szCs w:val="30"/>
          <w:cs/>
        </w:rPr>
        <w:t xml:space="preserve"> โดยบริษัทจะขายเงินลงทุนในบริษัทร่วมส่วนหนึ่งให้แก่บริษัทย่อยแห่งหนึ่ง จำนวน</w:t>
      </w:r>
      <w:r w:rsidRPr="00310C7A">
        <w:rPr>
          <w:rFonts w:ascii="Angsana New" w:hAnsi="Angsana New"/>
          <w:sz w:val="30"/>
          <w:szCs w:val="30"/>
        </w:rPr>
        <w:t xml:space="preserve"> 0.1</w:t>
      </w:r>
      <w:r w:rsidR="00B23003">
        <w:rPr>
          <w:rFonts w:ascii="Angsana New" w:hAnsi="Angsana New"/>
          <w:sz w:val="30"/>
          <w:szCs w:val="30"/>
        </w:rPr>
        <w:t>4</w:t>
      </w:r>
      <w:r w:rsidRPr="00310C7A">
        <w:rPr>
          <w:rFonts w:ascii="Angsana New" w:hAnsi="Angsana New"/>
          <w:sz w:val="30"/>
          <w:szCs w:val="30"/>
        </w:rPr>
        <w:t>5</w:t>
      </w:r>
      <w:r w:rsidRPr="00310C7A">
        <w:rPr>
          <w:rFonts w:ascii="Angsana New" w:hAnsi="Angsana New"/>
          <w:sz w:val="30"/>
          <w:szCs w:val="30"/>
          <w:lang w:val="en-GB"/>
        </w:rPr>
        <w:t xml:space="preserve"> </w:t>
      </w:r>
      <w:r w:rsidRPr="00310C7A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B23003">
        <w:rPr>
          <w:rFonts w:ascii="Angsana New" w:hAnsi="Angsana New"/>
          <w:sz w:val="30"/>
          <w:szCs w:val="30"/>
          <w:lang w:val="en-GB"/>
        </w:rPr>
        <w:t>728.69</w:t>
      </w:r>
      <w:r w:rsidRPr="00310C7A">
        <w:rPr>
          <w:rFonts w:ascii="Angsana New" w:hAnsi="Angsana New"/>
          <w:sz w:val="30"/>
          <w:szCs w:val="30"/>
          <w:lang w:val="en-GB"/>
        </w:rPr>
        <w:t xml:space="preserve"> </w:t>
      </w:r>
      <w:r w:rsidRPr="00310C7A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>
        <w:rPr>
          <w:rFonts w:ascii="Angsana New" w:hAnsi="Angsana New"/>
          <w:sz w:val="30"/>
          <w:szCs w:val="30"/>
          <w:lang w:val="en-GB"/>
        </w:rPr>
        <w:t>10</w:t>
      </w:r>
      <w:r w:rsidR="00B23003">
        <w:rPr>
          <w:rFonts w:ascii="Angsana New" w:hAnsi="Angsana New"/>
          <w:sz w:val="30"/>
          <w:szCs w:val="30"/>
          <w:lang w:val="en-GB"/>
        </w:rPr>
        <w:t>5</w:t>
      </w:r>
      <w:r>
        <w:rPr>
          <w:rFonts w:ascii="Angsana New" w:hAnsi="Angsana New"/>
          <w:sz w:val="30"/>
          <w:szCs w:val="30"/>
          <w:lang w:val="en-GB"/>
        </w:rPr>
        <w:t>.</w:t>
      </w:r>
      <w:r w:rsidR="00B23003">
        <w:rPr>
          <w:rFonts w:ascii="Angsana New" w:hAnsi="Angsana New"/>
          <w:sz w:val="30"/>
          <w:szCs w:val="30"/>
          <w:lang w:val="en-GB"/>
        </w:rPr>
        <w:t>66</w:t>
      </w:r>
      <w:r w:rsidRPr="00310C7A">
        <w:rPr>
          <w:rFonts w:ascii="Angsana New" w:hAnsi="Angsana New"/>
          <w:sz w:val="30"/>
          <w:szCs w:val="30"/>
          <w:lang w:val="en-GB"/>
        </w:rPr>
        <w:t xml:space="preserve"> </w:t>
      </w:r>
      <w:r w:rsidRPr="00310C7A">
        <w:rPr>
          <w:rFonts w:ascii="Angsana New" w:hAnsi="Angsana New" w:hint="cs"/>
          <w:sz w:val="30"/>
          <w:szCs w:val="30"/>
          <w:cs/>
        </w:rPr>
        <w:t>ล้านบาท</w:t>
      </w:r>
    </w:p>
    <w:p w14:paraId="41828091" w14:textId="27B78840" w:rsidR="00310C7A" w:rsidRDefault="00310C7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F2CCCD" w14:textId="6BA7AE3C" w:rsidR="007E78DA" w:rsidRDefault="007E78D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24DE" w14:textId="77777777" w:rsidR="007E78DA" w:rsidRDefault="007E78D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E78DA" w:rsidSect="006078E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paperSrc w:first="7" w:other="7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BA7C2" w14:textId="77777777" w:rsidR="00313CDF" w:rsidRDefault="00313CDF" w:rsidP="004956B4">
      <w:r>
        <w:separator/>
      </w:r>
    </w:p>
  </w:endnote>
  <w:endnote w:type="continuationSeparator" w:id="0">
    <w:p w14:paraId="682E0318" w14:textId="77777777" w:rsidR="00313CDF" w:rsidRDefault="00313CD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8FC3E" w14:textId="77777777" w:rsidR="00313CDF" w:rsidRDefault="00313CDF" w:rsidP="004956B4">
      <w:r>
        <w:separator/>
      </w:r>
    </w:p>
  </w:footnote>
  <w:footnote w:type="continuationSeparator" w:id="0">
    <w:p w14:paraId="55ECAA1A" w14:textId="77777777" w:rsidR="00313CDF" w:rsidRDefault="00313CD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010D50C8" w:rsidR="003E6E6E" w:rsidRPr="0047456A" w:rsidRDefault="00C228B2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993C" w14:textId="77777777" w:rsidR="00C228B2" w:rsidRPr="009B072F" w:rsidRDefault="00C228B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5C435E53" w14:textId="77777777" w:rsidR="00C228B2" w:rsidRPr="009B072F" w:rsidRDefault="00C228B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867397" w14:textId="77777777" w:rsidR="00C228B2" w:rsidRDefault="00C228B2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0D2EBE" w14:textId="77777777" w:rsidR="00C228B2" w:rsidRDefault="00C228B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C54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7F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5C7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8A6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E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745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597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31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54E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0F6E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45F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C7A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CDF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3DE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0B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7A"/>
    <w:rsid w:val="003A6F50"/>
    <w:rsid w:val="003A7034"/>
    <w:rsid w:val="003A719A"/>
    <w:rsid w:val="003A7356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87E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390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632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B94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5F0C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4CB1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5E0"/>
    <w:rsid w:val="00552D74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1B"/>
    <w:rsid w:val="00573A71"/>
    <w:rsid w:val="00573A7B"/>
    <w:rsid w:val="00573C51"/>
    <w:rsid w:val="00573D83"/>
    <w:rsid w:val="00573D9D"/>
    <w:rsid w:val="00574114"/>
    <w:rsid w:val="0057413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E57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4FCE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8E8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B08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8AC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DE2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2E81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727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AB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10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2D9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1F0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AB0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1B6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1FC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27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DA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2E42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585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24E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18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2D5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905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4E8F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3AF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87C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8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F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87F10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1EA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AFB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06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00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2E9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E5"/>
    <w:rsid w:val="00B66743"/>
    <w:rsid w:val="00B67235"/>
    <w:rsid w:val="00B67329"/>
    <w:rsid w:val="00B673DB"/>
    <w:rsid w:val="00B6745F"/>
    <w:rsid w:val="00B676D1"/>
    <w:rsid w:val="00B676FB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6205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07F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6EB7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8B2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B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6DB0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2F2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45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0DC3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58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B8C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7A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5FF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6EAB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34C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96B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83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0CC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3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24F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D49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55E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57B24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A1A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684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3C3B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48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04C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637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4D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3F3BECB9071743ACD1FB1576E7A2B4" ma:contentTypeVersion="3" ma:contentTypeDescription="Create a new document." ma:contentTypeScope="" ma:versionID="41390f2693a48bd9653567b6d75782f4">
  <xsd:schema xmlns:xsd="http://www.w3.org/2001/XMLSchema" xmlns:xs="http://www.w3.org/2001/XMLSchema" xmlns:p="http://schemas.microsoft.com/office/2006/metadata/properties" xmlns:ns2="de6dd934-e5d5-46af-af87-1525c8037697" targetNamespace="http://schemas.microsoft.com/office/2006/metadata/properties" ma:root="true" ma:fieldsID="bdbb577cd771e85d459e92a9fca32e15" ns2:_="">
    <xsd:import namespace="de6dd934-e5d5-46af-af87-1525c8037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dd934-e5d5-46af-af87-1525c8037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DFA98-7177-4BF7-BBA0-1F54893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6dd934-e5d5-46af-af87-1525c80376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677</TotalTime>
  <Pages>16</Pages>
  <Words>2055</Words>
  <Characters>11719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62</cp:revision>
  <cp:lastPrinted>2023-07-24T03:13:00Z</cp:lastPrinted>
  <dcterms:created xsi:type="dcterms:W3CDTF">2023-05-04T09:05:00Z</dcterms:created>
  <dcterms:modified xsi:type="dcterms:W3CDTF">2023-08-09T02:45:00Z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0x010100213F3BECB9071743ACD1FB1576E7A2B4</vt:lpwstr>
  </property>
</Properties>
</file>