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2ED6" w14:textId="77777777" w:rsidR="003C0B96" w:rsidRPr="000737AC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  <w:cs/>
        </w:rPr>
      </w:pPr>
      <w:bookmarkStart w:id="0" w:name="Title"/>
    </w:p>
    <w:p w14:paraId="7FC6BB47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60B9698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59D0C2E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bookmarkEnd w:id="0"/>
    <w:p w14:paraId="7B988D3B" w14:textId="77777777" w:rsidR="00431090" w:rsidRDefault="00431090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36"/>
          <w:szCs w:val="36"/>
        </w:rPr>
      </w:pPr>
    </w:p>
    <w:p w14:paraId="68C62069" w14:textId="77777777" w:rsidR="003F6BE1" w:rsidRPr="003B62A1" w:rsidRDefault="003F6BE1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800C635" w14:textId="77777777" w:rsidR="00724FDA" w:rsidRPr="00B60782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0C09BDF" w14:textId="77777777" w:rsidR="003C0B96" w:rsidRPr="000737A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Theme="majorBidi" w:hAnsiTheme="majorBidi" w:cstheme="majorBidi"/>
          <w:sz w:val="32"/>
          <w:szCs w:val="32"/>
          <w:cs/>
        </w:rPr>
      </w:pPr>
      <w:r w:rsidRPr="000737A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4901" w:rsidRPr="000737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353D" w:rsidRPr="000737AC">
        <w:rPr>
          <w:rFonts w:asciiTheme="majorBidi" w:hAnsiTheme="majorBidi" w:cstheme="majorBidi"/>
          <w:sz w:val="32"/>
          <w:szCs w:val="32"/>
          <w:cs/>
        </w:rPr>
        <w:t>นิวซิตี้ (กรุงเทพฯ)</w:t>
      </w:r>
      <w:r w:rsidRPr="000737AC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0B353D" w:rsidRPr="000737AC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</w:p>
    <w:p w14:paraId="79746A2C" w14:textId="77777777" w:rsidR="000C4185" w:rsidRPr="000737AC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37A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021A0A02" w14:textId="799A9A29" w:rsidR="000C4185" w:rsidRPr="000737AC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37A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B7F7F" w:rsidRPr="000737AC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1B7F7F" w:rsidRPr="000737A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มิถุนายน </w:t>
      </w:r>
      <w:r w:rsidR="001B7F7F" w:rsidRPr="000737AC">
        <w:rPr>
          <w:rFonts w:asciiTheme="majorBidi" w:hAnsiTheme="majorBidi" w:cstheme="majorBidi" w:hint="cs"/>
          <w:b/>
          <w:bCs/>
          <w:sz w:val="32"/>
          <w:szCs w:val="32"/>
        </w:rPr>
        <w:t>2566</w:t>
      </w:r>
    </w:p>
    <w:p w14:paraId="3BFE911F" w14:textId="77777777" w:rsidR="000C4185" w:rsidRPr="000737AC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37AC">
        <w:rPr>
          <w:rFonts w:asciiTheme="majorBidi" w:hAnsiTheme="majorBidi" w:cstheme="majorBidi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3012140D" w14:textId="77777777" w:rsidR="000C4185" w:rsidRPr="000737AC" w:rsidRDefault="000C4185" w:rsidP="000C4185">
      <w:pPr>
        <w:pStyle w:val="ReportHeading1"/>
        <w:framePr w:w="0" w:hRule="auto" w:hSpace="0" w:wrap="auto" w:vAnchor="margin" w:hAnchor="text" w:xAlign="left" w:yAlign="inline"/>
        <w:spacing w:line="240" w:lineRule="auto"/>
        <w:ind w:left="1412" w:firstLine="706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0737AC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</w:t>
      </w:r>
    </w:p>
    <w:p w14:paraId="723B02B5" w14:textId="77777777" w:rsidR="003C0B96" w:rsidRPr="000737AC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</w:p>
    <w:p w14:paraId="5CE3DF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FC547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7403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593DDE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4B3B57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D465174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DAFAF33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7E10C46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FA09D9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FCB751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B58B4A5" w14:textId="77777777" w:rsidR="00724FDA" w:rsidRPr="00B60782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1719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2344B77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B3FEFC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EDF1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F8B467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D1C269E" w14:textId="77777777" w:rsidR="00DA3B0F" w:rsidRPr="00B60782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0242E2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6DCC9684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5CB72B8E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7A0ECC1C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0DB3681F" w14:textId="77777777" w:rsidR="000C4185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6AE18DF" w14:textId="77777777" w:rsidR="000C4185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FFCF1E9" w14:textId="77777777" w:rsidR="000C4185" w:rsidRPr="00B60782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7B2E668" w14:textId="77777777" w:rsidR="00EB5982" w:rsidRPr="00B60782" w:rsidRDefault="00EB5982" w:rsidP="00EB5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720" w:hanging="720"/>
        <w:jc w:val="both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0737AC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53DDF47" w14:textId="77777777" w:rsidR="00EB5982" w:rsidRPr="00B60782" w:rsidRDefault="00EB5982" w:rsidP="00EB5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hanging="720"/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>เสนอ คณะกรรมการของบริษัท นิวซิตี้ (กรุงเทพฯ) จำกัด (มหาชน)</w:t>
      </w:r>
    </w:p>
    <w:p w14:paraId="01AB62D1" w14:textId="3516E620" w:rsidR="00EB5982" w:rsidRPr="00B60782" w:rsidRDefault="00EB5982" w:rsidP="00EB5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>ข้าพเจ้าได้สอบทานข้อมูลทางการเงิน</w:t>
      </w:r>
      <w:r w:rsidRPr="000737AC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ตามวิธีส่วนได้เสียระหว่างกาลของ บริษัท นิวซิตี้ (กรุงเทพฯ)</w:t>
      </w:r>
      <w:r w:rsidRPr="000737AC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>จำกัด (มหาชน) และข้อมูลทางการเงินเฉพาะกิจการระหว่างกาลของบริษัท นิวซิตี้ (กรุงเทพฯ) จำกัด (มหาชน) ซึ่งประกอบด้วย งบแสดงฐานะการเงิน</w:t>
      </w:r>
      <w:r w:rsidRPr="000737AC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ตามวิธีส่วนได้เสียและงบแสดงฐานะการเงินเฉพาะกิจการ ณ </w:t>
      </w:r>
      <w:r w:rsidRPr="00EF7485">
        <w:rPr>
          <w:rFonts w:asciiTheme="majorBidi" w:eastAsia="Times New Roman" w:hAnsiTheme="majorBidi" w:cstheme="majorBidi"/>
          <w:sz w:val="28"/>
          <w:szCs w:val="28"/>
          <w:cs/>
        </w:rPr>
        <w:t xml:space="preserve">วันที่ </w:t>
      </w:r>
      <w:r w:rsidR="001B7F7F" w:rsidRPr="00EF7485">
        <w:rPr>
          <w:rFonts w:ascii="Angsana New" w:eastAsia="Times New Roman" w:hAnsi="Angsana New"/>
          <w:sz w:val="28"/>
          <w:szCs w:val="28"/>
        </w:rPr>
        <w:t xml:space="preserve">30 </w:t>
      </w:r>
      <w:r w:rsidR="001B7F7F" w:rsidRPr="00EF7485">
        <w:rPr>
          <w:rFonts w:ascii="Angsana New" w:eastAsia="Times New Roman" w:hAnsi="Angsana New" w:hint="cs"/>
          <w:sz w:val="28"/>
          <w:szCs w:val="28"/>
          <w:cs/>
        </w:rPr>
        <w:t xml:space="preserve">มิถุนายน </w:t>
      </w:r>
      <w:r w:rsidR="000C2A53" w:rsidRPr="00EF7485">
        <w:rPr>
          <w:rFonts w:asciiTheme="majorBidi" w:eastAsia="Times New Roman" w:hAnsiTheme="majorBidi" w:cstheme="majorBidi"/>
          <w:sz w:val="28"/>
          <w:szCs w:val="28"/>
        </w:rPr>
        <w:t>2566</w:t>
      </w:r>
      <w:r w:rsidR="000C2A53" w:rsidRPr="00EF7485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EF7485">
        <w:rPr>
          <w:rFonts w:asciiTheme="majorBidi" w:eastAsia="Times New Roman" w:hAnsiTheme="majorBidi" w:cstheme="majorBidi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สำหรับงวดสามเดือน</w:t>
      </w:r>
      <w:r w:rsidR="001B7F7F" w:rsidRPr="00EF7485">
        <w:rPr>
          <w:rFonts w:ascii="Angsana New" w:eastAsia="Times New Roman" w:hAnsi="Angsana New" w:cstheme="majorBidi" w:hint="cs"/>
          <w:sz w:val="28"/>
          <w:szCs w:val="28"/>
          <w:cs/>
        </w:rPr>
        <w:t>และหกเดือน</w:t>
      </w:r>
      <w:r w:rsidRPr="00EF7485">
        <w:rPr>
          <w:rFonts w:asciiTheme="majorBidi" w:eastAsia="Times New Roman" w:hAnsiTheme="majorBidi" w:cstheme="majorBidi"/>
          <w:sz w:val="28"/>
          <w:szCs w:val="28"/>
          <w:cs/>
        </w:rPr>
        <w:t>สิ้นสุดวันเดียวกัน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1B7F7F" w:rsidRPr="00EF7485">
        <w:rPr>
          <w:rFonts w:asciiTheme="majorBidi" w:eastAsia="Times New Roman" w:hAnsiTheme="majorBidi" w:cstheme="majorBidi" w:hint="cs"/>
          <w:sz w:val="28"/>
          <w:szCs w:val="28"/>
          <w:cs/>
        </w:rPr>
        <w:t>หก</w:t>
      </w: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Pr="000737AC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Pr="000737AC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>34</w:t>
      </w: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ตามวิธีส่วนได้เสียและข้อมูลทางการเงินเฉพาะกิจการระหว่างกาลดังกล่าวจากผลการสอบทานของข้าพเจ้า  </w:t>
      </w:r>
    </w:p>
    <w:p w14:paraId="26FA8BFF" w14:textId="77777777" w:rsidR="00EB5982" w:rsidRPr="00B60782" w:rsidRDefault="00EB5982" w:rsidP="00EB5982">
      <w:pPr>
        <w:pStyle w:val="a"/>
        <w:tabs>
          <w:tab w:val="left" w:pos="720"/>
        </w:tabs>
        <w:spacing w:before="240"/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737A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ขอบเขตการสอบทาน</w:t>
      </w:r>
    </w:p>
    <w:p w14:paraId="74D98596" w14:textId="56B24C1B" w:rsidR="00EB5982" w:rsidRPr="000737AC" w:rsidRDefault="00EB5982" w:rsidP="00EB5982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</w:pPr>
      <w:r w:rsidRPr="000737AC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5F2CE3">
        <w:rPr>
          <w:rFonts w:asciiTheme="majorBidi" w:hAnsiTheme="majorBidi" w:cstheme="majorBidi"/>
          <w:spacing w:val="-4"/>
          <w:sz w:val="28"/>
          <w:szCs w:val="28"/>
          <w:lang w:val="en-US"/>
        </w:rPr>
        <w:t>2410</w:t>
      </w:r>
      <w:r w:rsidR="005F2CE3" w:rsidRPr="000737AC">
        <w:rPr>
          <w:rFonts w:asciiTheme="majorBidi" w:hAnsiTheme="majorBidi" w:cs="Angsana New"/>
          <w:spacing w:val="-4"/>
          <w:sz w:val="28"/>
          <w:szCs w:val="28"/>
          <w:lang w:val="en-US"/>
        </w:rPr>
        <w:t xml:space="preserve"> </w:t>
      </w:r>
      <w:r w:rsidRPr="000737AC">
        <w:rPr>
          <w:rFonts w:asciiTheme="majorBidi" w:hAnsiTheme="majorBidi" w:cs="Angsana New"/>
          <w:spacing w:val="-4"/>
          <w:sz w:val="28"/>
          <w:szCs w:val="28"/>
          <w:lang w:val="en-US"/>
        </w:rPr>
        <w:t>“</w:t>
      </w:r>
      <w:r w:rsidRPr="000737AC">
        <w:rPr>
          <w:rFonts w:asciiTheme="majorBidi" w:hAnsiTheme="majorBidi" w:cs="Angsana New"/>
          <w:spacing w:val="-4"/>
          <w:sz w:val="28"/>
          <w:szCs w:val="28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</w:t>
      </w:r>
      <w:r w:rsidRPr="000737AC">
        <w:rPr>
          <w:rFonts w:asciiTheme="majorBidi" w:hAnsiTheme="majorBidi" w:cs="Angsana New"/>
          <w:color w:val="FFFFFF"/>
          <w:spacing w:val="-4"/>
          <w:sz w:val="28"/>
          <w:szCs w:val="28"/>
          <w:cs/>
          <w:lang w:val="en-US"/>
        </w:rPr>
        <w:t xml:space="preserve"> </w:t>
      </w:r>
      <w:r w:rsidRPr="000737AC">
        <w:rPr>
          <w:rFonts w:asciiTheme="majorBidi" w:hAnsiTheme="majorBidi" w:cs="Angsana New"/>
          <w:spacing w:val="-4"/>
          <w:sz w:val="28"/>
          <w:szCs w:val="28"/>
          <w:cs/>
          <w:lang w:val="en-US"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737AC">
        <w:rPr>
          <w:rFonts w:asciiTheme="majorBidi" w:hAnsiTheme="majorBidi" w:cs="Angsana New"/>
          <w:color w:val="FFFFFF"/>
          <w:spacing w:val="-4"/>
          <w:sz w:val="28"/>
          <w:szCs w:val="28"/>
          <w:cs/>
          <w:lang w:val="en-US"/>
        </w:rPr>
        <w:t xml:space="preserve"> </w:t>
      </w:r>
      <w:r w:rsidRPr="000737AC">
        <w:rPr>
          <w:rFonts w:asciiTheme="majorBidi" w:hAnsiTheme="majorBidi" w:cs="Angsana New"/>
          <w:spacing w:val="-4"/>
          <w:sz w:val="28"/>
          <w:szCs w:val="28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57E6B511" w14:textId="77777777" w:rsidR="00EB5982" w:rsidRPr="000737AC" w:rsidRDefault="00EB5982" w:rsidP="00EB5982">
      <w:pPr>
        <w:pStyle w:val="a"/>
        <w:tabs>
          <w:tab w:val="left" w:pos="720"/>
        </w:tabs>
        <w:spacing w:before="240"/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737A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ข้อสรุป</w:t>
      </w:r>
    </w:p>
    <w:p w14:paraId="278E59C8" w14:textId="48BD2478" w:rsidR="000C4185" w:rsidRDefault="00EB5982" w:rsidP="00EB5982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737AC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</w:t>
      </w:r>
      <w:r w:rsidRPr="000737A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ตามวิธีส่วนได้เสีย</w:t>
      </w:r>
      <w:r w:rsidRPr="000737AC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และข้อมูลทางการเงินเฉพาะกิจการระหว่างกาลดังกล่าวไม่ได้จัดทำ</w:t>
      </w:r>
      <w:r w:rsidRPr="000737AC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ขึ้นตามมาตรฐานการบัญชี</w:t>
      </w:r>
      <w:r w:rsidRPr="000737AC">
        <w:rPr>
          <w:rFonts w:asciiTheme="majorBidi" w:hAnsiTheme="majorBidi" w:cstheme="majorBidi"/>
          <w:sz w:val="28"/>
          <w:szCs w:val="28"/>
          <w:cs/>
          <w:lang w:val="en-US"/>
        </w:rPr>
        <w:t xml:space="preserve">ฉบับที่ </w:t>
      </w:r>
      <w:r w:rsidRPr="00B60782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0737AC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1B172387" w14:textId="77777777" w:rsidR="000C4185" w:rsidRPr="00B60782" w:rsidRDefault="000C4185" w:rsidP="000C4185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173680C" w14:textId="4A872634" w:rsidR="005E3EF9" w:rsidRPr="00057B1C" w:rsidRDefault="005E3EF9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61BAABA9" w14:textId="536B8041" w:rsidR="000C4185" w:rsidRPr="000737AC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 w:rsidRPr="000737AC">
        <w:rPr>
          <w:rFonts w:asciiTheme="majorBidi" w:eastAsia="Times New Roman" w:hAnsiTheme="majorBidi" w:cstheme="majorBidi" w:hint="cs"/>
        </w:rPr>
        <w:t>(</w:t>
      </w:r>
      <w:r w:rsidRPr="000737AC">
        <w:rPr>
          <w:rFonts w:asciiTheme="majorBidi" w:eastAsia="Times New Roman" w:hAnsiTheme="majorBidi" w:cstheme="majorBidi"/>
          <w:cs/>
        </w:rPr>
        <w:t>นางสาวกชมน ซุ่นห้วน</w:t>
      </w:r>
      <w:r w:rsidRPr="000737AC">
        <w:rPr>
          <w:rFonts w:asciiTheme="majorBidi" w:eastAsia="Times New Roman" w:hAnsiTheme="majorBidi" w:cstheme="majorBidi" w:hint="cs"/>
          <w:cs/>
        </w:rPr>
        <w:t>)</w:t>
      </w:r>
    </w:p>
    <w:p w14:paraId="51586662" w14:textId="77777777" w:rsidR="000C4185" w:rsidRPr="00B60782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0737AC">
        <w:rPr>
          <w:rFonts w:asciiTheme="majorBidi" w:eastAsia="Times New Roman" w:hAnsiTheme="majorBidi" w:cstheme="majorBidi"/>
          <w:cs/>
        </w:rPr>
        <w:t xml:space="preserve">ผู้สอบบัญชีรับอนุญาต </w:t>
      </w:r>
    </w:p>
    <w:p w14:paraId="475C9E55" w14:textId="77777777" w:rsidR="000C4185" w:rsidRPr="00B60782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  <w:lang w:val="en-ZW"/>
        </w:rPr>
      </w:pPr>
      <w:r w:rsidRPr="000737AC">
        <w:rPr>
          <w:rFonts w:asciiTheme="majorBidi" w:eastAsia="Times New Roman" w:hAnsiTheme="majorBidi" w:cstheme="majorBidi"/>
          <w:cs/>
        </w:rPr>
        <w:t xml:space="preserve">ทะเบียนเลขทะเบียน </w:t>
      </w:r>
      <w:r w:rsidRPr="00B60782">
        <w:rPr>
          <w:rFonts w:asciiTheme="majorBidi" w:eastAsia="Times New Roman" w:hAnsiTheme="majorBidi" w:cstheme="majorBidi"/>
        </w:rPr>
        <w:t>11536</w:t>
      </w:r>
    </w:p>
    <w:p w14:paraId="47330FD3" w14:textId="77777777" w:rsidR="000C4185" w:rsidRPr="00841D3A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CF2EF8A" w14:textId="77777777" w:rsidR="000C4185" w:rsidRPr="000737AC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 w:rsidRPr="000737AC">
        <w:rPr>
          <w:rFonts w:asciiTheme="majorBidi" w:eastAsia="Times New Roman" w:hAnsiTheme="majorBidi" w:cstheme="majorBidi"/>
          <w:cs/>
        </w:rPr>
        <w:t>บริษัท กรินทร์ ออดิท จำกัด</w:t>
      </w:r>
    </w:p>
    <w:p w14:paraId="5EDC4B76" w14:textId="77777777" w:rsidR="000C4185" w:rsidRPr="00B60782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0737AC">
        <w:rPr>
          <w:rFonts w:asciiTheme="majorBidi" w:eastAsia="Times New Roman" w:hAnsiTheme="majorBidi" w:cstheme="majorBidi"/>
          <w:cs/>
        </w:rPr>
        <w:t>กรุงเทพมหานคร</w:t>
      </w:r>
    </w:p>
    <w:p w14:paraId="0C21D192" w14:textId="0BA6BE8E" w:rsidR="00EF6DB6" w:rsidRPr="00B60782" w:rsidRDefault="000C4185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E94F54">
        <w:rPr>
          <w:rFonts w:asciiTheme="majorBidi" w:eastAsia="Times New Roman" w:hAnsiTheme="majorBidi" w:cstheme="majorBidi"/>
          <w:cs/>
        </w:rPr>
        <w:t xml:space="preserve">วันที่ </w:t>
      </w:r>
      <w:r w:rsidR="00E94F54" w:rsidRPr="00E94F54">
        <w:rPr>
          <w:rFonts w:asciiTheme="majorBidi" w:eastAsia="Times New Roman" w:hAnsiTheme="majorBidi" w:cstheme="majorBidi"/>
        </w:rPr>
        <w:t>11</w:t>
      </w:r>
      <w:r w:rsidR="004F76AB" w:rsidRPr="00E94F54">
        <w:rPr>
          <w:rFonts w:asciiTheme="majorBidi" w:eastAsia="Times New Roman" w:hAnsiTheme="majorBidi" w:cstheme="majorBidi"/>
        </w:rPr>
        <w:t xml:space="preserve"> </w:t>
      </w:r>
      <w:r w:rsidR="00EC067F" w:rsidRPr="00E94F54">
        <w:rPr>
          <w:rFonts w:asciiTheme="majorBidi" w:eastAsia="Times New Roman" w:hAnsiTheme="majorBidi" w:cstheme="majorBidi" w:hint="cs"/>
          <w:cs/>
        </w:rPr>
        <w:t>สิงหาคม</w:t>
      </w:r>
      <w:r w:rsidRPr="00E94F54">
        <w:rPr>
          <w:rFonts w:asciiTheme="majorBidi" w:eastAsia="Times New Roman" w:hAnsiTheme="majorBidi" w:cstheme="majorBidi" w:hint="cs"/>
          <w:cs/>
        </w:rPr>
        <w:t xml:space="preserve"> </w:t>
      </w:r>
      <w:r w:rsidRPr="00E94F54">
        <w:rPr>
          <w:rFonts w:asciiTheme="majorBidi" w:eastAsia="Times New Roman" w:hAnsiTheme="majorBidi" w:cstheme="majorBidi"/>
        </w:rPr>
        <w:t>2566</w:t>
      </w:r>
    </w:p>
    <w:sectPr w:rsidR="00EF6DB6" w:rsidRPr="00B60782" w:rsidSect="00795219">
      <w:footerReference w:type="default" r:id="rId8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E6225" w14:textId="77777777" w:rsidR="00216126" w:rsidRDefault="00216126">
      <w:r>
        <w:separator/>
      </w:r>
    </w:p>
  </w:endnote>
  <w:endnote w:type="continuationSeparator" w:id="0">
    <w:p w14:paraId="645D1774" w14:textId="77777777" w:rsidR="00216126" w:rsidRDefault="0021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73B50" w14:textId="77777777" w:rsidR="00216126" w:rsidRDefault="00216126">
      <w:r>
        <w:separator/>
      </w:r>
    </w:p>
  </w:footnote>
  <w:footnote w:type="continuationSeparator" w:id="0">
    <w:p w14:paraId="708A9E97" w14:textId="77777777" w:rsidR="00216126" w:rsidRDefault="00216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473404585">
    <w:abstractNumId w:val="6"/>
  </w:num>
  <w:num w:numId="2" w16cid:durableId="752313341">
    <w:abstractNumId w:val="5"/>
  </w:num>
  <w:num w:numId="3" w16cid:durableId="2104453604">
    <w:abstractNumId w:val="9"/>
  </w:num>
  <w:num w:numId="4" w16cid:durableId="867065595">
    <w:abstractNumId w:val="7"/>
  </w:num>
  <w:num w:numId="5" w16cid:durableId="510996008">
    <w:abstractNumId w:val="8"/>
  </w:num>
  <w:num w:numId="6" w16cid:durableId="194581676">
    <w:abstractNumId w:val="3"/>
  </w:num>
  <w:num w:numId="7" w16cid:durableId="1882476061">
    <w:abstractNumId w:val="2"/>
  </w:num>
  <w:num w:numId="8" w16cid:durableId="700013569">
    <w:abstractNumId w:val="0"/>
  </w:num>
  <w:num w:numId="9" w16cid:durableId="728110114">
    <w:abstractNumId w:val="1"/>
  </w:num>
  <w:num w:numId="10" w16cid:durableId="882907121">
    <w:abstractNumId w:val="4"/>
  </w:num>
  <w:num w:numId="11" w16cid:durableId="874001507">
    <w:abstractNumId w:val="13"/>
  </w:num>
  <w:num w:numId="12" w16cid:durableId="1613128516">
    <w:abstractNumId w:val="11"/>
  </w:num>
  <w:num w:numId="13" w16cid:durableId="662246884">
    <w:abstractNumId w:val="17"/>
  </w:num>
  <w:num w:numId="14" w16cid:durableId="1895777302">
    <w:abstractNumId w:val="12"/>
  </w:num>
  <w:num w:numId="15" w16cid:durableId="553200607">
    <w:abstractNumId w:val="14"/>
  </w:num>
  <w:num w:numId="16" w16cid:durableId="1635064385">
    <w:abstractNumId w:val="15"/>
  </w:num>
  <w:num w:numId="17" w16cid:durableId="756289939">
    <w:abstractNumId w:val="16"/>
  </w:num>
  <w:num w:numId="18" w16cid:durableId="1761876284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48C3"/>
    <w:rsid w:val="00025445"/>
    <w:rsid w:val="0002575C"/>
    <w:rsid w:val="00027205"/>
    <w:rsid w:val="00030341"/>
    <w:rsid w:val="00030D8A"/>
    <w:rsid w:val="00031447"/>
    <w:rsid w:val="0003401B"/>
    <w:rsid w:val="00034E87"/>
    <w:rsid w:val="00035B54"/>
    <w:rsid w:val="00042158"/>
    <w:rsid w:val="00043C5C"/>
    <w:rsid w:val="000468C9"/>
    <w:rsid w:val="000470E1"/>
    <w:rsid w:val="00050494"/>
    <w:rsid w:val="000513D3"/>
    <w:rsid w:val="00051CEB"/>
    <w:rsid w:val="00052189"/>
    <w:rsid w:val="000527BD"/>
    <w:rsid w:val="0005340E"/>
    <w:rsid w:val="0005780D"/>
    <w:rsid w:val="00057B1C"/>
    <w:rsid w:val="00060067"/>
    <w:rsid w:val="00060D92"/>
    <w:rsid w:val="00060EC1"/>
    <w:rsid w:val="00061E45"/>
    <w:rsid w:val="00062847"/>
    <w:rsid w:val="000636D3"/>
    <w:rsid w:val="00064055"/>
    <w:rsid w:val="000704CD"/>
    <w:rsid w:val="0007067A"/>
    <w:rsid w:val="000737AC"/>
    <w:rsid w:val="000742FA"/>
    <w:rsid w:val="000747F7"/>
    <w:rsid w:val="000750EC"/>
    <w:rsid w:val="0007519A"/>
    <w:rsid w:val="0007565D"/>
    <w:rsid w:val="00076764"/>
    <w:rsid w:val="00080DD8"/>
    <w:rsid w:val="00081C2A"/>
    <w:rsid w:val="0008221C"/>
    <w:rsid w:val="000828C8"/>
    <w:rsid w:val="00084C6C"/>
    <w:rsid w:val="00085989"/>
    <w:rsid w:val="00087C6C"/>
    <w:rsid w:val="00091E09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43A8"/>
    <w:rsid w:val="000B79CA"/>
    <w:rsid w:val="000C0183"/>
    <w:rsid w:val="000C03EF"/>
    <w:rsid w:val="000C1B1C"/>
    <w:rsid w:val="000C2A53"/>
    <w:rsid w:val="000C4185"/>
    <w:rsid w:val="000C5976"/>
    <w:rsid w:val="000C6723"/>
    <w:rsid w:val="000C7FE8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268D4"/>
    <w:rsid w:val="00127E83"/>
    <w:rsid w:val="00130CF3"/>
    <w:rsid w:val="0013189D"/>
    <w:rsid w:val="00131CEE"/>
    <w:rsid w:val="00131F1D"/>
    <w:rsid w:val="0013251F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498B"/>
    <w:rsid w:val="00166256"/>
    <w:rsid w:val="00180317"/>
    <w:rsid w:val="00184451"/>
    <w:rsid w:val="00186348"/>
    <w:rsid w:val="00196230"/>
    <w:rsid w:val="001B2519"/>
    <w:rsid w:val="001B28DF"/>
    <w:rsid w:val="001B4711"/>
    <w:rsid w:val="001B749A"/>
    <w:rsid w:val="001B7E1A"/>
    <w:rsid w:val="001B7F7F"/>
    <w:rsid w:val="001C1CF1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1F74A9"/>
    <w:rsid w:val="00201323"/>
    <w:rsid w:val="002014BE"/>
    <w:rsid w:val="002026F8"/>
    <w:rsid w:val="00207C73"/>
    <w:rsid w:val="00211044"/>
    <w:rsid w:val="00213CF5"/>
    <w:rsid w:val="00216126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2D09"/>
    <w:rsid w:val="002333E5"/>
    <w:rsid w:val="00233437"/>
    <w:rsid w:val="00233F25"/>
    <w:rsid w:val="00237AD5"/>
    <w:rsid w:val="002418CF"/>
    <w:rsid w:val="0024632A"/>
    <w:rsid w:val="002463FE"/>
    <w:rsid w:val="0025013C"/>
    <w:rsid w:val="0025184B"/>
    <w:rsid w:val="00252C2C"/>
    <w:rsid w:val="00263493"/>
    <w:rsid w:val="002636AC"/>
    <w:rsid w:val="002642FC"/>
    <w:rsid w:val="002652C8"/>
    <w:rsid w:val="002710ED"/>
    <w:rsid w:val="00273351"/>
    <w:rsid w:val="0027591C"/>
    <w:rsid w:val="00277664"/>
    <w:rsid w:val="00284BDF"/>
    <w:rsid w:val="0028540E"/>
    <w:rsid w:val="00286DFC"/>
    <w:rsid w:val="002903ED"/>
    <w:rsid w:val="00291128"/>
    <w:rsid w:val="002911B9"/>
    <w:rsid w:val="002931B5"/>
    <w:rsid w:val="00296577"/>
    <w:rsid w:val="002A1897"/>
    <w:rsid w:val="002A211C"/>
    <w:rsid w:val="002A4B3D"/>
    <w:rsid w:val="002A5644"/>
    <w:rsid w:val="002A592B"/>
    <w:rsid w:val="002A6B2A"/>
    <w:rsid w:val="002A730F"/>
    <w:rsid w:val="002B26F2"/>
    <w:rsid w:val="002B2BC0"/>
    <w:rsid w:val="002B2D71"/>
    <w:rsid w:val="002B3219"/>
    <w:rsid w:val="002B7812"/>
    <w:rsid w:val="002C2000"/>
    <w:rsid w:val="002C3375"/>
    <w:rsid w:val="002C5F50"/>
    <w:rsid w:val="002C65DB"/>
    <w:rsid w:val="002C692B"/>
    <w:rsid w:val="002D0C2F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3A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225"/>
    <w:rsid w:val="00316389"/>
    <w:rsid w:val="00317CCB"/>
    <w:rsid w:val="00320719"/>
    <w:rsid w:val="00322367"/>
    <w:rsid w:val="00322C89"/>
    <w:rsid w:val="00323A96"/>
    <w:rsid w:val="00323D53"/>
    <w:rsid w:val="00325777"/>
    <w:rsid w:val="003278F4"/>
    <w:rsid w:val="00330B84"/>
    <w:rsid w:val="003314C8"/>
    <w:rsid w:val="003328D8"/>
    <w:rsid w:val="00332955"/>
    <w:rsid w:val="00333A18"/>
    <w:rsid w:val="00333FA8"/>
    <w:rsid w:val="00334080"/>
    <w:rsid w:val="0033472D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8D1"/>
    <w:rsid w:val="00350BAF"/>
    <w:rsid w:val="00351ECE"/>
    <w:rsid w:val="00354BF5"/>
    <w:rsid w:val="00361425"/>
    <w:rsid w:val="00364D51"/>
    <w:rsid w:val="00370C9F"/>
    <w:rsid w:val="00372DE1"/>
    <w:rsid w:val="00377A3C"/>
    <w:rsid w:val="003805F7"/>
    <w:rsid w:val="003828DD"/>
    <w:rsid w:val="00383D60"/>
    <w:rsid w:val="00384253"/>
    <w:rsid w:val="00384900"/>
    <w:rsid w:val="0038616B"/>
    <w:rsid w:val="00387844"/>
    <w:rsid w:val="00390A4B"/>
    <w:rsid w:val="003914C2"/>
    <w:rsid w:val="00395028"/>
    <w:rsid w:val="0039508F"/>
    <w:rsid w:val="00395605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B5EC1"/>
    <w:rsid w:val="003B62A1"/>
    <w:rsid w:val="003C0B96"/>
    <w:rsid w:val="003C0D22"/>
    <w:rsid w:val="003C175B"/>
    <w:rsid w:val="003C220F"/>
    <w:rsid w:val="003C2D7F"/>
    <w:rsid w:val="003C2DB5"/>
    <w:rsid w:val="003C3617"/>
    <w:rsid w:val="003C5BE3"/>
    <w:rsid w:val="003C7711"/>
    <w:rsid w:val="003D2455"/>
    <w:rsid w:val="003D5E72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3F6BE1"/>
    <w:rsid w:val="0040382F"/>
    <w:rsid w:val="00410590"/>
    <w:rsid w:val="00410878"/>
    <w:rsid w:val="00410E44"/>
    <w:rsid w:val="00410F50"/>
    <w:rsid w:val="00411590"/>
    <w:rsid w:val="00412812"/>
    <w:rsid w:val="00412EBE"/>
    <w:rsid w:val="00415514"/>
    <w:rsid w:val="004163B2"/>
    <w:rsid w:val="00417031"/>
    <w:rsid w:val="00417A9D"/>
    <w:rsid w:val="00422D7E"/>
    <w:rsid w:val="00423F69"/>
    <w:rsid w:val="00426A1D"/>
    <w:rsid w:val="00427101"/>
    <w:rsid w:val="00431090"/>
    <w:rsid w:val="00431254"/>
    <w:rsid w:val="00431625"/>
    <w:rsid w:val="00432E93"/>
    <w:rsid w:val="00437333"/>
    <w:rsid w:val="0044018D"/>
    <w:rsid w:val="0044023F"/>
    <w:rsid w:val="00441587"/>
    <w:rsid w:val="00441EB6"/>
    <w:rsid w:val="00441FE8"/>
    <w:rsid w:val="00442A2F"/>
    <w:rsid w:val="0044331D"/>
    <w:rsid w:val="00446386"/>
    <w:rsid w:val="004469A7"/>
    <w:rsid w:val="00447EF8"/>
    <w:rsid w:val="004507D0"/>
    <w:rsid w:val="00450CA0"/>
    <w:rsid w:val="00457ADB"/>
    <w:rsid w:val="00460DC8"/>
    <w:rsid w:val="004631FE"/>
    <w:rsid w:val="00464EAB"/>
    <w:rsid w:val="00465026"/>
    <w:rsid w:val="0046668C"/>
    <w:rsid w:val="0047149E"/>
    <w:rsid w:val="00472BA8"/>
    <w:rsid w:val="00472DAE"/>
    <w:rsid w:val="00477AEE"/>
    <w:rsid w:val="004800B1"/>
    <w:rsid w:val="004803D4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A5AAA"/>
    <w:rsid w:val="004B0F49"/>
    <w:rsid w:val="004B1729"/>
    <w:rsid w:val="004B200B"/>
    <w:rsid w:val="004B2135"/>
    <w:rsid w:val="004B2366"/>
    <w:rsid w:val="004B3E69"/>
    <w:rsid w:val="004B5D26"/>
    <w:rsid w:val="004B643C"/>
    <w:rsid w:val="004B73FB"/>
    <w:rsid w:val="004C1D01"/>
    <w:rsid w:val="004C5AAD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E69B4"/>
    <w:rsid w:val="004F2C5D"/>
    <w:rsid w:val="004F3647"/>
    <w:rsid w:val="004F4E04"/>
    <w:rsid w:val="004F76AB"/>
    <w:rsid w:val="005012EB"/>
    <w:rsid w:val="00502C2D"/>
    <w:rsid w:val="00504B52"/>
    <w:rsid w:val="00506B7F"/>
    <w:rsid w:val="00506DDA"/>
    <w:rsid w:val="005102A2"/>
    <w:rsid w:val="00512FAB"/>
    <w:rsid w:val="00512FDB"/>
    <w:rsid w:val="005142D5"/>
    <w:rsid w:val="00515630"/>
    <w:rsid w:val="005158AE"/>
    <w:rsid w:val="00516B24"/>
    <w:rsid w:val="00517D30"/>
    <w:rsid w:val="0052448A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0B2D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2CF9"/>
    <w:rsid w:val="00584634"/>
    <w:rsid w:val="00584FDF"/>
    <w:rsid w:val="00586915"/>
    <w:rsid w:val="00587837"/>
    <w:rsid w:val="00587B23"/>
    <w:rsid w:val="00591D7D"/>
    <w:rsid w:val="00591F2B"/>
    <w:rsid w:val="00593B83"/>
    <w:rsid w:val="00594E00"/>
    <w:rsid w:val="00594F8B"/>
    <w:rsid w:val="00595C0C"/>
    <w:rsid w:val="005964EA"/>
    <w:rsid w:val="00596F9A"/>
    <w:rsid w:val="005A1514"/>
    <w:rsid w:val="005A2059"/>
    <w:rsid w:val="005A31EE"/>
    <w:rsid w:val="005A5D9A"/>
    <w:rsid w:val="005A78CE"/>
    <w:rsid w:val="005B65FE"/>
    <w:rsid w:val="005B7C7C"/>
    <w:rsid w:val="005C016F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467"/>
    <w:rsid w:val="005D3EC4"/>
    <w:rsid w:val="005D6526"/>
    <w:rsid w:val="005D6DA6"/>
    <w:rsid w:val="005D7BF9"/>
    <w:rsid w:val="005E0D7A"/>
    <w:rsid w:val="005E14A6"/>
    <w:rsid w:val="005E396A"/>
    <w:rsid w:val="005E3EF9"/>
    <w:rsid w:val="005E7E86"/>
    <w:rsid w:val="005F0C60"/>
    <w:rsid w:val="005F124C"/>
    <w:rsid w:val="005F142B"/>
    <w:rsid w:val="005F1963"/>
    <w:rsid w:val="005F2CE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07A"/>
    <w:rsid w:val="00624C52"/>
    <w:rsid w:val="00626515"/>
    <w:rsid w:val="00627607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3D67"/>
    <w:rsid w:val="00665C29"/>
    <w:rsid w:val="00666AB7"/>
    <w:rsid w:val="00667E71"/>
    <w:rsid w:val="00670F66"/>
    <w:rsid w:val="0067532E"/>
    <w:rsid w:val="00675441"/>
    <w:rsid w:val="006802BC"/>
    <w:rsid w:val="00681D26"/>
    <w:rsid w:val="00682919"/>
    <w:rsid w:val="006865B2"/>
    <w:rsid w:val="006907FD"/>
    <w:rsid w:val="00690D0C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A6703"/>
    <w:rsid w:val="006A70E4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E5CCC"/>
    <w:rsid w:val="006E7FA4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0958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065D"/>
    <w:rsid w:val="00762489"/>
    <w:rsid w:val="00763E1B"/>
    <w:rsid w:val="00763E93"/>
    <w:rsid w:val="007657C6"/>
    <w:rsid w:val="00766DB9"/>
    <w:rsid w:val="00770507"/>
    <w:rsid w:val="00771549"/>
    <w:rsid w:val="007719BA"/>
    <w:rsid w:val="00772A74"/>
    <w:rsid w:val="007734B8"/>
    <w:rsid w:val="00773582"/>
    <w:rsid w:val="00777BE3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0D40"/>
    <w:rsid w:val="007B16C3"/>
    <w:rsid w:val="007B4EA5"/>
    <w:rsid w:val="007B68DE"/>
    <w:rsid w:val="007B6A84"/>
    <w:rsid w:val="007C08AE"/>
    <w:rsid w:val="007C1CF9"/>
    <w:rsid w:val="007C263D"/>
    <w:rsid w:val="007C31E5"/>
    <w:rsid w:val="007C3C5F"/>
    <w:rsid w:val="007C3F00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3DD9"/>
    <w:rsid w:val="0080678C"/>
    <w:rsid w:val="008074F4"/>
    <w:rsid w:val="00807FBF"/>
    <w:rsid w:val="008135A3"/>
    <w:rsid w:val="00813E0E"/>
    <w:rsid w:val="00813F8E"/>
    <w:rsid w:val="00816E00"/>
    <w:rsid w:val="00817867"/>
    <w:rsid w:val="00826DD1"/>
    <w:rsid w:val="008279F7"/>
    <w:rsid w:val="0083012C"/>
    <w:rsid w:val="00830164"/>
    <w:rsid w:val="00831663"/>
    <w:rsid w:val="0083267E"/>
    <w:rsid w:val="00834F2A"/>
    <w:rsid w:val="0083731B"/>
    <w:rsid w:val="00837682"/>
    <w:rsid w:val="00837F03"/>
    <w:rsid w:val="0084189E"/>
    <w:rsid w:val="00841D3A"/>
    <w:rsid w:val="0084246E"/>
    <w:rsid w:val="0084346A"/>
    <w:rsid w:val="00843A85"/>
    <w:rsid w:val="00843BD2"/>
    <w:rsid w:val="00845663"/>
    <w:rsid w:val="008476FF"/>
    <w:rsid w:val="00854B6E"/>
    <w:rsid w:val="0085663E"/>
    <w:rsid w:val="00857601"/>
    <w:rsid w:val="0086041D"/>
    <w:rsid w:val="008622FA"/>
    <w:rsid w:val="00863E15"/>
    <w:rsid w:val="008652BB"/>
    <w:rsid w:val="0086652D"/>
    <w:rsid w:val="0087133C"/>
    <w:rsid w:val="00872C2B"/>
    <w:rsid w:val="00880617"/>
    <w:rsid w:val="008808AD"/>
    <w:rsid w:val="00881EDE"/>
    <w:rsid w:val="0088664D"/>
    <w:rsid w:val="00886A8C"/>
    <w:rsid w:val="00890784"/>
    <w:rsid w:val="008928F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49C"/>
    <w:rsid w:val="008B7515"/>
    <w:rsid w:val="008C0BAA"/>
    <w:rsid w:val="008C2258"/>
    <w:rsid w:val="008C3C9B"/>
    <w:rsid w:val="008C3E27"/>
    <w:rsid w:val="008C47F3"/>
    <w:rsid w:val="008C4F1B"/>
    <w:rsid w:val="008C53B4"/>
    <w:rsid w:val="008C7431"/>
    <w:rsid w:val="008D12A5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334"/>
    <w:rsid w:val="009007B4"/>
    <w:rsid w:val="00903A90"/>
    <w:rsid w:val="00904A4C"/>
    <w:rsid w:val="00905829"/>
    <w:rsid w:val="009123B5"/>
    <w:rsid w:val="00913D42"/>
    <w:rsid w:val="00914F4E"/>
    <w:rsid w:val="009177A9"/>
    <w:rsid w:val="009205C5"/>
    <w:rsid w:val="00921B83"/>
    <w:rsid w:val="00923D96"/>
    <w:rsid w:val="0093289E"/>
    <w:rsid w:val="0093297C"/>
    <w:rsid w:val="00934922"/>
    <w:rsid w:val="00934CBA"/>
    <w:rsid w:val="0093538F"/>
    <w:rsid w:val="00944A8E"/>
    <w:rsid w:val="00945CEF"/>
    <w:rsid w:val="00961E9B"/>
    <w:rsid w:val="0096391A"/>
    <w:rsid w:val="00963D35"/>
    <w:rsid w:val="00965EB1"/>
    <w:rsid w:val="00967CC1"/>
    <w:rsid w:val="00970A20"/>
    <w:rsid w:val="009720D7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0019"/>
    <w:rsid w:val="009C14D9"/>
    <w:rsid w:val="009C2889"/>
    <w:rsid w:val="009C2F8D"/>
    <w:rsid w:val="009C6939"/>
    <w:rsid w:val="009C7346"/>
    <w:rsid w:val="009C7351"/>
    <w:rsid w:val="009D1F4E"/>
    <w:rsid w:val="009D61F9"/>
    <w:rsid w:val="009D62D3"/>
    <w:rsid w:val="009E1ACD"/>
    <w:rsid w:val="009E1E9E"/>
    <w:rsid w:val="009E3C0A"/>
    <w:rsid w:val="009E43A7"/>
    <w:rsid w:val="009E4F14"/>
    <w:rsid w:val="009E5AF2"/>
    <w:rsid w:val="009F34A8"/>
    <w:rsid w:val="009F43D4"/>
    <w:rsid w:val="009F515C"/>
    <w:rsid w:val="009F5E6A"/>
    <w:rsid w:val="009F7AA8"/>
    <w:rsid w:val="00A0074D"/>
    <w:rsid w:val="00A02478"/>
    <w:rsid w:val="00A06D78"/>
    <w:rsid w:val="00A07D4C"/>
    <w:rsid w:val="00A11053"/>
    <w:rsid w:val="00A13417"/>
    <w:rsid w:val="00A16DE0"/>
    <w:rsid w:val="00A20C83"/>
    <w:rsid w:val="00A21768"/>
    <w:rsid w:val="00A21E5B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3A5F"/>
    <w:rsid w:val="00A557D3"/>
    <w:rsid w:val="00A56794"/>
    <w:rsid w:val="00A56CDE"/>
    <w:rsid w:val="00A576C7"/>
    <w:rsid w:val="00A63006"/>
    <w:rsid w:val="00A63F58"/>
    <w:rsid w:val="00A669E1"/>
    <w:rsid w:val="00A677E6"/>
    <w:rsid w:val="00A67B71"/>
    <w:rsid w:val="00A67F4A"/>
    <w:rsid w:val="00A7111D"/>
    <w:rsid w:val="00A7315C"/>
    <w:rsid w:val="00A73FE1"/>
    <w:rsid w:val="00A7529D"/>
    <w:rsid w:val="00A75498"/>
    <w:rsid w:val="00A76518"/>
    <w:rsid w:val="00A77893"/>
    <w:rsid w:val="00A82CE4"/>
    <w:rsid w:val="00A83657"/>
    <w:rsid w:val="00A8431E"/>
    <w:rsid w:val="00A84E38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6430"/>
    <w:rsid w:val="00AC76A1"/>
    <w:rsid w:val="00AC7D8D"/>
    <w:rsid w:val="00AD0643"/>
    <w:rsid w:val="00AD24E0"/>
    <w:rsid w:val="00AD5107"/>
    <w:rsid w:val="00AD53E4"/>
    <w:rsid w:val="00AD54D6"/>
    <w:rsid w:val="00AD65B2"/>
    <w:rsid w:val="00AD71B9"/>
    <w:rsid w:val="00AE1AF8"/>
    <w:rsid w:val="00AE273C"/>
    <w:rsid w:val="00AE39DF"/>
    <w:rsid w:val="00AE6CAC"/>
    <w:rsid w:val="00AE77C1"/>
    <w:rsid w:val="00AF0642"/>
    <w:rsid w:val="00AF0F10"/>
    <w:rsid w:val="00AF1713"/>
    <w:rsid w:val="00AF647B"/>
    <w:rsid w:val="00AF7D07"/>
    <w:rsid w:val="00B00E9F"/>
    <w:rsid w:val="00B02CEF"/>
    <w:rsid w:val="00B03834"/>
    <w:rsid w:val="00B03AFD"/>
    <w:rsid w:val="00B04215"/>
    <w:rsid w:val="00B05A67"/>
    <w:rsid w:val="00B10CEA"/>
    <w:rsid w:val="00B15097"/>
    <w:rsid w:val="00B16FD8"/>
    <w:rsid w:val="00B1757B"/>
    <w:rsid w:val="00B22E2C"/>
    <w:rsid w:val="00B23060"/>
    <w:rsid w:val="00B24D84"/>
    <w:rsid w:val="00B25B02"/>
    <w:rsid w:val="00B30104"/>
    <w:rsid w:val="00B313E2"/>
    <w:rsid w:val="00B35F26"/>
    <w:rsid w:val="00B37716"/>
    <w:rsid w:val="00B415F2"/>
    <w:rsid w:val="00B43D84"/>
    <w:rsid w:val="00B46B9A"/>
    <w:rsid w:val="00B5140B"/>
    <w:rsid w:val="00B522E0"/>
    <w:rsid w:val="00B52AEF"/>
    <w:rsid w:val="00B550ED"/>
    <w:rsid w:val="00B55F38"/>
    <w:rsid w:val="00B56FA5"/>
    <w:rsid w:val="00B60782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0A26"/>
    <w:rsid w:val="00B91194"/>
    <w:rsid w:val="00B9390A"/>
    <w:rsid w:val="00B94A8F"/>
    <w:rsid w:val="00B95054"/>
    <w:rsid w:val="00B950B9"/>
    <w:rsid w:val="00BA0C79"/>
    <w:rsid w:val="00BA226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4B36"/>
    <w:rsid w:val="00BD5BD5"/>
    <w:rsid w:val="00BD72BF"/>
    <w:rsid w:val="00BD761B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074F1"/>
    <w:rsid w:val="00C12254"/>
    <w:rsid w:val="00C138CA"/>
    <w:rsid w:val="00C13A80"/>
    <w:rsid w:val="00C15D0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68FA"/>
    <w:rsid w:val="00C87D39"/>
    <w:rsid w:val="00C87DCE"/>
    <w:rsid w:val="00C87F46"/>
    <w:rsid w:val="00C902E5"/>
    <w:rsid w:val="00C94700"/>
    <w:rsid w:val="00C954AE"/>
    <w:rsid w:val="00C96EE2"/>
    <w:rsid w:val="00CA01E0"/>
    <w:rsid w:val="00CA09A2"/>
    <w:rsid w:val="00CA19EF"/>
    <w:rsid w:val="00CA2FF2"/>
    <w:rsid w:val="00CA34C8"/>
    <w:rsid w:val="00CA3A96"/>
    <w:rsid w:val="00CA5FAD"/>
    <w:rsid w:val="00CA6B43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1854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F27A1"/>
    <w:rsid w:val="00CF3D31"/>
    <w:rsid w:val="00CF4403"/>
    <w:rsid w:val="00CF49C5"/>
    <w:rsid w:val="00CF6BBE"/>
    <w:rsid w:val="00CF6BF8"/>
    <w:rsid w:val="00D00676"/>
    <w:rsid w:val="00D00718"/>
    <w:rsid w:val="00D04A31"/>
    <w:rsid w:val="00D04E93"/>
    <w:rsid w:val="00D1106B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3AF6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71521"/>
    <w:rsid w:val="00D814FF"/>
    <w:rsid w:val="00D81B95"/>
    <w:rsid w:val="00D82080"/>
    <w:rsid w:val="00D83A43"/>
    <w:rsid w:val="00D850A8"/>
    <w:rsid w:val="00D86216"/>
    <w:rsid w:val="00D8681E"/>
    <w:rsid w:val="00D86CCA"/>
    <w:rsid w:val="00D90C8E"/>
    <w:rsid w:val="00D90C90"/>
    <w:rsid w:val="00D914A5"/>
    <w:rsid w:val="00D9211D"/>
    <w:rsid w:val="00D95E7F"/>
    <w:rsid w:val="00D95F9B"/>
    <w:rsid w:val="00DA0D9A"/>
    <w:rsid w:val="00DA1A72"/>
    <w:rsid w:val="00DA38E2"/>
    <w:rsid w:val="00DA3B0F"/>
    <w:rsid w:val="00DA731B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331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195"/>
    <w:rsid w:val="00E02DCE"/>
    <w:rsid w:val="00E11180"/>
    <w:rsid w:val="00E13BFA"/>
    <w:rsid w:val="00E145CF"/>
    <w:rsid w:val="00E154E6"/>
    <w:rsid w:val="00E17D21"/>
    <w:rsid w:val="00E21FC2"/>
    <w:rsid w:val="00E230B7"/>
    <w:rsid w:val="00E23651"/>
    <w:rsid w:val="00E27881"/>
    <w:rsid w:val="00E30501"/>
    <w:rsid w:val="00E3415F"/>
    <w:rsid w:val="00E361AE"/>
    <w:rsid w:val="00E3667A"/>
    <w:rsid w:val="00E3696C"/>
    <w:rsid w:val="00E53D89"/>
    <w:rsid w:val="00E5418C"/>
    <w:rsid w:val="00E54B6C"/>
    <w:rsid w:val="00E55AEA"/>
    <w:rsid w:val="00E57A8D"/>
    <w:rsid w:val="00E62137"/>
    <w:rsid w:val="00E63E26"/>
    <w:rsid w:val="00E660CB"/>
    <w:rsid w:val="00E670EC"/>
    <w:rsid w:val="00E676E4"/>
    <w:rsid w:val="00E67F9C"/>
    <w:rsid w:val="00E70403"/>
    <w:rsid w:val="00E7047B"/>
    <w:rsid w:val="00E70B97"/>
    <w:rsid w:val="00E71F8A"/>
    <w:rsid w:val="00E74521"/>
    <w:rsid w:val="00E75668"/>
    <w:rsid w:val="00E75FE1"/>
    <w:rsid w:val="00E7658E"/>
    <w:rsid w:val="00E8063F"/>
    <w:rsid w:val="00E8081F"/>
    <w:rsid w:val="00E810C0"/>
    <w:rsid w:val="00E8293D"/>
    <w:rsid w:val="00E91C91"/>
    <w:rsid w:val="00E91FDA"/>
    <w:rsid w:val="00E9232B"/>
    <w:rsid w:val="00E92CF9"/>
    <w:rsid w:val="00E94F54"/>
    <w:rsid w:val="00E96D83"/>
    <w:rsid w:val="00E9746D"/>
    <w:rsid w:val="00EA405C"/>
    <w:rsid w:val="00EA6589"/>
    <w:rsid w:val="00EA6A10"/>
    <w:rsid w:val="00EB0289"/>
    <w:rsid w:val="00EB0AB8"/>
    <w:rsid w:val="00EB1E3D"/>
    <w:rsid w:val="00EB243C"/>
    <w:rsid w:val="00EB5982"/>
    <w:rsid w:val="00EC067F"/>
    <w:rsid w:val="00EC27A9"/>
    <w:rsid w:val="00EC58F2"/>
    <w:rsid w:val="00EC593D"/>
    <w:rsid w:val="00EC5A9D"/>
    <w:rsid w:val="00EC7C8A"/>
    <w:rsid w:val="00ED06CF"/>
    <w:rsid w:val="00ED0DCC"/>
    <w:rsid w:val="00ED5DF3"/>
    <w:rsid w:val="00ED6F73"/>
    <w:rsid w:val="00ED778E"/>
    <w:rsid w:val="00ED77E9"/>
    <w:rsid w:val="00EE07EF"/>
    <w:rsid w:val="00EE2051"/>
    <w:rsid w:val="00EF16A2"/>
    <w:rsid w:val="00EF2D2F"/>
    <w:rsid w:val="00EF38BA"/>
    <w:rsid w:val="00EF6DB6"/>
    <w:rsid w:val="00EF7176"/>
    <w:rsid w:val="00EF7485"/>
    <w:rsid w:val="00EF756F"/>
    <w:rsid w:val="00F00452"/>
    <w:rsid w:val="00F0241F"/>
    <w:rsid w:val="00F078FA"/>
    <w:rsid w:val="00F106A3"/>
    <w:rsid w:val="00F128A4"/>
    <w:rsid w:val="00F13B32"/>
    <w:rsid w:val="00F145F6"/>
    <w:rsid w:val="00F17F28"/>
    <w:rsid w:val="00F2265E"/>
    <w:rsid w:val="00F24D73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1D0B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14BC"/>
    <w:rsid w:val="00F84283"/>
    <w:rsid w:val="00F90CA0"/>
    <w:rsid w:val="00F93078"/>
    <w:rsid w:val="00F95531"/>
    <w:rsid w:val="00F95B13"/>
    <w:rsid w:val="00FA66D0"/>
    <w:rsid w:val="00FA68BF"/>
    <w:rsid w:val="00FA757C"/>
    <w:rsid w:val="00FB07E5"/>
    <w:rsid w:val="00FB0D46"/>
    <w:rsid w:val="00FB1E57"/>
    <w:rsid w:val="00FB424C"/>
    <w:rsid w:val="00FB43A7"/>
    <w:rsid w:val="00FB4EF8"/>
    <w:rsid w:val="00FB62AC"/>
    <w:rsid w:val="00FC11BF"/>
    <w:rsid w:val="00FC1315"/>
    <w:rsid w:val="00FC1607"/>
    <w:rsid w:val="00FC1AB1"/>
    <w:rsid w:val="00FC3ABB"/>
    <w:rsid w:val="00FC4A0B"/>
    <w:rsid w:val="00FD16E8"/>
    <w:rsid w:val="00FD392C"/>
    <w:rsid w:val="00FD3E4E"/>
    <w:rsid w:val="00FE34E8"/>
    <w:rsid w:val="00FE6F5D"/>
    <w:rsid w:val="00FE7C17"/>
    <w:rsid w:val="00FF3242"/>
    <w:rsid w:val="00FF3E05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4DB64B"/>
  <w15:docId w15:val="{47BD39DE-C3BD-47BE-BBBC-FF4A2873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569DA-275A-4A7A-853D-6C13EC45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61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3560</cp:lastModifiedBy>
  <cp:revision>54</cp:revision>
  <cp:lastPrinted>2023-06-23T10:06:00Z</cp:lastPrinted>
  <dcterms:created xsi:type="dcterms:W3CDTF">2022-12-08T03:28:00Z</dcterms:created>
  <dcterms:modified xsi:type="dcterms:W3CDTF">2023-07-26T02:37:00Z</dcterms:modified>
</cp:coreProperties>
</file>