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DB9FF" w14:textId="1266F6D7" w:rsidR="007E6D45" w:rsidRPr="00D35DC0" w:rsidRDefault="0009495B" w:rsidP="002671AD">
      <w:pPr>
        <w:pStyle w:val="Caption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hanging="284"/>
        <w:rPr>
          <w:rFonts w:ascii="Angsana New" w:hAnsi="Angsana New"/>
          <w:sz w:val="28"/>
          <w:szCs w:val="28"/>
          <w:lang w:val="en-GB"/>
        </w:rPr>
      </w:pPr>
      <w:r w:rsidRPr="00E74E50">
        <w:rPr>
          <w:rFonts w:ascii="Angsana New" w:hAnsi="Angsana New"/>
          <w:sz w:val="28"/>
          <w:szCs w:val="28"/>
          <w:cs/>
        </w:rPr>
        <w:t>หลัก</w:t>
      </w:r>
      <w:r w:rsidR="001158B9" w:rsidRPr="00E74E50">
        <w:rPr>
          <w:rFonts w:ascii="Angsana New" w:hAnsi="Angsana New"/>
          <w:sz w:val="28"/>
          <w:szCs w:val="28"/>
          <w:cs/>
        </w:rPr>
        <w:t>เกณฑ์ในการจัดทำ</w:t>
      </w:r>
      <w:r w:rsidRPr="00E74E50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</w:p>
    <w:p w14:paraId="7D718228" w14:textId="12573CF7" w:rsidR="0009495B" w:rsidRPr="00EE46CF" w:rsidRDefault="0009495B" w:rsidP="00EB39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E74E50">
        <w:rPr>
          <w:rFonts w:ascii="Angsana New" w:hAnsi="Angsana New"/>
          <w:color w:val="000000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EE46CF">
        <w:rPr>
          <w:rFonts w:ascii="Angsana New" w:hAnsi="Angsana New"/>
          <w:color w:val="000000"/>
          <w:sz w:val="28"/>
          <w:szCs w:val="28"/>
        </w:rPr>
        <w:t>34</w:t>
      </w:r>
      <w:r w:rsidRPr="00E74E50">
        <w:rPr>
          <w:rFonts w:ascii="Angsana New" w:hAnsi="Angsan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069B3571" w14:textId="379730DC" w:rsidR="0009495B" w:rsidRPr="00EE46CF" w:rsidRDefault="0009495B" w:rsidP="002671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color w:val="000000"/>
          <w:sz w:val="28"/>
          <w:szCs w:val="28"/>
        </w:rPr>
      </w:pPr>
      <w:r w:rsidRPr="00E74E50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ข้อมูลทางการเงินระหว่างกาลนี้</w:t>
      </w:r>
      <w:r w:rsidRPr="00E74E50">
        <w:rPr>
          <w:rFonts w:ascii="Angsana New" w:hAnsi="Angsana New"/>
          <w:sz w:val="28"/>
          <w:szCs w:val="28"/>
          <w:cs/>
        </w:rPr>
        <w:t>จัดทำ</w:t>
      </w:r>
      <w:r w:rsidRPr="00E74E50">
        <w:rPr>
          <w:rFonts w:ascii="Angsana New" w:hAnsi="Angsana New"/>
          <w:color w:val="000000"/>
          <w:sz w:val="28"/>
          <w:szCs w:val="28"/>
          <w:cs/>
        </w:rPr>
        <w:t xml:space="preserve">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EE46CF">
        <w:rPr>
          <w:rFonts w:ascii="Angsana New" w:hAnsi="Angsana New"/>
          <w:color w:val="000000"/>
          <w:sz w:val="28"/>
          <w:szCs w:val="28"/>
        </w:rPr>
        <w:t>31</w:t>
      </w:r>
      <w:r w:rsidRPr="00E74E50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color w:val="000000"/>
          <w:sz w:val="28"/>
          <w:szCs w:val="28"/>
        </w:rPr>
        <w:t>256</w:t>
      </w:r>
      <w:r w:rsidRPr="000E61EA">
        <w:rPr>
          <w:rFonts w:ascii="Angsana New" w:hAnsi="Angsana New"/>
          <w:color w:val="000000"/>
          <w:sz w:val="28"/>
          <w:szCs w:val="28"/>
        </w:rPr>
        <w:t>5</w:t>
      </w:r>
    </w:p>
    <w:p w14:paraId="05B05793" w14:textId="24F3C286" w:rsidR="00026A4C" w:rsidRDefault="0009495B" w:rsidP="00EB39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color w:val="000000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914C07D" w14:textId="3D1DB0A1" w:rsidR="00DC60F1" w:rsidRPr="00E51368" w:rsidRDefault="007E6D45" w:rsidP="003F77F5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1080" w:hanging="81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4B6E8B95" w14:textId="25353723" w:rsidR="00DC60F1" w:rsidRPr="00E51368" w:rsidRDefault="007E6D45" w:rsidP="003F77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before="120" w:after="120" w:line="240" w:lineRule="auto"/>
        <w:ind w:left="634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E46CF">
        <w:rPr>
          <w:rFonts w:ascii="Angsana New" w:hAnsi="Angsana New"/>
          <w:sz w:val="28"/>
          <w:szCs w:val="28"/>
        </w:rPr>
        <w:t xml:space="preserve">31 </w:t>
      </w:r>
      <w:r w:rsidRPr="00E74E5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E46CF">
        <w:rPr>
          <w:rFonts w:ascii="Angsana New" w:hAnsi="Angsana New"/>
          <w:sz w:val="28"/>
          <w:szCs w:val="28"/>
        </w:rPr>
        <w:t>256</w:t>
      </w:r>
      <w:r w:rsidRPr="000E61EA">
        <w:rPr>
          <w:rFonts w:ascii="Angsana New" w:hAnsi="Angsana New"/>
          <w:sz w:val="28"/>
          <w:szCs w:val="28"/>
        </w:rPr>
        <w:t>5</w:t>
      </w:r>
    </w:p>
    <w:p w14:paraId="178EE398" w14:textId="1DA3311D" w:rsidR="008F6AAD" w:rsidRDefault="007E6D45" w:rsidP="003F77F5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before="120" w:after="120" w:line="240" w:lineRule="auto"/>
        <w:ind w:left="634" w:hanging="36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189FF03E" w14:textId="0D587D72" w:rsidR="00E51368" w:rsidRPr="00E51368" w:rsidRDefault="00E51368" w:rsidP="003F77F5">
      <w:pPr>
        <w:pStyle w:val="ListParagraph"/>
        <w:tabs>
          <w:tab w:val="clear" w:pos="680"/>
          <w:tab w:val="left" w:pos="1247"/>
        </w:tabs>
        <w:spacing w:before="120"/>
        <w:ind w:left="630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74AF8">
        <w:rPr>
          <w:rFonts w:ascii="Angsana New" w:hAnsi="Angsana New"/>
          <w:sz w:val="28"/>
          <w:szCs w:val="28"/>
        </w:rPr>
        <w:t xml:space="preserve">1 </w:t>
      </w:r>
      <w:r w:rsidRPr="00E74E50">
        <w:rPr>
          <w:rFonts w:ascii="Angsana New" w:hAnsi="Angsana New"/>
          <w:sz w:val="28"/>
          <w:szCs w:val="28"/>
          <w:cs/>
        </w:rPr>
        <w:t xml:space="preserve">มกราคม </w:t>
      </w:r>
      <w:r w:rsidRPr="00974AF8">
        <w:rPr>
          <w:rFonts w:ascii="Angsana New" w:hAnsi="Angsana New"/>
          <w:sz w:val="28"/>
          <w:szCs w:val="28"/>
        </w:rPr>
        <w:t xml:space="preserve">2566 </w:t>
      </w:r>
      <w:r w:rsidRPr="00E74E50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</w:p>
    <w:p w14:paraId="07A41EFD" w14:textId="181E9704" w:rsidR="007E6D45" w:rsidRPr="000B5899" w:rsidRDefault="007E6D45" w:rsidP="00EB39B1">
      <w:pPr>
        <w:pStyle w:val="ListParagraph"/>
        <w:numPr>
          <w:ilvl w:val="1"/>
          <w:numId w:val="37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3"/>
        </w:tabs>
        <w:spacing w:line="240" w:lineRule="auto"/>
        <w:ind w:left="630" w:hanging="36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4D2D5E18" w14:textId="3A56E81D" w:rsidR="00DC60F1" w:rsidRDefault="007E6D45" w:rsidP="00453543">
      <w:pPr>
        <w:tabs>
          <w:tab w:val="clear" w:pos="907"/>
        </w:tabs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E74E50">
        <w:rPr>
          <w:rFonts w:ascii="Angsana New" w:hAnsi="Angsana New"/>
          <w:sz w:val="28"/>
          <w:szCs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1CE642DB" w14:textId="58BEF84B" w:rsidR="007E6D45" w:rsidRDefault="007E6D45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EE46CF">
        <w:rPr>
          <w:rFonts w:ascii="Angsana New" w:hAnsi="Angsana New"/>
          <w:sz w:val="28"/>
          <w:szCs w:val="28"/>
        </w:rPr>
        <w:t xml:space="preserve">31 </w:t>
      </w:r>
      <w:r w:rsidRPr="00E74E50">
        <w:rPr>
          <w:rFonts w:ascii="Angsana New" w:hAnsi="Angsana New"/>
          <w:sz w:val="28"/>
          <w:szCs w:val="28"/>
          <w:cs/>
        </w:rPr>
        <w:t xml:space="preserve">ธันวาคม </w:t>
      </w:r>
      <w:r w:rsidR="000B5899">
        <w:rPr>
          <w:rFonts w:ascii="Angsana New" w:hAnsi="Angsana New"/>
          <w:sz w:val="28"/>
          <w:szCs w:val="28"/>
        </w:rPr>
        <w:t>256</w:t>
      </w:r>
      <w:r w:rsidR="000B5899" w:rsidRPr="000E61EA">
        <w:rPr>
          <w:rFonts w:ascii="Angsana New" w:hAnsi="Angsana New"/>
          <w:sz w:val="28"/>
          <w:szCs w:val="28"/>
        </w:rPr>
        <w:t>5</w:t>
      </w:r>
    </w:p>
    <w:p w14:paraId="31483561" w14:textId="6288F1F8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3AB796A1" w14:textId="37E86D75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6ABC02D5" w14:textId="75AA5BF3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39674E9" w14:textId="3FC602FF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2A6DD21F" w14:textId="650EE1CB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06F92535" w14:textId="39060D7F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38408120" w14:textId="77777777" w:rsidR="006D4181" w:rsidRDefault="006D4181" w:rsidP="00EB39B1">
      <w:pPr>
        <w:spacing w:before="120" w:after="120"/>
        <w:ind w:left="630"/>
        <w:jc w:val="thaiDistribute"/>
        <w:rPr>
          <w:rFonts w:ascii="Angsana New" w:hAnsi="Angsana New"/>
          <w:sz w:val="28"/>
          <w:szCs w:val="28"/>
        </w:rPr>
      </w:pPr>
    </w:p>
    <w:p w14:paraId="37ADA154" w14:textId="09637A4D" w:rsidR="00AF1930" w:rsidRPr="00617E0B" w:rsidRDefault="00F2053F" w:rsidP="00077A7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69518E8F" w14:textId="3116B8DD" w:rsidR="00D125B8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E74E50">
        <w:rPr>
          <w:rFonts w:ascii="Angsana New" w:hAnsi="Angsana New"/>
          <w:sz w:val="28"/>
          <w:szCs w:val="28"/>
          <w:cs/>
        </w:rPr>
        <w:t>หมายถึง</w:t>
      </w:r>
      <w:r w:rsidR="00D12079" w:rsidRPr="00E74E50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E74E50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E74E50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E74E50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E74E50">
        <w:rPr>
          <w:rFonts w:ascii="Angsana New" w:hAnsi="Angsana New"/>
          <w:sz w:val="28"/>
          <w:szCs w:val="28"/>
          <w:cs/>
        </w:rPr>
        <w:t>หรือ</w:t>
      </w:r>
      <w:r w:rsidR="0049303E" w:rsidRPr="00E74E50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</w:p>
    <w:p w14:paraId="5EE5A642" w14:textId="504D7331" w:rsidR="00077A7D" w:rsidRPr="00E51368" w:rsidRDefault="007E6D45" w:rsidP="00E51368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 w:right="-23"/>
        <w:jc w:val="thaiDistribute"/>
        <w:rPr>
          <w:rFonts w:asciiTheme="majorBidi" w:hAnsiTheme="majorBidi" w:cstheme="majorBidi"/>
          <w:sz w:val="28"/>
          <w:szCs w:val="28"/>
        </w:rPr>
      </w:pPr>
      <w:r w:rsidRPr="00E74E50">
        <w:rPr>
          <w:rFonts w:asciiTheme="majorBidi" w:hAnsiTheme="majorBidi" w:cstheme="majorBidi"/>
          <w:sz w:val="28"/>
          <w:szCs w:val="28"/>
          <w:cs/>
        </w:rPr>
        <w:t>ยอดคงเหลือที่มีสาระสำคัญกับบริษัทและบุคคลที่เกี่ยวข้องกัน ซึ่งได้รวมไว้ในงบการเงิน ณ วันที่</w:t>
      </w:r>
      <w:r w:rsidRPr="00E74E50">
        <w:rPr>
          <w:rFonts w:asciiTheme="majorBidi" w:hAnsiTheme="majorBidi"/>
          <w:sz w:val="28"/>
          <w:szCs w:val="28"/>
        </w:rPr>
        <w:t xml:space="preserve"> </w:t>
      </w:r>
      <w:r w:rsidR="006F7312" w:rsidRPr="00E36229">
        <w:rPr>
          <w:rFonts w:asciiTheme="majorBidi" w:hAnsiTheme="majorBidi" w:cstheme="majorBidi"/>
          <w:sz w:val="28"/>
          <w:szCs w:val="28"/>
        </w:rPr>
        <w:t xml:space="preserve">30 </w:t>
      </w:r>
      <w:r w:rsidR="006F7312" w:rsidRPr="00E74E5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E74E50">
        <w:rPr>
          <w:rFonts w:asciiTheme="majorBidi" w:hAnsiTheme="majorBidi"/>
          <w:sz w:val="28"/>
          <w:szCs w:val="28"/>
        </w:rPr>
        <w:t xml:space="preserve"> </w:t>
      </w:r>
      <w:r w:rsidR="00307A6D" w:rsidRPr="00E36229">
        <w:rPr>
          <w:rFonts w:asciiTheme="majorBidi" w:hAnsiTheme="majorBidi" w:cstheme="majorBidi"/>
          <w:sz w:val="28"/>
          <w:szCs w:val="28"/>
        </w:rPr>
        <w:t>2566</w:t>
      </w:r>
      <w:r w:rsidRPr="00E74E50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74E50">
        <w:rPr>
          <w:rFonts w:asciiTheme="majorBidi" w:hAnsiTheme="majorBidi" w:cstheme="majorBidi"/>
          <w:sz w:val="28"/>
          <w:szCs w:val="28"/>
        </w:rPr>
        <w:t xml:space="preserve"> </w:t>
      </w:r>
      <w:r w:rsidR="00307A6D">
        <w:rPr>
          <w:rFonts w:asciiTheme="majorBidi" w:hAnsiTheme="majorBidi" w:cstheme="majorBidi"/>
          <w:sz w:val="28"/>
          <w:szCs w:val="28"/>
        </w:rPr>
        <w:t>31</w:t>
      </w:r>
      <w:r w:rsidRPr="00E74E5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07A6D">
        <w:rPr>
          <w:rFonts w:asciiTheme="majorBidi" w:hAnsiTheme="majorBidi" w:cstheme="majorBidi"/>
          <w:sz w:val="28"/>
          <w:szCs w:val="28"/>
        </w:rPr>
        <w:t>2565</w:t>
      </w:r>
      <w:r w:rsidRPr="00E74E50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1"/>
        <w:gridCol w:w="284"/>
        <w:gridCol w:w="1950"/>
        <w:gridCol w:w="284"/>
        <w:gridCol w:w="1984"/>
      </w:tblGrid>
      <w:tr w:rsidR="005C39A8" w:rsidRPr="005764E7" w14:paraId="75739390" w14:textId="77777777" w:rsidTr="0068062D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E74E50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14:paraId="3DE56DD8" w14:textId="77777777" w:rsidTr="0068062D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E74E50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E74E50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5764E7" w14:paraId="2BE4D347" w14:textId="77777777" w:rsidTr="0068062D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E74E50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E74E50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5764E7" w14:paraId="4C8C2B4D" w14:textId="77777777" w:rsidTr="0068062D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7AF38" w14:textId="77777777" w:rsidR="00797FA6" w:rsidRPr="00E74E50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C087272" w14:textId="77777777" w:rsidTr="0068062D"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D48E0" w14:textId="115CA206" w:rsidR="00797FA6" w:rsidRPr="00E74E50" w:rsidRDefault="00A7624E" w:rsidP="006F731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="006F7312" w:rsidRPr="00DD7001">
              <w:rPr>
                <w:rFonts w:ascii="Angsana New" w:hAnsi="Angsana New"/>
                <w:sz w:val="28"/>
                <w:szCs w:val="28"/>
              </w:rPr>
              <w:t>0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F7312" w:rsidRPr="00E74E5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E6D45"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7FA6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7E6D45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5A83217A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E6D45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97FA6" w:rsidRPr="005764E7" w14:paraId="48393147" w14:textId="77777777" w:rsidTr="00680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4420AB0E" w14:textId="77777777" w:rsidTr="00680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3DFC" w:rsidRPr="005764E7" w14:paraId="7B4C52EF" w14:textId="77777777" w:rsidTr="0030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="00D61503" w:rsidRPr="00E74E5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3150507B" w:rsidR="00F508F9" w:rsidRPr="006F7312" w:rsidRDefault="00307CF0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4AC415BA" w:rsidR="00093DFC" w:rsidRPr="005764E7" w:rsidRDefault="007E6D45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</w:p>
        </w:tc>
      </w:tr>
      <w:tr w:rsidR="00093DFC" w:rsidRPr="005764E7" w14:paraId="0846B6C4" w14:textId="77777777" w:rsidTr="006806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5A18DE18" w:rsidR="00093DFC" w:rsidRPr="005B6595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93DFC" w:rsidRPr="005764E7" w14:paraId="1B42D0F1" w14:textId="77777777" w:rsidTr="0030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712C4830" w:rsidR="00093DFC" w:rsidRPr="005B6595" w:rsidRDefault="00307CF0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069E7029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093DFC" w:rsidRPr="005764E7" w14:paraId="295A4500" w14:textId="77777777" w:rsidTr="00307C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093DFC" w:rsidRPr="005764E7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3104CFEC" w:rsidR="00093DFC" w:rsidRPr="005B6595" w:rsidRDefault="00307CF0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11C23F6B" w:rsidR="00093DFC" w:rsidRPr="005764E7" w:rsidRDefault="00093DFC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7B0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7E6D45" w:rsidRPr="000E61E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</w:tbl>
    <w:p w14:paraId="094B8872" w14:textId="6BDB0C6C" w:rsidR="001E5D59" w:rsidRDefault="001E5D59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D787A21" w14:textId="7E34EC4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F5A4281" w14:textId="70BCD8FC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7DD30E3" w14:textId="261D34F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986941E" w14:textId="04C96CDA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E61993F" w14:textId="2FE1C7E2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03BDF11D" w14:textId="581E2F6F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90EA98A" w14:textId="1383199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277A5642" w14:textId="33FAC28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6067C68" w14:textId="2F88E287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1672C09" w14:textId="62DC4E07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38AA3B2F" w14:textId="141D7975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9C9327A" w14:textId="3980B13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91C45FB" w14:textId="622E124A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C808B0F" w14:textId="20FA63D3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40D46693" w14:textId="7570F41B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0951AF7D" w14:textId="095EFF9D" w:rsidR="00A809A4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0EAF8110" w14:textId="77777777" w:rsidR="00D65D5C" w:rsidRDefault="00D65D5C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p w14:paraId="1C80DDAA" w14:textId="77777777" w:rsidR="00A809A4" w:rsidRPr="005764E7" w:rsidRDefault="00A809A4" w:rsidP="001E5D59">
      <w:pPr>
        <w:tabs>
          <w:tab w:val="clear" w:pos="227"/>
          <w:tab w:val="left" w:pos="284"/>
        </w:tabs>
        <w:rPr>
          <w:sz w:val="28"/>
          <w:szCs w:val="28"/>
        </w:rPr>
      </w:pP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5421"/>
        <w:gridCol w:w="284"/>
        <w:gridCol w:w="1984"/>
        <w:gridCol w:w="284"/>
        <w:gridCol w:w="1950"/>
      </w:tblGrid>
      <w:tr w:rsidR="002D4FD1" w:rsidRPr="005764E7" w14:paraId="3B6F7083" w14:textId="77777777" w:rsidTr="00D65D5C">
        <w:trPr>
          <w:trHeight w:val="397"/>
          <w:tblHeader/>
        </w:trPr>
        <w:tc>
          <w:tcPr>
            <w:tcW w:w="5421" w:type="dxa"/>
            <w:vAlign w:val="bottom"/>
          </w:tcPr>
          <w:p w14:paraId="0A322ECE" w14:textId="77777777" w:rsidR="002D4FD1" w:rsidRPr="00E74E50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23A40E5" w14:textId="77777777"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shd w:val="clear" w:color="auto" w:fill="auto"/>
            <w:vAlign w:val="bottom"/>
          </w:tcPr>
          <w:p w14:paraId="4FD86389" w14:textId="77777777" w:rsidR="002D4FD1" w:rsidRPr="00B94E18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97FA6" w:rsidRPr="005764E7" w14:paraId="1FB8F83A" w14:textId="77777777" w:rsidTr="00D65D5C">
        <w:trPr>
          <w:trHeight w:val="397"/>
          <w:tblHeader/>
        </w:trPr>
        <w:tc>
          <w:tcPr>
            <w:tcW w:w="5421" w:type="dxa"/>
            <w:vAlign w:val="bottom"/>
          </w:tcPr>
          <w:p w14:paraId="7FB5A8FA" w14:textId="77777777" w:rsidR="00797FA6" w:rsidRPr="00E74E50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7208E4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408B" w14:textId="4C7360CC" w:rsidR="00797FA6" w:rsidRPr="00E74E50" w:rsidRDefault="00925DF4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</w:t>
            </w:r>
            <w:r w:rsidR="00797FA6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การเงินที่แสดงเงินลงทุนตามวิธีส่วนได้เสีย/</w:t>
            </w:r>
          </w:p>
        </w:tc>
      </w:tr>
      <w:tr w:rsidR="00797FA6" w:rsidRPr="005764E7" w14:paraId="455014F8" w14:textId="77777777" w:rsidTr="00D65D5C">
        <w:trPr>
          <w:trHeight w:val="397"/>
          <w:tblHeader/>
        </w:trPr>
        <w:tc>
          <w:tcPr>
            <w:tcW w:w="5421" w:type="dxa"/>
            <w:vAlign w:val="bottom"/>
          </w:tcPr>
          <w:p w14:paraId="22625336" w14:textId="77777777" w:rsidR="00797FA6" w:rsidRPr="00E74E50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11F0F6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41D4" w14:textId="16DD9140" w:rsidR="00797FA6" w:rsidRPr="00E74E50" w:rsidRDefault="0039081E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</w:t>
            </w:r>
            <w:r w:rsidR="00925DF4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</w:t>
            </w:r>
            <w:r w:rsidR="00797FA6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การเงินเฉพาะกิจการ</w:t>
            </w:r>
          </w:p>
        </w:tc>
      </w:tr>
      <w:tr w:rsidR="00797FA6" w:rsidRPr="005764E7" w14:paraId="299EA07F" w14:textId="77777777" w:rsidTr="00D65D5C">
        <w:trPr>
          <w:trHeight w:val="397"/>
          <w:tblHeader/>
        </w:trPr>
        <w:tc>
          <w:tcPr>
            <w:tcW w:w="5421" w:type="dxa"/>
            <w:vAlign w:val="bottom"/>
          </w:tcPr>
          <w:p w14:paraId="3D3C2117" w14:textId="77777777" w:rsidR="00797FA6" w:rsidRPr="00E74E50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6CE3E7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C754" w14:textId="77777777" w:rsidR="00797FA6" w:rsidRPr="00E74E50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6CEC8C5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CBB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ADA6864" w14:textId="77777777" w:rsidTr="00D65D5C">
        <w:trPr>
          <w:trHeight w:val="397"/>
          <w:tblHeader/>
        </w:trPr>
        <w:tc>
          <w:tcPr>
            <w:tcW w:w="5421" w:type="dxa"/>
            <w:vAlign w:val="bottom"/>
          </w:tcPr>
          <w:p w14:paraId="457FE474" w14:textId="77777777" w:rsidR="00797FA6" w:rsidRPr="00E74E50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66C187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B33F" w14:textId="3BC38640" w:rsidR="00797FA6" w:rsidRPr="00E74E50" w:rsidRDefault="006F7312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ECC">
              <w:rPr>
                <w:rFonts w:ascii="Angsana New" w:hAnsi="Angsana New"/>
                <w:sz w:val="28"/>
                <w:szCs w:val="28"/>
              </w:rPr>
              <w:t>3</w:t>
            </w:r>
            <w:r w:rsidRPr="00DD7001">
              <w:rPr>
                <w:rFonts w:ascii="Angsana New" w:hAnsi="Angsana New"/>
                <w:sz w:val="28"/>
                <w:szCs w:val="28"/>
              </w:rPr>
              <w:t>0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78D32597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A6A" w14:textId="4CAE1388" w:rsidR="00797FA6" w:rsidRPr="00E74E50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31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94E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7E6D45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97FA6" w:rsidRPr="005764E7" w14:paraId="7174F76A" w14:textId="77777777" w:rsidTr="00D65D5C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B94E18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0871320" w14:textId="77777777" w:rsidTr="00D65D5C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3F94BD3" w14:textId="77777777" w:rsidTr="00D65D5C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47C5F10C" w14:textId="77777777" w:rsidTr="00D65D5C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07CF0" w:rsidRPr="005764E7" w14:paraId="63D1255C" w14:textId="77777777" w:rsidTr="003F2632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307CF0" w:rsidRPr="00E74E50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307CF0" w:rsidRPr="00B94E18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004DACA9" w:rsidR="00307CF0" w:rsidRPr="00B94E18" w:rsidRDefault="00307CF0" w:rsidP="00307C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307CF0" w:rsidRPr="00B94E18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1049BC06" w:rsidR="00307CF0" w:rsidRPr="00B94E18" w:rsidRDefault="00307CF0" w:rsidP="00307C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9129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,807</w:t>
            </w:r>
          </w:p>
        </w:tc>
      </w:tr>
      <w:tr w:rsidR="00307CF0" w:rsidRPr="005764E7" w14:paraId="57846AEA" w14:textId="77777777" w:rsidTr="003F2632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307CF0" w:rsidRPr="00E74E50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307CF0" w:rsidRPr="00B94E18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3EE57B61" w:rsidR="00307CF0" w:rsidRPr="00B94E18" w:rsidRDefault="00307CF0" w:rsidP="00307C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307CF0" w:rsidRPr="00B94E18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750986D5" w:rsidR="00307CF0" w:rsidRPr="00B94E18" w:rsidRDefault="00307CF0" w:rsidP="00307C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307CF0" w:rsidRPr="005764E7" w14:paraId="39A483FF" w14:textId="77777777" w:rsidTr="003F2632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307CF0" w:rsidRPr="00E74E50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307CF0" w:rsidRPr="00B94E18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04BB039F" w:rsidR="00307CF0" w:rsidRPr="00B94E18" w:rsidRDefault="00307CF0" w:rsidP="00307C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307CF0" w:rsidRPr="00B94E18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62AEAFA0" w:rsidR="00307CF0" w:rsidRPr="00B94E18" w:rsidRDefault="00307CF0" w:rsidP="00307C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307CF0" w:rsidRPr="005764E7" w14:paraId="73C19238" w14:textId="77777777" w:rsidTr="003F2632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307CF0" w:rsidRPr="00E74E50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307CF0" w:rsidRPr="00B94E18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1586A249" w:rsidR="00307CF0" w:rsidRPr="00B94E18" w:rsidRDefault="00307CF0" w:rsidP="00307C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307CF0" w:rsidRPr="00B94E18" w:rsidRDefault="00307CF0" w:rsidP="0030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10E684EF" w:rsidR="00307CF0" w:rsidRPr="00B94E18" w:rsidRDefault="00307CF0" w:rsidP="00307CF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093DFC" w:rsidRPr="005764E7" w14:paraId="631C16DC" w14:textId="77777777" w:rsidTr="00307CF0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77777777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619E7555" w:rsidR="00093DFC" w:rsidRPr="00E74E50" w:rsidRDefault="00307CF0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132,217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66596FAD" w:rsidR="00093DFC" w:rsidRPr="00E74E50" w:rsidRDefault="00BF2A6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F2A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142,286</w:t>
            </w:r>
          </w:p>
        </w:tc>
      </w:tr>
      <w:tr w:rsidR="00093DFC" w:rsidRPr="005764E7" w14:paraId="57839A66" w14:textId="77777777" w:rsidTr="00307CF0">
        <w:trPr>
          <w:trHeight w:val="397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093DFC" w:rsidRPr="00E74E50" w:rsidRDefault="00093DFC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67BFDDB0" w:rsidR="00093DFC" w:rsidRPr="00E74E50" w:rsidRDefault="00307CF0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153,360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093DFC" w:rsidRPr="00B94E18" w:rsidRDefault="00093DFC" w:rsidP="00093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5AC4C141" w:rsidR="00093DFC" w:rsidRPr="00E74E50" w:rsidRDefault="00BF2A6B" w:rsidP="00093DF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F2A6B">
              <w:rPr>
                <w:rFonts w:ascii="Angsana New" w:hAnsi="Angsana New"/>
                <w:sz w:val="28"/>
                <w:szCs w:val="28"/>
                <w:lang w:val="en-US"/>
              </w:rPr>
              <w:t>163,429</w:t>
            </w:r>
          </w:p>
        </w:tc>
      </w:tr>
      <w:tr w:rsidR="008228E7" w:rsidRPr="005764E7" w14:paraId="421AB418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11ADC11E" w14:textId="76111D56" w:rsidR="00376E65" w:rsidRPr="00E74E50" w:rsidRDefault="00376E65" w:rsidP="00D1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51D65238" w14:textId="77777777"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61D22A2" w14:textId="77777777"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6C67718" w14:textId="77777777" w:rsidR="008228E7" w:rsidRPr="00B94E18" w:rsidRDefault="008228E7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46D3B02E" w14:textId="77777777" w:rsidR="008228E7" w:rsidRPr="00B94E18" w:rsidRDefault="008228E7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5116021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2A9C9963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C77F6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E6F9F5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4B41597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DE3BC0C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26A1932E" w14:textId="77777777" w:rsidR="00797FA6" w:rsidRPr="00E74E50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4DE44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3C240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763F1A60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A708B" w:rsidRPr="005764E7" w14:paraId="618B7DE2" w14:textId="77777777" w:rsidTr="00A7385C">
        <w:trPr>
          <w:trHeight w:val="397"/>
        </w:trPr>
        <w:tc>
          <w:tcPr>
            <w:tcW w:w="5421" w:type="dxa"/>
            <w:vAlign w:val="bottom"/>
          </w:tcPr>
          <w:p w14:paraId="54B21D35" w14:textId="77777777" w:rsidR="007A708B" w:rsidRPr="00E74E50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5017560A" w14:textId="77777777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A4CAB08" w14:textId="51BFB7F7" w:rsidR="007A708B" w:rsidRPr="008601ED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4" w:type="dxa"/>
            <w:vAlign w:val="bottom"/>
          </w:tcPr>
          <w:p w14:paraId="5A4A0CE0" w14:textId="77777777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65DCC557" w14:textId="69A25FFB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7A708B" w:rsidRPr="005764E7" w14:paraId="6C7E9AD6" w14:textId="77777777" w:rsidTr="00A7385C">
        <w:trPr>
          <w:trHeight w:val="397"/>
        </w:trPr>
        <w:tc>
          <w:tcPr>
            <w:tcW w:w="5421" w:type="dxa"/>
            <w:vAlign w:val="bottom"/>
          </w:tcPr>
          <w:p w14:paraId="3F693ACB" w14:textId="77777777" w:rsidR="007A708B" w:rsidRPr="00E74E50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4301429B" w14:textId="77777777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2650B61" w14:textId="43015A25" w:rsidR="007A708B" w:rsidRPr="008601ED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4" w:type="dxa"/>
            <w:vAlign w:val="bottom"/>
          </w:tcPr>
          <w:p w14:paraId="19723E44" w14:textId="77777777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4ECB68C1" w14:textId="2EB786CE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7A708B" w:rsidRPr="005764E7" w14:paraId="067ECE41" w14:textId="77777777" w:rsidTr="00A7385C">
        <w:trPr>
          <w:trHeight w:val="397"/>
        </w:trPr>
        <w:tc>
          <w:tcPr>
            <w:tcW w:w="5421" w:type="dxa"/>
            <w:vAlign w:val="bottom"/>
          </w:tcPr>
          <w:p w14:paraId="50070511" w14:textId="77777777" w:rsidR="007A708B" w:rsidRPr="00E74E50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85A4ACC" w14:textId="77777777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25EC07FF" w:rsidR="007A708B" w:rsidRPr="008601ED" w:rsidRDefault="007A708B" w:rsidP="007A708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vAlign w:val="bottom"/>
          </w:tcPr>
          <w:p w14:paraId="07E0E627" w14:textId="77777777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1CA9B4AB" w:rsidR="007A708B" w:rsidRPr="00B94E18" w:rsidRDefault="007A708B" w:rsidP="007A708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7A708B" w:rsidRPr="005764E7" w14:paraId="5A401E06" w14:textId="77777777" w:rsidTr="00A7385C">
        <w:trPr>
          <w:trHeight w:val="397"/>
        </w:trPr>
        <w:tc>
          <w:tcPr>
            <w:tcW w:w="5421" w:type="dxa"/>
            <w:vAlign w:val="bottom"/>
          </w:tcPr>
          <w:p w14:paraId="49BB3CE6" w14:textId="71D12DAF" w:rsidR="007A708B" w:rsidRPr="00E74E50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</w:tcPr>
          <w:p w14:paraId="2F1C209E" w14:textId="77777777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51C17CD" w14:textId="6AFB9135" w:rsidR="007A708B" w:rsidRPr="008601ED" w:rsidRDefault="007A708B" w:rsidP="007A708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BF2A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2,571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vAlign w:val="bottom"/>
          </w:tcPr>
          <w:p w14:paraId="01C9FB7A" w14:textId="77777777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3CC12F4B" w14:textId="6FDD3A6B" w:rsidR="007A708B" w:rsidRPr="00B94E18" w:rsidRDefault="007A708B" w:rsidP="007A708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BF2A6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2,571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A708B" w:rsidRPr="005764E7" w14:paraId="00EAFFFA" w14:textId="77777777" w:rsidTr="00A7385C">
        <w:trPr>
          <w:trHeight w:val="397"/>
        </w:trPr>
        <w:tc>
          <w:tcPr>
            <w:tcW w:w="5421" w:type="dxa"/>
            <w:vAlign w:val="bottom"/>
          </w:tcPr>
          <w:p w14:paraId="04371A03" w14:textId="77777777" w:rsidR="007A708B" w:rsidRPr="00E74E50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4FFE9AB6" w:rsidR="007A708B" w:rsidRPr="008601ED" w:rsidRDefault="007A708B" w:rsidP="007A708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A6B"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4" w:type="dxa"/>
            <w:vAlign w:val="bottom"/>
          </w:tcPr>
          <w:p w14:paraId="35CF7F9B" w14:textId="77777777" w:rsidR="007A708B" w:rsidRPr="00B94E18" w:rsidRDefault="007A708B" w:rsidP="007A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50DD6EA8" w:rsidR="007A708B" w:rsidRPr="00B94E18" w:rsidRDefault="007A708B" w:rsidP="007A708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F2A6B"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</w:tr>
      <w:tr w:rsidR="00D77959" w:rsidRPr="005764E7" w14:paraId="40EAAC5F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526AC61A" w14:textId="77777777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28D2F82" w14:textId="77777777" w:rsidR="00D77959" w:rsidRPr="008601ED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D6456D4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3D640398" w14:textId="77777777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77959" w:rsidRPr="005764E7" w14:paraId="4EE391FD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05E37D4D" w14:textId="77777777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06AAC43" w14:textId="77777777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5F5E61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20B4B07E" w14:textId="77777777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77959" w:rsidRPr="005764E7" w14:paraId="3256A5C1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0B6463F1" w14:textId="77777777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261853" w14:textId="77777777" w:rsidR="00D77959" w:rsidRPr="00EF694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7FDCAD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6141BF59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7959" w:rsidRPr="005764E7" w14:paraId="2FD14DD9" w14:textId="77777777" w:rsidTr="008D256E">
        <w:trPr>
          <w:trHeight w:val="397"/>
        </w:trPr>
        <w:tc>
          <w:tcPr>
            <w:tcW w:w="5421" w:type="dxa"/>
            <w:vAlign w:val="bottom"/>
          </w:tcPr>
          <w:p w14:paraId="4121B095" w14:textId="175717A2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14:paraId="44802B4E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5B3CB07B" w:rsidR="00D77959" w:rsidRPr="00665CF8" w:rsidRDefault="008D256E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59,538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89CD22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1C345132" w:rsidR="00D77959" w:rsidRPr="00E51368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58,826</w:t>
            </w:r>
          </w:p>
        </w:tc>
      </w:tr>
      <w:tr w:rsidR="00D77959" w:rsidRPr="005764E7" w14:paraId="6695E0A5" w14:textId="77777777" w:rsidTr="008D256E">
        <w:trPr>
          <w:trHeight w:val="397"/>
        </w:trPr>
        <w:tc>
          <w:tcPr>
            <w:tcW w:w="5421" w:type="dxa"/>
            <w:vAlign w:val="bottom"/>
          </w:tcPr>
          <w:p w14:paraId="0BA458F3" w14:textId="77777777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7ABE13C2" w:rsidR="00D77959" w:rsidRPr="00C4113D" w:rsidRDefault="008D256E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59,538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A567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5ED218EE" w:rsidR="00D77959" w:rsidRPr="005764E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58,826</w:t>
            </w:r>
          </w:p>
        </w:tc>
      </w:tr>
      <w:tr w:rsidR="00D77959" w:rsidRPr="005764E7" w14:paraId="01F0E60A" w14:textId="77777777" w:rsidTr="00D65D5C">
        <w:trPr>
          <w:trHeight w:val="397"/>
        </w:trPr>
        <w:tc>
          <w:tcPr>
            <w:tcW w:w="5421" w:type="dxa"/>
            <w:vAlign w:val="bottom"/>
          </w:tcPr>
          <w:p w14:paraId="5AD28474" w14:textId="77777777" w:rsidR="00D77959" w:rsidRPr="00E74E50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9303D77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B2EA94" w14:textId="77777777" w:rsidR="00D77959" w:rsidRPr="00EF6947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DDFC45" w14:textId="77777777" w:rsidR="00D77959" w:rsidRPr="005764E7" w:rsidRDefault="00D77959" w:rsidP="00D7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23A800" w14:textId="77777777" w:rsidR="00D77959" w:rsidRDefault="00D77959" w:rsidP="00D7795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089D7BB3" w14:textId="77777777" w:rsidR="0037545E" w:rsidRDefault="0037545E" w:rsidP="00F87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right="-21"/>
        <w:jc w:val="thaiDistribute"/>
        <w:rPr>
          <w:rFonts w:ascii="Angsana New" w:hAnsi="Angsana New"/>
          <w:sz w:val="28"/>
          <w:szCs w:val="28"/>
        </w:rPr>
      </w:pPr>
    </w:p>
    <w:p w14:paraId="17106A13" w14:textId="63352370" w:rsidR="00960B87" w:rsidRDefault="000E38F9" w:rsidP="00F87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right="-21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E74E50">
        <w:rPr>
          <w:rFonts w:ascii="Angsana New" w:hAnsi="Angsana New"/>
          <w:sz w:val="28"/>
          <w:szCs w:val="28"/>
          <w:cs/>
        </w:rPr>
        <w:t>สำหรับ</w:t>
      </w:r>
      <w:r w:rsidR="001F7153" w:rsidRPr="00E74E50">
        <w:rPr>
          <w:rFonts w:ascii="Angsana New" w:hAnsi="Angsana New"/>
          <w:sz w:val="28"/>
          <w:szCs w:val="28"/>
          <w:cs/>
        </w:rPr>
        <w:t>งวด</w:t>
      </w:r>
      <w:r w:rsidR="00D700CB" w:rsidRPr="00E74E50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2279E7" w:rsidRPr="00E74E50">
        <w:rPr>
          <w:rFonts w:ascii="Angsana New" w:hAnsi="Angsana New"/>
          <w:sz w:val="28"/>
          <w:szCs w:val="28"/>
          <w:cs/>
        </w:rPr>
        <w:t>หก</w:t>
      </w:r>
      <w:r w:rsidR="000B5899" w:rsidRPr="00E74E50">
        <w:rPr>
          <w:rFonts w:ascii="Angsana New" w:hAnsi="Angsana New"/>
          <w:sz w:val="28"/>
          <w:szCs w:val="28"/>
          <w:cs/>
        </w:rPr>
        <w:t>เดือน</w:t>
      </w:r>
      <w:r w:rsidR="00D51A19" w:rsidRPr="00E74E50">
        <w:rPr>
          <w:rFonts w:ascii="Angsana New" w:hAnsi="Angsana New"/>
          <w:sz w:val="28"/>
          <w:szCs w:val="28"/>
          <w:cs/>
        </w:rPr>
        <w:t>สิ้นสุดวันที</w:t>
      </w:r>
      <w:r w:rsidR="008C70B8" w:rsidRPr="00E74E50">
        <w:rPr>
          <w:rFonts w:ascii="Angsana New" w:hAnsi="Angsana New"/>
          <w:sz w:val="28"/>
          <w:szCs w:val="28"/>
          <w:cs/>
        </w:rPr>
        <w:t>่</w:t>
      </w:r>
      <w:r w:rsidR="00FC259D" w:rsidRPr="00E74E50">
        <w:rPr>
          <w:rFonts w:ascii="Angsana New" w:hAnsi="Angsana New"/>
          <w:sz w:val="28"/>
          <w:szCs w:val="28"/>
        </w:rPr>
        <w:t xml:space="preserve"> </w:t>
      </w:r>
      <w:r w:rsidR="002279E7" w:rsidRPr="00F051B5">
        <w:rPr>
          <w:rFonts w:ascii="Angsana New" w:hAnsi="Angsana New"/>
          <w:sz w:val="28"/>
          <w:szCs w:val="28"/>
        </w:rPr>
        <w:t xml:space="preserve">30 </w:t>
      </w:r>
      <w:r w:rsidR="002279E7" w:rsidRPr="00E74E50">
        <w:rPr>
          <w:rFonts w:ascii="Angsana New" w:hAnsi="Angsana New"/>
          <w:sz w:val="28"/>
          <w:szCs w:val="28"/>
          <w:cs/>
        </w:rPr>
        <w:t>มิถุนายน</w:t>
      </w:r>
      <w:r w:rsidR="008302BC" w:rsidRPr="00E74E50">
        <w:rPr>
          <w:rFonts w:ascii="Angsana New" w:hAnsi="Angsana New"/>
          <w:sz w:val="28"/>
          <w:szCs w:val="28"/>
        </w:rPr>
        <w:t xml:space="preserve"> </w:t>
      </w:r>
      <w:r w:rsidR="000448CF" w:rsidRPr="00F051B5">
        <w:rPr>
          <w:rFonts w:ascii="Angsana New" w:hAnsi="Angsana New"/>
          <w:sz w:val="28"/>
          <w:szCs w:val="28"/>
        </w:rPr>
        <w:t>256</w:t>
      </w:r>
      <w:r w:rsidR="00307A6D" w:rsidRPr="00F051B5">
        <w:rPr>
          <w:rFonts w:ascii="Angsana New" w:hAnsi="Angsana New"/>
          <w:sz w:val="28"/>
          <w:szCs w:val="28"/>
        </w:rPr>
        <w:t>6</w:t>
      </w:r>
      <w:r w:rsidR="00144971" w:rsidRPr="00E74E50">
        <w:rPr>
          <w:rFonts w:ascii="Angsana New" w:hAnsi="Angsana New"/>
          <w:sz w:val="28"/>
          <w:szCs w:val="28"/>
          <w:cs/>
        </w:rPr>
        <w:t xml:space="preserve"> </w:t>
      </w:r>
      <w:r w:rsidR="00D51A19" w:rsidRPr="00E74E50">
        <w:rPr>
          <w:rFonts w:ascii="Angsana New" w:hAnsi="Angsana New"/>
          <w:sz w:val="28"/>
          <w:szCs w:val="28"/>
          <w:cs/>
        </w:rPr>
        <w:t>และ</w:t>
      </w:r>
      <w:r w:rsidR="00D51A19" w:rsidRPr="00E74E50">
        <w:rPr>
          <w:rFonts w:ascii="Angsana New" w:hAnsi="Angsana New"/>
          <w:sz w:val="28"/>
          <w:szCs w:val="28"/>
        </w:rPr>
        <w:t xml:space="preserve"> </w:t>
      </w:r>
      <w:r w:rsidR="00613099" w:rsidRPr="00F051B5">
        <w:rPr>
          <w:rFonts w:ascii="Angsana New" w:hAnsi="Angsana New"/>
          <w:sz w:val="28"/>
          <w:szCs w:val="28"/>
        </w:rPr>
        <w:t>256</w:t>
      </w:r>
      <w:r w:rsidR="00307A6D" w:rsidRPr="00F051B5">
        <w:rPr>
          <w:rFonts w:ascii="Angsana New" w:hAnsi="Angsana New"/>
          <w:sz w:val="28"/>
          <w:szCs w:val="28"/>
        </w:rPr>
        <w:t xml:space="preserve">5 </w:t>
      </w:r>
      <w:r w:rsidR="009C3690" w:rsidRPr="00E74E5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271"/>
        <w:gridCol w:w="240"/>
        <w:gridCol w:w="1322"/>
        <w:gridCol w:w="236"/>
        <w:gridCol w:w="1325"/>
        <w:gridCol w:w="236"/>
        <w:gridCol w:w="1323"/>
      </w:tblGrid>
      <w:tr w:rsidR="00F67D73" w:rsidRPr="005764E7" w14:paraId="75F965AD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24A67DA4" w14:textId="77777777" w:rsidR="00F67D73" w:rsidRPr="0062500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222EBC45" w14:textId="7777777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117AD" w:rsidRPr="005764E7" w14:paraId="631A3910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760A6A9F" w14:textId="77777777" w:rsidR="003117AD" w:rsidRPr="00625007" w:rsidRDefault="003117AD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</w:tcPr>
          <w:p w14:paraId="08A95478" w14:textId="31C3C457" w:rsidR="003117AD" w:rsidRPr="00E74E50" w:rsidRDefault="003117AD" w:rsidP="00F67D7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F67D73" w:rsidRPr="005764E7" w14:paraId="2DFD36BC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429875A5" w14:textId="77777777" w:rsidR="00F67D73" w:rsidRPr="0062500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3" w:type="dxa"/>
            <w:gridSpan w:val="7"/>
          </w:tcPr>
          <w:p w14:paraId="6DE60FE8" w14:textId="77777777" w:rsidR="00F67D73" w:rsidRPr="00E74E50" w:rsidRDefault="00F67D73" w:rsidP="00F67D7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D73" w:rsidRPr="005764E7" w14:paraId="4A719D1B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6629A316" w14:textId="77777777" w:rsidR="00F67D73" w:rsidRPr="0062500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top w:val="single" w:sz="4" w:space="0" w:color="auto"/>
            </w:tcBorders>
            <w:vAlign w:val="center"/>
          </w:tcPr>
          <w:p w14:paraId="66626632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36" w:type="dxa"/>
            <w:tcBorders>
              <w:top w:val="single" w:sz="4" w:space="0" w:color="auto"/>
              <w:right w:val="nil"/>
            </w:tcBorders>
          </w:tcPr>
          <w:p w14:paraId="67F778E2" w14:textId="77777777" w:rsidR="00F67D73" w:rsidRPr="00625007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14:paraId="1BE56573" w14:textId="77777777" w:rsidR="00F67D73" w:rsidRPr="002D131C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F67D73" w:rsidRPr="005764E7" w14:paraId="46A4131C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03A4F4B9" w14:textId="77777777" w:rsidR="00F67D73" w:rsidRPr="00E74E50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3"/>
            <w:tcBorders>
              <w:bottom w:val="single" w:sz="4" w:space="0" w:color="auto"/>
            </w:tcBorders>
            <w:vAlign w:val="center"/>
          </w:tcPr>
          <w:p w14:paraId="6A4CFD80" w14:textId="77777777" w:rsidR="00F67D73" w:rsidRPr="000125BD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tcBorders>
              <w:right w:val="nil"/>
            </w:tcBorders>
          </w:tcPr>
          <w:p w14:paraId="26A5FC5B" w14:textId="77777777" w:rsidR="00F67D73" w:rsidRPr="00E74E50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48CEF544" w14:textId="77777777" w:rsidR="00F67D73" w:rsidRPr="00E74E50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67D73" w:rsidRPr="005764E7" w14:paraId="2F8FFF59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1F7DF81C" w14:textId="77777777" w:rsidR="00F67D73" w:rsidRPr="00E74E50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402F8" w14:textId="77777777" w:rsidR="00F67D73" w:rsidRPr="000448CF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2566</w:t>
            </w:r>
          </w:p>
        </w:tc>
        <w:tc>
          <w:tcPr>
            <w:tcW w:w="240" w:type="dxa"/>
            <w:vAlign w:val="center"/>
          </w:tcPr>
          <w:p w14:paraId="3512B1CC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BA073" w14:textId="77777777" w:rsidR="00F67D73" w:rsidRPr="000125BD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  <w:vAlign w:val="center"/>
          </w:tcPr>
          <w:p w14:paraId="6F871E3C" w14:textId="77777777" w:rsidR="00F67D73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FE86C" w14:textId="77777777" w:rsidR="00F67D73" w:rsidRPr="00B1052E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AA43E30" w14:textId="77777777" w:rsidR="00F67D73" w:rsidRPr="005764E7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2B82A" w14:textId="77777777" w:rsidR="00F67D73" w:rsidRPr="005764E7" w:rsidRDefault="00F67D73" w:rsidP="00F67D73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67D73" w:rsidRPr="005764E7" w14:paraId="63E98FAA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4243B5E0" w14:textId="77777777" w:rsidR="00F67D73" w:rsidRPr="00E74E50" w:rsidRDefault="00F67D73" w:rsidP="00F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271" w:type="dxa"/>
            <w:shd w:val="clear" w:color="auto" w:fill="auto"/>
          </w:tcPr>
          <w:p w14:paraId="3AA52339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6C451B2B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14:paraId="32303C2E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F81786A" w14:textId="77777777" w:rsidR="00F67D73" w:rsidRPr="0062500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4F57431" w14:textId="77777777" w:rsidR="00F67D73" w:rsidRPr="00E74E50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7777550A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center"/>
          </w:tcPr>
          <w:p w14:paraId="38064749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7D73" w:rsidRPr="005764E7" w14:paraId="6E8E2E77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123945ED" w14:textId="77777777" w:rsidR="00F67D73" w:rsidRPr="00E74E50" w:rsidRDefault="00F67D73" w:rsidP="00F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71" w:type="dxa"/>
            <w:shd w:val="clear" w:color="auto" w:fill="auto"/>
          </w:tcPr>
          <w:p w14:paraId="3A3C4E6B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40" w:type="dxa"/>
            <w:shd w:val="clear" w:color="auto" w:fill="auto"/>
          </w:tcPr>
          <w:p w14:paraId="369936FD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</w:tcPr>
          <w:p w14:paraId="2EDF52C4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876EE49" w14:textId="77777777" w:rsidR="00F67D73" w:rsidRPr="0062500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5A0527E" w14:textId="77777777" w:rsidR="00F67D73" w:rsidRPr="00E74E50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897BCC" w14:textId="7777777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F5F1AA6" w14:textId="77777777" w:rsidR="00F67D73" w:rsidRPr="00E74E50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67D73" w:rsidRPr="005764E7" w14:paraId="74C44A66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5F99751A" w14:textId="3B0A0AEF" w:rsidR="00F67D73" w:rsidRPr="00E74E50" w:rsidRDefault="00F67D73" w:rsidP="00F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2E599D" w14:textId="77777777" w:rsidR="00F67D73" w:rsidRPr="000738BB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630967B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109BA3C" w14:textId="00F73923" w:rsidR="00F67D73" w:rsidRPr="000738BB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3A698F" w14:textId="7777777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4F08404" w14:textId="7777777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056AF7" w14:textId="7777777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CE55395" w14:textId="7347F4E7" w:rsidR="00F67D73" w:rsidRPr="005764E7" w:rsidRDefault="00F67D73" w:rsidP="00F67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75B9" w:rsidRPr="005764E7" w14:paraId="7E87FAD2" w14:textId="77777777" w:rsidTr="0097684A">
        <w:trPr>
          <w:trHeight w:val="397"/>
        </w:trPr>
        <w:tc>
          <w:tcPr>
            <w:tcW w:w="3828" w:type="dxa"/>
            <w:vAlign w:val="bottom"/>
          </w:tcPr>
          <w:p w14:paraId="7E1DCB5B" w14:textId="6D2093EA" w:rsidR="006975B9" w:rsidRPr="00E74E50" w:rsidRDefault="006975B9" w:rsidP="00F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F58E5" w14:textId="2274B5F7" w:rsidR="006975B9" w:rsidRPr="000738BB" w:rsidRDefault="0097684A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56,318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D22653" w14:textId="77777777" w:rsidR="006975B9" w:rsidRPr="005764E7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535E4" w14:textId="24F86383" w:rsidR="006975B9" w:rsidRDefault="00481580" w:rsidP="00C966C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9271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</w:t>
            </w:r>
            <w:r w:rsidRPr="0048158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09271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C12957" w14:textId="77777777" w:rsidR="006975B9" w:rsidRPr="005764E7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BF3AE" w14:textId="750E726E" w:rsidR="006975B9" w:rsidRPr="005764E7" w:rsidRDefault="0097684A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118,654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A02477" w14:textId="77777777" w:rsidR="006975B9" w:rsidRPr="005764E7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3C34C" w14:textId="7E51E335" w:rsidR="006975B9" w:rsidRPr="00E31D08" w:rsidRDefault="00481580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9271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88,845</w:t>
            </w:r>
          </w:p>
        </w:tc>
      </w:tr>
      <w:tr w:rsidR="006975B9" w:rsidRPr="005764E7" w14:paraId="69D05BCE" w14:textId="77777777" w:rsidTr="0097684A">
        <w:trPr>
          <w:trHeight w:val="397"/>
        </w:trPr>
        <w:tc>
          <w:tcPr>
            <w:tcW w:w="3828" w:type="dxa"/>
            <w:vAlign w:val="bottom"/>
          </w:tcPr>
          <w:p w14:paraId="29673201" w14:textId="77777777" w:rsidR="006975B9" w:rsidRPr="00E74E50" w:rsidRDefault="006975B9" w:rsidP="00FE5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F60915" w14:textId="5D476F62" w:rsidR="006975B9" w:rsidRPr="0086466E" w:rsidRDefault="0097684A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56,318</w:t>
            </w:r>
          </w:p>
        </w:tc>
        <w:tc>
          <w:tcPr>
            <w:tcW w:w="240" w:type="dxa"/>
            <w:shd w:val="clear" w:color="auto" w:fill="auto"/>
          </w:tcPr>
          <w:p w14:paraId="57C757B9" w14:textId="77777777" w:rsidR="006975B9" w:rsidRPr="005764E7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D4008" w14:textId="7EDA0557" w:rsidR="006975B9" w:rsidRPr="0086466E" w:rsidRDefault="00481580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9271E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  <w:r w:rsidRPr="004815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9271E">
              <w:rPr>
                <w:rFonts w:ascii="Angsana New" w:hAnsi="Angsana New"/>
                <w:sz w:val="28"/>
                <w:szCs w:val="28"/>
                <w:lang w:val="en-US"/>
              </w:rPr>
              <w:t>368</w:t>
            </w:r>
          </w:p>
        </w:tc>
        <w:tc>
          <w:tcPr>
            <w:tcW w:w="236" w:type="dxa"/>
            <w:shd w:val="clear" w:color="auto" w:fill="auto"/>
          </w:tcPr>
          <w:p w14:paraId="010E34FF" w14:textId="77777777" w:rsidR="006975B9" w:rsidRPr="005764E7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13D60F" w14:textId="5B33BE66" w:rsidR="006975B9" w:rsidRPr="005764E7" w:rsidRDefault="0097684A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118,654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07B280" w14:textId="77777777" w:rsidR="006975B9" w:rsidRPr="005764E7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7AE8F" w14:textId="793EE253" w:rsidR="006975B9" w:rsidRPr="005764E7" w:rsidRDefault="00481580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1580">
              <w:rPr>
                <w:rFonts w:ascii="Angsana New" w:hAnsi="Angsana New"/>
                <w:sz w:val="28"/>
                <w:szCs w:val="28"/>
                <w:lang w:val="en-US"/>
              </w:rPr>
              <w:t>88,845</w:t>
            </w:r>
          </w:p>
        </w:tc>
      </w:tr>
      <w:tr w:rsidR="00AD385D" w:rsidRPr="005764E7" w14:paraId="35816EA7" w14:textId="77777777" w:rsidTr="00377442">
        <w:trPr>
          <w:trHeight w:val="397"/>
        </w:trPr>
        <w:tc>
          <w:tcPr>
            <w:tcW w:w="3828" w:type="dxa"/>
            <w:shd w:val="clear" w:color="auto" w:fill="auto"/>
            <w:vAlign w:val="bottom"/>
          </w:tcPr>
          <w:p w14:paraId="1010FDD7" w14:textId="77777777" w:rsidR="00AD385D" w:rsidRPr="00E74E50" w:rsidRDefault="00AD385D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E6CA9D" w14:textId="77777777" w:rsidR="00AD385D" w:rsidRPr="0086466E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EF7DB01" w14:textId="77777777" w:rsidR="00AD385D" w:rsidRPr="005764E7" w:rsidRDefault="00AD385D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99737A" w14:textId="77777777" w:rsidR="00AD385D" w:rsidRPr="00E74E50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EFFF69" w14:textId="77777777" w:rsidR="00AD385D" w:rsidRPr="005764E7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65528" w14:textId="77777777" w:rsidR="00AD385D" w:rsidRPr="005764E7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9DBCAB" w14:textId="77777777" w:rsidR="00AD385D" w:rsidRPr="005764E7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BBD7F" w14:textId="77777777" w:rsidR="00AD385D" w:rsidRPr="00481580" w:rsidRDefault="00AD385D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975B9" w:rsidRPr="005764E7" w14:paraId="0D830FB4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3C4A90C5" w14:textId="6ED3D830" w:rsidR="006975B9" w:rsidRPr="00E74E50" w:rsidRDefault="00E54827" w:rsidP="00D52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3A09C27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3933BB1" w14:textId="77777777" w:rsidR="006975B9" w:rsidRPr="00F67D73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265BFA2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756485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69E24C7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F58D54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63BC1B6" w14:textId="77777777" w:rsidR="006975B9" w:rsidRPr="00F67D73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68F28974" w14:textId="77777777" w:rsidTr="00377442">
        <w:trPr>
          <w:trHeight w:val="397"/>
        </w:trPr>
        <w:tc>
          <w:tcPr>
            <w:tcW w:w="3828" w:type="dxa"/>
            <w:vAlign w:val="bottom"/>
          </w:tcPr>
          <w:p w14:paraId="73DEECC5" w14:textId="61AC283D" w:rsidR="00E54827" w:rsidRPr="00E74E50" w:rsidRDefault="00E54827" w:rsidP="00D52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A2E2F90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8E373AA" w14:textId="77777777" w:rsidR="00E54827" w:rsidRPr="00F67D73" w:rsidRDefault="00E54827" w:rsidP="00E5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8D91E1E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654B2D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501D4F1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52E1FE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0B488D7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14C55" w:rsidRPr="005764E7" w14:paraId="012D1A94" w14:textId="77777777" w:rsidTr="0061702E">
        <w:trPr>
          <w:trHeight w:val="397"/>
        </w:trPr>
        <w:tc>
          <w:tcPr>
            <w:tcW w:w="3828" w:type="dxa"/>
            <w:vAlign w:val="bottom"/>
          </w:tcPr>
          <w:p w14:paraId="764595F3" w14:textId="2490A58C" w:rsidR="00914C55" w:rsidRPr="00E74E50" w:rsidRDefault="00914C55" w:rsidP="0091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968BB4" w14:textId="62EF5EDF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40" w:type="dxa"/>
            <w:shd w:val="clear" w:color="auto" w:fill="auto"/>
          </w:tcPr>
          <w:p w14:paraId="387A5F1E" w14:textId="77777777" w:rsidR="00914C55" w:rsidRPr="00F67D73" w:rsidRDefault="00914C55" w:rsidP="0091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99FDCDC" w14:textId="5C2BA939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36" w:type="dxa"/>
            <w:shd w:val="clear" w:color="auto" w:fill="auto"/>
          </w:tcPr>
          <w:p w14:paraId="14E8D165" w14:textId="77777777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2B5D1A1" w14:textId="2961636B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37E155" w14:textId="77777777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ECC5D88" w14:textId="1207E6D9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1,801</w:t>
            </w:r>
          </w:p>
        </w:tc>
      </w:tr>
      <w:tr w:rsidR="00914C55" w:rsidRPr="005764E7" w14:paraId="0261D99C" w14:textId="77777777" w:rsidTr="0061702E">
        <w:trPr>
          <w:trHeight w:val="397"/>
        </w:trPr>
        <w:tc>
          <w:tcPr>
            <w:tcW w:w="3828" w:type="dxa"/>
            <w:vAlign w:val="bottom"/>
          </w:tcPr>
          <w:p w14:paraId="5B41482E" w14:textId="542FBEF7" w:rsidR="00914C55" w:rsidRPr="00E74E50" w:rsidRDefault="00914C55" w:rsidP="0091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pacing w:val="-1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27AE832" w14:textId="14176F59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40" w:type="dxa"/>
            <w:shd w:val="clear" w:color="auto" w:fill="auto"/>
          </w:tcPr>
          <w:p w14:paraId="702ABE0C" w14:textId="77777777" w:rsidR="00914C55" w:rsidRPr="00F67D73" w:rsidRDefault="00914C55" w:rsidP="0091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2C9C42D" w14:textId="46BDE30B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36" w:type="dxa"/>
            <w:shd w:val="clear" w:color="auto" w:fill="auto"/>
          </w:tcPr>
          <w:p w14:paraId="0177C8E5" w14:textId="77777777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B62A4CC" w14:textId="182FC003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91B60" w14:textId="77777777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F7BFB3A" w14:textId="7DBC0A9D" w:rsidR="00914C55" w:rsidRPr="00F67D73" w:rsidRDefault="00914C55" w:rsidP="00914C5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</w:tr>
      <w:tr w:rsidR="00E54827" w:rsidRPr="005764E7" w14:paraId="2CBF9C9A" w14:textId="77777777" w:rsidTr="00914C55">
        <w:trPr>
          <w:trHeight w:val="397"/>
        </w:trPr>
        <w:tc>
          <w:tcPr>
            <w:tcW w:w="3828" w:type="dxa"/>
            <w:vAlign w:val="bottom"/>
          </w:tcPr>
          <w:p w14:paraId="2DD18BC3" w14:textId="31F01F46" w:rsidR="00E54827" w:rsidRPr="00E74E50" w:rsidRDefault="00E54827" w:rsidP="00D52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B8FE1" w14:textId="0C4AE9D0" w:rsidR="00E54827" w:rsidRPr="00F67D73" w:rsidRDefault="00914C55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FB94FD" w14:textId="77777777" w:rsidR="00E54827" w:rsidRPr="00F67D73" w:rsidRDefault="00E54827" w:rsidP="00E5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F771D" w14:textId="63EC8C2E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1,062</w:t>
            </w:r>
          </w:p>
        </w:tc>
        <w:tc>
          <w:tcPr>
            <w:tcW w:w="236" w:type="dxa"/>
            <w:shd w:val="clear" w:color="auto" w:fill="auto"/>
          </w:tcPr>
          <w:p w14:paraId="11D97F23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F0EE5" w14:textId="30F88563" w:rsidR="00E54827" w:rsidRPr="00F67D73" w:rsidRDefault="00914C55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1B5555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59E88" w14:textId="04CAB30E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1,062</w:t>
            </w:r>
          </w:p>
        </w:tc>
      </w:tr>
      <w:tr w:rsidR="00E54827" w:rsidRPr="005764E7" w14:paraId="5A8A8375" w14:textId="77777777" w:rsidTr="00914C55">
        <w:trPr>
          <w:trHeight w:val="397"/>
        </w:trPr>
        <w:tc>
          <w:tcPr>
            <w:tcW w:w="3828" w:type="dxa"/>
            <w:vAlign w:val="center"/>
          </w:tcPr>
          <w:p w14:paraId="1D00B09E" w14:textId="6F43DA9A" w:rsidR="00E54827" w:rsidRPr="00E74E50" w:rsidRDefault="00E54827" w:rsidP="00D52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E844EA0" w14:textId="6DD975F4" w:rsidR="00E54827" w:rsidRPr="00F67D73" w:rsidRDefault="00914C55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2,054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4C936EC" w14:textId="77777777" w:rsidR="00E54827" w:rsidRPr="00F67D73" w:rsidRDefault="00E54827" w:rsidP="00E5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4D0407" w14:textId="192640D5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A069F8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0E1860" w14:textId="14623EA8" w:rsidR="00E54827" w:rsidRPr="00F67D73" w:rsidRDefault="00914C55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2,054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C9E714" w14:textId="77777777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B2B9B0" w14:textId="6B91DAA8" w:rsidR="00E54827" w:rsidRPr="00F67D73" w:rsidRDefault="00E54827" w:rsidP="00E5482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3,116</w:t>
            </w:r>
          </w:p>
        </w:tc>
      </w:tr>
    </w:tbl>
    <w:p w14:paraId="495EDD19" w14:textId="74B7D5DE" w:rsidR="00F67D73" w:rsidRDefault="00F67D73" w:rsidP="00F67D73">
      <w:pPr>
        <w:rPr>
          <w:rFonts w:ascii="Angsana New" w:hAnsi="Angsana New"/>
          <w:sz w:val="28"/>
          <w:szCs w:val="28"/>
        </w:rPr>
      </w:pPr>
    </w:p>
    <w:p w14:paraId="2AAC6D55" w14:textId="68D53EC0" w:rsidR="00E54827" w:rsidRDefault="00E54827" w:rsidP="00F67D73">
      <w:pPr>
        <w:rPr>
          <w:rFonts w:ascii="Angsana New" w:hAnsi="Angsana New"/>
          <w:sz w:val="28"/>
          <w:szCs w:val="28"/>
        </w:rPr>
      </w:pPr>
    </w:p>
    <w:p w14:paraId="24F8E5D7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4BF54DB8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296D7AF4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3157120C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0E0E3916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5E2546FE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3571DFE1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4DEF3FD1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5BDC47E9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75A477A2" w14:textId="77777777" w:rsidR="00751FC7" w:rsidRDefault="00751FC7" w:rsidP="00F67D73">
      <w:pPr>
        <w:rPr>
          <w:rFonts w:ascii="Angsana New" w:hAnsi="Angsana New"/>
          <w:sz w:val="28"/>
          <w:szCs w:val="28"/>
        </w:rPr>
      </w:pPr>
    </w:p>
    <w:p w14:paraId="4B15E38C" w14:textId="77777777" w:rsidR="00A86983" w:rsidRDefault="00A86983" w:rsidP="00F67D73">
      <w:pPr>
        <w:rPr>
          <w:rFonts w:ascii="Angsana New" w:hAnsi="Angsana New"/>
          <w:sz w:val="28"/>
          <w:szCs w:val="28"/>
        </w:rPr>
      </w:pPr>
    </w:p>
    <w:p w14:paraId="5754DC86" w14:textId="4CFC455C" w:rsidR="00F67D73" w:rsidRDefault="00F67D73" w:rsidP="00F67D73"/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809"/>
        <w:gridCol w:w="1260"/>
        <w:gridCol w:w="270"/>
        <w:gridCol w:w="1322"/>
        <w:gridCol w:w="238"/>
        <w:gridCol w:w="1323"/>
        <w:gridCol w:w="284"/>
        <w:gridCol w:w="1275"/>
      </w:tblGrid>
      <w:tr w:rsidR="00F67D73" w:rsidRPr="00656B26" w14:paraId="336376B0" w14:textId="77777777" w:rsidTr="001E73BB">
        <w:trPr>
          <w:trHeight w:val="397"/>
        </w:trPr>
        <w:tc>
          <w:tcPr>
            <w:tcW w:w="3809" w:type="dxa"/>
            <w:vAlign w:val="bottom"/>
          </w:tcPr>
          <w:p w14:paraId="6D9CF5B7" w14:textId="77777777" w:rsidR="00F67D73" w:rsidRPr="0062500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972" w:type="dxa"/>
            <w:gridSpan w:val="7"/>
            <w:tcBorders>
              <w:bottom w:val="single" w:sz="4" w:space="0" w:color="auto"/>
            </w:tcBorders>
          </w:tcPr>
          <w:p w14:paraId="398B630B" w14:textId="77777777" w:rsidR="00F67D73" w:rsidRPr="00E74E50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54827" w:rsidRPr="00656B26" w14:paraId="065D9B63" w14:textId="77777777" w:rsidTr="001E73BB">
        <w:trPr>
          <w:trHeight w:val="397"/>
        </w:trPr>
        <w:tc>
          <w:tcPr>
            <w:tcW w:w="3809" w:type="dxa"/>
            <w:vAlign w:val="bottom"/>
          </w:tcPr>
          <w:p w14:paraId="09CD01AD" w14:textId="77777777" w:rsidR="00E54827" w:rsidRPr="00625007" w:rsidRDefault="00E54827" w:rsidP="00E5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972" w:type="dxa"/>
            <w:gridSpan w:val="7"/>
          </w:tcPr>
          <w:p w14:paraId="61D6BEAB" w14:textId="2764C4FD" w:rsidR="00E54827" w:rsidRPr="00E74E50" w:rsidRDefault="00E54827" w:rsidP="0068062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E54827" w:rsidRPr="00656B26" w14:paraId="064771A4" w14:textId="77777777" w:rsidTr="001E73BB">
        <w:trPr>
          <w:trHeight w:val="397"/>
        </w:trPr>
        <w:tc>
          <w:tcPr>
            <w:tcW w:w="3809" w:type="dxa"/>
            <w:vAlign w:val="bottom"/>
          </w:tcPr>
          <w:p w14:paraId="11D46E7D" w14:textId="77777777" w:rsidR="00E54827" w:rsidRPr="00625007" w:rsidRDefault="00E54827" w:rsidP="00E5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5972" w:type="dxa"/>
            <w:gridSpan w:val="7"/>
          </w:tcPr>
          <w:p w14:paraId="1D9F608B" w14:textId="34033EF0" w:rsidR="00E54827" w:rsidRPr="00E74E50" w:rsidRDefault="00E54827" w:rsidP="00E5482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7D73" w:rsidRPr="00656B26" w14:paraId="5D4BBB81" w14:textId="77777777" w:rsidTr="005B6F18">
        <w:trPr>
          <w:trHeight w:val="397"/>
        </w:trPr>
        <w:tc>
          <w:tcPr>
            <w:tcW w:w="3809" w:type="dxa"/>
            <w:vAlign w:val="bottom"/>
          </w:tcPr>
          <w:p w14:paraId="501EE2B5" w14:textId="77777777" w:rsidR="00F67D73" w:rsidRPr="0062500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top w:val="single" w:sz="4" w:space="0" w:color="auto"/>
            </w:tcBorders>
            <w:vAlign w:val="center"/>
          </w:tcPr>
          <w:p w14:paraId="4BEC0701" w14:textId="77777777" w:rsidR="00F67D73" w:rsidRDefault="00F67D73" w:rsidP="00F67D7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8D5959E" w14:textId="77777777" w:rsidR="00F67D73" w:rsidRDefault="00F67D73" w:rsidP="00F67D7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tcBorders>
              <w:top w:val="single" w:sz="4" w:space="0" w:color="auto"/>
            </w:tcBorders>
            <w:vAlign w:val="center"/>
          </w:tcPr>
          <w:p w14:paraId="74D9A995" w14:textId="77777777" w:rsidR="00F67D73" w:rsidRPr="00E74E50" w:rsidRDefault="00F67D73" w:rsidP="00F67D7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</w:tc>
      </w:tr>
      <w:tr w:rsidR="00F67D73" w:rsidRPr="00656B26" w14:paraId="18EF68EE" w14:textId="77777777" w:rsidTr="005B6F18">
        <w:trPr>
          <w:trHeight w:val="397"/>
        </w:trPr>
        <w:tc>
          <w:tcPr>
            <w:tcW w:w="3809" w:type="dxa"/>
            <w:vAlign w:val="bottom"/>
          </w:tcPr>
          <w:p w14:paraId="3D651FCD" w14:textId="77777777" w:rsidR="00F67D73" w:rsidRPr="00E74E50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bottom w:val="single" w:sz="4" w:space="0" w:color="auto"/>
            </w:tcBorders>
            <w:vAlign w:val="center"/>
          </w:tcPr>
          <w:p w14:paraId="6B81D070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  <w:vAlign w:val="center"/>
          </w:tcPr>
          <w:p w14:paraId="6E265823" w14:textId="77777777" w:rsidR="00F67D73" w:rsidRPr="005764E7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82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501035DE" w14:textId="77777777" w:rsidR="00F67D73" w:rsidRPr="00E74E50" w:rsidRDefault="00F67D73" w:rsidP="00F67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975B9" w:rsidRPr="00656B26" w14:paraId="2EFFD0B0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33993FCA" w14:textId="77777777" w:rsidR="006975B9" w:rsidRPr="00E74E50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0ED3F" w14:textId="0A56A26E" w:rsidR="006975B9" w:rsidRPr="006975B9" w:rsidRDefault="006975B9" w:rsidP="005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5B9">
              <w:rPr>
                <w:rFonts w:ascii="Angsana New" w:hAnsi="Angsana New"/>
                <w:sz w:val="28"/>
                <w:szCs w:val="28"/>
                <w:lang w:val="en-ZW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050A3A98" w14:textId="77777777" w:rsidR="006975B9" w:rsidRPr="006975B9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68F3D" w14:textId="3E8CBA1D" w:rsidR="006975B9" w:rsidRPr="006975B9" w:rsidRDefault="006975B9" w:rsidP="005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7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8" w:type="dxa"/>
            <w:vAlign w:val="center"/>
          </w:tcPr>
          <w:p w14:paraId="036215F1" w14:textId="77777777" w:rsidR="006975B9" w:rsidRPr="006975B9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07EEA" w14:textId="45E1252F" w:rsidR="006975B9" w:rsidRPr="00E74E50" w:rsidRDefault="006975B9" w:rsidP="006975B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975B9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941B1F8" w14:textId="77777777" w:rsidR="006975B9" w:rsidRPr="006975B9" w:rsidRDefault="006975B9" w:rsidP="00697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56490" w14:textId="177836C0" w:rsidR="006975B9" w:rsidRPr="00E74E50" w:rsidRDefault="006975B9" w:rsidP="005A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75B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67D73" w:rsidRPr="005764E7" w14:paraId="1724E353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1839CF81" w14:textId="29E1E0BA" w:rsidR="00F67D73" w:rsidRPr="00E74E50" w:rsidRDefault="00F67D73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</w:t>
            </w:r>
            <w:r w:rsidR="00751FC7"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อื่นๆ</w:t>
            </w: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DA51F7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876338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AF64A2B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87F989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C7CD329" w14:textId="77777777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BDB64C" w14:textId="77777777" w:rsidR="00F67D73" w:rsidRPr="005764E7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8073264" w14:textId="77777777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67D73" w:rsidRPr="005764E7" w14:paraId="0339B18D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7D319514" w14:textId="44A5003F" w:rsidR="00F67D73" w:rsidRPr="00E74E50" w:rsidRDefault="00F67D73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312DBA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B43660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396D9D1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D2EF1B5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CFB6ADF" w14:textId="77777777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3FB6BE" w14:textId="77777777" w:rsidR="00F67D73" w:rsidRPr="005764E7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5266AC" w14:textId="77777777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67D73" w:rsidRPr="005764E7" w14:paraId="57688323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575D1243" w14:textId="3D9C94ED" w:rsidR="00F67D73" w:rsidRPr="00E74E50" w:rsidRDefault="00F67D73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27C58" w14:textId="77777777" w:rsidR="00F67D73" w:rsidRPr="00017CD5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B90AF2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3E5AA9F" w14:textId="3F695B79" w:rsidR="00F67D73" w:rsidRPr="00017CD5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CCF8542" w14:textId="77777777" w:rsidR="00F67D73" w:rsidRPr="005764E7" w:rsidRDefault="00F67D73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037F33E" w14:textId="77777777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D7B6930" w14:textId="77777777" w:rsidR="00F67D73" w:rsidRPr="005764E7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7F4435" w14:textId="77DB9ED5" w:rsidR="00F67D73" w:rsidRPr="00E74E50" w:rsidRDefault="00F67D7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81580" w:rsidRPr="005764E7" w14:paraId="5A2B0429" w14:textId="77777777" w:rsidTr="00BC282E">
        <w:trPr>
          <w:trHeight w:val="397"/>
        </w:trPr>
        <w:tc>
          <w:tcPr>
            <w:tcW w:w="3809" w:type="dxa"/>
            <w:vAlign w:val="bottom"/>
          </w:tcPr>
          <w:p w14:paraId="257FFE90" w14:textId="16FAF64F" w:rsidR="00481580" w:rsidRPr="00E74E50" w:rsidRDefault="00481580" w:rsidP="0039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55AC36" w14:textId="205691E5" w:rsidR="00481580" w:rsidRPr="00017CD5" w:rsidRDefault="00BC282E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BC5B8D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6C10F215" w14:textId="530A73DF" w:rsidR="0048158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2402DE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D8EE693" w14:textId="74A74673" w:rsidR="00481580" w:rsidRPr="00E74E50" w:rsidRDefault="00BC282E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306CC5" w14:textId="77777777" w:rsidR="00481580" w:rsidRPr="005764E7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C99377" w14:textId="561BB35A" w:rsidR="0048158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116</w:t>
            </w:r>
          </w:p>
        </w:tc>
      </w:tr>
      <w:tr w:rsidR="00481580" w:rsidRPr="005764E7" w14:paraId="5C772615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128536E7" w14:textId="578BC323" w:rsidR="00481580" w:rsidRPr="00E74E50" w:rsidRDefault="00481580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7F2EB" w14:textId="77777777" w:rsidR="00481580" w:rsidRPr="00017CD5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4EE149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025850A" w14:textId="77777777" w:rsidR="0048158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A6D8A1A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757ED80" w14:textId="77777777" w:rsidR="00481580" w:rsidRPr="00E74E5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33F1880" w14:textId="77777777" w:rsidR="00481580" w:rsidRPr="005764E7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9BA78A" w14:textId="77777777" w:rsidR="0048158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81580" w:rsidRPr="005764E7" w14:paraId="16CA58D6" w14:textId="77777777" w:rsidTr="00BC282E">
        <w:trPr>
          <w:trHeight w:val="397"/>
        </w:trPr>
        <w:tc>
          <w:tcPr>
            <w:tcW w:w="3809" w:type="dxa"/>
            <w:vAlign w:val="bottom"/>
          </w:tcPr>
          <w:p w14:paraId="20B4DE41" w14:textId="0D02BDB4" w:rsidR="00481580" w:rsidRPr="00E74E50" w:rsidRDefault="00481580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F1B6F" w14:textId="1D9685EA" w:rsidR="00481580" w:rsidRPr="00017CD5" w:rsidRDefault="00BC282E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737F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8C5787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6A697" w14:textId="530C1391" w:rsidR="0048158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31D2D0" w14:textId="77777777" w:rsidR="00481580" w:rsidRPr="005764E7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134E1" w14:textId="4CDF1DF4" w:rsidR="00481580" w:rsidRPr="00E74E50" w:rsidRDefault="00BC282E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0661E0" w14:textId="77777777" w:rsidR="00481580" w:rsidRPr="005764E7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58274" w14:textId="771E10CB" w:rsidR="0048158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</w:t>
            </w:r>
          </w:p>
        </w:tc>
      </w:tr>
      <w:tr w:rsidR="00481580" w:rsidRPr="005764E7" w14:paraId="7918551F" w14:textId="77777777" w:rsidTr="00BC282E">
        <w:trPr>
          <w:trHeight w:val="397"/>
        </w:trPr>
        <w:tc>
          <w:tcPr>
            <w:tcW w:w="3809" w:type="dxa"/>
            <w:vAlign w:val="bottom"/>
          </w:tcPr>
          <w:p w14:paraId="2BD67D86" w14:textId="77777777" w:rsidR="00481580" w:rsidRPr="00E74E50" w:rsidRDefault="00481580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9A4AEE" w14:textId="2D6074A3" w:rsidR="00481580" w:rsidRPr="00017CD5" w:rsidRDefault="00BC282E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737FE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970B7" w14:textId="77777777" w:rsidR="00481580" w:rsidRPr="00017CD5" w:rsidRDefault="0048158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5F7AC" w14:textId="11578E8D" w:rsidR="00481580" w:rsidRPr="00017CD5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1B3721" w14:textId="77777777" w:rsidR="00481580" w:rsidRPr="004A3BD9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1EEF4A" w14:textId="2304ED97" w:rsidR="00481580" w:rsidRPr="00E74E50" w:rsidRDefault="00BC282E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CEBEEE" w14:textId="77777777" w:rsidR="00481580" w:rsidRPr="005764E7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7F6A27" w14:textId="13C530B8" w:rsidR="00481580" w:rsidRPr="00E74E50" w:rsidRDefault="00481580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</w:tr>
      <w:tr w:rsidR="00AD385D" w:rsidRPr="005764E7" w14:paraId="3AF89F06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6DB87CED" w14:textId="77777777" w:rsidR="00AD385D" w:rsidRPr="00E74E50" w:rsidRDefault="00AD385D" w:rsidP="00481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4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D740D" w14:textId="77777777" w:rsidR="00AD385D" w:rsidRPr="00017CD5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79FC8E" w14:textId="77777777" w:rsidR="00AD385D" w:rsidRPr="00017CD5" w:rsidRDefault="00AD385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DA814B" w14:textId="77777777" w:rsidR="00AD385D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B9EEC71" w14:textId="77777777" w:rsidR="00AD385D" w:rsidRPr="004A3BD9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18EDB" w14:textId="77777777" w:rsidR="00AD385D" w:rsidRPr="00E74E50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A323F4D" w14:textId="77777777" w:rsidR="00AD385D" w:rsidRPr="005764E7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B33B5A" w14:textId="77777777" w:rsidR="00AD385D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2A528695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35868950" w14:textId="051F13B5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E9011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F99306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4E8A2585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4CE3F14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7569AFD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084A2A4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60596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60D96E16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71884814" w14:textId="47E8D065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</w:t>
            </w:r>
            <w:r w:rsidR="00751FC7"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อื่นๆ</w:t>
            </w: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4421929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6CBF0F7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vAlign w:val="bottom"/>
          </w:tcPr>
          <w:p w14:paraId="18E820FB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1C45EA38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1372030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DAB3F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337057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07D74A22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5801D82C" w14:textId="325885F4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59CEE421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1129F26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vAlign w:val="bottom"/>
          </w:tcPr>
          <w:p w14:paraId="72707AD9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vAlign w:val="bottom"/>
          </w:tcPr>
          <w:p w14:paraId="6025D562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67808DD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F8CE3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0BFC35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00DB423A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126F63E9" w14:textId="2B8EB3A9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588C5A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0D4711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E6C2001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514B57C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68317E8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E391284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88601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689A03EF" w14:textId="77777777" w:rsidTr="000A0623">
        <w:trPr>
          <w:trHeight w:val="397"/>
        </w:trPr>
        <w:tc>
          <w:tcPr>
            <w:tcW w:w="3809" w:type="dxa"/>
            <w:vAlign w:val="bottom"/>
          </w:tcPr>
          <w:p w14:paraId="211F1D8D" w14:textId="1C8F32AA" w:rsidR="00E54827" w:rsidRPr="00E74E50" w:rsidRDefault="00E54827" w:rsidP="0039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BD5FCC" w14:textId="682914B0" w:rsidR="00E54827" w:rsidRPr="00B218D4" w:rsidRDefault="00A37FD3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8D4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10EA15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8F0DA5B" w14:textId="700EF42E" w:rsidR="00E54827" w:rsidRPr="00AD385D" w:rsidRDefault="004D7CA0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E54827" w:rsidRPr="00AD385D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F5ADC7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0E18612B" w14:textId="731089DB" w:rsidR="00E54827" w:rsidRPr="00B218D4" w:rsidRDefault="00A37FD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547919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B6A30D" w14:textId="1844A494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6AB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</w:t>
            </w:r>
          </w:p>
        </w:tc>
      </w:tr>
      <w:tr w:rsidR="00E54827" w:rsidRPr="005764E7" w14:paraId="118EF43E" w14:textId="77777777" w:rsidTr="000A0623">
        <w:trPr>
          <w:trHeight w:val="397"/>
        </w:trPr>
        <w:tc>
          <w:tcPr>
            <w:tcW w:w="3809" w:type="dxa"/>
            <w:vAlign w:val="bottom"/>
          </w:tcPr>
          <w:p w14:paraId="10992FEA" w14:textId="1C6A88F3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CFD35C" w14:textId="77777777" w:rsidR="00E54827" w:rsidRPr="00B218D4" w:rsidRDefault="00E54827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EC68D5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27E8940" w14:textId="77777777" w:rsidR="00E54827" w:rsidRPr="00AD385D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B6415DF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9A7D9A3" w14:textId="77777777" w:rsidR="00E54827" w:rsidRPr="00B218D4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5539F4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9D0328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54827" w:rsidRPr="005764E7" w14:paraId="5E692F51" w14:textId="77777777" w:rsidTr="000A0623">
        <w:trPr>
          <w:trHeight w:val="397"/>
        </w:trPr>
        <w:tc>
          <w:tcPr>
            <w:tcW w:w="3809" w:type="dxa"/>
            <w:vAlign w:val="bottom"/>
          </w:tcPr>
          <w:p w14:paraId="6DF89070" w14:textId="3E149B2F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CA0C39" w14:textId="7EF67472" w:rsidR="00E54827" w:rsidRPr="00B218D4" w:rsidRDefault="00A37FD3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8D4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43EA82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D88442F" w14:textId="379229CC" w:rsidR="00E54827" w:rsidRPr="00AD385D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D385D">
              <w:rPr>
                <w:rFonts w:ascii="Angsana New" w:hAnsi="Angsana New"/>
                <w:sz w:val="28"/>
                <w:szCs w:val="28"/>
              </w:rPr>
              <w:t>461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AC9970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B8739C5" w14:textId="47E3800F" w:rsidR="00E54827" w:rsidRPr="00B218D4" w:rsidRDefault="00A37FD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DC043D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F73998" w14:textId="7D5A5B23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</w:tr>
      <w:tr w:rsidR="00E54827" w:rsidRPr="005764E7" w14:paraId="29F5F6A0" w14:textId="77777777" w:rsidTr="000A0623">
        <w:trPr>
          <w:trHeight w:val="397"/>
        </w:trPr>
        <w:tc>
          <w:tcPr>
            <w:tcW w:w="3809" w:type="dxa"/>
            <w:vAlign w:val="bottom"/>
          </w:tcPr>
          <w:p w14:paraId="04C03765" w14:textId="0E673A5D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pacing w:val="-1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19CE8B" w14:textId="4C005B66" w:rsidR="00E54827" w:rsidRPr="00B218D4" w:rsidRDefault="00A37FD3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8D4">
              <w:rPr>
                <w:rFonts w:ascii="Angsana New" w:hAnsi="Angsana New"/>
                <w:sz w:val="28"/>
                <w:szCs w:val="28"/>
              </w:rPr>
              <w:t>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594D2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0FB0C76" w14:textId="2936C3F3" w:rsidR="00E54827" w:rsidRPr="00AD385D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D385D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19F258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072EDE3" w14:textId="55437E52" w:rsidR="00E54827" w:rsidRPr="00B218D4" w:rsidRDefault="00A37FD3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41D081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CC200A" w14:textId="350803AA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880</w:t>
            </w:r>
          </w:p>
        </w:tc>
      </w:tr>
      <w:tr w:rsidR="00E54827" w:rsidRPr="005764E7" w14:paraId="3105AEB0" w14:textId="77777777" w:rsidTr="000A0623">
        <w:trPr>
          <w:trHeight w:val="397"/>
        </w:trPr>
        <w:tc>
          <w:tcPr>
            <w:tcW w:w="3809" w:type="dxa"/>
            <w:vAlign w:val="bottom"/>
          </w:tcPr>
          <w:p w14:paraId="33D029F9" w14:textId="0F81680D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E70734" w14:textId="763A6C3D" w:rsidR="00E54827" w:rsidRPr="00B218D4" w:rsidRDefault="00A37FD3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8D4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0C363F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C89FF5B" w14:textId="728185A6" w:rsidR="00E54827" w:rsidRPr="00AD385D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D385D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161230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7AC483E4" w14:textId="225C6B6E" w:rsidR="00E54827" w:rsidRPr="00B218D4" w:rsidRDefault="00B218D4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04B477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8C3623" w14:textId="6DF123B8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184</w:t>
            </w:r>
          </w:p>
        </w:tc>
      </w:tr>
      <w:tr w:rsidR="00E54827" w:rsidRPr="005764E7" w14:paraId="3CEEBC0C" w14:textId="77777777" w:rsidTr="000A0623">
        <w:trPr>
          <w:trHeight w:val="397"/>
        </w:trPr>
        <w:tc>
          <w:tcPr>
            <w:tcW w:w="3809" w:type="dxa"/>
            <w:vAlign w:val="bottom"/>
          </w:tcPr>
          <w:p w14:paraId="0B35C856" w14:textId="77777777" w:rsidR="00FA0807" w:rsidRDefault="00E54827" w:rsidP="00FA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 xml:space="preserve">บริษัท ไทเกอร์ ดิสทริบิวชั่น แอนด์ </w:t>
            </w:r>
          </w:p>
          <w:p w14:paraId="5A4A1428" w14:textId="3189B6C7" w:rsidR="00E54827" w:rsidRPr="00E74E50" w:rsidRDefault="00E54827" w:rsidP="00FA0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color w:val="0D0D0D" w:themeColor="text1" w:themeTint="F2"/>
                <w:spacing w:val="-12"/>
                <w:sz w:val="28"/>
                <w:szCs w:val="28"/>
                <w:cs/>
              </w:rPr>
              <w:t>โลจิสติดส์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41E77" w14:textId="44FBE2D3" w:rsidR="00E54827" w:rsidRPr="00B218D4" w:rsidRDefault="00A37FD3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18D4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1B690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58B66" w14:textId="71262A01" w:rsidR="00E54827" w:rsidRPr="00AD385D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D385D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C1C722" w14:textId="77777777" w:rsidR="00E54827" w:rsidRPr="005764E7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13F97" w14:textId="32BDD892" w:rsidR="00E54827" w:rsidRPr="00B218D4" w:rsidRDefault="00B218D4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F14E56" w14:textId="7777777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701D8" w14:textId="60266797" w:rsidR="00E54827" w:rsidRPr="005764E7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1,328</w:t>
            </w:r>
          </w:p>
        </w:tc>
      </w:tr>
      <w:tr w:rsidR="00E54827" w:rsidRPr="005764E7" w14:paraId="1976056C" w14:textId="77777777" w:rsidTr="000A0623">
        <w:trPr>
          <w:trHeight w:val="397"/>
        </w:trPr>
        <w:tc>
          <w:tcPr>
            <w:tcW w:w="3809" w:type="dxa"/>
            <w:vAlign w:val="bottom"/>
          </w:tcPr>
          <w:p w14:paraId="09F30DF7" w14:textId="3C60F62E" w:rsidR="00E54827" w:rsidRPr="00E74E50" w:rsidRDefault="00E54827" w:rsidP="00A869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B82F0" w14:textId="028EC2B2" w:rsidR="00E54827" w:rsidRPr="00B218D4" w:rsidRDefault="00A37FD3" w:rsidP="00B21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8D4">
              <w:rPr>
                <w:rFonts w:ascii="Angsana New" w:hAnsi="Angsana New"/>
                <w:b/>
                <w:bCs/>
                <w:sz w:val="28"/>
                <w:szCs w:val="28"/>
              </w:rPr>
              <w:t>1,596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B1298" w14:textId="77777777" w:rsidR="00E54827" w:rsidRPr="00B218D4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53028" w14:textId="6ED112E2" w:rsidR="00E54827" w:rsidRPr="00B218D4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B218D4">
              <w:rPr>
                <w:rFonts w:ascii="Angsana New" w:hAnsi="Angsana New"/>
                <w:b/>
                <w:bCs/>
                <w:sz w:val="28"/>
                <w:szCs w:val="28"/>
              </w:rPr>
              <w:t>1,829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252753" w14:textId="77777777" w:rsidR="00E54827" w:rsidRPr="00B218D4" w:rsidRDefault="00E54827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628F37" w14:textId="3327FD5B" w:rsidR="00E54827" w:rsidRPr="00B218D4" w:rsidRDefault="00B218D4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sz w:val="28"/>
                <w:szCs w:val="28"/>
                <w:lang w:val="en-US"/>
              </w:rPr>
              <w:t>2,219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1D18C1" w14:textId="77777777" w:rsidR="00E54827" w:rsidRPr="00B218D4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B93E8" w14:textId="65CE4F93" w:rsidR="00E54827" w:rsidRPr="00B218D4" w:rsidRDefault="00E54827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218D4">
              <w:rPr>
                <w:rFonts w:ascii="Angsana New" w:hAnsi="Angsana New"/>
                <w:sz w:val="28"/>
                <w:szCs w:val="28"/>
                <w:lang w:val="en-US"/>
              </w:rPr>
              <w:t>3,410</w:t>
            </w:r>
          </w:p>
        </w:tc>
      </w:tr>
      <w:tr w:rsidR="00AD385D" w:rsidRPr="005764E7" w14:paraId="47144DF3" w14:textId="77777777" w:rsidTr="00287953">
        <w:trPr>
          <w:trHeight w:val="397"/>
        </w:trPr>
        <w:tc>
          <w:tcPr>
            <w:tcW w:w="3809" w:type="dxa"/>
            <w:vAlign w:val="bottom"/>
          </w:tcPr>
          <w:p w14:paraId="3DF0B364" w14:textId="77777777" w:rsidR="00AD385D" w:rsidRPr="00E74E50" w:rsidRDefault="00AD385D" w:rsidP="00E54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1ED766" w14:textId="77777777" w:rsidR="00AD385D" w:rsidRPr="005764E7" w:rsidRDefault="00AD385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3A363F" w14:textId="77777777" w:rsidR="00AD385D" w:rsidRPr="005764E7" w:rsidRDefault="00AD385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40190D" w14:textId="77777777" w:rsidR="00AD385D" w:rsidRDefault="00AD385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20E05D3" w14:textId="77777777" w:rsidR="00AD385D" w:rsidRPr="005764E7" w:rsidRDefault="00AD385D" w:rsidP="00613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026478" w14:textId="77777777" w:rsidR="00AD385D" w:rsidRPr="005764E7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D509F7" w14:textId="77777777" w:rsidR="00AD385D" w:rsidRPr="005764E7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EC0F50" w14:textId="77777777" w:rsidR="00AD385D" w:rsidRDefault="00AD385D" w:rsidP="0061330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4FF25490" w14:textId="77777777" w:rsidR="005F5C47" w:rsidRDefault="005F5C47" w:rsidP="005F5C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5F1515B9" w14:textId="77777777" w:rsidR="000A0623" w:rsidRDefault="000A0623" w:rsidP="005F5C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62B7D601" w14:textId="77777777" w:rsidR="000A0623" w:rsidRDefault="000A0623" w:rsidP="005F5C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/>
        <w:rPr>
          <w:rFonts w:ascii="Angsana New" w:hAnsi="Angsana New"/>
          <w:b/>
          <w:bCs/>
          <w:sz w:val="28"/>
          <w:szCs w:val="28"/>
        </w:rPr>
      </w:pPr>
    </w:p>
    <w:p w14:paraId="1CCD7024" w14:textId="52CAFA54" w:rsidR="006975B9" w:rsidRPr="00617E0B" w:rsidRDefault="006975B9" w:rsidP="006975B9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77777777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E74E5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713"/>
        <w:gridCol w:w="992"/>
        <w:gridCol w:w="1984"/>
        <w:gridCol w:w="284"/>
        <w:gridCol w:w="2092"/>
      </w:tblGrid>
      <w:tr w:rsidR="0060113B" w:rsidRPr="005764E7" w14:paraId="4A58989F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19B5CF2A" w14:textId="77777777" w:rsidR="0060113B" w:rsidRPr="005764E7" w:rsidRDefault="0060113B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E781DE9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60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5764E7" w:rsidRDefault="0060113B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5764E7" w14:paraId="054D046C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3E3EF58" w14:textId="77777777" w:rsidR="0060113B" w:rsidRPr="00E74E50" w:rsidRDefault="0060113B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5A616CA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EC5FC2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5764E7" w14:paraId="44FA0DBE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76AF4DDE" w14:textId="77777777" w:rsidR="0060113B" w:rsidRPr="00E74E50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3D930AC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vAlign w:val="bottom"/>
          </w:tcPr>
          <w:p w14:paraId="1E2D253B" w14:textId="0F61915E" w:rsidR="0060113B" w:rsidRPr="00E74E50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5764E7" w14:paraId="3541824B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7EE0C89" w14:textId="77777777" w:rsidR="0060113B" w:rsidRPr="00E74E50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9DABF69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DF0BD" w14:textId="77777777" w:rsidR="0060113B" w:rsidRPr="005764E7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5764E7" w14:paraId="5849CC99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2D304DCA" w14:textId="77777777" w:rsidR="0060113B" w:rsidRPr="00E74E50" w:rsidRDefault="0060113B" w:rsidP="001E5D5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75F141F5" w14:textId="77777777" w:rsidR="0060113B" w:rsidRPr="005764E7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381C" w14:textId="1660EBFB" w:rsidR="0060113B" w:rsidRPr="00E74E50" w:rsidRDefault="002279E7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0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0113B"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A3C63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7003AE7C" w14:textId="18AB34F2" w:rsidR="0060113B" w:rsidRPr="005764E7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A3C63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113B" w:rsidRPr="005764E7" w14:paraId="7FE5826C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223AE5AC" w14:textId="228A7C97" w:rsidR="0060113B" w:rsidRPr="00E74E50" w:rsidRDefault="0060113B" w:rsidP="0023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65CC4163" w14:textId="77777777"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5764E7" w:rsidRDefault="0060113B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vAlign w:val="bottom"/>
          </w:tcPr>
          <w:p w14:paraId="4847A72F" w14:textId="77777777" w:rsidR="0060113B" w:rsidRPr="005764E7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3C63" w:rsidRPr="005764E7" w14:paraId="65EA1894" w14:textId="77777777" w:rsidTr="00326A8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39C5D62" w14:textId="0557770C" w:rsidR="004A3C63" w:rsidRPr="00E74E50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92" w:type="dxa"/>
          </w:tcPr>
          <w:p w14:paraId="61FCC094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3A00C5BD" w:rsidR="004A3C63" w:rsidRPr="005764E7" w:rsidRDefault="00326A86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80,851</w:t>
            </w:r>
          </w:p>
        </w:tc>
        <w:tc>
          <w:tcPr>
            <w:tcW w:w="284" w:type="dxa"/>
            <w:vAlign w:val="bottom"/>
          </w:tcPr>
          <w:p w14:paraId="73EC2D89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BE697" w14:textId="158A76A4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101,733</w:t>
            </w:r>
          </w:p>
        </w:tc>
      </w:tr>
      <w:tr w:rsidR="004A3C63" w:rsidRPr="005764E7" w14:paraId="72CD05B4" w14:textId="77777777" w:rsidTr="00326A8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0BDCAEB" w14:textId="4F0F4133" w:rsidR="004A3C63" w:rsidRPr="00E74E50" w:rsidRDefault="004A3C63" w:rsidP="004A3C63">
            <w:pPr>
              <w:tabs>
                <w:tab w:val="clear" w:pos="227"/>
                <w:tab w:val="clear" w:pos="454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872E210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2BE5D97F" w:rsidR="004A3C63" w:rsidRPr="005764E7" w:rsidRDefault="00326A86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80,851</w:t>
            </w:r>
          </w:p>
        </w:tc>
        <w:tc>
          <w:tcPr>
            <w:tcW w:w="284" w:type="dxa"/>
            <w:vAlign w:val="bottom"/>
          </w:tcPr>
          <w:p w14:paraId="251421F6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A260" w14:textId="2BA52B05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101,733</w:t>
            </w:r>
          </w:p>
        </w:tc>
      </w:tr>
      <w:tr w:rsidR="004A3C63" w:rsidRPr="005764E7" w14:paraId="72C570DA" w14:textId="77777777" w:rsidTr="00326A8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E60B982" w14:textId="1F83E550" w:rsidR="004A3C63" w:rsidRPr="00E74E50" w:rsidRDefault="004A3C63" w:rsidP="004A3C63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992" w:type="dxa"/>
          </w:tcPr>
          <w:p w14:paraId="2E1A6705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14B41F70" w:rsidR="004A3C63" w:rsidRPr="00E74E50" w:rsidRDefault="00326A86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(2,186)</w:t>
            </w:r>
          </w:p>
        </w:tc>
        <w:tc>
          <w:tcPr>
            <w:tcW w:w="284" w:type="dxa"/>
            <w:vAlign w:val="bottom"/>
          </w:tcPr>
          <w:p w14:paraId="79E95CDC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646D" w14:textId="3C4BECF3" w:rsidR="004A3C63" w:rsidRPr="00E74E50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4,159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A3C63" w:rsidRPr="005764E7" w14:paraId="3950867A" w14:textId="77777777" w:rsidTr="00326A8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1B87516F" w14:textId="161B900D" w:rsidR="004A3C63" w:rsidRPr="00E74E50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92" w:type="dxa"/>
          </w:tcPr>
          <w:p w14:paraId="46205A3E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5968BA21" w:rsidR="004A3C63" w:rsidRPr="005764E7" w:rsidRDefault="00326A86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78,665</w:t>
            </w:r>
          </w:p>
        </w:tc>
        <w:tc>
          <w:tcPr>
            <w:tcW w:w="284" w:type="dxa"/>
            <w:vAlign w:val="bottom"/>
          </w:tcPr>
          <w:p w14:paraId="5464B34D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F669E" w14:textId="41D973BF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97,574</w:t>
            </w:r>
          </w:p>
        </w:tc>
      </w:tr>
      <w:tr w:rsidR="004A3C63" w:rsidRPr="005764E7" w14:paraId="741F75D4" w14:textId="77777777" w:rsidTr="0011525D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143D04F" w14:textId="102E0670" w:rsidR="004A3C63" w:rsidRPr="00E74E50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2" w:type="dxa"/>
          </w:tcPr>
          <w:p w14:paraId="3CE515D9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418FD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A3C63" w:rsidRPr="005764E7" w14:paraId="5CE65181" w14:textId="77777777" w:rsidTr="00326A8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5F830A3" w14:textId="1C726452" w:rsidR="004A3C63" w:rsidRPr="00E74E50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0540AE" w:rsidRPr="00E74E50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992" w:type="dxa"/>
          </w:tcPr>
          <w:p w14:paraId="2E2EC647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3796A0F" w14:textId="41796960" w:rsidR="004A3C63" w:rsidRPr="005764E7" w:rsidRDefault="00326A86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1,164</w:t>
            </w:r>
          </w:p>
        </w:tc>
        <w:tc>
          <w:tcPr>
            <w:tcW w:w="284" w:type="dxa"/>
            <w:vAlign w:val="bottom"/>
          </w:tcPr>
          <w:p w14:paraId="73E69A3D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70B7F95D" w14:textId="2CEF7509" w:rsidR="004A3C63" w:rsidRPr="005764E7" w:rsidRDefault="004A3C63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555</w:t>
            </w:r>
          </w:p>
        </w:tc>
      </w:tr>
      <w:tr w:rsidR="004A3C63" w:rsidRPr="005764E7" w14:paraId="54A9A975" w14:textId="77777777" w:rsidTr="00326A8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AD1B149" w14:textId="60515040" w:rsidR="004A3C63" w:rsidRPr="00E74E50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992" w:type="dxa"/>
          </w:tcPr>
          <w:p w14:paraId="52DED1B6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9202083" w14:textId="05F8D870" w:rsidR="004A3C63" w:rsidRPr="005764E7" w:rsidRDefault="00326A86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11,132</w:t>
            </w:r>
          </w:p>
        </w:tc>
        <w:tc>
          <w:tcPr>
            <w:tcW w:w="284" w:type="dxa"/>
            <w:vAlign w:val="bottom"/>
          </w:tcPr>
          <w:p w14:paraId="708C22EB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4B248FB3" w14:textId="64E50239" w:rsidR="004A3C63" w:rsidRPr="005764E7" w:rsidRDefault="004A3C63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12,170</w:t>
            </w:r>
          </w:p>
        </w:tc>
      </w:tr>
      <w:tr w:rsidR="004A3C63" w:rsidRPr="005764E7" w14:paraId="290642C7" w14:textId="77777777" w:rsidTr="00326A8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BD6C8C5" w14:textId="1EEDC0A4" w:rsidR="004A3C63" w:rsidRPr="00E74E50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14:paraId="5484E4E4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94DD42D" w14:textId="5CD19425" w:rsidR="004A3C63" w:rsidRPr="005764E7" w:rsidRDefault="00326A86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457</w:t>
            </w:r>
          </w:p>
        </w:tc>
        <w:tc>
          <w:tcPr>
            <w:tcW w:w="284" w:type="dxa"/>
            <w:vAlign w:val="bottom"/>
          </w:tcPr>
          <w:p w14:paraId="09D1718E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42FE18B2" w14:textId="6E9B6642" w:rsidR="004A3C63" w:rsidRPr="005764E7" w:rsidRDefault="004A3C63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1,522</w:t>
            </w:r>
          </w:p>
        </w:tc>
      </w:tr>
      <w:tr w:rsidR="004A3C63" w:rsidRPr="005764E7" w14:paraId="51FC4C58" w14:textId="77777777" w:rsidTr="00326A8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03C8529" w14:textId="1363A9A9" w:rsidR="004A3C63" w:rsidRPr="00E74E50" w:rsidRDefault="004A3C63" w:rsidP="004A3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507217D4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0CA" w14:textId="39CC5B01" w:rsidR="004A3C63" w:rsidRPr="005764E7" w:rsidRDefault="00326A86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842</w:t>
            </w:r>
          </w:p>
        </w:tc>
        <w:tc>
          <w:tcPr>
            <w:tcW w:w="284" w:type="dxa"/>
            <w:vAlign w:val="bottom"/>
          </w:tcPr>
          <w:p w14:paraId="260A47E1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5C0D" w14:textId="022C3BE1" w:rsidR="004A3C63" w:rsidRPr="005764E7" w:rsidRDefault="004A3C63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1,166</w:t>
            </w:r>
          </w:p>
        </w:tc>
      </w:tr>
      <w:tr w:rsidR="004A3C63" w:rsidRPr="005764E7" w14:paraId="24545513" w14:textId="77777777" w:rsidTr="00326A8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7099BEB" w14:textId="11739408" w:rsidR="004A3C63" w:rsidRPr="00E74E50" w:rsidRDefault="004A3C63" w:rsidP="004A3C63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92" w:type="dxa"/>
          </w:tcPr>
          <w:p w14:paraId="2FF3F5D6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AD5E1" w14:textId="697CEA29" w:rsidR="004A3C63" w:rsidRPr="005764E7" w:rsidRDefault="00326A86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13,595</w:t>
            </w:r>
          </w:p>
        </w:tc>
        <w:tc>
          <w:tcPr>
            <w:tcW w:w="284" w:type="dxa"/>
            <w:vAlign w:val="bottom"/>
          </w:tcPr>
          <w:p w14:paraId="2F5BE8FD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5F9FD" w14:textId="3AB8B98A" w:rsidR="004A3C63" w:rsidRPr="007B5D7C" w:rsidRDefault="004A3C63" w:rsidP="004A3C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5D7C">
              <w:rPr>
                <w:rFonts w:ascii="Angsana New" w:hAnsi="Angsana New"/>
                <w:color w:val="000000"/>
                <w:sz w:val="28"/>
                <w:szCs w:val="28"/>
              </w:rPr>
              <w:t>15,413</w:t>
            </w:r>
          </w:p>
        </w:tc>
      </w:tr>
      <w:tr w:rsidR="004A3C63" w:rsidRPr="005764E7" w14:paraId="342BC435" w14:textId="77777777" w:rsidTr="00326A86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2507E9C" w14:textId="1BF34BAA" w:rsidR="004A3C63" w:rsidRPr="00E74E50" w:rsidRDefault="004A3C63" w:rsidP="004A3C63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92" w:type="dxa"/>
          </w:tcPr>
          <w:p w14:paraId="6B5D2DE2" w14:textId="77777777" w:rsidR="004A3C63" w:rsidRPr="005764E7" w:rsidRDefault="004A3C63" w:rsidP="004A3C6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63534" w14:textId="017A24BA" w:rsidR="004A3C63" w:rsidRPr="005764E7" w:rsidRDefault="00326A86" w:rsidP="004A3C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92,260</w:t>
            </w:r>
          </w:p>
        </w:tc>
        <w:tc>
          <w:tcPr>
            <w:tcW w:w="284" w:type="dxa"/>
            <w:vAlign w:val="bottom"/>
          </w:tcPr>
          <w:p w14:paraId="192400B5" w14:textId="77777777" w:rsidR="004A3C63" w:rsidRPr="005764E7" w:rsidRDefault="004A3C63" w:rsidP="004A3C6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DA20" w14:textId="742DA0EF" w:rsidR="004A3C63" w:rsidRPr="005764E7" w:rsidRDefault="004A3C63" w:rsidP="004A3C63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112,987</w:t>
            </w:r>
          </w:p>
        </w:tc>
      </w:tr>
    </w:tbl>
    <w:p w14:paraId="0B2AEA97" w14:textId="77777777" w:rsidR="000D1D52" w:rsidRDefault="000D1D52" w:rsidP="00D93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14:paraId="4C2BBBAE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5AEE1A18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756E30A5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6B937F00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770C4E54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0141B1CC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7157764B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2248C49E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5460D63B" w14:textId="77777777" w:rsidR="00C009AB" w:rsidRDefault="00C009AB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11366E43" w14:textId="77777777" w:rsidR="00C009AB" w:rsidRDefault="00C009AB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402FE7E1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014DA4D9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620E44D5" w14:textId="77777777" w:rsidR="00D93B2D" w:rsidRDefault="00D93B2D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</w:rPr>
      </w:pPr>
    </w:p>
    <w:p w14:paraId="6E56691B" w14:textId="1AB9B981" w:rsidR="00D127B9" w:rsidRPr="00E74E50" w:rsidRDefault="00D127B9" w:rsidP="00170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360"/>
        <w:rPr>
          <w:rFonts w:ascii="Angsana New" w:hAnsi="Angsana New"/>
          <w:sz w:val="28"/>
          <w:szCs w:val="28"/>
          <w:cs/>
        </w:rPr>
      </w:pPr>
      <w:r w:rsidRPr="00E74E50">
        <w:rPr>
          <w:rFonts w:ascii="Angsana New" w:hAnsi="Angsana New"/>
          <w:sz w:val="28"/>
          <w:szCs w:val="28"/>
          <w:cs/>
        </w:rPr>
        <w:lastRenderedPageBreak/>
        <w:t xml:space="preserve">ลูกหนี้การค้าแยกตามอายุหนี้ที่ค้างชำระได้ดังนี้ 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284"/>
        <w:gridCol w:w="1984"/>
        <w:gridCol w:w="284"/>
        <w:gridCol w:w="2092"/>
      </w:tblGrid>
      <w:tr w:rsidR="0060113B" w:rsidRPr="005764E7" w14:paraId="62498519" w14:textId="77777777" w:rsidTr="00576E88">
        <w:trPr>
          <w:trHeight w:hRule="exact" w:val="432"/>
        </w:trPr>
        <w:tc>
          <w:tcPr>
            <w:tcW w:w="4711" w:type="dxa"/>
          </w:tcPr>
          <w:p w14:paraId="040B1E48" w14:textId="77777777" w:rsidR="0060113B" w:rsidRPr="005764E7" w:rsidRDefault="0060113B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3549B66F" w14:textId="77777777" w:rsidR="0060113B" w:rsidRPr="005764E7" w:rsidRDefault="0060113B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60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E74E50" w:rsidRDefault="0060113B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5764E7" w14:paraId="68C74215" w14:textId="77777777" w:rsidTr="00576E88">
        <w:trPr>
          <w:trHeight w:hRule="exact" w:val="432"/>
        </w:trPr>
        <w:tc>
          <w:tcPr>
            <w:tcW w:w="4711" w:type="dxa"/>
            <w:shd w:val="clear" w:color="auto" w:fill="auto"/>
            <w:vAlign w:val="center"/>
          </w:tcPr>
          <w:p w14:paraId="3984098B" w14:textId="77777777" w:rsidR="0060113B" w:rsidRPr="00E74E50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D410108" w14:textId="77777777" w:rsidR="0060113B" w:rsidRPr="005764E7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EC5FC2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5764E7" w14:paraId="3CE87D46" w14:textId="77777777" w:rsidTr="00576E88">
        <w:trPr>
          <w:trHeight w:hRule="exact" w:val="432"/>
        </w:trPr>
        <w:tc>
          <w:tcPr>
            <w:tcW w:w="4711" w:type="dxa"/>
            <w:shd w:val="clear" w:color="auto" w:fill="auto"/>
            <w:vAlign w:val="center"/>
          </w:tcPr>
          <w:p w14:paraId="3F3F1F02" w14:textId="77777777" w:rsidR="0060113B" w:rsidRPr="00E74E50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4C93F51" w14:textId="77777777" w:rsidR="0060113B" w:rsidRPr="005764E7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0" w:type="dxa"/>
            <w:gridSpan w:val="3"/>
            <w:vAlign w:val="bottom"/>
          </w:tcPr>
          <w:p w14:paraId="778ED0AD" w14:textId="73FB7D55" w:rsidR="0060113B" w:rsidRPr="00E74E50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5764E7" w14:paraId="0A71F98E" w14:textId="77777777" w:rsidTr="00EB3310">
        <w:trPr>
          <w:trHeight w:hRule="exact" w:val="432"/>
        </w:trPr>
        <w:tc>
          <w:tcPr>
            <w:tcW w:w="4711" w:type="dxa"/>
            <w:shd w:val="clear" w:color="auto" w:fill="auto"/>
            <w:vAlign w:val="center"/>
          </w:tcPr>
          <w:p w14:paraId="3E1ACD28" w14:textId="77777777" w:rsidR="0060113B" w:rsidRPr="00E74E50" w:rsidRDefault="0060113B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C92993F" w14:textId="77777777" w:rsidR="0060113B" w:rsidRPr="005764E7" w:rsidRDefault="0060113B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C7D2" w14:textId="77777777" w:rsidR="0060113B" w:rsidRPr="005764E7" w:rsidRDefault="0060113B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5764E7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5764E7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5764E7" w14:paraId="7825B32A" w14:textId="77777777" w:rsidTr="00EB3310">
        <w:trPr>
          <w:trHeight w:hRule="exact" w:val="432"/>
        </w:trPr>
        <w:tc>
          <w:tcPr>
            <w:tcW w:w="4711" w:type="dxa"/>
          </w:tcPr>
          <w:p w14:paraId="517F6CD7" w14:textId="77777777"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EBB9023" w14:textId="77777777"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57332" w14:textId="4F632DD5" w:rsidR="0060113B" w:rsidRPr="00E74E50" w:rsidRDefault="002279E7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00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0113B"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0113B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04BE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5C710EE4" w14:textId="77777777" w:rsidR="0060113B" w:rsidRPr="005764E7" w:rsidRDefault="0060113B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785536D6" w14:textId="04F94719" w:rsidR="0060113B" w:rsidRPr="005764E7" w:rsidRDefault="0060113B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04BE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0113B" w:rsidRPr="005764E7" w14:paraId="31379E80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60113B" w:rsidRPr="00E74E50" w:rsidRDefault="0060113B" w:rsidP="00365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60113B" w:rsidRPr="005764E7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60113B" w:rsidRPr="005764E7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60113B" w:rsidRPr="005764E7" w:rsidRDefault="0060113B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534980" w14:textId="77777777" w:rsidR="0060113B" w:rsidRPr="005764E7" w:rsidRDefault="0060113B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1A04BE" w:rsidRPr="005764E7" w14:paraId="47A24DEF" w14:textId="77777777" w:rsidTr="00EA7C9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1A04BE" w:rsidRPr="00E74E50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04F03A5A" w:rsidR="001A04BE" w:rsidRPr="005764E7" w:rsidRDefault="00EA7C98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70,898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411EE55B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86,457</w:t>
            </w:r>
          </w:p>
        </w:tc>
      </w:tr>
      <w:tr w:rsidR="001A04BE" w:rsidRPr="005764E7" w14:paraId="6C959C1F" w14:textId="77777777" w:rsidTr="00576E8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1A04BE" w:rsidRPr="00E74E50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BB4011" w14:textId="77777777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A04BE" w:rsidRPr="005764E7" w14:paraId="732963B2" w14:textId="77777777" w:rsidTr="00EA7C9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A3B0A" w14:textId="46832606" w:rsidR="001A04BE" w:rsidRPr="005764E7" w:rsidRDefault="00EA7C98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7,034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F618FC" w14:textId="2BCB9646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10,498</w:t>
            </w:r>
          </w:p>
        </w:tc>
      </w:tr>
      <w:tr w:rsidR="001A04BE" w:rsidRPr="005764E7" w14:paraId="634602BF" w14:textId="77777777" w:rsidTr="00EA7C9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4F2E4" w14:textId="15F8AD2E" w:rsidR="001A04BE" w:rsidRPr="005764E7" w:rsidRDefault="00EA7C98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C803C9" w14:textId="01FEC1AB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521</w:t>
            </w:r>
          </w:p>
        </w:tc>
      </w:tr>
      <w:tr w:rsidR="001A04BE" w:rsidRPr="005764E7" w14:paraId="77DD28E8" w14:textId="77777777" w:rsidTr="00EA7C9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1A04BE" w:rsidRPr="00E74E50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58BBB" w14:textId="43C56164" w:rsidR="001A04BE" w:rsidRPr="00E52DC1" w:rsidRDefault="00EA7C98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A9F9B3" w14:textId="4C185870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</w:p>
        </w:tc>
      </w:tr>
      <w:tr w:rsidR="001A04BE" w:rsidRPr="005764E7" w14:paraId="5C76A08A" w14:textId="77777777" w:rsidTr="00EA7C9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1A04BE" w:rsidRPr="00E74E50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F3B7F" w14:textId="2213BF32" w:rsidR="001A04BE" w:rsidRPr="005764E7" w:rsidRDefault="00EA7C98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2,186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65563" w14:textId="3C42307D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4,159</w:t>
            </w:r>
          </w:p>
        </w:tc>
      </w:tr>
      <w:tr w:rsidR="001A04BE" w:rsidRPr="005764E7" w14:paraId="73148473" w14:textId="77777777" w:rsidTr="00EA7C9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1A04BE" w:rsidRPr="00E74E50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1485" w14:textId="31DB8391" w:rsidR="001A04BE" w:rsidRPr="005764E7" w:rsidRDefault="00EA7C98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80,851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24122E8B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101,733</w:t>
            </w:r>
          </w:p>
        </w:tc>
      </w:tr>
      <w:tr w:rsidR="001A04BE" w:rsidRPr="005764E7" w14:paraId="3E3CE59B" w14:textId="77777777" w:rsidTr="00EA7C9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3FE18B6E" w:rsidR="001A04BE" w:rsidRPr="00E74E50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: </w:t>
            </w: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459B2" w14:textId="74441D0A" w:rsidR="001A04BE" w:rsidRPr="00E74E50" w:rsidRDefault="00EA7C98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(2,186)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1B1D39" w14:textId="03B9E7B3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4,159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1A04BE" w:rsidRPr="005764E7" w14:paraId="6658E472" w14:textId="77777777" w:rsidTr="00EA7C98">
        <w:trPr>
          <w:trHeight w:hRule="exact" w:val="432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1A04BE" w:rsidRPr="00E74E50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C6508" w14:textId="357A78B3" w:rsidR="001A04BE" w:rsidRPr="00656B26" w:rsidRDefault="00EA7C98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78,665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10CBB46" w14:textId="77777777" w:rsidR="001A04BE" w:rsidRPr="005764E7" w:rsidRDefault="001A04BE" w:rsidP="001A0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793E54" w14:textId="5951D105" w:rsidR="001A04BE" w:rsidRPr="005764E7" w:rsidRDefault="001A04BE" w:rsidP="001A04B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97,574</w:t>
            </w:r>
          </w:p>
        </w:tc>
      </w:tr>
    </w:tbl>
    <w:p w14:paraId="7B40D1A3" w14:textId="2EBC73AC" w:rsidR="00277882" w:rsidRPr="00E74E50" w:rsidRDefault="00DC2BC9" w:rsidP="00442475">
      <w:pPr>
        <w:pStyle w:val="a4"/>
        <w:widowControl/>
        <w:tabs>
          <w:tab w:val="left" w:pos="284"/>
        </w:tabs>
        <w:spacing w:before="240" w:after="120"/>
        <w:ind w:left="284" w:right="0" w:hanging="142"/>
        <w:jc w:val="thaiDistribute"/>
        <w:rPr>
          <w:rFonts w:asciiTheme="majorBidi" w:hAnsiTheme="majorBidi" w:cstheme="majorBidi"/>
          <w:cs/>
        </w:rPr>
      </w:pPr>
      <w:r w:rsidRPr="00E74E50">
        <w:rPr>
          <w:rFonts w:ascii="Angsana New" w:hAnsi="Angsana New" w:cs="Angsana New"/>
          <w:cs/>
        </w:rPr>
        <w:t xml:space="preserve">   </w:t>
      </w:r>
      <w:r w:rsidR="006C7998" w:rsidRPr="00E74E50">
        <w:rPr>
          <w:rFonts w:asciiTheme="majorBidi" w:hAnsiTheme="majorBidi" w:cs="Angsana New"/>
          <w:cs/>
        </w:rPr>
        <w:t>รายการเปลี่ยนแปลงของบัญชี</w:t>
      </w:r>
      <w:r w:rsidR="00526EA2" w:rsidRPr="00E74E50">
        <w:rPr>
          <w:rFonts w:asciiTheme="majorBidi" w:hAnsiTheme="majorBidi" w:cs="Angsana New"/>
          <w:cs/>
        </w:rPr>
        <w:t>ค่าเผื่อผลขาดทุนด้านเครดิต</w:t>
      </w:r>
      <w:r w:rsidR="006C7998" w:rsidRPr="00E74E50">
        <w:rPr>
          <w:rFonts w:asciiTheme="majorBidi" w:hAnsiTheme="majorBidi" w:cs="Angsana New"/>
          <w:cs/>
        </w:rPr>
        <w:t>ของลูกหนี้การค้า</w:t>
      </w:r>
      <w:r w:rsidR="004C0C42" w:rsidRPr="00E74E50">
        <w:rPr>
          <w:rFonts w:asciiTheme="majorBidi" w:hAnsiTheme="majorBidi" w:cs="Angsana New"/>
          <w:cs/>
        </w:rPr>
        <w:t xml:space="preserve"> </w:t>
      </w:r>
      <w:r w:rsidR="000B417B" w:rsidRPr="00E74E50">
        <w:rPr>
          <w:rFonts w:asciiTheme="majorBidi" w:hAnsiTheme="majorBidi" w:cs="Angsana New"/>
          <w:cs/>
        </w:rPr>
        <w:t>สำหรับงวด</w:t>
      </w:r>
      <w:r w:rsidR="002279E7" w:rsidRPr="00E74E50">
        <w:rPr>
          <w:rFonts w:asciiTheme="majorBidi" w:hAnsiTheme="majorBidi" w:cs="Angsana New"/>
          <w:cs/>
        </w:rPr>
        <w:t>หก</w:t>
      </w:r>
      <w:r w:rsidR="000B417B" w:rsidRPr="00E74E50">
        <w:rPr>
          <w:rFonts w:asciiTheme="majorBidi" w:hAnsiTheme="majorBidi" w:cs="Angsana New"/>
          <w:cs/>
        </w:rPr>
        <w:t>เดือน</w:t>
      </w:r>
      <w:r w:rsidR="004C0C42" w:rsidRPr="00E74E50">
        <w:rPr>
          <w:rFonts w:asciiTheme="majorBidi" w:hAnsiTheme="majorBidi" w:cs="Angsana New"/>
          <w:cs/>
        </w:rPr>
        <w:t xml:space="preserve">สิ้นสุด </w:t>
      </w:r>
      <w:r w:rsidR="006C7998" w:rsidRPr="00E74E50">
        <w:rPr>
          <w:rFonts w:asciiTheme="majorBidi" w:hAnsiTheme="majorBidi" w:cs="Angsana New"/>
          <w:cs/>
        </w:rPr>
        <w:t>วันที่</w:t>
      </w:r>
      <w:r w:rsidR="006C7998" w:rsidRPr="00E74E50">
        <w:rPr>
          <w:rFonts w:asciiTheme="majorBidi" w:hAnsiTheme="majorBidi" w:cs="Angsana New"/>
        </w:rPr>
        <w:t xml:space="preserve"> </w:t>
      </w:r>
      <w:r w:rsidR="002279E7" w:rsidRPr="00A81E9D">
        <w:rPr>
          <w:rFonts w:asciiTheme="majorBidi" w:hAnsiTheme="majorBidi" w:cstheme="majorBidi"/>
        </w:rPr>
        <w:t xml:space="preserve">30 </w:t>
      </w:r>
      <w:r w:rsidR="002279E7" w:rsidRPr="00E74E50">
        <w:rPr>
          <w:rFonts w:asciiTheme="majorBidi" w:hAnsiTheme="majorBidi" w:cs="Angsana New"/>
          <w:cs/>
        </w:rPr>
        <w:t>มิถุนายน</w:t>
      </w:r>
      <w:r w:rsidR="00074A1A" w:rsidRPr="00E74E50">
        <w:rPr>
          <w:rFonts w:asciiTheme="majorBidi" w:hAnsiTheme="majorBidi" w:cs="Angsana New"/>
        </w:rPr>
        <w:t xml:space="preserve"> </w:t>
      </w:r>
      <w:r w:rsidR="007167A1" w:rsidRPr="00A81E9D">
        <w:rPr>
          <w:rFonts w:ascii="Angsana New" w:hAnsi="Angsana New"/>
        </w:rPr>
        <w:t>2566</w:t>
      </w:r>
      <w:r w:rsidR="006C7998" w:rsidRPr="00E74E50">
        <w:rPr>
          <w:rFonts w:asciiTheme="majorBidi" w:hAnsiTheme="majorBidi" w:cstheme="majorBidi"/>
          <w:cs/>
        </w:rPr>
        <w:t xml:space="preserve">สรุปได้ดังนี้ 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3D697B" w:rsidRPr="005764E7" w14:paraId="13E67ED0" w14:textId="77777777" w:rsidTr="0078727B">
        <w:trPr>
          <w:cantSplit/>
          <w:trHeight w:hRule="exact" w:val="432"/>
        </w:trPr>
        <w:tc>
          <w:tcPr>
            <w:tcW w:w="4394" w:type="dxa"/>
            <w:shd w:val="clear" w:color="auto" w:fill="auto"/>
          </w:tcPr>
          <w:p w14:paraId="00B74D75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13234312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449143E5" w14:textId="77777777" w:rsidR="003D697B" w:rsidRPr="00E74E50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697B" w:rsidRPr="005764E7" w14:paraId="3B26DD62" w14:textId="77777777" w:rsidTr="0078727B">
        <w:trPr>
          <w:cantSplit/>
          <w:trHeight w:hRule="exact" w:val="432"/>
        </w:trPr>
        <w:tc>
          <w:tcPr>
            <w:tcW w:w="4394" w:type="dxa"/>
            <w:shd w:val="clear" w:color="auto" w:fill="auto"/>
          </w:tcPr>
          <w:p w14:paraId="5E2ADF18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DBD7ABB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590BF79B" w14:textId="40841000" w:rsidR="003D697B" w:rsidRPr="00E74E50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3D697B" w:rsidRPr="00E74E50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3D697B" w:rsidRPr="005764E7" w14:paraId="593C4007" w14:textId="77777777" w:rsidTr="0078727B">
        <w:trPr>
          <w:cantSplit/>
          <w:trHeight w:hRule="exact" w:val="432"/>
        </w:trPr>
        <w:tc>
          <w:tcPr>
            <w:tcW w:w="4394" w:type="dxa"/>
            <w:shd w:val="clear" w:color="auto" w:fill="auto"/>
          </w:tcPr>
          <w:p w14:paraId="0B705F27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70FF15D6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5C699314" w14:textId="480DB0D9" w:rsidR="003D697B" w:rsidRPr="00E74E50" w:rsidRDefault="0039081E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3D697B" w:rsidRPr="00E74E50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D697B" w:rsidRPr="005764E7" w14:paraId="5182F96F" w14:textId="77777777" w:rsidTr="0078727B">
        <w:trPr>
          <w:cantSplit/>
          <w:trHeight w:hRule="exact" w:val="432"/>
        </w:trPr>
        <w:tc>
          <w:tcPr>
            <w:tcW w:w="4394" w:type="dxa"/>
            <w:shd w:val="clear" w:color="auto" w:fill="auto"/>
            <w:vAlign w:val="bottom"/>
          </w:tcPr>
          <w:p w14:paraId="0C9BA424" w14:textId="586098D0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04BE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49F4C3DB" w14:textId="77777777" w:rsidR="003D697B" w:rsidRPr="00E74E50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1825E" w14:textId="05BEF9DE" w:rsidR="003D697B" w:rsidRPr="00615144" w:rsidRDefault="001A04BE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4,159</w:t>
            </w:r>
          </w:p>
        </w:tc>
      </w:tr>
      <w:tr w:rsidR="003D697B" w:rsidRPr="005764E7" w14:paraId="2ABC44DB" w14:textId="77777777" w:rsidTr="001B1321">
        <w:trPr>
          <w:cantSplit/>
          <w:trHeight w:hRule="exact" w:val="432"/>
        </w:trPr>
        <w:tc>
          <w:tcPr>
            <w:tcW w:w="4394" w:type="dxa"/>
            <w:shd w:val="clear" w:color="auto" w:fill="auto"/>
            <w:vAlign w:val="bottom"/>
          </w:tcPr>
          <w:p w14:paraId="28A7F463" w14:textId="4DEA96DB" w:rsidR="003D697B" w:rsidRPr="005764E7" w:rsidRDefault="00A96F5D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="003D697B" w:rsidRPr="00E74E5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="00A2304A" w:rsidRPr="00E74E50">
              <w:rPr>
                <w:rFonts w:ascii="Angsana New" w:hAnsi="Angsana New"/>
                <w:bCs/>
                <w:sz w:val="28"/>
                <w:szCs w:val="28"/>
                <w:cs/>
              </w:rPr>
              <w:t>:</w:t>
            </w:r>
            <w:r w:rsidR="003D697B" w:rsidRPr="00E74E5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3D697B"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ลดลง</w:t>
            </w:r>
            <w:r w:rsidR="003D697B"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="000B417B"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709" w:type="dxa"/>
            <w:shd w:val="clear" w:color="auto" w:fill="auto"/>
          </w:tcPr>
          <w:p w14:paraId="4E57445E" w14:textId="77777777" w:rsidR="003D697B" w:rsidRPr="00E74E50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D3A24" w14:textId="17C76CAC" w:rsidR="003D697B" w:rsidRPr="00E74E50" w:rsidRDefault="001B1321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(1,973)</w:t>
            </w:r>
          </w:p>
        </w:tc>
      </w:tr>
      <w:tr w:rsidR="003D697B" w:rsidRPr="005764E7" w14:paraId="5B895EC6" w14:textId="77777777" w:rsidTr="001B1321">
        <w:trPr>
          <w:cantSplit/>
          <w:trHeight w:hRule="exact" w:val="432"/>
        </w:trPr>
        <w:tc>
          <w:tcPr>
            <w:tcW w:w="4394" w:type="dxa"/>
            <w:shd w:val="clear" w:color="auto" w:fill="auto"/>
            <w:vAlign w:val="bottom"/>
          </w:tcPr>
          <w:p w14:paraId="13AA4DDE" w14:textId="4C3FC6BA" w:rsidR="003D697B" w:rsidRPr="00E51368" w:rsidRDefault="003D697B" w:rsidP="0078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="0078727B" w:rsidRPr="00A81E9D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="0078727B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78727B" w:rsidRPr="00E74E50">
              <w:rPr>
                <w:rFonts w:ascii="Angsana New" w:hAnsi="Angsana New"/>
                <w:b/>
                <w:sz w:val="28"/>
                <w:szCs w:val="28"/>
                <w:cs/>
              </w:rPr>
              <w:t>มิถุนายน</w:t>
            </w:r>
            <w:r w:rsidR="0078727B" w:rsidRPr="00E74E50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78727B" w:rsidRPr="00A81E9D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709" w:type="dxa"/>
            <w:shd w:val="clear" w:color="auto" w:fill="auto"/>
          </w:tcPr>
          <w:p w14:paraId="0779FBFE" w14:textId="77777777" w:rsidR="003D697B" w:rsidRPr="00E74E50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597925" w14:textId="2C5A61F1" w:rsidR="003D697B" w:rsidRPr="00656B26" w:rsidRDefault="001B1321" w:rsidP="002F7A6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2,186</w:t>
            </w:r>
          </w:p>
        </w:tc>
      </w:tr>
    </w:tbl>
    <w:p w14:paraId="414771C4" w14:textId="6CE4363B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A0160F6" w14:textId="2EF6C522" w:rsidR="00B959B0" w:rsidRDefault="00B959B0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BF57CD2" w14:textId="77777777" w:rsidR="006975B9" w:rsidRDefault="006975B9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A42EF8E" w14:textId="2CAAA3C8" w:rsidR="000A51A7" w:rsidRDefault="000A51A7" w:rsidP="00B95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7EAF1270" w14:textId="06D1FF9A" w:rsidR="00190C33" w:rsidRPr="00617E0B" w:rsidRDefault="00190C33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  <w:r w:rsidR="005A171F" w:rsidRPr="00E74E50">
        <w:rPr>
          <w:rFonts w:ascii="Angsana New" w:hAnsi="Angsana New"/>
          <w:b/>
          <w:bCs/>
          <w:sz w:val="28"/>
          <w:szCs w:val="28"/>
          <w:cs/>
        </w:rPr>
        <w:t xml:space="preserve"> - สุทธิ</w:t>
      </w:r>
    </w:p>
    <w:p w14:paraId="58B248B3" w14:textId="208F2F90" w:rsidR="00603BE1" w:rsidRPr="00E74E50" w:rsidRDefault="00603BE1" w:rsidP="00DC2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603BE1">
        <w:rPr>
          <w:rFonts w:ascii="Angsana New" w:hAnsi="Angsana New"/>
          <w:sz w:val="28"/>
          <w:szCs w:val="28"/>
          <w:lang w:val="en-GB"/>
        </w:rPr>
        <w:tab/>
      </w:r>
      <w:r w:rsidRPr="00E74E5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25"/>
        <w:gridCol w:w="2126"/>
        <w:gridCol w:w="284"/>
        <w:gridCol w:w="1984"/>
      </w:tblGrid>
      <w:tr w:rsidR="00190C33" w:rsidRPr="005764E7" w14:paraId="2A4D6C7A" w14:textId="77777777" w:rsidTr="00834A00">
        <w:trPr>
          <w:trHeight w:val="431"/>
        </w:trPr>
        <w:tc>
          <w:tcPr>
            <w:tcW w:w="4536" w:type="dxa"/>
          </w:tcPr>
          <w:p w14:paraId="23A0E0A2" w14:textId="77777777" w:rsidR="00190C33" w:rsidRPr="005764E7" w:rsidRDefault="00190C33" w:rsidP="00834A0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E74E50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5764E7" w14:paraId="0C2E5BD2" w14:textId="77777777" w:rsidTr="00834A00">
        <w:trPr>
          <w:trHeight w:val="431"/>
        </w:trPr>
        <w:tc>
          <w:tcPr>
            <w:tcW w:w="4536" w:type="dxa"/>
            <w:shd w:val="clear" w:color="auto" w:fill="auto"/>
            <w:vAlign w:val="center"/>
          </w:tcPr>
          <w:p w14:paraId="7747535E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E74E50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EC5FC2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E74E50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190C33" w:rsidRPr="005764E7" w14:paraId="01DEFC16" w14:textId="77777777" w:rsidTr="00834A00">
        <w:trPr>
          <w:trHeight w:val="431"/>
        </w:trPr>
        <w:tc>
          <w:tcPr>
            <w:tcW w:w="4536" w:type="dxa"/>
            <w:shd w:val="clear" w:color="auto" w:fill="auto"/>
            <w:vAlign w:val="center"/>
          </w:tcPr>
          <w:p w14:paraId="69853AD6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E74E50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88D1A2" w14:textId="6BA8681E" w:rsidR="00190C33" w:rsidRPr="00E74E50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E74E50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5764E7" w14:paraId="137A3519" w14:textId="77777777" w:rsidTr="00834A00">
        <w:trPr>
          <w:trHeight w:val="431"/>
        </w:trPr>
        <w:tc>
          <w:tcPr>
            <w:tcW w:w="4536" w:type="dxa"/>
            <w:shd w:val="clear" w:color="auto" w:fill="auto"/>
            <w:vAlign w:val="center"/>
          </w:tcPr>
          <w:p w14:paraId="62798F5D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E74E50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5764E7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5764E7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5764E7" w14:paraId="490AC65C" w14:textId="77777777" w:rsidTr="00834A00">
        <w:trPr>
          <w:trHeight w:val="431"/>
        </w:trPr>
        <w:tc>
          <w:tcPr>
            <w:tcW w:w="4536" w:type="dxa"/>
          </w:tcPr>
          <w:p w14:paraId="5253B62E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E74E50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6C7D" w14:textId="7241E5AF" w:rsidR="00190C33" w:rsidRPr="00E74E50" w:rsidRDefault="002279E7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DD70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E35A44" w14:textId="490E4398" w:rsidR="00190C33" w:rsidRPr="005764E7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6E7E2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74C0A" w:rsidRPr="005764E7" w14:paraId="1CD256F1" w14:textId="77777777" w:rsidTr="0096542B">
        <w:trPr>
          <w:trHeight w:val="43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30B8F919" w:rsidR="00674C0A" w:rsidRPr="00E74E50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25E97" w14:textId="6E865407" w:rsidR="00674C0A" w:rsidRPr="00A71899" w:rsidRDefault="0096542B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345,100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C93B24D" w14:textId="77777777" w:rsidR="00674C0A" w:rsidRPr="005764E7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C1FF2" w14:textId="7007C64C" w:rsidR="00674C0A" w:rsidRPr="006F0E0C" w:rsidRDefault="00674C0A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330,316</w:t>
            </w:r>
          </w:p>
        </w:tc>
      </w:tr>
      <w:tr w:rsidR="00674C0A" w:rsidRPr="005764E7" w14:paraId="0D4C91B3" w14:textId="77777777" w:rsidTr="0096542B">
        <w:trPr>
          <w:trHeight w:val="43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2D33" w14:textId="3E72599B" w:rsidR="00674C0A" w:rsidRPr="00E74E50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B952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D56AE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32D87" w14:textId="70662B7E" w:rsidR="00674C0A" w:rsidRPr="00E74E50" w:rsidRDefault="0096542B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(1,039)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D63F20" w14:textId="77777777" w:rsidR="00674C0A" w:rsidRPr="005764E7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0997A" w14:textId="7B22B700" w:rsidR="00674C0A" w:rsidRDefault="00674C0A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1,039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74C0A" w:rsidRPr="005764E7" w14:paraId="58954E6F" w14:textId="77777777" w:rsidTr="0096542B">
        <w:trPr>
          <w:trHeight w:val="43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88" w14:textId="5CE2BD58" w:rsidR="00674C0A" w:rsidRPr="00E74E50" w:rsidRDefault="003D4678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674C0A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FA5628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C7F447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33288" w14:textId="2DA528A3" w:rsidR="00674C0A" w:rsidRPr="00FB0F9B" w:rsidRDefault="0096542B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344,061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8E64867" w14:textId="77777777" w:rsidR="00674C0A" w:rsidRPr="00FB0F9B" w:rsidRDefault="00674C0A" w:rsidP="0083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4455A" w14:textId="31CBF270" w:rsidR="00674C0A" w:rsidRPr="00E74E50" w:rsidRDefault="00674C0A" w:rsidP="00834A0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B0F9B">
              <w:rPr>
                <w:rFonts w:ascii="Angsana New" w:hAnsi="Angsana New"/>
                <w:sz w:val="28"/>
                <w:szCs w:val="28"/>
                <w:lang w:val="en-US"/>
              </w:rPr>
              <w:t>329,277</w:t>
            </w:r>
          </w:p>
        </w:tc>
      </w:tr>
    </w:tbl>
    <w:p w14:paraId="0B998717" w14:textId="76A3E12D" w:rsidR="00603BE1" w:rsidRPr="00617E0B" w:rsidRDefault="00603BE1" w:rsidP="00617E0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EF393C4" w14:textId="490A6E3C" w:rsidR="00603BE1" w:rsidRPr="00E51368" w:rsidRDefault="00603BE1" w:rsidP="00752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E74E50">
        <w:rPr>
          <w:rFonts w:asciiTheme="majorBidi" w:eastAsia="Calibri" w:hAnsiTheme="majorBidi" w:cstheme="majorBidi"/>
          <w:sz w:val="28"/>
          <w:szCs w:val="28"/>
          <w:cs/>
        </w:rPr>
        <w:t xml:space="preserve">ณ </w:t>
      </w:r>
      <w:r w:rsidR="001F7153" w:rsidRPr="00E74E50">
        <w:rPr>
          <w:rFonts w:ascii="Angsana New" w:eastAsia="Calibri" w:hAnsi="Angsana New" w:cstheme="majorBidi"/>
          <w:sz w:val="28"/>
          <w:szCs w:val="28"/>
          <w:cs/>
        </w:rPr>
        <w:t xml:space="preserve">วันที่ </w:t>
      </w:r>
      <w:r w:rsidR="001F7153" w:rsidRPr="000E61EA">
        <w:rPr>
          <w:rFonts w:ascii="Angsana New" w:eastAsia="Calibri" w:hAnsi="Angsana New"/>
          <w:sz w:val="28"/>
          <w:szCs w:val="28"/>
        </w:rPr>
        <w:t xml:space="preserve">31 </w:t>
      </w:r>
      <w:r w:rsidR="001F7153" w:rsidRPr="00E74E50">
        <w:rPr>
          <w:rFonts w:ascii="Angsana New" w:eastAsia="Calibri" w:hAnsi="Angsana New" w:cstheme="majorBidi"/>
          <w:sz w:val="28"/>
          <w:szCs w:val="28"/>
          <w:cs/>
        </w:rPr>
        <w:t>ธันวาคม</w:t>
      </w:r>
      <w:r w:rsidR="004C0C42" w:rsidRPr="00E74E50">
        <w:rPr>
          <w:rFonts w:ascii="Angsana New" w:eastAsia="Calibri" w:hAnsi="Angsana New" w:cstheme="majorBidi"/>
          <w:sz w:val="28"/>
          <w:szCs w:val="28"/>
          <w:cs/>
        </w:rPr>
        <w:t xml:space="preserve"> </w:t>
      </w:r>
      <w:r w:rsidR="00376E65" w:rsidRPr="00376E65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2565</w:t>
      </w:r>
      <w:r w:rsidRPr="00E74E5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74E50">
        <w:rPr>
          <w:rFonts w:asciiTheme="majorBidi" w:eastAsia="Calibri" w:hAnsiTheme="majorBidi" w:cstheme="majorBidi"/>
          <w:sz w:val="28"/>
          <w:szCs w:val="28"/>
          <w:cs/>
        </w:rPr>
        <w:t>สินทรัพย์ทางการเงินหมุนเวียนอื่นของบริษัท ได้แก่ เงิน</w:t>
      </w:r>
      <w:r w:rsidR="005A171F" w:rsidRPr="00E74E50">
        <w:rPr>
          <w:rFonts w:asciiTheme="majorBidi" w:eastAsia="Calibri" w:hAnsiTheme="majorBidi" w:cstheme="majorBidi"/>
          <w:sz w:val="28"/>
          <w:szCs w:val="28"/>
          <w:cs/>
        </w:rPr>
        <w:t>ลงทุนชั่วคราวในเงินฝากธนาคารประเภทฝากประจำ</w:t>
      </w:r>
    </w:p>
    <w:p w14:paraId="388C68D8" w14:textId="55E649EE" w:rsidR="002D7D4D" w:rsidRDefault="004079A8" w:rsidP="00DC2BC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265D1EE8" w14:textId="2B4B1B3C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E74E5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984"/>
      </w:tblGrid>
      <w:tr w:rsidR="005A7C04" w:rsidRPr="005764E7" w14:paraId="37814A81" w14:textId="77777777" w:rsidTr="00A32A55">
        <w:trPr>
          <w:trHeight w:hRule="exact" w:val="431"/>
        </w:trPr>
        <w:tc>
          <w:tcPr>
            <w:tcW w:w="4683" w:type="dxa"/>
          </w:tcPr>
          <w:p w14:paraId="3233E568" w14:textId="7B608E35" w:rsidR="005A7C04" w:rsidRPr="005764E7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5" w:type="dxa"/>
          </w:tcPr>
          <w:p w14:paraId="0BF4904A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5021A0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E74E50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5764E7" w14:paraId="33982071" w14:textId="77777777" w:rsidTr="00A32A55">
        <w:trPr>
          <w:trHeight w:hRule="exact" w:val="431"/>
        </w:trPr>
        <w:tc>
          <w:tcPr>
            <w:tcW w:w="4683" w:type="dxa"/>
            <w:shd w:val="clear" w:color="auto" w:fill="auto"/>
            <w:vAlign w:val="center"/>
          </w:tcPr>
          <w:p w14:paraId="76140310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78C67299" w14:textId="77777777" w:rsidR="005A7C04" w:rsidRPr="00E74E50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70274619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63944F5C" w:rsidR="005A7C04" w:rsidRPr="00EC5FC2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E74E50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5A7C04" w:rsidRPr="005764E7" w14:paraId="460F6AFE" w14:textId="77777777" w:rsidTr="00A32A55">
        <w:trPr>
          <w:trHeight w:hRule="exact" w:val="431"/>
        </w:trPr>
        <w:tc>
          <w:tcPr>
            <w:tcW w:w="4683" w:type="dxa"/>
            <w:shd w:val="clear" w:color="auto" w:fill="auto"/>
            <w:vAlign w:val="center"/>
          </w:tcPr>
          <w:p w14:paraId="6E21546F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FB107CF" w14:textId="77777777" w:rsidR="005A7C04" w:rsidRPr="00E74E50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5854FD1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3653C092" w14:textId="66631B8B" w:rsidR="005A7C04" w:rsidRPr="00E74E50" w:rsidRDefault="0039081E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E74E5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5A7C04" w:rsidRPr="00E74E50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5A7C04" w:rsidRPr="005764E7" w14:paraId="30AB3CE8" w14:textId="77777777" w:rsidTr="00A32A55">
        <w:trPr>
          <w:trHeight w:hRule="exact" w:val="431"/>
        </w:trPr>
        <w:tc>
          <w:tcPr>
            <w:tcW w:w="4683" w:type="dxa"/>
            <w:shd w:val="clear" w:color="auto" w:fill="auto"/>
            <w:vAlign w:val="center"/>
          </w:tcPr>
          <w:p w14:paraId="588876D3" w14:textId="77777777" w:rsidR="005A7C04" w:rsidRPr="005764E7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064373B8" w14:textId="77777777" w:rsidR="005A7C04" w:rsidRPr="00E74E50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4BAFF02" w14:textId="77777777"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5CD29" w14:textId="77777777" w:rsidR="005A7C04" w:rsidRPr="005764E7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5764E7" w14:paraId="1966667B" w14:textId="77777777" w:rsidTr="00A32A55">
        <w:trPr>
          <w:trHeight w:hRule="exact" w:val="431"/>
        </w:trPr>
        <w:tc>
          <w:tcPr>
            <w:tcW w:w="4683" w:type="dxa"/>
          </w:tcPr>
          <w:p w14:paraId="344C6A92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72A13828" w14:textId="77777777" w:rsidR="005A7C04" w:rsidRPr="00E74E50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DF43D8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0DEA6780" w14:textId="590F5E18" w:rsidR="005A7C04" w:rsidRPr="005764E7" w:rsidRDefault="002279E7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ZW"/>
              </w:rPr>
              <w:t xml:space="preserve">30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DD700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vAlign w:val="bottom"/>
          </w:tcPr>
          <w:p w14:paraId="74915717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06C6F309" w14:textId="60A93484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4469">
              <w:rPr>
                <w:rFonts w:ascii="Angsana New" w:hAnsi="Angsana New"/>
                <w:sz w:val="28"/>
                <w:szCs w:val="28"/>
              </w:rPr>
              <w:t>25</w:t>
            </w:r>
            <w:r w:rsidRPr="005764E7">
              <w:rPr>
                <w:rFonts w:ascii="Angsana New" w:hAnsi="Angsana New"/>
                <w:sz w:val="28"/>
                <w:szCs w:val="28"/>
              </w:rPr>
              <w:t>6</w:t>
            </w:r>
            <w:r w:rsidR="00EB39B1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74C0A" w:rsidRPr="005764E7" w14:paraId="354245BE" w14:textId="77777777" w:rsidTr="000771F1">
        <w:trPr>
          <w:trHeight w:hRule="exact" w:val="431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674C0A" w:rsidRPr="00E74E50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ตราสารทุน - หลักทรัพย์จดทะเบียนในตลาดหลักทรัพย์ </w:t>
            </w: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14:paraId="3A44B981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3846F283" w:rsidR="00674C0A" w:rsidRPr="005764E7" w:rsidRDefault="000771F1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185,687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5DEC62" w14:textId="46D3F01E" w:rsidR="00674C0A" w:rsidRPr="00E74E50" w:rsidRDefault="00674C0A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185,121</w:t>
            </w:r>
          </w:p>
        </w:tc>
      </w:tr>
      <w:tr w:rsidR="007B5D7C" w:rsidRPr="005764E7" w14:paraId="43BFA0E6" w14:textId="77777777" w:rsidTr="000771F1">
        <w:trPr>
          <w:trHeight w:hRule="exact" w:val="431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7B5D7C" w:rsidRPr="005764E7" w:rsidRDefault="007B5D7C" w:rsidP="007B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7B5D7C" w:rsidRPr="005764E7" w:rsidRDefault="007B5D7C" w:rsidP="007B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4BDF0150" w:rsidR="007B5D7C" w:rsidRPr="005764E7" w:rsidRDefault="000771F1" w:rsidP="007B5D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61,333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7B5D7C" w:rsidRPr="005764E7" w:rsidRDefault="007B5D7C" w:rsidP="007B5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07CA2ECA" w:rsidR="007B5D7C" w:rsidRPr="005764E7" w:rsidRDefault="007B5D7C" w:rsidP="007B5D7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61,333</w:t>
            </w:r>
          </w:p>
        </w:tc>
      </w:tr>
      <w:tr w:rsidR="00674C0A" w:rsidRPr="005764E7" w14:paraId="7C32ED1D" w14:textId="77777777" w:rsidTr="000771F1">
        <w:trPr>
          <w:trHeight w:hRule="exact" w:val="431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674C0A" w:rsidRPr="00E74E50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215829C9" w:rsidR="00674C0A" w:rsidRPr="00E74E50" w:rsidRDefault="000771F1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247,020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E774F4" w14:textId="77777777" w:rsidR="00674C0A" w:rsidRPr="005764E7" w:rsidRDefault="00674C0A" w:rsidP="00674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26BEDC1D" w:rsidR="00674C0A" w:rsidRPr="00E74E50" w:rsidRDefault="00674C0A" w:rsidP="00674C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246,454</w:t>
            </w:r>
          </w:p>
        </w:tc>
      </w:tr>
    </w:tbl>
    <w:p w14:paraId="2FF274F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3F7C15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2A3BF006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6E062F74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5D908FC0" w14:textId="77777777" w:rsidR="007F4DB5" w:rsidRPr="00F11B30" w:rsidRDefault="007F4DB5" w:rsidP="00F11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</w:pPr>
    </w:p>
    <w:p w14:paraId="5191269F" w14:textId="30A13B88" w:rsidR="001D379F" w:rsidRPr="000B3C6D" w:rsidRDefault="007F37E0" w:rsidP="000B3C6D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0E61E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ตราสารทุน </w:t>
      </w:r>
      <w:r w:rsidR="0076740A">
        <w:rPr>
          <w:rFonts w:ascii="Angsana New" w:hAnsi="Angsana New"/>
          <w:b/>
          <w:bCs/>
          <w:sz w:val="28"/>
          <w:szCs w:val="28"/>
          <w:cs/>
        </w:rPr>
        <w:t>-</w:t>
      </w:r>
      <w:r w:rsidRPr="000B3C6D">
        <w:rPr>
          <w:rFonts w:ascii="Angsana New" w:hAnsi="Angsana New"/>
          <w:b/>
          <w:bCs/>
          <w:sz w:val="28"/>
          <w:szCs w:val="28"/>
          <w:cs/>
        </w:rPr>
        <w:t xml:space="preserve"> หลักทรัพย์จดทะเบียน</w:t>
      </w:r>
      <w:r w:rsidR="0060799F" w:rsidRPr="000B3C6D">
        <w:rPr>
          <w:rFonts w:ascii="Angsana New" w:hAnsi="Angsana New"/>
          <w:b/>
          <w:bCs/>
          <w:sz w:val="28"/>
          <w:szCs w:val="28"/>
          <w:cs/>
        </w:rPr>
        <w:t>ในตลาดหลักทรัพย์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695"/>
      </w:tblGrid>
      <w:tr w:rsidR="000B3C6D" w:rsidRPr="005764E7" w14:paraId="7727E35C" w14:textId="77777777" w:rsidTr="00224BDE">
        <w:trPr>
          <w:trHeight w:val="374"/>
        </w:trPr>
        <w:tc>
          <w:tcPr>
            <w:tcW w:w="3969" w:type="dxa"/>
          </w:tcPr>
          <w:p w14:paraId="6B6113F3" w14:textId="77777777" w:rsidR="000B3C6D" w:rsidRPr="005764E7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E74E50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064744D2" w14:textId="77777777" w:rsidR="000B3C6D" w:rsidRPr="005764E7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0B3C6D" w:rsidRPr="005764E7" w14:paraId="0DA683E8" w14:textId="77777777" w:rsidTr="00224BDE">
        <w:trPr>
          <w:trHeight w:val="374"/>
        </w:trPr>
        <w:tc>
          <w:tcPr>
            <w:tcW w:w="3969" w:type="dxa"/>
          </w:tcPr>
          <w:p w14:paraId="504A2DAB" w14:textId="77777777" w:rsidR="000B3C6D" w:rsidRPr="005764E7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vAlign w:val="center"/>
          </w:tcPr>
          <w:p w14:paraId="48C6CCAA" w14:textId="77777777" w:rsidR="000B3C6D" w:rsidRPr="00E74E50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0B3C6D" w:rsidRPr="005764E7" w14:paraId="4680D88A" w14:textId="77777777" w:rsidTr="00224BDE">
        <w:trPr>
          <w:trHeight w:val="374"/>
        </w:trPr>
        <w:tc>
          <w:tcPr>
            <w:tcW w:w="3969" w:type="dxa"/>
          </w:tcPr>
          <w:p w14:paraId="481F0F35" w14:textId="77777777" w:rsidR="000B3C6D" w:rsidRPr="005764E7" w:rsidRDefault="000B3C6D" w:rsidP="00A31815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4" w:type="dxa"/>
            <w:gridSpan w:val="5"/>
            <w:tcBorders>
              <w:bottom w:val="single" w:sz="4" w:space="0" w:color="auto"/>
            </w:tcBorders>
            <w:vAlign w:val="bottom"/>
          </w:tcPr>
          <w:p w14:paraId="6A97395F" w14:textId="77777777" w:rsidR="000B3C6D" w:rsidRPr="00E74E50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B3C6D" w:rsidRPr="005764E7" w14:paraId="014EEE26" w14:textId="77777777" w:rsidTr="00224BDE">
        <w:trPr>
          <w:trHeight w:val="374"/>
        </w:trPr>
        <w:tc>
          <w:tcPr>
            <w:tcW w:w="3969" w:type="dxa"/>
          </w:tcPr>
          <w:p w14:paraId="57FFF69B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A4754C" w14:textId="77777777" w:rsidR="000B3C6D" w:rsidRPr="00E74E50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 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D34A80B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1F9A1F" w14:textId="77777777" w:rsidR="000B3C6D" w:rsidRPr="00E74E50" w:rsidRDefault="000B3C6D" w:rsidP="00A31815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F684EF0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14:paraId="2FA8FF17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5764E7" w14:paraId="477F7D0A" w14:textId="77777777" w:rsidTr="00224BDE">
        <w:trPr>
          <w:trHeight w:val="374"/>
        </w:trPr>
        <w:tc>
          <w:tcPr>
            <w:tcW w:w="3969" w:type="dxa"/>
            <w:vAlign w:val="center"/>
          </w:tcPr>
          <w:p w14:paraId="4C12E4A5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BDA7AAB" w14:textId="77777777" w:rsidR="000B3C6D" w:rsidRPr="00E74E50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57A0A033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82EB991" w14:textId="77777777" w:rsidR="000B3C6D" w:rsidRPr="00E74E50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391BEE0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vAlign w:val="bottom"/>
          </w:tcPr>
          <w:p w14:paraId="495470FD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B3C6D" w:rsidRPr="005764E7" w14:paraId="7919FAB0" w14:textId="77777777" w:rsidTr="00224BDE">
        <w:trPr>
          <w:trHeight w:val="374"/>
        </w:trPr>
        <w:tc>
          <w:tcPr>
            <w:tcW w:w="3969" w:type="dxa"/>
          </w:tcPr>
          <w:p w14:paraId="00ECCE64" w14:textId="77777777" w:rsidR="000B3C6D" w:rsidRPr="005764E7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7B67912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0E61EA">
              <w:rPr>
                <w:rFonts w:ascii="Angsana New" w:hAnsi="Angsana New"/>
                <w:sz w:val="28"/>
                <w:szCs w:val="28"/>
              </w:rPr>
              <w:t>2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E4F577E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C6BB4" w14:textId="77777777" w:rsidR="000B3C6D" w:rsidRPr="00E74E50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271CC257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8574E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C6D" w:rsidRPr="005764E7" w14:paraId="355D37F9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2A58" w14:textId="5DE8F706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279E7" w:rsidRPr="002A77CC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 xml:space="preserve">30 </w:t>
            </w:r>
            <w:r w:rsidR="002279E7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2279E7" w:rsidRPr="002A77CC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C6E47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5A76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CE0AFA" w14:textId="77777777" w:rsidR="000B3C6D" w:rsidRPr="00C521E2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7F5CE" w14:textId="77777777" w:rsidR="000B3C6D" w:rsidRPr="00C521E2" w:rsidRDefault="000B3C6D" w:rsidP="00A3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EDC9A2" w14:textId="77777777" w:rsidR="000B3C6D" w:rsidRPr="00C521E2" w:rsidRDefault="000B3C6D" w:rsidP="00A318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B3C6D" w:rsidRPr="005764E7" w14:paraId="35A6B52A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9296B" w14:textId="77777777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F6BF2B" w14:textId="64D70BEA" w:rsidR="000B3C6D" w:rsidRPr="00C521E2" w:rsidRDefault="00593515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0B189" w14:textId="77777777" w:rsidR="000B3C6D" w:rsidRPr="00C521E2" w:rsidRDefault="000B3C6D" w:rsidP="00593515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77913D" w14:textId="1959910A" w:rsidR="000B3C6D" w:rsidRPr="00C521E2" w:rsidRDefault="00593515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B9B0A" w14:textId="77777777" w:rsidR="000B3C6D" w:rsidRPr="00C521E2" w:rsidRDefault="000B3C6D" w:rsidP="00593515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7AC39" w14:textId="7DDEDF21" w:rsidR="000B3C6D" w:rsidRPr="00C521E2" w:rsidRDefault="00593515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0B3C6D" w:rsidRPr="005764E7" w14:paraId="60DEF8EF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0D769" w14:textId="77777777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4C392" w14:textId="01303152" w:rsidR="000B3C6D" w:rsidRPr="00C521E2" w:rsidRDefault="00593515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132,217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6525" w14:textId="77777777" w:rsidR="000B3C6D" w:rsidRPr="00C521E2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8239D" w14:textId="763FD5F7" w:rsidR="000B3C6D" w:rsidRPr="00C521E2" w:rsidRDefault="00593515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15,145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42E1" w14:textId="77777777" w:rsidR="000B3C6D" w:rsidRPr="00C521E2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1B3E3" w14:textId="5F912619" w:rsidR="000B3C6D" w:rsidRPr="00C521E2" w:rsidRDefault="00593515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147,362</w:t>
            </w:r>
          </w:p>
        </w:tc>
      </w:tr>
      <w:tr w:rsidR="000B3C6D" w:rsidRPr="005764E7" w14:paraId="129FA924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D11F" w14:textId="77777777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638C78" w14:textId="658FDDB4" w:rsidR="000B3C6D" w:rsidRPr="00C521E2" w:rsidRDefault="00593515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153,360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BB3F" w14:textId="77777777" w:rsidR="000B3C6D" w:rsidRPr="00C521E2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EC5034" w14:textId="4B691093" w:rsidR="000B3C6D" w:rsidRPr="00C521E2" w:rsidRDefault="00593515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32,327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BF71" w14:textId="77777777" w:rsidR="000B3C6D" w:rsidRPr="00C521E2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36491C" w14:textId="30FB63F9" w:rsidR="000B3C6D" w:rsidRPr="00C521E2" w:rsidRDefault="00593515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185,687</w:t>
            </w:r>
          </w:p>
        </w:tc>
      </w:tr>
      <w:tr w:rsidR="000B3C6D" w:rsidRPr="005764E7" w14:paraId="04FE80E5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8881F" w14:textId="77777777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AD006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49F3" w14:textId="77777777" w:rsidR="000B3C6D" w:rsidRPr="005764E7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0CBF7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3D90A8" w14:textId="77777777" w:rsidR="000B3C6D" w:rsidRPr="005764E7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35346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B3C6D" w:rsidRPr="005764E7" w14:paraId="3E6C7860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8A37" w14:textId="77777777" w:rsidR="000B3C6D" w:rsidRPr="005764E7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1C39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920C" w14:textId="77777777" w:rsidR="000B3C6D" w:rsidRPr="005764E7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40499F1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vAlign w:val="bottom"/>
          </w:tcPr>
          <w:p w14:paraId="1F92AC9C" w14:textId="77777777" w:rsidR="000B3C6D" w:rsidRPr="005764E7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58F4B263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B3C6D" w:rsidRPr="005764E7" w14:paraId="6E85B601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2D0BE" w14:textId="77777777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EE902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21,14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BF5B" w14:textId="77777777" w:rsidR="000B3C6D" w:rsidRPr="005764E7" w:rsidRDefault="000B3C6D" w:rsidP="00593515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02C06E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21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17,182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D028A" w14:textId="77777777" w:rsidR="000B3C6D" w:rsidRPr="005764E7" w:rsidRDefault="000B3C6D" w:rsidP="00593515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76C62" w14:textId="77777777" w:rsidR="000B3C6D" w:rsidRPr="005764E7" w:rsidRDefault="000B3C6D" w:rsidP="0059351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521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38,325</w:t>
            </w:r>
          </w:p>
        </w:tc>
      </w:tr>
      <w:tr w:rsidR="000B3C6D" w:rsidRPr="005764E7" w14:paraId="1DBA1885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42C5E" w14:textId="77777777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CA1F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142,286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4D509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A8F0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4,510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6E3E5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18077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21E2">
              <w:rPr>
                <w:rFonts w:ascii="Angsana New" w:hAnsi="Angsana New"/>
                <w:sz w:val="28"/>
                <w:szCs w:val="28"/>
              </w:rPr>
              <w:t>146,796</w:t>
            </w:r>
          </w:p>
        </w:tc>
      </w:tr>
      <w:tr w:rsidR="000B3C6D" w:rsidRPr="005764E7" w14:paraId="6B9A963B" w14:textId="77777777" w:rsidTr="00224BDE">
        <w:trPr>
          <w:trHeight w:val="3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B5E24" w14:textId="77777777" w:rsidR="000B3C6D" w:rsidRPr="00E74E50" w:rsidRDefault="000B3C6D" w:rsidP="0059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firstLine="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674AEA" w14:textId="1B16DD4F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163,4</w:t>
            </w:r>
            <w:r w:rsidR="0050064B" w:rsidRPr="000E61E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1E9EC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67C067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1E2">
              <w:rPr>
                <w:rFonts w:ascii="Angsana New" w:hAnsi="Angsana New"/>
                <w:b/>
                <w:bCs/>
                <w:sz w:val="28"/>
                <w:szCs w:val="28"/>
              </w:rPr>
              <w:t>21,692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F5B4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ABC67" w14:textId="77777777" w:rsidR="000B3C6D" w:rsidRPr="005764E7" w:rsidRDefault="000B3C6D" w:rsidP="00593515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21E2">
              <w:rPr>
                <w:rFonts w:ascii="Angsana New" w:hAnsi="Angsana New"/>
                <w:b/>
                <w:bCs/>
                <w:sz w:val="28"/>
                <w:szCs w:val="28"/>
              </w:rPr>
              <w:t>185,12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3C23A62F" w14:textId="5A93E35E" w:rsidR="001D379F" w:rsidRPr="000B3C6D" w:rsidRDefault="001D379F" w:rsidP="000B3C6D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ตราสารทุน - หลักทรัพย์ที่ไม่อยู่ในความต้องการตลาด</w:t>
      </w:r>
    </w:p>
    <w:tbl>
      <w:tblPr>
        <w:tblW w:w="94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72"/>
        <w:gridCol w:w="1721"/>
        <w:gridCol w:w="284"/>
        <w:gridCol w:w="1574"/>
        <w:gridCol w:w="284"/>
        <w:gridCol w:w="1628"/>
      </w:tblGrid>
      <w:tr w:rsidR="001D379F" w:rsidRPr="005764E7" w14:paraId="79FBD7CA" w14:textId="77777777" w:rsidTr="00F66A5A">
        <w:trPr>
          <w:trHeight w:hRule="exact" w:val="372"/>
        </w:trPr>
        <w:tc>
          <w:tcPr>
            <w:tcW w:w="3972" w:type="dxa"/>
            <w:vAlign w:val="center"/>
          </w:tcPr>
          <w:p w14:paraId="3EAB1EE8" w14:textId="77777777" w:rsidR="001D379F" w:rsidRPr="005764E7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E74E50">
              <w:rPr>
                <w:rFonts w:ascii="Angsana New" w:hAnsi="Angsana New" w:cs="Angsana New"/>
                <w:color w:val="auto"/>
              </w:rPr>
              <w:br w:type="page"/>
            </w: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bottom"/>
          </w:tcPr>
          <w:p w14:paraId="45CD8F36" w14:textId="77777777" w:rsidR="001D379F" w:rsidRPr="00E74E50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D379F" w:rsidRPr="005764E7" w14:paraId="1DA5077E" w14:textId="77777777" w:rsidTr="00F66A5A">
        <w:trPr>
          <w:trHeight w:hRule="exact" w:val="403"/>
        </w:trPr>
        <w:tc>
          <w:tcPr>
            <w:tcW w:w="3972" w:type="dxa"/>
            <w:vAlign w:val="center"/>
          </w:tcPr>
          <w:p w14:paraId="4D926408" w14:textId="77777777" w:rsidR="001D379F" w:rsidRPr="005764E7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vAlign w:val="center"/>
          </w:tcPr>
          <w:p w14:paraId="0414664B" w14:textId="77777777" w:rsidR="001D379F" w:rsidRPr="00E74E50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</w:t>
            </w:r>
          </w:p>
        </w:tc>
      </w:tr>
      <w:tr w:rsidR="001D379F" w:rsidRPr="005764E7" w14:paraId="71C264EF" w14:textId="77777777" w:rsidTr="00F66A5A">
        <w:trPr>
          <w:trHeight w:hRule="exact" w:val="403"/>
        </w:trPr>
        <w:tc>
          <w:tcPr>
            <w:tcW w:w="3972" w:type="dxa"/>
            <w:vAlign w:val="center"/>
          </w:tcPr>
          <w:p w14:paraId="5F1D21BF" w14:textId="77777777" w:rsidR="001D379F" w:rsidRPr="005764E7" w:rsidRDefault="001D379F" w:rsidP="00544211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491" w:type="dxa"/>
            <w:gridSpan w:val="5"/>
            <w:tcBorders>
              <w:bottom w:val="single" w:sz="4" w:space="0" w:color="auto"/>
            </w:tcBorders>
            <w:vAlign w:val="center"/>
          </w:tcPr>
          <w:p w14:paraId="7BA48655" w14:textId="77777777" w:rsidR="001D379F" w:rsidRPr="00E74E50" w:rsidRDefault="001D379F" w:rsidP="00544211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D379F" w:rsidRPr="005764E7" w14:paraId="4DE9D050" w14:textId="77777777" w:rsidTr="00F66A5A">
        <w:trPr>
          <w:trHeight w:hRule="exact" w:val="372"/>
        </w:trPr>
        <w:tc>
          <w:tcPr>
            <w:tcW w:w="3972" w:type="dxa"/>
            <w:vAlign w:val="center"/>
          </w:tcPr>
          <w:p w14:paraId="49A720FB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14:paraId="2BA91646" w14:textId="77777777" w:rsidR="001D379F" w:rsidRPr="00E74E50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10C85426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050EBAD" w14:textId="77777777" w:rsidR="001D379F" w:rsidRPr="00E74E50" w:rsidRDefault="001D379F" w:rsidP="0054421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B6E3CB0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bottom"/>
          </w:tcPr>
          <w:p w14:paraId="7F1B1B0D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79F" w:rsidRPr="005764E7" w14:paraId="134BAA64" w14:textId="77777777" w:rsidTr="00F66A5A">
        <w:trPr>
          <w:trHeight w:hRule="exact" w:val="372"/>
        </w:trPr>
        <w:tc>
          <w:tcPr>
            <w:tcW w:w="3972" w:type="dxa"/>
            <w:vAlign w:val="center"/>
          </w:tcPr>
          <w:p w14:paraId="1DE95A04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14:paraId="1C2F13D6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  <w:vAlign w:val="bottom"/>
          </w:tcPr>
          <w:p w14:paraId="5518BE0D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313FD33D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4" w:type="dxa"/>
            <w:vAlign w:val="bottom"/>
          </w:tcPr>
          <w:p w14:paraId="78978ED1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vAlign w:val="bottom"/>
          </w:tcPr>
          <w:p w14:paraId="694EE8F3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D379F" w:rsidRPr="005764E7" w14:paraId="111CD2CE" w14:textId="77777777" w:rsidTr="00F66A5A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47852" w14:textId="77777777" w:rsidR="001D379F" w:rsidRPr="000E61EA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8D241" w14:textId="16C71C08" w:rsidR="001D379F" w:rsidRPr="00E74E50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8B5A2C" w:rsidRPr="000E61EA">
              <w:rPr>
                <w:rFonts w:ascii="Angsana New" w:hAnsi="Angsana New"/>
                <w:sz w:val="28"/>
                <w:szCs w:val="28"/>
              </w:rPr>
              <w:t>2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6FA1A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5A644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84AFB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15593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5764E7" w14:paraId="7AC5867F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D99E" w14:textId="2128EF36" w:rsidR="001D379F" w:rsidRPr="006B2B3E" w:rsidRDefault="006E0937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A77CC">
              <w:rPr>
                <w:rFonts w:ascii="Angsana New" w:hAnsi="Angsana New"/>
                <w:b/>
                <w:bCs/>
                <w:sz w:val="28"/>
                <w:szCs w:val="28"/>
                <w:lang w:val="en-ZW"/>
              </w:rPr>
              <w:t xml:space="preserve">30 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2A77CC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C3F64" w14:textId="77777777" w:rsidR="001D379F" w:rsidRPr="0066735E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B39E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8FC1DE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D12BB" w14:textId="77777777" w:rsidR="001D379F" w:rsidRPr="005764E7" w:rsidRDefault="001D379F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94426F" w14:textId="77777777" w:rsidR="001D379F" w:rsidRPr="005764E7" w:rsidRDefault="001D379F" w:rsidP="0054421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5764E7" w14:paraId="15F31617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59EBE" w14:textId="77777777" w:rsidR="001D379F" w:rsidRPr="00E74E50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8203" w14:textId="2E39245A" w:rsidR="001D379F" w:rsidRPr="0066735E" w:rsidRDefault="009A3DFE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3A6A0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C136E" w14:textId="4236263D" w:rsidR="001D379F" w:rsidRPr="0066735E" w:rsidRDefault="009A3DFE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22B7E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B5405" w14:textId="516AF5EC" w:rsidR="001D379F" w:rsidRPr="005764E7" w:rsidRDefault="009A3DFE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1D379F" w:rsidRPr="005764E7" w14:paraId="4F258B3B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34C4" w14:textId="77777777" w:rsidR="001D379F" w:rsidRPr="00E74E50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C16D2" w14:textId="2307F8AD" w:rsidR="001D379F" w:rsidRPr="00E74E50" w:rsidRDefault="009A3DFE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(2,571)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46B67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924AA" w14:textId="46F8769E" w:rsidR="001D379F" w:rsidRPr="0066735E" w:rsidRDefault="009A3DFE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42,379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043DA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807F2" w14:textId="017E03A7" w:rsidR="001D379F" w:rsidRPr="005764E7" w:rsidRDefault="009A3DFE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39,808</w:t>
            </w:r>
          </w:p>
        </w:tc>
      </w:tr>
      <w:tr w:rsidR="001D379F" w:rsidRPr="005764E7" w14:paraId="39CED8E1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38BD" w14:textId="77777777" w:rsidR="001D379F" w:rsidRPr="00E74E50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9C9E20" w14:textId="7F9D48DF" w:rsidR="001D379F" w:rsidRPr="0066735E" w:rsidRDefault="009A3DFE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B0804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1F6BDA" w14:textId="15B90490" w:rsidR="001D379F" w:rsidRPr="0066735E" w:rsidRDefault="009A3DFE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56,704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96156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980399" w14:textId="33C34D8A" w:rsidR="001D379F" w:rsidRPr="0066735E" w:rsidRDefault="009A3DFE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61,333</w:t>
            </w:r>
          </w:p>
        </w:tc>
      </w:tr>
      <w:tr w:rsidR="001D379F" w:rsidRPr="005764E7" w14:paraId="3E03C408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F07A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4FC4" w14:textId="77777777" w:rsidR="001D379F" w:rsidRPr="00E74E50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C4B5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71790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FD7E9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F55C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5764E7" w14:paraId="39787B74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43941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53DFE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808C6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5630E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E5E2BC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80730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79F" w:rsidRPr="005764E7" w14:paraId="51C897C2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4E1C3" w14:textId="77777777" w:rsidR="001D379F" w:rsidRPr="00E74E50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5E0C3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C7A66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06190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BA83C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1ADE2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21,525</w:t>
            </w:r>
          </w:p>
        </w:tc>
      </w:tr>
      <w:tr w:rsidR="001D379F" w:rsidRPr="005764E7" w14:paraId="3430E82E" w14:textId="77777777" w:rsidTr="009A3DFE">
        <w:trPr>
          <w:trHeight w:hRule="exact" w:val="372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D375" w14:textId="77777777" w:rsidR="001D379F" w:rsidRPr="000E61EA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EB26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2,571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DAC3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2908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42,379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E89A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24DD6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39,808</w:t>
            </w:r>
          </w:p>
        </w:tc>
      </w:tr>
      <w:tr w:rsidR="001D379F" w:rsidRPr="005764E7" w14:paraId="72F314AD" w14:textId="77777777" w:rsidTr="009A3DFE">
        <w:trPr>
          <w:trHeight w:hRule="exact" w:val="404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F398" w14:textId="77777777" w:rsidR="001D379F" w:rsidRPr="00E74E50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8E19E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4,629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243F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F410D" w14:textId="77777777" w:rsidR="001D379F" w:rsidRPr="00E74E50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56,70</w:t>
            </w:r>
            <w:r w:rsidRPr="000E61E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F8A74" w14:textId="77777777" w:rsidR="001D379F" w:rsidRPr="005764E7" w:rsidRDefault="001D379F" w:rsidP="009A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9F725D" w14:textId="77777777" w:rsidR="001D379F" w:rsidRPr="005764E7" w:rsidRDefault="001D379F" w:rsidP="009A3D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61,333</w:t>
            </w:r>
          </w:p>
        </w:tc>
      </w:tr>
    </w:tbl>
    <w:p w14:paraId="54233472" w14:textId="72BFD2EC" w:rsidR="00EC42E5" w:rsidRPr="00E74E50" w:rsidRDefault="00EC42E5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  <w:sectPr w:rsidR="00EC42E5" w:rsidRPr="00E74E50" w:rsidSect="001B5C2D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11"/>
          <w:cols w:space="720"/>
          <w:docGrid w:linePitch="245"/>
        </w:sectPr>
      </w:pPr>
    </w:p>
    <w:p w14:paraId="6FA9827E" w14:textId="77777777" w:rsidR="00CD4062" w:rsidRDefault="006E3C5E" w:rsidP="00E0251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  <w:tab w:val="left" w:pos="1276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0E19AF" w:rsidRPr="00E74E50">
        <w:rPr>
          <w:rFonts w:ascii="Angsana New" w:hAnsi="Angsana New"/>
          <w:b/>
          <w:bCs/>
          <w:sz w:val="28"/>
          <w:szCs w:val="28"/>
          <w:cs/>
        </w:rPr>
        <w:t>งินลงทุนในบริษัทร่วม</w:t>
      </w:r>
      <w:r w:rsidR="009A3FC6" w:rsidRPr="00E74E5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15EE7" w:rsidRPr="00E74E50">
        <w:rPr>
          <w:rFonts w:ascii="Angsana New" w:hAnsi="Angsana New"/>
          <w:b/>
          <w:bCs/>
          <w:sz w:val="28"/>
          <w:szCs w:val="28"/>
          <w:cs/>
        </w:rPr>
        <w:t>-</w:t>
      </w:r>
      <w:r w:rsidR="009A3FC6" w:rsidRPr="00E74E50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="00124EAF" w:rsidRPr="00E74E50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2F626F70" w14:textId="0813DCEC" w:rsidR="00B74494" w:rsidRPr="00C629C6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625007">
        <w:rPr>
          <w:rFonts w:ascii="Angsana New" w:hAnsi="Angsana New"/>
          <w:sz w:val="28"/>
          <w:szCs w:val="28"/>
        </w:rPr>
        <w:tab/>
      </w:r>
      <w:r w:rsidRPr="00E74E5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033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992"/>
        <w:gridCol w:w="284"/>
        <w:gridCol w:w="1275"/>
        <w:gridCol w:w="284"/>
        <w:gridCol w:w="1134"/>
        <w:gridCol w:w="250"/>
        <w:gridCol w:w="1167"/>
        <w:gridCol w:w="284"/>
        <w:gridCol w:w="1242"/>
      </w:tblGrid>
      <w:tr w:rsidR="00E45951" w:rsidRPr="005764E7" w14:paraId="05408A25" w14:textId="77777777" w:rsidTr="00E70D78">
        <w:trPr>
          <w:trHeight w:val="374"/>
        </w:trPr>
        <w:tc>
          <w:tcPr>
            <w:tcW w:w="2301" w:type="dxa"/>
          </w:tcPr>
          <w:p w14:paraId="55000F3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E74E50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5764E7" w14:paraId="16F88179" w14:textId="77777777" w:rsidTr="00E70D78">
        <w:trPr>
          <w:trHeight w:val="374"/>
        </w:trPr>
        <w:tc>
          <w:tcPr>
            <w:tcW w:w="2727" w:type="dxa"/>
            <w:gridSpan w:val="2"/>
          </w:tcPr>
          <w:p w14:paraId="1841873B" w14:textId="79BF35EA" w:rsidR="0091663A" w:rsidRPr="00E45951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E74E50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E74E50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E74E50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E74E50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E74E50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5764E7" w14:paraId="7B08CD3D" w14:textId="77777777" w:rsidTr="00E70D78">
        <w:trPr>
          <w:trHeight w:val="374"/>
        </w:trPr>
        <w:tc>
          <w:tcPr>
            <w:tcW w:w="2301" w:type="dxa"/>
          </w:tcPr>
          <w:p w14:paraId="18005FF2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A4AD30" w14:textId="77777777" w:rsidR="007B231F" w:rsidRPr="00E74E50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3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5764E7" w14:paraId="018BA276" w14:textId="77777777" w:rsidTr="00E70D78">
        <w:trPr>
          <w:trHeight w:val="374"/>
        </w:trPr>
        <w:tc>
          <w:tcPr>
            <w:tcW w:w="2301" w:type="dxa"/>
          </w:tcPr>
          <w:p w14:paraId="1BB69725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1AA982" w14:textId="77777777" w:rsidR="007B231F" w:rsidRPr="00E74E50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13417A2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6E0937" w:rsidRPr="005764E7" w14:paraId="6304D1AE" w14:textId="77777777" w:rsidTr="00E70D78">
        <w:trPr>
          <w:trHeight w:val="374"/>
        </w:trPr>
        <w:tc>
          <w:tcPr>
            <w:tcW w:w="2301" w:type="dxa"/>
          </w:tcPr>
          <w:p w14:paraId="64E431A0" w14:textId="77777777" w:rsidR="006E0937" w:rsidRPr="00E74E50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6E0937" w:rsidRPr="00E45951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6E0937" w:rsidRPr="00625007" w:rsidRDefault="006E0937" w:rsidP="006E0937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6E0937" w:rsidRPr="00E45951" w:rsidRDefault="006E0937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DF60B" w14:textId="26A1C243" w:rsidR="006E0937" w:rsidRPr="00E74E50" w:rsidRDefault="006E0937" w:rsidP="006E0937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444501E0" w14:textId="77777777" w:rsidR="006E0937" w:rsidRPr="00E45951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6E0937" w:rsidRPr="00E45951" w:rsidRDefault="006E0937" w:rsidP="006E0937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6E0937" w:rsidRPr="00E45951" w:rsidRDefault="006E0937" w:rsidP="006E0937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997250" w14:textId="77777777" w:rsidR="006E0937" w:rsidRPr="00E74E50" w:rsidRDefault="006E0937" w:rsidP="006E0937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6E0937" w:rsidRPr="00E45951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9E321F" w14:textId="0973527D" w:rsidR="006E0937" w:rsidRPr="006B2B3E" w:rsidRDefault="006E0937" w:rsidP="006E0937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lang w:val="en-ZW"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54F59C70" w14:textId="77777777" w:rsidR="006E0937" w:rsidRPr="00E45951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7F51F9" w14:textId="6B640BFC" w:rsidR="006E0937" w:rsidRPr="00E74E50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50" w:type="dxa"/>
            <w:vAlign w:val="bottom"/>
          </w:tcPr>
          <w:p w14:paraId="48789CC4" w14:textId="77777777" w:rsidR="006E0937" w:rsidRPr="00E45951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622E6D7" w14:textId="44F6425C" w:rsidR="006E0937" w:rsidRPr="00E74E50" w:rsidRDefault="006E0937" w:rsidP="006E0937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84" w:type="dxa"/>
            <w:vAlign w:val="bottom"/>
          </w:tcPr>
          <w:p w14:paraId="13FEA591" w14:textId="77777777" w:rsidR="006E0937" w:rsidRPr="00E45951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B226EE3" w14:textId="2794B39D" w:rsidR="006E0937" w:rsidRPr="00E74E50" w:rsidRDefault="006E0937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BD1B0E" w:rsidRPr="005764E7" w14:paraId="5FE10768" w14:textId="77777777" w:rsidTr="00E70D78">
        <w:trPr>
          <w:trHeight w:val="374"/>
        </w:trPr>
        <w:tc>
          <w:tcPr>
            <w:tcW w:w="2301" w:type="dxa"/>
          </w:tcPr>
          <w:p w14:paraId="45AD0902" w14:textId="77777777" w:rsidR="00BD1B0E" w:rsidRPr="00E74E50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1A3F7DA0" w14:textId="77777777" w:rsidR="00BD1B0E" w:rsidRPr="00E45951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C32C2F" w14:textId="3B0C0844" w:rsidR="00BD1B0E" w:rsidRPr="00E74E50" w:rsidRDefault="00BD1B0E" w:rsidP="00BD1B0E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2A82BE5F" w14:textId="77777777" w:rsidR="00BD1B0E" w:rsidRPr="00E45951" w:rsidRDefault="00BD1B0E" w:rsidP="006E0937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E1E4C" w14:textId="404A84D2" w:rsidR="00BD1B0E" w:rsidRPr="00E74E50" w:rsidRDefault="00BD1B0E" w:rsidP="006E0937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มิถุนายน </w:t>
            </w:r>
            <w:r w:rsidRPr="00E74E50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  <w:tc>
          <w:tcPr>
            <w:tcW w:w="284" w:type="dxa"/>
            <w:vAlign w:val="bottom"/>
          </w:tcPr>
          <w:p w14:paraId="226D3702" w14:textId="77777777" w:rsidR="00BD1B0E" w:rsidRPr="00E45951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E402B2" w14:textId="7841530B" w:rsidR="00BD1B0E" w:rsidRPr="0009271E" w:rsidRDefault="00BD1B0E" w:rsidP="006E0937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ธันวาคม </w:t>
            </w:r>
            <w:r w:rsidRPr="00E74E50">
              <w:rPr>
                <w:rFonts w:asciiTheme="majorBidi" w:hAnsiTheme="majorBidi" w:cs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10483EA2" w14:textId="77777777" w:rsidR="00BD1B0E" w:rsidRPr="00E45951" w:rsidRDefault="00BD1B0E" w:rsidP="006E0937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E9789C5" w14:textId="070F339A" w:rsidR="00BD1B0E" w:rsidRPr="00E74E50" w:rsidRDefault="00BD1B0E" w:rsidP="006E0937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568D17E4" w14:textId="77777777" w:rsidR="00BD1B0E" w:rsidRPr="00E45951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DA710C" w14:textId="67DDCA21" w:rsidR="00BD1B0E" w:rsidRPr="00E74E50" w:rsidRDefault="00BD1B0E" w:rsidP="006E0937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มิถุนายน </w:t>
            </w:r>
            <w:r w:rsidRPr="00BD1B0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4" w:type="dxa"/>
            <w:vAlign w:val="bottom"/>
          </w:tcPr>
          <w:p w14:paraId="402FD6CA" w14:textId="77777777" w:rsidR="00BD1B0E" w:rsidRPr="00E45951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4FDFEC" w14:textId="4F4AF4E7" w:rsidR="00BD1B0E" w:rsidRPr="00E74E50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ธันวาคม </w:t>
            </w:r>
            <w:r w:rsidRPr="00BD1B0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50" w:type="dxa"/>
            <w:vAlign w:val="bottom"/>
          </w:tcPr>
          <w:p w14:paraId="414E20B9" w14:textId="77777777" w:rsidR="00BD1B0E" w:rsidRPr="00E45951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D4A37B0" w14:textId="0A1A1C90" w:rsidR="00BD1B0E" w:rsidRPr="00E74E50" w:rsidRDefault="00BD1B0E" w:rsidP="006E0937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มิถุนายน </w:t>
            </w:r>
            <w:r w:rsidRPr="00BD1B0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84" w:type="dxa"/>
            <w:vAlign w:val="bottom"/>
          </w:tcPr>
          <w:p w14:paraId="53475D03" w14:textId="77777777" w:rsidR="00BD1B0E" w:rsidRPr="00E45951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73C82284" w14:textId="1B9F14F1" w:rsidR="00BD1B0E" w:rsidRPr="00E74E50" w:rsidRDefault="00BD1B0E" w:rsidP="006E0937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74E5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ธันวาคม </w:t>
            </w:r>
            <w:r w:rsidRPr="00BD1B0E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45951" w:rsidRPr="005764E7" w14:paraId="15EF418C" w14:textId="77777777" w:rsidTr="00E70D78">
        <w:trPr>
          <w:trHeight w:val="374"/>
        </w:trPr>
        <w:tc>
          <w:tcPr>
            <w:tcW w:w="2301" w:type="dxa"/>
            <w:vAlign w:val="bottom"/>
          </w:tcPr>
          <w:p w14:paraId="48C9D00D" w14:textId="77777777" w:rsidR="00B70FF9" w:rsidRPr="00E74E50" w:rsidRDefault="00B70FF9" w:rsidP="00EE7C80">
            <w:pPr>
              <w:pStyle w:val="a4"/>
              <w:widowControl/>
              <w:ind w:left="33" w:right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</w:tcPr>
          <w:p w14:paraId="303AA02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ED9FE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21D37B7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982434" w14:paraId="64D6F6F8" w14:textId="77777777" w:rsidTr="00CF0980">
        <w:trPr>
          <w:trHeight w:val="374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982434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E74E50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982434" w:rsidRDefault="0059041F" w:rsidP="0059041F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2656B8CA" w:rsidR="0059041F" w:rsidRPr="00982434" w:rsidRDefault="00E70D78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31C8486D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E74E5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982434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F895C" w14:textId="0E12BE2C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2434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2C5C2C34" w:rsidR="0059041F" w:rsidRPr="00982434" w:rsidRDefault="00E70D78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4DE8D" w14:textId="61FFCC9C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434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3ECA9380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C896BE4" w14:textId="56EACF04" w:rsidR="0059041F" w:rsidRPr="00982434" w:rsidRDefault="004F55EC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45,809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CF43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9322C37" w14:textId="19001BF5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82434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98243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0B5999" w:rsidRPr="000E61EA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  <w:tr w:rsidR="0059041F" w:rsidRPr="00982434" w14:paraId="2F275DCE" w14:textId="77777777" w:rsidTr="00CF0980">
        <w:trPr>
          <w:trHeight w:val="374"/>
        </w:trPr>
        <w:tc>
          <w:tcPr>
            <w:tcW w:w="3719" w:type="dxa"/>
            <w:gridSpan w:val="3"/>
            <w:vAlign w:val="bottom"/>
          </w:tcPr>
          <w:p w14:paraId="4FFA1B87" w14:textId="5479C9F1" w:rsidR="0059041F" w:rsidRPr="00982434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74E50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9C942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3AEF27E9" w:rsidR="0059041F" w:rsidRPr="00E74E50" w:rsidRDefault="00E70D78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(4,5</w:t>
            </w:r>
            <w:r w:rsidR="00737FE0">
              <w:rPr>
                <w:rFonts w:ascii="Angsana New" w:hAnsi="Angsana New"/>
                <w:sz w:val="24"/>
                <w:szCs w:val="24"/>
              </w:rPr>
              <w:t>28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012CFF04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4E50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4,498</w:t>
            </w:r>
            <w:r w:rsidRPr="00E74E5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082173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0914AFD0" w:rsidR="0059041F" w:rsidRPr="00982434" w:rsidRDefault="004F55EC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6742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514F602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41F" w:rsidRPr="00982434" w14:paraId="724200BF" w14:textId="77777777" w:rsidTr="00CF0980">
        <w:trPr>
          <w:trHeight w:val="374"/>
        </w:trPr>
        <w:tc>
          <w:tcPr>
            <w:tcW w:w="2301" w:type="dxa"/>
            <w:vAlign w:val="bottom"/>
          </w:tcPr>
          <w:p w14:paraId="14468413" w14:textId="77777777" w:rsidR="0059041F" w:rsidRPr="00982434" w:rsidRDefault="0059041F" w:rsidP="0059041F">
            <w:pPr>
              <w:pStyle w:val="a4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74E5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982434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066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52A0DBA9" w:rsidR="0059041F" w:rsidRPr="00982434" w:rsidRDefault="00E70D78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65,4</w:t>
            </w:r>
            <w:r w:rsidR="00737FE0">
              <w:rPr>
                <w:rFonts w:ascii="Angsana New" w:hAnsi="Angsana New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1C903E60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434</w:t>
            </w:r>
          </w:p>
        </w:tc>
        <w:tc>
          <w:tcPr>
            <w:tcW w:w="250" w:type="dxa"/>
            <w:shd w:val="clear" w:color="auto" w:fill="auto"/>
            <w:vAlign w:val="center"/>
          </w:tcPr>
          <w:p w14:paraId="2838D4E6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7C7CF313" w:rsidR="0059041F" w:rsidRPr="00982434" w:rsidRDefault="004F55EC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45,809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EB3298" w14:textId="77777777" w:rsidR="0059041F" w:rsidRPr="00982434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6E7890EB" w:rsidR="0059041F" w:rsidRPr="00982434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98243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0B5999" w:rsidRPr="000E61EA">
              <w:rPr>
                <w:rFonts w:ascii="Angsana New" w:hAnsi="Angsana New"/>
                <w:b/>
                <w:bCs/>
                <w:sz w:val="24"/>
                <w:szCs w:val="24"/>
              </w:rPr>
              <w:t>80</w:t>
            </w:r>
          </w:p>
        </w:tc>
      </w:tr>
    </w:tbl>
    <w:p w14:paraId="692387C2" w14:textId="77777777" w:rsidR="00B76E70" w:rsidRPr="00982434" w:rsidRDefault="00B76E70" w:rsidP="000A1E35">
      <w:pPr>
        <w:rPr>
          <w:sz w:val="28"/>
          <w:szCs w:val="28"/>
        </w:rPr>
      </w:pPr>
    </w:p>
    <w:p w14:paraId="131C1EBB" w14:textId="281D5CB3" w:rsidR="00B76E70" w:rsidRPr="005764E7" w:rsidRDefault="00B76E70" w:rsidP="00E02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ind w:left="1134" w:right="414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E74E50">
        <w:rPr>
          <w:rFonts w:ascii="Angsana New" w:hAnsi="Angsana New"/>
          <w:sz w:val="28"/>
          <w:szCs w:val="28"/>
          <w:cs/>
        </w:rPr>
        <w:t>งบ</w:t>
      </w:r>
      <w:r w:rsidR="00A31F9B" w:rsidRPr="00E74E50">
        <w:rPr>
          <w:rFonts w:ascii="Angsana New" w:hAnsi="Angsana New"/>
          <w:sz w:val="28"/>
          <w:szCs w:val="28"/>
          <w:cs/>
        </w:rPr>
        <w:t>การเงิน</w:t>
      </w:r>
      <w:r w:rsidRPr="00E74E50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E74E50">
        <w:rPr>
          <w:rFonts w:ascii="Angsana New" w:hAnsi="Angsana New"/>
          <w:sz w:val="28"/>
          <w:szCs w:val="28"/>
          <w:cs/>
        </w:rPr>
        <w:t>โดยใช้</w:t>
      </w:r>
      <w:r w:rsidR="00A02CDF" w:rsidRPr="00E74E50">
        <w:rPr>
          <w:rFonts w:ascii="Angsana New" w:hAnsi="Angsana New"/>
          <w:sz w:val="28"/>
          <w:szCs w:val="28"/>
          <w:cs/>
        </w:rPr>
        <w:t>มูลค่า</w:t>
      </w:r>
      <w:r w:rsidR="007C09DC" w:rsidRPr="00E74E50">
        <w:rPr>
          <w:rFonts w:ascii="Angsana New" w:hAnsi="Angsana New"/>
          <w:sz w:val="28"/>
          <w:szCs w:val="28"/>
          <w:cs/>
        </w:rPr>
        <w:t>ตาม</w:t>
      </w:r>
      <w:r w:rsidR="00A02CDF" w:rsidRPr="00E74E50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E74E50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="006E0937" w:rsidRPr="00E74E50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E0937" w:rsidRPr="002A77CC">
        <w:rPr>
          <w:rFonts w:ascii="Angsana New" w:hAnsi="Angsana New"/>
          <w:sz w:val="28"/>
          <w:szCs w:val="28"/>
        </w:rPr>
        <w:t xml:space="preserve">30 </w:t>
      </w:r>
      <w:r w:rsidR="006E0937" w:rsidRPr="00E74E5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E0937" w:rsidRPr="002A77CC">
        <w:rPr>
          <w:rFonts w:ascii="Angsana New" w:hAnsi="Angsana New"/>
          <w:sz w:val="28"/>
          <w:szCs w:val="28"/>
        </w:rPr>
        <w:t>2566</w:t>
      </w:r>
      <w:r w:rsidR="006E0937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>และ</w:t>
      </w:r>
      <w:r w:rsidR="000B5999" w:rsidRPr="00E74E50">
        <w:rPr>
          <w:rFonts w:ascii="Angsana New" w:hAnsi="Angsana New"/>
          <w:sz w:val="28"/>
          <w:szCs w:val="28"/>
          <w:cs/>
        </w:rPr>
        <w:t>วันที</w:t>
      </w:r>
      <w:r w:rsidR="00F01D7E" w:rsidRPr="00E74E50">
        <w:rPr>
          <w:rFonts w:ascii="Angsana New" w:hAnsi="Angsana New"/>
          <w:sz w:val="28"/>
          <w:szCs w:val="28"/>
          <w:cs/>
        </w:rPr>
        <w:t>่</w:t>
      </w:r>
      <w:r w:rsidR="004014A2" w:rsidRPr="00E74E50">
        <w:rPr>
          <w:rFonts w:ascii="Angsana New" w:hAnsi="Angsana New"/>
          <w:sz w:val="28"/>
          <w:szCs w:val="28"/>
          <w:cs/>
        </w:rPr>
        <w:t xml:space="preserve"> </w:t>
      </w:r>
      <w:r w:rsidR="00307A6D">
        <w:rPr>
          <w:rFonts w:ascii="Angsana New" w:hAnsi="Angsana New"/>
          <w:sz w:val="28"/>
          <w:szCs w:val="28"/>
        </w:rPr>
        <w:t xml:space="preserve">31 </w:t>
      </w:r>
      <w:r w:rsidR="004014A2" w:rsidRPr="00E74E50">
        <w:rPr>
          <w:rFonts w:ascii="Angsana New" w:hAnsi="Angsana New"/>
          <w:sz w:val="28"/>
          <w:szCs w:val="28"/>
          <w:cs/>
        </w:rPr>
        <w:t>ธันวาคม</w:t>
      </w:r>
      <w:r w:rsidR="004A5848" w:rsidRPr="00E74E50">
        <w:rPr>
          <w:rFonts w:ascii="Angsana New" w:hAnsi="Angsana New"/>
          <w:sz w:val="28"/>
          <w:szCs w:val="28"/>
          <w:cs/>
        </w:rPr>
        <w:t xml:space="preserve"> </w:t>
      </w:r>
      <w:r w:rsidR="00376E65" w:rsidRPr="00376E65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2565</w:t>
      </w:r>
      <w:r w:rsidR="00307A6D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CE3D26" w:rsidRPr="00CE3D26">
        <w:rPr>
          <w:rFonts w:ascii="Angsana New" w:hAnsi="Angsana New"/>
          <w:sz w:val="28"/>
          <w:szCs w:val="28"/>
        </w:rPr>
        <w:t>4.5</w:t>
      </w:r>
      <w:r w:rsidR="00737FE0">
        <w:rPr>
          <w:rFonts w:ascii="Angsana New" w:hAnsi="Angsana New"/>
          <w:sz w:val="28"/>
          <w:szCs w:val="28"/>
        </w:rPr>
        <w:t>2</w:t>
      </w:r>
      <w:r w:rsidRPr="00E74E50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4014A2">
        <w:rPr>
          <w:rFonts w:ascii="Angsana New" w:hAnsi="Angsana New"/>
          <w:sz w:val="28"/>
          <w:szCs w:val="28"/>
        </w:rPr>
        <w:t>4</w:t>
      </w:r>
      <w:r w:rsidR="004014A2" w:rsidRPr="00E74E50">
        <w:rPr>
          <w:rFonts w:ascii="Angsana New" w:hAnsi="Angsana New"/>
          <w:sz w:val="28"/>
          <w:szCs w:val="28"/>
        </w:rPr>
        <w:t>.</w:t>
      </w:r>
      <w:r w:rsidR="004014A2">
        <w:rPr>
          <w:rFonts w:ascii="Angsana New" w:hAnsi="Angsana New"/>
          <w:sz w:val="28"/>
          <w:szCs w:val="28"/>
        </w:rPr>
        <w:t>50</w:t>
      </w:r>
      <w:r w:rsidR="00B32E92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 xml:space="preserve"> </w:t>
      </w:r>
      <w:r w:rsidR="003D6034" w:rsidRPr="00E74E50">
        <w:rPr>
          <w:rFonts w:ascii="Angsana New" w:hAnsi="Angsana New"/>
          <w:sz w:val="28"/>
          <w:szCs w:val="28"/>
          <w:cs/>
        </w:rPr>
        <w:t>ในระหว่าง</w:t>
      </w:r>
      <w:r w:rsidR="00594588" w:rsidRPr="00E74E50">
        <w:rPr>
          <w:rFonts w:ascii="Angsana New" w:hAnsi="Angsana New"/>
          <w:sz w:val="28"/>
          <w:szCs w:val="28"/>
          <w:cs/>
        </w:rPr>
        <w:t>งวด</w:t>
      </w:r>
      <w:r w:rsidRPr="00E74E50">
        <w:rPr>
          <w:rFonts w:ascii="Angsana New" w:hAnsi="Angsana New"/>
          <w:sz w:val="28"/>
          <w:szCs w:val="28"/>
          <w:cs/>
        </w:rPr>
        <w:t>บริษัทบันทึ</w:t>
      </w:r>
      <w:r w:rsidR="00395F9F" w:rsidRPr="00E74E50">
        <w:rPr>
          <w:rFonts w:ascii="Angsana New" w:hAnsi="Angsana New"/>
          <w:sz w:val="28"/>
          <w:szCs w:val="28"/>
          <w:cs/>
        </w:rPr>
        <w:t>กกลับรายการ</w:t>
      </w:r>
      <w:r w:rsidRPr="00E74E50">
        <w:rPr>
          <w:rFonts w:ascii="Angsana New" w:hAnsi="Angsana New"/>
          <w:sz w:val="28"/>
          <w:szCs w:val="28"/>
          <w:cs/>
        </w:rPr>
        <w:t>ด้อยค่</w:t>
      </w:r>
      <w:r w:rsidR="007412A1" w:rsidRPr="00E74E50">
        <w:rPr>
          <w:rFonts w:ascii="Angsana New" w:hAnsi="Angsana New"/>
          <w:sz w:val="28"/>
          <w:szCs w:val="28"/>
          <w:cs/>
        </w:rPr>
        <w:t>าของเงินลงทุนในบริษัทร่วม จำนวน</w:t>
      </w:r>
      <w:r w:rsidR="000603D6" w:rsidRPr="00E74E50">
        <w:rPr>
          <w:rFonts w:ascii="Angsana New" w:hAnsi="Angsana New"/>
          <w:sz w:val="28"/>
          <w:szCs w:val="28"/>
          <w:cs/>
        </w:rPr>
        <w:t xml:space="preserve"> </w:t>
      </w:r>
      <w:r w:rsidR="00737FE0">
        <w:rPr>
          <w:rFonts w:ascii="Angsana New" w:hAnsi="Angsana New"/>
          <w:sz w:val="28"/>
          <w:szCs w:val="28"/>
        </w:rPr>
        <w:t>0.03</w:t>
      </w:r>
      <w:r w:rsidRPr="00E74E50">
        <w:rPr>
          <w:rFonts w:ascii="Angsana New" w:hAnsi="Angsana New"/>
          <w:sz w:val="28"/>
          <w:szCs w:val="28"/>
          <w:cs/>
        </w:rPr>
        <w:t xml:space="preserve"> ล้านบาท </w:t>
      </w:r>
    </w:p>
    <w:p w14:paraId="38D3AC13" w14:textId="77777777" w:rsidR="00240D0A" w:rsidRPr="00E74E50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E74E50" w:rsidSect="004D65C2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E74E50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60280F1F" w:rsidR="00967CF5" w:rsidRPr="003935CA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0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มิถุนายน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และส่วนแบ่งกำไรจากบริษัทร่วมสำหรับ</w:t>
      </w:r>
      <w:r w:rsidR="000B5999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งวด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หก</w:t>
      </w:r>
      <w:r w:rsidR="000B5999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เดือน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มิถุนายน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การเงินรวมสำหรับ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หก</w:t>
      </w:r>
      <w:r w:rsidR="004014A2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เดือน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มิถุนายน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 ณ 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มิถุนายน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และ</w:t>
      </w:r>
      <w:r w:rsidR="00FB060A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ณ วันที่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31</w:t>
      </w:r>
      <w:r w:rsidR="00FB060A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ธันวาคม</w:t>
      </w:r>
      <w:r w:rsidR="00307A6D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2565</w:t>
      </w:r>
      <w:r w:rsidR="005602E2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มีจำนวน </w:t>
      </w:r>
      <w:r w:rsidR="000F6ADF" w:rsidRPr="000F6ADF">
        <w:rPr>
          <w:rFonts w:ascii="Angsana New" w:hAnsi="Angsana New" w:cs="Angsana New"/>
          <w:spacing w:val="-2"/>
          <w:sz w:val="28"/>
          <w:szCs w:val="28"/>
          <w:lang w:val="en-US"/>
        </w:rPr>
        <w:t>45.81</w:t>
      </w:r>
      <w:r w:rsidR="005602E2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46</w:t>
      </w:r>
      <w:r w:rsidR="00307A6D" w:rsidRPr="00E74E50">
        <w:rPr>
          <w:rFonts w:ascii="Angsana New" w:hAnsi="Angsana New" w:cs="Angsana New"/>
          <w:spacing w:val="-2"/>
          <w:sz w:val="28"/>
          <w:szCs w:val="28"/>
          <w:lang w:val="en-US"/>
        </w:rPr>
        <w:t>.</w:t>
      </w:r>
      <w:r w:rsidR="00307A6D">
        <w:rPr>
          <w:rFonts w:ascii="Angsana New" w:hAnsi="Angsana New" w:cs="Angsana New"/>
          <w:spacing w:val="-2"/>
          <w:sz w:val="28"/>
          <w:szCs w:val="28"/>
          <w:lang w:val="en-US"/>
        </w:rPr>
        <w:t>3</w:t>
      </w:r>
      <w:r w:rsidR="0056578F">
        <w:rPr>
          <w:rFonts w:ascii="Angsana New" w:hAnsi="Angsana New" w:cs="Angsana New"/>
          <w:spacing w:val="-2"/>
          <w:sz w:val="28"/>
          <w:szCs w:val="28"/>
          <w:lang w:val="en-US"/>
        </w:rPr>
        <w:t>8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ส่วนแบ่งจากบริษัทร่วมนี้สำหรับ</w:t>
      </w:r>
      <w:r w:rsidR="00FB060A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งวด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หก</w:t>
      </w:r>
      <w:r w:rsidR="00FB060A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เดือน</w:t>
      </w:r>
      <w:r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สิ้นสุด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มิถุนายน </w:t>
      </w:r>
      <w:r w:rsidR="006E0937" w:rsidRPr="00A306CB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6E0937" w:rsidRPr="00E74E50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E74E50">
        <w:rPr>
          <w:rFonts w:asciiTheme="majorBidi" w:hAnsiTheme="majorBidi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6B6064">
        <w:rPr>
          <w:rFonts w:asciiTheme="majorBidi" w:eastAsia="Arial Unicode MS" w:hAnsiTheme="majorBidi" w:cstheme="majorBidi"/>
          <w:snapToGrid w:val="0"/>
          <w:sz w:val="28"/>
          <w:szCs w:val="28"/>
          <w:lang w:val="en-US" w:eastAsia="th-TH"/>
        </w:rPr>
        <w:t>2565</w:t>
      </w:r>
      <w:r w:rsidR="00376E65" w:rsidRPr="00E74E50">
        <w:rPr>
          <w:rFonts w:asciiTheme="majorBidi" w:eastAsia="Arial Unicode MS" w:hAnsiTheme="majorBidi" w:cstheme="majorBidi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มีจำนวน</w:t>
      </w:r>
      <w:r w:rsidR="006C146D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ผล</w:t>
      </w:r>
      <w:r w:rsidR="007C0B41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ขาดทุน</w:t>
      </w:r>
      <w:r w:rsidR="00FB060A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0F6ADF" w:rsidRPr="000F6ADF">
        <w:rPr>
          <w:rFonts w:asciiTheme="majorBidi" w:hAnsiTheme="majorBidi" w:cstheme="majorBidi"/>
          <w:spacing w:val="-2"/>
          <w:sz w:val="28"/>
          <w:szCs w:val="28"/>
          <w:lang w:val="en-US"/>
        </w:rPr>
        <w:t>0.</w:t>
      </w:r>
      <w:r w:rsidR="00737FE0">
        <w:rPr>
          <w:rFonts w:asciiTheme="majorBidi" w:hAnsiTheme="majorBidi" w:cstheme="majorBidi"/>
          <w:spacing w:val="-2"/>
          <w:sz w:val="28"/>
          <w:szCs w:val="28"/>
          <w:lang w:val="en-US"/>
        </w:rPr>
        <w:t>72</w:t>
      </w:r>
      <w:r w:rsidR="007C0B41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5602E2" w:rsidRPr="00E74E50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5602E2"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และ </w:t>
      </w:r>
      <w:r w:rsidR="00737FE0">
        <w:rPr>
          <w:rFonts w:asciiTheme="majorBidi" w:hAnsiTheme="majorBidi" w:cstheme="majorBidi"/>
          <w:spacing w:val="-2"/>
          <w:sz w:val="28"/>
          <w:szCs w:val="28"/>
          <w:lang w:val="en-US"/>
        </w:rPr>
        <w:t>3.95</w:t>
      </w:r>
      <w:r w:rsidRPr="00E74E5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ล้านบาท</w:t>
      </w:r>
      <w:r w:rsidRPr="00E74E5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ตามลำดับ </w:t>
      </w:r>
    </w:p>
    <w:p w14:paraId="51DCC232" w14:textId="0615EDE2" w:rsidR="008D3AA6" w:rsidRPr="005764E7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C5FC2">
        <w:rPr>
          <w:rFonts w:ascii="Angsana New" w:hAnsi="Angsana New" w:cs="Angsana New"/>
          <w:sz w:val="28"/>
          <w:szCs w:val="28"/>
          <w:cs/>
        </w:rPr>
        <w:t>ข้อมูลทางการเงินที่สำคัญ</w:t>
      </w:r>
      <w:r w:rsidRPr="00967CF5">
        <w:rPr>
          <w:rFonts w:ascii="Angsana New" w:hAnsi="Angsana New" w:cs="Angsana New"/>
          <w:sz w:val="28"/>
          <w:szCs w:val="28"/>
          <w:cs/>
        </w:rPr>
        <w:t>ของบริษัทร่วม มีดังนี้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9"/>
        <w:gridCol w:w="2302"/>
        <w:gridCol w:w="283"/>
        <w:gridCol w:w="2234"/>
      </w:tblGrid>
      <w:tr w:rsidR="00FD002A" w:rsidRPr="005764E7" w14:paraId="22A0F398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E74E50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E74E50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5764E7" w14:paraId="5A16BE38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E74E50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B74494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5764E7" w14:paraId="112CDFA4" w14:textId="77777777" w:rsidTr="00B364A6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E74E50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60E3" w14:textId="30916CD6" w:rsidR="00B74494" w:rsidRPr="00E74E50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687A0F" w:rsidRPr="00DD700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5764E7" w14:paraId="68997AA9" w14:textId="77777777" w:rsidTr="00B364A6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E74E50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CBB3B" w14:textId="1790F37A" w:rsidR="00C74A72" w:rsidRPr="005764E7" w:rsidRDefault="00687A0F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มิถุนายน</w:t>
            </w:r>
            <w:r w:rsidR="00B74494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FB060A"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394ED460" w:rsidR="00C74A72" w:rsidRPr="00E74E50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FB060A"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C74A72" w:rsidRPr="005764E7" w14:paraId="359F9757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5EC1F95F" w:rsidR="00C74A72" w:rsidRPr="00E74E50" w:rsidRDefault="00B74494" w:rsidP="00A87329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E74E50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E74E50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5764E7" w14:paraId="00754E87" w14:textId="77777777" w:rsidTr="004C1A2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FB060A" w:rsidRPr="00E74E50" w:rsidRDefault="00FB060A" w:rsidP="00FB060A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0668841E" w:rsidR="00FB060A" w:rsidRPr="001B2158" w:rsidRDefault="00A43670" w:rsidP="00FB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223,886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A1BF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CDBB4" w14:textId="7C9FDACB" w:rsidR="00FB060A" w:rsidRPr="00FB060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194,075 </w:t>
            </w:r>
          </w:p>
        </w:tc>
      </w:tr>
      <w:tr w:rsidR="00FB060A" w:rsidRPr="005764E7" w14:paraId="6F2246DE" w14:textId="77777777" w:rsidTr="004C1A2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FB060A" w:rsidRPr="00E74E50" w:rsidRDefault="00FB060A" w:rsidP="00FB060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0367E52B" w:rsidR="00FB060A" w:rsidRPr="001B2158" w:rsidRDefault="00A43670" w:rsidP="00FB0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319,208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F1269" w14:textId="70D4336F" w:rsidR="00FB060A" w:rsidRPr="00FB060A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320,445</w:t>
            </w:r>
          </w:p>
        </w:tc>
      </w:tr>
      <w:tr w:rsidR="00FB060A" w:rsidRPr="005764E7" w14:paraId="4C8FD533" w14:textId="77777777" w:rsidTr="004C1A2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FB060A" w:rsidRPr="00E74E50" w:rsidRDefault="00FB060A" w:rsidP="00FB060A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756F01A4" w:rsidR="00FB060A" w:rsidRPr="00E74E50" w:rsidRDefault="00A43670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60,923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844AF" w14:textId="25AD2EF7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31,401</w:t>
            </w:r>
          </w:p>
        </w:tc>
      </w:tr>
      <w:tr w:rsidR="00FB060A" w:rsidRPr="005764E7" w14:paraId="00DFBE05" w14:textId="77777777" w:rsidTr="004C1A2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FB060A" w:rsidRPr="00E74E50" w:rsidRDefault="00FB060A" w:rsidP="00FB060A">
            <w:pPr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6A79BAEC" w:rsidR="00FB060A" w:rsidRPr="00E74E50" w:rsidRDefault="00A43670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39,946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7580EC" w14:textId="223CD966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40,755</w:t>
            </w:r>
          </w:p>
        </w:tc>
      </w:tr>
      <w:tr w:rsidR="00FB060A" w:rsidRPr="005764E7" w14:paraId="1D7159D1" w14:textId="77777777" w:rsidTr="00F66A5A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E74E50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5764E7" w14:paraId="6D49522F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625007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5764E7" w14:paraId="2F24D027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625007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09C31" w14:textId="71984BEF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FB060A" w:rsidRPr="005764E7" w14:paraId="55DF5A8C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FB060A" w:rsidRPr="00E74E50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7E888" w14:textId="57DF6F60" w:rsidR="00FB060A" w:rsidRPr="005E2018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7083" w14:textId="77777777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6D5A2C0B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2565</w:t>
            </w:r>
          </w:p>
        </w:tc>
      </w:tr>
      <w:tr w:rsidR="00FB060A" w:rsidRPr="005764E7" w14:paraId="0F8BBC22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E74E50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B5999" w:rsidRPr="005764E7" w14:paraId="7C73E1F5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E3EA5" w14:textId="7CB03AF1" w:rsidR="000B5999" w:rsidRPr="00E74E50" w:rsidRDefault="000B5999" w:rsidP="00687A0F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687A0F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หก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687A0F" w:rsidRPr="00110907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687A0F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</w:tcPr>
          <w:p w14:paraId="7F55FE47" w14:textId="77777777" w:rsidR="000B5999" w:rsidRPr="005764E7" w:rsidRDefault="000B5999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08EECB" w14:textId="77777777" w:rsidR="000B5999" w:rsidRPr="005764E7" w:rsidRDefault="000B5999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6EBDA51B" w14:textId="77777777" w:rsidR="000B5999" w:rsidRPr="00E74E50" w:rsidRDefault="000B5999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5764E7" w14:paraId="667D9290" w14:textId="77777777" w:rsidTr="00091117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55D" w14:textId="26EE1997" w:rsidR="00FB060A" w:rsidRPr="00E74E50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33840" w14:textId="5A7F6A74" w:rsidR="00FB060A" w:rsidRPr="005764E7" w:rsidRDefault="00737FE0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128</w:t>
            </w:r>
            <w:r w:rsidR="00A436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77D3" w14:textId="3F3AB234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A42B3" w14:textId="40FE5C03" w:rsidR="00FB060A" w:rsidRPr="00E74E50" w:rsidRDefault="00737FE0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</w:t>
            </w:r>
            <w:r w:rsidR="00A436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107</w:t>
            </w:r>
          </w:p>
        </w:tc>
      </w:tr>
      <w:tr w:rsidR="00FB060A" w:rsidRPr="005764E7" w14:paraId="5B99C6DD" w14:textId="77777777" w:rsidTr="00A96000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3AA77BAF" w:rsidR="00FB060A" w:rsidRPr="00E74E50" w:rsidRDefault="00FB060A" w:rsidP="00FB060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6FAA" w14:textId="644989B5" w:rsidR="00FB060A" w:rsidRPr="00415492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E5D2F" w14:textId="4640B261" w:rsidR="00FB060A" w:rsidRPr="00E74E50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FB060A" w:rsidRPr="005764E7" w14:paraId="55F9816C" w14:textId="77777777" w:rsidTr="00091117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076A28C7" w:rsidR="00FB060A" w:rsidRPr="00E74E50" w:rsidRDefault="00FB060A" w:rsidP="00FB060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7A2C" w14:textId="3DA1FB2C" w:rsidR="00FB060A" w:rsidRPr="00E74E50" w:rsidRDefault="00A43670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</w:t>
            </w:r>
            <w:r w:rsidR="00737F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5A" w14:textId="173B2BE8" w:rsidR="00FB060A" w:rsidRPr="005764E7" w:rsidRDefault="00A43670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</w:t>
            </w:r>
            <w:r w:rsidR="00737F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737F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FB060A" w:rsidRPr="005764E7" w14:paraId="28FCD431" w14:textId="77777777" w:rsidTr="00091117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7137A445" w:rsidR="00FB060A" w:rsidRPr="00E74E50" w:rsidRDefault="00FB060A" w:rsidP="00FB060A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C4AF" w14:textId="1A0A0050" w:rsidR="00FB060A" w:rsidRPr="00415492" w:rsidRDefault="00A43670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</w:t>
            </w:r>
            <w:r w:rsidR="00737F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67BF" w14:textId="346F501B" w:rsidR="00FB060A" w:rsidRPr="005764E7" w:rsidRDefault="00737FE0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64</w:t>
            </w:r>
          </w:p>
        </w:tc>
      </w:tr>
      <w:tr w:rsidR="00FB060A" w:rsidRPr="005764E7" w14:paraId="694AA4A3" w14:textId="77777777" w:rsidTr="00091117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50034039" w:rsidR="00FB060A" w:rsidRPr="00E74E50" w:rsidRDefault="00FB060A" w:rsidP="00FB060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8A891" w14:textId="3DC51A54" w:rsidR="00FB060A" w:rsidRPr="00E74E50" w:rsidRDefault="00737FE0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A876" w14:textId="474D2D69" w:rsidR="00FB060A" w:rsidRPr="005764E7" w:rsidRDefault="00A43670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</w:t>
            </w:r>
            <w:r w:rsidR="00737FE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9,538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FB060A" w:rsidRPr="005764E7" w14:paraId="5A933335" w14:textId="77777777" w:rsidTr="00F66A5A">
        <w:trPr>
          <w:trHeight w:val="369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FB060A" w:rsidRPr="00E74E50" w:rsidRDefault="00FB060A" w:rsidP="00FB060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FB060A" w:rsidRPr="00E23485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FB060A" w:rsidRPr="005764E7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E0D235E" w14:textId="7E741A6F" w:rsidR="00FF5BE8" w:rsidRDefault="00FF5BE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7271221" w14:textId="77777777" w:rsidR="005E39AA" w:rsidRDefault="005E39AA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0682F17" w14:textId="2AEED895" w:rsidR="00240D0A" w:rsidRPr="005764E7" w:rsidRDefault="00240D0A" w:rsidP="00EE7C8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2CDF364E" w:rsidR="009B29B0" w:rsidRPr="009B29B0" w:rsidRDefault="009B29B0" w:rsidP="009B2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/>
        <w:ind w:firstLine="360"/>
        <w:jc w:val="thaiDistribute"/>
        <w:rPr>
          <w:rFonts w:ascii="Angsana New" w:hAnsi="Angsana New"/>
          <w:sz w:val="28"/>
          <w:szCs w:val="28"/>
          <w:u w:val="single"/>
        </w:rPr>
      </w:pPr>
      <w:r w:rsidRPr="00E74E50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อาคารและอุปกรณ์สำหรับงวด</w:t>
      </w:r>
      <w:r w:rsidR="00687A0F" w:rsidRPr="00E74E50">
        <w:rPr>
          <w:rFonts w:ascii="Angsana New" w:hAnsi="Angsana New"/>
          <w:sz w:val="28"/>
          <w:szCs w:val="28"/>
          <w:cs/>
        </w:rPr>
        <w:t>หก</w:t>
      </w:r>
      <w:r w:rsidR="00F5287C" w:rsidRPr="00E74E50">
        <w:rPr>
          <w:rFonts w:ascii="Angsana New" w:hAnsi="Angsana New"/>
          <w:sz w:val="28"/>
          <w:szCs w:val="28"/>
          <w:cs/>
        </w:rPr>
        <w:t>เ</w:t>
      </w:r>
      <w:r w:rsidRPr="00E74E50">
        <w:rPr>
          <w:rFonts w:ascii="Angsana New" w:hAnsi="Angsana New"/>
          <w:sz w:val="28"/>
          <w:szCs w:val="28"/>
          <w:cs/>
        </w:rPr>
        <w:t>ดือนสิ้นสุดวันที่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687A0F" w:rsidRPr="00110907">
        <w:rPr>
          <w:rFonts w:ascii="Angsana New" w:hAnsi="Angsana New"/>
          <w:sz w:val="28"/>
          <w:szCs w:val="28"/>
        </w:rPr>
        <w:t>30</w:t>
      </w:r>
      <w:r w:rsidR="00687A0F" w:rsidRPr="00E74E50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687A0F" w:rsidRPr="00110907">
        <w:rPr>
          <w:rFonts w:ascii="Angsana New" w:hAnsi="Angsana New"/>
          <w:sz w:val="28"/>
          <w:szCs w:val="28"/>
        </w:rPr>
        <w:t>256</w:t>
      </w:r>
      <w:r w:rsidR="00687A0F" w:rsidRPr="00110907">
        <w:rPr>
          <w:rFonts w:ascii="Angsana New" w:hAnsi="Angsana New"/>
          <w:sz w:val="28"/>
          <w:szCs w:val="28"/>
          <w:cs/>
        </w:rPr>
        <w:t xml:space="preserve">6 </w:t>
      </w:r>
      <w:r w:rsidRPr="0011090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27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84"/>
        <w:gridCol w:w="3543"/>
      </w:tblGrid>
      <w:tr w:rsidR="00C258E3" w:rsidRPr="00656B26" w14:paraId="7864A9DD" w14:textId="77777777" w:rsidTr="003C4E33">
        <w:trPr>
          <w:cantSplit/>
          <w:trHeight w:hRule="exact" w:val="432"/>
        </w:trPr>
        <w:tc>
          <w:tcPr>
            <w:tcW w:w="5884" w:type="dxa"/>
          </w:tcPr>
          <w:p w14:paraId="3D206126" w14:textId="77777777" w:rsidR="00C258E3" w:rsidRPr="005764E7" w:rsidRDefault="00C258E3" w:rsidP="005A1CE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bottom"/>
          </w:tcPr>
          <w:p w14:paraId="1E3BD4EF" w14:textId="77777777" w:rsidR="00C258E3" w:rsidRPr="00E74E50" w:rsidRDefault="00C258E3" w:rsidP="005A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258E3" w:rsidRPr="00656B26" w14:paraId="73A927AF" w14:textId="77777777" w:rsidTr="003C4E33">
        <w:trPr>
          <w:cantSplit/>
          <w:trHeight w:hRule="exact" w:val="432"/>
        </w:trPr>
        <w:tc>
          <w:tcPr>
            <w:tcW w:w="5884" w:type="dxa"/>
          </w:tcPr>
          <w:p w14:paraId="48D589B5" w14:textId="77777777" w:rsidR="00C258E3" w:rsidRPr="005764E7" w:rsidRDefault="00C258E3" w:rsidP="005A1CED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4310B97F" w14:textId="3A34070A" w:rsidR="00C258E3" w:rsidRPr="00E74E50" w:rsidRDefault="00C258E3" w:rsidP="005A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</w:t>
            </w:r>
            <w:r w:rsidR="003C4E33" w:rsidRPr="00E74E50">
              <w:rPr>
                <w:rFonts w:ascii="Angsana New" w:hAnsi="Angsana New"/>
                <w:sz w:val="28"/>
                <w:szCs w:val="28"/>
                <w:cs/>
              </w:rPr>
              <w:t>ส่วนได้</w:t>
            </w:r>
            <w:r w:rsidR="000574DA">
              <w:rPr>
                <w:rFonts w:ascii="Angsana New" w:hAnsi="Angsana New"/>
                <w:sz w:val="28"/>
                <w:szCs w:val="28"/>
              </w:rPr>
              <w:t>/</w:t>
            </w:r>
            <w:r w:rsidR="003C4E33" w:rsidRPr="00E74E50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</w:p>
        </w:tc>
      </w:tr>
      <w:tr w:rsidR="00C258E3" w:rsidRPr="00656B26" w14:paraId="1640ABFB" w14:textId="77777777" w:rsidTr="003C4E33">
        <w:trPr>
          <w:cantSplit/>
          <w:trHeight w:hRule="exact" w:val="432"/>
        </w:trPr>
        <w:tc>
          <w:tcPr>
            <w:tcW w:w="5884" w:type="dxa"/>
          </w:tcPr>
          <w:p w14:paraId="3B6449A7" w14:textId="77777777" w:rsidR="00C258E3" w:rsidRPr="005764E7" w:rsidRDefault="00C258E3" w:rsidP="002F0DC8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116A66DC" w14:textId="2A66861E" w:rsidR="00C258E3" w:rsidRPr="00EC5FC2" w:rsidRDefault="00C258E3" w:rsidP="002F0DC8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39F8BB92" w14:textId="77777777" w:rsidR="00C258E3" w:rsidRPr="00E74E50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58E3" w:rsidRPr="005764E7" w14:paraId="36F41AAC" w14:textId="77777777" w:rsidTr="003C4E33">
        <w:trPr>
          <w:cantSplit/>
          <w:trHeight w:hRule="exact" w:val="432"/>
        </w:trPr>
        <w:tc>
          <w:tcPr>
            <w:tcW w:w="5884" w:type="dxa"/>
            <w:shd w:val="clear" w:color="auto" w:fill="auto"/>
          </w:tcPr>
          <w:p w14:paraId="4A126ACA" w14:textId="3E902CDD" w:rsidR="00C258E3" w:rsidRPr="00E74E50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9B29B0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7A079" w14:textId="28291767" w:rsidR="00C258E3" w:rsidRPr="00C258E3" w:rsidRDefault="00C258E3" w:rsidP="002F0D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258E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22,367</w:t>
            </w:r>
          </w:p>
        </w:tc>
      </w:tr>
      <w:tr w:rsidR="00C258E3" w:rsidRPr="00625007" w14:paraId="6654738A" w14:textId="77777777" w:rsidTr="00B13A21">
        <w:trPr>
          <w:cantSplit/>
          <w:trHeight w:hRule="exact" w:val="432"/>
        </w:trPr>
        <w:tc>
          <w:tcPr>
            <w:tcW w:w="5884" w:type="dxa"/>
            <w:shd w:val="clear" w:color="auto" w:fill="auto"/>
          </w:tcPr>
          <w:p w14:paraId="4DB014B8" w14:textId="77777777" w:rsidR="00C258E3" w:rsidRPr="005764E7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ซื้อระหว่างงวด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717C7AF" w14:textId="022F6B26" w:rsidR="00C258E3" w:rsidRPr="00625007" w:rsidRDefault="00B13A21" w:rsidP="002F0D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1,261</w:t>
            </w:r>
          </w:p>
        </w:tc>
      </w:tr>
      <w:tr w:rsidR="00C258E3" w:rsidRPr="00455117" w14:paraId="194AA6BE" w14:textId="77777777" w:rsidTr="00B13A21">
        <w:trPr>
          <w:cantSplit/>
          <w:trHeight w:hRule="exact" w:val="432"/>
        </w:trPr>
        <w:tc>
          <w:tcPr>
            <w:tcW w:w="5884" w:type="dxa"/>
            <w:shd w:val="clear" w:color="auto" w:fill="auto"/>
          </w:tcPr>
          <w:p w14:paraId="50E175C9" w14:textId="77777777" w:rsidR="00C258E3" w:rsidRPr="00455117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จำหน่ายระหว่างงวด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4707523" w14:textId="702E54E9" w:rsidR="00C258E3" w:rsidRPr="00455117" w:rsidRDefault="00B13A21" w:rsidP="002F0D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C258E3" w:rsidRPr="00455117" w14:paraId="0760B8F4" w14:textId="77777777" w:rsidTr="00B13A21">
        <w:trPr>
          <w:cantSplit/>
          <w:trHeight w:hRule="exact" w:val="432"/>
        </w:trPr>
        <w:tc>
          <w:tcPr>
            <w:tcW w:w="5884" w:type="dxa"/>
            <w:shd w:val="clear" w:color="auto" w:fill="auto"/>
          </w:tcPr>
          <w:p w14:paraId="5FEB9792" w14:textId="77777777" w:rsidR="00C258E3" w:rsidRPr="00E74E50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ค่าเสื่อมราคาสำหรับงวด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C229FFE" w14:textId="336E736D" w:rsidR="00C258E3" w:rsidRPr="00455117" w:rsidRDefault="00B13A21" w:rsidP="002F0D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(1,708)</w:t>
            </w:r>
          </w:p>
        </w:tc>
      </w:tr>
      <w:tr w:rsidR="00C258E3" w:rsidRPr="003E3B5D" w14:paraId="04962F19" w14:textId="77777777" w:rsidTr="00B13A21">
        <w:trPr>
          <w:cantSplit/>
          <w:trHeight w:hRule="exact" w:val="432"/>
        </w:trPr>
        <w:tc>
          <w:tcPr>
            <w:tcW w:w="5884" w:type="dxa"/>
            <w:shd w:val="clear" w:color="auto" w:fill="auto"/>
          </w:tcPr>
          <w:p w14:paraId="24A42EDA" w14:textId="4AADFDF0" w:rsidR="00C258E3" w:rsidRPr="003E3B5D" w:rsidRDefault="00C258E3" w:rsidP="002F0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ราคาตามบัญชีสุทธิ ณ วันที่ </w:t>
            </w:r>
            <w:r w:rsidR="00687A0F" w:rsidRPr="002E050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687A0F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E0504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B29B0" w:rsidRPr="002E050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A61C3D" w14:textId="347BCD87" w:rsidR="00C258E3" w:rsidRPr="003E3B5D" w:rsidRDefault="00B13A21" w:rsidP="002F0DC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21,920</w:t>
            </w:r>
          </w:p>
        </w:tc>
      </w:tr>
    </w:tbl>
    <w:p w14:paraId="4B18C29C" w14:textId="40127E57" w:rsidR="00F5287C" w:rsidRDefault="00F5287C" w:rsidP="002F0DC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hanging="1495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41CA1147" w14:textId="00010BD5" w:rsidR="00F5287C" w:rsidRPr="00E74E50" w:rsidRDefault="00F5287C" w:rsidP="00687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ind w:firstLine="272"/>
        <w:rPr>
          <w:rFonts w:ascii="Angsana New" w:hAnsi="Angsana New"/>
          <w:b/>
          <w:bCs/>
          <w:sz w:val="28"/>
          <w:szCs w:val="28"/>
          <w:cs/>
        </w:rPr>
      </w:pPr>
      <w:r w:rsidRPr="00E74E5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9747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284"/>
        <w:gridCol w:w="2058"/>
      </w:tblGrid>
      <w:tr w:rsidR="00F5287C" w:rsidRPr="005764E7" w14:paraId="41740646" w14:textId="77777777" w:rsidTr="00400541">
        <w:trPr>
          <w:trHeight w:val="397"/>
        </w:trPr>
        <w:tc>
          <w:tcPr>
            <w:tcW w:w="5421" w:type="dxa"/>
          </w:tcPr>
          <w:p w14:paraId="188A2694" w14:textId="77777777" w:rsidR="00F5287C" w:rsidRPr="005764E7" w:rsidRDefault="00F5287C" w:rsidP="00400541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06F6B46A" w14:textId="77777777" w:rsidR="00F5287C" w:rsidRPr="00E74E50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5287C" w:rsidRPr="005764E7" w14:paraId="5621C1F2" w14:textId="77777777" w:rsidTr="00400541">
        <w:trPr>
          <w:trHeight w:val="397"/>
        </w:trPr>
        <w:tc>
          <w:tcPr>
            <w:tcW w:w="5421" w:type="dxa"/>
          </w:tcPr>
          <w:p w14:paraId="1B217503" w14:textId="77777777" w:rsidR="00F5287C" w:rsidRPr="005764E7" w:rsidRDefault="00F5287C" w:rsidP="00400541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</w:tcBorders>
            <w:vAlign w:val="center"/>
          </w:tcPr>
          <w:p w14:paraId="30555EC7" w14:textId="75582980" w:rsidR="00F5287C" w:rsidRPr="00E74E50" w:rsidRDefault="00F5287C" w:rsidP="00737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400541">
              <w:rPr>
                <w:rFonts w:ascii="Angsana New" w:hAnsi="Angsana New"/>
                <w:sz w:val="28"/>
                <w:szCs w:val="28"/>
              </w:rPr>
              <w:t>/</w:t>
            </w:r>
          </w:p>
        </w:tc>
      </w:tr>
      <w:tr w:rsidR="00F5287C" w:rsidRPr="005764E7" w14:paraId="72A33A77" w14:textId="77777777" w:rsidTr="00400541">
        <w:trPr>
          <w:trHeight w:val="397"/>
        </w:trPr>
        <w:tc>
          <w:tcPr>
            <w:tcW w:w="5421" w:type="dxa"/>
          </w:tcPr>
          <w:p w14:paraId="681A4FF5" w14:textId="77777777" w:rsidR="00F5287C" w:rsidRPr="005764E7" w:rsidRDefault="00F5287C" w:rsidP="00400541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547A4B2F" w14:textId="14516C4D" w:rsidR="00F5287C" w:rsidRPr="00E74E50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287C" w:rsidRPr="005764E7" w14:paraId="319F71B8" w14:textId="77777777" w:rsidTr="00400541">
        <w:trPr>
          <w:trHeight w:val="397"/>
        </w:trPr>
        <w:tc>
          <w:tcPr>
            <w:tcW w:w="5421" w:type="dxa"/>
          </w:tcPr>
          <w:p w14:paraId="7B06D2C0" w14:textId="77777777" w:rsidR="00F5287C" w:rsidRPr="005764E7" w:rsidRDefault="00F5287C" w:rsidP="0040054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D002C4" w14:textId="77777777" w:rsidR="00F5287C" w:rsidRPr="002E0504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7A06EC25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</w:tcPr>
          <w:p w14:paraId="769E4A90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F5287C" w:rsidRPr="005764E7" w14:paraId="67D09A6F" w14:textId="77777777" w:rsidTr="00400541">
        <w:trPr>
          <w:trHeight w:val="397"/>
        </w:trPr>
        <w:tc>
          <w:tcPr>
            <w:tcW w:w="5421" w:type="dxa"/>
          </w:tcPr>
          <w:p w14:paraId="4CDA7FFA" w14:textId="77777777" w:rsidR="00F5287C" w:rsidRPr="005764E7" w:rsidRDefault="00F5287C" w:rsidP="0040054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C7561" w14:textId="249F46E8" w:rsidR="00F5287C" w:rsidRPr="002E0504" w:rsidRDefault="00687A0F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E050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5287C"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5287C" w:rsidRPr="002E050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  <w:vAlign w:val="bottom"/>
          </w:tcPr>
          <w:p w14:paraId="5CE00917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bottom"/>
          </w:tcPr>
          <w:p w14:paraId="19C9A521" w14:textId="77777777" w:rsidR="00F5287C" w:rsidRPr="00E74E50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5287C" w:rsidRPr="005764E7" w14:paraId="21047F37" w14:textId="77777777" w:rsidTr="00400541">
        <w:trPr>
          <w:trHeight w:val="397"/>
        </w:trPr>
        <w:tc>
          <w:tcPr>
            <w:tcW w:w="5421" w:type="dxa"/>
          </w:tcPr>
          <w:p w14:paraId="48C17E0C" w14:textId="77777777" w:rsidR="00F5287C" w:rsidRPr="005764E7" w:rsidRDefault="00F5287C" w:rsidP="00400541">
            <w:pPr>
              <w:pStyle w:val="Heading5"/>
              <w:spacing w:line="240" w:lineRule="auto"/>
              <w:ind w:left="138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420D7783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AEBEAC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5FD59D68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87C" w:rsidRPr="005764E7" w14:paraId="742CC9FA" w14:textId="77777777" w:rsidTr="00400541">
        <w:trPr>
          <w:trHeight w:val="397"/>
        </w:trPr>
        <w:tc>
          <w:tcPr>
            <w:tcW w:w="7405" w:type="dxa"/>
            <w:gridSpan w:val="2"/>
            <w:shd w:val="clear" w:color="auto" w:fill="auto"/>
          </w:tcPr>
          <w:p w14:paraId="4491320E" w14:textId="4D120F0F" w:rsidR="00F5287C" w:rsidRPr="00E84B4C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right="171" w:firstLine="132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87A0F" w:rsidRPr="00D96AF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687A0F"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687A0F" w:rsidRPr="00D96AF4">
              <w:rPr>
                <w:rFonts w:ascii="Angsana New" w:hAnsi="Angsana New"/>
                <w:sz w:val="28"/>
                <w:szCs w:val="28"/>
              </w:rPr>
              <w:t>2566</w:t>
            </w:r>
            <w:r w:rsidR="00687A0F"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A37DF6" w:rsidRPr="00914E5C">
              <w:rPr>
                <w:rFonts w:ascii="Angsana New" w:hAnsi="Angsana New"/>
                <w:sz w:val="28"/>
                <w:szCs w:val="28"/>
              </w:rPr>
              <w:t>6</w:t>
            </w:r>
            <w:r w:rsidR="00A37DF6" w:rsidRPr="00E74E50">
              <w:rPr>
                <w:rFonts w:ascii="Angsana New" w:hAnsi="Angsana New"/>
                <w:sz w:val="28"/>
                <w:szCs w:val="28"/>
              </w:rPr>
              <w:t>.</w:t>
            </w:r>
            <w:r w:rsidR="00A37DF6" w:rsidRPr="00914E5C">
              <w:rPr>
                <w:rFonts w:ascii="Angsana New" w:hAnsi="Angsana New"/>
                <w:sz w:val="28"/>
                <w:szCs w:val="28"/>
              </w:rPr>
              <w:t>87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="00A37DF6" w:rsidRPr="00914E5C">
              <w:rPr>
                <w:rFonts w:ascii="Angsana New" w:hAnsi="Angsana New"/>
                <w:sz w:val="28"/>
                <w:szCs w:val="28"/>
              </w:rPr>
              <w:t>7</w:t>
            </w:r>
            <w:r w:rsidR="00A37DF6" w:rsidRPr="00E74E50">
              <w:rPr>
                <w:rFonts w:ascii="Angsana New" w:hAnsi="Angsana New"/>
                <w:sz w:val="28"/>
                <w:szCs w:val="28"/>
              </w:rPr>
              <w:t>.</w:t>
            </w:r>
            <w:r w:rsidR="00A37DF6" w:rsidRPr="00914E5C">
              <w:rPr>
                <w:rFonts w:ascii="Angsana New" w:hAnsi="Angsana New"/>
                <w:sz w:val="28"/>
                <w:szCs w:val="28"/>
              </w:rPr>
              <w:t>75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284" w:type="dxa"/>
          </w:tcPr>
          <w:p w14:paraId="113A0B18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7AC8608C" w14:textId="77777777" w:rsidR="00F5287C" w:rsidRPr="005764E7" w:rsidRDefault="00F5287C" w:rsidP="00400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87C" w:rsidRPr="005764E7" w14:paraId="4DC27DC3" w14:textId="77777777" w:rsidTr="00914E5C">
        <w:trPr>
          <w:trHeight w:val="397"/>
        </w:trPr>
        <w:tc>
          <w:tcPr>
            <w:tcW w:w="5421" w:type="dxa"/>
            <w:shd w:val="clear" w:color="auto" w:fill="auto"/>
          </w:tcPr>
          <w:p w14:paraId="754D640B" w14:textId="1CC85FC6" w:rsidR="00F5287C" w:rsidRPr="005764E7" w:rsidRDefault="00F5287C" w:rsidP="00400541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AF30B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Pr="00AF30B9"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  <w:t>1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2565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อัตราดอกเบี้ยร้อยละ </w:t>
            </w:r>
            <w:r w:rsidR="00307A6D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="00307A6D"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307A6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82 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Pr="000E61E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5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03ED50" w14:textId="7ED188AB" w:rsidR="00F5287C" w:rsidRPr="0028209A" w:rsidRDefault="00914E5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4,014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B3DE84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796C6097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4,774</w:t>
            </w:r>
          </w:p>
        </w:tc>
      </w:tr>
      <w:tr w:rsidR="00F5287C" w:rsidRPr="005764E7" w14:paraId="4D73CB60" w14:textId="77777777" w:rsidTr="00400541">
        <w:trPr>
          <w:trHeight w:val="397"/>
        </w:trPr>
        <w:tc>
          <w:tcPr>
            <w:tcW w:w="5421" w:type="dxa"/>
            <w:shd w:val="clear" w:color="auto" w:fill="auto"/>
          </w:tcPr>
          <w:p w14:paraId="395F73E3" w14:textId="77777777" w:rsidR="00F5287C" w:rsidRPr="005764E7" w:rsidRDefault="00F5287C" w:rsidP="00400541">
            <w:pPr>
              <w:pStyle w:val="Heading5"/>
              <w:spacing w:line="240" w:lineRule="auto"/>
              <w:ind w:left="460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DEDA156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05319DD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4F1400E9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5764E7" w14:paraId="11226117" w14:textId="77777777" w:rsidTr="00400541">
        <w:trPr>
          <w:trHeight w:val="397"/>
        </w:trPr>
        <w:tc>
          <w:tcPr>
            <w:tcW w:w="5421" w:type="dxa"/>
            <w:shd w:val="clear" w:color="auto" w:fill="auto"/>
          </w:tcPr>
          <w:p w14:paraId="6E4E0ED1" w14:textId="77777777" w:rsidR="00F5287C" w:rsidRPr="00E74E50" w:rsidRDefault="00F5287C" w:rsidP="00400541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9B6C2D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C91C4C1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3F35E1C0" w14:textId="77777777" w:rsidR="00F5287C" w:rsidRPr="005764E7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275601" w14:paraId="04B800FD" w14:textId="77777777" w:rsidTr="00400541">
        <w:trPr>
          <w:trHeight w:val="397"/>
        </w:trPr>
        <w:tc>
          <w:tcPr>
            <w:tcW w:w="7405" w:type="dxa"/>
            <w:gridSpan w:val="2"/>
            <w:shd w:val="clear" w:color="auto" w:fill="auto"/>
          </w:tcPr>
          <w:p w14:paraId="6EF356C4" w14:textId="3CA42520" w:rsidR="00F5287C" w:rsidRPr="0028209A" w:rsidRDefault="00F5287C" w:rsidP="00400541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0A3839" w:rsidRPr="00D96AF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30 </w:t>
            </w:r>
            <w:r w:rsidR="000A3839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มิถุนายน </w:t>
            </w:r>
            <w:r w:rsidR="000A3839" w:rsidRPr="00D96AF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2566</w:t>
            </w:r>
            <w:r w:rsidR="000A3839"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อัตราดอกเบี้ย ร้อยละ </w:t>
            </w:r>
            <w:r w:rsidR="00A37DF6" w:rsidRPr="00914E5C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A37DF6"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914E5C" w:rsidRPr="00914E5C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35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="00A37DF6" w:rsidRPr="00914E5C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A37DF6"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914E5C" w:rsidRPr="00914E5C">
              <w:rPr>
                <w:rFonts w:ascii="Angsana New" w:hAnsi="Angsana New"/>
                <w:b w:val="0"/>
                <w:bCs w:val="0"/>
                <w:sz w:val="28"/>
                <w:szCs w:val="28"/>
              </w:rPr>
              <w:t>97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8548BE0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2E86CECB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5287C" w:rsidRPr="005764E7" w14:paraId="6034DF15" w14:textId="77777777" w:rsidTr="00914E5C">
        <w:trPr>
          <w:trHeight w:val="397"/>
        </w:trPr>
        <w:tc>
          <w:tcPr>
            <w:tcW w:w="5421" w:type="dxa"/>
            <w:shd w:val="clear" w:color="auto" w:fill="auto"/>
          </w:tcPr>
          <w:p w14:paraId="220AA914" w14:textId="77777777" w:rsidR="00F5287C" w:rsidRPr="0028209A" w:rsidRDefault="00F5287C" w:rsidP="00400541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 ณ วันที่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2565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ร้อยละ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051C77" w14:textId="0C1FC4A9" w:rsidR="00F5287C" w:rsidRPr="0028209A" w:rsidRDefault="00914E5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175,000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21BD8B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2A71862B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205,000</w:t>
            </w:r>
          </w:p>
        </w:tc>
      </w:tr>
      <w:tr w:rsidR="00F5287C" w:rsidRPr="005764E7" w14:paraId="4D31902E" w14:textId="77777777" w:rsidTr="00914E5C">
        <w:trPr>
          <w:trHeight w:val="397"/>
        </w:trPr>
        <w:tc>
          <w:tcPr>
            <w:tcW w:w="5421" w:type="dxa"/>
            <w:shd w:val="clear" w:color="auto" w:fill="auto"/>
          </w:tcPr>
          <w:p w14:paraId="675F230F" w14:textId="77777777" w:rsidR="00F5287C" w:rsidRPr="0028209A" w:rsidRDefault="00F5287C" w:rsidP="00400541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D0EF02" w14:textId="67E7034B" w:rsidR="00F5287C" w:rsidRPr="0028209A" w:rsidRDefault="00914E5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179,014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56E0388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8A5025" w14:textId="77777777" w:rsidR="00F5287C" w:rsidRPr="0028209A" w:rsidRDefault="00F5287C" w:rsidP="004005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8209A">
              <w:rPr>
                <w:rFonts w:ascii="Angsana New" w:hAnsi="Angsana New"/>
                <w:sz w:val="28"/>
                <w:szCs w:val="28"/>
                <w:lang w:val="en-US"/>
              </w:rPr>
              <w:t>209,774</w:t>
            </w:r>
          </w:p>
        </w:tc>
      </w:tr>
    </w:tbl>
    <w:p w14:paraId="0F8B5D40" w14:textId="2A47573D" w:rsidR="00982761" w:rsidRPr="00982761" w:rsidRDefault="00982761" w:rsidP="00737B32">
      <w:pPr>
        <w:spacing w:before="120" w:line="240" w:lineRule="auto"/>
        <w:ind w:left="272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0A3839" w:rsidRPr="00D96AF4">
        <w:rPr>
          <w:rFonts w:ascii="Angsana New" w:hAnsi="Angsana New"/>
          <w:spacing w:val="4"/>
          <w:sz w:val="28"/>
          <w:szCs w:val="28"/>
        </w:rPr>
        <w:t xml:space="preserve">30 </w:t>
      </w:r>
      <w:r w:rsidR="000A3839" w:rsidRPr="00E74E50">
        <w:rPr>
          <w:rFonts w:ascii="Angsana New" w:hAnsi="Angsana New"/>
          <w:spacing w:val="4"/>
          <w:sz w:val="28"/>
          <w:szCs w:val="28"/>
          <w:cs/>
        </w:rPr>
        <w:t>มิถุนายน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376E65" w:rsidRPr="00D96AF4">
        <w:rPr>
          <w:rFonts w:ascii="Angsana New" w:hAnsi="Angsana New"/>
          <w:spacing w:val="-2"/>
          <w:sz w:val="28"/>
          <w:szCs w:val="28"/>
        </w:rPr>
        <w:t>2566</w:t>
      </w:r>
      <w:r w:rsidR="00376E65" w:rsidRPr="00E74E50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 และ</w:t>
      </w:r>
      <w:r w:rsidR="00EA21DC" w:rsidRPr="00E74E50">
        <w:rPr>
          <w:rFonts w:ascii="Angsana New" w:hAnsi="Angsana New"/>
          <w:spacing w:val="4"/>
          <w:sz w:val="28"/>
          <w:szCs w:val="28"/>
          <w:cs/>
        </w:rPr>
        <w:t>วันที่</w:t>
      </w:r>
      <w:r w:rsidR="00307A6D" w:rsidRPr="00E74E50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307A6D">
        <w:rPr>
          <w:rFonts w:ascii="Angsana New" w:hAnsi="Angsana New"/>
          <w:spacing w:val="4"/>
          <w:sz w:val="28"/>
          <w:szCs w:val="28"/>
        </w:rPr>
        <w:t xml:space="preserve">31 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5C621D" w:rsidRPr="005C621D">
        <w:rPr>
          <w:rFonts w:ascii="Angsana New" w:hAnsi="Angsana New"/>
          <w:spacing w:val="-2"/>
          <w:sz w:val="28"/>
          <w:szCs w:val="28"/>
        </w:rPr>
        <w:t>256</w:t>
      </w:r>
      <w:r w:rsidR="00307A6D">
        <w:rPr>
          <w:rFonts w:ascii="Angsana New" w:hAnsi="Angsana New"/>
          <w:spacing w:val="-2"/>
          <w:sz w:val="28"/>
          <w:szCs w:val="28"/>
        </w:rPr>
        <w:t xml:space="preserve">5 </w:t>
      </w:r>
      <w:r w:rsidRPr="00E74E50">
        <w:rPr>
          <w:rFonts w:ascii="Angsana New" w:hAnsi="Angsana New"/>
          <w:spacing w:val="4"/>
          <w:sz w:val="28"/>
          <w:szCs w:val="28"/>
          <w:cs/>
        </w:rPr>
        <w:t>บริษัทมีวงเงินเบิกเกินบัญชีและเง</w:t>
      </w:r>
      <w:r w:rsidR="00A31815" w:rsidRPr="00E74E50">
        <w:rPr>
          <w:rFonts w:ascii="Angsana New" w:hAnsi="Angsana New"/>
          <w:spacing w:val="4"/>
          <w:sz w:val="28"/>
          <w:szCs w:val="28"/>
          <w:cs/>
        </w:rPr>
        <w:t>ินกู้ยืมระยะสั้นจากสถาบันการเงิน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คงเหลือ จำนวน </w:t>
      </w:r>
      <w:r w:rsidR="00914E5C">
        <w:rPr>
          <w:rFonts w:ascii="Angsana New" w:hAnsi="Angsana New"/>
          <w:spacing w:val="4"/>
          <w:sz w:val="28"/>
          <w:szCs w:val="28"/>
        </w:rPr>
        <w:t>418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 w:rsidR="00171DD7">
        <w:rPr>
          <w:rFonts w:ascii="Angsana New" w:hAnsi="Angsana New"/>
          <w:spacing w:val="4"/>
          <w:sz w:val="28"/>
          <w:szCs w:val="28"/>
        </w:rPr>
        <w:t>387</w:t>
      </w:r>
      <w:r w:rsidRPr="00E74E50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314F5570" w14:textId="22E1583F" w:rsidR="00C20090" w:rsidRPr="00E74E50" w:rsidRDefault="00C20090" w:rsidP="00982761">
      <w:pPr>
        <w:rPr>
          <w:rFonts w:ascii="Angsana New" w:hAnsi="Angsana New"/>
          <w:sz w:val="28"/>
          <w:szCs w:val="28"/>
        </w:rPr>
        <w:sectPr w:rsidR="00C20090" w:rsidRPr="00E74E50" w:rsidSect="005B0145">
          <w:headerReference w:type="default" r:id="rId14"/>
          <w:pgSz w:w="11909" w:h="16834" w:code="9"/>
          <w:pgMar w:top="1440" w:right="851" w:bottom="578" w:left="1440" w:header="1276" w:footer="448" w:gutter="0"/>
          <w:cols w:space="720"/>
          <w:docGrid w:linePitch="245"/>
        </w:sectPr>
      </w:pPr>
    </w:p>
    <w:p w14:paraId="75D77ABA" w14:textId="23B91B16" w:rsidR="0022682A" w:rsidRPr="005764E7" w:rsidRDefault="0022682A" w:rsidP="00012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รายการเคลื่อนไหวของเงินกู้ยืมระยะสั้นจากสถาบันการเงิน</w:t>
      </w:r>
      <w:r w:rsidRPr="00E74E50">
        <w:rPr>
          <w:rFonts w:ascii="Angsana New" w:hAnsi="Angsana New"/>
          <w:sz w:val="28"/>
          <w:szCs w:val="28"/>
          <w:cs/>
        </w:rPr>
        <w:t>สำหรับ</w:t>
      </w:r>
      <w:r w:rsidR="00EA21DC" w:rsidRPr="00E74E50">
        <w:rPr>
          <w:rFonts w:ascii="Angsana New" w:hAnsi="Angsana New"/>
          <w:sz w:val="28"/>
          <w:szCs w:val="28"/>
          <w:cs/>
        </w:rPr>
        <w:t>งวด</w:t>
      </w:r>
      <w:r w:rsidR="004E50F5" w:rsidRPr="00E74E50">
        <w:rPr>
          <w:rFonts w:ascii="Angsana New" w:hAnsi="Angsana New"/>
          <w:sz w:val="28"/>
          <w:szCs w:val="28"/>
          <w:cs/>
        </w:rPr>
        <w:t>หก</w:t>
      </w:r>
      <w:r w:rsidR="00427CFB" w:rsidRPr="00E74E50">
        <w:rPr>
          <w:rFonts w:ascii="Angsana New" w:hAnsi="Angsana New"/>
          <w:sz w:val="28"/>
          <w:szCs w:val="28"/>
          <w:cs/>
        </w:rPr>
        <w:t>เดือน</w:t>
      </w:r>
      <w:r w:rsidRPr="00E74E50">
        <w:rPr>
          <w:rFonts w:ascii="Angsana New" w:hAnsi="Angsana New"/>
          <w:sz w:val="28"/>
          <w:szCs w:val="28"/>
          <w:cs/>
        </w:rPr>
        <w:t>สิ้นสุดวันที่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0A3839" w:rsidRPr="00FE287D">
        <w:rPr>
          <w:rFonts w:ascii="Angsana New" w:hAnsi="Angsana New"/>
          <w:sz w:val="28"/>
          <w:szCs w:val="28"/>
        </w:rPr>
        <w:t xml:space="preserve">30 </w:t>
      </w:r>
      <w:r w:rsidR="000A3839" w:rsidRPr="00E74E50">
        <w:rPr>
          <w:rFonts w:ascii="Angsana New" w:hAnsi="Angsana New"/>
          <w:sz w:val="28"/>
          <w:szCs w:val="28"/>
          <w:cs/>
        </w:rPr>
        <w:t>มิถุนายน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C06D35" w:rsidRPr="00FE287D">
        <w:rPr>
          <w:rFonts w:ascii="Angsana New" w:hAnsi="Angsana New"/>
          <w:sz w:val="28"/>
          <w:szCs w:val="28"/>
        </w:rPr>
        <w:t>2566</w:t>
      </w:r>
      <w:r w:rsidRPr="00E74E50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5382"/>
        <w:gridCol w:w="4116"/>
      </w:tblGrid>
      <w:tr w:rsidR="0022682A" w:rsidRPr="005764E7" w14:paraId="33C283AB" w14:textId="77777777" w:rsidTr="00F66A5A">
        <w:trPr>
          <w:trHeight w:hRule="exact" w:val="398"/>
        </w:trPr>
        <w:tc>
          <w:tcPr>
            <w:tcW w:w="2833" w:type="pct"/>
          </w:tcPr>
          <w:p w14:paraId="668C3B23" w14:textId="77777777" w:rsidR="0022682A" w:rsidRPr="005764E7" w:rsidRDefault="0022682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</w:tcPr>
          <w:p w14:paraId="2CC59A70" w14:textId="77777777" w:rsidR="0022682A" w:rsidRPr="005764E7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2682A" w:rsidRPr="005764E7" w14:paraId="54F497E3" w14:textId="77777777" w:rsidTr="00F66A5A">
        <w:trPr>
          <w:trHeight w:hRule="exact" w:val="398"/>
        </w:trPr>
        <w:tc>
          <w:tcPr>
            <w:tcW w:w="2833" w:type="pct"/>
          </w:tcPr>
          <w:p w14:paraId="48420DD0" w14:textId="77777777" w:rsidR="0022682A" w:rsidRPr="005764E7" w:rsidRDefault="0022682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</w:tcBorders>
            <w:vAlign w:val="bottom"/>
          </w:tcPr>
          <w:p w14:paraId="2918C479" w14:textId="77777777" w:rsidR="0022682A" w:rsidRPr="00EC5FC2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36361C9E" w14:textId="77777777" w:rsidR="0022682A" w:rsidRPr="00E74E50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2682A" w:rsidRPr="005764E7" w14:paraId="0E7509C9" w14:textId="77777777" w:rsidTr="00F66A5A">
        <w:trPr>
          <w:trHeight w:hRule="exact" w:val="398"/>
        </w:trPr>
        <w:tc>
          <w:tcPr>
            <w:tcW w:w="2833" w:type="pct"/>
          </w:tcPr>
          <w:p w14:paraId="4673CC09" w14:textId="77777777" w:rsidR="0022682A" w:rsidRPr="005764E7" w:rsidRDefault="0022682A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  <w:vAlign w:val="bottom"/>
          </w:tcPr>
          <w:p w14:paraId="636756AD" w14:textId="77777777" w:rsidR="0022682A" w:rsidRPr="00E74E50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82A" w:rsidRPr="005764E7" w14:paraId="077520D4" w14:textId="77777777" w:rsidTr="002F0DC8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3B051CD1" w14:textId="77777777" w:rsidR="0022682A" w:rsidRPr="005764E7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1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F4BA0" w14:textId="77777777" w:rsidR="0022682A" w:rsidRPr="00CF1A28" w:rsidRDefault="0022682A" w:rsidP="00544211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1A28">
              <w:rPr>
                <w:rFonts w:ascii="Angsana New" w:hAnsi="Angsana New"/>
                <w:sz w:val="28"/>
                <w:szCs w:val="28"/>
              </w:rPr>
              <w:t>205,000</w:t>
            </w:r>
          </w:p>
        </w:tc>
      </w:tr>
      <w:tr w:rsidR="0022682A" w:rsidRPr="005764E7" w14:paraId="0A0287F1" w14:textId="77777777" w:rsidTr="004649D2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3379277A" w14:textId="72CAA190" w:rsidR="0022682A" w:rsidRPr="00E74E50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</w:t>
            </w:r>
            <w:r w:rsidR="00705F84" w:rsidRPr="00E74E5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167" w:type="pct"/>
            <w:shd w:val="clear" w:color="auto" w:fill="auto"/>
            <w:vAlign w:val="bottom"/>
          </w:tcPr>
          <w:p w14:paraId="49EC5194" w14:textId="5232DFC3" w:rsidR="0022682A" w:rsidRPr="005764E7" w:rsidRDefault="00C278A6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520,000</w:t>
            </w:r>
          </w:p>
        </w:tc>
      </w:tr>
      <w:tr w:rsidR="0022682A" w:rsidRPr="005764E7" w14:paraId="25FC6EF1" w14:textId="77777777" w:rsidTr="004649D2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1E25CE9E" w14:textId="2223726C" w:rsidR="0022682A" w:rsidRPr="00E74E50" w:rsidRDefault="0022682A" w:rsidP="005442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</w:t>
            </w:r>
            <w:r w:rsidR="00705F84" w:rsidRPr="00E74E50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2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4415E" w14:textId="73E1995E" w:rsidR="0022682A" w:rsidRPr="00E74E50" w:rsidRDefault="004649D2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278A6">
              <w:rPr>
                <w:rFonts w:ascii="Angsana New" w:hAnsi="Angsana New"/>
                <w:sz w:val="28"/>
                <w:szCs w:val="28"/>
              </w:rPr>
              <w:t>550,000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2682A" w:rsidRPr="005764E7" w14:paraId="483F033B" w14:textId="77777777" w:rsidTr="004649D2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6038EB71" w14:textId="2DA20606" w:rsidR="0022682A" w:rsidRPr="00FD6FF5" w:rsidRDefault="0022682A" w:rsidP="000A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A3839" w:rsidRPr="00DD734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0A3839"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DD734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D2A5E" w14:textId="5432B1EF" w:rsidR="0022682A" w:rsidRPr="00FD6FF5" w:rsidRDefault="004649D2" w:rsidP="005442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175,000</w:t>
            </w:r>
          </w:p>
        </w:tc>
      </w:tr>
    </w:tbl>
    <w:p w14:paraId="5E9DAEE1" w14:textId="6F5E0096" w:rsidR="00C8551D" w:rsidRDefault="00C8551D" w:rsidP="008401B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กำไร</w:t>
      </w:r>
      <w:r w:rsidR="00FD62F4" w:rsidRPr="00E74E5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25C7D" w:rsidRPr="00E74E50">
        <w:rPr>
          <w:rFonts w:ascii="Angsana New" w:hAnsi="Angsana New"/>
          <w:b/>
          <w:bCs/>
          <w:sz w:val="28"/>
          <w:szCs w:val="28"/>
          <w:cs/>
        </w:rPr>
        <w:t>(</w:t>
      </w:r>
      <w:r w:rsidRPr="00E74E50">
        <w:rPr>
          <w:rFonts w:ascii="Angsana New" w:hAnsi="Angsana New"/>
          <w:b/>
          <w:bCs/>
          <w:sz w:val="28"/>
          <w:szCs w:val="28"/>
          <w:cs/>
        </w:rPr>
        <w:t>ขาดทุน</w:t>
      </w:r>
      <w:r w:rsidR="00725C7D" w:rsidRPr="00E74E50">
        <w:rPr>
          <w:rFonts w:ascii="Angsana New" w:hAnsi="Angsana New"/>
          <w:b/>
          <w:bCs/>
          <w:sz w:val="28"/>
          <w:szCs w:val="28"/>
          <w:cs/>
        </w:rPr>
        <w:t>)</w:t>
      </w:r>
      <w:r w:rsidR="00FD62F4" w:rsidRPr="00E74E50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b/>
          <w:bCs/>
          <w:sz w:val="28"/>
          <w:szCs w:val="28"/>
          <w:cs/>
        </w:rPr>
        <w:t>เบ็ดเสร็จอื่น</w:t>
      </w: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106"/>
        <w:gridCol w:w="1417"/>
        <w:gridCol w:w="281"/>
        <w:gridCol w:w="1276"/>
        <w:gridCol w:w="283"/>
        <w:gridCol w:w="1274"/>
      </w:tblGrid>
      <w:tr w:rsidR="008401B8" w:rsidRPr="005764E7" w14:paraId="585F853F" w14:textId="77777777" w:rsidTr="00296A31">
        <w:trPr>
          <w:trHeight w:val="48"/>
        </w:trPr>
        <w:tc>
          <w:tcPr>
            <w:tcW w:w="2649" w:type="pct"/>
            <w:shd w:val="clear" w:color="auto" w:fill="auto"/>
          </w:tcPr>
          <w:p w14:paraId="4859DF6E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  <w:shd w:val="clear" w:color="auto" w:fill="auto"/>
          </w:tcPr>
          <w:p w14:paraId="3ADD5701" w14:textId="77777777" w:rsidR="00C05C37" w:rsidRPr="00E74E50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401B8" w:rsidRPr="005764E7" w14:paraId="56D01834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6387B174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51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AF9ABC" w14:textId="4E5CF519" w:rsidR="00C05C37" w:rsidRPr="005764E7" w:rsidRDefault="00F026BD" w:rsidP="004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4E50F5"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หก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  <w:r w:rsidR="00C05C37"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0A3839" w:rsidRPr="00DD73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A3839" w:rsidRPr="00E74E50">
              <w:rPr>
                <w:rFonts w:ascii="Angsana New" w:hAnsi="Angsana New" w:cstheme="majorBidi"/>
                <w:sz w:val="28"/>
                <w:szCs w:val="28"/>
                <w:cs/>
              </w:rPr>
              <w:t>มิถุนายน</w:t>
            </w:r>
            <w:r w:rsidR="00C05C37" w:rsidRPr="00E74E50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="00C05C37" w:rsidRPr="00DD73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3E5D21" w:rsidRPr="00DD73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814852" w:rsidRPr="005764E7" w14:paraId="5147705D" w14:textId="77777777" w:rsidTr="00296A31">
        <w:trPr>
          <w:trHeight w:val="51"/>
        </w:trPr>
        <w:tc>
          <w:tcPr>
            <w:tcW w:w="2649" w:type="pct"/>
            <w:shd w:val="clear" w:color="auto" w:fill="auto"/>
          </w:tcPr>
          <w:p w14:paraId="083D710A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3826408F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2E878312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1FBC0A34" w14:textId="77777777" w:rsidR="00C05C37" w:rsidRPr="00E74E50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</w:tcPr>
          <w:p w14:paraId="0BE03D5E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349EF5C6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5B960E8F" w14:textId="77777777" w:rsidTr="00296A31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3CAE8BE8" w14:textId="77777777" w:rsidR="00C05C37" w:rsidRPr="005764E7" w:rsidRDefault="00C05C37" w:rsidP="00D2520C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F3A213F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  <w:shd w:val="clear" w:color="auto" w:fill="auto"/>
          </w:tcPr>
          <w:p w14:paraId="441A18D2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38370D33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</w:tcPr>
          <w:p w14:paraId="3302405C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786BD34C" w14:textId="77777777" w:rsidR="00C05C37" w:rsidRPr="005764E7" w:rsidRDefault="00C05C37" w:rsidP="00D2520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814852" w:rsidRPr="005764E7" w14:paraId="06B9C6C8" w14:textId="77777777" w:rsidTr="00296A31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26B958D8" w14:textId="77777777" w:rsidR="00C05C37" w:rsidRPr="00E74E50" w:rsidRDefault="00C05C37" w:rsidP="0084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2F922897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52C05B2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54E33329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B2EA042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36C6E130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614201C4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200BA00E" w14:textId="77777777" w:rsidR="00C05C37" w:rsidRPr="005764E7" w:rsidRDefault="00C05C37" w:rsidP="00840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35" w:type="pct"/>
            <w:shd w:val="clear" w:color="auto" w:fill="auto"/>
          </w:tcPr>
          <w:p w14:paraId="7907F1CE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0D458EF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2D648E49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5B3489C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49F54417" w14:textId="77777777" w:rsidR="00C05C37" w:rsidRPr="005764E7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75B5AEC3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3C4AAD1F" w14:textId="20FFBE2A" w:rsidR="00C05C37" w:rsidRPr="00E74E50" w:rsidRDefault="00C05C37" w:rsidP="00FE0FAF">
            <w:pPr>
              <w:tabs>
                <w:tab w:val="clear" w:pos="454"/>
                <w:tab w:val="left" w:pos="567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</w:tcPr>
          <w:p w14:paraId="17E04DD7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316E0D6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6FBC4044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3FA5855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</w:tcPr>
          <w:p w14:paraId="561B7072" w14:textId="77777777" w:rsidR="00C05C37" w:rsidRPr="00D74D94" w:rsidRDefault="00C05C37" w:rsidP="00D2520C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13462EF1" w14:textId="77777777" w:rsidTr="00183D44">
        <w:trPr>
          <w:trHeight w:val="71"/>
        </w:trPr>
        <w:tc>
          <w:tcPr>
            <w:tcW w:w="2649" w:type="pct"/>
            <w:shd w:val="clear" w:color="auto" w:fill="auto"/>
          </w:tcPr>
          <w:p w14:paraId="55FE5783" w14:textId="0C2E690C" w:rsidR="00C05C37" w:rsidRPr="008C1E46" w:rsidRDefault="00C05C37" w:rsidP="008C1E46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BD1B0E" w:rsidRPr="00E74E5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970335B" w14:textId="5C80675A" w:rsidR="00C05C37" w:rsidRPr="008C1E46" w:rsidRDefault="0039298F" w:rsidP="00CA22B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6ED9B8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7A3090A" w14:textId="73E1466D" w:rsidR="00C05C37" w:rsidRPr="00D74D94" w:rsidRDefault="0039298F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(38)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49E8A06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5121A866" w14:textId="041DDF4B" w:rsidR="00C05C37" w:rsidRPr="00E74E50" w:rsidRDefault="0039298F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</w:tr>
      <w:tr w:rsidR="00814852" w:rsidRPr="005764E7" w14:paraId="492DD379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06839DE2" w14:textId="77777777" w:rsidR="00C05C37" w:rsidRPr="00E74E50" w:rsidRDefault="00C05C37" w:rsidP="008401B8">
            <w:pPr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024CA1C6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0E6E505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4ECE495" w14:textId="77777777" w:rsidR="00C05C37" w:rsidRPr="00E74E50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F0A0AF5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4F53493F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547D3B30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7E169DC6" w14:textId="6836B53D" w:rsidR="00C05C37" w:rsidRPr="005764E7" w:rsidRDefault="00C05C37" w:rsidP="00FE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35" w:type="pct"/>
            <w:shd w:val="clear" w:color="auto" w:fill="auto"/>
            <w:vAlign w:val="center"/>
          </w:tcPr>
          <w:p w14:paraId="44AFA672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1914473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5CFBABDE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DFD576A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B0F4956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5D78EF34" w14:textId="77777777" w:rsidTr="00296A31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63547D32" w14:textId="2846FBB9" w:rsidR="00C05C37" w:rsidRPr="00D8709C" w:rsidRDefault="00C05C37" w:rsidP="008C1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ผลกำไรจากการวัดมูลค่ายุติธรรม - หลักทรัพย์จดทะเบียนใ</w:t>
            </w:r>
            <w:r w:rsidR="00FE0FAF"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B53E26C" w14:textId="398C35D2" w:rsidR="00C05C37" w:rsidRPr="00E74E50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C221B5C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3804EE5" w14:textId="068F1102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C5F830E" w14:textId="77777777" w:rsidR="00C05C37" w:rsidRPr="00D74D94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07337E17" w14:textId="2BDADE4E" w:rsidR="00C05C37" w:rsidRPr="00656B26" w:rsidRDefault="00C05C37" w:rsidP="00D2520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14852" w:rsidRPr="005764E7" w14:paraId="3ED3E475" w14:textId="77777777" w:rsidTr="00183D44">
        <w:trPr>
          <w:trHeight w:val="71"/>
        </w:trPr>
        <w:tc>
          <w:tcPr>
            <w:tcW w:w="2649" w:type="pct"/>
            <w:shd w:val="clear" w:color="auto" w:fill="auto"/>
            <w:vAlign w:val="bottom"/>
          </w:tcPr>
          <w:p w14:paraId="6AC75804" w14:textId="4A811B77" w:rsidR="007957BC" w:rsidRPr="00E74E50" w:rsidRDefault="007957BC" w:rsidP="00307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C887840" w14:textId="552A385E" w:rsidR="007957BC" w:rsidRPr="00E74E50" w:rsidRDefault="0039298F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A7A378C" w14:textId="77777777"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DB1B8EB" w14:textId="66EF2509" w:rsidR="007957BC" w:rsidRPr="00E74E50" w:rsidRDefault="0039298F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(113)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60FFF05" w14:textId="77777777" w:rsidR="007957BC" w:rsidRPr="00D74D94" w:rsidRDefault="007957BC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2EB708A8" w14:textId="1F976B65" w:rsidR="007957BC" w:rsidRPr="00E74E50" w:rsidRDefault="0039298F" w:rsidP="007957B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453</w:t>
            </w:r>
          </w:p>
        </w:tc>
      </w:tr>
      <w:tr w:rsidR="00814852" w:rsidRPr="005764E7" w14:paraId="28FC2865" w14:textId="77777777" w:rsidTr="00296A31">
        <w:trPr>
          <w:trHeight w:val="71"/>
        </w:trPr>
        <w:tc>
          <w:tcPr>
            <w:tcW w:w="2649" w:type="pct"/>
            <w:shd w:val="clear" w:color="auto" w:fill="auto"/>
          </w:tcPr>
          <w:p w14:paraId="2B7C6096" w14:textId="4784512A" w:rsidR="00972B1A" w:rsidRPr="00E74E50" w:rsidRDefault="00972B1A" w:rsidP="0097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D922AF7" w14:textId="77777777" w:rsidR="00972B1A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B8722B7" w14:textId="77777777" w:rsidR="00972B1A" w:rsidRPr="00D74D94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A4BB048" w14:textId="77777777" w:rsidR="00972B1A" w:rsidRPr="00E74E50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4B67FEA" w14:textId="77777777" w:rsidR="00972B1A" w:rsidRPr="00D74D94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85611F8" w14:textId="77777777" w:rsidR="00972B1A" w:rsidRPr="00E74E50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14852" w:rsidRPr="005764E7" w14:paraId="45F89D23" w14:textId="77777777" w:rsidTr="00183D44">
        <w:trPr>
          <w:trHeight w:val="71"/>
        </w:trPr>
        <w:tc>
          <w:tcPr>
            <w:tcW w:w="2649" w:type="pct"/>
            <w:shd w:val="clear" w:color="auto" w:fill="auto"/>
          </w:tcPr>
          <w:p w14:paraId="5338AA37" w14:textId="3A2A81C4" w:rsidR="00972B1A" w:rsidRPr="00E74E50" w:rsidRDefault="00972B1A" w:rsidP="00972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FE6DA0B" w14:textId="4484B4E8" w:rsidR="00972B1A" w:rsidRDefault="0039298F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647BE93" w14:textId="77777777" w:rsidR="00972B1A" w:rsidRPr="00D74D94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966DA6D" w14:textId="5D7D69BF" w:rsidR="00972B1A" w:rsidRPr="00E74E50" w:rsidRDefault="0039298F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9D67D4F" w14:textId="77777777" w:rsidR="00972B1A" w:rsidRPr="00D74D94" w:rsidRDefault="00972B1A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4922741" w14:textId="26372EED" w:rsidR="00972B1A" w:rsidRPr="00E74E50" w:rsidRDefault="0039298F" w:rsidP="00972B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814852" w:rsidRPr="005764E7" w14:paraId="5334C645" w14:textId="77777777" w:rsidTr="00183D44">
        <w:trPr>
          <w:trHeight w:val="51"/>
        </w:trPr>
        <w:tc>
          <w:tcPr>
            <w:tcW w:w="2649" w:type="pct"/>
            <w:shd w:val="clear" w:color="auto" w:fill="auto"/>
          </w:tcPr>
          <w:p w14:paraId="551509A7" w14:textId="4A23773A" w:rsidR="00972B1A" w:rsidRPr="003E3B5D" w:rsidRDefault="00BD1B0E" w:rsidP="00972B1A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972B1A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2027FB" w14:textId="4056D02F" w:rsidR="00972B1A" w:rsidRPr="00E74E50" w:rsidRDefault="0039298F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5,079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3AA99A2" w14:textId="77777777" w:rsidR="00972B1A" w:rsidRPr="00B92F8A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D4A056" w14:textId="49E6F873" w:rsidR="00972B1A" w:rsidRPr="00E74E50" w:rsidRDefault="0039298F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(151)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17DDD5" w14:textId="77777777" w:rsidR="00972B1A" w:rsidRPr="00B92F8A" w:rsidRDefault="00972B1A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A5FF02" w14:textId="1993B27D" w:rsidR="00972B1A" w:rsidRPr="00E74E50" w:rsidRDefault="0039298F" w:rsidP="00972B1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4,928</w:t>
            </w:r>
          </w:p>
        </w:tc>
      </w:tr>
    </w:tbl>
    <w:p w14:paraId="115682D4" w14:textId="77777777" w:rsidR="0067347C" w:rsidRDefault="0067347C"/>
    <w:p w14:paraId="0E7E8C1E" w14:textId="77777777" w:rsidR="0067347C" w:rsidRDefault="0067347C"/>
    <w:p w14:paraId="43E8233B" w14:textId="77777777" w:rsidR="0067347C" w:rsidRDefault="0067347C"/>
    <w:p w14:paraId="371CD1AD" w14:textId="77777777" w:rsidR="006F3F89" w:rsidRDefault="006F3F89"/>
    <w:p w14:paraId="319A3AA0" w14:textId="77777777" w:rsidR="006F3F89" w:rsidRDefault="006F3F89"/>
    <w:p w14:paraId="7F6FD8B5" w14:textId="77777777" w:rsidR="006F3F89" w:rsidRDefault="006F3F89"/>
    <w:p w14:paraId="355CD28D" w14:textId="77777777" w:rsidR="006F3F89" w:rsidRDefault="006F3F89"/>
    <w:p w14:paraId="18CB9F92" w14:textId="77777777" w:rsidR="006F3F89" w:rsidRDefault="006F3F89"/>
    <w:p w14:paraId="5493FCF7" w14:textId="77777777" w:rsidR="00972B1A" w:rsidRDefault="00972B1A"/>
    <w:p w14:paraId="12673F67" w14:textId="77777777" w:rsidR="00972B1A" w:rsidRDefault="00972B1A"/>
    <w:p w14:paraId="4DD64192" w14:textId="77777777" w:rsidR="00972B1A" w:rsidRDefault="00972B1A"/>
    <w:p w14:paraId="09356EBC" w14:textId="77777777" w:rsidR="006F3F89" w:rsidRDefault="006F3F89"/>
    <w:p w14:paraId="14DF6F8F" w14:textId="77777777" w:rsidR="0067347C" w:rsidRDefault="0067347C"/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78"/>
        <w:gridCol w:w="281"/>
        <w:gridCol w:w="1276"/>
        <w:gridCol w:w="283"/>
        <w:gridCol w:w="1274"/>
      </w:tblGrid>
      <w:tr w:rsidR="0067347C" w:rsidRPr="005764E7" w14:paraId="1BC6B390" w14:textId="77777777" w:rsidTr="00814852">
        <w:trPr>
          <w:trHeight w:val="264"/>
        </w:trPr>
        <w:tc>
          <w:tcPr>
            <w:tcW w:w="2721" w:type="pct"/>
          </w:tcPr>
          <w:p w14:paraId="1113AA83" w14:textId="23790219" w:rsidR="0067347C" w:rsidRPr="00391292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</w:tcPr>
          <w:p w14:paraId="3EC16183" w14:textId="4D55CDF3" w:rsidR="0067347C" w:rsidRPr="00E45C8B" w:rsidRDefault="0067347C" w:rsidP="00296A31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7347C" w:rsidRPr="005764E7" w14:paraId="338C5342" w14:textId="77777777" w:rsidTr="00814852">
        <w:trPr>
          <w:trHeight w:val="264"/>
        </w:trPr>
        <w:tc>
          <w:tcPr>
            <w:tcW w:w="2721" w:type="pct"/>
          </w:tcPr>
          <w:p w14:paraId="0F6F532D" w14:textId="77777777" w:rsidR="0067347C" w:rsidRPr="00391292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C2FDF09" w14:textId="0A576E31" w:rsidR="0067347C" w:rsidRPr="00E45C8B" w:rsidRDefault="0067347C" w:rsidP="00296A3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4E50F5"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หก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0A3839" w:rsidRPr="00DD734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A3839" w:rsidRPr="00E74E50">
              <w:rPr>
                <w:rFonts w:ascii="Angsana New" w:hAnsi="Angsana New" w:cstheme="majorBidi"/>
                <w:sz w:val="28"/>
                <w:szCs w:val="28"/>
                <w:cs/>
              </w:rPr>
              <w:t>มิถุนายน</w:t>
            </w:r>
            <w:r w:rsidRPr="00E74E50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Pr="00DD73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296A31" w:rsidRPr="00DD73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5B5CAF" w:rsidRPr="005764E7" w14:paraId="261D7FD9" w14:textId="77777777" w:rsidTr="005B5CAF">
        <w:trPr>
          <w:trHeight w:val="264"/>
        </w:trPr>
        <w:tc>
          <w:tcPr>
            <w:tcW w:w="2721" w:type="pct"/>
          </w:tcPr>
          <w:p w14:paraId="24855C0A" w14:textId="77777777" w:rsidR="0067347C" w:rsidRPr="00E74E50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</w:tcPr>
          <w:p w14:paraId="2B28B0CB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3132852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20FEC40F" w14:textId="02E65CF5" w:rsidR="0067347C" w:rsidRPr="00E45C8B" w:rsidRDefault="0067347C" w:rsidP="00296A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68B426FF" w14:textId="77777777" w:rsidR="0067347C" w:rsidRPr="00E45C8B" w:rsidRDefault="0067347C" w:rsidP="00296A3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624903A3" w14:textId="77777777" w:rsidR="0067347C" w:rsidRPr="00E45C8B" w:rsidRDefault="0067347C" w:rsidP="00296A3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45E1752D" w14:textId="77777777" w:rsidTr="005B5CAF">
        <w:trPr>
          <w:trHeight w:val="264"/>
        </w:trPr>
        <w:tc>
          <w:tcPr>
            <w:tcW w:w="2721" w:type="pct"/>
            <w:vAlign w:val="bottom"/>
          </w:tcPr>
          <w:p w14:paraId="3698B831" w14:textId="77777777" w:rsidR="0067347C" w:rsidRPr="00391292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1BDEFD5B" w14:textId="5A88D3C8" w:rsidR="0067347C" w:rsidRPr="00E45C8B" w:rsidRDefault="0067347C" w:rsidP="00296A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54AA3F75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22515C93" w14:textId="4E318303" w:rsidR="0067347C" w:rsidRPr="00E45C8B" w:rsidRDefault="0067347C" w:rsidP="00296A3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</w:tcPr>
          <w:p w14:paraId="26592A8D" w14:textId="77777777" w:rsidR="0067347C" w:rsidRPr="00E45C8B" w:rsidRDefault="0067347C" w:rsidP="00296A3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5C23113" w14:textId="5C7BF563" w:rsidR="0067347C" w:rsidRPr="00E45C8B" w:rsidRDefault="0067347C" w:rsidP="00296A31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5B5CAF" w:rsidRPr="005764E7" w14:paraId="3C4A1E59" w14:textId="77777777" w:rsidTr="00296A31">
        <w:trPr>
          <w:trHeight w:val="264"/>
        </w:trPr>
        <w:tc>
          <w:tcPr>
            <w:tcW w:w="2721" w:type="pct"/>
            <w:shd w:val="clear" w:color="auto" w:fill="auto"/>
          </w:tcPr>
          <w:p w14:paraId="7EDF109D" w14:textId="4E3A0906" w:rsidR="0067347C" w:rsidRPr="00E74E50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D658C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17D9848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7D5A0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0DB424D" w14:textId="77777777" w:rsidR="0067347C" w:rsidRPr="00E45C8B" w:rsidRDefault="0067347C" w:rsidP="00296A31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8B6262" w14:textId="77777777" w:rsidR="0067347C" w:rsidRPr="00E45C8B" w:rsidRDefault="0067347C" w:rsidP="00296A31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16B92C36" w14:textId="77777777" w:rsidTr="00296A31">
        <w:trPr>
          <w:trHeight w:val="84"/>
        </w:trPr>
        <w:tc>
          <w:tcPr>
            <w:tcW w:w="2721" w:type="pct"/>
            <w:shd w:val="clear" w:color="auto" w:fill="auto"/>
          </w:tcPr>
          <w:p w14:paraId="30E34E0A" w14:textId="77777777" w:rsidR="0067347C" w:rsidRPr="00E74E50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B35AE5A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756E6891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7AE7385" w14:textId="77777777" w:rsidR="0067347C" w:rsidRPr="00E74E50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A927E12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10FB60B1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403C7F4B" w14:textId="77777777" w:rsidTr="00296A31">
        <w:trPr>
          <w:trHeight w:val="84"/>
        </w:trPr>
        <w:tc>
          <w:tcPr>
            <w:tcW w:w="2721" w:type="pct"/>
            <w:shd w:val="clear" w:color="auto" w:fill="auto"/>
          </w:tcPr>
          <w:p w14:paraId="58E1D926" w14:textId="77777777" w:rsidR="0067347C" w:rsidRPr="00E74E50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6B547639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248465F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9C06016" w14:textId="77777777" w:rsidR="0067347C" w:rsidRPr="00E74E50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43300F5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63B8B675" w14:textId="77777777" w:rsidR="0067347C" w:rsidRPr="00E45C8B" w:rsidRDefault="0067347C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5CAF" w:rsidRPr="005764E7" w14:paraId="24A0DCBF" w14:textId="77777777" w:rsidTr="00296A31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5AB4D14B" w14:textId="23670208" w:rsidR="0067347C" w:rsidRPr="00391292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ผลกำไรจากการวัดมูลค่ายุติธรรม - หลักทรัพย์จดทะเบียนใน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5CE0582" w14:textId="5564A6D8" w:rsidR="0067347C" w:rsidRPr="00E74E50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BB62F35" w14:textId="77777777" w:rsidR="0067347C" w:rsidRPr="006E3FCC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73DDC13" w14:textId="0ABED100" w:rsidR="0067347C" w:rsidRPr="00E74E50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B3073E1" w14:textId="77777777" w:rsidR="0067347C" w:rsidRPr="006E3FCC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CDA7AAC" w14:textId="5F9FA661" w:rsidR="0067347C" w:rsidRPr="00E74E50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B5CAF" w:rsidRPr="005764E7" w14:paraId="5160EEE6" w14:textId="77777777" w:rsidTr="007F61D3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454BE8CA" w14:textId="41C5B0B7" w:rsidR="0067347C" w:rsidRPr="00E74E50" w:rsidRDefault="0067347C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0C2E7324" w14:textId="5A4F3476" w:rsidR="0067347C" w:rsidRPr="006E3FCC" w:rsidRDefault="007F61D3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03D2D0" w14:textId="77777777" w:rsidR="0067347C" w:rsidRPr="006E3FCC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6BB723E" w14:textId="10A7704C" w:rsidR="0067347C" w:rsidRPr="00E74E50" w:rsidRDefault="007F61D3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(113)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01A97F5" w14:textId="77777777" w:rsidR="0067347C" w:rsidRPr="006E3FCC" w:rsidRDefault="0067347C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74446E7" w14:textId="2085634F" w:rsidR="0067347C" w:rsidRPr="006E3FCC" w:rsidRDefault="007F61D3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453</w:t>
            </w:r>
          </w:p>
        </w:tc>
      </w:tr>
      <w:tr w:rsidR="005B5CAF" w:rsidRPr="005764E7" w14:paraId="67F875AA" w14:textId="77777777" w:rsidTr="00296A31">
        <w:trPr>
          <w:trHeight w:val="84"/>
        </w:trPr>
        <w:tc>
          <w:tcPr>
            <w:tcW w:w="2721" w:type="pct"/>
            <w:shd w:val="clear" w:color="auto" w:fill="auto"/>
          </w:tcPr>
          <w:p w14:paraId="2D3ED0D4" w14:textId="6D0116DB" w:rsidR="00972B1A" w:rsidRPr="00E74E50" w:rsidRDefault="00972B1A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5DDE26E9" w14:textId="77777777" w:rsidR="00972B1A" w:rsidRDefault="00972B1A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E87A6F1" w14:textId="77777777" w:rsidR="00972B1A" w:rsidRPr="006E3FCC" w:rsidRDefault="00972B1A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51C2D6A" w14:textId="77777777" w:rsidR="00972B1A" w:rsidRPr="00E74E50" w:rsidRDefault="00972B1A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5070862" w14:textId="77777777" w:rsidR="00972B1A" w:rsidRPr="006E3FCC" w:rsidRDefault="00972B1A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9D97F61" w14:textId="77777777" w:rsidR="00972B1A" w:rsidRDefault="00972B1A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B5CAF" w:rsidRPr="005764E7" w14:paraId="1784D16F" w14:textId="77777777" w:rsidTr="007F61D3">
        <w:trPr>
          <w:trHeight w:val="84"/>
        </w:trPr>
        <w:tc>
          <w:tcPr>
            <w:tcW w:w="2721" w:type="pct"/>
            <w:shd w:val="clear" w:color="auto" w:fill="auto"/>
          </w:tcPr>
          <w:p w14:paraId="61DFC825" w14:textId="4D68AF56" w:rsidR="00972B1A" w:rsidRPr="00E74E50" w:rsidRDefault="00972B1A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10E20AF" w14:textId="1168C74A" w:rsidR="00972B1A" w:rsidRDefault="007F61D3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608D354" w14:textId="77777777" w:rsidR="00972B1A" w:rsidRPr="006E3FCC" w:rsidRDefault="00972B1A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BA04416" w14:textId="7BB2131B" w:rsidR="00972B1A" w:rsidRPr="00091FF0" w:rsidRDefault="007F61D3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E60E285" w14:textId="77777777" w:rsidR="00972B1A" w:rsidRPr="006E3FCC" w:rsidRDefault="00972B1A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5DF030D" w14:textId="7BBBDDDF" w:rsidR="00972B1A" w:rsidRDefault="007F61D3" w:rsidP="00296A3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4,323</w:t>
            </w:r>
          </w:p>
        </w:tc>
      </w:tr>
      <w:tr w:rsidR="005B5CAF" w:rsidRPr="005764E7" w14:paraId="08C9215D" w14:textId="77777777" w:rsidTr="007F61D3">
        <w:trPr>
          <w:trHeight w:val="81"/>
        </w:trPr>
        <w:tc>
          <w:tcPr>
            <w:tcW w:w="2721" w:type="pct"/>
            <w:shd w:val="clear" w:color="auto" w:fill="auto"/>
          </w:tcPr>
          <w:p w14:paraId="4A415112" w14:textId="23F511A2" w:rsidR="00972B1A" w:rsidRPr="00E74E50" w:rsidRDefault="00EF2102" w:rsidP="00296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972B1A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CFF688" w14:textId="40D331C6" w:rsidR="00972B1A" w:rsidRPr="00E74E50" w:rsidRDefault="007F61D3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4,889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333194D3" w14:textId="77777777" w:rsidR="00972B1A" w:rsidRPr="00264B13" w:rsidRDefault="00972B1A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273F31" w14:textId="292D6821" w:rsidR="00972B1A" w:rsidRPr="005021DE" w:rsidRDefault="007F61D3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(113)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CAFFACA" w14:textId="77777777" w:rsidR="00972B1A" w:rsidRPr="00264B13" w:rsidRDefault="00972B1A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34F5DF" w14:textId="43866BA1" w:rsidR="00972B1A" w:rsidRPr="00E74E50" w:rsidRDefault="007F61D3" w:rsidP="00296A31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4,776</w:t>
            </w:r>
          </w:p>
        </w:tc>
      </w:tr>
    </w:tbl>
    <w:p w14:paraId="53337583" w14:textId="77777777" w:rsidR="000D7EDF" w:rsidRDefault="000D7EDF" w:rsidP="00296A3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80"/>
        <w:gridCol w:w="281"/>
        <w:gridCol w:w="1276"/>
        <w:gridCol w:w="283"/>
        <w:gridCol w:w="1272"/>
      </w:tblGrid>
      <w:tr w:rsidR="00562782" w:rsidRPr="005764E7" w14:paraId="65431D08" w14:textId="77777777" w:rsidTr="00702611">
        <w:trPr>
          <w:trHeight w:val="48"/>
        </w:trPr>
        <w:tc>
          <w:tcPr>
            <w:tcW w:w="2721" w:type="pct"/>
            <w:shd w:val="clear" w:color="auto" w:fill="auto"/>
          </w:tcPr>
          <w:p w14:paraId="397D49B0" w14:textId="77777777" w:rsidR="00562782" w:rsidRPr="000769C6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79" w:type="pct"/>
            <w:gridSpan w:val="5"/>
            <w:shd w:val="clear" w:color="auto" w:fill="auto"/>
          </w:tcPr>
          <w:p w14:paraId="1680C646" w14:textId="77777777" w:rsidR="00562782" w:rsidRPr="00E74E50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62782" w:rsidRPr="005764E7" w14:paraId="47664110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5ABD9F2F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0C1C4" w14:textId="280618FE" w:rsidR="00562782" w:rsidRPr="005764E7" w:rsidRDefault="00562782" w:rsidP="004E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4E50F5"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หก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4E50F5" w:rsidRPr="007F14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E50F5" w:rsidRPr="00E74E50">
              <w:rPr>
                <w:rFonts w:ascii="Angsana New" w:hAnsi="Angsana New" w:cstheme="majorBidi"/>
                <w:sz w:val="28"/>
                <w:szCs w:val="28"/>
                <w:cs/>
              </w:rPr>
              <w:t xml:space="preserve">มิถุนายน </w:t>
            </w:r>
            <w:r w:rsidR="004E50F5" w:rsidRPr="007F14A7">
              <w:rPr>
                <w:rFonts w:ascii="Angsana New" w:hAnsi="Angsana New"/>
                <w:sz w:val="28"/>
                <w:szCs w:val="28"/>
              </w:rPr>
              <w:t>256</w:t>
            </w:r>
            <w:r w:rsidR="00296A31" w:rsidRPr="007F14A7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62782" w:rsidRPr="005764E7" w14:paraId="7CAFF722" w14:textId="77777777" w:rsidTr="00702611">
        <w:trPr>
          <w:trHeight w:val="51"/>
        </w:trPr>
        <w:tc>
          <w:tcPr>
            <w:tcW w:w="2721" w:type="pct"/>
            <w:shd w:val="clear" w:color="auto" w:fill="auto"/>
          </w:tcPr>
          <w:p w14:paraId="38DAD9E1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3EE56920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01FEC90B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26736B5D" w14:textId="77777777" w:rsidR="00562782" w:rsidRPr="00E74E50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</w:tcPr>
          <w:p w14:paraId="34EA8363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23BF4B14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5A2DCC57" w14:textId="77777777" w:rsidTr="00702611">
        <w:trPr>
          <w:trHeight w:val="71"/>
        </w:trPr>
        <w:tc>
          <w:tcPr>
            <w:tcW w:w="2721" w:type="pct"/>
            <w:shd w:val="clear" w:color="auto" w:fill="auto"/>
            <w:vAlign w:val="bottom"/>
          </w:tcPr>
          <w:p w14:paraId="05A8CE63" w14:textId="77777777" w:rsidR="00562782" w:rsidRPr="005764E7" w:rsidRDefault="00562782" w:rsidP="006F7312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664" w:type="pct"/>
            <w:shd w:val="clear" w:color="auto" w:fill="auto"/>
          </w:tcPr>
          <w:p w14:paraId="38026955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  <w:shd w:val="clear" w:color="auto" w:fill="auto"/>
          </w:tcPr>
          <w:p w14:paraId="4F8FB2A7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56C5832A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</w:tcPr>
          <w:p w14:paraId="7245BB92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7839BDA8" w14:textId="77777777" w:rsidR="00562782" w:rsidRPr="005764E7" w:rsidRDefault="00562782" w:rsidP="006F7312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562782" w:rsidRPr="005764E7" w14:paraId="65CEDAA1" w14:textId="77777777" w:rsidTr="00702611">
        <w:trPr>
          <w:trHeight w:val="71"/>
        </w:trPr>
        <w:tc>
          <w:tcPr>
            <w:tcW w:w="2721" w:type="pct"/>
            <w:shd w:val="clear" w:color="auto" w:fill="auto"/>
            <w:vAlign w:val="bottom"/>
          </w:tcPr>
          <w:p w14:paraId="2A051E9E" w14:textId="77777777" w:rsidR="00562782" w:rsidRPr="00E74E50" w:rsidRDefault="00562782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2174544A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6D259E7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4ECF9D2D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DCDB246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273CE2A0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740CA581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4BA64FC5" w14:textId="77777777" w:rsidR="00562782" w:rsidRPr="005764E7" w:rsidRDefault="00562782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64" w:type="pct"/>
            <w:shd w:val="clear" w:color="auto" w:fill="auto"/>
          </w:tcPr>
          <w:p w14:paraId="464F0704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0CD051C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3449E926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28238D0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28CA4D85" w14:textId="77777777" w:rsidR="00562782" w:rsidRPr="005764E7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62782" w:rsidRPr="005764E7" w14:paraId="61655FF7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24363CED" w14:textId="77777777" w:rsidR="00562782" w:rsidRPr="00E74E50" w:rsidRDefault="00562782" w:rsidP="006F7312">
            <w:pPr>
              <w:tabs>
                <w:tab w:val="clear" w:pos="454"/>
                <w:tab w:val="left" w:pos="567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4" w:type="pct"/>
            <w:shd w:val="clear" w:color="auto" w:fill="auto"/>
          </w:tcPr>
          <w:p w14:paraId="4FCC1BB3" w14:textId="77777777" w:rsidR="00562782" w:rsidRPr="00D74D94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44F866E" w14:textId="77777777" w:rsidR="00562782" w:rsidRPr="00D74D94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</w:tcPr>
          <w:p w14:paraId="59E51316" w14:textId="77777777" w:rsidR="00562782" w:rsidRPr="00D74D94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441A06C3" w14:textId="77777777" w:rsidR="00562782" w:rsidRPr="00D74D94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</w:tcPr>
          <w:p w14:paraId="35824387" w14:textId="77777777" w:rsidR="00562782" w:rsidRPr="00D74D94" w:rsidRDefault="00562782" w:rsidP="006F7312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11CD" w:rsidRPr="005764E7" w14:paraId="27D33E0B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091F8357" w14:textId="512F0884" w:rsidR="006A11CD" w:rsidRPr="008C1E46" w:rsidRDefault="006A11CD" w:rsidP="006A11CD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</w:t>
            </w:r>
            <w:r w:rsidR="005B2EA8" w:rsidRPr="00E74E5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งกำไร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8FE56B5" w14:textId="2C969E50" w:rsidR="006A11CD" w:rsidRPr="008C1E46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05116C6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71E38C88" w14:textId="35CAEAAA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1933F1B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8E8D8D5" w14:textId="49F9DA4E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</w:tr>
      <w:tr w:rsidR="006A11CD" w:rsidRPr="005764E7" w14:paraId="1BD7C907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6DFFFD97" w14:textId="77777777" w:rsidR="006A11CD" w:rsidRPr="00E74E50" w:rsidRDefault="006A11CD" w:rsidP="006A11CD">
            <w:pPr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0B082A5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E909FEC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D541279" w14:textId="77777777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D55A1D2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692DC47C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11CD" w:rsidRPr="005764E7" w14:paraId="388F68E3" w14:textId="77777777" w:rsidTr="00702611">
        <w:trPr>
          <w:trHeight w:val="71"/>
        </w:trPr>
        <w:tc>
          <w:tcPr>
            <w:tcW w:w="2721" w:type="pct"/>
            <w:shd w:val="clear" w:color="auto" w:fill="auto"/>
          </w:tcPr>
          <w:p w14:paraId="4047CE4F" w14:textId="77777777" w:rsidR="006A11CD" w:rsidRPr="005764E7" w:rsidRDefault="006A11CD" w:rsidP="006A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1DC29274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C79393E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195D5D7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C397C89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546B6F08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A11CD" w:rsidRPr="005764E7" w14:paraId="002D284D" w14:textId="77777777" w:rsidTr="00702611">
        <w:trPr>
          <w:trHeight w:val="71"/>
        </w:trPr>
        <w:tc>
          <w:tcPr>
            <w:tcW w:w="2721" w:type="pct"/>
            <w:shd w:val="clear" w:color="auto" w:fill="auto"/>
            <w:vAlign w:val="bottom"/>
          </w:tcPr>
          <w:p w14:paraId="1E6401BD" w14:textId="2D535760" w:rsidR="006A11CD" w:rsidRPr="00E74E50" w:rsidRDefault="006A11CD" w:rsidP="006A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5B2EA8">
              <w:rPr>
                <w:rFonts w:asciiTheme="majorBidi" w:hAnsiTheme="majorBidi"/>
                <w:color w:val="000000"/>
                <w:sz w:val="28"/>
                <w:szCs w:val="28"/>
                <w:lang w:val="af-ZA"/>
              </w:rPr>
              <w:t>(</w:t>
            </w:r>
            <w:r w:rsidR="005B2EA8" w:rsidRPr="00E74E5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ขาดทุน</w:t>
            </w:r>
            <w:r w:rsidR="005B2EA8">
              <w:rPr>
                <w:rFonts w:asciiTheme="majorBidi" w:hAnsiTheme="majorBidi"/>
                <w:color w:val="000000"/>
                <w:sz w:val="28"/>
                <w:szCs w:val="28"/>
                <w:lang w:val="af-ZA"/>
              </w:rPr>
              <w:t>)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หลักทรัพย์จดทะเบียน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7DA36EAC" w14:textId="77777777" w:rsidR="006A11CD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1D9B37A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7C6ED85" w14:textId="77777777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592C283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2A3CF91A" w14:textId="77777777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A11CD" w:rsidRPr="005764E7" w14:paraId="351D718C" w14:textId="77777777" w:rsidTr="00702611">
        <w:trPr>
          <w:trHeight w:val="71"/>
        </w:trPr>
        <w:tc>
          <w:tcPr>
            <w:tcW w:w="2721" w:type="pct"/>
            <w:shd w:val="clear" w:color="auto" w:fill="auto"/>
            <w:vAlign w:val="bottom"/>
          </w:tcPr>
          <w:p w14:paraId="5F6FBAE2" w14:textId="34D62DED" w:rsidR="006A11CD" w:rsidRPr="000E61EA" w:rsidRDefault="005B2EA8" w:rsidP="006A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ใน</w:t>
            </w:r>
            <w:r w:rsidR="006A11CD"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150AF" w14:textId="6B7C3CB6" w:rsidR="006A11CD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28,253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6136F9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6A96D" w14:textId="53CD6758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5,651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11E9290" w14:textId="77777777" w:rsidR="006A11CD" w:rsidRPr="00D74D94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98198" w14:textId="1F27AE42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22,602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</w:tr>
      <w:tr w:rsidR="006A11CD" w:rsidRPr="005764E7" w14:paraId="468857A1" w14:textId="77777777" w:rsidTr="00702611">
        <w:trPr>
          <w:trHeight w:val="51"/>
        </w:trPr>
        <w:tc>
          <w:tcPr>
            <w:tcW w:w="2721" w:type="pct"/>
            <w:shd w:val="clear" w:color="auto" w:fill="auto"/>
          </w:tcPr>
          <w:p w14:paraId="4599CCB8" w14:textId="088A0CC0" w:rsidR="006A11CD" w:rsidRPr="003E3B5D" w:rsidRDefault="00061792" w:rsidP="006A11CD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8E397C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="008E397C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4F85E9" w14:textId="5FF05199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28,242</w:t>
            </w: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DD11808" w14:textId="77777777" w:rsidR="006A11CD" w:rsidRPr="00B92F8A" w:rsidRDefault="006A11CD" w:rsidP="006A11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93C353" w14:textId="74EC475C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5,649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4B90783" w14:textId="77777777" w:rsidR="006A11CD" w:rsidRPr="00B92F8A" w:rsidRDefault="006A11CD" w:rsidP="006A11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622DEA" w14:textId="24CFAE02" w:rsidR="006A11CD" w:rsidRPr="00E74E50" w:rsidRDefault="006A11CD" w:rsidP="006A11C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22,593</w:t>
            </w: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2FD994FC" w14:textId="77777777" w:rsidR="000D7EDF" w:rsidRDefault="000D7EDF">
      <w:pPr>
        <w:rPr>
          <w:rFonts w:asciiTheme="majorBidi" w:hAnsiTheme="majorBidi" w:cstheme="majorBidi"/>
          <w:sz w:val="28"/>
          <w:szCs w:val="28"/>
        </w:rPr>
      </w:pPr>
    </w:p>
    <w:p w14:paraId="5A8C29B5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14A7B416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25D407B0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3C323542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3079DB93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0F10D15F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p w14:paraId="229A54B4" w14:textId="77777777" w:rsidR="00562782" w:rsidRDefault="00562782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245"/>
        <w:gridCol w:w="1278"/>
        <w:gridCol w:w="281"/>
        <w:gridCol w:w="1276"/>
        <w:gridCol w:w="283"/>
        <w:gridCol w:w="1274"/>
      </w:tblGrid>
      <w:tr w:rsidR="000D7EDF" w:rsidRPr="005764E7" w14:paraId="24186AFA" w14:textId="77777777" w:rsidTr="004F328D">
        <w:trPr>
          <w:trHeight w:val="264"/>
        </w:trPr>
        <w:tc>
          <w:tcPr>
            <w:tcW w:w="2721" w:type="pct"/>
            <w:shd w:val="clear" w:color="auto" w:fill="auto"/>
          </w:tcPr>
          <w:p w14:paraId="404D9C06" w14:textId="77777777" w:rsidR="000D7EDF" w:rsidRPr="00391292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  <w:shd w:val="clear" w:color="auto" w:fill="auto"/>
          </w:tcPr>
          <w:p w14:paraId="7C675AEF" w14:textId="77777777" w:rsidR="000D7EDF" w:rsidRPr="00E45C8B" w:rsidRDefault="000D7EDF" w:rsidP="006F7312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D7EDF" w:rsidRPr="005764E7" w14:paraId="3DA6856E" w14:textId="77777777" w:rsidTr="004F328D">
        <w:trPr>
          <w:trHeight w:val="264"/>
        </w:trPr>
        <w:tc>
          <w:tcPr>
            <w:tcW w:w="2721" w:type="pct"/>
            <w:shd w:val="clear" w:color="auto" w:fill="auto"/>
          </w:tcPr>
          <w:p w14:paraId="57CCBEE1" w14:textId="77777777" w:rsidR="000D7EDF" w:rsidRPr="00391292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279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39135" w14:textId="04F650FE" w:rsidR="000D7EDF" w:rsidRPr="00E45C8B" w:rsidRDefault="000D7EDF" w:rsidP="004E50F5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สำหรับงวด</w:t>
            </w:r>
            <w:r w:rsidR="004E50F5"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หก</w:t>
            </w: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4E50F5" w:rsidRPr="00C6616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E50F5" w:rsidRPr="00E74E50">
              <w:rPr>
                <w:rFonts w:ascii="Angsana New" w:hAnsi="Angsana New" w:cstheme="majorBidi"/>
                <w:sz w:val="28"/>
                <w:szCs w:val="28"/>
                <w:cs/>
              </w:rPr>
              <w:t xml:space="preserve">มิถุนายน </w:t>
            </w:r>
            <w:r w:rsidR="004E50F5" w:rsidRPr="00C66162">
              <w:rPr>
                <w:rFonts w:ascii="Angsana New" w:hAnsi="Angsana New"/>
                <w:sz w:val="28"/>
                <w:szCs w:val="28"/>
              </w:rPr>
              <w:t>256</w:t>
            </w:r>
            <w:r w:rsidR="00296A31" w:rsidRPr="00C6616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D7EDF" w:rsidRPr="005764E7" w14:paraId="4AD41594" w14:textId="77777777" w:rsidTr="00A10030">
        <w:trPr>
          <w:trHeight w:val="264"/>
        </w:trPr>
        <w:tc>
          <w:tcPr>
            <w:tcW w:w="2721" w:type="pct"/>
            <w:shd w:val="clear" w:color="auto" w:fill="auto"/>
          </w:tcPr>
          <w:p w14:paraId="3859AB5F" w14:textId="77777777" w:rsidR="000D7EDF" w:rsidRPr="00E74E50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63103041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7F181828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5A63C1F9" w14:textId="77777777" w:rsidR="000D7EDF" w:rsidRPr="00E45C8B" w:rsidRDefault="000D7EDF" w:rsidP="006F7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</w:tcPr>
          <w:p w14:paraId="401548A5" w14:textId="77777777" w:rsidR="000D7EDF" w:rsidRPr="00E45C8B" w:rsidRDefault="000D7EDF" w:rsidP="006F731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0B90BDF5" w14:textId="77777777" w:rsidR="000D7EDF" w:rsidRPr="00E45C8B" w:rsidRDefault="000D7EDF" w:rsidP="006F7312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15956516" w14:textId="77777777" w:rsidTr="00A10030">
        <w:trPr>
          <w:trHeight w:val="264"/>
        </w:trPr>
        <w:tc>
          <w:tcPr>
            <w:tcW w:w="2721" w:type="pct"/>
            <w:shd w:val="clear" w:color="auto" w:fill="auto"/>
            <w:vAlign w:val="bottom"/>
          </w:tcPr>
          <w:p w14:paraId="454CA3BC" w14:textId="77777777" w:rsidR="000D7EDF" w:rsidRPr="00391292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28323C63" w14:textId="77777777" w:rsidR="000D7EDF" w:rsidRPr="00E45C8B" w:rsidRDefault="000D7EDF" w:rsidP="006F7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  <w:shd w:val="clear" w:color="auto" w:fill="auto"/>
          </w:tcPr>
          <w:p w14:paraId="2A437AAE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79C64172" w14:textId="77777777" w:rsidR="000D7EDF" w:rsidRPr="00E45C8B" w:rsidRDefault="000D7EDF" w:rsidP="006F731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</w:tcPr>
          <w:p w14:paraId="45C9A342" w14:textId="77777777" w:rsidR="000D7EDF" w:rsidRPr="00E45C8B" w:rsidRDefault="000D7EDF" w:rsidP="006F731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</w:tcPr>
          <w:p w14:paraId="6388E3BB" w14:textId="77777777" w:rsidR="000D7EDF" w:rsidRPr="00E45C8B" w:rsidRDefault="000D7EDF" w:rsidP="006F7312">
            <w:pPr>
              <w:tabs>
                <w:tab w:val="clear" w:pos="1644"/>
                <w:tab w:val="left" w:pos="97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0D7EDF" w:rsidRPr="005764E7" w14:paraId="51F5BA2A" w14:textId="77777777" w:rsidTr="00A10030">
        <w:trPr>
          <w:trHeight w:val="264"/>
        </w:trPr>
        <w:tc>
          <w:tcPr>
            <w:tcW w:w="2721" w:type="pct"/>
            <w:shd w:val="clear" w:color="auto" w:fill="auto"/>
          </w:tcPr>
          <w:p w14:paraId="1F53C2E7" w14:textId="77777777" w:rsidR="000D7EDF" w:rsidRPr="00E74E50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8DD73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31047432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A7FE7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9397D4F" w14:textId="77777777" w:rsidR="000D7EDF" w:rsidRPr="00E45C8B" w:rsidRDefault="000D7EDF" w:rsidP="006F7312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928F9" w14:textId="77777777" w:rsidR="000D7EDF" w:rsidRPr="00E45C8B" w:rsidRDefault="000D7EDF" w:rsidP="006F7312">
            <w:pPr>
              <w:tabs>
                <w:tab w:val="clear" w:pos="1644"/>
                <w:tab w:val="left" w:pos="972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008B2E92" w14:textId="77777777" w:rsidTr="00A10030">
        <w:trPr>
          <w:trHeight w:val="84"/>
        </w:trPr>
        <w:tc>
          <w:tcPr>
            <w:tcW w:w="2721" w:type="pct"/>
            <w:shd w:val="clear" w:color="auto" w:fill="auto"/>
          </w:tcPr>
          <w:p w14:paraId="5AF3B1B3" w14:textId="77777777" w:rsidR="000D7EDF" w:rsidRPr="00E74E50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51F51511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4235FC60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C1FC87E" w14:textId="77777777" w:rsidR="000D7EDF" w:rsidRPr="00E74E50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A5B468A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7AAE01E2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211696DC" w14:textId="77777777" w:rsidTr="00A10030">
        <w:trPr>
          <w:trHeight w:val="84"/>
        </w:trPr>
        <w:tc>
          <w:tcPr>
            <w:tcW w:w="2721" w:type="pct"/>
            <w:shd w:val="clear" w:color="auto" w:fill="auto"/>
          </w:tcPr>
          <w:p w14:paraId="76864711" w14:textId="77777777" w:rsidR="000D7EDF" w:rsidRPr="00E74E50" w:rsidRDefault="000D7EDF" w:rsidP="006F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8614194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661D8715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15D412F0" w14:textId="77777777" w:rsidR="000D7EDF" w:rsidRPr="00E74E50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3E740A8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59A81ABC" w14:textId="77777777" w:rsidR="000D7EDF" w:rsidRPr="00E45C8B" w:rsidRDefault="000D7EDF" w:rsidP="006F731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D7EDF" w:rsidRPr="005764E7" w14:paraId="7313FA75" w14:textId="77777777" w:rsidTr="00A10030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1282DC86" w14:textId="75B84F2D" w:rsidR="000D7EDF" w:rsidRPr="00E74E50" w:rsidRDefault="000D7EDF" w:rsidP="00F14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1" w:hanging="141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</w:t>
            </w:r>
            <w:r w:rsidR="00F14BB6" w:rsidRPr="00E74E5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(</w:t>
            </w:r>
            <w:r w:rsidR="00FF27BD" w:rsidRPr="00E74E5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ขาดทุน</w:t>
            </w:r>
            <w:r w:rsidR="00F14BB6" w:rsidRPr="00E74E50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)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จากการวัดมูลค่ายุติธรรม - หลักทรัพย์จดทะเบียน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152C70A" w14:textId="77777777" w:rsidR="000D7EDF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FAA939E" w14:textId="77777777" w:rsidR="000D7EDF" w:rsidRPr="006E3FCC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DEDC4BA" w14:textId="77777777" w:rsidR="000D7EDF" w:rsidRPr="00E74E50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5A0F37A" w14:textId="77777777" w:rsidR="000D7EDF" w:rsidRPr="006E3FCC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1AA97C58" w14:textId="77777777" w:rsidR="000D7EDF" w:rsidRDefault="000D7EDF" w:rsidP="000D7ED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63E55" w:rsidRPr="005764E7" w14:paraId="4EDD8E5C" w14:textId="77777777" w:rsidTr="00F67D73">
        <w:trPr>
          <w:trHeight w:val="84"/>
        </w:trPr>
        <w:tc>
          <w:tcPr>
            <w:tcW w:w="2721" w:type="pct"/>
            <w:shd w:val="clear" w:color="auto" w:fill="auto"/>
            <w:vAlign w:val="bottom"/>
          </w:tcPr>
          <w:p w14:paraId="607C4713" w14:textId="2603FF4C" w:rsidR="00D63E55" w:rsidRPr="000E61EA" w:rsidRDefault="00FF27BD" w:rsidP="00D6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ใน</w:t>
            </w:r>
            <w:r w:rsidR="00D63E55" w:rsidRPr="00E74E5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F8563" w14:textId="63782157" w:rsidR="00D63E55" w:rsidRDefault="00D63E55" w:rsidP="00D63E5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28,253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6CE681" w14:textId="77777777" w:rsidR="00D63E55" w:rsidRPr="006E3FCC" w:rsidRDefault="00D63E55" w:rsidP="00D63E5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3BDE7" w14:textId="38AECFFE" w:rsidR="00D63E55" w:rsidRPr="00E74E50" w:rsidRDefault="00D63E55" w:rsidP="00D63E5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ZW"/>
              </w:rPr>
              <w:t>5,651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22914FE" w14:textId="77777777" w:rsidR="00D63E55" w:rsidRPr="006E3FCC" w:rsidRDefault="00D63E55" w:rsidP="00D63E5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73875" w14:textId="0DAD2435" w:rsidR="00D63E55" w:rsidRPr="00BA053E" w:rsidRDefault="00D63E55" w:rsidP="00D63E5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22,602</w:t>
            </w:r>
            <w:r w:rsidRPr="00E74E50">
              <w:rPr>
                <w:rFonts w:asciiTheme="majorBidi" w:hAnsiTheme="majorBidi"/>
                <w:color w:val="000000"/>
                <w:sz w:val="28"/>
                <w:szCs w:val="28"/>
              </w:rPr>
              <w:t>)</w:t>
            </w:r>
          </w:p>
        </w:tc>
      </w:tr>
      <w:tr w:rsidR="00A10030" w:rsidRPr="005764E7" w14:paraId="65B01CC3" w14:textId="77777777" w:rsidTr="00FF27BD">
        <w:trPr>
          <w:trHeight w:val="81"/>
        </w:trPr>
        <w:tc>
          <w:tcPr>
            <w:tcW w:w="2721" w:type="pct"/>
            <w:shd w:val="clear" w:color="auto" w:fill="auto"/>
          </w:tcPr>
          <w:p w14:paraId="24AB3F8F" w14:textId="2826F091" w:rsidR="00A10030" w:rsidRPr="000E61EA" w:rsidRDefault="008E397C" w:rsidP="00A10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="00A10030"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66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B20626" w14:textId="2B923603" w:rsidR="00A10030" w:rsidRPr="00E74E50" w:rsidRDefault="00A10030" w:rsidP="00FF27B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FF27BD">
              <w:rPr>
                <w:rFonts w:ascii="Angsana New" w:hAnsi="Angsana New"/>
                <w:b/>
                <w:bCs/>
                <w:sz w:val="28"/>
                <w:szCs w:val="28"/>
              </w:rPr>
              <w:t>28,253</w:t>
            </w:r>
            <w:r w:rsidRPr="00E74E50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0A2B84C" w14:textId="77777777" w:rsidR="00A10030" w:rsidRPr="00A10030" w:rsidRDefault="00A10030" w:rsidP="00A1003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8502F1" w14:textId="54CA59C0" w:rsidR="00A10030" w:rsidRPr="00A10030" w:rsidRDefault="00A10030" w:rsidP="00A1003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1003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ZW"/>
              </w:rPr>
              <w:t>5,651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2CEAE65" w14:textId="77777777" w:rsidR="00A10030" w:rsidRPr="00A10030" w:rsidRDefault="00A10030" w:rsidP="00A1003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05202C" w14:textId="075F54C7" w:rsidR="00A10030" w:rsidRPr="00E74E50" w:rsidRDefault="00A10030" w:rsidP="00A1003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A1003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22,602</w:t>
            </w:r>
            <w:r w:rsidRPr="00E74E50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343F1DB2" w14:textId="34AFA737" w:rsidR="00D344D5" w:rsidRPr="00CD40AE" w:rsidRDefault="00B6235B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0A7631FC" w14:textId="51F06566" w:rsidR="004C1716" w:rsidRDefault="00D344D5" w:rsidP="000D1D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ข้อมูลทางการเงินจำแนกตามส่วนงานธุรกิจของบริษัทสำหรับ</w:t>
      </w:r>
      <w:r w:rsidR="00EA21DC" w:rsidRPr="00E74E50">
        <w:rPr>
          <w:rFonts w:ascii="Angsana New" w:hAnsi="Angsana New"/>
          <w:sz w:val="28"/>
          <w:szCs w:val="28"/>
          <w:cs/>
        </w:rPr>
        <w:t>งวด</w:t>
      </w:r>
      <w:r w:rsidR="004E50F5" w:rsidRPr="00E74E50">
        <w:rPr>
          <w:rFonts w:ascii="Angsana New" w:hAnsi="Angsana New"/>
          <w:sz w:val="28"/>
          <w:szCs w:val="28"/>
          <w:cs/>
        </w:rPr>
        <w:t>หก</w:t>
      </w:r>
      <w:r w:rsidR="00702548" w:rsidRPr="00E74E50">
        <w:rPr>
          <w:rFonts w:ascii="Angsana New" w:hAnsi="Angsana New"/>
          <w:sz w:val="28"/>
          <w:szCs w:val="28"/>
          <w:cs/>
        </w:rPr>
        <w:t>เดือน</w:t>
      </w:r>
      <w:r w:rsidRPr="00E74E50">
        <w:rPr>
          <w:rFonts w:ascii="Angsana New" w:hAnsi="Angsana New"/>
          <w:sz w:val="28"/>
          <w:szCs w:val="28"/>
          <w:cs/>
        </w:rPr>
        <w:t>สิ้นสุดวันที่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4E50F5" w:rsidRPr="00485A56">
        <w:rPr>
          <w:rFonts w:ascii="Angsana New" w:hAnsi="Angsana New"/>
          <w:sz w:val="28"/>
          <w:szCs w:val="28"/>
        </w:rPr>
        <w:t xml:space="preserve">30 </w:t>
      </w:r>
      <w:r w:rsidR="004E50F5" w:rsidRPr="00E74E50">
        <w:rPr>
          <w:rFonts w:ascii="Angsana New" w:hAnsi="Angsana New"/>
          <w:sz w:val="28"/>
          <w:szCs w:val="28"/>
          <w:cs/>
        </w:rPr>
        <w:t>มิถุนายน</w:t>
      </w:r>
      <w:r w:rsidR="001847AB" w:rsidRPr="00E74E50">
        <w:rPr>
          <w:rFonts w:ascii="Angsana New" w:hAnsi="Angsana New"/>
          <w:sz w:val="28"/>
          <w:szCs w:val="28"/>
        </w:rPr>
        <w:t xml:space="preserve"> </w:t>
      </w:r>
      <w:r w:rsidR="00C06D35" w:rsidRPr="00485A56">
        <w:rPr>
          <w:rFonts w:ascii="Angsana New" w:hAnsi="Angsana New"/>
          <w:sz w:val="28"/>
          <w:szCs w:val="28"/>
        </w:rPr>
        <w:t>2566</w:t>
      </w:r>
      <w:r w:rsidR="00CF2D39"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/>
          <w:sz w:val="28"/>
          <w:szCs w:val="28"/>
          <w:cs/>
        </w:rPr>
        <w:t>และ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DF62D9" w:rsidRPr="00DF62D9">
        <w:rPr>
          <w:rFonts w:ascii="Angsana New" w:hAnsi="Angsana New"/>
          <w:sz w:val="28"/>
          <w:szCs w:val="28"/>
        </w:rPr>
        <w:t>2565</w:t>
      </w:r>
      <w:r w:rsidR="00EC433C">
        <w:rPr>
          <w:rFonts w:ascii="Angsana New" w:hAnsi="Angsana New"/>
          <w:sz w:val="28"/>
          <w:szCs w:val="28"/>
          <w:cs/>
        </w:rPr>
        <w:t xml:space="preserve"> </w:t>
      </w:r>
      <w:r w:rsidRPr="00656B26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5764E7" w14:paraId="16AC20C6" w14:textId="77777777" w:rsidTr="00FB1ED3">
        <w:tc>
          <w:tcPr>
            <w:tcW w:w="4111" w:type="dxa"/>
          </w:tcPr>
          <w:p w14:paraId="1835C20E" w14:textId="77777777" w:rsidR="00D35DC0" w:rsidRPr="005764E7" w:rsidRDefault="00D35DC0" w:rsidP="00D2520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6162643B" w14:textId="226F51DA" w:rsidR="00D35DC0" w:rsidRPr="00E74E50" w:rsidRDefault="00D35DC0" w:rsidP="00D2520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="00D42010" w:rsidRPr="00E74E50">
              <w:rPr>
                <w:rFonts w:ascii="Angsana New" w:hAnsi="Angsana New" w:cs="Angsana New"/>
                <w:cs/>
              </w:rPr>
              <w:t xml:space="preserve"> (พันบาท)</w:t>
            </w:r>
          </w:p>
        </w:tc>
      </w:tr>
      <w:tr w:rsidR="00C05C37" w:rsidRPr="005764E7" w14:paraId="638440FE" w14:textId="77777777" w:rsidTr="00FB1ED3">
        <w:tc>
          <w:tcPr>
            <w:tcW w:w="4111" w:type="dxa"/>
          </w:tcPr>
          <w:p w14:paraId="75DBE77F" w14:textId="77777777" w:rsidR="00C05C37" w:rsidRPr="005764E7" w:rsidRDefault="00C05C37" w:rsidP="00D2520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04CE149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706B6198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28BE746" w14:textId="77777777" w:rsidR="00C05C37" w:rsidRPr="00E74E50" w:rsidRDefault="00C05C37" w:rsidP="00D2520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2C34475E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CA299F1" w14:textId="4EEB4A07" w:rsidR="00C05C37" w:rsidRPr="005764E7" w:rsidRDefault="00751FC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34F8A69E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1CBCD0" w14:textId="77777777" w:rsidR="00C05C37" w:rsidRPr="005764E7" w:rsidRDefault="00C05C3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05C37" w:rsidRPr="005764E7" w14:paraId="28065FCD" w14:textId="77777777" w:rsidTr="00702611">
        <w:tc>
          <w:tcPr>
            <w:tcW w:w="4111" w:type="dxa"/>
            <w:shd w:val="clear" w:color="auto" w:fill="auto"/>
          </w:tcPr>
          <w:p w14:paraId="63BE2A69" w14:textId="6F5CF6ED" w:rsidR="00C05C37" w:rsidRPr="00E74E50" w:rsidRDefault="00CB752D" w:rsidP="004E50F5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E74E50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4E50F5" w:rsidRPr="00E74E50">
              <w:rPr>
                <w:rFonts w:ascii="Angsana New" w:hAnsi="Angsana New" w:cs="Angsana New"/>
                <w:u w:val="single"/>
                <w:cs/>
              </w:rPr>
              <w:t>หก</w:t>
            </w:r>
            <w:r w:rsidRPr="00E74E50">
              <w:rPr>
                <w:rFonts w:ascii="Angsana New" w:hAnsi="Angsana New" w:cs="Angsana New"/>
                <w:u w:val="single"/>
                <w:cs/>
              </w:rPr>
              <w:t>เดือน</w:t>
            </w:r>
            <w:r w:rsidR="00C05C37" w:rsidRPr="00E74E50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4E50F5" w:rsidRPr="00485A56">
              <w:rPr>
                <w:rFonts w:ascii="Angsana New" w:hAnsi="Angsana New" w:cs="Angsana New"/>
                <w:u w:val="single"/>
              </w:rPr>
              <w:t xml:space="preserve">30 </w:t>
            </w:r>
            <w:r w:rsidR="004E50F5" w:rsidRPr="00E74E50">
              <w:rPr>
                <w:rFonts w:ascii="Angsana New" w:hAnsi="Angsana New" w:cs="Angsana New"/>
                <w:u w:val="single"/>
                <w:cs/>
              </w:rPr>
              <w:t>มิถุนายน</w:t>
            </w:r>
            <w:r w:rsidR="00C05C37" w:rsidRPr="00E74E50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C05C37" w:rsidRPr="00485A56">
              <w:rPr>
                <w:rFonts w:ascii="Angsana New" w:hAnsi="Angsana New" w:cs="Angsana New"/>
                <w:u w:val="single"/>
              </w:rPr>
              <w:t>256</w:t>
            </w:r>
            <w:r w:rsidR="00784BD4" w:rsidRPr="00485A56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  <w:shd w:val="clear" w:color="auto" w:fill="auto"/>
          </w:tcPr>
          <w:p w14:paraId="116DEBB1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40F7AE35" w14:textId="77777777" w:rsidR="00C05C37" w:rsidRPr="005764E7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8E2F6F9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29B8DA" w14:textId="77777777" w:rsidR="00C05C37" w:rsidRPr="005764E7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9A5498D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5039591" w14:textId="77777777" w:rsidR="00C05C37" w:rsidRPr="005764E7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58DB286" w14:textId="77777777" w:rsidR="00C05C37" w:rsidRPr="005764E7" w:rsidRDefault="00C05C37" w:rsidP="00D2520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05C37" w:rsidRPr="008D18A0" w14:paraId="78703C01" w14:textId="77777777" w:rsidTr="00FF0EE9">
        <w:tc>
          <w:tcPr>
            <w:tcW w:w="4111" w:type="dxa"/>
            <w:shd w:val="clear" w:color="auto" w:fill="auto"/>
          </w:tcPr>
          <w:p w14:paraId="1795F9E4" w14:textId="77777777" w:rsidR="00C05C37" w:rsidRPr="00E74E50" w:rsidRDefault="00C05C37" w:rsidP="00D2520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A05F11" w14:textId="4A62149F" w:rsidR="00C05C37" w:rsidRPr="00B557E1" w:rsidRDefault="008135F2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199,554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66BF4B3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977C07" w14:textId="58B4B481" w:rsidR="00C05C37" w:rsidRPr="00B557E1" w:rsidRDefault="008135F2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DDBE8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6A1213" w14:textId="1FF19BB9" w:rsidR="00C05C37" w:rsidRPr="00B557E1" w:rsidRDefault="008135F2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441E9F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578AAF" w14:textId="584A2FDC" w:rsidR="00C05C37" w:rsidRPr="00B557E1" w:rsidRDefault="008135F2" w:rsidP="00D2520C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258,348</w:t>
            </w:r>
          </w:p>
        </w:tc>
      </w:tr>
      <w:tr w:rsidR="00C05C37" w:rsidRPr="008D18A0" w14:paraId="01FBD47D" w14:textId="77777777" w:rsidTr="00FF0EE9">
        <w:tc>
          <w:tcPr>
            <w:tcW w:w="4111" w:type="dxa"/>
            <w:shd w:val="clear" w:color="auto" w:fill="auto"/>
            <w:vAlign w:val="bottom"/>
          </w:tcPr>
          <w:p w14:paraId="04BAE9CE" w14:textId="77777777" w:rsidR="00C05C37" w:rsidRPr="008D18A0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A825A2" w14:textId="5EB43E72" w:rsidR="00C05C37" w:rsidRPr="00B557E1" w:rsidRDefault="008135F2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85,737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AB86841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846C7E" w14:textId="3AB646DB" w:rsidR="00C05C37" w:rsidRPr="00B557E1" w:rsidRDefault="008135F2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42E062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6FBCD" w14:textId="13D7CC18" w:rsidR="00C05C37" w:rsidRPr="00B557E1" w:rsidRDefault="008135F2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16A609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EC9AD0" w14:textId="4FD5AEB4" w:rsidR="00C05C37" w:rsidRPr="00B557E1" w:rsidRDefault="008135F2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97,534</w:t>
            </w:r>
          </w:p>
        </w:tc>
      </w:tr>
      <w:tr w:rsidR="00C05C37" w:rsidRPr="008D18A0" w14:paraId="3439BFF5" w14:textId="77777777" w:rsidTr="00294C32">
        <w:tc>
          <w:tcPr>
            <w:tcW w:w="4111" w:type="dxa"/>
            <w:shd w:val="clear" w:color="auto" w:fill="auto"/>
            <w:vAlign w:val="bottom"/>
          </w:tcPr>
          <w:p w14:paraId="3513785B" w14:textId="633F0710" w:rsidR="00C05C37" w:rsidRPr="00E74E50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รายได้</w:t>
            </w:r>
            <w:r w:rsidR="00751FC7" w:rsidRPr="00E74E50">
              <w:rPr>
                <w:rFonts w:ascii="Angsana New" w:hAnsi="Angsana New" w:cs="Angsana New"/>
                <w:cs/>
              </w:rPr>
              <w:t>อื่นๆ</w:t>
            </w:r>
            <w:r w:rsidRPr="00E74E50">
              <w:rPr>
                <w:rFonts w:ascii="Angsana New" w:hAnsi="Angsana New" w:cs="Angsana New"/>
                <w:cs/>
              </w:rPr>
              <w:t xml:space="preserve">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D16B3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5CA11F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9E2922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9CD566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B34794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CDC1F9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973E31" w14:textId="04E29190" w:rsidR="00C05C37" w:rsidRPr="00B557E1" w:rsidRDefault="00B60B30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3,957</w:t>
            </w:r>
          </w:p>
        </w:tc>
      </w:tr>
      <w:tr w:rsidR="00C05C37" w:rsidRPr="008D18A0" w14:paraId="1E6E8920" w14:textId="77777777" w:rsidTr="00294C32">
        <w:tc>
          <w:tcPr>
            <w:tcW w:w="4111" w:type="dxa"/>
            <w:shd w:val="clear" w:color="auto" w:fill="auto"/>
            <w:vAlign w:val="bottom"/>
          </w:tcPr>
          <w:p w14:paraId="2685F1E6" w14:textId="77777777" w:rsidR="00C05C37" w:rsidRPr="00E74E50" w:rsidRDefault="00C05C37" w:rsidP="00D2520C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B9DBA80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D08B84F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29399A0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794A64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27D22C" w14:textId="77777777" w:rsidR="00C05C37" w:rsidRPr="00B557E1" w:rsidRDefault="00C05C37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B6A580" w14:textId="77777777" w:rsidR="00C05C37" w:rsidRPr="00B557E1" w:rsidRDefault="00C05C37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F7C5DD" w14:textId="2ED38AD0" w:rsidR="00C05C37" w:rsidRPr="00E74E50" w:rsidRDefault="00B60B30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(81,215)</w:t>
            </w:r>
          </w:p>
        </w:tc>
      </w:tr>
      <w:tr w:rsidR="00B557E1" w:rsidRPr="008D18A0" w14:paraId="07E2494E" w14:textId="77777777" w:rsidTr="00294C32">
        <w:tc>
          <w:tcPr>
            <w:tcW w:w="4111" w:type="dxa"/>
            <w:shd w:val="clear" w:color="auto" w:fill="auto"/>
            <w:vAlign w:val="bottom"/>
          </w:tcPr>
          <w:p w14:paraId="118F624D" w14:textId="77777777" w:rsidR="00B557E1" w:rsidRPr="00E74E50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4BAD70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ED6E93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5BE21D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2467A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1A86C5F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524D08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2018C" w14:textId="4F2DD3B2" w:rsidR="00B557E1" w:rsidRPr="00E74E50" w:rsidRDefault="00B60B30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(2,739)</w:t>
            </w:r>
          </w:p>
        </w:tc>
      </w:tr>
      <w:tr w:rsidR="00B557E1" w:rsidRPr="008D18A0" w14:paraId="38787AD5" w14:textId="77777777" w:rsidTr="00294C32">
        <w:tc>
          <w:tcPr>
            <w:tcW w:w="4111" w:type="dxa"/>
            <w:shd w:val="clear" w:color="auto" w:fill="auto"/>
            <w:vAlign w:val="bottom"/>
          </w:tcPr>
          <w:p w14:paraId="0F22E8F7" w14:textId="258023EF" w:rsidR="00B557E1" w:rsidRPr="00E74E50" w:rsidRDefault="0079333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95004FA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DBBBF8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1C6E81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C1BF4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D2C36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9E44DE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C4D051" w14:textId="529B80E7" w:rsidR="00B557E1" w:rsidRPr="00391292" w:rsidRDefault="00B60B30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(723)</w:t>
            </w:r>
          </w:p>
        </w:tc>
      </w:tr>
      <w:tr w:rsidR="00B557E1" w:rsidRPr="008D18A0" w14:paraId="16157186" w14:textId="77777777" w:rsidTr="00294C32">
        <w:tc>
          <w:tcPr>
            <w:tcW w:w="4111" w:type="dxa"/>
            <w:shd w:val="clear" w:color="auto" w:fill="auto"/>
            <w:vAlign w:val="bottom"/>
          </w:tcPr>
          <w:p w14:paraId="010D1B31" w14:textId="4E38E974" w:rsidR="00B557E1" w:rsidRPr="00E74E50" w:rsidRDefault="00B60B30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 w:hint="cs"/>
                <w:cs/>
              </w:rPr>
              <w:t>ค่าใช้จ่าย</w:t>
            </w:r>
            <w:r w:rsidR="00B557E1" w:rsidRPr="00E74E50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ED8EA2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29C0C0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8715FC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630E0E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71F210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43D421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DB8C1" w14:textId="06283A44" w:rsidR="00B557E1" w:rsidRPr="00294C32" w:rsidRDefault="00294C32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(1,721)</w:t>
            </w:r>
          </w:p>
        </w:tc>
      </w:tr>
      <w:tr w:rsidR="00B557E1" w:rsidRPr="008D18A0" w14:paraId="50CCAEE6" w14:textId="77777777" w:rsidTr="00294C32">
        <w:tc>
          <w:tcPr>
            <w:tcW w:w="4111" w:type="dxa"/>
            <w:shd w:val="clear" w:color="auto" w:fill="auto"/>
            <w:vAlign w:val="bottom"/>
          </w:tcPr>
          <w:p w14:paraId="4FB0D801" w14:textId="58897C5E" w:rsidR="00B557E1" w:rsidRPr="00E74E50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กำไรสำหรับ</w:t>
            </w:r>
            <w:r w:rsidR="006556A9" w:rsidRPr="00E74E50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E5B6C4A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562921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8748D17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55646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F8997B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24DF06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8CACC5" w14:textId="3962C83C" w:rsidR="00B557E1" w:rsidRPr="00B557E1" w:rsidRDefault="00294C32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15,093</w:t>
            </w:r>
          </w:p>
        </w:tc>
      </w:tr>
      <w:tr w:rsidR="00B557E1" w:rsidRPr="008D18A0" w14:paraId="33E2C410" w14:textId="77777777" w:rsidTr="00702611">
        <w:trPr>
          <w:trHeight w:hRule="exact" w:val="340"/>
        </w:trPr>
        <w:tc>
          <w:tcPr>
            <w:tcW w:w="4111" w:type="dxa"/>
            <w:shd w:val="clear" w:color="auto" w:fill="auto"/>
          </w:tcPr>
          <w:p w14:paraId="575E8346" w14:textId="77777777" w:rsidR="00B557E1" w:rsidRPr="00E74E50" w:rsidRDefault="00B557E1" w:rsidP="00B557E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FDEE67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53CAC31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3A68D6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8C35D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FB19A7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414089D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B4CEB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8D18A0" w14:paraId="3355950B" w14:textId="77777777" w:rsidTr="00702611">
        <w:tc>
          <w:tcPr>
            <w:tcW w:w="4111" w:type="dxa"/>
            <w:shd w:val="clear" w:color="auto" w:fill="auto"/>
            <w:vAlign w:val="bottom"/>
          </w:tcPr>
          <w:p w14:paraId="1D887AD9" w14:textId="77777777" w:rsidR="00B557E1" w:rsidRPr="00E74E50" w:rsidRDefault="00B557E1" w:rsidP="00B557E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7DD92ED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5A5B8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775095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3AE77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78C1A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A91262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30BBA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666F78" w14:paraId="1E8E77B5" w14:textId="77777777" w:rsidTr="00294C32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7543A2DB" w14:textId="0518B3FD" w:rsidR="00B557E1" w:rsidRPr="00E74E50" w:rsidRDefault="00B557E1" w:rsidP="004E50F5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="004E50F5" w:rsidRPr="00485A56">
              <w:rPr>
                <w:rFonts w:asciiTheme="majorBidi" w:hAnsiTheme="majorBidi" w:cstheme="majorBidi"/>
              </w:rPr>
              <w:t xml:space="preserve">30 </w:t>
            </w:r>
            <w:r w:rsidR="004E50F5" w:rsidRPr="00E74E5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85A56">
              <w:rPr>
                <w:rFonts w:asciiTheme="majorBidi" w:hAnsiTheme="majorBidi" w:cstheme="majorBidi"/>
                <w:color w:val="000000" w:themeColor="text1"/>
              </w:rPr>
              <w:t>256</w:t>
            </w:r>
            <w:r w:rsidR="005B4370" w:rsidRPr="00485A56">
              <w:rPr>
                <w:rFonts w:asciiTheme="majorBidi" w:hAnsiTheme="majorBidi" w:cstheme="majorBidi"/>
                <w:color w:val="000000" w:themeColor="text1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ECB9FEC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C2FE06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797E520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3DD84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9E61CC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1AB8AF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2BE8CB" w14:textId="056C746B" w:rsidR="00B557E1" w:rsidRPr="00E74E50" w:rsidRDefault="00294C32" w:rsidP="00B557E1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819,203</w:t>
            </w:r>
          </w:p>
        </w:tc>
      </w:tr>
      <w:tr w:rsidR="00B557E1" w:rsidRPr="00666F78" w14:paraId="099FEC82" w14:textId="77777777" w:rsidTr="00702611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5A932AED" w14:textId="77777777" w:rsidR="00B557E1" w:rsidRPr="00E74E50" w:rsidRDefault="00B557E1" w:rsidP="00B557E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AE2AD9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29B45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BF79869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9EE03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0B8EF2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C7796E9" w14:textId="77777777" w:rsidR="00B557E1" w:rsidRPr="00B557E1" w:rsidRDefault="00B557E1" w:rsidP="00B557E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E51693" w14:textId="77777777" w:rsidR="00B557E1" w:rsidRPr="00B557E1" w:rsidRDefault="00B557E1" w:rsidP="00B557E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8135F2" w:rsidRPr="00666F78" w14:paraId="354988D2" w14:textId="77777777" w:rsidTr="00FF0EE9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5740E84E" w14:textId="77777777" w:rsidR="008135F2" w:rsidRPr="00E74E50" w:rsidRDefault="008135F2" w:rsidP="008135F2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1CD133" w14:textId="23DE2A2A" w:rsidR="008135F2" w:rsidRPr="00E74E50" w:rsidRDefault="008135F2" w:rsidP="008135F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199,554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C927BB4" w14:textId="77777777" w:rsidR="008135F2" w:rsidRPr="00B557E1" w:rsidRDefault="008135F2" w:rsidP="008135F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06AB4" w14:textId="1D044335" w:rsidR="008135F2" w:rsidRPr="00B557E1" w:rsidRDefault="008135F2" w:rsidP="008135F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2A4BB7" w14:textId="77777777" w:rsidR="008135F2" w:rsidRPr="00B557E1" w:rsidRDefault="008135F2" w:rsidP="008135F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77A87" w14:textId="479319B3" w:rsidR="008135F2" w:rsidRPr="00B557E1" w:rsidRDefault="008135F2" w:rsidP="008135F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147F15" w14:textId="77777777" w:rsidR="008135F2" w:rsidRPr="00B557E1" w:rsidRDefault="008135F2" w:rsidP="008135F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C3426" w14:textId="714DD2DF" w:rsidR="008135F2" w:rsidRPr="00EF3591" w:rsidRDefault="008135F2" w:rsidP="008135F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258,348</w:t>
            </w:r>
          </w:p>
        </w:tc>
      </w:tr>
    </w:tbl>
    <w:p w14:paraId="68411660" w14:textId="214232CB" w:rsidR="004C1716" w:rsidRDefault="004C1716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55F2E743" w14:textId="77777777" w:rsidR="0067347C" w:rsidRDefault="0067347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p w14:paraId="5A5D23BD" w14:textId="77777777" w:rsidR="0067347C" w:rsidRDefault="0067347C" w:rsidP="00107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right="-22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5764E7" w14:paraId="1EC2DE3C" w14:textId="77777777" w:rsidTr="00FB1ED3">
        <w:tc>
          <w:tcPr>
            <w:tcW w:w="4111" w:type="dxa"/>
          </w:tcPr>
          <w:p w14:paraId="09B6C6F5" w14:textId="77777777" w:rsidR="00D35DC0" w:rsidRPr="005764E7" w:rsidRDefault="00D35DC0" w:rsidP="000B1F6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bookmarkStart w:id="0" w:name="_Hlk70942262"/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43FB679E" w14:textId="2CFB0795" w:rsidR="00D35DC0" w:rsidRPr="00E74E50" w:rsidRDefault="00D35DC0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="004C1716" w:rsidRPr="00E74E50">
              <w:rPr>
                <w:rFonts w:ascii="Angsana New" w:hAnsi="Angsana New" w:cs="Angsana New"/>
                <w:cs/>
              </w:rPr>
              <w:t xml:space="preserve"> (พันบาท)</w:t>
            </w:r>
          </w:p>
        </w:tc>
      </w:tr>
      <w:tr w:rsidR="00D344D5" w:rsidRPr="005764E7" w14:paraId="4250046D" w14:textId="77777777" w:rsidTr="00FB1ED3">
        <w:tc>
          <w:tcPr>
            <w:tcW w:w="4111" w:type="dxa"/>
          </w:tcPr>
          <w:p w14:paraId="5F743383" w14:textId="77777777" w:rsidR="00D344D5" w:rsidRPr="005764E7" w:rsidRDefault="00D344D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7E90581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1184E255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1EBA0C2" w14:textId="77777777" w:rsidR="00D344D5" w:rsidRPr="00E74E50" w:rsidRDefault="00D344D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783101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0C0AA2" w14:textId="6551850E" w:rsidR="00D344D5" w:rsidRPr="005764E7" w:rsidRDefault="00751FC7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7B00B40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066B5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5764E7" w14:paraId="4A4BCA97" w14:textId="77777777" w:rsidTr="00702611">
        <w:tc>
          <w:tcPr>
            <w:tcW w:w="4111" w:type="dxa"/>
            <w:shd w:val="clear" w:color="auto" w:fill="auto"/>
          </w:tcPr>
          <w:p w14:paraId="12C6A90F" w14:textId="43FD1E5B" w:rsidR="00D344D5" w:rsidRPr="00E74E50" w:rsidRDefault="00111A45" w:rsidP="00642445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E74E50">
              <w:rPr>
                <w:rFonts w:ascii="Angsana New" w:hAnsi="Angsana New" w:cs="Angsana New"/>
                <w:u w:val="single"/>
                <w:cs/>
              </w:rPr>
              <w:t>สำหรับ</w:t>
            </w:r>
            <w:r w:rsidR="005B4370" w:rsidRPr="00E74E50">
              <w:rPr>
                <w:rFonts w:ascii="Angsana New" w:hAnsi="Angsana New" w:cs="Angsana New"/>
                <w:u w:val="single"/>
                <w:cs/>
              </w:rPr>
              <w:t>งวด</w:t>
            </w:r>
            <w:r w:rsidR="00642445" w:rsidRPr="00E74E50">
              <w:rPr>
                <w:rFonts w:ascii="Angsana New" w:hAnsi="Angsana New" w:cs="Angsana New"/>
                <w:u w:val="single"/>
                <w:cs/>
              </w:rPr>
              <w:t>หก</w:t>
            </w:r>
            <w:r w:rsidR="005B4370" w:rsidRPr="00E74E50">
              <w:rPr>
                <w:rFonts w:ascii="Angsana New" w:hAnsi="Angsana New" w:cs="Angsana New"/>
                <w:u w:val="single"/>
                <w:cs/>
              </w:rPr>
              <w:t>เดือน</w:t>
            </w:r>
            <w:r w:rsidRPr="00E74E50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2F0DC8" w:rsidRPr="00494A9B">
              <w:rPr>
                <w:rFonts w:ascii="Angsana New" w:hAnsi="Angsana New" w:cs="Angsana New"/>
                <w:u w:val="single"/>
              </w:rPr>
              <w:t>30</w:t>
            </w:r>
            <w:r w:rsidR="002F0DC8" w:rsidRPr="00E74E50">
              <w:rPr>
                <w:rFonts w:ascii="Angsana New" w:hAnsi="Angsana New" w:cs="Angsana New"/>
                <w:u w:val="single"/>
                <w:cs/>
              </w:rPr>
              <w:t xml:space="preserve"> มิถุนายน </w:t>
            </w:r>
            <w:r w:rsidR="002F0DC8" w:rsidRPr="00494A9B">
              <w:rPr>
                <w:rFonts w:ascii="Angsana New" w:hAnsi="Angsana New" w:cs="Angsana New"/>
                <w:u w:val="single"/>
              </w:rPr>
              <w:t>256</w:t>
            </w:r>
            <w:r w:rsidR="00665747" w:rsidRPr="00494A9B"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  <w:shd w:val="clear" w:color="auto" w:fill="auto"/>
          </w:tcPr>
          <w:p w14:paraId="6A5067A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29A5959D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0696BFF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60E5CF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B5D1DAD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E4849D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645AEB2" w14:textId="77777777" w:rsidR="00D344D5" w:rsidRPr="005764E7" w:rsidRDefault="00D344D5" w:rsidP="000B1F6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611" w:rsidRPr="008D18A0" w14:paraId="75BB210A" w14:textId="77777777" w:rsidTr="00702611">
        <w:tc>
          <w:tcPr>
            <w:tcW w:w="4111" w:type="dxa"/>
            <w:shd w:val="clear" w:color="auto" w:fill="auto"/>
          </w:tcPr>
          <w:p w14:paraId="58A7DA38" w14:textId="77777777" w:rsidR="00702611" w:rsidRPr="00E74E50" w:rsidRDefault="00702611" w:rsidP="0070261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B8E9B" w14:textId="6B5B9A9A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154,551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4A983D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F4464" w14:textId="1F4BA50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F56D7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A35DE2" w14:textId="7F51C38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557088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AEB8C" w14:textId="371960F1" w:rsidR="00702611" w:rsidRPr="008D18A0" w:rsidRDefault="00702611" w:rsidP="00702611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234,580</w:t>
            </w:r>
          </w:p>
        </w:tc>
      </w:tr>
      <w:tr w:rsidR="00702611" w:rsidRPr="008D18A0" w14:paraId="156FA5A1" w14:textId="77777777" w:rsidTr="00702611">
        <w:tc>
          <w:tcPr>
            <w:tcW w:w="4111" w:type="dxa"/>
            <w:shd w:val="clear" w:color="auto" w:fill="auto"/>
            <w:vAlign w:val="bottom"/>
          </w:tcPr>
          <w:p w14:paraId="26EF6BE7" w14:textId="7949C45F" w:rsidR="00702611" w:rsidRPr="008D18A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B4CB7" w14:textId="5CEF04EF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48,174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8AF37B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B77D9" w14:textId="1FC7E4C2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18239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D75A3" w14:textId="528858CA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E6B925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598C7E" w14:textId="0207CD39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68,095</w:t>
            </w:r>
          </w:p>
        </w:tc>
      </w:tr>
      <w:tr w:rsidR="00702611" w:rsidRPr="008D18A0" w14:paraId="47ADF13D" w14:textId="77777777" w:rsidTr="00702611">
        <w:tc>
          <w:tcPr>
            <w:tcW w:w="4111" w:type="dxa"/>
            <w:shd w:val="clear" w:color="auto" w:fill="auto"/>
            <w:vAlign w:val="bottom"/>
          </w:tcPr>
          <w:p w14:paraId="7731BB85" w14:textId="22EFBC67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รายได้</w:t>
            </w:r>
            <w:r w:rsidR="00751FC7" w:rsidRPr="00E74E50">
              <w:rPr>
                <w:rFonts w:ascii="Angsana New" w:hAnsi="Angsana New" w:cs="Angsana New"/>
                <w:cs/>
              </w:rPr>
              <w:t>อื่นๆ</w:t>
            </w:r>
            <w:r w:rsidRPr="00E74E50">
              <w:rPr>
                <w:rFonts w:ascii="Angsana New" w:hAnsi="Angsana New" w:cs="Angsana New"/>
                <w:cs/>
              </w:rPr>
              <w:t xml:space="preserve">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3D9B2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F36F96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C92E0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B7CDB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1C376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460E7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96725C" w14:textId="664A59D1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4,725</w:t>
            </w:r>
          </w:p>
        </w:tc>
      </w:tr>
      <w:tr w:rsidR="00702611" w:rsidRPr="008D18A0" w14:paraId="1A554B7B" w14:textId="77777777" w:rsidTr="00702611">
        <w:tc>
          <w:tcPr>
            <w:tcW w:w="4111" w:type="dxa"/>
            <w:shd w:val="clear" w:color="auto" w:fill="auto"/>
            <w:vAlign w:val="bottom"/>
          </w:tcPr>
          <w:p w14:paraId="770C8560" w14:textId="77777777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665BA5F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7ABAA25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B5344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61B10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6919F8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15FAD1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43CE7C" w14:textId="256FC5F3" w:rsidR="00702611" w:rsidRPr="00E74E5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76,367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2611" w:rsidRPr="008D18A0" w14:paraId="2937205B" w14:textId="77777777" w:rsidTr="00702611">
        <w:tc>
          <w:tcPr>
            <w:tcW w:w="4111" w:type="dxa"/>
            <w:shd w:val="clear" w:color="auto" w:fill="auto"/>
            <w:vAlign w:val="bottom"/>
          </w:tcPr>
          <w:p w14:paraId="553D7EC1" w14:textId="77777777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334A07C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4FD7DE2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D2E97F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546EED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304003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D145242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A49D66" w14:textId="2E9284F8" w:rsidR="00702611" w:rsidRPr="00E74E5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1,839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2611" w:rsidRPr="008D18A0" w14:paraId="37C3242C" w14:textId="77777777" w:rsidTr="00702611">
        <w:tc>
          <w:tcPr>
            <w:tcW w:w="4111" w:type="dxa"/>
            <w:shd w:val="clear" w:color="auto" w:fill="auto"/>
            <w:vAlign w:val="bottom"/>
          </w:tcPr>
          <w:p w14:paraId="42E115C8" w14:textId="21E07A17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ส่วนแบ่งขาดทุนจากบริษัทร่วม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0D6183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2BFD9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66B8D4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CD846A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55DC9D3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146C1C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43A73" w14:textId="21E0D6C6" w:rsidR="00702611" w:rsidRPr="00E74E5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3,953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2611" w:rsidRPr="008D18A0" w14:paraId="6EB9BEF4" w14:textId="77777777" w:rsidTr="00702611">
        <w:tc>
          <w:tcPr>
            <w:tcW w:w="4111" w:type="dxa"/>
            <w:shd w:val="clear" w:color="auto" w:fill="auto"/>
            <w:vAlign w:val="bottom"/>
          </w:tcPr>
          <w:p w14:paraId="544F7005" w14:textId="4A9BD0C3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8946F6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B74085C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7185B8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23A495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D6DBF93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65B1CE7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B418" w14:textId="077115D1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</w:tr>
      <w:tr w:rsidR="00702611" w:rsidRPr="008D18A0" w14:paraId="3C46D369" w14:textId="77777777" w:rsidTr="00702611">
        <w:tc>
          <w:tcPr>
            <w:tcW w:w="4111" w:type="dxa"/>
            <w:shd w:val="clear" w:color="auto" w:fill="auto"/>
            <w:vAlign w:val="bottom"/>
          </w:tcPr>
          <w:p w14:paraId="66DF865B" w14:textId="18DF0CC3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ขาดทุนสำหรับงวด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8324AAB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75465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31D6B1B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A29810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B092EC" w14:textId="77777777" w:rsidR="00702611" w:rsidRPr="00E74E5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3016443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5A59" w14:textId="01539868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8,288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02611" w:rsidRPr="008D18A0" w14:paraId="3BA18BF0" w14:textId="77777777" w:rsidTr="00702611">
        <w:trPr>
          <w:trHeight w:hRule="exact" w:val="340"/>
        </w:trPr>
        <w:tc>
          <w:tcPr>
            <w:tcW w:w="4111" w:type="dxa"/>
            <w:shd w:val="clear" w:color="auto" w:fill="auto"/>
          </w:tcPr>
          <w:p w14:paraId="00C4F3AD" w14:textId="77777777" w:rsidR="00702611" w:rsidRPr="00E74E50" w:rsidRDefault="00702611" w:rsidP="0070261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EC4DB30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1981C8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A947D41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961386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77CE67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360D47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817B0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611" w:rsidRPr="008D18A0" w14:paraId="0BE18FAE" w14:textId="77777777" w:rsidTr="00702611">
        <w:tc>
          <w:tcPr>
            <w:tcW w:w="4111" w:type="dxa"/>
            <w:shd w:val="clear" w:color="auto" w:fill="auto"/>
            <w:vAlign w:val="bottom"/>
          </w:tcPr>
          <w:p w14:paraId="7D4F3935" w14:textId="0ED7620A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352B00C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638AE9F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7900A09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DDFA45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D724C6" w14:textId="77777777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AA9594" w14:textId="77777777" w:rsidR="00702611" w:rsidRPr="008D18A0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38F37C" w14:textId="004B9F8D" w:rsidR="00702611" w:rsidRPr="008D18A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611" w:rsidRPr="00666F78" w14:paraId="5A8A5E10" w14:textId="77777777" w:rsidTr="00702611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39145515" w14:textId="750D8DCF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 xml:space="preserve">ณ วันที่ </w:t>
            </w:r>
            <w:r w:rsidRPr="00494A9B">
              <w:rPr>
                <w:rFonts w:asciiTheme="majorBidi" w:hAnsiTheme="majorBidi" w:cstheme="majorBidi"/>
              </w:rPr>
              <w:t>30</w:t>
            </w:r>
            <w:r w:rsidRPr="00E74E50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494A9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10DD9F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12F22F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E1AB40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73763C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8BE0A6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35F5BA" w14:textId="77777777" w:rsidR="00702611" w:rsidRPr="00666F78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0CDF7" w14:textId="1A518E52" w:rsidR="00702611" w:rsidRPr="00E74E5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828,854</w:t>
            </w:r>
          </w:p>
        </w:tc>
      </w:tr>
      <w:tr w:rsidR="00702611" w:rsidRPr="00666F78" w14:paraId="1A143862" w14:textId="77777777" w:rsidTr="00702611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56094D0D" w14:textId="7D0B56A2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DDDDCCA" w14:textId="0FB82158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6C0EE6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84350A" w14:textId="5EF247C4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F3B645" w14:textId="77777777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DA455A6" w14:textId="2CAF5F93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76A051" w14:textId="77777777" w:rsidR="00702611" w:rsidRPr="00666F78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F10330" w14:textId="703497C5" w:rsidR="00702611" w:rsidRPr="00666F7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702611" w:rsidRPr="00666F78" w14:paraId="7016C1D7" w14:textId="77777777" w:rsidTr="00702611">
        <w:trPr>
          <w:trHeight w:val="409"/>
        </w:trPr>
        <w:tc>
          <w:tcPr>
            <w:tcW w:w="4111" w:type="dxa"/>
            <w:shd w:val="clear" w:color="auto" w:fill="auto"/>
            <w:vAlign w:val="bottom"/>
          </w:tcPr>
          <w:p w14:paraId="4D8AE91B" w14:textId="370789ED" w:rsidR="00702611" w:rsidRPr="00E74E50" w:rsidRDefault="00702611" w:rsidP="00702611">
            <w:pPr>
              <w:pStyle w:val="a4"/>
              <w:widowControl/>
              <w:ind w:left="38" w:right="0" w:hanging="116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1D8F71" w14:textId="7CF8CDF4" w:rsidR="00702611" w:rsidRPr="00E74E50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154,551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A14CBB3" w14:textId="77777777" w:rsidR="00702611" w:rsidRPr="006F1555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77036" w14:textId="1A7CA6FE" w:rsidR="00702611" w:rsidRPr="000F6D6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F8ADD2" w14:textId="77777777" w:rsidR="00702611" w:rsidRPr="006F1555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3121D6" w14:textId="3403ECE3" w:rsidR="00702611" w:rsidRPr="000F6D68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32,958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EBF2B3" w14:textId="77777777" w:rsidR="00702611" w:rsidRPr="006F1555" w:rsidRDefault="00702611" w:rsidP="0070261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CA7C7E" w14:textId="3D279941" w:rsidR="00702611" w:rsidRPr="006F1555" w:rsidRDefault="00702611" w:rsidP="0070261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234,580</w:t>
            </w:r>
          </w:p>
        </w:tc>
      </w:tr>
      <w:bookmarkEnd w:id="0"/>
    </w:tbl>
    <w:p w14:paraId="435C3F18" w14:textId="70E9318A" w:rsidR="00367996" w:rsidRPr="00FB1ED3" w:rsidRDefault="0036799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656B26" w14:paraId="0A72EAF9" w14:textId="77777777" w:rsidTr="00FB1ED3">
        <w:tc>
          <w:tcPr>
            <w:tcW w:w="4111" w:type="dxa"/>
          </w:tcPr>
          <w:p w14:paraId="3F6BE25F" w14:textId="77777777" w:rsidR="00D35DC0" w:rsidRPr="008D18A0" w:rsidRDefault="00D35DC0" w:rsidP="00D2520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28D83B97" w14:textId="7A6E9DB8" w:rsidR="00D35DC0" w:rsidRPr="00E74E50" w:rsidRDefault="00D35DC0" w:rsidP="00D2520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งบ</w:t>
            </w:r>
            <w:r w:rsidRPr="00E74E50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4C1716" w:rsidRPr="00E74E50">
              <w:rPr>
                <w:rFonts w:asciiTheme="majorBidi" w:hAnsiTheme="majorBidi" w:cs="Angsana New"/>
                <w:cs/>
              </w:rPr>
              <w:t xml:space="preserve"> (พันบาท)</w:t>
            </w:r>
          </w:p>
        </w:tc>
      </w:tr>
      <w:tr w:rsidR="00C24DDD" w:rsidRPr="008D18A0" w14:paraId="0BB4916F" w14:textId="77777777" w:rsidTr="00FB1ED3">
        <w:tc>
          <w:tcPr>
            <w:tcW w:w="4111" w:type="dxa"/>
          </w:tcPr>
          <w:p w14:paraId="640ACC4A" w14:textId="77777777" w:rsidR="00C24DDD" w:rsidRPr="008D18A0" w:rsidRDefault="00C24DDD" w:rsidP="00D2520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D4C11BF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A517E37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363D5CD" w14:textId="77777777" w:rsidR="00C24DDD" w:rsidRPr="00E74E50" w:rsidRDefault="00C24DDD" w:rsidP="00D2520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80E00CD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C417E75" w14:textId="2E1AA26D" w:rsidR="00C24DDD" w:rsidRPr="008D18A0" w:rsidRDefault="00751FC7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179D1B02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21E0AA" w14:textId="77777777" w:rsidR="00C24DDD" w:rsidRPr="008D18A0" w:rsidRDefault="00C24DDD" w:rsidP="00D2520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24DDD" w:rsidRPr="008D18A0" w14:paraId="31E4F6BF" w14:textId="77777777" w:rsidTr="00FB1ED3">
        <w:tc>
          <w:tcPr>
            <w:tcW w:w="4111" w:type="dxa"/>
          </w:tcPr>
          <w:p w14:paraId="293C013B" w14:textId="0CEB5130" w:rsidR="00C24DDD" w:rsidRPr="00C24DDD" w:rsidRDefault="005B4370" w:rsidP="0064244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E74E50">
              <w:rPr>
                <w:rFonts w:ascii="Angsana New" w:hAnsi="Angsana New" w:cs="Angsana New"/>
                <w:u w:val="single"/>
                <w:cs/>
              </w:rPr>
              <w:t>สำหรับงวด</w:t>
            </w:r>
            <w:r w:rsidR="00642445" w:rsidRPr="00E74E50">
              <w:rPr>
                <w:rFonts w:ascii="Angsana New" w:hAnsi="Angsana New" w:cs="Angsana New"/>
                <w:u w:val="single"/>
                <w:cs/>
              </w:rPr>
              <w:t>หก</w:t>
            </w:r>
            <w:r w:rsidRPr="00E74E50">
              <w:rPr>
                <w:rFonts w:ascii="Angsana New" w:hAnsi="Angsana New" w:cs="Angsana New"/>
                <w:u w:val="single"/>
                <w:cs/>
              </w:rPr>
              <w:t>เดือน</w:t>
            </w:r>
            <w:r w:rsidR="00C24DDD" w:rsidRPr="00E74E50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642445" w:rsidRPr="00494A9B">
              <w:rPr>
                <w:rFonts w:ascii="Angsana New" w:hAnsi="Angsana New" w:cs="Angsana New"/>
                <w:u w:val="single"/>
              </w:rPr>
              <w:t xml:space="preserve">30 </w:t>
            </w:r>
            <w:r w:rsidR="00642445" w:rsidRPr="00E74E50">
              <w:rPr>
                <w:rFonts w:ascii="Angsana New" w:hAnsi="Angsana New" w:cs="Angsana New"/>
                <w:u w:val="single"/>
                <w:cs/>
              </w:rPr>
              <w:t>มิถุนายน</w:t>
            </w:r>
            <w:r w:rsidR="00C24DDD" w:rsidRPr="00E74E50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C24DDD" w:rsidRPr="00494A9B">
              <w:rPr>
                <w:rFonts w:ascii="Angsana New" w:hAnsi="Angsana New" w:cs="Angsana New"/>
                <w:u w:val="single"/>
              </w:rPr>
              <w:t>256</w:t>
            </w:r>
            <w:r w:rsidRPr="00494A9B">
              <w:rPr>
                <w:rFonts w:ascii="Angsana New" w:hAnsi="Angsana New" w:cs="Angsana New"/>
                <w:u w:val="single"/>
              </w:rPr>
              <w:t>6</w:t>
            </w:r>
          </w:p>
        </w:tc>
        <w:tc>
          <w:tcPr>
            <w:tcW w:w="1007" w:type="dxa"/>
          </w:tcPr>
          <w:p w14:paraId="7E07F25C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11E9A547" w14:textId="77777777" w:rsidR="00C24DDD" w:rsidRPr="008D18A0" w:rsidRDefault="00C24DDD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B765B9A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A4EF60" w14:textId="77777777" w:rsidR="00C24DDD" w:rsidRPr="008D18A0" w:rsidRDefault="00C24DDD" w:rsidP="00D2520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507FF3D7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7BA6143" w14:textId="77777777" w:rsidR="00C24DDD" w:rsidRPr="008D18A0" w:rsidRDefault="00C24DDD" w:rsidP="00D2520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321F3C" w14:textId="77777777" w:rsidR="00C24DDD" w:rsidRPr="008D18A0" w:rsidRDefault="00C24DDD" w:rsidP="00D2520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0EE9" w:rsidRPr="00E76D97" w14:paraId="64CA868B" w14:textId="77777777" w:rsidTr="00EC67E0">
        <w:tc>
          <w:tcPr>
            <w:tcW w:w="4111" w:type="dxa"/>
          </w:tcPr>
          <w:p w14:paraId="37DACED6" w14:textId="77777777" w:rsidR="00FF0EE9" w:rsidRPr="00E74E50" w:rsidRDefault="00FF0EE9" w:rsidP="00FF0EE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3DAC3A" w14:textId="4FDE47F4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199,554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90507A9" w14:textId="77777777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03A907" w14:textId="1D7B38B4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821B9" w14:textId="77777777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B2882E" w14:textId="1B3B1BCC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1F1B9D" w14:textId="77777777" w:rsidR="00FF0EE9" w:rsidRPr="00E76D97" w:rsidRDefault="00FF0EE9" w:rsidP="00FF0EE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7313C8" w14:textId="45A622BF" w:rsidR="00FF0EE9" w:rsidRPr="00E76D97" w:rsidRDefault="00FF0EE9" w:rsidP="00FF0EE9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258,348</w:t>
            </w:r>
          </w:p>
        </w:tc>
      </w:tr>
      <w:tr w:rsidR="00FF0EE9" w:rsidRPr="00E76D97" w14:paraId="621C2C68" w14:textId="77777777" w:rsidTr="00EC67E0">
        <w:tc>
          <w:tcPr>
            <w:tcW w:w="4111" w:type="dxa"/>
          </w:tcPr>
          <w:p w14:paraId="489866C0" w14:textId="77777777" w:rsidR="00FF0EE9" w:rsidRPr="00E76D97" w:rsidRDefault="00FF0EE9" w:rsidP="00FF0EE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AAAEF1" w14:textId="118FD7B9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85,737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4060933" w14:textId="77777777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9BC577" w14:textId="5653A1FB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F33B34" w14:textId="77777777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32EC9E" w14:textId="617A08DA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AC421D" w14:textId="77777777" w:rsidR="00FF0EE9" w:rsidRPr="00E76D97" w:rsidRDefault="00FF0EE9" w:rsidP="00FF0EE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712EC7" w14:textId="21B277E7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97,534</w:t>
            </w:r>
          </w:p>
        </w:tc>
      </w:tr>
      <w:tr w:rsidR="00B557E1" w:rsidRPr="00E76D97" w14:paraId="6498BE8E" w14:textId="77777777" w:rsidTr="008C6FFB">
        <w:tc>
          <w:tcPr>
            <w:tcW w:w="4111" w:type="dxa"/>
          </w:tcPr>
          <w:p w14:paraId="6DE080BF" w14:textId="01048418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รายได้</w:t>
            </w:r>
            <w:r w:rsidR="00751FC7" w:rsidRPr="00E74E50">
              <w:rPr>
                <w:rFonts w:ascii="Angsana New" w:hAnsi="Angsana New" w:cs="Angsana New"/>
                <w:cs/>
              </w:rPr>
              <w:t>อื่นๆ</w:t>
            </w:r>
            <w:r w:rsidRPr="00E74E50">
              <w:rPr>
                <w:rFonts w:ascii="Angsana New" w:hAnsi="Angsana New" w:cs="Angsana New"/>
                <w:cs/>
              </w:rPr>
              <w:t xml:space="preserve">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B81FF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AF14E2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C0E6E3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66629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00ED2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0A56654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538EC4" w14:textId="39360A69" w:rsidR="00B557E1" w:rsidRPr="00E76D97" w:rsidRDefault="008C6FFB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3,957</w:t>
            </w:r>
          </w:p>
        </w:tc>
      </w:tr>
      <w:tr w:rsidR="00B557E1" w:rsidRPr="00E76D97" w14:paraId="5E17DCDC" w14:textId="77777777" w:rsidTr="008C6FFB">
        <w:tc>
          <w:tcPr>
            <w:tcW w:w="4111" w:type="dxa"/>
          </w:tcPr>
          <w:p w14:paraId="52D3471E" w14:textId="77777777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E5C3B9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65F23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9AE7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7836C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5DA0E7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96AB2F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609A9A" w14:textId="24178952" w:rsidR="00B557E1" w:rsidRPr="00E74E50" w:rsidRDefault="008C6FFB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(81,24</w:t>
            </w:r>
            <w:r w:rsidR="001107F7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557E1" w:rsidRPr="00E76D97" w14:paraId="53F30E2F" w14:textId="77777777" w:rsidTr="008C6FFB">
        <w:tc>
          <w:tcPr>
            <w:tcW w:w="4111" w:type="dxa"/>
          </w:tcPr>
          <w:p w14:paraId="5480D8BC" w14:textId="77777777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E0784F4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846A9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FFB117B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DA6C9C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F8556B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5D8819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3AEF17" w14:textId="5307DC20" w:rsidR="00B557E1" w:rsidRPr="00E74E50" w:rsidRDefault="008C6FFB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(2,739)</w:t>
            </w:r>
          </w:p>
        </w:tc>
      </w:tr>
      <w:tr w:rsidR="00B557E1" w:rsidRPr="00E76D97" w14:paraId="1919F02D" w14:textId="77777777" w:rsidTr="008C6FFB">
        <w:tc>
          <w:tcPr>
            <w:tcW w:w="4111" w:type="dxa"/>
          </w:tcPr>
          <w:p w14:paraId="2E741032" w14:textId="2610D600" w:rsidR="00B557E1" w:rsidRPr="00E74E50" w:rsidRDefault="002671AD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</w:t>
            </w:r>
            <w:r w:rsidR="00B557E1" w:rsidRPr="00E74E50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59E0FF4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BD6C98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9FEEBC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A73A88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7D511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F9BD4F6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5CEC4" w14:textId="4C4A7C01" w:rsidR="00B557E1" w:rsidRPr="00E76D97" w:rsidRDefault="008C6FFB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(1,715)</w:t>
            </w:r>
          </w:p>
        </w:tc>
      </w:tr>
      <w:tr w:rsidR="00B557E1" w:rsidRPr="00E76D97" w14:paraId="13C22141" w14:textId="77777777" w:rsidTr="008C6FFB">
        <w:tc>
          <w:tcPr>
            <w:tcW w:w="4111" w:type="dxa"/>
          </w:tcPr>
          <w:p w14:paraId="131F9FF4" w14:textId="4CA2DA55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กำไรสำหรับ</w:t>
            </w:r>
            <w:r w:rsidR="005530DA" w:rsidRPr="00E74E50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F48108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AB00B46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AD67A7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6E48BC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AE930A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FD81FD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0ADA4" w14:textId="18A5C1DE" w:rsidR="00B557E1" w:rsidRPr="00E76D97" w:rsidRDefault="008C6FFB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15,79</w:t>
            </w:r>
            <w:r w:rsidR="001107F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557E1" w:rsidRPr="00E76D97" w14:paraId="5DC7131E" w14:textId="77777777" w:rsidTr="00FB1ED3">
        <w:trPr>
          <w:trHeight w:hRule="exact" w:val="340"/>
        </w:trPr>
        <w:tc>
          <w:tcPr>
            <w:tcW w:w="4111" w:type="dxa"/>
          </w:tcPr>
          <w:p w14:paraId="198288B1" w14:textId="77777777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FC2AC1E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51CF1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F839209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861879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4658C15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BBEF53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D91A00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E76D97" w14:paraId="4AD17FE7" w14:textId="77777777" w:rsidTr="00FB1ED3">
        <w:tc>
          <w:tcPr>
            <w:tcW w:w="4111" w:type="dxa"/>
          </w:tcPr>
          <w:p w14:paraId="39354AAE" w14:textId="77777777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C7ECB74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74FFD9A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2C0DC55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D16520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213199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78A48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4CC941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57E1" w:rsidRPr="00E76D97" w14:paraId="31394830" w14:textId="77777777" w:rsidTr="008C6FFB">
        <w:tc>
          <w:tcPr>
            <w:tcW w:w="4111" w:type="dxa"/>
          </w:tcPr>
          <w:p w14:paraId="6224B115" w14:textId="42DFE7E6" w:rsidR="00B557E1" w:rsidRPr="00E74E50" w:rsidRDefault="00B557E1" w:rsidP="00642445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642445" w:rsidRPr="00494A9B">
              <w:rPr>
                <w:rFonts w:ascii="Angsana New" w:hAnsi="Angsana New" w:cs="Angsana New"/>
              </w:rPr>
              <w:t>30</w:t>
            </w:r>
            <w:r w:rsidR="00642445" w:rsidRPr="00E74E50">
              <w:rPr>
                <w:rFonts w:ascii="Angsana New" w:hAnsi="Angsana New" w:cs="Angsana New"/>
                <w:cs/>
              </w:rPr>
              <w:t xml:space="preserve"> มิถุนายน </w:t>
            </w:r>
            <w:r w:rsidR="00642445" w:rsidRPr="00494A9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4AA6F9C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888C9E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6872DD0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F5690B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CB94BA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415733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F20869" w14:textId="1E1B3A5C" w:rsidR="00B557E1" w:rsidRPr="00E76D97" w:rsidRDefault="008C6FFB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839,704</w:t>
            </w:r>
          </w:p>
        </w:tc>
      </w:tr>
      <w:tr w:rsidR="00B557E1" w:rsidRPr="00E76D97" w14:paraId="456FBBAF" w14:textId="77777777" w:rsidTr="00FB1ED3">
        <w:tc>
          <w:tcPr>
            <w:tcW w:w="4111" w:type="dxa"/>
            <w:vAlign w:val="bottom"/>
          </w:tcPr>
          <w:p w14:paraId="7D931B12" w14:textId="77777777" w:rsidR="00B557E1" w:rsidRPr="00E74E50" w:rsidRDefault="00B557E1" w:rsidP="00E76D9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F82863E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64A003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85B625D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D96A5F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3D27728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C321FA8" w14:textId="77777777" w:rsidR="00B557E1" w:rsidRPr="00E76D97" w:rsidRDefault="00B557E1" w:rsidP="00E76D9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F55FFA" w14:textId="77777777" w:rsidR="00B557E1" w:rsidRPr="00E76D97" w:rsidRDefault="00B557E1" w:rsidP="00E76D9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F0EE9" w:rsidRPr="006F149B" w14:paraId="20A86E11" w14:textId="77777777" w:rsidTr="009C5043">
        <w:trPr>
          <w:trHeight w:val="386"/>
        </w:trPr>
        <w:tc>
          <w:tcPr>
            <w:tcW w:w="4111" w:type="dxa"/>
            <w:vAlign w:val="bottom"/>
          </w:tcPr>
          <w:p w14:paraId="6A7FF573" w14:textId="77777777" w:rsidR="00FF0EE9" w:rsidRPr="00E74E50" w:rsidRDefault="00FF0EE9" w:rsidP="00FF0EE9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F8248E" w14:textId="5D4A3E79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199,554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9F2504" w14:textId="77777777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BE498" w14:textId="044B8027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D6267" w14:textId="77777777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94D253" w14:textId="5F8003A0" w:rsidR="00FF0EE9" w:rsidRPr="00E76D97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14,288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5589E1" w14:textId="77777777" w:rsidR="00FF0EE9" w:rsidRPr="00E76D97" w:rsidRDefault="00FF0EE9" w:rsidP="00FF0EE9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973A68" w14:textId="4D17F873" w:rsidR="00FF0EE9" w:rsidRPr="006F149B" w:rsidRDefault="00FF0EE9" w:rsidP="00FF0EE9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258,348</w:t>
            </w:r>
          </w:p>
        </w:tc>
      </w:tr>
    </w:tbl>
    <w:p w14:paraId="5626E1E2" w14:textId="77777777" w:rsidR="0067347C" w:rsidRDefault="0067347C" w:rsidP="00E76D97"/>
    <w:p w14:paraId="09AFE760" w14:textId="77777777" w:rsidR="00240494" w:rsidRDefault="00240494" w:rsidP="00E76D97"/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D35DC0" w:rsidRPr="008D18A0" w14:paraId="6C155FF1" w14:textId="77777777" w:rsidTr="00240494">
        <w:tc>
          <w:tcPr>
            <w:tcW w:w="4111" w:type="dxa"/>
          </w:tcPr>
          <w:p w14:paraId="1DD308F1" w14:textId="77777777" w:rsidR="00D35DC0" w:rsidRPr="008D18A0" w:rsidRDefault="00D35DC0" w:rsidP="004135FF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440AC431" w14:textId="7B63AE8E" w:rsidR="00D35DC0" w:rsidRPr="00E74E50" w:rsidRDefault="00D35DC0" w:rsidP="004135FF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งบ</w:t>
            </w:r>
            <w:r w:rsidRPr="00E74E50">
              <w:rPr>
                <w:rFonts w:asciiTheme="majorBidi" w:hAnsiTheme="majorBidi" w:cs="Angsana New"/>
                <w:cs/>
              </w:rPr>
              <w:t>การเงินเฉพาะกิจการ</w:t>
            </w:r>
            <w:r w:rsidR="005530DA" w:rsidRPr="00E74E50">
              <w:rPr>
                <w:rFonts w:asciiTheme="majorBidi" w:hAnsiTheme="majorBidi" w:cs="Angsana New"/>
                <w:cs/>
              </w:rPr>
              <w:t xml:space="preserve"> (พันบาท)</w:t>
            </w:r>
          </w:p>
        </w:tc>
      </w:tr>
      <w:tr w:rsidR="005B0145" w:rsidRPr="008D18A0" w14:paraId="1A3DD794" w14:textId="77777777" w:rsidTr="00240494">
        <w:tc>
          <w:tcPr>
            <w:tcW w:w="4111" w:type="dxa"/>
          </w:tcPr>
          <w:p w14:paraId="25CD1BD0" w14:textId="77777777" w:rsidR="005B0145" w:rsidRPr="008D18A0" w:rsidRDefault="005B014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8B0B30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DD21EA4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0EE4B66" w14:textId="77777777" w:rsidR="005B0145" w:rsidRPr="00E74E50" w:rsidRDefault="005B014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0CF6F6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0F0C897" w14:textId="7661F133" w:rsidR="005B0145" w:rsidRPr="008D18A0" w:rsidRDefault="00751FC7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304BEEF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1C719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CB6C14" w:rsidRPr="008D18A0" w14:paraId="7B88DAC3" w14:textId="77777777" w:rsidTr="00240494">
        <w:tc>
          <w:tcPr>
            <w:tcW w:w="4111" w:type="dxa"/>
          </w:tcPr>
          <w:p w14:paraId="5184096E" w14:textId="396F58BF" w:rsidR="00CB6C14" w:rsidRPr="000C3190" w:rsidRDefault="00CB6C14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E74E50">
              <w:rPr>
                <w:rFonts w:ascii="Angsana New" w:hAnsi="Angsana New" w:cs="Angsana New"/>
                <w:u w:val="single"/>
                <w:cs/>
              </w:rPr>
              <w:t>สำหรับ</w:t>
            </w:r>
            <w:r w:rsidR="005B4370" w:rsidRPr="00E74E50">
              <w:rPr>
                <w:rFonts w:ascii="Angsana New" w:hAnsi="Angsana New" w:cs="Angsana New"/>
                <w:u w:val="single"/>
                <w:cs/>
              </w:rPr>
              <w:t>งวด</w:t>
            </w:r>
            <w:r w:rsidR="00642445" w:rsidRPr="00E74E50">
              <w:rPr>
                <w:rFonts w:ascii="Angsana New" w:hAnsi="Angsana New" w:cs="Angsana New"/>
                <w:u w:val="single"/>
                <w:cs/>
              </w:rPr>
              <w:t>หก</w:t>
            </w:r>
            <w:r w:rsidR="005B4370" w:rsidRPr="00E74E50">
              <w:rPr>
                <w:rFonts w:ascii="Angsana New" w:hAnsi="Angsana New" w:cs="Angsana New"/>
                <w:u w:val="single"/>
                <w:cs/>
              </w:rPr>
              <w:t>เดือน</w:t>
            </w:r>
            <w:r w:rsidRPr="00E74E50">
              <w:rPr>
                <w:rFonts w:ascii="Angsana New" w:hAnsi="Angsana New" w:cs="Angsana New"/>
                <w:u w:val="single"/>
                <w:cs/>
              </w:rPr>
              <w:t xml:space="preserve">สิ้นสุดวันที่ </w:t>
            </w:r>
            <w:r w:rsidR="00642445" w:rsidRPr="00494A9B">
              <w:rPr>
                <w:rFonts w:ascii="Angsana New" w:hAnsi="Angsana New" w:cs="Angsana New"/>
                <w:u w:val="single"/>
              </w:rPr>
              <w:t xml:space="preserve">30 </w:t>
            </w:r>
            <w:r w:rsidR="00642445" w:rsidRPr="00E74E50">
              <w:rPr>
                <w:rFonts w:ascii="Angsana New" w:hAnsi="Angsana New" w:cs="Angsana New"/>
                <w:u w:val="single"/>
                <w:cs/>
              </w:rPr>
              <w:t xml:space="preserve">มิถุนายน </w:t>
            </w:r>
            <w:r w:rsidR="00642445" w:rsidRPr="00494A9B">
              <w:rPr>
                <w:rFonts w:ascii="Angsana New" w:hAnsi="Angsana New" w:cs="Angsana New"/>
                <w:u w:val="single"/>
              </w:rPr>
              <w:t>256</w:t>
            </w:r>
            <w:r w:rsidR="00665747" w:rsidRPr="00494A9B"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007" w:type="dxa"/>
          </w:tcPr>
          <w:p w14:paraId="516A916F" w14:textId="77777777" w:rsidR="00CB6C14" w:rsidRPr="008D18A0" w:rsidRDefault="00CB6C14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05A2C50" w14:textId="77777777" w:rsidR="00CB6C14" w:rsidRPr="008D18A0" w:rsidRDefault="00CB6C14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E62BC80" w14:textId="77777777" w:rsidR="00CB6C14" w:rsidRPr="008D18A0" w:rsidRDefault="00CB6C14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64042" w14:textId="77777777" w:rsidR="00CB6C14" w:rsidRPr="008D18A0" w:rsidRDefault="00CB6C14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383C1053" w14:textId="77777777" w:rsidR="00CB6C14" w:rsidRPr="008D18A0" w:rsidRDefault="00CB6C14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4B0CA7" w14:textId="77777777" w:rsidR="00CB6C14" w:rsidRPr="008D18A0" w:rsidRDefault="00CB6C14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314DF8" w14:textId="77777777" w:rsidR="00CB6C14" w:rsidRPr="008D18A0" w:rsidRDefault="00CB6C14" w:rsidP="00061792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792" w:rsidRPr="005764E7" w14:paraId="5462CE23" w14:textId="77777777" w:rsidTr="00240494">
        <w:tc>
          <w:tcPr>
            <w:tcW w:w="4111" w:type="dxa"/>
          </w:tcPr>
          <w:p w14:paraId="4C3D6978" w14:textId="7777777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03F988" w14:textId="6B4CD629" w:rsidR="00061792" w:rsidRPr="008D18A0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154,551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88C78D" w14:textId="77777777" w:rsidR="00061792" w:rsidRPr="008D18A0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C2A7D" w14:textId="6829120B" w:rsidR="00061792" w:rsidRPr="008D18A0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6D513" w14:textId="77777777" w:rsidR="00061792" w:rsidRPr="008D18A0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927AD" w14:textId="1F80A0A8" w:rsidR="00061792" w:rsidRPr="008D18A0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3CF5E" w14:textId="77777777" w:rsidR="00061792" w:rsidRPr="008D18A0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739D7" w14:textId="2C5F68F3" w:rsidR="00061792" w:rsidRPr="008D18A0" w:rsidRDefault="00061792" w:rsidP="00061792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234,580</w:t>
            </w:r>
          </w:p>
        </w:tc>
      </w:tr>
      <w:tr w:rsidR="00061792" w:rsidRPr="005764E7" w14:paraId="19E096A3" w14:textId="77777777" w:rsidTr="00240494">
        <w:tc>
          <w:tcPr>
            <w:tcW w:w="4111" w:type="dxa"/>
          </w:tcPr>
          <w:p w14:paraId="6D8AF72B" w14:textId="300AD098" w:rsidR="00061792" w:rsidRPr="005764E7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E74E50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392064" w14:textId="25B7E683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48,174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9C41DE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97BB90" w14:textId="3F448D59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35BF4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EB74EA" w14:textId="513E1EB1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12,797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F0DD3F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64821E" w14:textId="5A51D051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68,095</w:t>
            </w:r>
          </w:p>
        </w:tc>
      </w:tr>
      <w:tr w:rsidR="00061792" w:rsidRPr="005764E7" w14:paraId="616AD2AF" w14:textId="77777777" w:rsidTr="00240494">
        <w:tc>
          <w:tcPr>
            <w:tcW w:w="4111" w:type="dxa"/>
          </w:tcPr>
          <w:p w14:paraId="57FFA79B" w14:textId="12D7F48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รายได้</w:t>
            </w:r>
            <w:r w:rsidR="00751FC7" w:rsidRPr="00E74E50">
              <w:rPr>
                <w:rFonts w:ascii="Angsana New" w:hAnsi="Angsana New" w:cs="Angsana New"/>
                <w:cs/>
              </w:rPr>
              <w:t>อื่นๆ</w:t>
            </w:r>
            <w:r w:rsidRPr="00E74E50">
              <w:rPr>
                <w:rFonts w:ascii="Angsana New" w:hAnsi="Angsana New" w:cs="Angsana New"/>
                <w:cs/>
              </w:rPr>
              <w:t xml:space="preserve">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CDCE96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37B0BD6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1E52F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2311D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2F4BD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953A9EA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AA32C8" w14:textId="299C3A58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4,725</w:t>
            </w:r>
          </w:p>
        </w:tc>
      </w:tr>
      <w:tr w:rsidR="00061792" w:rsidRPr="005764E7" w14:paraId="1BE45569" w14:textId="77777777" w:rsidTr="00240494">
        <w:tc>
          <w:tcPr>
            <w:tcW w:w="4111" w:type="dxa"/>
          </w:tcPr>
          <w:p w14:paraId="5A216DF9" w14:textId="03D8C44E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F84C099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2DD90F0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E1B7B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4124C9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2D0A76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F729BB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08D51C" w14:textId="14709F8E" w:rsidR="00061792" w:rsidRPr="00E74E50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79,266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1792" w:rsidRPr="005764E7" w14:paraId="6A4DBD62" w14:textId="77777777" w:rsidTr="00240494">
        <w:tc>
          <w:tcPr>
            <w:tcW w:w="4111" w:type="dxa"/>
          </w:tcPr>
          <w:p w14:paraId="21AD6680" w14:textId="5AFBFF9B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4420FAC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6004CA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481EB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18C141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BAACE3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8744E0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6A18FE" w14:textId="53E3C435" w:rsidR="00061792" w:rsidRPr="00E74E50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1,839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1792" w:rsidRPr="005764E7" w14:paraId="019FB4CF" w14:textId="77777777" w:rsidTr="00240494">
        <w:tc>
          <w:tcPr>
            <w:tcW w:w="4111" w:type="dxa"/>
          </w:tcPr>
          <w:p w14:paraId="7F8A4A77" w14:textId="54B66F32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757A7D8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8CF09F8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9BE5CB7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F7A86E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055687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D57FB0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6C83" w14:textId="4C96275E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1,631</w:t>
            </w:r>
          </w:p>
        </w:tc>
      </w:tr>
      <w:tr w:rsidR="00061792" w:rsidRPr="005764E7" w14:paraId="79649E30" w14:textId="77777777" w:rsidTr="00240494">
        <w:tc>
          <w:tcPr>
            <w:tcW w:w="4111" w:type="dxa"/>
          </w:tcPr>
          <w:p w14:paraId="66E82D28" w14:textId="19934FA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cs/>
              </w:rPr>
              <w:t>ขาดทุนสำหรับงวด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194E11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D4D51F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00ABF3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D17121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EDCF64" w14:textId="77777777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39DEFB" w14:textId="77777777" w:rsidR="00061792" w:rsidRPr="005764E7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C311A" w14:textId="0B7B12B0" w:rsidR="00061792" w:rsidRPr="005764E7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6,654</w:t>
            </w:r>
            <w:r w:rsidRPr="00E74E5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61792" w:rsidRPr="00666F78" w14:paraId="201E3277" w14:textId="77777777" w:rsidTr="00240494">
        <w:trPr>
          <w:trHeight w:hRule="exact" w:val="340"/>
        </w:trPr>
        <w:tc>
          <w:tcPr>
            <w:tcW w:w="4111" w:type="dxa"/>
          </w:tcPr>
          <w:p w14:paraId="010BBF54" w14:textId="7777777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AB7A2BA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EA8FAA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E9646C0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24ECFF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A4C3C9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F7C4FE" w14:textId="77777777" w:rsidR="00061792" w:rsidRPr="00666F78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4D2F5A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792" w:rsidRPr="00666F78" w14:paraId="5741F24A" w14:textId="77777777" w:rsidTr="00240494">
        <w:tc>
          <w:tcPr>
            <w:tcW w:w="4111" w:type="dxa"/>
          </w:tcPr>
          <w:p w14:paraId="28342325" w14:textId="46BF78F3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E74E50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3351383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63A76F5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BF28446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C94127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D55932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CBBFCF" w14:textId="77777777" w:rsidR="00061792" w:rsidRPr="00666F78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8A5092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1792" w:rsidRPr="00666F78" w14:paraId="623EB5CD" w14:textId="77777777" w:rsidTr="004F328D">
        <w:tc>
          <w:tcPr>
            <w:tcW w:w="4111" w:type="dxa"/>
          </w:tcPr>
          <w:p w14:paraId="075DF621" w14:textId="13C600D9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494A9B">
              <w:rPr>
                <w:rFonts w:ascii="Angsana New" w:hAnsi="Angsana New" w:cs="Angsana New"/>
              </w:rPr>
              <w:t>30</w:t>
            </w:r>
            <w:r w:rsidRPr="00E74E50">
              <w:rPr>
                <w:rFonts w:ascii="Angsana New" w:hAnsi="Angsana New" w:cs="Angsana New"/>
                <w:cs/>
              </w:rPr>
              <w:t xml:space="preserve"> มิถุนายน </w:t>
            </w:r>
            <w:r w:rsidRPr="00494A9B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007" w:type="dxa"/>
            <w:vAlign w:val="bottom"/>
          </w:tcPr>
          <w:p w14:paraId="3AB7F800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EB1F1B1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B91D709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F355E7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6334C64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906917D" w14:textId="77777777" w:rsidR="00061792" w:rsidRPr="00666F78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8374E" w14:textId="734F3E8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844,371</w:t>
            </w:r>
          </w:p>
        </w:tc>
      </w:tr>
      <w:tr w:rsidR="00061792" w:rsidRPr="00666F78" w14:paraId="5CD7FB66" w14:textId="77777777" w:rsidTr="004F328D">
        <w:tc>
          <w:tcPr>
            <w:tcW w:w="4111" w:type="dxa"/>
            <w:vAlign w:val="bottom"/>
          </w:tcPr>
          <w:p w14:paraId="62713E48" w14:textId="64799F1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D6F2CD8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D182866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D280EF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A92D4A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53B28E8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9D0887" w14:textId="77777777" w:rsidR="00061792" w:rsidRPr="00666F78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5CD805" w14:textId="77777777" w:rsidR="00061792" w:rsidRPr="00666F78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61792" w:rsidRPr="00666F78" w14:paraId="6AB0B7A9" w14:textId="77777777" w:rsidTr="00240494">
        <w:trPr>
          <w:trHeight w:val="386"/>
        </w:trPr>
        <w:tc>
          <w:tcPr>
            <w:tcW w:w="4111" w:type="dxa"/>
            <w:vAlign w:val="bottom"/>
          </w:tcPr>
          <w:p w14:paraId="1F9ECAB7" w14:textId="28D92347" w:rsidR="00061792" w:rsidRPr="00E74E50" w:rsidRDefault="00061792" w:rsidP="00061792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E74E50">
              <w:rPr>
                <w:rFonts w:asciiTheme="majorBidi" w:hAnsiTheme="majorBidi" w:cstheme="majorBidi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D3954A" w14:textId="2CEBED79" w:rsidR="00061792" w:rsidRPr="006F149B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W"/>
              </w:rPr>
              <w:t>154,551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130450" w14:textId="77777777" w:rsidR="00061792" w:rsidRPr="006F149B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992F07" w14:textId="4FDA01D9" w:rsidR="00061792" w:rsidRPr="006F149B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E01B3" w14:textId="77777777" w:rsidR="00061792" w:rsidRPr="006F149B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8407EB" w14:textId="1BC5386A" w:rsidR="00061792" w:rsidRPr="006F149B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32,958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309EAE" w14:textId="77777777" w:rsidR="00061792" w:rsidRPr="006F149B" w:rsidRDefault="00061792" w:rsidP="00061792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447105" w14:textId="6727FD13" w:rsidR="00061792" w:rsidRPr="006F149B" w:rsidRDefault="00061792" w:rsidP="0006179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234,580</w:t>
            </w:r>
          </w:p>
        </w:tc>
      </w:tr>
    </w:tbl>
    <w:p w14:paraId="7A730D1A" w14:textId="77777777" w:rsidR="00204DC3" w:rsidRDefault="00204DC3" w:rsidP="000617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3FFE6D4" w14:textId="3816C898" w:rsidR="00367996" w:rsidRDefault="000473D7" w:rsidP="0067347C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ยอดขายให้ลูกค้ารายใหญ่สำหรับ</w:t>
      </w:r>
      <w:r w:rsidR="00F026BD" w:rsidRPr="00E74E50">
        <w:rPr>
          <w:rFonts w:ascii="Angsana New" w:hAnsi="Angsana New"/>
          <w:sz w:val="28"/>
          <w:szCs w:val="28"/>
          <w:cs/>
        </w:rPr>
        <w:t>งวด</w:t>
      </w:r>
      <w:r w:rsidR="00642445" w:rsidRPr="00E74E50">
        <w:rPr>
          <w:rFonts w:ascii="Angsana New" w:hAnsi="Angsana New"/>
          <w:sz w:val="28"/>
          <w:szCs w:val="28"/>
          <w:cs/>
        </w:rPr>
        <w:t>หก</w:t>
      </w:r>
      <w:r w:rsidR="00F026BD" w:rsidRPr="00E74E50">
        <w:rPr>
          <w:rFonts w:ascii="Angsana New" w:hAnsi="Angsana New"/>
          <w:sz w:val="28"/>
          <w:szCs w:val="28"/>
          <w:cs/>
        </w:rPr>
        <w:t>เดือน</w:t>
      </w:r>
      <w:r w:rsidR="005D563D" w:rsidRPr="00E74E5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42445" w:rsidRPr="00494A9B">
        <w:rPr>
          <w:rFonts w:ascii="Angsana New" w:hAnsi="Angsana New"/>
          <w:sz w:val="28"/>
          <w:szCs w:val="28"/>
        </w:rPr>
        <w:t xml:space="preserve">30 </w:t>
      </w:r>
      <w:r w:rsidR="00642445" w:rsidRPr="00E74E5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42445" w:rsidRPr="00494A9B">
        <w:rPr>
          <w:rFonts w:ascii="Angsana New" w:hAnsi="Angsana New"/>
          <w:sz w:val="28"/>
          <w:szCs w:val="28"/>
        </w:rPr>
        <w:t>2566</w:t>
      </w:r>
      <w:r w:rsidR="00495F01" w:rsidRPr="00E74E50">
        <w:rPr>
          <w:rFonts w:ascii="Angsana New" w:hAnsi="Angsana New"/>
          <w:sz w:val="28"/>
          <w:szCs w:val="28"/>
          <w:cs/>
        </w:rPr>
        <w:t xml:space="preserve"> และ </w:t>
      </w:r>
      <w:r w:rsidR="00495F01" w:rsidRPr="00495F01">
        <w:rPr>
          <w:rFonts w:ascii="Angsana New" w:hAnsi="Angsana New"/>
          <w:sz w:val="28"/>
          <w:szCs w:val="28"/>
        </w:rPr>
        <w:t xml:space="preserve">2565 </w:t>
      </w:r>
      <w:r w:rsidR="005D563D" w:rsidRPr="00E74E50">
        <w:rPr>
          <w:rFonts w:ascii="Angsana New" w:hAnsi="Angsana New"/>
          <w:sz w:val="28"/>
          <w:szCs w:val="28"/>
          <w:cs/>
        </w:rPr>
        <w:t xml:space="preserve"> มีจำนวน </w:t>
      </w:r>
      <w:r w:rsidR="004C684B">
        <w:rPr>
          <w:rFonts w:ascii="Angsana New" w:hAnsi="Angsana New"/>
          <w:sz w:val="28"/>
          <w:szCs w:val="28"/>
        </w:rPr>
        <w:t>48.72</w:t>
      </w:r>
      <w:r w:rsidR="006D7F7E" w:rsidRPr="00E74E50">
        <w:rPr>
          <w:rFonts w:ascii="Angsana New" w:hAnsi="Angsana New"/>
          <w:sz w:val="28"/>
          <w:szCs w:val="28"/>
          <w:cs/>
        </w:rPr>
        <w:t xml:space="preserve"> </w:t>
      </w:r>
      <w:r w:rsidR="005D563D" w:rsidRPr="00E74E50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311AB8">
        <w:rPr>
          <w:rFonts w:ascii="Angsana New" w:hAnsi="Angsana New"/>
          <w:sz w:val="28"/>
          <w:szCs w:val="28"/>
          <w:lang w:val="en-ZW"/>
        </w:rPr>
        <w:t>46</w:t>
      </w:r>
      <w:r w:rsidR="00311AB8" w:rsidRPr="00E74E50">
        <w:rPr>
          <w:rFonts w:ascii="Angsana New" w:hAnsi="Angsana New"/>
          <w:sz w:val="28"/>
          <w:szCs w:val="28"/>
        </w:rPr>
        <w:t>.</w:t>
      </w:r>
      <w:r w:rsidR="00311AB8">
        <w:rPr>
          <w:rFonts w:ascii="Angsana New" w:hAnsi="Angsana New"/>
          <w:sz w:val="28"/>
          <w:szCs w:val="28"/>
          <w:lang w:val="en-ZW"/>
        </w:rPr>
        <w:t>60</w:t>
      </w:r>
      <w:r w:rsidR="005D563D" w:rsidRPr="00E74E50">
        <w:rPr>
          <w:rFonts w:ascii="Angsana New" w:hAnsi="Angsana New"/>
          <w:sz w:val="28"/>
          <w:szCs w:val="28"/>
          <w:cs/>
        </w:rPr>
        <w:t xml:space="preserve"> ล้านบาท ตามลำดับ  </w:t>
      </w:r>
      <w:r w:rsidR="00DF4294" w:rsidRPr="00E74E50">
        <w:rPr>
          <w:rFonts w:ascii="Angsana New" w:hAnsi="Angsana New"/>
          <w:sz w:val="28"/>
          <w:szCs w:val="28"/>
          <w:cs/>
        </w:rPr>
        <w:t xml:space="preserve"> </w:t>
      </w:r>
    </w:p>
    <w:p w14:paraId="65CDA50B" w14:textId="0AEF84A1" w:rsidR="00933A9F" w:rsidRPr="005764E7" w:rsidRDefault="00B6235B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367996" w:rsidRPr="00E74E50">
        <w:rPr>
          <w:rFonts w:ascii="Angsana New" w:hAnsi="Angsana New"/>
          <w:sz w:val="28"/>
          <w:szCs w:val="28"/>
          <w:cs/>
        </w:rPr>
        <w:t>งวด</w:t>
      </w:r>
      <w:r w:rsidR="00642445" w:rsidRPr="00E74E50">
        <w:rPr>
          <w:rFonts w:ascii="Angsana New" w:hAnsi="Angsana New"/>
          <w:sz w:val="28"/>
          <w:szCs w:val="28"/>
          <w:cs/>
        </w:rPr>
        <w:t>หก</w:t>
      </w:r>
      <w:r w:rsidR="00367996" w:rsidRPr="00E74E50">
        <w:rPr>
          <w:rFonts w:ascii="Angsana New" w:hAnsi="Angsana New"/>
          <w:sz w:val="28"/>
          <w:szCs w:val="28"/>
          <w:cs/>
        </w:rPr>
        <w:t>เดือน</w:t>
      </w:r>
      <w:r w:rsidR="000679E6" w:rsidRPr="00E74E50">
        <w:rPr>
          <w:rFonts w:ascii="Angsana New" w:hAnsi="Angsana New"/>
          <w:sz w:val="28"/>
          <w:szCs w:val="28"/>
          <w:cs/>
        </w:rPr>
        <w:t>สิ้น</w:t>
      </w:r>
      <w:r w:rsidRPr="00E74E50">
        <w:rPr>
          <w:rFonts w:ascii="Angsana New" w:hAnsi="Angsana New"/>
          <w:sz w:val="28"/>
          <w:szCs w:val="28"/>
          <w:cs/>
        </w:rPr>
        <w:t>สุดวันที่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642445" w:rsidRPr="008C04A7">
        <w:rPr>
          <w:rFonts w:ascii="Angsana New" w:hAnsi="Angsana New"/>
          <w:sz w:val="28"/>
          <w:szCs w:val="28"/>
        </w:rPr>
        <w:t xml:space="preserve">30 </w:t>
      </w:r>
      <w:r w:rsidR="00642445" w:rsidRPr="00E74E50">
        <w:rPr>
          <w:rFonts w:ascii="Angsana New" w:hAnsi="Angsana New"/>
          <w:sz w:val="28"/>
          <w:szCs w:val="28"/>
          <w:cs/>
        </w:rPr>
        <w:t>มิถุนายน</w:t>
      </w:r>
      <w:r w:rsidR="005B388A" w:rsidRPr="00E74E50">
        <w:rPr>
          <w:rFonts w:ascii="Angsana New" w:hAnsi="Angsana New"/>
          <w:sz w:val="28"/>
          <w:szCs w:val="28"/>
        </w:rPr>
        <w:t xml:space="preserve"> </w:t>
      </w:r>
      <w:r w:rsidR="00D3765D" w:rsidRPr="008C04A7">
        <w:rPr>
          <w:rFonts w:ascii="Angsana New" w:hAnsi="Angsana New"/>
          <w:sz w:val="28"/>
          <w:szCs w:val="28"/>
        </w:rPr>
        <w:t>2566</w:t>
      </w:r>
      <w:r w:rsidR="00D3765D" w:rsidRPr="00E74E50">
        <w:rPr>
          <w:rFonts w:ascii="Angsana New" w:hAnsi="Angsana New"/>
          <w:sz w:val="28"/>
          <w:szCs w:val="28"/>
          <w:cs/>
        </w:rPr>
        <w:t xml:space="preserve"> และ </w:t>
      </w:r>
      <w:r w:rsidR="00D3765D" w:rsidRPr="00D3765D">
        <w:rPr>
          <w:rFonts w:ascii="Angsana New" w:hAnsi="Angsana New"/>
          <w:sz w:val="28"/>
          <w:szCs w:val="28"/>
        </w:rPr>
        <w:t xml:space="preserve">2565 </w:t>
      </w:r>
      <w:r w:rsidRPr="00E74E5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018"/>
        <w:gridCol w:w="284"/>
        <w:gridCol w:w="1950"/>
      </w:tblGrid>
      <w:tr w:rsidR="00AB38D2" w:rsidRPr="005764E7" w14:paraId="5D1DD375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19E558A8" w:rsidR="00AB38D2" w:rsidRPr="005764E7" w:rsidRDefault="00AB38D2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B38D2" w:rsidRPr="005764E7" w14:paraId="7F1E90FA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B5CC" w14:textId="77777777" w:rsidR="00AB38D2" w:rsidRPr="005764E7" w:rsidRDefault="00AB38D2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D0BE8" w14:textId="43B1E57C" w:rsidR="00AB38D2" w:rsidRPr="00E74E50" w:rsidRDefault="00714E7B" w:rsidP="00524EC1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AB38D2" w:rsidRPr="00E74E50">
              <w:rPr>
                <w:rFonts w:ascii="Angsana New" w:hAnsi="Angsana New"/>
                <w:sz w:val="28"/>
                <w:szCs w:val="28"/>
                <w:cs/>
              </w:rPr>
              <w:t>การเงินที่แสดงเงินลงทุนตามวิธีส่วนได้เสีย</w:t>
            </w:r>
            <w:r w:rsidR="00F15B2E" w:rsidRPr="00E74E50">
              <w:rPr>
                <w:rFonts w:ascii="Angsana New" w:hAnsi="Angsana New"/>
                <w:sz w:val="28"/>
                <w:szCs w:val="28"/>
                <w:cs/>
              </w:rPr>
              <w:t>/</w:t>
            </w:r>
          </w:p>
        </w:tc>
      </w:tr>
      <w:tr w:rsidR="00524EC1" w:rsidRPr="005764E7" w14:paraId="40DCEE98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6AAB" w14:textId="77777777" w:rsidR="00524EC1" w:rsidRPr="005764E7" w:rsidRDefault="00524EC1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6F25F" w14:textId="7F8A3708" w:rsidR="00524EC1" w:rsidRPr="00E74E50" w:rsidRDefault="00524EC1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DDD" w:rsidRPr="005764E7" w14:paraId="4C977E08" w14:textId="77777777" w:rsidTr="00F52CB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AECE" w14:textId="77777777" w:rsidR="00C24DDD" w:rsidRPr="00E74E50" w:rsidRDefault="00C24DDD" w:rsidP="00C24DD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FDF636" w14:textId="56A5A2B7" w:rsidR="00C24DDD" w:rsidRPr="00656B26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F8714B" w:rsidRPr="000E61E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244C" w14:textId="77777777" w:rsidR="00C24DDD" w:rsidRPr="00E74E50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5D69F" w14:textId="3650289F" w:rsidR="00C24DDD" w:rsidRPr="00E74E50" w:rsidRDefault="00C24DDD" w:rsidP="00C24DD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23DB">
              <w:rPr>
                <w:rFonts w:ascii="Angsana New" w:hAnsi="Angsana New"/>
                <w:sz w:val="28"/>
                <w:szCs w:val="28"/>
              </w:rPr>
              <w:t>256</w:t>
            </w:r>
            <w:r w:rsidR="00F8714B" w:rsidRPr="000E61E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8714B" w:rsidRPr="005764E7" w14:paraId="709598C0" w14:textId="77777777" w:rsidTr="004C684B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84168" w14:textId="6D81AA73" w:rsidR="00F8714B" w:rsidRPr="00E74E50" w:rsidRDefault="00F8714B" w:rsidP="00F8714B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AF97" w14:textId="5FC34BE2" w:rsidR="00F8714B" w:rsidRPr="005764E7" w:rsidRDefault="004C68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252,516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FB3F1" w14:textId="4E508F5D" w:rsidR="00F8714B" w:rsidRPr="005764E7" w:rsidRDefault="00F8714B" w:rsidP="00F8714B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6533142" w14:textId="2490CE8E" w:rsidR="00F8714B" w:rsidRPr="00603DA3" w:rsidRDefault="00311AB8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231,774</w:t>
            </w:r>
          </w:p>
        </w:tc>
      </w:tr>
      <w:tr w:rsidR="00F8714B" w:rsidRPr="005764E7" w14:paraId="7906B8A9" w14:textId="77777777" w:rsidTr="004C684B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D9E" w14:textId="7DECD02B" w:rsidR="00F8714B" w:rsidRPr="005764E7" w:rsidRDefault="00F8714B" w:rsidP="00F8714B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6CD86" w14:textId="367A1110" w:rsidR="00F8714B" w:rsidRPr="005764E7" w:rsidRDefault="004C68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A418" w14:textId="1394EE4D" w:rsidR="00F8714B" w:rsidRPr="005764E7" w:rsidRDefault="00F871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3EF0D" w14:textId="42134D0E" w:rsidR="00F8714B" w:rsidRPr="005764E7" w:rsidRDefault="00311AB8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2,806</w:t>
            </w:r>
          </w:p>
        </w:tc>
      </w:tr>
      <w:tr w:rsidR="00F8714B" w:rsidRPr="005764E7" w14:paraId="0AA94B42" w14:textId="77777777" w:rsidTr="004C684B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1DAA" w14:textId="36EC7FB6" w:rsidR="00F8714B" w:rsidRPr="005764E7" w:rsidRDefault="00F8714B" w:rsidP="00F8714B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984B1E" w14:textId="68B68817" w:rsidR="00F8714B" w:rsidRPr="00542E9C" w:rsidRDefault="004C68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258,348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4DC7E" w14:textId="75876771" w:rsidR="00F8714B" w:rsidRPr="005764E7" w:rsidRDefault="00F8714B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FC1C3" w14:textId="467E5E55" w:rsidR="00F8714B" w:rsidRPr="00B257E9" w:rsidRDefault="00311AB8" w:rsidP="00F8714B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234,580</w:t>
            </w:r>
          </w:p>
        </w:tc>
      </w:tr>
    </w:tbl>
    <w:p w14:paraId="4011CC8B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4081E87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2B964BEB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07CA448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4BA9FCEB" w14:textId="06993EFB" w:rsidR="00BA390A" w:rsidRPr="00CD40AE" w:rsidRDefault="00B061BA" w:rsidP="00DB55C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65553FFE" w14:textId="77777777" w:rsidR="001079E7" w:rsidRPr="00B3691D" w:rsidRDefault="001079E7" w:rsidP="00DB55C1">
      <w:pPr>
        <w:tabs>
          <w:tab w:val="clear" w:pos="680"/>
          <w:tab w:val="left" w:pos="851"/>
        </w:tabs>
        <w:spacing w:before="120" w:after="120" w:line="260" w:lineRule="atLeast"/>
        <w:ind w:left="993" w:right="49" w:hanging="723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1284D44F" w14:textId="77777777" w:rsidR="001079E7" w:rsidRPr="00E74E50" w:rsidRDefault="001079E7" w:rsidP="00DB5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60" w:lineRule="atLeast"/>
        <w:ind w:left="540" w:right="49" w:hanging="270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E74E50">
        <w:rPr>
          <w:rFonts w:ascii="Angsana New" w:hAnsi="Angsana New"/>
          <w:sz w:val="28"/>
          <w:szCs w:val="28"/>
          <w:cs/>
        </w:rPr>
        <w:t>ก)</w:t>
      </w:r>
      <w:r w:rsidRPr="00E74E50">
        <w:rPr>
          <w:rFonts w:ascii="Angsana New" w:hAnsi="Angsana New"/>
          <w:sz w:val="28"/>
          <w:szCs w:val="28"/>
          <w:cs/>
        </w:rPr>
        <w:tab/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เงินลงทุนชั่วคราว เงินเบิกเกินบัญชีและเงินกู้ยืมระยะสั้น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0CD196CC" w14:textId="333E36C0" w:rsidR="001079E7" w:rsidRPr="00B3691D" w:rsidRDefault="001079E7" w:rsidP="00DB55C1">
      <w:pPr>
        <w:tabs>
          <w:tab w:val="clear" w:pos="680"/>
          <w:tab w:val="left" w:pos="810"/>
        </w:tabs>
        <w:spacing w:before="120" w:after="120" w:line="260" w:lineRule="atLeast"/>
        <w:ind w:left="540" w:right="49" w:hanging="27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ข)</w:t>
      </w:r>
      <w:r w:rsidR="00DB55C1" w:rsidRPr="00E74E50">
        <w:rPr>
          <w:rFonts w:ascii="Angsana New" w:hAnsi="Angsana New"/>
          <w:sz w:val="28"/>
          <w:szCs w:val="28"/>
          <w:cs/>
        </w:rPr>
        <w:t xml:space="preserve">  </w:t>
      </w:r>
      <w:r w:rsidRPr="00E74E50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5D47B4A5" w14:textId="116CCA73" w:rsidR="00367996" w:rsidRPr="0067347C" w:rsidRDefault="001079E7" w:rsidP="006734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27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14E5E723" w14:textId="709430FA" w:rsidR="00705F84" w:rsidRDefault="001079E7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270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ณ 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2F0DC8" w:rsidRPr="008C04A7">
        <w:rPr>
          <w:rFonts w:ascii="Angsana New" w:hAnsi="Angsana New"/>
          <w:sz w:val="28"/>
          <w:szCs w:val="28"/>
        </w:rPr>
        <w:t xml:space="preserve">30 </w:t>
      </w:r>
      <w:r w:rsidR="002F0DC8" w:rsidRPr="00E74E5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D3765D" w:rsidRPr="008C04A7">
        <w:rPr>
          <w:rFonts w:ascii="Angsana New" w:hAnsi="Angsana New"/>
          <w:sz w:val="28"/>
          <w:szCs w:val="28"/>
        </w:rPr>
        <w:t>2566</w:t>
      </w:r>
      <w:r w:rsidR="00D3765D" w:rsidRPr="00E74E50">
        <w:rPr>
          <w:rFonts w:ascii="Angsana New" w:hAnsi="Angsana New"/>
          <w:sz w:val="28"/>
          <w:szCs w:val="28"/>
          <w:cs/>
        </w:rPr>
        <w:t xml:space="preserve"> และ </w:t>
      </w:r>
      <w:r w:rsidRPr="00E74E50">
        <w:rPr>
          <w:rFonts w:ascii="Angsana New" w:hAnsi="Angsana New"/>
          <w:sz w:val="28"/>
          <w:szCs w:val="28"/>
          <w:cs/>
        </w:rPr>
        <w:t>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Pr="00292149">
        <w:rPr>
          <w:rFonts w:ascii="Angsana New" w:hAnsi="Angsana New"/>
          <w:sz w:val="28"/>
          <w:szCs w:val="28"/>
        </w:rPr>
        <w:t>31</w:t>
      </w:r>
      <w:r w:rsidRPr="00E74E5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3765D">
        <w:rPr>
          <w:rFonts w:ascii="Angsana New" w:hAnsi="Angsana New"/>
          <w:sz w:val="28"/>
          <w:szCs w:val="28"/>
        </w:rPr>
        <w:t>2565</w:t>
      </w:r>
      <w:r w:rsidRPr="000E61EA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0E61EA">
        <w:rPr>
          <w:rFonts w:ascii="Angsana New" w:hAnsi="Angsana New"/>
          <w:sz w:val="28"/>
          <w:szCs w:val="28"/>
          <w:cs/>
        </w:rPr>
        <w:t>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89083F" w:rsidRPr="00625E49" w14:paraId="787DFFC5" w14:textId="77777777" w:rsidTr="006F7312">
        <w:trPr>
          <w:trHeight w:hRule="exact" w:val="432"/>
        </w:trPr>
        <w:tc>
          <w:tcPr>
            <w:tcW w:w="2835" w:type="dxa"/>
          </w:tcPr>
          <w:p w14:paraId="69348543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1EE95566" w14:textId="77777777" w:rsidR="0089083F" w:rsidRPr="00E74E50" w:rsidRDefault="0089083F" w:rsidP="006F7312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9083F" w:rsidRPr="00625E49" w14:paraId="600ADBCA" w14:textId="77777777" w:rsidTr="006F7312">
        <w:trPr>
          <w:trHeight w:hRule="exact" w:val="432"/>
        </w:trPr>
        <w:tc>
          <w:tcPr>
            <w:tcW w:w="2835" w:type="dxa"/>
          </w:tcPr>
          <w:p w14:paraId="14CA20FB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295FECC4" w14:textId="77777777" w:rsidR="0089083F" w:rsidRPr="00EC5FC2" w:rsidRDefault="0089083F" w:rsidP="006F7312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E74E50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E74E50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9083F" w:rsidRPr="00625E49" w14:paraId="6A70087B" w14:textId="77777777" w:rsidTr="006F7312">
        <w:trPr>
          <w:trHeight w:hRule="exact" w:val="432"/>
        </w:trPr>
        <w:tc>
          <w:tcPr>
            <w:tcW w:w="2835" w:type="dxa"/>
          </w:tcPr>
          <w:p w14:paraId="1B9EC441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34DBAC5C" w14:textId="4E8BF739" w:rsidR="0089083F" w:rsidRPr="00B94003" w:rsidRDefault="0089083F" w:rsidP="002F0DC8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F0DC8" w:rsidRPr="008C04A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F0DC8" w:rsidRPr="00E74E50">
              <w:rPr>
                <w:rFonts w:ascii="Angsana New" w:hAnsi="Angsana New" w:cstheme="majorBidi"/>
                <w:sz w:val="28"/>
                <w:szCs w:val="28"/>
                <w:cs/>
              </w:rPr>
              <w:t>มิถุนายน</w:t>
            </w:r>
            <w:r w:rsidRPr="00E74E50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9083F" w:rsidRPr="00625E49" w14:paraId="0738A67B" w14:textId="77777777" w:rsidTr="006F7312">
        <w:trPr>
          <w:trHeight w:hRule="exact" w:val="432"/>
        </w:trPr>
        <w:tc>
          <w:tcPr>
            <w:tcW w:w="2835" w:type="dxa"/>
          </w:tcPr>
          <w:p w14:paraId="67024653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50D0B7" w14:textId="77777777" w:rsidR="0089083F" w:rsidRPr="00E74E50" w:rsidRDefault="0089083F" w:rsidP="006F7312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063F246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2093A" w14:textId="77777777" w:rsidR="0089083F" w:rsidRPr="00B94003" w:rsidRDefault="0089083F" w:rsidP="006F7312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9083F" w:rsidRPr="00625E49" w14:paraId="2E6083E1" w14:textId="77777777" w:rsidTr="006F7312">
        <w:trPr>
          <w:trHeight w:hRule="exact" w:val="432"/>
        </w:trPr>
        <w:tc>
          <w:tcPr>
            <w:tcW w:w="2835" w:type="dxa"/>
            <w:vAlign w:val="center"/>
          </w:tcPr>
          <w:p w14:paraId="23576534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D2417A" w14:textId="77777777" w:rsidR="0089083F" w:rsidRPr="00E74E50" w:rsidRDefault="0089083F" w:rsidP="006F7312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1F26E394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1F55ACA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2CA8CFCD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338ABD6" w14:textId="77777777" w:rsidR="0089083F" w:rsidRPr="00B94003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10250BB5" w14:textId="77777777" w:rsidR="0089083F" w:rsidRPr="00B94003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83EE5DC" w14:textId="77777777" w:rsidR="0089083F" w:rsidRPr="00B94003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20051139" w14:textId="77777777" w:rsidR="0089083F" w:rsidRPr="00B94003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D728B8C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083F" w:rsidRPr="00625E49" w14:paraId="5AAABC42" w14:textId="77777777" w:rsidTr="003E3812">
        <w:trPr>
          <w:trHeight w:hRule="exact" w:val="432"/>
        </w:trPr>
        <w:tc>
          <w:tcPr>
            <w:tcW w:w="2835" w:type="dxa"/>
            <w:vAlign w:val="bottom"/>
          </w:tcPr>
          <w:p w14:paraId="47B018B1" w14:textId="77777777" w:rsidR="0089083F" w:rsidRPr="00B94003" w:rsidRDefault="0089083F" w:rsidP="003E3812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9B022DB" w14:textId="77777777" w:rsidR="0089083F" w:rsidRPr="00B94003" w:rsidRDefault="0089083F" w:rsidP="006F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535FC43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31B3B82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6C6A14C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D26CDDB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4B434F4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0607225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3F07D8CC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B14DE8E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F" w:rsidRPr="00625E49" w14:paraId="3679595A" w14:textId="77777777" w:rsidTr="003E3812">
        <w:trPr>
          <w:trHeight w:hRule="exact" w:val="432"/>
        </w:trPr>
        <w:tc>
          <w:tcPr>
            <w:tcW w:w="2835" w:type="dxa"/>
            <w:vAlign w:val="bottom"/>
          </w:tcPr>
          <w:p w14:paraId="6305258A" w14:textId="77777777" w:rsidR="0089083F" w:rsidRPr="00B94003" w:rsidRDefault="0089083F" w:rsidP="003E381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577DF8BF" w14:textId="77777777" w:rsidR="0089083F" w:rsidRPr="00E74E50" w:rsidRDefault="0089083F" w:rsidP="003E3812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6BC9A85" w14:textId="77777777" w:rsidR="0089083F" w:rsidRPr="00B94003" w:rsidRDefault="0089083F" w:rsidP="006F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C809FB4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D7BAFDB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D163AE1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8DD86CD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5896819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36B6A36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AD67F5F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1E12C9E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F" w:rsidRPr="00625E49" w14:paraId="0C358AF2" w14:textId="77777777" w:rsidTr="003E3812">
        <w:trPr>
          <w:trHeight w:hRule="exact" w:val="344"/>
        </w:trPr>
        <w:tc>
          <w:tcPr>
            <w:tcW w:w="2835" w:type="dxa"/>
            <w:vAlign w:val="bottom"/>
          </w:tcPr>
          <w:p w14:paraId="6865B520" w14:textId="5A9ED06E" w:rsidR="00646AD1" w:rsidRPr="00E74E50" w:rsidRDefault="0089083F" w:rsidP="003E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</w:tcPr>
          <w:p w14:paraId="20E27EE5" w14:textId="77777777" w:rsidR="0089083F" w:rsidRPr="00B94003" w:rsidRDefault="0089083F" w:rsidP="006F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C2ACABE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0B0B3AB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5E95607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3961925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04F742D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328A85F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9D00150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BCF567B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6AD1" w:rsidRPr="00625E49" w14:paraId="0690784D" w14:textId="77777777" w:rsidTr="003E3812">
        <w:trPr>
          <w:trHeight w:hRule="exact" w:val="432"/>
        </w:trPr>
        <w:tc>
          <w:tcPr>
            <w:tcW w:w="2835" w:type="dxa"/>
            <w:vAlign w:val="bottom"/>
          </w:tcPr>
          <w:p w14:paraId="449CF302" w14:textId="1F20BB37" w:rsidR="00646AD1" w:rsidRPr="00E74E50" w:rsidRDefault="00646AD1" w:rsidP="003E3812">
            <w:pPr>
              <w:spacing w:line="240" w:lineRule="auto"/>
              <w:ind w:left="743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54236AF1" w14:textId="77777777" w:rsidR="00646AD1" w:rsidRPr="00B94003" w:rsidRDefault="00646AD1" w:rsidP="006F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DCA89DF" w14:textId="77777777" w:rsidR="00646AD1" w:rsidRPr="00B94003" w:rsidRDefault="00646AD1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E18268D" w14:textId="77777777" w:rsidR="00646AD1" w:rsidRPr="00E74E50" w:rsidRDefault="00646AD1" w:rsidP="006F7312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F8BB07C" w14:textId="77777777" w:rsidR="00646AD1" w:rsidRPr="00B94003" w:rsidRDefault="00646AD1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3CFE66E7" w14:textId="77777777" w:rsidR="00646AD1" w:rsidRPr="00B94003" w:rsidRDefault="00646AD1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6BE8E4D" w14:textId="77777777" w:rsidR="00646AD1" w:rsidRPr="00B94003" w:rsidRDefault="00646AD1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765E667" w14:textId="77777777" w:rsidR="00646AD1" w:rsidRPr="00B94003" w:rsidRDefault="00646AD1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7B44F3BA" w14:textId="77777777" w:rsidR="00646AD1" w:rsidRPr="00B94003" w:rsidRDefault="00646AD1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F471F82" w14:textId="77777777" w:rsidR="00646AD1" w:rsidRPr="00B94003" w:rsidRDefault="00646AD1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F" w:rsidRPr="00625E49" w14:paraId="1452B19E" w14:textId="77777777" w:rsidTr="003E3812">
        <w:trPr>
          <w:trHeight w:hRule="exact" w:val="432"/>
        </w:trPr>
        <w:tc>
          <w:tcPr>
            <w:tcW w:w="2835" w:type="dxa"/>
            <w:vAlign w:val="bottom"/>
          </w:tcPr>
          <w:p w14:paraId="7D202CDE" w14:textId="77777777" w:rsidR="0089083F" w:rsidRPr="00B94003" w:rsidRDefault="0089083F" w:rsidP="003E381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  <w:p w14:paraId="56664160" w14:textId="77777777" w:rsidR="0089083F" w:rsidRPr="00E74E50" w:rsidRDefault="0089083F" w:rsidP="003E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E6DC1D" w14:textId="77777777" w:rsidR="0089083F" w:rsidRPr="00B94003" w:rsidRDefault="0089083F" w:rsidP="006F731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970F03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827D510" w14:textId="77777777" w:rsidR="0089083F" w:rsidRPr="00E74E50" w:rsidRDefault="0089083F" w:rsidP="006F7312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B257AA9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7DF99E8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8204482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8F0DFEE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BCB89D9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3A742240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083F" w:rsidRPr="00625E49" w14:paraId="36AA867E" w14:textId="77777777" w:rsidTr="006527C2">
        <w:trPr>
          <w:trHeight w:hRule="exact" w:val="432"/>
        </w:trPr>
        <w:tc>
          <w:tcPr>
            <w:tcW w:w="2835" w:type="dxa"/>
            <w:vAlign w:val="bottom"/>
          </w:tcPr>
          <w:p w14:paraId="4374AF00" w14:textId="122CC7BA" w:rsidR="0089083F" w:rsidRPr="00625007" w:rsidRDefault="0089083F" w:rsidP="003E38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A5A1B" w14:textId="7305869E" w:rsidR="0089083F" w:rsidRPr="00B94003" w:rsidRDefault="006527C2" w:rsidP="006F731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247,020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FA61D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45404" w14:textId="2912AFA6" w:rsidR="0089083F" w:rsidRPr="00E74E50" w:rsidRDefault="006527C2" w:rsidP="006F731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185,687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F8011C" w14:textId="77777777" w:rsidR="0089083F" w:rsidRPr="00B94003" w:rsidRDefault="0089083F" w:rsidP="006F7312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4F6471" w14:textId="2E120074" w:rsidR="0089083F" w:rsidRPr="00B94003" w:rsidRDefault="006527C2" w:rsidP="006F731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D11A7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AFBE7" w14:textId="35CDF6AD" w:rsidR="0089083F" w:rsidRPr="00B94003" w:rsidRDefault="006527C2" w:rsidP="006F731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0E844A" w14:textId="77777777" w:rsidR="0089083F" w:rsidRPr="00B94003" w:rsidRDefault="0089083F" w:rsidP="006F7312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5EDA4" w14:textId="4912E387" w:rsidR="0089083F" w:rsidRPr="00B94003" w:rsidRDefault="006527C2" w:rsidP="006F731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247,020</w:t>
            </w:r>
          </w:p>
        </w:tc>
      </w:tr>
      <w:tr w:rsidR="0089083F" w:rsidRPr="005764E7" w14:paraId="698782EE" w14:textId="77777777" w:rsidTr="006527C2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6F6686A" w14:textId="77777777" w:rsidR="0089083F" w:rsidRPr="00E74E50" w:rsidRDefault="0089083F" w:rsidP="006F731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107FC6" w14:textId="379CCC2C" w:rsidR="0089083F" w:rsidRPr="00AB2F25" w:rsidRDefault="006527C2" w:rsidP="006F731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247,020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2C3E4" w14:textId="77777777" w:rsidR="0089083F" w:rsidRPr="00AB2F25" w:rsidRDefault="0089083F" w:rsidP="006F731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21F07F" w14:textId="69BBEFBD" w:rsidR="0089083F" w:rsidRPr="00E74E50" w:rsidRDefault="006527C2" w:rsidP="006F73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185,687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41CEB" w14:textId="77777777" w:rsidR="0089083F" w:rsidRPr="00AB2F25" w:rsidRDefault="0089083F" w:rsidP="006F731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A622B0" w14:textId="22EE94C4" w:rsidR="0089083F" w:rsidRPr="00AB2F25" w:rsidRDefault="006527C2" w:rsidP="006F73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8D8013" w14:textId="77777777" w:rsidR="0089083F" w:rsidRPr="00AB2F25" w:rsidRDefault="0089083F" w:rsidP="006F731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770CFA" w14:textId="397D0BA9" w:rsidR="0089083F" w:rsidRPr="00E74E50" w:rsidRDefault="006527C2" w:rsidP="006F7312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39B5DF" w14:textId="77777777" w:rsidR="0089083F" w:rsidRPr="00AB2F25" w:rsidRDefault="0089083F" w:rsidP="006F7312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403314F" w14:textId="4F5CC681" w:rsidR="0089083F" w:rsidRPr="00AB2F25" w:rsidRDefault="006527C2" w:rsidP="006F731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247,020</w:t>
            </w:r>
          </w:p>
        </w:tc>
      </w:tr>
    </w:tbl>
    <w:p w14:paraId="415B96F0" w14:textId="77777777" w:rsidR="0089083F" w:rsidRDefault="0089083F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4326ACB9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1AC5DC36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4882577B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2AE7C70D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68F2DE02" w14:textId="77777777" w:rsidR="0067347C" w:rsidRDefault="0067347C" w:rsidP="00890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705F84" w:rsidRPr="00625E49" w14:paraId="01DAA248" w14:textId="77777777" w:rsidTr="00D762DB">
        <w:trPr>
          <w:trHeight w:hRule="exact" w:val="432"/>
        </w:trPr>
        <w:tc>
          <w:tcPr>
            <w:tcW w:w="2835" w:type="dxa"/>
          </w:tcPr>
          <w:p w14:paraId="112CF484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shd w:val="clear" w:color="auto" w:fill="auto"/>
            <w:vAlign w:val="bottom"/>
          </w:tcPr>
          <w:p w14:paraId="04AD27C0" w14:textId="77777777" w:rsidR="00705F84" w:rsidRPr="00E74E50" w:rsidRDefault="00705F84" w:rsidP="00A809A4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05F84" w:rsidRPr="00625E49" w14:paraId="6DCDB276" w14:textId="77777777" w:rsidTr="00D762DB">
        <w:trPr>
          <w:trHeight w:hRule="exact" w:val="432"/>
        </w:trPr>
        <w:tc>
          <w:tcPr>
            <w:tcW w:w="2835" w:type="dxa"/>
          </w:tcPr>
          <w:p w14:paraId="3B905A1B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D8F42" w14:textId="77777777" w:rsidR="00705F84" w:rsidRPr="00EC5FC2" w:rsidRDefault="00705F84" w:rsidP="00A809A4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E74E50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E74E50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05F84" w:rsidRPr="00625E49" w14:paraId="7E26DC24" w14:textId="77777777" w:rsidTr="00D762DB">
        <w:trPr>
          <w:trHeight w:hRule="exact" w:val="432"/>
        </w:trPr>
        <w:tc>
          <w:tcPr>
            <w:tcW w:w="2835" w:type="dxa"/>
          </w:tcPr>
          <w:p w14:paraId="074450C2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AC790" w14:textId="08CB6874" w:rsidR="00705F84" w:rsidRPr="00B94003" w:rsidRDefault="00705F84" w:rsidP="00A809A4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E61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05F84" w:rsidRPr="00625E49" w14:paraId="6C885F9F" w14:textId="77777777" w:rsidTr="001444BC">
        <w:trPr>
          <w:trHeight w:hRule="exact" w:val="432"/>
        </w:trPr>
        <w:tc>
          <w:tcPr>
            <w:tcW w:w="2835" w:type="dxa"/>
          </w:tcPr>
          <w:p w14:paraId="33D84272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A79E283" w14:textId="77777777" w:rsidR="00705F84" w:rsidRPr="00E74E50" w:rsidRDefault="00705F84" w:rsidP="00A809A4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0F37FEE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73C1" w14:textId="77777777" w:rsidR="00705F84" w:rsidRPr="00B94003" w:rsidRDefault="00705F84" w:rsidP="00A809A4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05F84" w:rsidRPr="00625E49" w14:paraId="01F932D4" w14:textId="77777777" w:rsidTr="001444BC">
        <w:trPr>
          <w:trHeight w:hRule="exact" w:val="432"/>
        </w:trPr>
        <w:tc>
          <w:tcPr>
            <w:tcW w:w="2835" w:type="dxa"/>
            <w:vAlign w:val="center"/>
          </w:tcPr>
          <w:p w14:paraId="46C9380E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07858DD" w14:textId="77777777" w:rsidR="00705F84" w:rsidRPr="00E74E50" w:rsidRDefault="00705F84" w:rsidP="00A809A4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13F5DFB8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A94499E" w14:textId="77777777" w:rsidR="00705F84" w:rsidRPr="00E74E50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05D91FF3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5AB4FD1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4821FB03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AA7861E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67D1198B" w14:textId="77777777" w:rsidR="00705F84" w:rsidRPr="00B94003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5BCDD1DF" w14:textId="77777777" w:rsidR="00705F84" w:rsidRPr="00E74E50" w:rsidRDefault="00705F84" w:rsidP="00A809A4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05F84" w:rsidRPr="00625E49" w14:paraId="391D10BB" w14:textId="77777777" w:rsidTr="001444BC">
        <w:trPr>
          <w:trHeight w:hRule="exact" w:val="432"/>
        </w:trPr>
        <w:tc>
          <w:tcPr>
            <w:tcW w:w="2835" w:type="dxa"/>
          </w:tcPr>
          <w:p w14:paraId="501FA82F" w14:textId="77777777" w:rsidR="00705F84" w:rsidRPr="00B94003" w:rsidRDefault="00705F84" w:rsidP="00A809A4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984039E" w14:textId="77777777" w:rsidR="00705F84" w:rsidRPr="00B94003" w:rsidRDefault="00705F84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88BAE80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1B21FC4" w14:textId="77777777" w:rsidR="00705F84" w:rsidRPr="00E74E50" w:rsidRDefault="00705F84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979960B" w14:textId="77777777" w:rsidR="00705F84" w:rsidRPr="00B94003" w:rsidRDefault="00705F84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287DF6F2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3775851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483C9F6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EE78E21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4443E76" w14:textId="77777777" w:rsidR="00705F84" w:rsidRPr="00B94003" w:rsidRDefault="00705F84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459364DB" w14:textId="77777777" w:rsidTr="001444BC">
        <w:trPr>
          <w:trHeight w:hRule="exact" w:val="432"/>
        </w:trPr>
        <w:tc>
          <w:tcPr>
            <w:tcW w:w="2835" w:type="dxa"/>
          </w:tcPr>
          <w:p w14:paraId="65A6BF12" w14:textId="77777777" w:rsidR="001444BC" w:rsidRPr="00B94003" w:rsidRDefault="001444BC" w:rsidP="001444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3A8397D9" w14:textId="77777777" w:rsidR="001444BC" w:rsidRPr="00E74E50" w:rsidRDefault="001444BC" w:rsidP="00A809A4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565225E" w14:textId="77777777" w:rsidR="001444BC" w:rsidRPr="00B94003" w:rsidRDefault="001444BC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3E45560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9AC2CED" w14:textId="77777777" w:rsidR="001444BC" w:rsidRPr="00E74E50" w:rsidRDefault="001444BC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7D444D0C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04CB41B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9A63544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8565A27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3CD6BF4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AB324B0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24046F09" w14:textId="77777777" w:rsidTr="001D6EE7">
        <w:trPr>
          <w:trHeight w:hRule="exact" w:val="403"/>
        </w:trPr>
        <w:tc>
          <w:tcPr>
            <w:tcW w:w="2835" w:type="dxa"/>
          </w:tcPr>
          <w:p w14:paraId="36AC4790" w14:textId="0AE4C21B" w:rsidR="001444BC" w:rsidRPr="00E74E50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</w:tcPr>
          <w:p w14:paraId="0A422BD2" w14:textId="77777777" w:rsidR="001444BC" w:rsidRPr="00B94003" w:rsidRDefault="001444BC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797C153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E0632D" w14:textId="77777777" w:rsidR="001444BC" w:rsidRPr="00E74E50" w:rsidRDefault="001444BC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5249568A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289D7E1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5D2BB438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0ADAE3E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520281EC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453F2F3F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EE7" w:rsidRPr="00625E49" w14:paraId="0B37B606" w14:textId="77777777" w:rsidTr="001444BC">
        <w:trPr>
          <w:trHeight w:hRule="exact" w:val="432"/>
        </w:trPr>
        <w:tc>
          <w:tcPr>
            <w:tcW w:w="2835" w:type="dxa"/>
          </w:tcPr>
          <w:p w14:paraId="1D138FC7" w14:textId="014AF316" w:rsidR="001D6EE7" w:rsidRPr="00E74E50" w:rsidRDefault="001D6EE7" w:rsidP="001D6EE7">
            <w:pPr>
              <w:tabs>
                <w:tab w:val="clear" w:pos="680"/>
                <w:tab w:val="left" w:pos="743"/>
              </w:tabs>
              <w:spacing w:line="240" w:lineRule="auto"/>
              <w:ind w:left="743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127F85BC" w14:textId="77777777" w:rsidR="001D6EE7" w:rsidRPr="00B94003" w:rsidRDefault="001D6EE7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13A38DD" w14:textId="77777777" w:rsidR="001D6EE7" w:rsidRPr="00B94003" w:rsidRDefault="001D6EE7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1A45FA2" w14:textId="77777777" w:rsidR="001D6EE7" w:rsidRPr="00E74E50" w:rsidRDefault="001D6EE7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9F5B287" w14:textId="77777777" w:rsidR="001D6EE7" w:rsidRPr="00B94003" w:rsidRDefault="001D6EE7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71CEB570" w14:textId="77777777" w:rsidR="001D6EE7" w:rsidRPr="00B94003" w:rsidRDefault="001D6EE7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2138612" w14:textId="77777777" w:rsidR="001D6EE7" w:rsidRPr="00B94003" w:rsidRDefault="001D6EE7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20B2818" w14:textId="77777777" w:rsidR="001D6EE7" w:rsidRPr="00B94003" w:rsidRDefault="001D6EE7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10E0C77" w14:textId="77777777" w:rsidR="001D6EE7" w:rsidRPr="00B94003" w:rsidRDefault="001D6EE7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30112B6" w14:textId="77777777" w:rsidR="001D6EE7" w:rsidRPr="00B94003" w:rsidRDefault="001D6EE7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377C7569" w14:textId="77777777" w:rsidTr="001444BC">
        <w:trPr>
          <w:trHeight w:hRule="exact" w:val="432"/>
        </w:trPr>
        <w:tc>
          <w:tcPr>
            <w:tcW w:w="2835" w:type="dxa"/>
          </w:tcPr>
          <w:p w14:paraId="7E61A2DD" w14:textId="77777777" w:rsidR="001444BC" w:rsidRPr="00B94003" w:rsidRDefault="001444BC" w:rsidP="001444B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4E5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  <w:p w14:paraId="1053DDF6" w14:textId="77777777" w:rsidR="001444BC" w:rsidRPr="00E74E50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C76E53B" w14:textId="77777777" w:rsidR="001444BC" w:rsidRPr="00B94003" w:rsidRDefault="001444BC" w:rsidP="00A809A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844F17B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7F0EF01" w14:textId="77777777" w:rsidR="001444BC" w:rsidRPr="00E74E50" w:rsidRDefault="001444BC" w:rsidP="00A809A4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10D9B75" w14:textId="77777777" w:rsidR="001444BC" w:rsidRPr="00B94003" w:rsidRDefault="001444BC" w:rsidP="00A809A4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211A3C8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9C5060D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685E4C2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9A5BD9E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166839C2" w14:textId="77777777" w:rsidR="001444BC" w:rsidRPr="00B94003" w:rsidRDefault="001444BC" w:rsidP="00A809A4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44BC" w:rsidRPr="00625E49" w14:paraId="44C74104" w14:textId="77777777" w:rsidTr="00A31815">
        <w:trPr>
          <w:trHeight w:hRule="exact" w:val="432"/>
        </w:trPr>
        <w:tc>
          <w:tcPr>
            <w:tcW w:w="2835" w:type="dxa"/>
          </w:tcPr>
          <w:p w14:paraId="26ED1038" w14:textId="0AC6448A" w:rsidR="001444BC" w:rsidRPr="00625007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3EFD6" w14:textId="72F232F2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4DE21" w14:textId="77777777" w:rsidR="001444BC" w:rsidRPr="00B94003" w:rsidRDefault="001444BC" w:rsidP="001444B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AA555B" w14:textId="50996C9E" w:rsidR="001444BC" w:rsidRPr="00E74E50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185,121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9954D5" w14:textId="77777777" w:rsidR="001444BC" w:rsidRPr="00B94003" w:rsidRDefault="001444BC" w:rsidP="001444BC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841E1" w14:textId="28E8C93C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E407B0" w14:textId="77777777" w:rsidR="001444BC" w:rsidRPr="00B94003" w:rsidRDefault="001444BC" w:rsidP="001444B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7D88F" w14:textId="057CC27D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BB5D3" w14:textId="77777777" w:rsidR="001444BC" w:rsidRPr="00B94003" w:rsidRDefault="001444BC" w:rsidP="001444BC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4B2B42" w14:textId="1E3DF806" w:rsidR="001444BC" w:rsidRPr="00B94003" w:rsidRDefault="001444BC" w:rsidP="001444B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F77F5">
              <w:rPr>
                <w:rFonts w:ascii="Angsana New" w:hAnsi="Angsana New"/>
                <w:sz w:val="28"/>
                <w:szCs w:val="28"/>
              </w:rPr>
              <w:t>246,454</w:t>
            </w:r>
          </w:p>
        </w:tc>
      </w:tr>
      <w:tr w:rsidR="001444BC" w:rsidRPr="005764E7" w14:paraId="18441B4E" w14:textId="77777777" w:rsidTr="001444BC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00A9A85" w14:textId="77777777" w:rsidR="001444BC" w:rsidRPr="00E74E50" w:rsidRDefault="001444BC" w:rsidP="001444B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D6B9A1" w14:textId="4C7ABBF4" w:rsidR="001444BC" w:rsidRPr="003F77F5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246,454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C431B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C7591E" w14:textId="3AD3DF90" w:rsidR="001444BC" w:rsidRPr="00E74E50" w:rsidRDefault="001444BC" w:rsidP="001444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185,121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2CCD6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68E7A9" w14:textId="0DEBD720" w:rsidR="001444BC" w:rsidRPr="003F77F5" w:rsidRDefault="001444BC" w:rsidP="001444B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77F5">
              <w:rPr>
                <w:rFonts w:ascii="Angsana New" w:hAnsi="Angsana New"/>
                <w:b/>
                <w:bCs/>
                <w:sz w:val="28"/>
                <w:szCs w:val="28"/>
              </w:rPr>
              <w:t>61,333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8C27E5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E34C72" w14:textId="77777777" w:rsidR="001444BC" w:rsidRPr="00E74E50" w:rsidRDefault="001444BC" w:rsidP="001444BC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F85322" w14:textId="77777777" w:rsidR="001444BC" w:rsidRPr="00B94003" w:rsidRDefault="001444BC" w:rsidP="001444BC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9A0F28" w14:textId="4806426B" w:rsidR="001444BC" w:rsidRPr="003F77F5" w:rsidRDefault="001444BC" w:rsidP="001444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F77F5">
              <w:rPr>
                <w:rFonts w:ascii="Angsana New" w:hAnsi="Angsana New"/>
                <w:sz w:val="28"/>
                <w:szCs w:val="28"/>
                <w:lang w:val="en-US"/>
              </w:rPr>
              <w:t>246,454</w:t>
            </w:r>
          </w:p>
        </w:tc>
      </w:tr>
    </w:tbl>
    <w:p w14:paraId="72834D5F" w14:textId="7BED5AEF" w:rsidR="00F03AB8" w:rsidRDefault="00F03AB8" w:rsidP="00393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426" w:right="51" w:firstLine="24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E74E50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E74E50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E74E50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ของลำดับชั้นมูลค่ายุติธรรมในระหว่างงวด</w:t>
      </w:r>
    </w:p>
    <w:p w14:paraId="2A6EC904" w14:textId="144F3FE8" w:rsidR="00063226" w:rsidRPr="00E74E50" w:rsidRDefault="00F03AB8" w:rsidP="003935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right="45" w:hanging="142"/>
        <w:rPr>
          <w:rFonts w:ascii="Angsana New" w:hAnsi="Angsana New"/>
          <w:sz w:val="28"/>
          <w:szCs w:val="28"/>
          <w:cs/>
        </w:rPr>
      </w:pPr>
      <w:r w:rsidRPr="00E74E50">
        <w:rPr>
          <w:rFonts w:ascii="Angsana New" w:hAnsi="Angsana New"/>
          <w:sz w:val="28"/>
          <w:szCs w:val="28"/>
          <w:cs/>
        </w:rPr>
        <w:t xml:space="preserve">   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677"/>
      </w:tblGrid>
      <w:tr w:rsidR="00C10A10" w:rsidRPr="002361B3" w14:paraId="3E685A6A" w14:textId="77777777" w:rsidTr="00144AB0">
        <w:trPr>
          <w:trHeight w:val="431"/>
        </w:trPr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7F17CE2A" w14:textId="77777777" w:rsidR="00C10A10" w:rsidRPr="002361B3" w:rsidDel="00A37FCF" w:rsidRDefault="00C10A10" w:rsidP="00144AB0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E74E50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4F4D2189" w14:textId="77777777" w:rsidR="00C10A10" w:rsidRPr="00656B26" w:rsidRDefault="00C10A10" w:rsidP="00144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5D0C5D69" w14:textId="77777777" w:rsidR="00C10A10" w:rsidRPr="00E74E50" w:rsidRDefault="00C10A10" w:rsidP="00144AB0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E74E5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C10A10" w:rsidRPr="002361B3" w14:paraId="7AEDECEC" w14:textId="77777777" w:rsidTr="00FB0116">
        <w:trPr>
          <w:trHeight w:val="355"/>
        </w:trPr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4461631C" w14:textId="482DF53E" w:rsidR="00C10A10" w:rsidRDefault="00C10A10" w:rsidP="00E265A9">
            <w:pPr>
              <w:suppressAutoHyphens/>
              <w:spacing w:line="240" w:lineRule="auto"/>
              <w:ind w:right="-108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6723F167" w14:textId="77777777" w:rsidR="00C10A10" w:rsidRPr="00656B26" w:rsidRDefault="00C10A10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14:paraId="68F0DA27" w14:textId="77777777" w:rsidR="00C10A10" w:rsidRPr="00E74E50" w:rsidRDefault="00C10A10" w:rsidP="001444BC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E74E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1444BC" w:rsidRPr="002361B3" w14:paraId="7EE57044" w14:textId="77777777" w:rsidTr="001444BC">
        <w:trPr>
          <w:trHeight w:val="307"/>
        </w:trPr>
        <w:tc>
          <w:tcPr>
            <w:tcW w:w="4394" w:type="dxa"/>
            <w:shd w:val="clear" w:color="auto" w:fill="auto"/>
          </w:tcPr>
          <w:p w14:paraId="557A14BF" w14:textId="6C8512C5" w:rsidR="001444BC" w:rsidRPr="00656B26" w:rsidRDefault="001444BC" w:rsidP="00FB0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477AB728" w14:textId="77777777" w:rsidR="001444BC" w:rsidRPr="001444BC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14:paraId="49D15638" w14:textId="77777777" w:rsidR="001444BC" w:rsidRPr="00E74E50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0A10" w:rsidRPr="002361B3" w14:paraId="6792C921" w14:textId="77777777" w:rsidTr="001444BC">
        <w:trPr>
          <w:trHeight w:val="426"/>
        </w:trPr>
        <w:tc>
          <w:tcPr>
            <w:tcW w:w="4394" w:type="dxa"/>
            <w:shd w:val="clear" w:color="auto" w:fill="auto"/>
          </w:tcPr>
          <w:p w14:paraId="14A70303" w14:textId="33D47B35" w:rsidR="00C10A10" w:rsidRDefault="00E265A9" w:rsidP="001444B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10A10" w:rsidRPr="00E74E5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หลักทรัพย์ที่ไม่อยู่ในความ</w:t>
            </w:r>
          </w:p>
        </w:tc>
        <w:tc>
          <w:tcPr>
            <w:tcW w:w="284" w:type="dxa"/>
          </w:tcPr>
          <w:p w14:paraId="662B4582" w14:textId="77777777" w:rsidR="00C10A10" w:rsidRPr="00656B26" w:rsidRDefault="00C10A10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251667A4" w14:textId="372EC7A2" w:rsidR="00C10A10" w:rsidRPr="00625E49" w:rsidRDefault="00C10A10" w:rsidP="001444B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E74E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1444BC" w:rsidRPr="002361B3" w14:paraId="1B7CE4F2" w14:textId="77777777" w:rsidTr="001444BC">
        <w:trPr>
          <w:trHeight w:val="277"/>
        </w:trPr>
        <w:tc>
          <w:tcPr>
            <w:tcW w:w="4394" w:type="dxa"/>
            <w:shd w:val="clear" w:color="auto" w:fill="auto"/>
          </w:tcPr>
          <w:p w14:paraId="4249F11C" w14:textId="798772D3" w:rsidR="001444BC" w:rsidRPr="00656B26" w:rsidRDefault="00E265A9" w:rsidP="001444B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44BC" w:rsidRPr="00E74E50">
              <w:rPr>
                <w:rFonts w:ascii="Angsana New" w:hAnsi="Angsana New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284" w:type="dxa"/>
          </w:tcPr>
          <w:p w14:paraId="29B38CE0" w14:textId="77777777" w:rsidR="001444BC" w:rsidRPr="00656B26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68302EB6" w14:textId="59F23EF4" w:rsidR="001444BC" w:rsidRPr="00E74E50" w:rsidRDefault="001444BC" w:rsidP="001444B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E74E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1444BC" w:rsidRPr="002361B3" w14:paraId="2DDA0E84" w14:textId="77777777" w:rsidTr="001444BC">
        <w:trPr>
          <w:trHeight w:val="325"/>
        </w:trPr>
        <w:tc>
          <w:tcPr>
            <w:tcW w:w="4394" w:type="dxa"/>
            <w:shd w:val="clear" w:color="auto" w:fill="auto"/>
          </w:tcPr>
          <w:p w14:paraId="57194879" w14:textId="77777777" w:rsidR="001444BC" w:rsidRPr="001444BC" w:rsidRDefault="001444BC" w:rsidP="001444BC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FFE24D7" w14:textId="77777777" w:rsidR="001444BC" w:rsidRPr="00656B26" w:rsidRDefault="001444BC" w:rsidP="0014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53D858F8" w14:textId="01220698" w:rsidR="001444BC" w:rsidRPr="00E74E50" w:rsidRDefault="001444BC" w:rsidP="001444BC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E74E5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กระแสเงินสด</w:t>
            </w:r>
          </w:p>
        </w:tc>
      </w:tr>
    </w:tbl>
    <w:p w14:paraId="4DA67679" w14:textId="221BE3F2" w:rsidR="000F0239" w:rsidRPr="00E74E50" w:rsidRDefault="00B6235B" w:rsidP="00E265A9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cs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7548AD" w:rsidRPr="00E74E50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061BD53B" w14:textId="7958AF50" w:rsidR="00B6235B" w:rsidRPr="005764E7" w:rsidRDefault="00B6235B" w:rsidP="00443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>ณ วันที่</w:t>
      </w:r>
      <w:r w:rsidRPr="00E74E50">
        <w:rPr>
          <w:rFonts w:ascii="Angsana New" w:hAnsi="Angsana New"/>
          <w:sz w:val="28"/>
          <w:szCs w:val="28"/>
        </w:rPr>
        <w:t xml:space="preserve"> </w:t>
      </w:r>
      <w:r w:rsidR="002F0DC8" w:rsidRPr="008C04A7">
        <w:rPr>
          <w:rFonts w:ascii="Angsana New" w:hAnsi="Angsana New"/>
          <w:sz w:val="28"/>
          <w:szCs w:val="28"/>
        </w:rPr>
        <w:t xml:space="preserve">30 </w:t>
      </w:r>
      <w:r w:rsidR="002F0DC8" w:rsidRPr="00E74E50">
        <w:rPr>
          <w:rFonts w:ascii="Angsana New" w:hAnsi="Angsana New"/>
          <w:sz w:val="28"/>
          <w:szCs w:val="28"/>
          <w:cs/>
        </w:rPr>
        <w:t>มิถุนายน</w:t>
      </w:r>
      <w:r w:rsidR="001847AB" w:rsidRPr="00E74E50">
        <w:rPr>
          <w:rFonts w:ascii="Angsana New" w:hAnsi="Angsana New"/>
          <w:sz w:val="28"/>
          <w:szCs w:val="28"/>
        </w:rPr>
        <w:t xml:space="preserve"> </w:t>
      </w:r>
      <w:r w:rsidR="00D3765D" w:rsidRPr="008C04A7">
        <w:rPr>
          <w:rFonts w:ascii="Angsana New" w:hAnsi="Angsana New"/>
          <w:sz w:val="28"/>
          <w:szCs w:val="28"/>
        </w:rPr>
        <w:t xml:space="preserve">2566 </w:t>
      </w:r>
      <w:r w:rsidRPr="008C04A7">
        <w:rPr>
          <w:rFonts w:ascii="Angsana New" w:hAnsi="Angsana New"/>
          <w:sz w:val="28"/>
          <w:szCs w:val="28"/>
          <w:cs/>
        </w:rPr>
        <w:t>บริษัท</w:t>
      </w:r>
      <w:r w:rsidRPr="007D499B">
        <w:rPr>
          <w:rFonts w:ascii="Angsana New" w:hAnsi="Angsana New"/>
          <w:sz w:val="28"/>
          <w:szCs w:val="28"/>
          <w:cs/>
        </w:rPr>
        <w:t>มีภาระผูกพัน</w:t>
      </w:r>
      <w:r w:rsidR="00D4480B" w:rsidRPr="007D499B">
        <w:rPr>
          <w:rFonts w:ascii="Angsana New" w:hAnsi="Angsana New"/>
          <w:sz w:val="28"/>
          <w:szCs w:val="28"/>
          <w:cs/>
        </w:rPr>
        <w:t>จากสัญญาเช่าและสัญญาบริการ</w:t>
      </w:r>
      <w:r w:rsidRPr="007D499B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6979"/>
        <w:gridCol w:w="284"/>
        <w:gridCol w:w="2092"/>
      </w:tblGrid>
      <w:tr w:rsidR="00B6235B" w:rsidRPr="005764E7" w14:paraId="7CDEE0BC" w14:textId="77777777" w:rsidTr="00F52CB6">
        <w:trPr>
          <w:trHeight w:hRule="exact" w:val="432"/>
        </w:trPr>
        <w:tc>
          <w:tcPr>
            <w:tcW w:w="6979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98486F">
        <w:trPr>
          <w:trHeight w:hRule="exact" w:val="432"/>
        </w:trPr>
        <w:tc>
          <w:tcPr>
            <w:tcW w:w="6979" w:type="dxa"/>
            <w:vAlign w:val="bottom"/>
          </w:tcPr>
          <w:p w14:paraId="0D607593" w14:textId="77777777" w:rsidR="00BA535D" w:rsidRPr="005764E7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237056CA" w14:textId="6ED7A890" w:rsidR="00853F65" w:rsidRPr="005764E7" w:rsidRDefault="0098486F" w:rsidP="00964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5,573</w:t>
            </w:r>
          </w:p>
        </w:tc>
      </w:tr>
      <w:tr w:rsidR="00BA535D" w:rsidRPr="005764E7" w14:paraId="4B0AD960" w14:textId="77777777" w:rsidTr="0098486F">
        <w:trPr>
          <w:trHeight w:hRule="exact" w:val="432"/>
        </w:trPr>
        <w:tc>
          <w:tcPr>
            <w:tcW w:w="6979" w:type="dxa"/>
            <w:vAlign w:val="bottom"/>
          </w:tcPr>
          <w:p w14:paraId="47A1A3B7" w14:textId="77777777" w:rsidR="00BA535D" w:rsidRPr="005764E7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4E50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593FB" w14:textId="4EC5893D" w:rsidR="00BA535D" w:rsidRPr="005764E7" w:rsidRDefault="0098486F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5,363</w:t>
            </w:r>
          </w:p>
        </w:tc>
      </w:tr>
      <w:tr w:rsidR="00BA535D" w:rsidRPr="005764E7" w14:paraId="05787B89" w14:textId="77777777" w:rsidTr="0098486F">
        <w:trPr>
          <w:trHeight w:hRule="exact" w:val="432"/>
        </w:trPr>
        <w:tc>
          <w:tcPr>
            <w:tcW w:w="6979" w:type="dxa"/>
            <w:vAlign w:val="bottom"/>
          </w:tcPr>
          <w:p w14:paraId="250E1E41" w14:textId="77777777" w:rsidR="00BA535D" w:rsidRPr="00E74E50" w:rsidRDefault="00BA535D" w:rsidP="00044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22CEB30E" w:rsidR="00853F65" w:rsidRPr="005764E7" w:rsidRDefault="0098486F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10,936</w:t>
            </w:r>
          </w:p>
        </w:tc>
      </w:tr>
    </w:tbl>
    <w:p w14:paraId="7A27D87C" w14:textId="77777777" w:rsidR="00FB1394" w:rsidRPr="005764E7" w:rsidRDefault="00FB1394" w:rsidP="00D419B3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46332A47" w14:textId="77777777" w:rsidR="006D7312" w:rsidRPr="009724DE" w:rsidRDefault="006D7312" w:rsidP="007A3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b/>
          <w:bCs/>
          <w:sz w:val="2"/>
          <w:szCs w:val="2"/>
        </w:rPr>
      </w:pPr>
    </w:p>
    <w:p w14:paraId="46DFD3BA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550CB763" w14:textId="77777777" w:rsidR="0067347C" w:rsidRDefault="0067347C" w:rsidP="006734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</w:rPr>
      </w:pPr>
    </w:p>
    <w:p w14:paraId="6350D572" w14:textId="1794BB4D" w:rsidR="0025597C" w:rsidRDefault="0025597C" w:rsidP="00921C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407275" w:rsidRPr="00E74E50">
        <w:rPr>
          <w:rFonts w:ascii="Angsana New" w:hAnsi="Angsana New" w:hint="cs"/>
          <w:b/>
          <w:bCs/>
          <w:sz w:val="28"/>
          <w:szCs w:val="28"/>
          <w:cs/>
        </w:rPr>
        <w:t>งินปันผลจ่าย</w:t>
      </w:r>
    </w:p>
    <w:p w14:paraId="6286B184" w14:textId="6F395F9C" w:rsidR="00311AB8" w:rsidRPr="00AA2DE9" w:rsidRDefault="00AA2DE9" w:rsidP="00AA2D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ในการประชุมผู้ถือหุ้น เมื่อวันที่ </w:t>
      </w:r>
      <w:r>
        <w:rPr>
          <w:rFonts w:ascii="Angsana New" w:hAnsi="Angsana New"/>
          <w:sz w:val="28"/>
          <w:szCs w:val="28"/>
        </w:rPr>
        <w:t>25</w:t>
      </w:r>
      <w:r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 w:hint="cs"/>
          <w:sz w:val="28"/>
          <w:szCs w:val="28"/>
          <w:cs/>
        </w:rPr>
        <w:t>เมษายน</w:t>
      </w:r>
      <w:r w:rsidRPr="00E74E50">
        <w:rPr>
          <w:rFonts w:ascii="Angsana New" w:hAnsi="Angsana New"/>
          <w:sz w:val="28"/>
          <w:szCs w:val="28"/>
          <w:cs/>
        </w:rPr>
        <w:t xml:space="preserve"> </w:t>
      </w:r>
      <w:r w:rsidRPr="00AA2DE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E74E50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ผู้ถือหุ้นมีมติอนุมัติการจัดสรรกำไรสะสม ณ วันที่ </w:t>
      </w:r>
      <w:r w:rsidRPr="00AA2DE9">
        <w:rPr>
          <w:rFonts w:ascii="Angsana New" w:hAnsi="Angsana New"/>
          <w:sz w:val="28"/>
          <w:szCs w:val="28"/>
        </w:rPr>
        <w:t>31</w:t>
      </w:r>
      <w:r w:rsidRPr="00E74E50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AA2DE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5</w:t>
      </w:r>
      <w:r w:rsidRPr="00E74E50">
        <w:rPr>
          <w:rFonts w:ascii="Angsana New" w:hAnsi="Angsana New"/>
          <w:sz w:val="28"/>
          <w:szCs w:val="28"/>
          <w:cs/>
        </w:rPr>
        <w:t xml:space="preserve"> เป็นเงินปันผลในอัตราหุ้นละ </w:t>
      </w:r>
      <w:r w:rsidRPr="00AA2DE9">
        <w:rPr>
          <w:rFonts w:ascii="Angsana New" w:hAnsi="Angsana New"/>
          <w:sz w:val="28"/>
          <w:szCs w:val="28"/>
        </w:rPr>
        <w:t>0.1</w:t>
      </w:r>
      <w:r>
        <w:rPr>
          <w:rFonts w:ascii="Angsana New" w:hAnsi="Angsana New"/>
          <w:sz w:val="28"/>
          <w:szCs w:val="28"/>
        </w:rPr>
        <w:t>4</w:t>
      </w:r>
      <w:r w:rsidRPr="00E74E50">
        <w:rPr>
          <w:rFonts w:ascii="Angsana New" w:hAnsi="Angsana New"/>
          <w:sz w:val="28"/>
          <w:szCs w:val="28"/>
          <w:cs/>
        </w:rPr>
        <w:t xml:space="preserve"> จำนวน </w:t>
      </w:r>
      <w:r w:rsidRPr="00AA2DE9">
        <w:rPr>
          <w:rFonts w:ascii="Angsana New" w:hAnsi="Angsana New"/>
          <w:sz w:val="28"/>
          <w:szCs w:val="28"/>
        </w:rPr>
        <w:t>14,951,000</w:t>
      </w:r>
      <w:r w:rsidRPr="00E74E50">
        <w:rPr>
          <w:rFonts w:ascii="Angsana New" w:hAnsi="Angsana New"/>
          <w:sz w:val="28"/>
          <w:szCs w:val="28"/>
          <w:cs/>
        </w:rPr>
        <w:t xml:space="preserve"> หุ้น เป็นจำนวนเงิน </w:t>
      </w:r>
      <w:r>
        <w:rPr>
          <w:rFonts w:ascii="Angsana New" w:hAnsi="Angsana New"/>
          <w:sz w:val="28"/>
          <w:szCs w:val="28"/>
        </w:rPr>
        <w:t>2.09</w:t>
      </w:r>
      <w:r w:rsidRPr="00E74E50">
        <w:rPr>
          <w:rFonts w:ascii="Angsana New" w:hAnsi="Angsana New"/>
          <w:sz w:val="28"/>
          <w:szCs w:val="28"/>
          <w:cs/>
        </w:rPr>
        <w:t xml:space="preserve"> ล้านบาท และกำหนดจ่ายเงินปันผลในวันที่ </w:t>
      </w:r>
      <w:r>
        <w:rPr>
          <w:rFonts w:ascii="Angsana New" w:hAnsi="Angsana New"/>
          <w:sz w:val="28"/>
          <w:szCs w:val="28"/>
        </w:rPr>
        <w:t>24</w:t>
      </w:r>
      <w:r w:rsidRPr="00E74E50">
        <w:rPr>
          <w:rFonts w:ascii="Angsana New" w:hAnsi="Angsana New"/>
          <w:sz w:val="28"/>
          <w:szCs w:val="28"/>
          <w:cs/>
        </w:rPr>
        <w:t xml:space="preserve"> </w:t>
      </w:r>
      <w:r w:rsidRPr="00E74E50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AA2DE9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</w:p>
    <w:p w14:paraId="603FA6A5" w14:textId="3E65D2B2" w:rsidR="00B6235B" w:rsidRPr="007A3502" w:rsidRDefault="000F47BB" w:rsidP="00A423F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240" w:after="120" w:line="240" w:lineRule="auto"/>
        <w:ind w:left="0" w:right="-22" w:firstLine="0"/>
        <w:rPr>
          <w:rFonts w:ascii="Angsana New" w:hAnsi="Angsana New"/>
          <w:b/>
          <w:bCs/>
          <w:sz w:val="28"/>
          <w:szCs w:val="28"/>
        </w:rPr>
      </w:pPr>
      <w:r w:rsidRPr="00E74E50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705F84" w:rsidRPr="00E74E50">
        <w:rPr>
          <w:rFonts w:ascii="Angsana New" w:hAnsi="Angsana New"/>
          <w:b/>
          <w:bCs/>
          <w:sz w:val="28"/>
          <w:szCs w:val="28"/>
          <w:cs/>
        </w:rPr>
        <w:t>ข้อมูลทางการเงิน</w:t>
      </w:r>
      <w:r w:rsidR="00687B7B" w:rsidRPr="00E74E50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15FA3488" w14:textId="09DE5CB6" w:rsidR="00267524" w:rsidRDefault="005E5E15" w:rsidP="00921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en-ZW"/>
        </w:rPr>
      </w:pPr>
      <w:r w:rsidRPr="00E74E50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8F0149" w:rsidRPr="008F0149">
        <w:rPr>
          <w:rFonts w:ascii="Angsana New" w:hAnsi="Angsana New"/>
          <w:sz w:val="28"/>
          <w:szCs w:val="28"/>
        </w:rPr>
        <w:t>11</w:t>
      </w:r>
      <w:r w:rsidR="006F7312" w:rsidRPr="00E74E50">
        <w:rPr>
          <w:rFonts w:ascii="Angsana New" w:hAnsi="Angsana New"/>
          <w:sz w:val="28"/>
          <w:szCs w:val="28"/>
          <w:cs/>
        </w:rPr>
        <w:t xml:space="preserve"> </w:t>
      </w:r>
      <w:r w:rsidR="000769C6" w:rsidRPr="00E74E50">
        <w:rPr>
          <w:rFonts w:ascii="Angsana New" w:hAnsi="Angsana New"/>
          <w:sz w:val="28"/>
          <w:szCs w:val="28"/>
          <w:cs/>
        </w:rPr>
        <w:t>สิงหาคม</w:t>
      </w:r>
      <w:r w:rsidRPr="00E74E50">
        <w:rPr>
          <w:rFonts w:ascii="Angsana New" w:hAnsi="Angsana New"/>
          <w:sz w:val="28"/>
          <w:szCs w:val="28"/>
          <w:cs/>
        </w:rPr>
        <w:t xml:space="preserve"> </w:t>
      </w:r>
      <w:r w:rsidRPr="008F0149">
        <w:rPr>
          <w:rFonts w:ascii="Angsana New" w:hAnsi="Angsana New"/>
          <w:color w:val="000000"/>
          <w:sz w:val="28"/>
          <w:szCs w:val="28"/>
        </w:rPr>
        <w:t>2566</w:t>
      </w:r>
    </w:p>
    <w:p w14:paraId="2E6E7240" w14:textId="77777777" w:rsidR="00FA7947" w:rsidRPr="00E74E50" w:rsidRDefault="00FA7947" w:rsidP="00193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262"/>
        <w:jc w:val="thaiDistribute"/>
        <w:rPr>
          <w:rFonts w:ascii="Angsana New" w:hAnsi="Angsana New"/>
          <w:sz w:val="28"/>
          <w:szCs w:val="28"/>
          <w:cs/>
        </w:rPr>
      </w:pPr>
    </w:p>
    <w:p w14:paraId="0DC74AB2" w14:textId="6FE44F98" w:rsidR="007E5346" w:rsidRPr="00E74E50" w:rsidRDefault="007E5346" w:rsidP="00EC3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sectPr w:rsidR="007E5346" w:rsidRPr="00E74E50" w:rsidSect="00A423F2"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D7CAC" w14:textId="77777777" w:rsidR="00065541" w:rsidRDefault="00065541">
      <w:r>
        <w:separator/>
      </w:r>
    </w:p>
  </w:endnote>
  <w:endnote w:type="continuationSeparator" w:id="0">
    <w:p w14:paraId="09699446" w14:textId="77777777" w:rsidR="00065541" w:rsidRDefault="0006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902DE" w14:textId="69A26CBB" w:rsidR="00E83C43" w:rsidRPr="00180047" w:rsidRDefault="00E83C43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E74E50">
      <w:rPr>
        <w:rFonts w:ascii="Angsana New" w:hAnsi="Angsana New" w:hint="cs"/>
        <w:sz w:val="28"/>
        <w:szCs w:val="28"/>
      </w:rPr>
      <w:t xml:space="preserve"> </w:t>
    </w:r>
    <w:r w:rsidRPr="00E74E50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934A7C">
      <w:rPr>
        <w:rFonts w:asciiTheme="majorBidi" w:hAnsiTheme="majorBidi" w:cstheme="majorBidi"/>
        <w:noProof/>
        <w:sz w:val="28"/>
        <w:szCs w:val="28"/>
      </w:rPr>
      <w:t>10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CB49" w14:textId="187724B5" w:rsidR="00E83C43" w:rsidRPr="00C91024" w:rsidRDefault="00E83C43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934A7C">
      <w:rPr>
        <w:rFonts w:ascii="Angsana New" w:hAnsi="Angsana New"/>
        <w:noProof/>
        <w:sz w:val="28"/>
        <w:szCs w:val="28"/>
      </w:rPr>
      <w:t>29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6A3F" w14:textId="77777777" w:rsidR="00E83C43" w:rsidRPr="00A20434" w:rsidRDefault="00E83C43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E83C43" w:rsidRPr="0017742A" w:rsidRDefault="00E83C43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10E3C" w14:textId="77777777" w:rsidR="00065541" w:rsidRDefault="00065541">
      <w:r>
        <w:separator/>
      </w:r>
    </w:p>
  </w:footnote>
  <w:footnote w:type="continuationSeparator" w:id="0">
    <w:p w14:paraId="56606A91" w14:textId="77777777" w:rsidR="00065541" w:rsidRDefault="0006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77C2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E74E50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E74E50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E74E50">
      <w:rPr>
        <w:rFonts w:ascii="Angsana New" w:hAnsi="Angsana New"/>
        <w:b/>
        <w:bCs/>
        <w:sz w:val="28"/>
        <w:szCs w:val="28"/>
        <w:cs/>
      </w:rPr>
      <w:tab/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E74E50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14:paraId="022C3FBF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74E50"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E74E50">
      <w:rPr>
        <w:rFonts w:ascii="Angsana New" w:hAnsi="Angsana New"/>
        <w:b/>
        <w:bCs/>
        <w:sz w:val="28"/>
        <w:szCs w:val="28"/>
        <w:cs/>
      </w:rPr>
      <w:t>การเงิน</w:t>
    </w:r>
    <w:r w:rsidRPr="00E74E50">
      <w:rPr>
        <w:rFonts w:ascii="Angsana New" w:hAnsi="Angsana New" w:hint="cs"/>
        <w:b/>
        <w:bCs/>
        <w:sz w:val="28"/>
        <w:szCs w:val="28"/>
        <w:cs/>
      </w:rPr>
      <w:t>ระหว่างกาลแบบย่อ</w:t>
    </w:r>
    <w:r w:rsidRPr="00E74E50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74E50">
      <w:rPr>
        <w:rFonts w:ascii="Angsana New" w:hAnsi="Angsana New"/>
        <w:b/>
        <w:bCs/>
        <w:sz w:val="28"/>
        <w:szCs w:val="28"/>
        <w:cs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     </w:t>
    </w:r>
    <w:r w:rsidRPr="00E74E50">
      <w:rPr>
        <w:rFonts w:ascii="Angsana New" w:hAnsi="Angsana New"/>
        <w:b/>
        <w:bCs/>
        <w:sz w:val="28"/>
        <w:szCs w:val="28"/>
      </w:rPr>
      <w:t>“</w:t>
    </w:r>
    <w:r w:rsidRPr="00E74E50">
      <w:rPr>
        <w:rFonts w:ascii="Angsana New" w:hAnsi="Angsana New"/>
        <w:b/>
        <w:bCs/>
        <w:sz w:val="28"/>
        <w:szCs w:val="28"/>
        <w:cs/>
      </w:rPr>
      <w:t>สอบทานแล้ว”</w:t>
    </w:r>
  </w:p>
  <w:p w14:paraId="769635EF" w14:textId="23270ABC" w:rsidR="00E83C43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E74E50">
      <w:rPr>
        <w:rFonts w:ascii="Angsana New" w:hAnsi="Angsana New"/>
        <w:b/>
        <w:bCs/>
        <w:sz w:val="28"/>
        <w:szCs w:val="28"/>
        <w:cs/>
      </w:rPr>
      <w:t>วันที่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74E50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 xml:space="preserve">30 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มิถุนายน </w:t>
    </w:r>
    <w:r w:rsidRPr="00DD7001">
      <w:rPr>
        <w:rFonts w:ascii="Angsana New" w:hAnsi="Angsana New" w:hint="cs"/>
        <w:b/>
        <w:bCs/>
        <w:sz w:val="28"/>
        <w:szCs w:val="28"/>
      </w:rPr>
      <w:t>2566</w:t>
    </w:r>
  </w:p>
  <w:p w14:paraId="6B02DAD8" w14:textId="77777777" w:rsidR="00E83C43" w:rsidRPr="00225770" w:rsidRDefault="00E83C43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BAA70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E74E50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E74E50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E74E50">
      <w:rPr>
        <w:rFonts w:ascii="Angsana New" w:hAnsi="Angsana New"/>
        <w:b/>
        <w:bCs/>
        <w:sz w:val="28"/>
        <w:szCs w:val="28"/>
        <w:cs/>
      </w:rPr>
      <w:tab/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        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/>
        <w:b/>
        <w:bCs/>
        <w:sz w:val="28"/>
        <w:szCs w:val="28"/>
      </w:rPr>
      <w:t>“</w:t>
    </w:r>
    <w:r w:rsidRPr="00E74E50">
      <w:rPr>
        <w:rFonts w:ascii="Angsana New" w:hAnsi="Angsana New"/>
        <w:b/>
        <w:bCs/>
        <w:sz w:val="28"/>
        <w:szCs w:val="28"/>
        <w:cs/>
      </w:rPr>
      <w:t>ยังไม่ได้ตรวจสอบ”</w:t>
    </w:r>
  </w:p>
  <w:p w14:paraId="5E664A9A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821" w:firstLine="1530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74E50"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E74E50">
      <w:rPr>
        <w:rFonts w:ascii="Angsana New" w:hAnsi="Angsana New"/>
        <w:b/>
        <w:bCs/>
        <w:sz w:val="28"/>
        <w:szCs w:val="28"/>
        <w:cs/>
      </w:rPr>
      <w:t>การเงิน</w:t>
    </w:r>
    <w:r w:rsidRPr="00E74E50">
      <w:rPr>
        <w:rFonts w:ascii="Angsana New" w:hAnsi="Angsana New" w:hint="cs"/>
        <w:b/>
        <w:bCs/>
        <w:sz w:val="28"/>
        <w:szCs w:val="28"/>
        <w:cs/>
      </w:rPr>
      <w:t>ระหว่างกาลแบบย่อ</w:t>
    </w:r>
    <w:r w:rsidRPr="00E74E50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74E50">
      <w:rPr>
        <w:rFonts w:ascii="Angsana New" w:hAnsi="Angsana New"/>
        <w:b/>
        <w:bCs/>
        <w:sz w:val="28"/>
        <w:szCs w:val="28"/>
        <w:cs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    </w:t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DD7001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</w:t>
    </w:r>
    <w:r w:rsidRPr="00E74E50">
      <w:rPr>
        <w:rFonts w:ascii="Angsana New" w:hAnsi="Angsana New"/>
        <w:b/>
        <w:bCs/>
        <w:sz w:val="28"/>
        <w:szCs w:val="28"/>
      </w:rPr>
      <w:t>“</w:t>
    </w:r>
    <w:r w:rsidRPr="00E74E50">
      <w:rPr>
        <w:rFonts w:ascii="Angsana New" w:hAnsi="Angsana New"/>
        <w:b/>
        <w:bCs/>
        <w:sz w:val="28"/>
        <w:szCs w:val="28"/>
        <w:cs/>
      </w:rPr>
      <w:t>สอบทานแล้ว”</w:t>
    </w:r>
  </w:p>
  <w:p w14:paraId="1548CD77" w14:textId="258D4181" w:rsidR="00E83C43" w:rsidRPr="00637127" w:rsidRDefault="00E83C43" w:rsidP="000C6D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09"/>
    </w:pPr>
    <w:r w:rsidRPr="00E74E50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DD7001">
      <w:rPr>
        <w:rFonts w:ascii="Angsana New" w:hAnsi="Angsana New" w:hint="cs"/>
        <w:b/>
        <w:bCs/>
        <w:sz w:val="28"/>
        <w:szCs w:val="28"/>
      </w:rPr>
      <w:t xml:space="preserve">30 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มิถุนายน </w:t>
    </w:r>
    <w:r w:rsidRPr="008C70B8">
      <w:rPr>
        <w:rFonts w:ascii="Angsana New" w:hAnsi="Angsana New"/>
        <w:b/>
        <w:bCs/>
        <w:sz w:val="28"/>
        <w:szCs w:val="28"/>
      </w:rPr>
      <w:t>256</w:t>
    </w:r>
    <w:r w:rsidRPr="00DD7001">
      <w:rPr>
        <w:rFonts w:ascii="Angsana New" w:hAnsi="Angsana New" w:hint="cs"/>
        <w:b/>
        <w:bCs/>
        <w:sz w:val="28"/>
        <w:szCs w:val="28"/>
      </w:rPr>
      <w:t>6</w:t>
    </w:r>
  </w:p>
  <w:p w14:paraId="105F1B2D" w14:textId="77777777" w:rsidR="00E83C43" w:rsidRPr="00637127" w:rsidRDefault="00E83C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8FA1" w14:textId="77777777" w:rsidR="00E83C43" w:rsidRPr="00E74E50" w:rsidRDefault="00E83C43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E74E5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74E50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E74E50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E74E50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E83C43" w:rsidRPr="00E74E50" w:rsidRDefault="00E83C43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E74E5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E74E50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E74E50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E83C43" w:rsidRDefault="00E83C43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74E50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E74E50">
      <w:rPr>
        <w:rFonts w:ascii="Angsana New" w:hAnsi="Angsana New"/>
        <w:b/>
        <w:bCs/>
        <w:sz w:val="32"/>
        <w:szCs w:val="32"/>
        <w:cs/>
      </w:rPr>
      <w:t xml:space="preserve"> </w:t>
    </w:r>
    <w:r w:rsidRPr="00E74E50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E74E50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E74E50">
      <w:rPr>
        <w:rFonts w:ascii="Angsana New" w:hAnsi="Angsana New"/>
        <w:b/>
        <w:bCs/>
        <w:sz w:val="32"/>
        <w:szCs w:val="32"/>
        <w:cs/>
      </w:rPr>
      <w:t xml:space="preserve"> </w:t>
    </w:r>
    <w:r w:rsidRPr="00E74E50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E74E50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E83C43" w:rsidRDefault="00E83C43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74E50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E74E50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E74E50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E83C43" w:rsidRPr="0093624F" w:rsidRDefault="00E83C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920BA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E74E50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E74E50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Pr="00E74E50">
      <w:rPr>
        <w:rFonts w:ascii="Angsana New" w:hAnsi="Angsana New"/>
        <w:b/>
        <w:bCs/>
        <w:sz w:val="28"/>
        <w:szCs w:val="28"/>
        <w:cs/>
      </w:rPr>
      <w:tab/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E74E50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14:paraId="57C971E9" w14:textId="77777777" w:rsidR="00E83C43" w:rsidRPr="00E74E50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28"/>
        <w:szCs w:val="28"/>
        <w:cs/>
      </w:rPr>
    </w:pPr>
    <w:r w:rsidRPr="00E74E50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E74E50">
      <w:rPr>
        <w:rFonts w:ascii="Angsana New" w:hAnsi="Angsana New" w:hint="cs"/>
        <w:b/>
        <w:bCs/>
        <w:sz w:val="28"/>
        <w:szCs w:val="28"/>
        <w:cs/>
      </w:rPr>
      <w:t>ข้อมูลทาง</w:t>
    </w:r>
    <w:r w:rsidRPr="00E74E50">
      <w:rPr>
        <w:rFonts w:ascii="Angsana New" w:hAnsi="Angsana New"/>
        <w:b/>
        <w:bCs/>
        <w:sz w:val="28"/>
        <w:szCs w:val="28"/>
        <w:cs/>
      </w:rPr>
      <w:t>การเงิน</w:t>
    </w:r>
    <w:r w:rsidRPr="00E74E50">
      <w:rPr>
        <w:rFonts w:ascii="Angsana New" w:hAnsi="Angsana New" w:hint="cs"/>
        <w:b/>
        <w:bCs/>
        <w:sz w:val="28"/>
        <w:szCs w:val="28"/>
        <w:cs/>
      </w:rPr>
      <w:t>ระหว่างกาลแบบย่อ</w:t>
    </w:r>
    <w:r w:rsidRPr="00E74E50">
      <w:rPr>
        <w:rFonts w:ascii="Angsana New" w:hAnsi="Angsana New"/>
        <w:b/>
        <w:bCs/>
        <w:sz w:val="28"/>
        <w:szCs w:val="28"/>
        <w:cs/>
      </w:rPr>
      <w:t xml:space="preserve">                                                                           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74E50">
      <w:rPr>
        <w:rFonts w:ascii="Angsana New" w:hAnsi="Angsana New"/>
        <w:b/>
        <w:bCs/>
        <w:sz w:val="28"/>
        <w:szCs w:val="28"/>
        <w:cs/>
      </w:rPr>
      <w:t xml:space="preserve"> </w:t>
    </w:r>
    <w:r w:rsidRPr="00B93FB2">
      <w:rPr>
        <w:rFonts w:ascii="Angsana New" w:hAnsi="Angsana New"/>
        <w:b/>
        <w:bCs/>
        <w:sz w:val="28"/>
        <w:szCs w:val="28"/>
      </w:rPr>
      <w:tab/>
    </w:r>
    <w:r w:rsidRPr="00E74E50">
      <w:rPr>
        <w:rFonts w:ascii="Angsana New" w:hAnsi="Angsana New" w:hint="cs"/>
        <w:b/>
        <w:bCs/>
        <w:sz w:val="28"/>
        <w:szCs w:val="28"/>
      </w:rPr>
      <w:t xml:space="preserve">             </w:t>
    </w:r>
    <w:r w:rsidRPr="00E74E50">
      <w:rPr>
        <w:rFonts w:ascii="Angsana New" w:hAnsi="Angsana New"/>
        <w:b/>
        <w:bCs/>
        <w:sz w:val="28"/>
        <w:szCs w:val="28"/>
      </w:rPr>
      <w:t>“</w:t>
    </w:r>
    <w:r w:rsidRPr="00E74E50">
      <w:rPr>
        <w:rFonts w:ascii="Angsana New" w:hAnsi="Angsana New"/>
        <w:b/>
        <w:bCs/>
        <w:sz w:val="28"/>
        <w:szCs w:val="28"/>
        <w:cs/>
      </w:rPr>
      <w:t>สอบทานแล้ว”</w:t>
    </w:r>
  </w:p>
  <w:p w14:paraId="6623D886" w14:textId="13E28465" w:rsidR="00E83C43" w:rsidRDefault="00E83C43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E74E50">
      <w:rPr>
        <w:rFonts w:ascii="Angsana New" w:hAnsi="Angsana New"/>
        <w:b/>
        <w:bCs/>
        <w:sz w:val="28"/>
        <w:szCs w:val="28"/>
        <w:cs/>
      </w:rPr>
      <w:t>วันที่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E74E50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 xml:space="preserve">30 </w:t>
    </w:r>
    <w:r w:rsidRPr="00E74E50">
      <w:rPr>
        <w:rFonts w:ascii="Angsana New" w:hAnsi="Angsana New" w:hint="cs"/>
        <w:b/>
        <w:bCs/>
        <w:sz w:val="28"/>
        <w:szCs w:val="28"/>
        <w:cs/>
      </w:rPr>
      <w:t xml:space="preserve">มิถุนายน </w:t>
    </w:r>
    <w:r w:rsidRPr="00DD7001">
      <w:rPr>
        <w:rFonts w:ascii="Angsana New" w:hAnsi="Angsana New" w:hint="cs"/>
        <w:b/>
        <w:bCs/>
        <w:sz w:val="28"/>
        <w:szCs w:val="28"/>
      </w:rPr>
      <w:t>2566</w:t>
    </w:r>
  </w:p>
  <w:p w14:paraId="0EC53EEE" w14:textId="543BDCFA" w:rsidR="00E83C43" w:rsidRPr="00E74E50" w:rsidRDefault="00E83C43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10D0F2D"/>
    <w:multiLevelType w:val="singleLevel"/>
    <w:tmpl w:val="B4A21BB0"/>
    <w:lvl w:ilvl="0">
      <w:start w:val="1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11" w15:restartNumberingAfterBreak="0">
    <w:nsid w:val="02214AC0"/>
    <w:multiLevelType w:val="hybridMultilevel"/>
    <w:tmpl w:val="74904D9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EC0E7E"/>
    <w:multiLevelType w:val="hybridMultilevel"/>
    <w:tmpl w:val="66288B9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0E55AFB"/>
    <w:multiLevelType w:val="hybridMultilevel"/>
    <w:tmpl w:val="E0524056"/>
    <w:lvl w:ilvl="0" w:tplc="C6C865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318253B"/>
    <w:multiLevelType w:val="hybridMultilevel"/>
    <w:tmpl w:val="4CF02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4902B1"/>
    <w:multiLevelType w:val="hybridMultilevel"/>
    <w:tmpl w:val="1194A2B2"/>
    <w:lvl w:ilvl="0" w:tplc="058C360E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48155F4"/>
    <w:multiLevelType w:val="hybridMultilevel"/>
    <w:tmpl w:val="8C90EF2E"/>
    <w:lvl w:ilvl="0" w:tplc="A4920E0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5D5402B"/>
    <w:multiLevelType w:val="multilevel"/>
    <w:tmpl w:val="3184DB4C"/>
    <w:numStyleLink w:val="Style2"/>
  </w:abstractNum>
  <w:abstractNum w:abstractNumId="19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1B1D57C4"/>
    <w:multiLevelType w:val="multilevel"/>
    <w:tmpl w:val="8C5C1A0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4" w15:restartNumberingAfterBreak="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5" w15:restartNumberingAfterBreak="0">
    <w:nsid w:val="1CE3765E"/>
    <w:multiLevelType w:val="multilevel"/>
    <w:tmpl w:val="F81A8E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7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28" w15:restartNumberingAfterBreak="0">
    <w:nsid w:val="30BA7CF9"/>
    <w:multiLevelType w:val="hybridMultilevel"/>
    <w:tmpl w:val="C624D6D0"/>
    <w:lvl w:ilvl="0" w:tplc="61788C28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5D64B92">
      <w:start w:val="1"/>
      <w:numFmt w:val="lowerLetter"/>
      <w:lvlText w:val="%2."/>
      <w:lvlJc w:val="left"/>
      <w:pPr>
        <w:ind w:left="1506" w:hanging="360"/>
      </w:pPr>
    </w:lvl>
    <w:lvl w:ilvl="2" w:tplc="B35A20BC" w:tentative="1">
      <w:start w:val="1"/>
      <w:numFmt w:val="lowerRoman"/>
      <w:lvlText w:val="%3."/>
      <w:lvlJc w:val="right"/>
      <w:pPr>
        <w:ind w:left="2226" w:hanging="180"/>
      </w:pPr>
    </w:lvl>
    <w:lvl w:ilvl="3" w:tplc="24B23074" w:tentative="1">
      <w:start w:val="1"/>
      <w:numFmt w:val="decimal"/>
      <w:lvlText w:val="%4."/>
      <w:lvlJc w:val="left"/>
      <w:pPr>
        <w:ind w:left="2946" w:hanging="360"/>
      </w:pPr>
    </w:lvl>
    <w:lvl w:ilvl="4" w:tplc="50CABA00" w:tentative="1">
      <w:start w:val="1"/>
      <w:numFmt w:val="lowerLetter"/>
      <w:lvlText w:val="%5."/>
      <w:lvlJc w:val="left"/>
      <w:pPr>
        <w:ind w:left="3666" w:hanging="360"/>
      </w:pPr>
    </w:lvl>
    <w:lvl w:ilvl="5" w:tplc="392CB280" w:tentative="1">
      <w:start w:val="1"/>
      <w:numFmt w:val="lowerRoman"/>
      <w:lvlText w:val="%6."/>
      <w:lvlJc w:val="right"/>
      <w:pPr>
        <w:ind w:left="4386" w:hanging="180"/>
      </w:pPr>
    </w:lvl>
    <w:lvl w:ilvl="6" w:tplc="7F100360" w:tentative="1">
      <w:start w:val="1"/>
      <w:numFmt w:val="decimal"/>
      <w:lvlText w:val="%7."/>
      <w:lvlJc w:val="left"/>
      <w:pPr>
        <w:ind w:left="5106" w:hanging="360"/>
      </w:pPr>
    </w:lvl>
    <w:lvl w:ilvl="7" w:tplc="CC5EEAD4" w:tentative="1">
      <w:start w:val="1"/>
      <w:numFmt w:val="lowerLetter"/>
      <w:lvlText w:val="%8."/>
      <w:lvlJc w:val="left"/>
      <w:pPr>
        <w:ind w:left="5826" w:hanging="360"/>
      </w:pPr>
    </w:lvl>
    <w:lvl w:ilvl="8" w:tplc="55FC177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2" w15:restartNumberingAfterBreak="0">
    <w:nsid w:val="43BD5D66"/>
    <w:multiLevelType w:val="hybridMultilevel"/>
    <w:tmpl w:val="A1BAEBE0"/>
    <w:lvl w:ilvl="0" w:tplc="A2A40A00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  <w:sz w:val="12"/>
        <w:szCs w:val="12"/>
      </w:rPr>
    </w:lvl>
    <w:lvl w:ilvl="1" w:tplc="07C68468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24A67A6C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FE50C5A8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3EE686F2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98522168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E0641242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B4C0B662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4826624C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3" w15:restartNumberingAfterBreak="0">
    <w:nsid w:val="469E5FF1"/>
    <w:multiLevelType w:val="hybridMultilevel"/>
    <w:tmpl w:val="F440DCF2"/>
    <w:lvl w:ilvl="0" w:tplc="7ADCD092">
      <w:start w:val="1"/>
      <w:numFmt w:val="decimal"/>
      <w:lvlText w:val="%1."/>
      <w:lvlJc w:val="left"/>
      <w:pPr>
        <w:ind w:left="1004" w:hanging="360"/>
      </w:pPr>
    </w:lvl>
    <w:lvl w:ilvl="1" w:tplc="04090003" w:tentative="1">
      <w:start w:val="1"/>
      <w:numFmt w:val="lowerLetter"/>
      <w:lvlText w:val="%2."/>
      <w:lvlJc w:val="left"/>
      <w:pPr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EF848F8"/>
    <w:multiLevelType w:val="multilevel"/>
    <w:tmpl w:val="8F7AB2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0784B20"/>
    <w:multiLevelType w:val="hybridMultilevel"/>
    <w:tmpl w:val="CD14ECB4"/>
    <w:lvl w:ilvl="0" w:tplc="44A6E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9ECFD2" w:tentative="1">
      <w:start w:val="1"/>
      <w:numFmt w:val="lowerLetter"/>
      <w:lvlText w:val="%2."/>
      <w:lvlJc w:val="left"/>
      <w:pPr>
        <w:ind w:left="1440" w:hanging="360"/>
      </w:pPr>
    </w:lvl>
    <w:lvl w:ilvl="2" w:tplc="5C08FFB2" w:tentative="1">
      <w:start w:val="1"/>
      <w:numFmt w:val="lowerRoman"/>
      <w:lvlText w:val="%3."/>
      <w:lvlJc w:val="right"/>
      <w:pPr>
        <w:ind w:left="2160" w:hanging="180"/>
      </w:pPr>
    </w:lvl>
    <w:lvl w:ilvl="3" w:tplc="00BEE944" w:tentative="1">
      <w:start w:val="1"/>
      <w:numFmt w:val="decimal"/>
      <w:lvlText w:val="%4."/>
      <w:lvlJc w:val="left"/>
      <w:pPr>
        <w:ind w:left="2880" w:hanging="360"/>
      </w:pPr>
    </w:lvl>
    <w:lvl w:ilvl="4" w:tplc="94F04B1C" w:tentative="1">
      <w:start w:val="1"/>
      <w:numFmt w:val="lowerLetter"/>
      <w:lvlText w:val="%5."/>
      <w:lvlJc w:val="left"/>
      <w:pPr>
        <w:ind w:left="3600" w:hanging="360"/>
      </w:pPr>
    </w:lvl>
    <w:lvl w:ilvl="5" w:tplc="C43E2352" w:tentative="1">
      <w:start w:val="1"/>
      <w:numFmt w:val="lowerRoman"/>
      <w:lvlText w:val="%6."/>
      <w:lvlJc w:val="right"/>
      <w:pPr>
        <w:ind w:left="4320" w:hanging="180"/>
      </w:pPr>
    </w:lvl>
    <w:lvl w:ilvl="6" w:tplc="8424EEDE" w:tentative="1">
      <w:start w:val="1"/>
      <w:numFmt w:val="decimal"/>
      <w:lvlText w:val="%7."/>
      <w:lvlJc w:val="left"/>
      <w:pPr>
        <w:ind w:left="5040" w:hanging="360"/>
      </w:pPr>
    </w:lvl>
    <w:lvl w:ilvl="7" w:tplc="5F7EDE74" w:tentative="1">
      <w:start w:val="1"/>
      <w:numFmt w:val="lowerLetter"/>
      <w:lvlText w:val="%8."/>
      <w:lvlJc w:val="left"/>
      <w:pPr>
        <w:ind w:left="5760" w:hanging="360"/>
      </w:pPr>
    </w:lvl>
    <w:lvl w:ilvl="8" w:tplc="B016A7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DA7410"/>
    <w:multiLevelType w:val="singleLevel"/>
    <w:tmpl w:val="2ED60C50"/>
    <w:lvl w:ilvl="0">
      <w:start w:val="6"/>
      <w:numFmt w:val="decimal"/>
      <w:lvlText w:val="%1.1"/>
      <w:lvlJc w:val="left"/>
      <w:pPr>
        <w:ind w:left="792" w:hanging="432"/>
      </w:pPr>
      <w:rPr>
        <w:rFonts w:hint="default"/>
      </w:rPr>
    </w:lvl>
  </w:abstractNum>
  <w:abstractNum w:abstractNumId="37" w15:restartNumberingAfterBreak="0">
    <w:nsid w:val="58155C7A"/>
    <w:multiLevelType w:val="multilevel"/>
    <w:tmpl w:val="6D98FD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14.%2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5ED00E77"/>
    <w:multiLevelType w:val="hybridMultilevel"/>
    <w:tmpl w:val="229C3528"/>
    <w:lvl w:ilvl="0" w:tplc="1576D47E">
      <w:start w:val="1"/>
      <w:numFmt w:val="decimal"/>
      <w:lvlText w:val="%1."/>
      <w:lvlJc w:val="left"/>
      <w:pPr>
        <w:ind w:left="720" w:hanging="360"/>
      </w:pPr>
    </w:lvl>
    <w:lvl w:ilvl="1" w:tplc="6254AD80" w:tentative="1">
      <w:start w:val="1"/>
      <w:numFmt w:val="lowerLetter"/>
      <w:lvlText w:val="%2."/>
      <w:lvlJc w:val="left"/>
      <w:pPr>
        <w:ind w:left="1440" w:hanging="360"/>
      </w:pPr>
    </w:lvl>
    <w:lvl w:ilvl="2" w:tplc="89BE9FD0" w:tentative="1">
      <w:start w:val="1"/>
      <w:numFmt w:val="lowerRoman"/>
      <w:lvlText w:val="%3."/>
      <w:lvlJc w:val="right"/>
      <w:pPr>
        <w:ind w:left="2160" w:hanging="180"/>
      </w:pPr>
    </w:lvl>
    <w:lvl w:ilvl="3" w:tplc="6450C3C8" w:tentative="1">
      <w:start w:val="1"/>
      <w:numFmt w:val="decimal"/>
      <w:lvlText w:val="%4."/>
      <w:lvlJc w:val="left"/>
      <w:pPr>
        <w:ind w:left="2880" w:hanging="360"/>
      </w:pPr>
    </w:lvl>
    <w:lvl w:ilvl="4" w:tplc="577CAB52" w:tentative="1">
      <w:start w:val="1"/>
      <w:numFmt w:val="lowerLetter"/>
      <w:lvlText w:val="%5."/>
      <w:lvlJc w:val="left"/>
      <w:pPr>
        <w:ind w:left="3600" w:hanging="360"/>
      </w:pPr>
    </w:lvl>
    <w:lvl w:ilvl="5" w:tplc="D24419E0" w:tentative="1">
      <w:start w:val="1"/>
      <w:numFmt w:val="lowerRoman"/>
      <w:lvlText w:val="%6."/>
      <w:lvlJc w:val="right"/>
      <w:pPr>
        <w:ind w:left="4320" w:hanging="180"/>
      </w:pPr>
    </w:lvl>
    <w:lvl w:ilvl="6" w:tplc="E474C442" w:tentative="1">
      <w:start w:val="1"/>
      <w:numFmt w:val="decimal"/>
      <w:lvlText w:val="%7."/>
      <w:lvlJc w:val="left"/>
      <w:pPr>
        <w:ind w:left="5040" w:hanging="360"/>
      </w:pPr>
    </w:lvl>
    <w:lvl w:ilvl="7" w:tplc="A5A89D5A" w:tentative="1">
      <w:start w:val="1"/>
      <w:numFmt w:val="lowerLetter"/>
      <w:lvlText w:val="%8."/>
      <w:lvlJc w:val="left"/>
      <w:pPr>
        <w:ind w:left="5760" w:hanging="360"/>
      </w:pPr>
    </w:lvl>
    <w:lvl w:ilvl="8" w:tplc="0CFA4C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D44401"/>
    <w:multiLevelType w:val="hybridMultilevel"/>
    <w:tmpl w:val="166C8C70"/>
    <w:lvl w:ilvl="0" w:tplc="AE4E937C">
      <w:start w:val="1"/>
      <w:numFmt w:val="decimal"/>
      <w:lvlText w:val="%1."/>
      <w:lvlJc w:val="left"/>
      <w:pPr>
        <w:ind w:left="720" w:hanging="360"/>
      </w:pPr>
    </w:lvl>
    <w:lvl w:ilvl="1" w:tplc="7826EEDE" w:tentative="1">
      <w:start w:val="1"/>
      <w:numFmt w:val="lowerLetter"/>
      <w:lvlText w:val="%2."/>
      <w:lvlJc w:val="left"/>
      <w:pPr>
        <w:ind w:left="1440" w:hanging="360"/>
      </w:pPr>
    </w:lvl>
    <w:lvl w:ilvl="2" w:tplc="5FE2CB16" w:tentative="1">
      <w:start w:val="1"/>
      <w:numFmt w:val="lowerRoman"/>
      <w:lvlText w:val="%3."/>
      <w:lvlJc w:val="right"/>
      <w:pPr>
        <w:ind w:left="2160" w:hanging="180"/>
      </w:pPr>
    </w:lvl>
    <w:lvl w:ilvl="3" w:tplc="9A482D74" w:tentative="1">
      <w:start w:val="1"/>
      <w:numFmt w:val="decimal"/>
      <w:lvlText w:val="%4."/>
      <w:lvlJc w:val="left"/>
      <w:pPr>
        <w:ind w:left="2880" w:hanging="360"/>
      </w:pPr>
    </w:lvl>
    <w:lvl w:ilvl="4" w:tplc="1348F8F0" w:tentative="1">
      <w:start w:val="1"/>
      <w:numFmt w:val="lowerLetter"/>
      <w:lvlText w:val="%5."/>
      <w:lvlJc w:val="left"/>
      <w:pPr>
        <w:ind w:left="3600" w:hanging="360"/>
      </w:pPr>
    </w:lvl>
    <w:lvl w:ilvl="5" w:tplc="D93A2450" w:tentative="1">
      <w:start w:val="1"/>
      <w:numFmt w:val="lowerRoman"/>
      <w:lvlText w:val="%6."/>
      <w:lvlJc w:val="right"/>
      <w:pPr>
        <w:ind w:left="4320" w:hanging="180"/>
      </w:pPr>
    </w:lvl>
    <w:lvl w:ilvl="6" w:tplc="69902E74" w:tentative="1">
      <w:start w:val="1"/>
      <w:numFmt w:val="decimal"/>
      <w:lvlText w:val="%7."/>
      <w:lvlJc w:val="left"/>
      <w:pPr>
        <w:ind w:left="5040" w:hanging="360"/>
      </w:pPr>
    </w:lvl>
    <w:lvl w:ilvl="7" w:tplc="7F22C470" w:tentative="1">
      <w:start w:val="1"/>
      <w:numFmt w:val="lowerLetter"/>
      <w:lvlText w:val="%8."/>
      <w:lvlJc w:val="left"/>
      <w:pPr>
        <w:ind w:left="5760" w:hanging="360"/>
      </w:pPr>
    </w:lvl>
    <w:lvl w:ilvl="8" w:tplc="902C86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52246B"/>
    <w:multiLevelType w:val="multilevel"/>
    <w:tmpl w:val="90D4B112"/>
    <w:lvl w:ilvl="0">
      <w:start w:val="1"/>
      <w:numFmt w:val="decimal"/>
      <w:lvlText w:val="%1"/>
      <w:lvlJc w:val="left"/>
      <w:pPr>
        <w:ind w:left="36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74374206"/>
    <w:multiLevelType w:val="hybridMultilevel"/>
    <w:tmpl w:val="C682EFB6"/>
    <w:lvl w:ilvl="0" w:tplc="EB5A9CFE">
      <w:numFmt w:val="bullet"/>
      <w:lvlText w:val="-"/>
      <w:lvlJc w:val="left"/>
      <w:pPr>
        <w:ind w:left="1286" w:hanging="360"/>
      </w:pPr>
      <w:rPr>
        <w:rFonts w:ascii="Angsana New" w:eastAsia="Times New Roman" w:hAnsi="Angsana New" w:cs="Angsana New" w:hint="default"/>
      </w:rPr>
    </w:lvl>
    <w:lvl w:ilvl="1" w:tplc="3FAC1E2A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9DA09C8A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D29C3866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2803C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F26A97F4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F56C782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5DB8F850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9BE632BE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4" w15:restartNumberingAfterBreak="0">
    <w:nsid w:val="7A556CD5"/>
    <w:multiLevelType w:val="multilevel"/>
    <w:tmpl w:val="02B88F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5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159364">
    <w:abstractNumId w:val="6"/>
  </w:num>
  <w:num w:numId="2" w16cid:durableId="1559583427">
    <w:abstractNumId w:val="5"/>
  </w:num>
  <w:num w:numId="3" w16cid:durableId="1811248988">
    <w:abstractNumId w:val="9"/>
  </w:num>
  <w:num w:numId="4" w16cid:durableId="528186470">
    <w:abstractNumId w:val="7"/>
  </w:num>
  <w:num w:numId="5" w16cid:durableId="1520044141">
    <w:abstractNumId w:val="8"/>
  </w:num>
  <w:num w:numId="6" w16cid:durableId="1225679745">
    <w:abstractNumId w:val="3"/>
  </w:num>
  <w:num w:numId="7" w16cid:durableId="1045133395">
    <w:abstractNumId w:val="2"/>
  </w:num>
  <w:num w:numId="8" w16cid:durableId="1591230758">
    <w:abstractNumId w:val="0"/>
  </w:num>
  <w:num w:numId="9" w16cid:durableId="807431268">
    <w:abstractNumId w:val="1"/>
  </w:num>
  <w:num w:numId="10" w16cid:durableId="768039454">
    <w:abstractNumId w:val="4"/>
  </w:num>
  <w:num w:numId="11" w16cid:durableId="1390300099">
    <w:abstractNumId w:val="30"/>
  </w:num>
  <w:num w:numId="12" w16cid:durableId="992685609">
    <w:abstractNumId w:val="26"/>
  </w:num>
  <w:num w:numId="13" w16cid:durableId="316032345">
    <w:abstractNumId w:val="42"/>
  </w:num>
  <w:num w:numId="14" w16cid:durableId="872382090">
    <w:abstractNumId w:val="29"/>
  </w:num>
  <w:num w:numId="15" w16cid:durableId="453520062">
    <w:abstractNumId w:val="31"/>
  </w:num>
  <w:num w:numId="16" w16cid:durableId="766119990">
    <w:abstractNumId w:val="45"/>
  </w:num>
  <w:num w:numId="17" w16cid:durableId="901672631">
    <w:abstractNumId w:val="24"/>
  </w:num>
  <w:num w:numId="18" w16cid:durableId="339703694">
    <w:abstractNumId w:val="20"/>
  </w:num>
  <w:num w:numId="19" w16cid:durableId="296496346">
    <w:abstractNumId w:val="41"/>
  </w:num>
  <w:num w:numId="20" w16cid:durableId="929509666">
    <w:abstractNumId w:val="12"/>
  </w:num>
  <w:num w:numId="21" w16cid:durableId="1509909679">
    <w:abstractNumId w:val="14"/>
  </w:num>
  <w:num w:numId="22" w16cid:durableId="1621574149">
    <w:abstractNumId w:val="22"/>
  </w:num>
  <w:num w:numId="23" w16cid:durableId="1633898425">
    <w:abstractNumId w:val="34"/>
  </w:num>
  <w:num w:numId="24" w16cid:durableId="452407807">
    <w:abstractNumId w:val="21"/>
  </w:num>
  <w:num w:numId="25" w16cid:durableId="1666324888">
    <w:abstractNumId w:val="43"/>
  </w:num>
  <w:num w:numId="26" w16cid:durableId="1144539506">
    <w:abstractNumId w:val="32"/>
  </w:num>
  <w:num w:numId="27" w16cid:durableId="313796480">
    <w:abstractNumId w:val="44"/>
  </w:num>
  <w:num w:numId="28" w16cid:durableId="1441728958">
    <w:abstractNumId w:val="23"/>
  </w:num>
  <w:num w:numId="29" w16cid:durableId="1539006648">
    <w:abstractNumId w:val="18"/>
  </w:num>
  <w:num w:numId="30" w16cid:durableId="134026977">
    <w:abstractNumId w:val="28"/>
  </w:num>
  <w:num w:numId="31" w16cid:durableId="1681201970">
    <w:abstractNumId w:val="17"/>
  </w:num>
  <w:num w:numId="32" w16cid:durableId="1101754710">
    <w:abstractNumId w:val="37"/>
  </w:num>
  <w:num w:numId="33" w16cid:durableId="1655328949">
    <w:abstractNumId w:val="11"/>
  </w:num>
  <w:num w:numId="34" w16cid:durableId="343092801">
    <w:abstractNumId w:val="16"/>
  </w:num>
  <w:num w:numId="35" w16cid:durableId="1487821239">
    <w:abstractNumId w:val="40"/>
  </w:num>
  <w:num w:numId="36" w16cid:durableId="1610117550">
    <w:abstractNumId w:val="13"/>
  </w:num>
  <w:num w:numId="37" w16cid:durableId="924723880">
    <w:abstractNumId w:val="38"/>
  </w:num>
  <w:num w:numId="38" w16cid:durableId="1871332927">
    <w:abstractNumId w:val="33"/>
  </w:num>
  <w:num w:numId="39" w16cid:durableId="413212531">
    <w:abstractNumId w:val="10"/>
  </w:num>
  <w:num w:numId="40" w16cid:durableId="1242641321">
    <w:abstractNumId w:val="19"/>
  </w:num>
  <w:num w:numId="41" w16cid:durableId="878131084">
    <w:abstractNumId w:val="27"/>
  </w:num>
  <w:num w:numId="42" w16cid:durableId="428283615">
    <w:abstractNumId w:val="35"/>
  </w:num>
  <w:num w:numId="43" w16cid:durableId="1409116076">
    <w:abstractNumId w:val="15"/>
  </w:num>
  <w:num w:numId="44" w16cid:durableId="2025472675">
    <w:abstractNumId w:val="39"/>
  </w:num>
  <w:num w:numId="45" w16cid:durableId="507208936">
    <w:abstractNumId w:val="36"/>
  </w:num>
  <w:num w:numId="46" w16cid:durableId="582837099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93E"/>
    <w:rsid w:val="00000F5D"/>
    <w:rsid w:val="00001017"/>
    <w:rsid w:val="00001215"/>
    <w:rsid w:val="00001476"/>
    <w:rsid w:val="0000168E"/>
    <w:rsid w:val="00001E43"/>
    <w:rsid w:val="0000217D"/>
    <w:rsid w:val="000023BC"/>
    <w:rsid w:val="00002518"/>
    <w:rsid w:val="00002F31"/>
    <w:rsid w:val="0000302C"/>
    <w:rsid w:val="00003D77"/>
    <w:rsid w:val="00004735"/>
    <w:rsid w:val="00004863"/>
    <w:rsid w:val="000049A0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10251"/>
    <w:rsid w:val="000106F1"/>
    <w:rsid w:val="00010A8B"/>
    <w:rsid w:val="000114F7"/>
    <w:rsid w:val="000114FB"/>
    <w:rsid w:val="0001157B"/>
    <w:rsid w:val="000118FF"/>
    <w:rsid w:val="00011D3A"/>
    <w:rsid w:val="00012139"/>
    <w:rsid w:val="000125BD"/>
    <w:rsid w:val="00012B7E"/>
    <w:rsid w:val="00013586"/>
    <w:rsid w:val="00013B52"/>
    <w:rsid w:val="00013E0F"/>
    <w:rsid w:val="00013E34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17CD5"/>
    <w:rsid w:val="00020190"/>
    <w:rsid w:val="000202AE"/>
    <w:rsid w:val="00020A41"/>
    <w:rsid w:val="00020E5D"/>
    <w:rsid w:val="00020ECB"/>
    <w:rsid w:val="00021538"/>
    <w:rsid w:val="000215A9"/>
    <w:rsid w:val="0002172F"/>
    <w:rsid w:val="000217E7"/>
    <w:rsid w:val="00021949"/>
    <w:rsid w:val="00021D81"/>
    <w:rsid w:val="0002210D"/>
    <w:rsid w:val="0002214A"/>
    <w:rsid w:val="000225DA"/>
    <w:rsid w:val="00022E2D"/>
    <w:rsid w:val="00022FFC"/>
    <w:rsid w:val="0002340D"/>
    <w:rsid w:val="00023525"/>
    <w:rsid w:val="00023552"/>
    <w:rsid w:val="00023CB9"/>
    <w:rsid w:val="000241D5"/>
    <w:rsid w:val="00024609"/>
    <w:rsid w:val="000246A7"/>
    <w:rsid w:val="00024789"/>
    <w:rsid w:val="000247BD"/>
    <w:rsid w:val="00024862"/>
    <w:rsid w:val="000249B6"/>
    <w:rsid w:val="00024FF9"/>
    <w:rsid w:val="000252F0"/>
    <w:rsid w:val="00025564"/>
    <w:rsid w:val="00025E2C"/>
    <w:rsid w:val="00026931"/>
    <w:rsid w:val="00026A4C"/>
    <w:rsid w:val="00027939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05B6"/>
    <w:rsid w:val="000415F9"/>
    <w:rsid w:val="00041677"/>
    <w:rsid w:val="000416D5"/>
    <w:rsid w:val="00041BD0"/>
    <w:rsid w:val="00042006"/>
    <w:rsid w:val="000429E6"/>
    <w:rsid w:val="00042DE6"/>
    <w:rsid w:val="00042F82"/>
    <w:rsid w:val="00043419"/>
    <w:rsid w:val="0004358E"/>
    <w:rsid w:val="00043980"/>
    <w:rsid w:val="00043BA7"/>
    <w:rsid w:val="00044793"/>
    <w:rsid w:val="000448CF"/>
    <w:rsid w:val="00044BDC"/>
    <w:rsid w:val="00044C08"/>
    <w:rsid w:val="0004570E"/>
    <w:rsid w:val="00045A69"/>
    <w:rsid w:val="00045A88"/>
    <w:rsid w:val="00046847"/>
    <w:rsid w:val="00047226"/>
    <w:rsid w:val="000473D7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954"/>
    <w:rsid w:val="00053B6A"/>
    <w:rsid w:val="000540AE"/>
    <w:rsid w:val="00054134"/>
    <w:rsid w:val="00054166"/>
    <w:rsid w:val="000549BC"/>
    <w:rsid w:val="00054CFF"/>
    <w:rsid w:val="00055017"/>
    <w:rsid w:val="000550CF"/>
    <w:rsid w:val="00055853"/>
    <w:rsid w:val="000569D6"/>
    <w:rsid w:val="00056B95"/>
    <w:rsid w:val="00056C13"/>
    <w:rsid w:val="00056ECE"/>
    <w:rsid w:val="000574DA"/>
    <w:rsid w:val="00057B6E"/>
    <w:rsid w:val="00057E28"/>
    <w:rsid w:val="00057ED5"/>
    <w:rsid w:val="00057FFC"/>
    <w:rsid w:val="000603D6"/>
    <w:rsid w:val="000608DD"/>
    <w:rsid w:val="0006118B"/>
    <w:rsid w:val="00061521"/>
    <w:rsid w:val="00061730"/>
    <w:rsid w:val="00061792"/>
    <w:rsid w:val="00061D22"/>
    <w:rsid w:val="00061EAA"/>
    <w:rsid w:val="00062026"/>
    <w:rsid w:val="00062E8F"/>
    <w:rsid w:val="00063226"/>
    <w:rsid w:val="00063B7F"/>
    <w:rsid w:val="00063C1D"/>
    <w:rsid w:val="000640FF"/>
    <w:rsid w:val="00065110"/>
    <w:rsid w:val="00065541"/>
    <w:rsid w:val="00065864"/>
    <w:rsid w:val="00065A9F"/>
    <w:rsid w:val="00065E3D"/>
    <w:rsid w:val="00066D53"/>
    <w:rsid w:val="00067262"/>
    <w:rsid w:val="00067794"/>
    <w:rsid w:val="000679E6"/>
    <w:rsid w:val="00067E49"/>
    <w:rsid w:val="00070327"/>
    <w:rsid w:val="000703AD"/>
    <w:rsid w:val="000707D3"/>
    <w:rsid w:val="00070A26"/>
    <w:rsid w:val="000714E3"/>
    <w:rsid w:val="000715EA"/>
    <w:rsid w:val="00071E32"/>
    <w:rsid w:val="00072019"/>
    <w:rsid w:val="00072F48"/>
    <w:rsid w:val="00073338"/>
    <w:rsid w:val="0007338D"/>
    <w:rsid w:val="000738BB"/>
    <w:rsid w:val="00073C23"/>
    <w:rsid w:val="000747D9"/>
    <w:rsid w:val="00074A1A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1F8F"/>
    <w:rsid w:val="00082930"/>
    <w:rsid w:val="000831E5"/>
    <w:rsid w:val="00083366"/>
    <w:rsid w:val="00083451"/>
    <w:rsid w:val="0008355A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B57"/>
    <w:rsid w:val="00086BF7"/>
    <w:rsid w:val="00090283"/>
    <w:rsid w:val="00090399"/>
    <w:rsid w:val="00090B69"/>
    <w:rsid w:val="00090F25"/>
    <w:rsid w:val="00091117"/>
    <w:rsid w:val="0009130A"/>
    <w:rsid w:val="0009145E"/>
    <w:rsid w:val="00091F28"/>
    <w:rsid w:val="00091FF0"/>
    <w:rsid w:val="0009203B"/>
    <w:rsid w:val="0009248E"/>
    <w:rsid w:val="0009271E"/>
    <w:rsid w:val="00092C95"/>
    <w:rsid w:val="00092CFB"/>
    <w:rsid w:val="00092EC8"/>
    <w:rsid w:val="000932E0"/>
    <w:rsid w:val="000934B0"/>
    <w:rsid w:val="000935FC"/>
    <w:rsid w:val="00093DFC"/>
    <w:rsid w:val="00094094"/>
    <w:rsid w:val="000940DA"/>
    <w:rsid w:val="0009446D"/>
    <w:rsid w:val="0009495B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A01E8"/>
    <w:rsid w:val="000A0459"/>
    <w:rsid w:val="000A0623"/>
    <w:rsid w:val="000A06AA"/>
    <w:rsid w:val="000A0A9C"/>
    <w:rsid w:val="000A0DAE"/>
    <w:rsid w:val="000A104A"/>
    <w:rsid w:val="000A113F"/>
    <w:rsid w:val="000A121A"/>
    <w:rsid w:val="000A137B"/>
    <w:rsid w:val="000A14DA"/>
    <w:rsid w:val="000A17E0"/>
    <w:rsid w:val="000A1E35"/>
    <w:rsid w:val="000A2C20"/>
    <w:rsid w:val="000A2FAF"/>
    <w:rsid w:val="000A314D"/>
    <w:rsid w:val="000A3554"/>
    <w:rsid w:val="000A3820"/>
    <w:rsid w:val="000A3839"/>
    <w:rsid w:val="000A3938"/>
    <w:rsid w:val="000A3E53"/>
    <w:rsid w:val="000A3F75"/>
    <w:rsid w:val="000A4D80"/>
    <w:rsid w:val="000A51A7"/>
    <w:rsid w:val="000A5491"/>
    <w:rsid w:val="000A54F1"/>
    <w:rsid w:val="000A567D"/>
    <w:rsid w:val="000A5684"/>
    <w:rsid w:val="000A654F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F6D"/>
    <w:rsid w:val="000B2048"/>
    <w:rsid w:val="000B2AC6"/>
    <w:rsid w:val="000B3C6D"/>
    <w:rsid w:val="000B3D0C"/>
    <w:rsid w:val="000B407A"/>
    <w:rsid w:val="000B40F1"/>
    <w:rsid w:val="000B417B"/>
    <w:rsid w:val="000B43C0"/>
    <w:rsid w:val="000B453A"/>
    <w:rsid w:val="000B4893"/>
    <w:rsid w:val="000B4924"/>
    <w:rsid w:val="000B4DCD"/>
    <w:rsid w:val="000B5392"/>
    <w:rsid w:val="000B5899"/>
    <w:rsid w:val="000B5999"/>
    <w:rsid w:val="000B5C45"/>
    <w:rsid w:val="000B5CFC"/>
    <w:rsid w:val="000B63F6"/>
    <w:rsid w:val="000B6E81"/>
    <w:rsid w:val="000B7604"/>
    <w:rsid w:val="000B795F"/>
    <w:rsid w:val="000B7A6B"/>
    <w:rsid w:val="000B7C10"/>
    <w:rsid w:val="000B7C4F"/>
    <w:rsid w:val="000B7FE4"/>
    <w:rsid w:val="000C0BD4"/>
    <w:rsid w:val="000C104E"/>
    <w:rsid w:val="000C16AE"/>
    <w:rsid w:val="000C1831"/>
    <w:rsid w:val="000C190F"/>
    <w:rsid w:val="000C1B64"/>
    <w:rsid w:val="000C1C26"/>
    <w:rsid w:val="000C1D99"/>
    <w:rsid w:val="000C2066"/>
    <w:rsid w:val="000C25E2"/>
    <w:rsid w:val="000C26A2"/>
    <w:rsid w:val="000C2D7D"/>
    <w:rsid w:val="000C2D87"/>
    <w:rsid w:val="000C3190"/>
    <w:rsid w:val="000C392F"/>
    <w:rsid w:val="000C3EA8"/>
    <w:rsid w:val="000C470C"/>
    <w:rsid w:val="000C4D5E"/>
    <w:rsid w:val="000C4F48"/>
    <w:rsid w:val="000C50AC"/>
    <w:rsid w:val="000C52D7"/>
    <w:rsid w:val="000C5521"/>
    <w:rsid w:val="000C607C"/>
    <w:rsid w:val="000C6587"/>
    <w:rsid w:val="000C6D06"/>
    <w:rsid w:val="000C6E61"/>
    <w:rsid w:val="000D021F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8A3"/>
    <w:rsid w:val="000D2A3E"/>
    <w:rsid w:val="000D2F3B"/>
    <w:rsid w:val="000D32C6"/>
    <w:rsid w:val="000D37C4"/>
    <w:rsid w:val="000D38A1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6C04"/>
    <w:rsid w:val="000D70A1"/>
    <w:rsid w:val="000D71FF"/>
    <w:rsid w:val="000D7735"/>
    <w:rsid w:val="000D7EDF"/>
    <w:rsid w:val="000E0041"/>
    <w:rsid w:val="000E01DA"/>
    <w:rsid w:val="000E02A2"/>
    <w:rsid w:val="000E0428"/>
    <w:rsid w:val="000E0657"/>
    <w:rsid w:val="000E0AE0"/>
    <w:rsid w:val="000E0B0E"/>
    <w:rsid w:val="000E0F3E"/>
    <w:rsid w:val="000E18C6"/>
    <w:rsid w:val="000E1919"/>
    <w:rsid w:val="000E19AF"/>
    <w:rsid w:val="000E1B4D"/>
    <w:rsid w:val="000E343D"/>
    <w:rsid w:val="000E38F9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1EA"/>
    <w:rsid w:val="000E6645"/>
    <w:rsid w:val="000E6766"/>
    <w:rsid w:val="000E67B8"/>
    <w:rsid w:val="000E6A8B"/>
    <w:rsid w:val="000E6DD7"/>
    <w:rsid w:val="000E6E4F"/>
    <w:rsid w:val="000E6EEE"/>
    <w:rsid w:val="000E728A"/>
    <w:rsid w:val="000E7750"/>
    <w:rsid w:val="000E7FF7"/>
    <w:rsid w:val="000F01B8"/>
    <w:rsid w:val="000F0239"/>
    <w:rsid w:val="000F0421"/>
    <w:rsid w:val="000F09F4"/>
    <w:rsid w:val="000F0C89"/>
    <w:rsid w:val="000F18C6"/>
    <w:rsid w:val="000F1B9C"/>
    <w:rsid w:val="000F1E51"/>
    <w:rsid w:val="000F1E68"/>
    <w:rsid w:val="000F21F4"/>
    <w:rsid w:val="000F2433"/>
    <w:rsid w:val="000F288C"/>
    <w:rsid w:val="000F30E4"/>
    <w:rsid w:val="000F3D51"/>
    <w:rsid w:val="000F47BB"/>
    <w:rsid w:val="000F50DA"/>
    <w:rsid w:val="000F5A00"/>
    <w:rsid w:val="000F6A55"/>
    <w:rsid w:val="000F6AD3"/>
    <w:rsid w:val="000F6ADF"/>
    <w:rsid w:val="000F6B04"/>
    <w:rsid w:val="000F6D68"/>
    <w:rsid w:val="000F7091"/>
    <w:rsid w:val="000F72E8"/>
    <w:rsid w:val="000F744A"/>
    <w:rsid w:val="000F785B"/>
    <w:rsid w:val="00100345"/>
    <w:rsid w:val="001016C6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199"/>
    <w:rsid w:val="00105A84"/>
    <w:rsid w:val="00105B30"/>
    <w:rsid w:val="00105B97"/>
    <w:rsid w:val="00106101"/>
    <w:rsid w:val="001061B1"/>
    <w:rsid w:val="00106A9C"/>
    <w:rsid w:val="00106E3C"/>
    <w:rsid w:val="00106E75"/>
    <w:rsid w:val="00106EFA"/>
    <w:rsid w:val="0010769F"/>
    <w:rsid w:val="0010776C"/>
    <w:rsid w:val="00107915"/>
    <w:rsid w:val="00107959"/>
    <w:rsid w:val="001079E7"/>
    <w:rsid w:val="00107A7C"/>
    <w:rsid w:val="00110544"/>
    <w:rsid w:val="001107F7"/>
    <w:rsid w:val="00110907"/>
    <w:rsid w:val="00110BE3"/>
    <w:rsid w:val="00110FF3"/>
    <w:rsid w:val="001118F0"/>
    <w:rsid w:val="00111A45"/>
    <w:rsid w:val="0011295C"/>
    <w:rsid w:val="00112E90"/>
    <w:rsid w:val="00113FF5"/>
    <w:rsid w:val="001140A2"/>
    <w:rsid w:val="00114123"/>
    <w:rsid w:val="001142F5"/>
    <w:rsid w:val="001151EB"/>
    <w:rsid w:val="0011525D"/>
    <w:rsid w:val="00115270"/>
    <w:rsid w:val="001152DA"/>
    <w:rsid w:val="001158B9"/>
    <w:rsid w:val="00116163"/>
    <w:rsid w:val="00116A93"/>
    <w:rsid w:val="00116C19"/>
    <w:rsid w:val="00116D95"/>
    <w:rsid w:val="0011710F"/>
    <w:rsid w:val="00117721"/>
    <w:rsid w:val="0011787B"/>
    <w:rsid w:val="001178FE"/>
    <w:rsid w:val="00120160"/>
    <w:rsid w:val="00120554"/>
    <w:rsid w:val="001212E4"/>
    <w:rsid w:val="00121410"/>
    <w:rsid w:val="001214D8"/>
    <w:rsid w:val="001217AD"/>
    <w:rsid w:val="00121FE3"/>
    <w:rsid w:val="00122156"/>
    <w:rsid w:val="00122A02"/>
    <w:rsid w:val="00122BDD"/>
    <w:rsid w:val="00122CAF"/>
    <w:rsid w:val="0012321E"/>
    <w:rsid w:val="0012350E"/>
    <w:rsid w:val="0012397B"/>
    <w:rsid w:val="00124EAF"/>
    <w:rsid w:val="0012507C"/>
    <w:rsid w:val="001250C3"/>
    <w:rsid w:val="001251B0"/>
    <w:rsid w:val="001259B5"/>
    <w:rsid w:val="00125CEA"/>
    <w:rsid w:val="0012600E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BBA"/>
    <w:rsid w:val="001326AC"/>
    <w:rsid w:val="00132D1A"/>
    <w:rsid w:val="00132DF6"/>
    <w:rsid w:val="0013396F"/>
    <w:rsid w:val="00133CDD"/>
    <w:rsid w:val="00133D8E"/>
    <w:rsid w:val="0013477E"/>
    <w:rsid w:val="00134913"/>
    <w:rsid w:val="00134FE8"/>
    <w:rsid w:val="001350E4"/>
    <w:rsid w:val="001353C5"/>
    <w:rsid w:val="00135BAB"/>
    <w:rsid w:val="001364E8"/>
    <w:rsid w:val="00136681"/>
    <w:rsid w:val="00136CAA"/>
    <w:rsid w:val="0013712B"/>
    <w:rsid w:val="001375FF"/>
    <w:rsid w:val="00137961"/>
    <w:rsid w:val="00137A8D"/>
    <w:rsid w:val="00137EA4"/>
    <w:rsid w:val="00140016"/>
    <w:rsid w:val="00140A9D"/>
    <w:rsid w:val="00140BBC"/>
    <w:rsid w:val="00141633"/>
    <w:rsid w:val="00141AA6"/>
    <w:rsid w:val="00141F84"/>
    <w:rsid w:val="00141FDD"/>
    <w:rsid w:val="00143871"/>
    <w:rsid w:val="001438B9"/>
    <w:rsid w:val="001444BC"/>
    <w:rsid w:val="0014471B"/>
    <w:rsid w:val="00144971"/>
    <w:rsid w:val="00144AB0"/>
    <w:rsid w:val="001450FA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8C0"/>
    <w:rsid w:val="00147B5A"/>
    <w:rsid w:val="00147F2A"/>
    <w:rsid w:val="00147F33"/>
    <w:rsid w:val="00147F4B"/>
    <w:rsid w:val="00150208"/>
    <w:rsid w:val="00150A3D"/>
    <w:rsid w:val="0015102D"/>
    <w:rsid w:val="001513CF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A7F"/>
    <w:rsid w:val="00153AEA"/>
    <w:rsid w:val="00153CE1"/>
    <w:rsid w:val="00153FBD"/>
    <w:rsid w:val="0015423C"/>
    <w:rsid w:val="00154274"/>
    <w:rsid w:val="0015492A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57DAA"/>
    <w:rsid w:val="001604CE"/>
    <w:rsid w:val="001607E8"/>
    <w:rsid w:val="00161041"/>
    <w:rsid w:val="001613B4"/>
    <w:rsid w:val="00161497"/>
    <w:rsid w:val="00161883"/>
    <w:rsid w:val="00161B8C"/>
    <w:rsid w:val="00161DAF"/>
    <w:rsid w:val="00161E51"/>
    <w:rsid w:val="001620A0"/>
    <w:rsid w:val="00162123"/>
    <w:rsid w:val="00162353"/>
    <w:rsid w:val="001623FE"/>
    <w:rsid w:val="001638AD"/>
    <w:rsid w:val="00163A0F"/>
    <w:rsid w:val="00163CAD"/>
    <w:rsid w:val="00163D6A"/>
    <w:rsid w:val="00164348"/>
    <w:rsid w:val="00164731"/>
    <w:rsid w:val="00164C86"/>
    <w:rsid w:val="00164ED6"/>
    <w:rsid w:val="00164F79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9A4"/>
    <w:rsid w:val="00167A32"/>
    <w:rsid w:val="00167D5D"/>
    <w:rsid w:val="00170609"/>
    <w:rsid w:val="00170654"/>
    <w:rsid w:val="001708FD"/>
    <w:rsid w:val="00170A27"/>
    <w:rsid w:val="00170BDA"/>
    <w:rsid w:val="00170DE0"/>
    <w:rsid w:val="00171A06"/>
    <w:rsid w:val="00171C45"/>
    <w:rsid w:val="00171DD7"/>
    <w:rsid w:val="001729B9"/>
    <w:rsid w:val="00172DC6"/>
    <w:rsid w:val="0017319E"/>
    <w:rsid w:val="001738B3"/>
    <w:rsid w:val="00173CBC"/>
    <w:rsid w:val="00173DC8"/>
    <w:rsid w:val="00174051"/>
    <w:rsid w:val="00174C6D"/>
    <w:rsid w:val="001752AE"/>
    <w:rsid w:val="001753F5"/>
    <w:rsid w:val="001759B6"/>
    <w:rsid w:val="00175F93"/>
    <w:rsid w:val="001764DF"/>
    <w:rsid w:val="00176E33"/>
    <w:rsid w:val="001770CD"/>
    <w:rsid w:val="001771E2"/>
    <w:rsid w:val="0017728F"/>
    <w:rsid w:val="0017742A"/>
    <w:rsid w:val="001777C2"/>
    <w:rsid w:val="00180047"/>
    <w:rsid w:val="00180F67"/>
    <w:rsid w:val="0018146F"/>
    <w:rsid w:val="001814AE"/>
    <w:rsid w:val="00181A68"/>
    <w:rsid w:val="00181F49"/>
    <w:rsid w:val="001824EB"/>
    <w:rsid w:val="0018254E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1D8"/>
    <w:rsid w:val="00187EC7"/>
    <w:rsid w:val="00190631"/>
    <w:rsid w:val="00190C33"/>
    <w:rsid w:val="001916F0"/>
    <w:rsid w:val="001918E6"/>
    <w:rsid w:val="00191C2C"/>
    <w:rsid w:val="00191CC7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B1C"/>
    <w:rsid w:val="00193BE9"/>
    <w:rsid w:val="00193DC4"/>
    <w:rsid w:val="00194309"/>
    <w:rsid w:val="00194421"/>
    <w:rsid w:val="00194501"/>
    <w:rsid w:val="0019469C"/>
    <w:rsid w:val="00194A96"/>
    <w:rsid w:val="00194AEB"/>
    <w:rsid w:val="00195678"/>
    <w:rsid w:val="00195E3A"/>
    <w:rsid w:val="00195E52"/>
    <w:rsid w:val="0019637A"/>
    <w:rsid w:val="001965DB"/>
    <w:rsid w:val="001966C0"/>
    <w:rsid w:val="001967F9"/>
    <w:rsid w:val="0019698B"/>
    <w:rsid w:val="00196C4A"/>
    <w:rsid w:val="00196D49"/>
    <w:rsid w:val="00196EC5"/>
    <w:rsid w:val="0019712A"/>
    <w:rsid w:val="001978F5"/>
    <w:rsid w:val="0019796D"/>
    <w:rsid w:val="00197B17"/>
    <w:rsid w:val="00197BDC"/>
    <w:rsid w:val="001A04BE"/>
    <w:rsid w:val="001A05EA"/>
    <w:rsid w:val="001A0D65"/>
    <w:rsid w:val="001A0DE5"/>
    <w:rsid w:val="001A12AB"/>
    <w:rsid w:val="001A1741"/>
    <w:rsid w:val="001A1B02"/>
    <w:rsid w:val="001A1CD4"/>
    <w:rsid w:val="001A2011"/>
    <w:rsid w:val="001A2174"/>
    <w:rsid w:val="001A25BB"/>
    <w:rsid w:val="001A25DC"/>
    <w:rsid w:val="001A281F"/>
    <w:rsid w:val="001A2BAF"/>
    <w:rsid w:val="001A329E"/>
    <w:rsid w:val="001A3301"/>
    <w:rsid w:val="001A3AB7"/>
    <w:rsid w:val="001A3E16"/>
    <w:rsid w:val="001A41C3"/>
    <w:rsid w:val="001A4300"/>
    <w:rsid w:val="001A472E"/>
    <w:rsid w:val="001A52BA"/>
    <w:rsid w:val="001A5543"/>
    <w:rsid w:val="001A5910"/>
    <w:rsid w:val="001A6171"/>
    <w:rsid w:val="001A6828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A7FD6"/>
    <w:rsid w:val="001B012D"/>
    <w:rsid w:val="001B0806"/>
    <w:rsid w:val="001B0C1A"/>
    <w:rsid w:val="001B0C9A"/>
    <w:rsid w:val="001B0E0F"/>
    <w:rsid w:val="001B1321"/>
    <w:rsid w:val="001B142F"/>
    <w:rsid w:val="001B1C66"/>
    <w:rsid w:val="001B2158"/>
    <w:rsid w:val="001B2566"/>
    <w:rsid w:val="001B3063"/>
    <w:rsid w:val="001B31C9"/>
    <w:rsid w:val="001B345D"/>
    <w:rsid w:val="001B3626"/>
    <w:rsid w:val="001B3889"/>
    <w:rsid w:val="001B389F"/>
    <w:rsid w:val="001B39E7"/>
    <w:rsid w:val="001B3C77"/>
    <w:rsid w:val="001B43D1"/>
    <w:rsid w:val="001B4CA5"/>
    <w:rsid w:val="001B51A7"/>
    <w:rsid w:val="001B5A1E"/>
    <w:rsid w:val="001B5C0A"/>
    <w:rsid w:val="001B5C2D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1531"/>
    <w:rsid w:val="001C21B8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4526"/>
    <w:rsid w:val="001C528C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ABF"/>
    <w:rsid w:val="001C7BFF"/>
    <w:rsid w:val="001C7F52"/>
    <w:rsid w:val="001D02CA"/>
    <w:rsid w:val="001D04C9"/>
    <w:rsid w:val="001D0B56"/>
    <w:rsid w:val="001D0E43"/>
    <w:rsid w:val="001D13FE"/>
    <w:rsid w:val="001D16D1"/>
    <w:rsid w:val="001D29CC"/>
    <w:rsid w:val="001D2CB7"/>
    <w:rsid w:val="001D301D"/>
    <w:rsid w:val="001D31AF"/>
    <w:rsid w:val="001D379F"/>
    <w:rsid w:val="001D3882"/>
    <w:rsid w:val="001D3CD4"/>
    <w:rsid w:val="001D5372"/>
    <w:rsid w:val="001D5463"/>
    <w:rsid w:val="001D5549"/>
    <w:rsid w:val="001D5732"/>
    <w:rsid w:val="001D57F9"/>
    <w:rsid w:val="001D5F14"/>
    <w:rsid w:val="001D600B"/>
    <w:rsid w:val="001D654D"/>
    <w:rsid w:val="001D6884"/>
    <w:rsid w:val="001D6966"/>
    <w:rsid w:val="001D6EE7"/>
    <w:rsid w:val="001D7282"/>
    <w:rsid w:val="001D7604"/>
    <w:rsid w:val="001D7865"/>
    <w:rsid w:val="001E0644"/>
    <w:rsid w:val="001E0B59"/>
    <w:rsid w:val="001E0DA7"/>
    <w:rsid w:val="001E155E"/>
    <w:rsid w:val="001E1615"/>
    <w:rsid w:val="001E1639"/>
    <w:rsid w:val="001E16A8"/>
    <w:rsid w:val="001E1702"/>
    <w:rsid w:val="001E1A94"/>
    <w:rsid w:val="001E234C"/>
    <w:rsid w:val="001E23F7"/>
    <w:rsid w:val="001E293B"/>
    <w:rsid w:val="001E2BBF"/>
    <w:rsid w:val="001E2BFA"/>
    <w:rsid w:val="001E41C5"/>
    <w:rsid w:val="001E43FD"/>
    <w:rsid w:val="001E462E"/>
    <w:rsid w:val="001E4A60"/>
    <w:rsid w:val="001E50EA"/>
    <w:rsid w:val="001E5CD5"/>
    <w:rsid w:val="001E5D59"/>
    <w:rsid w:val="001E6BB6"/>
    <w:rsid w:val="001E73BB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2EDA"/>
    <w:rsid w:val="001F3010"/>
    <w:rsid w:val="001F34DE"/>
    <w:rsid w:val="001F379F"/>
    <w:rsid w:val="001F38B1"/>
    <w:rsid w:val="001F442C"/>
    <w:rsid w:val="001F447E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6DD"/>
    <w:rsid w:val="001F66E5"/>
    <w:rsid w:val="001F6E58"/>
    <w:rsid w:val="001F7153"/>
    <w:rsid w:val="001F74EB"/>
    <w:rsid w:val="001F7B6A"/>
    <w:rsid w:val="002001D7"/>
    <w:rsid w:val="00200643"/>
    <w:rsid w:val="0020066D"/>
    <w:rsid w:val="002008FB"/>
    <w:rsid w:val="00200AE9"/>
    <w:rsid w:val="00200F14"/>
    <w:rsid w:val="00201051"/>
    <w:rsid w:val="002012AB"/>
    <w:rsid w:val="00201A44"/>
    <w:rsid w:val="00201FC1"/>
    <w:rsid w:val="00202A09"/>
    <w:rsid w:val="00203084"/>
    <w:rsid w:val="00203116"/>
    <w:rsid w:val="00203B15"/>
    <w:rsid w:val="002040DE"/>
    <w:rsid w:val="0020470E"/>
    <w:rsid w:val="00204AB5"/>
    <w:rsid w:val="00204B7F"/>
    <w:rsid w:val="00204C1E"/>
    <w:rsid w:val="00204C65"/>
    <w:rsid w:val="00204DC3"/>
    <w:rsid w:val="0020590E"/>
    <w:rsid w:val="002060BB"/>
    <w:rsid w:val="002069B4"/>
    <w:rsid w:val="002069D0"/>
    <w:rsid w:val="002075BF"/>
    <w:rsid w:val="00207669"/>
    <w:rsid w:val="002079E1"/>
    <w:rsid w:val="00210389"/>
    <w:rsid w:val="00211067"/>
    <w:rsid w:val="00211A0F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D95"/>
    <w:rsid w:val="00212ECD"/>
    <w:rsid w:val="00212FF5"/>
    <w:rsid w:val="002134C7"/>
    <w:rsid w:val="002136EA"/>
    <w:rsid w:val="00214C4F"/>
    <w:rsid w:val="00214C7C"/>
    <w:rsid w:val="002155C1"/>
    <w:rsid w:val="002157E3"/>
    <w:rsid w:val="00215F78"/>
    <w:rsid w:val="002161E9"/>
    <w:rsid w:val="00216462"/>
    <w:rsid w:val="00216684"/>
    <w:rsid w:val="002167B2"/>
    <w:rsid w:val="00216AA4"/>
    <w:rsid w:val="00216C6B"/>
    <w:rsid w:val="00216DA4"/>
    <w:rsid w:val="00216DAE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920"/>
    <w:rsid w:val="00222BE8"/>
    <w:rsid w:val="00222EC1"/>
    <w:rsid w:val="00223005"/>
    <w:rsid w:val="00223578"/>
    <w:rsid w:val="0022376F"/>
    <w:rsid w:val="002247EB"/>
    <w:rsid w:val="002247FC"/>
    <w:rsid w:val="00224929"/>
    <w:rsid w:val="00224BDE"/>
    <w:rsid w:val="00224CB6"/>
    <w:rsid w:val="00225304"/>
    <w:rsid w:val="002254A5"/>
    <w:rsid w:val="00225770"/>
    <w:rsid w:val="002264E5"/>
    <w:rsid w:val="0022682A"/>
    <w:rsid w:val="00226CFF"/>
    <w:rsid w:val="002279E7"/>
    <w:rsid w:val="0023008B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39FC"/>
    <w:rsid w:val="00234007"/>
    <w:rsid w:val="00234107"/>
    <w:rsid w:val="002342E4"/>
    <w:rsid w:val="002347C9"/>
    <w:rsid w:val="00234B91"/>
    <w:rsid w:val="00234BBA"/>
    <w:rsid w:val="0023556E"/>
    <w:rsid w:val="00235833"/>
    <w:rsid w:val="00235DC3"/>
    <w:rsid w:val="0023692F"/>
    <w:rsid w:val="00236ABD"/>
    <w:rsid w:val="00236B72"/>
    <w:rsid w:val="00236DD2"/>
    <w:rsid w:val="00237406"/>
    <w:rsid w:val="00237880"/>
    <w:rsid w:val="00240494"/>
    <w:rsid w:val="00240D0A"/>
    <w:rsid w:val="00240E5D"/>
    <w:rsid w:val="002412F3"/>
    <w:rsid w:val="0024137C"/>
    <w:rsid w:val="002419B0"/>
    <w:rsid w:val="002419DF"/>
    <w:rsid w:val="00241F5F"/>
    <w:rsid w:val="002422C1"/>
    <w:rsid w:val="0024294A"/>
    <w:rsid w:val="00243842"/>
    <w:rsid w:val="00243968"/>
    <w:rsid w:val="00243A01"/>
    <w:rsid w:val="00243C90"/>
    <w:rsid w:val="00243F3B"/>
    <w:rsid w:val="00244C2F"/>
    <w:rsid w:val="00245F89"/>
    <w:rsid w:val="00246520"/>
    <w:rsid w:val="0024668F"/>
    <w:rsid w:val="00246AAC"/>
    <w:rsid w:val="00246AE1"/>
    <w:rsid w:val="002471B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FCA"/>
    <w:rsid w:val="00250FF1"/>
    <w:rsid w:val="0025102B"/>
    <w:rsid w:val="0025105F"/>
    <w:rsid w:val="002512BF"/>
    <w:rsid w:val="0025145C"/>
    <w:rsid w:val="0025178F"/>
    <w:rsid w:val="002518EF"/>
    <w:rsid w:val="002524D0"/>
    <w:rsid w:val="00252F0B"/>
    <w:rsid w:val="00253443"/>
    <w:rsid w:val="00253A05"/>
    <w:rsid w:val="00253F1E"/>
    <w:rsid w:val="00253F6B"/>
    <w:rsid w:val="00254392"/>
    <w:rsid w:val="002546B3"/>
    <w:rsid w:val="00255085"/>
    <w:rsid w:val="00255592"/>
    <w:rsid w:val="0025597C"/>
    <w:rsid w:val="0025624D"/>
    <w:rsid w:val="0025644E"/>
    <w:rsid w:val="00256683"/>
    <w:rsid w:val="00256B8C"/>
    <w:rsid w:val="00256F0B"/>
    <w:rsid w:val="00256FD6"/>
    <w:rsid w:val="00257586"/>
    <w:rsid w:val="0025784C"/>
    <w:rsid w:val="0026068D"/>
    <w:rsid w:val="00260704"/>
    <w:rsid w:val="00260A82"/>
    <w:rsid w:val="00260B2A"/>
    <w:rsid w:val="002615FB"/>
    <w:rsid w:val="00261EF2"/>
    <w:rsid w:val="002620E8"/>
    <w:rsid w:val="00262366"/>
    <w:rsid w:val="002623A4"/>
    <w:rsid w:val="00262A21"/>
    <w:rsid w:val="0026339F"/>
    <w:rsid w:val="00263953"/>
    <w:rsid w:val="00264B13"/>
    <w:rsid w:val="00265CFF"/>
    <w:rsid w:val="002670DA"/>
    <w:rsid w:val="002671AD"/>
    <w:rsid w:val="002672DB"/>
    <w:rsid w:val="00267327"/>
    <w:rsid w:val="0026739D"/>
    <w:rsid w:val="002674D8"/>
    <w:rsid w:val="00267524"/>
    <w:rsid w:val="00267F54"/>
    <w:rsid w:val="002702C6"/>
    <w:rsid w:val="00271901"/>
    <w:rsid w:val="00272284"/>
    <w:rsid w:val="0027286B"/>
    <w:rsid w:val="00272A69"/>
    <w:rsid w:val="00272B3B"/>
    <w:rsid w:val="00272C9B"/>
    <w:rsid w:val="00273AE5"/>
    <w:rsid w:val="00274268"/>
    <w:rsid w:val="002746A7"/>
    <w:rsid w:val="0027487F"/>
    <w:rsid w:val="00274BD6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7090"/>
    <w:rsid w:val="0027709D"/>
    <w:rsid w:val="00277227"/>
    <w:rsid w:val="00277882"/>
    <w:rsid w:val="00277907"/>
    <w:rsid w:val="00277BAA"/>
    <w:rsid w:val="00277D5F"/>
    <w:rsid w:val="00277E8F"/>
    <w:rsid w:val="00280019"/>
    <w:rsid w:val="0028088E"/>
    <w:rsid w:val="00280DE9"/>
    <w:rsid w:val="00281C72"/>
    <w:rsid w:val="0028209A"/>
    <w:rsid w:val="002823B4"/>
    <w:rsid w:val="0028298A"/>
    <w:rsid w:val="00282E8B"/>
    <w:rsid w:val="002834D4"/>
    <w:rsid w:val="002835F8"/>
    <w:rsid w:val="00283830"/>
    <w:rsid w:val="00283842"/>
    <w:rsid w:val="00283858"/>
    <w:rsid w:val="002839EE"/>
    <w:rsid w:val="00284A17"/>
    <w:rsid w:val="00284F8D"/>
    <w:rsid w:val="00286090"/>
    <w:rsid w:val="00286DD9"/>
    <w:rsid w:val="00287082"/>
    <w:rsid w:val="00287230"/>
    <w:rsid w:val="0028733F"/>
    <w:rsid w:val="00287953"/>
    <w:rsid w:val="00290012"/>
    <w:rsid w:val="002900B8"/>
    <w:rsid w:val="00290B5E"/>
    <w:rsid w:val="00290C98"/>
    <w:rsid w:val="00290FE3"/>
    <w:rsid w:val="0029119F"/>
    <w:rsid w:val="00291338"/>
    <w:rsid w:val="00291FD2"/>
    <w:rsid w:val="00292149"/>
    <w:rsid w:val="00293855"/>
    <w:rsid w:val="002939BA"/>
    <w:rsid w:val="002941D6"/>
    <w:rsid w:val="0029465C"/>
    <w:rsid w:val="002948F6"/>
    <w:rsid w:val="00294C32"/>
    <w:rsid w:val="00294FB6"/>
    <w:rsid w:val="002955CA"/>
    <w:rsid w:val="002959F9"/>
    <w:rsid w:val="00295B10"/>
    <w:rsid w:val="00295E2E"/>
    <w:rsid w:val="002966A5"/>
    <w:rsid w:val="00296A31"/>
    <w:rsid w:val="00297DE8"/>
    <w:rsid w:val="00297EE9"/>
    <w:rsid w:val="002A00B9"/>
    <w:rsid w:val="002A01DA"/>
    <w:rsid w:val="002A03A6"/>
    <w:rsid w:val="002A059E"/>
    <w:rsid w:val="002A0828"/>
    <w:rsid w:val="002A0D98"/>
    <w:rsid w:val="002A0E17"/>
    <w:rsid w:val="002A0F5D"/>
    <w:rsid w:val="002A1472"/>
    <w:rsid w:val="002A1910"/>
    <w:rsid w:val="002A2895"/>
    <w:rsid w:val="002A2FDF"/>
    <w:rsid w:val="002A3386"/>
    <w:rsid w:val="002A3622"/>
    <w:rsid w:val="002A39C8"/>
    <w:rsid w:val="002A3AA9"/>
    <w:rsid w:val="002A3B24"/>
    <w:rsid w:val="002A3DF7"/>
    <w:rsid w:val="002A474D"/>
    <w:rsid w:val="002A4A25"/>
    <w:rsid w:val="002A4BA1"/>
    <w:rsid w:val="002A4EB6"/>
    <w:rsid w:val="002A5042"/>
    <w:rsid w:val="002A5730"/>
    <w:rsid w:val="002A5781"/>
    <w:rsid w:val="002A5D24"/>
    <w:rsid w:val="002A664B"/>
    <w:rsid w:val="002A669D"/>
    <w:rsid w:val="002A6890"/>
    <w:rsid w:val="002A6B32"/>
    <w:rsid w:val="002A77CC"/>
    <w:rsid w:val="002A7F05"/>
    <w:rsid w:val="002B04E4"/>
    <w:rsid w:val="002B072C"/>
    <w:rsid w:val="002B083D"/>
    <w:rsid w:val="002B093F"/>
    <w:rsid w:val="002B1670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6EC"/>
    <w:rsid w:val="002B37D0"/>
    <w:rsid w:val="002B3F33"/>
    <w:rsid w:val="002B4096"/>
    <w:rsid w:val="002B5182"/>
    <w:rsid w:val="002B57BD"/>
    <w:rsid w:val="002B57FD"/>
    <w:rsid w:val="002B5D67"/>
    <w:rsid w:val="002B6243"/>
    <w:rsid w:val="002B6336"/>
    <w:rsid w:val="002B6388"/>
    <w:rsid w:val="002B6723"/>
    <w:rsid w:val="002B6BF2"/>
    <w:rsid w:val="002B6CD3"/>
    <w:rsid w:val="002B74FF"/>
    <w:rsid w:val="002B7904"/>
    <w:rsid w:val="002B7DA3"/>
    <w:rsid w:val="002C03BC"/>
    <w:rsid w:val="002C0714"/>
    <w:rsid w:val="002C192E"/>
    <w:rsid w:val="002C1BA4"/>
    <w:rsid w:val="002C201C"/>
    <w:rsid w:val="002C24B7"/>
    <w:rsid w:val="002C26D3"/>
    <w:rsid w:val="002C2737"/>
    <w:rsid w:val="002C288D"/>
    <w:rsid w:val="002C2E10"/>
    <w:rsid w:val="002C2EA5"/>
    <w:rsid w:val="002C2FF9"/>
    <w:rsid w:val="002C3319"/>
    <w:rsid w:val="002C3552"/>
    <w:rsid w:val="002C3848"/>
    <w:rsid w:val="002C38D0"/>
    <w:rsid w:val="002C3E1F"/>
    <w:rsid w:val="002C3E48"/>
    <w:rsid w:val="002C4224"/>
    <w:rsid w:val="002C44BE"/>
    <w:rsid w:val="002C46ED"/>
    <w:rsid w:val="002C4769"/>
    <w:rsid w:val="002C48B9"/>
    <w:rsid w:val="002C5610"/>
    <w:rsid w:val="002C5AFF"/>
    <w:rsid w:val="002C5DFE"/>
    <w:rsid w:val="002C667E"/>
    <w:rsid w:val="002C67A2"/>
    <w:rsid w:val="002C6C35"/>
    <w:rsid w:val="002C7613"/>
    <w:rsid w:val="002C7F22"/>
    <w:rsid w:val="002D086D"/>
    <w:rsid w:val="002D1042"/>
    <w:rsid w:val="002D131C"/>
    <w:rsid w:val="002D1346"/>
    <w:rsid w:val="002D1485"/>
    <w:rsid w:val="002D15CA"/>
    <w:rsid w:val="002D1979"/>
    <w:rsid w:val="002D2214"/>
    <w:rsid w:val="002D2250"/>
    <w:rsid w:val="002D2632"/>
    <w:rsid w:val="002D30B0"/>
    <w:rsid w:val="002D3CA1"/>
    <w:rsid w:val="002D3D2F"/>
    <w:rsid w:val="002D42D6"/>
    <w:rsid w:val="002D459D"/>
    <w:rsid w:val="002D4BE8"/>
    <w:rsid w:val="002D4FD1"/>
    <w:rsid w:val="002D5190"/>
    <w:rsid w:val="002D54BE"/>
    <w:rsid w:val="002D55DA"/>
    <w:rsid w:val="002D55F5"/>
    <w:rsid w:val="002D5CDE"/>
    <w:rsid w:val="002D5F9F"/>
    <w:rsid w:val="002D6174"/>
    <w:rsid w:val="002D6B2D"/>
    <w:rsid w:val="002D71A3"/>
    <w:rsid w:val="002D78A8"/>
    <w:rsid w:val="002D7903"/>
    <w:rsid w:val="002D7926"/>
    <w:rsid w:val="002D7D4D"/>
    <w:rsid w:val="002E0046"/>
    <w:rsid w:val="002E016B"/>
    <w:rsid w:val="002E02A0"/>
    <w:rsid w:val="002E0504"/>
    <w:rsid w:val="002E06CD"/>
    <w:rsid w:val="002E06D4"/>
    <w:rsid w:val="002E10B0"/>
    <w:rsid w:val="002E13F4"/>
    <w:rsid w:val="002E177B"/>
    <w:rsid w:val="002E215C"/>
    <w:rsid w:val="002E256A"/>
    <w:rsid w:val="002E25B0"/>
    <w:rsid w:val="002E2BA1"/>
    <w:rsid w:val="002E2FAB"/>
    <w:rsid w:val="002E35CE"/>
    <w:rsid w:val="002E395D"/>
    <w:rsid w:val="002E39D3"/>
    <w:rsid w:val="002E39F4"/>
    <w:rsid w:val="002E3DCB"/>
    <w:rsid w:val="002E3E8A"/>
    <w:rsid w:val="002E4093"/>
    <w:rsid w:val="002E4190"/>
    <w:rsid w:val="002E515E"/>
    <w:rsid w:val="002E5235"/>
    <w:rsid w:val="002E5AFA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616"/>
    <w:rsid w:val="002F590B"/>
    <w:rsid w:val="002F59B5"/>
    <w:rsid w:val="002F5DBC"/>
    <w:rsid w:val="002F5DDC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B2D"/>
    <w:rsid w:val="00301F99"/>
    <w:rsid w:val="003024A6"/>
    <w:rsid w:val="0030252D"/>
    <w:rsid w:val="003027BD"/>
    <w:rsid w:val="00302DA3"/>
    <w:rsid w:val="0030300F"/>
    <w:rsid w:val="0030314F"/>
    <w:rsid w:val="00304296"/>
    <w:rsid w:val="003043CD"/>
    <w:rsid w:val="0030442B"/>
    <w:rsid w:val="0030448B"/>
    <w:rsid w:val="003045A8"/>
    <w:rsid w:val="003061C1"/>
    <w:rsid w:val="00306215"/>
    <w:rsid w:val="0030673C"/>
    <w:rsid w:val="003067EC"/>
    <w:rsid w:val="0030688D"/>
    <w:rsid w:val="00307624"/>
    <w:rsid w:val="00307905"/>
    <w:rsid w:val="0030790F"/>
    <w:rsid w:val="00307A6D"/>
    <w:rsid w:val="00307CF0"/>
    <w:rsid w:val="003110EF"/>
    <w:rsid w:val="003116F3"/>
    <w:rsid w:val="003117AD"/>
    <w:rsid w:val="00311AB8"/>
    <w:rsid w:val="00312260"/>
    <w:rsid w:val="003124CD"/>
    <w:rsid w:val="00312603"/>
    <w:rsid w:val="00312B73"/>
    <w:rsid w:val="00312C28"/>
    <w:rsid w:val="00313279"/>
    <w:rsid w:val="003134F3"/>
    <w:rsid w:val="00313595"/>
    <w:rsid w:val="003139F7"/>
    <w:rsid w:val="00313A77"/>
    <w:rsid w:val="003140E4"/>
    <w:rsid w:val="00314399"/>
    <w:rsid w:val="00314742"/>
    <w:rsid w:val="0031492A"/>
    <w:rsid w:val="00314956"/>
    <w:rsid w:val="00314A2C"/>
    <w:rsid w:val="00314AAE"/>
    <w:rsid w:val="00314C77"/>
    <w:rsid w:val="00315297"/>
    <w:rsid w:val="0031553B"/>
    <w:rsid w:val="003157CD"/>
    <w:rsid w:val="00315950"/>
    <w:rsid w:val="00315EE7"/>
    <w:rsid w:val="00316567"/>
    <w:rsid w:val="00316FFC"/>
    <w:rsid w:val="0031781C"/>
    <w:rsid w:val="00317DF3"/>
    <w:rsid w:val="00317F1C"/>
    <w:rsid w:val="00317F2D"/>
    <w:rsid w:val="00320048"/>
    <w:rsid w:val="003202DB"/>
    <w:rsid w:val="00320B30"/>
    <w:rsid w:val="00321073"/>
    <w:rsid w:val="003216B0"/>
    <w:rsid w:val="00321A26"/>
    <w:rsid w:val="00321A30"/>
    <w:rsid w:val="00321BEB"/>
    <w:rsid w:val="00321C8A"/>
    <w:rsid w:val="00322852"/>
    <w:rsid w:val="00322A74"/>
    <w:rsid w:val="00322BC2"/>
    <w:rsid w:val="00323777"/>
    <w:rsid w:val="00323AA7"/>
    <w:rsid w:val="003240D4"/>
    <w:rsid w:val="0032440D"/>
    <w:rsid w:val="003244E0"/>
    <w:rsid w:val="00325114"/>
    <w:rsid w:val="00326081"/>
    <w:rsid w:val="00326122"/>
    <w:rsid w:val="003261F0"/>
    <w:rsid w:val="00326A86"/>
    <w:rsid w:val="0032711E"/>
    <w:rsid w:val="003271F6"/>
    <w:rsid w:val="003275A0"/>
    <w:rsid w:val="00327D5D"/>
    <w:rsid w:val="003305BF"/>
    <w:rsid w:val="0033068E"/>
    <w:rsid w:val="0033078E"/>
    <w:rsid w:val="00330E63"/>
    <w:rsid w:val="00331403"/>
    <w:rsid w:val="00331D11"/>
    <w:rsid w:val="00331ECE"/>
    <w:rsid w:val="00332DD4"/>
    <w:rsid w:val="00333055"/>
    <w:rsid w:val="0033336A"/>
    <w:rsid w:val="00333AD3"/>
    <w:rsid w:val="00333EAE"/>
    <w:rsid w:val="00334019"/>
    <w:rsid w:val="00334215"/>
    <w:rsid w:val="00334858"/>
    <w:rsid w:val="00334DDC"/>
    <w:rsid w:val="00335110"/>
    <w:rsid w:val="00335DBA"/>
    <w:rsid w:val="0033602A"/>
    <w:rsid w:val="003362C5"/>
    <w:rsid w:val="00336A38"/>
    <w:rsid w:val="00336E63"/>
    <w:rsid w:val="0033708A"/>
    <w:rsid w:val="003371F8"/>
    <w:rsid w:val="00337206"/>
    <w:rsid w:val="00337466"/>
    <w:rsid w:val="0033766C"/>
    <w:rsid w:val="00337902"/>
    <w:rsid w:val="00340035"/>
    <w:rsid w:val="0034011E"/>
    <w:rsid w:val="0034013C"/>
    <w:rsid w:val="003402C9"/>
    <w:rsid w:val="00340688"/>
    <w:rsid w:val="00340A4D"/>
    <w:rsid w:val="00340BDA"/>
    <w:rsid w:val="0034158F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21B"/>
    <w:rsid w:val="0034464C"/>
    <w:rsid w:val="00344807"/>
    <w:rsid w:val="003449BB"/>
    <w:rsid w:val="003449E9"/>
    <w:rsid w:val="00344E6C"/>
    <w:rsid w:val="0034527B"/>
    <w:rsid w:val="003454A6"/>
    <w:rsid w:val="00345A5F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0B29"/>
    <w:rsid w:val="00350B8C"/>
    <w:rsid w:val="00351287"/>
    <w:rsid w:val="003512A3"/>
    <w:rsid w:val="003512D4"/>
    <w:rsid w:val="0035168F"/>
    <w:rsid w:val="00352652"/>
    <w:rsid w:val="00352743"/>
    <w:rsid w:val="00352C66"/>
    <w:rsid w:val="00352D1F"/>
    <w:rsid w:val="00353217"/>
    <w:rsid w:val="00353365"/>
    <w:rsid w:val="0035354C"/>
    <w:rsid w:val="003535EB"/>
    <w:rsid w:val="003541CE"/>
    <w:rsid w:val="00354418"/>
    <w:rsid w:val="00354712"/>
    <w:rsid w:val="003551D2"/>
    <w:rsid w:val="00355DD8"/>
    <w:rsid w:val="00355F06"/>
    <w:rsid w:val="003560B5"/>
    <w:rsid w:val="00356468"/>
    <w:rsid w:val="00356C42"/>
    <w:rsid w:val="00356EDF"/>
    <w:rsid w:val="003576E7"/>
    <w:rsid w:val="00357811"/>
    <w:rsid w:val="00360515"/>
    <w:rsid w:val="003606AB"/>
    <w:rsid w:val="0036134A"/>
    <w:rsid w:val="003613C9"/>
    <w:rsid w:val="00361A0C"/>
    <w:rsid w:val="00361B41"/>
    <w:rsid w:val="00361EB9"/>
    <w:rsid w:val="00361ED2"/>
    <w:rsid w:val="003625F0"/>
    <w:rsid w:val="00362C0F"/>
    <w:rsid w:val="00362E59"/>
    <w:rsid w:val="00362F5D"/>
    <w:rsid w:val="00362FEA"/>
    <w:rsid w:val="00363A77"/>
    <w:rsid w:val="00363E03"/>
    <w:rsid w:val="00364291"/>
    <w:rsid w:val="003646A6"/>
    <w:rsid w:val="00364A10"/>
    <w:rsid w:val="003656A8"/>
    <w:rsid w:val="0036582A"/>
    <w:rsid w:val="00365894"/>
    <w:rsid w:val="00365D22"/>
    <w:rsid w:val="003667DA"/>
    <w:rsid w:val="003668F7"/>
    <w:rsid w:val="00366B83"/>
    <w:rsid w:val="00366DB1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180"/>
    <w:rsid w:val="003724FA"/>
    <w:rsid w:val="00372502"/>
    <w:rsid w:val="00372699"/>
    <w:rsid w:val="00372711"/>
    <w:rsid w:val="00372A81"/>
    <w:rsid w:val="00372BD0"/>
    <w:rsid w:val="00372DC4"/>
    <w:rsid w:val="00372F00"/>
    <w:rsid w:val="00373DF8"/>
    <w:rsid w:val="00374229"/>
    <w:rsid w:val="00374826"/>
    <w:rsid w:val="00374992"/>
    <w:rsid w:val="00374DAC"/>
    <w:rsid w:val="0037545E"/>
    <w:rsid w:val="00375F2D"/>
    <w:rsid w:val="00375FDE"/>
    <w:rsid w:val="003761F3"/>
    <w:rsid w:val="003762B4"/>
    <w:rsid w:val="0037656C"/>
    <w:rsid w:val="00376E65"/>
    <w:rsid w:val="00377442"/>
    <w:rsid w:val="003777F0"/>
    <w:rsid w:val="00377B45"/>
    <w:rsid w:val="00377BC2"/>
    <w:rsid w:val="00377CDE"/>
    <w:rsid w:val="00377E5B"/>
    <w:rsid w:val="00377F81"/>
    <w:rsid w:val="003802E8"/>
    <w:rsid w:val="0038096C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EF0"/>
    <w:rsid w:val="00386775"/>
    <w:rsid w:val="00386DAE"/>
    <w:rsid w:val="00386F96"/>
    <w:rsid w:val="003873D6"/>
    <w:rsid w:val="003906E0"/>
    <w:rsid w:val="003907E3"/>
    <w:rsid w:val="0039081E"/>
    <w:rsid w:val="00390C01"/>
    <w:rsid w:val="003910F5"/>
    <w:rsid w:val="00391292"/>
    <w:rsid w:val="003912DD"/>
    <w:rsid w:val="003913F1"/>
    <w:rsid w:val="003915D5"/>
    <w:rsid w:val="0039172D"/>
    <w:rsid w:val="003917A4"/>
    <w:rsid w:val="00391E70"/>
    <w:rsid w:val="00392259"/>
    <w:rsid w:val="00392297"/>
    <w:rsid w:val="00392344"/>
    <w:rsid w:val="0039252F"/>
    <w:rsid w:val="0039274D"/>
    <w:rsid w:val="0039298F"/>
    <w:rsid w:val="00392C11"/>
    <w:rsid w:val="00392F36"/>
    <w:rsid w:val="00393555"/>
    <w:rsid w:val="003935CA"/>
    <w:rsid w:val="00393755"/>
    <w:rsid w:val="00393A3F"/>
    <w:rsid w:val="00393D73"/>
    <w:rsid w:val="00394370"/>
    <w:rsid w:val="0039490E"/>
    <w:rsid w:val="00394BFC"/>
    <w:rsid w:val="00395031"/>
    <w:rsid w:val="003958A4"/>
    <w:rsid w:val="003958AA"/>
    <w:rsid w:val="00395E44"/>
    <w:rsid w:val="00395F9F"/>
    <w:rsid w:val="00395FF2"/>
    <w:rsid w:val="00396A53"/>
    <w:rsid w:val="003970B8"/>
    <w:rsid w:val="0039734B"/>
    <w:rsid w:val="0039774C"/>
    <w:rsid w:val="00397756"/>
    <w:rsid w:val="003977E4"/>
    <w:rsid w:val="00397EBB"/>
    <w:rsid w:val="003A0533"/>
    <w:rsid w:val="003A0AC9"/>
    <w:rsid w:val="003A1D13"/>
    <w:rsid w:val="003A2430"/>
    <w:rsid w:val="003A248F"/>
    <w:rsid w:val="003A2566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6110"/>
    <w:rsid w:val="003A64C1"/>
    <w:rsid w:val="003A67ED"/>
    <w:rsid w:val="003A6941"/>
    <w:rsid w:val="003A69C6"/>
    <w:rsid w:val="003A736F"/>
    <w:rsid w:val="003A75C4"/>
    <w:rsid w:val="003A7A26"/>
    <w:rsid w:val="003B003F"/>
    <w:rsid w:val="003B02E6"/>
    <w:rsid w:val="003B0448"/>
    <w:rsid w:val="003B0934"/>
    <w:rsid w:val="003B09A9"/>
    <w:rsid w:val="003B1670"/>
    <w:rsid w:val="003B1A55"/>
    <w:rsid w:val="003B2030"/>
    <w:rsid w:val="003B264E"/>
    <w:rsid w:val="003B30FB"/>
    <w:rsid w:val="003B35F4"/>
    <w:rsid w:val="003B37E8"/>
    <w:rsid w:val="003B3CE4"/>
    <w:rsid w:val="003B42DB"/>
    <w:rsid w:val="003B4A96"/>
    <w:rsid w:val="003B57CA"/>
    <w:rsid w:val="003B58D4"/>
    <w:rsid w:val="003B5F7E"/>
    <w:rsid w:val="003B7BD3"/>
    <w:rsid w:val="003B7C28"/>
    <w:rsid w:val="003C0763"/>
    <w:rsid w:val="003C08B8"/>
    <w:rsid w:val="003C10D7"/>
    <w:rsid w:val="003C1220"/>
    <w:rsid w:val="003C17BF"/>
    <w:rsid w:val="003C18B7"/>
    <w:rsid w:val="003C18EA"/>
    <w:rsid w:val="003C1B03"/>
    <w:rsid w:val="003C251C"/>
    <w:rsid w:val="003C257B"/>
    <w:rsid w:val="003C27D3"/>
    <w:rsid w:val="003C3001"/>
    <w:rsid w:val="003C3279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ACC"/>
    <w:rsid w:val="003C6ADC"/>
    <w:rsid w:val="003C6BC1"/>
    <w:rsid w:val="003C7D42"/>
    <w:rsid w:val="003D144B"/>
    <w:rsid w:val="003D1CE8"/>
    <w:rsid w:val="003D1D88"/>
    <w:rsid w:val="003D32E2"/>
    <w:rsid w:val="003D35B5"/>
    <w:rsid w:val="003D377D"/>
    <w:rsid w:val="003D3890"/>
    <w:rsid w:val="003D3B4B"/>
    <w:rsid w:val="003D3B9C"/>
    <w:rsid w:val="003D3C71"/>
    <w:rsid w:val="003D3FE9"/>
    <w:rsid w:val="003D4678"/>
    <w:rsid w:val="003D4955"/>
    <w:rsid w:val="003D4C28"/>
    <w:rsid w:val="003D4C95"/>
    <w:rsid w:val="003D4FA3"/>
    <w:rsid w:val="003D58B9"/>
    <w:rsid w:val="003D5E8E"/>
    <w:rsid w:val="003D6030"/>
    <w:rsid w:val="003D6034"/>
    <w:rsid w:val="003D6445"/>
    <w:rsid w:val="003D686B"/>
    <w:rsid w:val="003D697B"/>
    <w:rsid w:val="003D6B84"/>
    <w:rsid w:val="003D708E"/>
    <w:rsid w:val="003D7757"/>
    <w:rsid w:val="003D784A"/>
    <w:rsid w:val="003D7D1B"/>
    <w:rsid w:val="003E02FB"/>
    <w:rsid w:val="003E06F6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812"/>
    <w:rsid w:val="003E398F"/>
    <w:rsid w:val="003E3B5D"/>
    <w:rsid w:val="003E3C8C"/>
    <w:rsid w:val="003E4382"/>
    <w:rsid w:val="003E4CE1"/>
    <w:rsid w:val="003E5034"/>
    <w:rsid w:val="003E543B"/>
    <w:rsid w:val="003E5D21"/>
    <w:rsid w:val="003E60BF"/>
    <w:rsid w:val="003E663C"/>
    <w:rsid w:val="003E683C"/>
    <w:rsid w:val="003E6DE3"/>
    <w:rsid w:val="003E724F"/>
    <w:rsid w:val="003E7667"/>
    <w:rsid w:val="003E7941"/>
    <w:rsid w:val="003E7CC9"/>
    <w:rsid w:val="003F068E"/>
    <w:rsid w:val="003F0B28"/>
    <w:rsid w:val="003F0EA7"/>
    <w:rsid w:val="003F131C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03C"/>
    <w:rsid w:val="003F448F"/>
    <w:rsid w:val="003F45FA"/>
    <w:rsid w:val="003F49BA"/>
    <w:rsid w:val="003F541F"/>
    <w:rsid w:val="003F5AD8"/>
    <w:rsid w:val="003F5DEA"/>
    <w:rsid w:val="003F5F7C"/>
    <w:rsid w:val="003F614C"/>
    <w:rsid w:val="003F6592"/>
    <w:rsid w:val="003F67FA"/>
    <w:rsid w:val="003F6CDE"/>
    <w:rsid w:val="003F7400"/>
    <w:rsid w:val="003F77C8"/>
    <w:rsid w:val="003F77F5"/>
    <w:rsid w:val="003F7956"/>
    <w:rsid w:val="003F7F52"/>
    <w:rsid w:val="004000E3"/>
    <w:rsid w:val="0040046A"/>
    <w:rsid w:val="00400541"/>
    <w:rsid w:val="004005C6"/>
    <w:rsid w:val="00400B37"/>
    <w:rsid w:val="00400C94"/>
    <w:rsid w:val="00400D0C"/>
    <w:rsid w:val="0040136D"/>
    <w:rsid w:val="004014A2"/>
    <w:rsid w:val="0040177E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275"/>
    <w:rsid w:val="004074EA"/>
    <w:rsid w:val="004079A8"/>
    <w:rsid w:val="00407BE6"/>
    <w:rsid w:val="00410678"/>
    <w:rsid w:val="00410BDD"/>
    <w:rsid w:val="00411363"/>
    <w:rsid w:val="00411447"/>
    <w:rsid w:val="00411DF7"/>
    <w:rsid w:val="00411EC6"/>
    <w:rsid w:val="00412126"/>
    <w:rsid w:val="0041265F"/>
    <w:rsid w:val="004127A4"/>
    <w:rsid w:val="00412B9F"/>
    <w:rsid w:val="004135FF"/>
    <w:rsid w:val="004136CA"/>
    <w:rsid w:val="004139FC"/>
    <w:rsid w:val="00413E7E"/>
    <w:rsid w:val="004144D1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0923"/>
    <w:rsid w:val="00421187"/>
    <w:rsid w:val="00421C7D"/>
    <w:rsid w:val="00421C94"/>
    <w:rsid w:val="00421E03"/>
    <w:rsid w:val="00421FB2"/>
    <w:rsid w:val="0042259E"/>
    <w:rsid w:val="00422EC5"/>
    <w:rsid w:val="0042330F"/>
    <w:rsid w:val="00423557"/>
    <w:rsid w:val="0042388B"/>
    <w:rsid w:val="004246E1"/>
    <w:rsid w:val="00424911"/>
    <w:rsid w:val="00425066"/>
    <w:rsid w:val="004255C9"/>
    <w:rsid w:val="00425AF3"/>
    <w:rsid w:val="00426243"/>
    <w:rsid w:val="00426A8A"/>
    <w:rsid w:val="00426B60"/>
    <w:rsid w:val="00427601"/>
    <w:rsid w:val="004277DF"/>
    <w:rsid w:val="00427BD5"/>
    <w:rsid w:val="00427CFB"/>
    <w:rsid w:val="00427F4A"/>
    <w:rsid w:val="00427F53"/>
    <w:rsid w:val="00427FC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55"/>
    <w:rsid w:val="00432028"/>
    <w:rsid w:val="00432999"/>
    <w:rsid w:val="00432B4E"/>
    <w:rsid w:val="004336B4"/>
    <w:rsid w:val="0043371B"/>
    <w:rsid w:val="00433883"/>
    <w:rsid w:val="00433996"/>
    <w:rsid w:val="00433DEB"/>
    <w:rsid w:val="004342E2"/>
    <w:rsid w:val="00434E73"/>
    <w:rsid w:val="00435137"/>
    <w:rsid w:val="00435E36"/>
    <w:rsid w:val="00435FCD"/>
    <w:rsid w:val="004375CF"/>
    <w:rsid w:val="0043775D"/>
    <w:rsid w:val="004379B2"/>
    <w:rsid w:val="00437D83"/>
    <w:rsid w:val="004404CC"/>
    <w:rsid w:val="00440EC8"/>
    <w:rsid w:val="00441AB0"/>
    <w:rsid w:val="0044209A"/>
    <w:rsid w:val="00442475"/>
    <w:rsid w:val="00442844"/>
    <w:rsid w:val="00442A97"/>
    <w:rsid w:val="00442BEE"/>
    <w:rsid w:val="00442DF7"/>
    <w:rsid w:val="00442E68"/>
    <w:rsid w:val="00442E7E"/>
    <w:rsid w:val="00443143"/>
    <w:rsid w:val="004438B5"/>
    <w:rsid w:val="00443D38"/>
    <w:rsid w:val="00443D46"/>
    <w:rsid w:val="00443E2B"/>
    <w:rsid w:val="0044409C"/>
    <w:rsid w:val="004445CF"/>
    <w:rsid w:val="004446C2"/>
    <w:rsid w:val="00444AE0"/>
    <w:rsid w:val="00445080"/>
    <w:rsid w:val="004453AF"/>
    <w:rsid w:val="00445CD8"/>
    <w:rsid w:val="00445E83"/>
    <w:rsid w:val="00446004"/>
    <w:rsid w:val="00446947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2F9A"/>
    <w:rsid w:val="00453543"/>
    <w:rsid w:val="00453B1C"/>
    <w:rsid w:val="0045423E"/>
    <w:rsid w:val="004547DF"/>
    <w:rsid w:val="00454A6C"/>
    <w:rsid w:val="00455117"/>
    <w:rsid w:val="00455530"/>
    <w:rsid w:val="004558D7"/>
    <w:rsid w:val="00456A7E"/>
    <w:rsid w:val="00456DA4"/>
    <w:rsid w:val="00456FE2"/>
    <w:rsid w:val="00457411"/>
    <w:rsid w:val="00457413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1D71"/>
    <w:rsid w:val="00461ED0"/>
    <w:rsid w:val="00462E34"/>
    <w:rsid w:val="00462E44"/>
    <w:rsid w:val="00462FCF"/>
    <w:rsid w:val="0046345B"/>
    <w:rsid w:val="0046354E"/>
    <w:rsid w:val="00463E97"/>
    <w:rsid w:val="004640D1"/>
    <w:rsid w:val="004642A3"/>
    <w:rsid w:val="004649D2"/>
    <w:rsid w:val="00464A30"/>
    <w:rsid w:val="0046514E"/>
    <w:rsid w:val="00465651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A27"/>
    <w:rsid w:val="00471E18"/>
    <w:rsid w:val="00471ED5"/>
    <w:rsid w:val="0047209C"/>
    <w:rsid w:val="00472680"/>
    <w:rsid w:val="00472944"/>
    <w:rsid w:val="00473262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132"/>
    <w:rsid w:val="00476359"/>
    <w:rsid w:val="00476549"/>
    <w:rsid w:val="004768BF"/>
    <w:rsid w:val="0047699A"/>
    <w:rsid w:val="00476B09"/>
    <w:rsid w:val="00476F5E"/>
    <w:rsid w:val="004778B6"/>
    <w:rsid w:val="0047790D"/>
    <w:rsid w:val="004801FD"/>
    <w:rsid w:val="00480263"/>
    <w:rsid w:val="0048065F"/>
    <w:rsid w:val="00480693"/>
    <w:rsid w:val="004809D2"/>
    <w:rsid w:val="00480BA4"/>
    <w:rsid w:val="00481081"/>
    <w:rsid w:val="00481120"/>
    <w:rsid w:val="00481580"/>
    <w:rsid w:val="00481784"/>
    <w:rsid w:val="00481C88"/>
    <w:rsid w:val="00481F9F"/>
    <w:rsid w:val="00482B89"/>
    <w:rsid w:val="00482D80"/>
    <w:rsid w:val="00482DC9"/>
    <w:rsid w:val="00482DFF"/>
    <w:rsid w:val="004830B5"/>
    <w:rsid w:val="00484147"/>
    <w:rsid w:val="004845C0"/>
    <w:rsid w:val="0048469B"/>
    <w:rsid w:val="004847AC"/>
    <w:rsid w:val="004847E4"/>
    <w:rsid w:val="004849D1"/>
    <w:rsid w:val="004850C1"/>
    <w:rsid w:val="00485A56"/>
    <w:rsid w:val="00485B07"/>
    <w:rsid w:val="00485E46"/>
    <w:rsid w:val="00485F06"/>
    <w:rsid w:val="00486061"/>
    <w:rsid w:val="00486455"/>
    <w:rsid w:val="0048667E"/>
    <w:rsid w:val="0048669F"/>
    <w:rsid w:val="004866CE"/>
    <w:rsid w:val="0048682A"/>
    <w:rsid w:val="00486BF4"/>
    <w:rsid w:val="004873D1"/>
    <w:rsid w:val="004878C9"/>
    <w:rsid w:val="0048798C"/>
    <w:rsid w:val="00487CA8"/>
    <w:rsid w:val="00487D4E"/>
    <w:rsid w:val="00490474"/>
    <w:rsid w:val="0049059F"/>
    <w:rsid w:val="00490AEB"/>
    <w:rsid w:val="00490F9B"/>
    <w:rsid w:val="004913B6"/>
    <w:rsid w:val="00491EEE"/>
    <w:rsid w:val="00492D54"/>
    <w:rsid w:val="00492E5B"/>
    <w:rsid w:val="0049303E"/>
    <w:rsid w:val="00493253"/>
    <w:rsid w:val="0049375A"/>
    <w:rsid w:val="00493C0A"/>
    <w:rsid w:val="00493C66"/>
    <w:rsid w:val="00493C9A"/>
    <w:rsid w:val="00493E80"/>
    <w:rsid w:val="00493F02"/>
    <w:rsid w:val="004943B7"/>
    <w:rsid w:val="00494A9B"/>
    <w:rsid w:val="00494B88"/>
    <w:rsid w:val="00495039"/>
    <w:rsid w:val="00495048"/>
    <w:rsid w:val="0049506C"/>
    <w:rsid w:val="004957E9"/>
    <w:rsid w:val="00495AE5"/>
    <w:rsid w:val="00495CFB"/>
    <w:rsid w:val="00495F01"/>
    <w:rsid w:val="00496001"/>
    <w:rsid w:val="0049603C"/>
    <w:rsid w:val="00496078"/>
    <w:rsid w:val="00496115"/>
    <w:rsid w:val="0049699A"/>
    <w:rsid w:val="00496FD7"/>
    <w:rsid w:val="00497D70"/>
    <w:rsid w:val="004A0829"/>
    <w:rsid w:val="004A0974"/>
    <w:rsid w:val="004A128F"/>
    <w:rsid w:val="004A1FDD"/>
    <w:rsid w:val="004A22FE"/>
    <w:rsid w:val="004A276D"/>
    <w:rsid w:val="004A2CE1"/>
    <w:rsid w:val="004A2F78"/>
    <w:rsid w:val="004A2F8D"/>
    <w:rsid w:val="004A30F1"/>
    <w:rsid w:val="004A3933"/>
    <w:rsid w:val="004A3BD9"/>
    <w:rsid w:val="004A3C63"/>
    <w:rsid w:val="004A3FD4"/>
    <w:rsid w:val="004A45B5"/>
    <w:rsid w:val="004A4B81"/>
    <w:rsid w:val="004A4D7A"/>
    <w:rsid w:val="004A56B7"/>
    <w:rsid w:val="004A57FB"/>
    <w:rsid w:val="004A5848"/>
    <w:rsid w:val="004A635F"/>
    <w:rsid w:val="004A67B6"/>
    <w:rsid w:val="004A6A0D"/>
    <w:rsid w:val="004A6EE9"/>
    <w:rsid w:val="004A6FCA"/>
    <w:rsid w:val="004A71F3"/>
    <w:rsid w:val="004A762B"/>
    <w:rsid w:val="004A763F"/>
    <w:rsid w:val="004A79CB"/>
    <w:rsid w:val="004A7E74"/>
    <w:rsid w:val="004B053D"/>
    <w:rsid w:val="004B07A7"/>
    <w:rsid w:val="004B0BE3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405C"/>
    <w:rsid w:val="004B4130"/>
    <w:rsid w:val="004B481F"/>
    <w:rsid w:val="004B4853"/>
    <w:rsid w:val="004B489D"/>
    <w:rsid w:val="004B4A44"/>
    <w:rsid w:val="004B4D26"/>
    <w:rsid w:val="004B4EA2"/>
    <w:rsid w:val="004B5030"/>
    <w:rsid w:val="004B5205"/>
    <w:rsid w:val="004B52CE"/>
    <w:rsid w:val="004B55FA"/>
    <w:rsid w:val="004B572F"/>
    <w:rsid w:val="004B5991"/>
    <w:rsid w:val="004B68E2"/>
    <w:rsid w:val="004B6C02"/>
    <w:rsid w:val="004B7EBD"/>
    <w:rsid w:val="004B7F7E"/>
    <w:rsid w:val="004C0065"/>
    <w:rsid w:val="004C03C9"/>
    <w:rsid w:val="004C0540"/>
    <w:rsid w:val="004C0C42"/>
    <w:rsid w:val="004C12A9"/>
    <w:rsid w:val="004C1716"/>
    <w:rsid w:val="004C17CF"/>
    <w:rsid w:val="004C1A28"/>
    <w:rsid w:val="004C1F0A"/>
    <w:rsid w:val="004C2EDA"/>
    <w:rsid w:val="004C2F8F"/>
    <w:rsid w:val="004C333C"/>
    <w:rsid w:val="004C37DF"/>
    <w:rsid w:val="004C3D4F"/>
    <w:rsid w:val="004C3E3A"/>
    <w:rsid w:val="004C40B6"/>
    <w:rsid w:val="004C4239"/>
    <w:rsid w:val="004C4448"/>
    <w:rsid w:val="004C4631"/>
    <w:rsid w:val="004C4BBD"/>
    <w:rsid w:val="004C4D6A"/>
    <w:rsid w:val="004C4E44"/>
    <w:rsid w:val="004C4E51"/>
    <w:rsid w:val="004C4FE4"/>
    <w:rsid w:val="004C54C0"/>
    <w:rsid w:val="004C6178"/>
    <w:rsid w:val="004C6452"/>
    <w:rsid w:val="004C684B"/>
    <w:rsid w:val="004D05A1"/>
    <w:rsid w:val="004D05BE"/>
    <w:rsid w:val="004D0755"/>
    <w:rsid w:val="004D0848"/>
    <w:rsid w:val="004D08B2"/>
    <w:rsid w:val="004D0F1F"/>
    <w:rsid w:val="004D0F21"/>
    <w:rsid w:val="004D1D71"/>
    <w:rsid w:val="004D205C"/>
    <w:rsid w:val="004D253D"/>
    <w:rsid w:val="004D2544"/>
    <w:rsid w:val="004D2663"/>
    <w:rsid w:val="004D26B5"/>
    <w:rsid w:val="004D2734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E11"/>
    <w:rsid w:val="004D61BB"/>
    <w:rsid w:val="004D62B2"/>
    <w:rsid w:val="004D63AC"/>
    <w:rsid w:val="004D65C2"/>
    <w:rsid w:val="004D65FC"/>
    <w:rsid w:val="004D6C16"/>
    <w:rsid w:val="004D72CB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256"/>
    <w:rsid w:val="004E26C3"/>
    <w:rsid w:val="004E2E22"/>
    <w:rsid w:val="004E319C"/>
    <w:rsid w:val="004E3F0A"/>
    <w:rsid w:val="004E4C60"/>
    <w:rsid w:val="004E50F5"/>
    <w:rsid w:val="004E51BF"/>
    <w:rsid w:val="004E5554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EA3"/>
    <w:rsid w:val="004F4FB4"/>
    <w:rsid w:val="004F4FF0"/>
    <w:rsid w:val="004F50E8"/>
    <w:rsid w:val="004F52BB"/>
    <w:rsid w:val="004F53A3"/>
    <w:rsid w:val="004F55EC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4B"/>
    <w:rsid w:val="00501F50"/>
    <w:rsid w:val="005020AA"/>
    <w:rsid w:val="005021DE"/>
    <w:rsid w:val="005023BC"/>
    <w:rsid w:val="00502A2E"/>
    <w:rsid w:val="00502A54"/>
    <w:rsid w:val="00502F68"/>
    <w:rsid w:val="00502FB0"/>
    <w:rsid w:val="00502FB1"/>
    <w:rsid w:val="00503406"/>
    <w:rsid w:val="0050373E"/>
    <w:rsid w:val="005039A1"/>
    <w:rsid w:val="00504793"/>
    <w:rsid w:val="0050567B"/>
    <w:rsid w:val="0050578B"/>
    <w:rsid w:val="00505E7A"/>
    <w:rsid w:val="00505F32"/>
    <w:rsid w:val="00505FE0"/>
    <w:rsid w:val="005066BF"/>
    <w:rsid w:val="00507855"/>
    <w:rsid w:val="00510A7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533"/>
    <w:rsid w:val="005148D7"/>
    <w:rsid w:val="00514984"/>
    <w:rsid w:val="00514B23"/>
    <w:rsid w:val="00515858"/>
    <w:rsid w:val="00515E23"/>
    <w:rsid w:val="0051614A"/>
    <w:rsid w:val="00516304"/>
    <w:rsid w:val="005168E7"/>
    <w:rsid w:val="00516EB8"/>
    <w:rsid w:val="005177C3"/>
    <w:rsid w:val="00520516"/>
    <w:rsid w:val="005209F6"/>
    <w:rsid w:val="00520A7E"/>
    <w:rsid w:val="005210EC"/>
    <w:rsid w:val="005214A3"/>
    <w:rsid w:val="00521A02"/>
    <w:rsid w:val="00521F21"/>
    <w:rsid w:val="005226FC"/>
    <w:rsid w:val="00522858"/>
    <w:rsid w:val="00522A35"/>
    <w:rsid w:val="00522CC0"/>
    <w:rsid w:val="00522EA6"/>
    <w:rsid w:val="0052312C"/>
    <w:rsid w:val="00524538"/>
    <w:rsid w:val="00524EC1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F4"/>
    <w:rsid w:val="005316CC"/>
    <w:rsid w:val="00531C09"/>
    <w:rsid w:val="00531C54"/>
    <w:rsid w:val="00531CC7"/>
    <w:rsid w:val="00532395"/>
    <w:rsid w:val="005324B0"/>
    <w:rsid w:val="0053395F"/>
    <w:rsid w:val="0053396A"/>
    <w:rsid w:val="00533B1A"/>
    <w:rsid w:val="00533C7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37F68"/>
    <w:rsid w:val="005404C5"/>
    <w:rsid w:val="0054094D"/>
    <w:rsid w:val="00540A5C"/>
    <w:rsid w:val="00540AAF"/>
    <w:rsid w:val="00540DEC"/>
    <w:rsid w:val="0054166C"/>
    <w:rsid w:val="00541F97"/>
    <w:rsid w:val="00542C0D"/>
    <w:rsid w:val="00542DB0"/>
    <w:rsid w:val="00542E9C"/>
    <w:rsid w:val="005431C3"/>
    <w:rsid w:val="0054394F"/>
    <w:rsid w:val="00544084"/>
    <w:rsid w:val="00544211"/>
    <w:rsid w:val="005442F1"/>
    <w:rsid w:val="00544323"/>
    <w:rsid w:val="0054485F"/>
    <w:rsid w:val="005449C3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7F2"/>
    <w:rsid w:val="00551AE9"/>
    <w:rsid w:val="00552219"/>
    <w:rsid w:val="005524C1"/>
    <w:rsid w:val="00552721"/>
    <w:rsid w:val="00552CD9"/>
    <w:rsid w:val="00552E51"/>
    <w:rsid w:val="005530DA"/>
    <w:rsid w:val="005534FF"/>
    <w:rsid w:val="0055366F"/>
    <w:rsid w:val="00553807"/>
    <w:rsid w:val="00553837"/>
    <w:rsid w:val="00553A9D"/>
    <w:rsid w:val="005548FC"/>
    <w:rsid w:val="00554FC8"/>
    <w:rsid w:val="00555265"/>
    <w:rsid w:val="005555FD"/>
    <w:rsid w:val="0055585A"/>
    <w:rsid w:val="00555A04"/>
    <w:rsid w:val="00555B77"/>
    <w:rsid w:val="00555BC9"/>
    <w:rsid w:val="00555EFB"/>
    <w:rsid w:val="00555FA8"/>
    <w:rsid w:val="00557939"/>
    <w:rsid w:val="00557CE0"/>
    <w:rsid w:val="005602E2"/>
    <w:rsid w:val="005603AC"/>
    <w:rsid w:val="005606CD"/>
    <w:rsid w:val="005606D4"/>
    <w:rsid w:val="005609F7"/>
    <w:rsid w:val="005610B6"/>
    <w:rsid w:val="00561343"/>
    <w:rsid w:val="0056227C"/>
    <w:rsid w:val="00562782"/>
    <w:rsid w:val="005629C2"/>
    <w:rsid w:val="005630EC"/>
    <w:rsid w:val="0056355F"/>
    <w:rsid w:val="00563B6C"/>
    <w:rsid w:val="00563FFD"/>
    <w:rsid w:val="00564F61"/>
    <w:rsid w:val="0056578F"/>
    <w:rsid w:val="005658D5"/>
    <w:rsid w:val="00565EA7"/>
    <w:rsid w:val="00565F71"/>
    <w:rsid w:val="005668B8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590"/>
    <w:rsid w:val="0057369D"/>
    <w:rsid w:val="0057374A"/>
    <w:rsid w:val="00573AC0"/>
    <w:rsid w:val="005741EA"/>
    <w:rsid w:val="005743D9"/>
    <w:rsid w:val="00574543"/>
    <w:rsid w:val="00574C4A"/>
    <w:rsid w:val="00575521"/>
    <w:rsid w:val="005758A7"/>
    <w:rsid w:val="00575F87"/>
    <w:rsid w:val="00576076"/>
    <w:rsid w:val="005761A3"/>
    <w:rsid w:val="005764E7"/>
    <w:rsid w:val="0057694A"/>
    <w:rsid w:val="00576D6F"/>
    <w:rsid w:val="00576E88"/>
    <w:rsid w:val="00576F64"/>
    <w:rsid w:val="00577779"/>
    <w:rsid w:val="0058008E"/>
    <w:rsid w:val="00580580"/>
    <w:rsid w:val="00581744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589F"/>
    <w:rsid w:val="0058615A"/>
    <w:rsid w:val="00586464"/>
    <w:rsid w:val="005866D6"/>
    <w:rsid w:val="005866F8"/>
    <w:rsid w:val="0058686B"/>
    <w:rsid w:val="00586C2A"/>
    <w:rsid w:val="00586E1B"/>
    <w:rsid w:val="0058734B"/>
    <w:rsid w:val="005873BC"/>
    <w:rsid w:val="0059034A"/>
    <w:rsid w:val="0059038A"/>
    <w:rsid w:val="0059041F"/>
    <w:rsid w:val="0059061D"/>
    <w:rsid w:val="00591093"/>
    <w:rsid w:val="005912B6"/>
    <w:rsid w:val="00591F15"/>
    <w:rsid w:val="0059242D"/>
    <w:rsid w:val="00592899"/>
    <w:rsid w:val="005931CA"/>
    <w:rsid w:val="005934E7"/>
    <w:rsid w:val="00593515"/>
    <w:rsid w:val="00593739"/>
    <w:rsid w:val="00594112"/>
    <w:rsid w:val="00594382"/>
    <w:rsid w:val="005944A4"/>
    <w:rsid w:val="00594588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6C9"/>
    <w:rsid w:val="005A0770"/>
    <w:rsid w:val="005A0784"/>
    <w:rsid w:val="005A08AC"/>
    <w:rsid w:val="005A09E0"/>
    <w:rsid w:val="005A0A78"/>
    <w:rsid w:val="005A0B28"/>
    <w:rsid w:val="005A0BC1"/>
    <w:rsid w:val="005A1326"/>
    <w:rsid w:val="005A171F"/>
    <w:rsid w:val="005A1ACD"/>
    <w:rsid w:val="005A1CE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3F"/>
    <w:rsid w:val="005A7278"/>
    <w:rsid w:val="005A7355"/>
    <w:rsid w:val="005A74C4"/>
    <w:rsid w:val="005A7C04"/>
    <w:rsid w:val="005A7DAE"/>
    <w:rsid w:val="005A7EED"/>
    <w:rsid w:val="005B0145"/>
    <w:rsid w:val="005B0AA4"/>
    <w:rsid w:val="005B0AA8"/>
    <w:rsid w:val="005B0B64"/>
    <w:rsid w:val="005B0E60"/>
    <w:rsid w:val="005B0EB0"/>
    <w:rsid w:val="005B0FC9"/>
    <w:rsid w:val="005B1A4B"/>
    <w:rsid w:val="005B1BD8"/>
    <w:rsid w:val="005B1FE4"/>
    <w:rsid w:val="005B2EA8"/>
    <w:rsid w:val="005B316E"/>
    <w:rsid w:val="005B35E9"/>
    <w:rsid w:val="005B3845"/>
    <w:rsid w:val="005B388A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6C4"/>
    <w:rsid w:val="005B59BD"/>
    <w:rsid w:val="005B5B1D"/>
    <w:rsid w:val="005B5CAF"/>
    <w:rsid w:val="005B5E4B"/>
    <w:rsid w:val="005B6595"/>
    <w:rsid w:val="005B6896"/>
    <w:rsid w:val="005B6BA8"/>
    <w:rsid w:val="005B6C09"/>
    <w:rsid w:val="005B6F18"/>
    <w:rsid w:val="005B6F3C"/>
    <w:rsid w:val="005B7074"/>
    <w:rsid w:val="005B7294"/>
    <w:rsid w:val="005B73D1"/>
    <w:rsid w:val="005B760F"/>
    <w:rsid w:val="005B765B"/>
    <w:rsid w:val="005B789F"/>
    <w:rsid w:val="005C0135"/>
    <w:rsid w:val="005C0540"/>
    <w:rsid w:val="005C0B0B"/>
    <w:rsid w:val="005C0C0E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41C2"/>
    <w:rsid w:val="005C4269"/>
    <w:rsid w:val="005C43CD"/>
    <w:rsid w:val="005C4CD4"/>
    <w:rsid w:val="005C4D74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646"/>
    <w:rsid w:val="005D3A0E"/>
    <w:rsid w:val="005D4508"/>
    <w:rsid w:val="005D4837"/>
    <w:rsid w:val="005D49E8"/>
    <w:rsid w:val="005D4BBE"/>
    <w:rsid w:val="005D563D"/>
    <w:rsid w:val="005D668B"/>
    <w:rsid w:val="005D6C21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B2C"/>
    <w:rsid w:val="005E2E42"/>
    <w:rsid w:val="005E2EAA"/>
    <w:rsid w:val="005E30A1"/>
    <w:rsid w:val="005E39AA"/>
    <w:rsid w:val="005E40F5"/>
    <w:rsid w:val="005E4241"/>
    <w:rsid w:val="005E443C"/>
    <w:rsid w:val="005E4961"/>
    <w:rsid w:val="005E4B60"/>
    <w:rsid w:val="005E4BCB"/>
    <w:rsid w:val="005E4D75"/>
    <w:rsid w:val="005E4D88"/>
    <w:rsid w:val="005E5381"/>
    <w:rsid w:val="005E5DBD"/>
    <w:rsid w:val="005E5E15"/>
    <w:rsid w:val="005E6165"/>
    <w:rsid w:val="005E702C"/>
    <w:rsid w:val="005E71C5"/>
    <w:rsid w:val="005E7536"/>
    <w:rsid w:val="005E7995"/>
    <w:rsid w:val="005E7EDE"/>
    <w:rsid w:val="005F011B"/>
    <w:rsid w:val="005F011D"/>
    <w:rsid w:val="005F06FF"/>
    <w:rsid w:val="005F0D69"/>
    <w:rsid w:val="005F0E01"/>
    <w:rsid w:val="005F0FE5"/>
    <w:rsid w:val="005F10E9"/>
    <w:rsid w:val="005F2897"/>
    <w:rsid w:val="005F2D74"/>
    <w:rsid w:val="005F2E15"/>
    <w:rsid w:val="005F3116"/>
    <w:rsid w:val="005F3AD4"/>
    <w:rsid w:val="005F3D87"/>
    <w:rsid w:val="005F3E2F"/>
    <w:rsid w:val="005F411D"/>
    <w:rsid w:val="005F47D0"/>
    <w:rsid w:val="005F4EC4"/>
    <w:rsid w:val="005F5296"/>
    <w:rsid w:val="005F5BD8"/>
    <w:rsid w:val="005F5C47"/>
    <w:rsid w:val="005F5F76"/>
    <w:rsid w:val="005F63D6"/>
    <w:rsid w:val="005F6AA0"/>
    <w:rsid w:val="005F6D36"/>
    <w:rsid w:val="005F717F"/>
    <w:rsid w:val="005F79F9"/>
    <w:rsid w:val="005F7CE8"/>
    <w:rsid w:val="005F7DE0"/>
    <w:rsid w:val="0060006E"/>
    <w:rsid w:val="006001FD"/>
    <w:rsid w:val="006003AA"/>
    <w:rsid w:val="006007D5"/>
    <w:rsid w:val="00600E76"/>
    <w:rsid w:val="0060113B"/>
    <w:rsid w:val="0060138B"/>
    <w:rsid w:val="006016A6"/>
    <w:rsid w:val="006018CA"/>
    <w:rsid w:val="00602053"/>
    <w:rsid w:val="00602445"/>
    <w:rsid w:val="00602495"/>
    <w:rsid w:val="00602DFF"/>
    <w:rsid w:val="006030F5"/>
    <w:rsid w:val="00603630"/>
    <w:rsid w:val="00603B0E"/>
    <w:rsid w:val="00603BD5"/>
    <w:rsid w:val="00603BE1"/>
    <w:rsid w:val="00603CC4"/>
    <w:rsid w:val="00603DA3"/>
    <w:rsid w:val="00604441"/>
    <w:rsid w:val="006046D4"/>
    <w:rsid w:val="0060478A"/>
    <w:rsid w:val="00604A65"/>
    <w:rsid w:val="00605A86"/>
    <w:rsid w:val="00606104"/>
    <w:rsid w:val="006061E0"/>
    <w:rsid w:val="006066F4"/>
    <w:rsid w:val="00606ADF"/>
    <w:rsid w:val="00606D7D"/>
    <w:rsid w:val="00606F1E"/>
    <w:rsid w:val="0060757A"/>
    <w:rsid w:val="0060799F"/>
    <w:rsid w:val="006079FB"/>
    <w:rsid w:val="00607CA9"/>
    <w:rsid w:val="00607E8B"/>
    <w:rsid w:val="006102E5"/>
    <w:rsid w:val="006105F6"/>
    <w:rsid w:val="0061078A"/>
    <w:rsid w:val="0061097C"/>
    <w:rsid w:val="00610FC5"/>
    <w:rsid w:val="00611089"/>
    <w:rsid w:val="006111E6"/>
    <w:rsid w:val="00612666"/>
    <w:rsid w:val="00613099"/>
    <w:rsid w:val="00613219"/>
    <w:rsid w:val="00613306"/>
    <w:rsid w:val="006136F8"/>
    <w:rsid w:val="0061471D"/>
    <w:rsid w:val="00614808"/>
    <w:rsid w:val="00614CE4"/>
    <w:rsid w:val="00615144"/>
    <w:rsid w:val="006151C7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6A8"/>
    <w:rsid w:val="00621A6D"/>
    <w:rsid w:val="00621D2B"/>
    <w:rsid w:val="0062230E"/>
    <w:rsid w:val="006225A4"/>
    <w:rsid w:val="0062299C"/>
    <w:rsid w:val="00622F7A"/>
    <w:rsid w:val="00623775"/>
    <w:rsid w:val="006242C1"/>
    <w:rsid w:val="00624ADC"/>
    <w:rsid w:val="00624CDD"/>
    <w:rsid w:val="00624F3B"/>
    <w:rsid w:val="00625007"/>
    <w:rsid w:val="0062547D"/>
    <w:rsid w:val="00626594"/>
    <w:rsid w:val="0062674A"/>
    <w:rsid w:val="00626DC5"/>
    <w:rsid w:val="00627CBF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30C1"/>
    <w:rsid w:val="00633D2F"/>
    <w:rsid w:val="00633D70"/>
    <w:rsid w:val="00634181"/>
    <w:rsid w:val="00634CAF"/>
    <w:rsid w:val="00634E04"/>
    <w:rsid w:val="00634EC7"/>
    <w:rsid w:val="00635097"/>
    <w:rsid w:val="006357A2"/>
    <w:rsid w:val="00636248"/>
    <w:rsid w:val="006363EB"/>
    <w:rsid w:val="006365C2"/>
    <w:rsid w:val="0063686C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32F"/>
    <w:rsid w:val="00642445"/>
    <w:rsid w:val="00642DCA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CCE"/>
    <w:rsid w:val="00645DDA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986"/>
    <w:rsid w:val="00651275"/>
    <w:rsid w:val="00651BE5"/>
    <w:rsid w:val="00652243"/>
    <w:rsid w:val="00652254"/>
    <w:rsid w:val="006526FA"/>
    <w:rsid w:val="006527C2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50B"/>
    <w:rsid w:val="0065773E"/>
    <w:rsid w:val="0065775C"/>
    <w:rsid w:val="00657DE3"/>
    <w:rsid w:val="00660574"/>
    <w:rsid w:val="006608A4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D1"/>
    <w:rsid w:val="00665332"/>
    <w:rsid w:val="00665747"/>
    <w:rsid w:val="00665850"/>
    <w:rsid w:val="006659D0"/>
    <w:rsid w:val="006659E1"/>
    <w:rsid w:val="00665CF8"/>
    <w:rsid w:val="00666311"/>
    <w:rsid w:val="0066674B"/>
    <w:rsid w:val="006669A8"/>
    <w:rsid w:val="00666BAB"/>
    <w:rsid w:val="00666E5C"/>
    <w:rsid w:val="00666F78"/>
    <w:rsid w:val="0066735E"/>
    <w:rsid w:val="0066782C"/>
    <w:rsid w:val="00667859"/>
    <w:rsid w:val="00667C62"/>
    <w:rsid w:val="00667D40"/>
    <w:rsid w:val="00670BF1"/>
    <w:rsid w:val="00670F8E"/>
    <w:rsid w:val="00671673"/>
    <w:rsid w:val="006719AA"/>
    <w:rsid w:val="00671C87"/>
    <w:rsid w:val="00671CCD"/>
    <w:rsid w:val="00672366"/>
    <w:rsid w:val="0067257D"/>
    <w:rsid w:val="006726A8"/>
    <w:rsid w:val="006726DF"/>
    <w:rsid w:val="00673344"/>
    <w:rsid w:val="0067347C"/>
    <w:rsid w:val="0067371A"/>
    <w:rsid w:val="00674101"/>
    <w:rsid w:val="00674BE3"/>
    <w:rsid w:val="00674C0A"/>
    <w:rsid w:val="0067563C"/>
    <w:rsid w:val="00675D98"/>
    <w:rsid w:val="00676930"/>
    <w:rsid w:val="00676C9D"/>
    <w:rsid w:val="006770BE"/>
    <w:rsid w:val="006775BD"/>
    <w:rsid w:val="006775F6"/>
    <w:rsid w:val="006777F2"/>
    <w:rsid w:val="0068027E"/>
    <w:rsid w:val="0068062D"/>
    <w:rsid w:val="006806A9"/>
    <w:rsid w:val="006812B9"/>
    <w:rsid w:val="006812FB"/>
    <w:rsid w:val="00681738"/>
    <w:rsid w:val="00681F0D"/>
    <w:rsid w:val="00682567"/>
    <w:rsid w:val="006826FC"/>
    <w:rsid w:val="00682EC2"/>
    <w:rsid w:val="006830A2"/>
    <w:rsid w:val="006838B4"/>
    <w:rsid w:val="00683E11"/>
    <w:rsid w:val="00684181"/>
    <w:rsid w:val="006844C9"/>
    <w:rsid w:val="00684A5A"/>
    <w:rsid w:val="00684ED0"/>
    <w:rsid w:val="0068542B"/>
    <w:rsid w:val="00685ECE"/>
    <w:rsid w:val="006863EC"/>
    <w:rsid w:val="00686E0E"/>
    <w:rsid w:val="00686EC4"/>
    <w:rsid w:val="00686EF8"/>
    <w:rsid w:val="00687400"/>
    <w:rsid w:val="0068773E"/>
    <w:rsid w:val="00687A0F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D96"/>
    <w:rsid w:val="00694E93"/>
    <w:rsid w:val="00694EC9"/>
    <w:rsid w:val="0069504E"/>
    <w:rsid w:val="006952B0"/>
    <w:rsid w:val="006953D6"/>
    <w:rsid w:val="00695C37"/>
    <w:rsid w:val="00695EB6"/>
    <w:rsid w:val="00695EF9"/>
    <w:rsid w:val="00695F96"/>
    <w:rsid w:val="006961D6"/>
    <w:rsid w:val="0069641E"/>
    <w:rsid w:val="0069656D"/>
    <w:rsid w:val="0069657A"/>
    <w:rsid w:val="006968D0"/>
    <w:rsid w:val="00696927"/>
    <w:rsid w:val="00696EB6"/>
    <w:rsid w:val="006974DE"/>
    <w:rsid w:val="006975B9"/>
    <w:rsid w:val="00697C40"/>
    <w:rsid w:val="00697D2B"/>
    <w:rsid w:val="00697D5F"/>
    <w:rsid w:val="00697D9A"/>
    <w:rsid w:val="006A020E"/>
    <w:rsid w:val="006A081F"/>
    <w:rsid w:val="006A11CD"/>
    <w:rsid w:val="006A120C"/>
    <w:rsid w:val="006A1605"/>
    <w:rsid w:val="006A1FD1"/>
    <w:rsid w:val="006A2137"/>
    <w:rsid w:val="006A21C1"/>
    <w:rsid w:val="006A30A8"/>
    <w:rsid w:val="006A32F7"/>
    <w:rsid w:val="006A357F"/>
    <w:rsid w:val="006A3F59"/>
    <w:rsid w:val="006A43B9"/>
    <w:rsid w:val="006A45AE"/>
    <w:rsid w:val="006A4D10"/>
    <w:rsid w:val="006A5345"/>
    <w:rsid w:val="006A60F9"/>
    <w:rsid w:val="006A6186"/>
    <w:rsid w:val="006A6294"/>
    <w:rsid w:val="006A63F0"/>
    <w:rsid w:val="006A661F"/>
    <w:rsid w:val="006A6C09"/>
    <w:rsid w:val="006A6C2C"/>
    <w:rsid w:val="006A7783"/>
    <w:rsid w:val="006A78F6"/>
    <w:rsid w:val="006B0090"/>
    <w:rsid w:val="006B0224"/>
    <w:rsid w:val="006B06DC"/>
    <w:rsid w:val="006B082A"/>
    <w:rsid w:val="006B0AC7"/>
    <w:rsid w:val="006B100E"/>
    <w:rsid w:val="006B177C"/>
    <w:rsid w:val="006B1FDB"/>
    <w:rsid w:val="006B22C0"/>
    <w:rsid w:val="006B2874"/>
    <w:rsid w:val="006B2A3E"/>
    <w:rsid w:val="006B2A9F"/>
    <w:rsid w:val="006B2B15"/>
    <w:rsid w:val="006B2B3E"/>
    <w:rsid w:val="006B404D"/>
    <w:rsid w:val="006B4656"/>
    <w:rsid w:val="006B4B0B"/>
    <w:rsid w:val="006B535D"/>
    <w:rsid w:val="006B5C4E"/>
    <w:rsid w:val="006B5E11"/>
    <w:rsid w:val="006B5E72"/>
    <w:rsid w:val="006B5FBC"/>
    <w:rsid w:val="006B6064"/>
    <w:rsid w:val="006B68EB"/>
    <w:rsid w:val="006B7101"/>
    <w:rsid w:val="006B7435"/>
    <w:rsid w:val="006B7664"/>
    <w:rsid w:val="006B7DEA"/>
    <w:rsid w:val="006C0621"/>
    <w:rsid w:val="006C1282"/>
    <w:rsid w:val="006C146D"/>
    <w:rsid w:val="006C1640"/>
    <w:rsid w:val="006C2092"/>
    <w:rsid w:val="006C22CB"/>
    <w:rsid w:val="006C23A5"/>
    <w:rsid w:val="006C2827"/>
    <w:rsid w:val="006C2AA6"/>
    <w:rsid w:val="006C3EA4"/>
    <w:rsid w:val="006C516A"/>
    <w:rsid w:val="006C59B9"/>
    <w:rsid w:val="006C5D70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D22"/>
    <w:rsid w:val="006D3039"/>
    <w:rsid w:val="006D3216"/>
    <w:rsid w:val="006D3248"/>
    <w:rsid w:val="006D388B"/>
    <w:rsid w:val="006D3921"/>
    <w:rsid w:val="006D39F2"/>
    <w:rsid w:val="006D3A84"/>
    <w:rsid w:val="006D3BF1"/>
    <w:rsid w:val="006D4181"/>
    <w:rsid w:val="006D4366"/>
    <w:rsid w:val="006D4494"/>
    <w:rsid w:val="006D4759"/>
    <w:rsid w:val="006D4BD9"/>
    <w:rsid w:val="006D4C17"/>
    <w:rsid w:val="006D4CDE"/>
    <w:rsid w:val="006D4EDA"/>
    <w:rsid w:val="006D4FA0"/>
    <w:rsid w:val="006D5064"/>
    <w:rsid w:val="006D55BA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6EAA"/>
    <w:rsid w:val="006D6EB1"/>
    <w:rsid w:val="006D709F"/>
    <w:rsid w:val="006D7312"/>
    <w:rsid w:val="006D78FB"/>
    <w:rsid w:val="006D7F7E"/>
    <w:rsid w:val="006E060A"/>
    <w:rsid w:val="006E0937"/>
    <w:rsid w:val="006E14CC"/>
    <w:rsid w:val="006E1537"/>
    <w:rsid w:val="006E1D17"/>
    <w:rsid w:val="006E28DD"/>
    <w:rsid w:val="006E29CF"/>
    <w:rsid w:val="006E29E9"/>
    <w:rsid w:val="006E3199"/>
    <w:rsid w:val="006E323D"/>
    <w:rsid w:val="006E3589"/>
    <w:rsid w:val="006E371E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A6D"/>
    <w:rsid w:val="006E7D81"/>
    <w:rsid w:val="006E7E21"/>
    <w:rsid w:val="006E7FD0"/>
    <w:rsid w:val="006F005D"/>
    <w:rsid w:val="006F01A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57C"/>
    <w:rsid w:val="006F2E12"/>
    <w:rsid w:val="006F32A7"/>
    <w:rsid w:val="006F3440"/>
    <w:rsid w:val="006F34C5"/>
    <w:rsid w:val="006F3695"/>
    <w:rsid w:val="006F3D23"/>
    <w:rsid w:val="006F3EE2"/>
    <w:rsid w:val="006F3F89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85C"/>
    <w:rsid w:val="006F5CC5"/>
    <w:rsid w:val="006F6CEB"/>
    <w:rsid w:val="006F6FAD"/>
    <w:rsid w:val="006F7312"/>
    <w:rsid w:val="006F7640"/>
    <w:rsid w:val="006F7BEB"/>
    <w:rsid w:val="006F7D5E"/>
    <w:rsid w:val="006F7E82"/>
    <w:rsid w:val="00700078"/>
    <w:rsid w:val="00700242"/>
    <w:rsid w:val="00700895"/>
    <w:rsid w:val="00700CD6"/>
    <w:rsid w:val="0070124D"/>
    <w:rsid w:val="0070126A"/>
    <w:rsid w:val="007012BF"/>
    <w:rsid w:val="00701313"/>
    <w:rsid w:val="007015B1"/>
    <w:rsid w:val="00702548"/>
    <w:rsid w:val="00702611"/>
    <w:rsid w:val="007026C3"/>
    <w:rsid w:val="0070285C"/>
    <w:rsid w:val="007031B1"/>
    <w:rsid w:val="007032F2"/>
    <w:rsid w:val="007037FE"/>
    <w:rsid w:val="00703CE0"/>
    <w:rsid w:val="0070401E"/>
    <w:rsid w:val="00704049"/>
    <w:rsid w:val="007042B3"/>
    <w:rsid w:val="0070463E"/>
    <w:rsid w:val="0070532F"/>
    <w:rsid w:val="007055C7"/>
    <w:rsid w:val="00705724"/>
    <w:rsid w:val="00705AEF"/>
    <w:rsid w:val="00705F84"/>
    <w:rsid w:val="00705FFC"/>
    <w:rsid w:val="0070627B"/>
    <w:rsid w:val="007064BB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0802"/>
    <w:rsid w:val="00711266"/>
    <w:rsid w:val="00711641"/>
    <w:rsid w:val="00711754"/>
    <w:rsid w:val="00711EE2"/>
    <w:rsid w:val="007122F8"/>
    <w:rsid w:val="007125AD"/>
    <w:rsid w:val="0071263D"/>
    <w:rsid w:val="00713261"/>
    <w:rsid w:val="007133A7"/>
    <w:rsid w:val="00713482"/>
    <w:rsid w:val="00713E38"/>
    <w:rsid w:val="007147D5"/>
    <w:rsid w:val="00714BB4"/>
    <w:rsid w:val="00714D48"/>
    <w:rsid w:val="00714E7B"/>
    <w:rsid w:val="00714EC9"/>
    <w:rsid w:val="00714F0A"/>
    <w:rsid w:val="0071531B"/>
    <w:rsid w:val="00715668"/>
    <w:rsid w:val="007159ED"/>
    <w:rsid w:val="00715E2F"/>
    <w:rsid w:val="0071630D"/>
    <w:rsid w:val="007167A1"/>
    <w:rsid w:val="00716DB1"/>
    <w:rsid w:val="00716FD6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0D3"/>
    <w:rsid w:val="007226DC"/>
    <w:rsid w:val="00722DCD"/>
    <w:rsid w:val="007234BF"/>
    <w:rsid w:val="007237F4"/>
    <w:rsid w:val="00723C45"/>
    <w:rsid w:val="00723FF3"/>
    <w:rsid w:val="007241A4"/>
    <w:rsid w:val="00724496"/>
    <w:rsid w:val="007244B9"/>
    <w:rsid w:val="00724A9F"/>
    <w:rsid w:val="00725C53"/>
    <w:rsid w:val="00725C7D"/>
    <w:rsid w:val="00725CDC"/>
    <w:rsid w:val="00726115"/>
    <w:rsid w:val="00726173"/>
    <w:rsid w:val="007261D6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4092"/>
    <w:rsid w:val="00734804"/>
    <w:rsid w:val="0073497A"/>
    <w:rsid w:val="00734AE9"/>
    <w:rsid w:val="00734CDA"/>
    <w:rsid w:val="00734E36"/>
    <w:rsid w:val="00734F4A"/>
    <w:rsid w:val="00735001"/>
    <w:rsid w:val="007351B4"/>
    <w:rsid w:val="00735209"/>
    <w:rsid w:val="007356A6"/>
    <w:rsid w:val="00735A40"/>
    <w:rsid w:val="00735A94"/>
    <w:rsid w:val="00735F3C"/>
    <w:rsid w:val="00735FAF"/>
    <w:rsid w:val="007363A8"/>
    <w:rsid w:val="007365F5"/>
    <w:rsid w:val="007367D3"/>
    <w:rsid w:val="007369AC"/>
    <w:rsid w:val="007369C3"/>
    <w:rsid w:val="00736AC6"/>
    <w:rsid w:val="007379FE"/>
    <w:rsid w:val="00737A58"/>
    <w:rsid w:val="00737B32"/>
    <w:rsid w:val="00737B4A"/>
    <w:rsid w:val="00737B6C"/>
    <w:rsid w:val="00737E3E"/>
    <w:rsid w:val="00737FE0"/>
    <w:rsid w:val="0074046A"/>
    <w:rsid w:val="007405C5"/>
    <w:rsid w:val="0074090A"/>
    <w:rsid w:val="00740EDC"/>
    <w:rsid w:val="007412A1"/>
    <w:rsid w:val="00741C70"/>
    <w:rsid w:val="00741E03"/>
    <w:rsid w:val="007422C5"/>
    <w:rsid w:val="007427BF"/>
    <w:rsid w:val="007430E5"/>
    <w:rsid w:val="007431CD"/>
    <w:rsid w:val="0074321B"/>
    <w:rsid w:val="00743976"/>
    <w:rsid w:val="00744096"/>
    <w:rsid w:val="007449D9"/>
    <w:rsid w:val="007450B8"/>
    <w:rsid w:val="00745D5D"/>
    <w:rsid w:val="00745F00"/>
    <w:rsid w:val="007461BF"/>
    <w:rsid w:val="0074695F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AFC"/>
    <w:rsid w:val="00751EC5"/>
    <w:rsid w:val="00751FC7"/>
    <w:rsid w:val="00752061"/>
    <w:rsid w:val="007528DB"/>
    <w:rsid w:val="00752E6E"/>
    <w:rsid w:val="007533BB"/>
    <w:rsid w:val="0075347A"/>
    <w:rsid w:val="00753F8F"/>
    <w:rsid w:val="007548AD"/>
    <w:rsid w:val="0075504E"/>
    <w:rsid w:val="007550DD"/>
    <w:rsid w:val="0075511C"/>
    <w:rsid w:val="00755CF9"/>
    <w:rsid w:val="00755F50"/>
    <w:rsid w:val="00756329"/>
    <w:rsid w:val="007565F5"/>
    <w:rsid w:val="00756CCA"/>
    <w:rsid w:val="00756D09"/>
    <w:rsid w:val="00756F6B"/>
    <w:rsid w:val="00757163"/>
    <w:rsid w:val="00760149"/>
    <w:rsid w:val="007604FA"/>
    <w:rsid w:val="00760570"/>
    <w:rsid w:val="007606CE"/>
    <w:rsid w:val="00760CC5"/>
    <w:rsid w:val="00760F48"/>
    <w:rsid w:val="00761051"/>
    <w:rsid w:val="00761671"/>
    <w:rsid w:val="007618E8"/>
    <w:rsid w:val="00761EBE"/>
    <w:rsid w:val="00763127"/>
    <w:rsid w:val="0076367F"/>
    <w:rsid w:val="007645D0"/>
    <w:rsid w:val="00764DF0"/>
    <w:rsid w:val="00764E3C"/>
    <w:rsid w:val="00766BF5"/>
    <w:rsid w:val="00766C1A"/>
    <w:rsid w:val="0076740A"/>
    <w:rsid w:val="0076794B"/>
    <w:rsid w:val="007714FA"/>
    <w:rsid w:val="007719BB"/>
    <w:rsid w:val="00772391"/>
    <w:rsid w:val="007723C5"/>
    <w:rsid w:val="007724C0"/>
    <w:rsid w:val="007734C9"/>
    <w:rsid w:val="00773B6F"/>
    <w:rsid w:val="00773BC4"/>
    <w:rsid w:val="00773D19"/>
    <w:rsid w:val="007740E4"/>
    <w:rsid w:val="007748F8"/>
    <w:rsid w:val="0077551C"/>
    <w:rsid w:val="007759EB"/>
    <w:rsid w:val="00775F7D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4C"/>
    <w:rsid w:val="0078259D"/>
    <w:rsid w:val="00782FA0"/>
    <w:rsid w:val="00783127"/>
    <w:rsid w:val="00783152"/>
    <w:rsid w:val="007833BB"/>
    <w:rsid w:val="00783416"/>
    <w:rsid w:val="0078343C"/>
    <w:rsid w:val="007836F0"/>
    <w:rsid w:val="00783B38"/>
    <w:rsid w:val="00784042"/>
    <w:rsid w:val="00784047"/>
    <w:rsid w:val="00784590"/>
    <w:rsid w:val="0078476E"/>
    <w:rsid w:val="00784BD4"/>
    <w:rsid w:val="00784C16"/>
    <w:rsid w:val="00784E4F"/>
    <w:rsid w:val="007858F2"/>
    <w:rsid w:val="00785AC1"/>
    <w:rsid w:val="00785C0A"/>
    <w:rsid w:val="0078646E"/>
    <w:rsid w:val="00786655"/>
    <w:rsid w:val="007868C8"/>
    <w:rsid w:val="0078727B"/>
    <w:rsid w:val="00787D02"/>
    <w:rsid w:val="00787E51"/>
    <w:rsid w:val="0079007C"/>
    <w:rsid w:val="00790661"/>
    <w:rsid w:val="00790A00"/>
    <w:rsid w:val="00791099"/>
    <w:rsid w:val="00791744"/>
    <w:rsid w:val="007919E2"/>
    <w:rsid w:val="00791CB2"/>
    <w:rsid w:val="00791E3A"/>
    <w:rsid w:val="00791FCA"/>
    <w:rsid w:val="0079267C"/>
    <w:rsid w:val="00792E87"/>
    <w:rsid w:val="00792EA5"/>
    <w:rsid w:val="00792EAB"/>
    <w:rsid w:val="00793331"/>
    <w:rsid w:val="00793727"/>
    <w:rsid w:val="0079372C"/>
    <w:rsid w:val="00793C3C"/>
    <w:rsid w:val="00794701"/>
    <w:rsid w:val="007953EC"/>
    <w:rsid w:val="0079562B"/>
    <w:rsid w:val="007957BC"/>
    <w:rsid w:val="00795961"/>
    <w:rsid w:val="00795C77"/>
    <w:rsid w:val="00795D70"/>
    <w:rsid w:val="00795EEC"/>
    <w:rsid w:val="00795FFF"/>
    <w:rsid w:val="007962AA"/>
    <w:rsid w:val="00796B82"/>
    <w:rsid w:val="00796F68"/>
    <w:rsid w:val="0079753E"/>
    <w:rsid w:val="00797B09"/>
    <w:rsid w:val="00797C1B"/>
    <w:rsid w:val="00797FA6"/>
    <w:rsid w:val="007A00DF"/>
    <w:rsid w:val="007A0AA3"/>
    <w:rsid w:val="007A0FB5"/>
    <w:rsid w:val="007A125B"/>
    <w:rsid w:val="007A1882"/>
    <w:rsid w:val="007A1C19"/>
    <w:rsid w:val="007A202C"/>
    <w:rsid w:val="007A21B2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08B"/>
    <w:rsid w:val="007A745F"/>
    <w:rsid w:val="007A757C"/>
    <w:rsid w:val="007A7938"/>
    <w:rsid w:val="007A7E80"/>
    <w:rsid w:val="007B0868"/>
    <w:rsid w:val="007B08E9"/>
    <w:rsid w:val="007B103D"/>
    <w:rsid w:val="007B1D8E"/>
    <w:rsid w:val="007B1DFB"/>
    <w:rsid w:val="007B231F"/>
    <w:rsid w:val="007B2929"/>
    <w:rsid w:val="007B2CCA"/>
    <w:rsid w:val="007B3030"/>
    <w:rsid w:val="007B304A"/>
    <w:rsid w:val="007B36F1"/>
    <w:rsid w:val="007B46D6"/>
    <w:rsid w:val="007B4C2A"/>
    <w:rsid w:val="007B4CCD"/>
    <w:rsid w:val="007B549C"/>
    <w:rsid w:val="007B5D7C"/>
    <w:rsid w:val="007B64A0"/>
    <w:rsid w:val="007B6580"/>
    <w:rsid w:val="007B6948"/>
    <w:rsid w:val="007B6963"/>
    <w:rsid w:val="007B6E98"/>
    <w:rsid w:val="007B72B3"/>
    <w:rsid w:val="007B784F"/>
    <w:rsid w:val="007B7ACC"/>
    <w:rsid w:val="007B7B93"/>
    <w:rsid w:val="007C0267"/>
    <w:rsid w:val="007C0774"/>
    <w:rsid w:val="007C089C"/>
    <w:rsid w:val="007C09DC"/>
    <w:rsid w:val="007C0B41"/>
    <w:rsid w:val="007C2116"/>
    <w:rsid w:val="007C3480"/>
    <w:rsid w:val="007C3534"/>
    <w:rsid w:val="007C37D5"/>
    <w:rsid w:val="007C4027"/>
    <w:rsid w:val="007C5060"/>
    <w:rsid w:val="007C51A4"/>
    <w:rsid w:val="007C5584"/>
    <w:rsid w:val="007C5BBB"/>
    <w:rsid w:val="007C6683"/>
    <w:rsid w:val="007C6B1C"/>
    <w:rsid w:val="007C704D"/>
    <w:rsid w:val="007C7156"/>
    <w:rsid w:val="007C74F9"/>
    <w:rsid w:val="007C77D4"/>
    <w:rsid w:val="007C7FF8"/>
    <w:rsid w:val="007D0292"/>
    <w:rsid w:val="007D0827"/>
    <w:rsid w:val="007D0AC5"/>
    <w:rsid w:val="007D0BC1"/>
    <w:rsid w:val="007D0CE9"/>
    <w:rsid w:val="007D1081"/>
    <w:rsid w:val="007D1B5D"/>
    <w:rsid w:val="007D1E42"/>
    <w:rsid w:val="007D1F6A"/>
    <w:rsid w:val="007D26A9"/>
    <w:rsid w:val="007D2925"/>
    <w:rsid w:val="007D2B4C"/>
    <w:rsid w:val="007D2C42"/>
    <w:rsid w:val="007D2CE5"/>
    <w:rsid w:val="007D2FC0"/>
    <w:rsid w:val="007D3201"/>
    <w:rsid w:val="007D3427"/>
    <w:rsid w:val="007D3AE9"/>
    <w:rsid w:val="007D40BE"/>
    <w:rsid w:val="007D48F3"/>
    <w:rsid w:val="007D499B"/>
    <w:rsid w:val="007D4A16"/>
    <w:rsid w:val="007D4B36"/>
    <w:rsid w:val="007D4CA7"/>
    <w:rsid w:val="007D5204"/>
    <w:rsid w:val="007D5F28"/>
    <w:rsid w:val="007D62FC"/>
    <w:rsid w:val="007D7429"/>
    <w:rsid w:val="007D76E7"/>
    <w:rsid w:val="007D7B99"/>
    <w:rsid w:val="007D7CD4"/>
    <w:rsid w:val="007D7D7A"/>
    <w:rsid w:val="007D7E95"/>
    <w:rsid w:val="007E02AB"/>
    <w:rsid w:val="007E0663"/>
    <w:rsid w:val="007E06C7"/>
    <w:rsid w:val="007E0F91"/>
    <w:rsid w:val="007E12B1"/>
    <w:rsid w:val="007E2322"/>
    <w:rsid w:val="007E4866"/>
    <w:rsid w:val="007E4E7C"/>
    <w:rsid w:val="007E4ED8"/>
    <w:rsid w:val="007E5222"/>
    <w:rsid w:val="007E5346"/>
    <w:rsid w:val="007E5494"/>
    <w:rsid w:val="007E581C"/>
    <w:rsid w:val="007E650B"/>
    <w:rsid w:val="007E6711"/>
    <w:rsid w:val="007E6D34"/>
    <w:rsid w:val="007E6D45"/>
    <w:rsid w:val="007E7A4A"/>
    <w:rsid w:val="007E7F32"/>
    <w:rsid w:val="007F0663"/>
    <w:rsid w:val="007F07E3"/>
    <w:rsid w:val="007F0D8D"/>
    <w:rsid w:val="007F118B"/>
    <w:rsid w:val="007F148A"/>
    <w:rsid w:val="007F14A7"/>
    <w:rsid w:val="007F16AD"/>
    <w:rsid w:val="007F17FC"/>
    <w:rsid w:val="007F1CB7"/>
    <w:rsid w:val="007F1CCA"/>
    <w:rsid w:val="007F22C9"/>
    <w:rsid w:val="007F23BF"/>
    <w:rsid w:val="007F25C2"/>
    <w:rsid w:val="007F2979"/>
    <w:rsid w:val="007F2E37"/>
    <w:rsid w:val="007F3080"/>
    <w:rsid w:val="007F37E0"/>
    <w:rsid w:val="007F46A6"/>
    <w:rsid w:val="007F4DB5"/>
    <w:rsid w:val="007F4F44"/>
    <w:rsid w:val="007F5114"/>
    <w:rsid w:val="007F53BB"/>
    <w:rsid w:val="007F5467"/>
    <w:rsid w:val="007F5531"/>
    <w:rsid w:val="007F57E2"/>
    <w:rsid w:val="007F580A"/>
    <w:rsid w:val="007F61D3"/>
    <w:rsid w:val="007F67A8"/>
    <w:rsid w:val="007F6E58"/>
    <w:rsid w:val="007F706F"/>
    <w:rsid w:val="007F796D"/>
    <w:rsid w:val="007F7CAE"/>
    <w:rsid w:val="007F7E96"/>
    <w:rsid w:val="00800F16"/>
    <w:rsid w:val="00800FA1"/>
    <w:rsid w:val="00801A86"/>
    <w:rsid w:val="00801EFF"/>
    <w:rsid w:val="00801FD8"/>
    <w:rsid w:val="008020F2"/>
    <w:rsid w:val="00802892"/>
    <w:rsid w:val="00802D0F"/>
    <w:rsid w:val="00802E30"/>
    <w:rsid w:val="008038B0"/>
    <w:rsid w:val="00803DFC"/>
    <w:rsid w:val="00805128"/>
    <w:rsid w:val="008051A6"/>
    <w:rsid w:val="008053CD"/>
    <w:rsid w:val="00805714"/>
    <w:rsid w:val="00805A31"/>
    <w:rsid w:val="00805DAC"/>
    <w:rsid w:val="00805F89"/>
    <w:rsid w:val="00806557"/>
    <w:rsid w:val="00806D4B"/>
    <w:rsid w:val="008076AD"/>
    <w:rsid w:val="00807CBA"/>
    <w:rsid w:val="0081014A"/>
    <w:rsid w:val="00811574"/>
    <w:rsid w:val="00811610"/>
    <w:rsid w:val="00811642"/>
    <w:rsid w:val="00811C2B"/>
    <w:rsid w:val="008122D6"/>
    <w:rsid w:val="008128DE"/>
    <w:rsid w:val="00812FE3"/>
    <w:rsid w:val="00813273"/>
    <w:rsid w:val="0081338C"/>
    <w:rsid w:val="008135F2"/>
    <w:rsid w:val="0081376F"/>
    <w:rsid w:val="00813872"/>
    <w:rsid w:val="0081395B"/>
    <w:rsid w:val="00813C70"/>
    <w:rsid w:val="00813CF9"/>
    <w:rsid w:val="00813E8D"/>
    <w:rsid w:val="00814852"/>
    <w:rsid w:val="00814CB5"/>
    <w:rsid w:val="00814EB3"/>
    <w:rsid w:val="00815918"/>
    <w:rsid w:val="008161DC"/>
    <w:rsid w:val="008167B0"/>
    <w:rsid w:val="008169DE"/>
    <w:rsid w:val="00816A6D"/>
    <w:rsid w:val="00816CD4"/>
    <w:rsid w:val="00817184"/>
    <w:rsid w:val="0081726D"/>
    <w:rsid w:val="00817A1D"/>
    <w:rsid w:val="00817B1F"/>
    <w:rsid w:val="00817B25"/>
    <w:rsid w:val="00817CA9"/>
    <w:rsid w:val="00817DE5"/>
    <w:rsid w:val="00817DF2"/>
    <w:rsid w:val="00817EC7"/>
    <w:rsid w:val="008204DE"/>
    <w:rsid w:val="008207ED"/>
    <w:rsid w:val="008209CC"/>
    <w:rsid w:val="0082101A"/>
    <w:rsid w:val="008217F2"/>
    <w:rsid w:val="00821A89"/>
    <w:rsid w:val="00821E81"/>
    <w:rsid w:val="008228E7"/>
    <w:rsid w:val="00822C8A"/>
    <w:rsid w:val="0082302A"/>
    <w:rsid w:val="0082399A"/>
    <w:rsid w:val="00823C44"/>
    <w:rsid w:val="008245A2"/>
    <w:rsid w:val="008248B8"/>
    <w:rsid w:val="00824C84"/>
    <w:rsid w:val="00824D0A"/>
    <w:rsid w:val="008266B3"/>
    <w:rsid w:val="00826868"/>
    <w:rsid w:val="00826BDF"/>
    <w:rsid w:val="00826FF6"/>
    <w:rsid w:val="008302BC"/>
    <w:rsid w:val="00830464"/>
    <w:rsid w:val="008308C3"/>
    <w:rsid w:val="00830B79"/>
    <w:rsid w:val="0083110C"/>
    <w:rsid w:val="008316FE"/>
    <w:rsid w:val="00831E4C"/>
    <w:rsid w:val="008320EA"/>
    <w:rsid w:val="00832175"/>
    <w:rsid w:val="00832B91"/>
    <w:rsid w:val="00832C56"/>
    <w:rsid w:val="00832E45"/>
    <w:rsid w:val="00833D9D"/>
    <w:rsid w:val="008341D8"/>
    <w:rsid w:val="00834565"/>
    <w:rsid w:val="0083467C"/>
    <w:rsid w:val="00834923"/>
    <w:rsid w:val="00834939"/>
    <w:rsid w:val="00834A00"/>
    <w:rsid w:val="008358D6"/>
    <w:rsid w:val="00835B75"/>
    <w:rsid w:val="0083626C"/>
    <w:rsid w:val="008366C9"/>
    <w:rsid w:val="0083687D"/>
    <w:rsid w:val="00836B52"/>
    <w:rsid w:val="00836D73"/>
    <w:rsid w:val="008372AA"/>
    <w:rsid w:val="008379D6"/>
    <w:rsid w:val="00837AF8"/>
    <w:rsid w:val="008401B8"/>
    <w:rsid w:val="008401F3"/>
    <w:rsid w:val="00840A75"/>
    <w:rsid w:val="00840BE3"/>
    <w:rsid w:val="0084156C"/>
    <w:rsid w:val="00841E36"/>
    <w:rsid w:val="00841EC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DD"/>
    <w:rsid w:val="008460E1"/>
    <w:rsid w:val="00846173"/>
    <w:rsid w:val="008461F7"/>
    <w:rsid w:val="008466C5"/>
    <w:rsid w:val="008469CF"/>
    <w:rsid w:val="008475B7"/>
    <w:rsid w:val="00847657"/>
    <w:rsid w:val="00847D79"/>
    <w:rsid w:val="00850398"/>
    <w:rsid w:val="00850CB0"/>
    <w:rsid w:val="00851065"/>
    <w:rsid w:val="00851BEC"/>
    <w:rsid w:val="00851D09"/>
    <w:rsid w:val="00851F60"/>
    <w:rsid w:val="008522AD"/>
    <w:rsid w:val="00852C2C"/>
    <w:rsid w:val="00853538"/>
    <w:rsid w:val="008538B4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87E"/>
    <w:rsid w:val="00855C4E"/>
    <w:rsid w:val="00855EF4"/>
    <w:rsid w:val="008562E3"/>
    <w:rsid w:val="0085639C"/>
    <w:rsid w:val="008569B9"/>
    <w:rsid w:val="00856D46"/>
    <w:rsid w:val="008571DF"/>
    <w:rsid w:val="008577CE"/>
    <w:rsid w:val="008601ED"/>
    <w:rsid w:val="0086064A"/>
    <w:rsid w:val="0086064B"/>
    <w:rsid w:val="00860686"/>
    <w:rsid w:val="00860B20"/>
    <w:rsid w:val="00860D93"/>
    <w:rsid w:val="008611ED"/>
    <w:rsid w:val="00861C5F"/>
    <w:rsid w:val="00861F8C"/>
    <w:rsid w:val="0086232D"/>
    <w:rsid w:val="0086297B"/>
    <w:rsid w:val="00862DBA"/>
    <w:rsid w:val="0086379F"/>
    <w:rsid w:val="00864374"/>
    <w:rsid w:val="008645A5"/>
    <w:rsid w:val="0086466E"/>
    <w:rsid w:val="00865317"/>
    <w:rsid w:val="0086562F"/>
    <w:rsid w:val="008657FD"/>
    <w:rsid w:val="008659E6"/>
    <w:rsid w:val="00865D92"/>
    <w:rsid w:val="00865E78"/>
    <w:rsid w:val="008665EC"/>
    <w:rsid w:val="00866BBA"/>
    <w:rsid w:val="00866CF1"/>
    <w:rsid w:val="0086760D"/>
    <w:rsid w:val="0087042F"/>
    <w:rsid w:val="00870EA2"/>
    <w:rsid w:val="00871075"/>
    <w:rsid w:val="008723C3"/>
    <w:rsid w:val="0087248F"/>
    <w:rsid w:val="0087258B"/>
    <w:rsid w:val="00872746"/>
    <w:rsid w:val="0087317D"/>
    <w:rsid w:val="008733A9"/>
    <w:rsid w:val="00873742"/>
    <w:rsid w:val="00873C51"/>
    <w:rsid w:val="0087402E"/>
    <w:rsid w:val="00874092"/>
    <w:rsid w:val="008742EA"/>
    <w:rsid w:val="00874925"/>
    <w:rsid w:val="0087496E"/>
    <w:rsid w:val="0087571E"/>
    <w:rsid w:val="00875AC5"/>
    <w:rsid w:val="00875EE5"/>
    <w:rsid w:val="00876026"/>
    <w:rsid w:val="00876692"/>
    <w:rsid w:val="0087680D"/>
    <w:rsid w:val="00877228"/>
    <w:rsid w:val="00877B3D"/>
    <w:rsid w:val="00877C68"/>
    <w:rsid w:val="00877D23"/>
    <w:rsid w:val="008807BA"/>
    <w:rsid w:val="00880DDC"/>
    <w:rsid w:val="00880EDA"/>
    <w:rsid w:val="00880EE3"/>
    <w:rsid w:val="008818B9"/>
    <w:rsid w:val="00881ED7"/>
    <w:rsid w:val="00882436"/>
    <w:rsid w:val="00882F78"/>
    <w:rsid w:val="00883020"/>
    <w:rsid w:val="0088325F"/>
    <w:rsid w:val="008832FE"/>
    <w:rsid w:val="008833E5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661"/>
    <w:rsid w:val="00886A24"/>
    <w:rsid w:val="00886A32"/>
    <w:rsid w:val="0088703B"/>
    <w:rsid w:val="0088714E"/>
    <w:rsid w:val="00890365"/>
    <w:rsid w:val="0089083F"/>
    <w:rsid w:val="00890C20"/>
    <w:rsid w:val="00890C8A"/>
    <w:rsid w:val="00890CAF"/>
    <w:rsid w:val="00891CA9"/>
    <w:rsid w:val="008929E5"/>
    <w:rsid w:val="00892E4B"/>
    <w:rsid w:val="0089405B"/>
    <w:rsid w:val="008940B4"/>
    <w:rsid w:val="00894B41"/>
    <w:rsid w:val="00894D71"/>
    <w:rsid w:val="0089556E"/>
    <w:rsid w:val="00896AF8"/>
    <w:rsid w:val="00896E2A"/>
    <w:rsid w:val="00896F06"/>
    <w:rsid w:val="00897214"/>
    <w:rsid w:val="00897F48"/>
    <w:rsid w:val="008A0491"/>
    <w:rsid w:val="008A07BC"/>
    <w:rsid w:val="008A08D3"/>
    <w:rsid w:val="008A0DDA"/>
    <w:rsid w:val="008A0F42"/>
    <w:rsid w:val="008A153D"/>
    <w:rsid w:val="008A1F43"/>
    <w:rsid w:val="008A25E2"/>
    <w:rsid w:val="008A2761"/>
    <w:rsid w:val="008A28CE"/>
    <w:rsid w:val="008A293F"/>
    <w:rsid w:val="008A31F0"/>
    <w:rsid w:val="008A3421"/>
    <w:rsid w:val="008A3619"/>
    <w:rsid w:val="008A3843"/>
    <w:rsid w:val="008A3E44"/>
    <w:rsid w:val="008A3EA6"/>
    <w:rsid w:val="008A43EA"/>
    <w:rsid w:val="008A46E7"/>
    <w:rsid w:val="008A50A6"/>
    <w:rsid w:val="008A50F0"/>
    <w:rsid w:val="008A5215"/>
    <w:rsid w:val="008A56E9"/>
    <w:rsid w:val="008A5901"/>
    <w:rsid w:val="008A6898"/>
    <w:rsid w:val="008A7232"/>
    <w:rsid w:val="008A7467"/>
    <w:rsid w:val="008A7A57"/>
    <w:rsid w:val="008A7F00"/>
    <w:rsid w:val="008B15B9"/>
    <w:rsid w:val="008B1871"/>
    <w:rsid w:val="008B1B0B"/>
    <w:rsid w:val="008B3B3B"/>
    <w:rsid w:val="008B4679"/>
    <w:rsid w:val="008B4BE8"/>
    <w:rsid w:val="008B559B"/>
    <w:rsid w:val="008B58C6"/>
    <w:rsid w:val="008B5A2C"/>
    <w:rsid w:val="008B6848"/>
    <w:rsid w:val="008B6A48"/>
    <w:rsid w:val="008B6E6E"/>
    <w:rsid w:val="008B6F83"/>
    <w:rsid w:val="008B70AB"/>
    <w:rsid w:val="008C0133"/>
    <w:rsid w:val="008C04A7"/>
    <w:rsid w:val="008C06F7"/>
    <w:rsid w:val="008C0C49"/>
    <w:rsid w:val="008C10BB"/>
    <w:rsid w:val="008C164A"/>
    <w:rsid w:val="008C168B"/>
    <w:rsid w:val="008C19C7"/>
    <w:rsid w:val="008C1E46"/>
    <w:rsid w:val="008C1F86"/>
    <w:rsid w:val="008C2246"/>
    <w:rsid w:val="008C251A"/>
    <w:rsid w:val="008C2622"/>
    <w:rsid w:val="008C2632"/>
    <w:rsid w:val="008C273E"/>
    <w:rsid w:val="008C2CE4"/>
    <w:rsid w:val="008C326B"/>
    <w:rsid w:val="008C3426"/>
    <w:rsid w:val="008C36F0"/>
    <w:rsid w:val="008C3F6C"/>
    <w:rsid w:val="008C4053"/>
    <w:rsid w:val="008C423E"/>
    <w:rsid w:val="008C53C0"/>
    <w:rsid w:val="008C573B"/>
    <w:rsid w:val="008C5E46"/>
    <w:rsid w:val="008C6306"/>
    <w:rsid w:val="008C664B"/>
    <w:rsid w:val="008C6D47"/>
    <w:rsid w:val="008C6D61"/>
    <w:rsid w:val="008C6FFB"/>
    <w:rsid w:val="008C70B8"/>
    <w:rsid w:val="008C754E"/>
    <w:rsid w:val="008C754F"/>
    <w:rsid w:val="008C7901"/>
    <w:rsid w:val="008C7BFF"/>
    <w:rsid w:val="008C7DC1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540"/>
    <w:rsid w:val="008D256E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E8"/>
    <w:rsid w:val="008D5569"/>
    <w:rsid w:val="008D6019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109F"/>
    <w:rsid w:val="008E1E49"/>
    <w:rsid w:val="008E2377"/>
    <w:rsid w:val="008E23EA"/>
    <w:rsid w:val="008E245E"/>
    <w:rsid w:val="008E29BA"/>
    <w:rsid w:val="008E3202"/>
    <w:rsid w:val="008E397C"/>
    <w:rsid w:val="008E4099"/>
    <w:rsid w:val="008E40C8"/>
    <w:rsid w:val="008E42FF"/>
    <w:rsid w:val="008E481F"/>
    <w:rsid w:val="008E4889"/>
    <w:rsid w:val="008E4967"/>
    <w:rsid w:val="008E4E12"/>
    <w:rsid w:val="008E53AB"/>
    <w:rsid w:val="008E5CC1"/>
    <w:rsid w:val="008E5D8E"/>
    <w:rsid w:val="008E5FEB"/>
    <w:rsid w:val="008E628A"/>
    <w:rsid w:val="008E6B91"/>
    <w:rsid w:val="008E7741"/>
    <w:rsid w:val="008E7D8A"/>
    <w:rsid w:val="008F0072"/>
    <w:rsid w:val="008F0139"/>
    <w:rsid w:val="008F0149"/>
    <w:rsid w:val="008F06D1"/>
    <w:rsid w:val="008F0803"/>
    <w:rsid w:val="008F09A1"/>
    <w:rsid w:val="008F17BC"/>
    <w:rsid w:val="008F1D90"/>
    <w:rsid w:val="008F1F0B"/>
    <w:rsid w:val="008F1F4C"/>
    <w:rsid w:val="008F252F"/>
    <w:rsid w:val="008F30BB"/>
    <w:rsid w:val="008F3466"/>
    <w:rsid w:val="008F3EB7"/>
    <w:rsid w:val="008F41B5"/>
    <w:rsid w:val="008F4AC0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6AAD"/>
    <w:rsid w:val="008F71D4"/>
    <w:rsid w:val="008F759E"/>
    <w:rsid w:val="008F76BB"/>
    <w:rsid w:val="008F7975"/>
    <w:rsid w:val="008F7C81"/>
    <w:rsid w:val="00900852"/>
    <w:rsid w:val="00900A57"/>
    <w:rsid w:val="00900EDC"/>
    <w:rsid w:val="00900F46"/>
    <w:rsid w:val="00901442"/>
    <w:rsid w:val="009016AD"/>
    <w:rsid w:val="00901705"/>
    <w:rsid w:val="00901AFA"/>
    <w:rsid w:val="00901EE4"/>
    <w:rsid w:val="00902488"/>
    <w:rsid w:val="0090275D"/>
    <w:rsid w:val="00903179"/>
    <w:rsid w:val="00903EBD"/>
    <w:rsid w:val="00903F05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1DD3"/>
    <w:rsid w:val="00912007"/>
    <w:rsid w:val="009124C0"/>
    <w:rsid w:val="00912740"/>
    <w:rsid w:val="009129DD"/>
    <w:rsid w:val="00912FAA"/>
    <w:rsid w:val="0091302D"/>
    <w:rsid w:val="009135ED"/>
    <w:rsid w:val="0091370A"/>
    <w:rsid w:val="00913894"/>
    <w:rsid w:val="00913908"/>
    <w:rsid w:val="00913FAE"/>
    <w:rsid w:val="00914C55"/>
    <w:rsid w:val="00914E5C"/>
    <w:rsid w:val="00915546"/>
    <w:rsid w:val="00915A0A"/>
    <w:rsid w:val="00915B75"/>
    <w:rsid w:val="0091663A"/>
    <w:rsid w:val="009172E1"/>
    <w:rsid w:val="00917E1B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223A"/>
    <w:rsid w:val="00922827"/>
    <w:rsid w:val="00922C48"/>
    <w:rsid w:val="00922FBE"/>
    <w:rsid w:val="00923CD9"/>
    <w:rsid w:val="0092413C"/>
    <w:rsid w:val="009242E2"/>
    <w:rsid w:val="00924B26"/>
    <w:rsid w:val="009252E7"/>
    <w:rsid w:val="0092562E"/>
    <w:rsid w:val="00925DF4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346"/>
    <w:rsid w:val="00932CA4"/>
    <w:rsid w:val="009331C6"/>
    <w:rsid w:val="0093323E"/>
    <w:rsid w:val="009339D6"/>
    <w:rsid w:val="00933A5F"/>
    <w:rsid w:val="00933A9F"/>
    <w:rsid w:val="009347CA"/>
    <w:rsid w:val="00934A7C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847"/>
    <w:rsid w:val="00937866"/>
    <w:rsid w:val="0093794F"/>
    <w:rsid w:val="00937B6A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4215"/>
    <w:rsid w:val="0094466D"/>
    <w:rsid w:val="009447C1"/>
    <w:rsid w:val="00944ABB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0DD8"/>
    <w:rsid w:val="00951A75"/>
    <w:rsid w:val="00952A10"/>
    <w:rsid w:val="009532B5"/>
    <w:rsid w:val="00954126"/>
    <w:rsid w:val="00954749"/>
    <w:rsid w:val="00954930"/>
    <w:rsid w:val="0095493D"/>
    <w:rsid w:val="00954A51"/>
    <w:rsid w:val="00954C2A"/>
    <w:rsid w:val="00954F57"/>
    <w:rsid w:val="009558E1"/>
    <w:rsid w:val="00955D6B"/>
    <w:rsid w:val="00955F24"/>
    <w:rsid w:val="00956223"/>
    <w:rsid w:val="009573A7"/>
    <w:rsid w:val="0095791E"/>
    <w:rsid w:val="00960B87"/>
    <w:rsid w:val="00960C14"/>
    <w:rsid w:val="00960D10"/>
    <w:rsid w:val="00960DA6"/>
    <w:rsid w:val="00961106"/>
    <w:rsid w:val="009611E7"/>
    <w:rsid w:val="0096199C"/>
    <w:rsid w:val="00962358"/>
    <w:rsid w:val="009627BF"/>
    <w:rsid w:val="0096293A"/>
    <w:rsid w:val="009634DA"/>
    <w:rsid w:val="00963520"/>
    <w:rsid w:val="00963606"/>
    <w:rsid w:val="00963705"/>
    <w:rsid w:val="009638A5"/>
    <w:rsid w:val="00963AEC"/>
    <w:rsid w:val="00963E38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10E3"/>
    <w:rsid w:val="00971267"/>
    <w:rsid w:val="00971688"/>
    <w:rsid w:val="009718D8"/>
    <w:rsid w:val="0097225C"/>
    <w:rsid w:val="0097231D"/>
    <w:rsid w:val="009724DE"/>
    <w:rsid w:val="00972B1A"/>
    <w:rsid w:val="0097309C"/>
    <w:rsid w:val="00973683"/>
    <w:rsid w:val="00973780"/>
    <w:rsid w:val="0097402A"/>
    <w:rsid w:val="00974811"/>
    <w:rsid w:val="00975231"/>
    <w:rsid w:val="00975468"/>
    <w:rsid w:val="0097556F"/>
    <w:rsid w:val="009757F1"/>
    <w:rsid w:val="00975C6D"/>
    <w:rsid w:val="0097600F"/>
    <w:rsid w:val="0097619A"/>
    <w:rsid w:val="009761CB"/>
    <w:rsid w:val="0097684A"/>
    <w:rsid w:val="009768F0"/>
    <w:rsid w:val="00976AD6"/>
    <w:rsid w:val="00976CEB"/>
    <w:rsid w:val="0098050B"/>
    <w:rsid w:val="00980AEA"/>
    <w:rsid w:val="00980D8D"/>
    <w:rsid w:val="00981B3E"/>
    <w:rsid w:val="009820BC"/>
    <w:rsid w:val="00982434"/>
    <w:rsid w:val="00982761"/>
    <w:rsid w:val="00982845"/>
    <w:rsid w:val="00982D3A"/>
    <w:rsid w:val="009833C3"/>
    <w:rsid w:val="00983643"/>
    <w:rsid w:val="00983757"/>
    <w:rsid w:val="0098397D"/>
    <w:rsid w:val="00983D9F"/>
    <w:rsid w:val="00983FB1"/>
    <w:rsid w:val="009845F5"/>
    <w:rsid w:val="009847EA"/>
    <w:rsid w:val="0098486F"/>
    <w:rsid w:val="00984E57"/>
    <w:rsid w:val="00984F91"/>
    <w:rsid w:val="00985F84"/>
    <w:rsid w:val="00986102"/>
    <w:rsid w:val="0098644E"/>
    <w:rsid w:val="00986A66"/>
    <w:rsid w:val="00986C5F"/>
    <w:rsid w:val="00987229"/>
    <w:rsid w:val="00990201"/>
    <w:rsid w:val="00990619"/>
    <w:rsid w:val="00990941"/>
    <w:rsid w:val="00990D91"/>
    <w:rsid w:val="00990FA3"/>
    <w:rsid w:val="009911C8"/>
    <w:rsid w:val="0099177E"/>
    <w:rsid w:val="00991B86"/>
    <w:rsid w:val="00991E36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F6"/>
    <w:rsid w:val="009966A5"/>
    <w:rsid w:val="00996890"/>
    <w:rsid w:val="009970A9"/>
    <w:rsid w:val="009974C4"/>
    <w:rsid w:val="00997973"/>
    <w:rsid w:val="00997FDB"/>
    <w:rsid w:val="009A03FF"/>
    <w:rsid w:val="009A09E4"/>
    <w:rsid w:val="009A0D6A"/>
    <w:rsid w:val="009A10BA"/>
    <w:rsid w:val="009A15F0"/>
    <w:rsid w:val="009A15F1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6B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921"/>
    <w:rsid w:val="009B2931"/>
    <w:rsid w:val="009B29B0"/>
    <w:rsid w:val="009B2ADB"/>
    <w:rsid w:val="009B38DD"/>
    <w:rsid w:val="009B4670"/>
    <w:rsid w:val="009B4C2A"/>
    <w:rsid w:val="009B520F"/>
    <w:rsid w:val="009B56B9"/>
    <w:rsid w:val="009B57FD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0CB"/>
    <w:rsid w:val="009C0423"/>
    <w:rsid w:val="009C08CC"/>
    <w:rsid w:val="009C0DB5"/>
    <w:rsid w:val="009C16A0"/>
    <w:rsid w:val="009C1B07"/>
    <w:rsid w:val="009C20D2"/>
    <w:rsid w:val="009C2155"/>
    <w:rsid w:val="009C277F"/>
    <w:rsid w:val="009C2AEE"/>
    <w:rsid w:val="009C3690"/>
    <w:rsid w:val="009C3A7A"/>
    <w:rsid w:val="009C3F74"/>
    <w:rsid w:val="009C4C0B"/>
    <w:rsid w:val="009C529A"/>
    <w:rsid w:val="009C5300"/>
    <w:rsid w:val="009C5412"/>
    <w:rsid w:val="009C626A"/>
    <w:rsid w:val="009C7BBF"/>
    <w:rsid w:val="009C7E11"/>
    <w:rsid w:val="009D03FA"/>
    <w:rsid w:val="009D0916"/>
    <w:rsid w:val="009D0B6D"/>
    <w:rsid w:val="009D0E80"/>
    <w:rsid w:val="009D1555"/>
    <w:rsid w:val="009D1DCB"/>
    <w:rsid w:val="009D20C5"/>
    <w:rsid w:val="009D22AD"/>
    <w:rsid w:val="009D2317"/>
    <w:rsid w:val="009D25D4"/>
    <w:rsid w:val="009D2BEC"/>
    <w:rsid w:val="009D2D95"/>
    <w:rsid w:val="009D4BCB"/>
    <w:rsid w:val="009D575B"/>
    <w:rsid w:val="009D5AAF"/>
    <w:rsid w:val="009D6266"/>
    <w:rsid w:val="009D638C"/>
    <w:rsid w:val="009D664D"/>
    <w:rsid w:val="009D6C68"/>
    <w:rsid w:val="009D6F12"/>
    <w:rsid w:val="009D70E8"/>
    <w:rsid w:val="009D7567"/>
    <w:rsid w:val="009E0231"/>
    <w:rsid w:val="009E08DE"/>
    <w:rsid w:val="009E1B39"/>
    <w:rsid w:val="009E1C39"/>
    <w:rsid w:val="009E2131"/>
    <w:rsid w:val="009E2BA7"/>
    <w:rsid w:val="009E374D"/>
    <w:rsid w:val="009E3AAC"/>
    <w:rsid w:val="009E3BF0"/>
    <w:rsid w:val="009E3EF0"/>
    <w:rsid w:val="009E3F6E"/>
    <w:rsid w:val="009E408B"/>
    <w:rsid w:val="009E43C4"/>
    <w:rsid w:val="009E43C8"/>
    <w:rsid w:val="009E551D"/>
    <w:rsid w:val="009E563F"/>
    <w:rsid w:val="009E5AEC"/>
    <w:rsid w:val="009E5B43"/>
    <w:rsid w:val="009E5FCD"/>
    <w:rsid w:val="009E5FCF"/>
    <w:rsid w:val="009E635E"/>
    <w:rsid w:val="009E6E53"/>
    <w:rsid w:val="009E700B"/>
    <w:rsid w:val="009E74C8"/>
    <w:rsid w:val="009E7806"/>
    <w:rsid w:val="009E7823"/>
    <w:rsid w:val="009E7AE3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223E"/>
    <w:rsid w:val="009F2942"/>
    <w:rsid w:val="009F3FE1"/>
    <w:rsid w:val="009F435F"/>
    <w:rsid w:val="009F4413"/>
    <w:rsid w:val="009F4E17"/>
    <w:rsid w:val="009F5F9E"/>
    <w:rsid w:val="009F6239"/>
    <w:rsid w:val="009F6288"/>
    <w:rsid w:val="009F6353"/>
    <w:rsid w:val="009F68CC"/>
    <w:rsid w:val="009F68FE"/>
    <w:rsid w:val="009F6EE9"/>
    <w:rsid w:val="009F7FD9"/>
    <w:rsid w:val="00A0008B"/>
    <w:rsid w:val="00A00347"/>
    <w:rsid w:val="00A01C57"/>
    <w:rsid w:val="00A02248"/>
    <w:rsid w:val="00A02355"/>
    <w:rsid w:val="00A027E2"/>
    <w:rsid w:val="00A02CDF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A5D"/>
    <w:rsid w:val="00A10030"/>
    <w:rsid w:val="00A10264"/>
    <w:rsid w:val="00A105CD"/>
    <w:rsid w:val="00A1077C"/>
    <w:rsid w:val="00A10CAF"/>
    <w:rsid w:val="00A10EAA"/>
    <w:rsid w:val="00A10FC0"/>
    <w:rsid w:val="00A11483"/>
    <w:rsid w:val="00A11900"/>
    <w:rsid w:val="00A1268A"/>
    <w:rsid w:val="00A126B9"/>
    <w:rsid w:val="00A129DB"/>
    <w:rsid w:val="00A1315A"/>
    <w:rsid w:val="00A133E8"/>
    <w:rsid w:val="00A133F2"/>
    <w:rsid w:val="00A13547"/>
    <w:rsid w:val="00A135CE"/>
    <w:rsid w:val="00A13721"/>
    <w:rsid w:val="00A13774"/>
    <w:rsid w:val="00A1397F"/>
    <w:rsid w:val="00A13A3A"/>
    <w:rsid w:val="00A13B24"/>
    <w:rsid w:val="00A13F38"/>
    <w:rsid w:val="00A14928"/>
    <w:rsid w:val="00A14A74"/>
    <w:rsid w:val="00A150FD"/>
    <w:rsid w:val="00A157BF"/>
    <w:rsid w:val="00A16F9A"/>
    <w:rsid w:val="00A16FB5"/>
    <w:rsid w:val="00A1723A"/>
    <w:rsid w:val="00A17648"/>
    <w:rsid w:val="00A176F6"/>
    <w:rsid w:val="00A179A9"/>
    <w:rsid w:val="00A179EB"/>
    <w:rsid w:val="00A17A4C"/>
    <w:rsid w:val="00A202BC"/>
    <w:rsid w:val="00A20434"/>
    <w:rsid w:val="00A20969"/>
    <w:rsid w:val="00A21163"/>
    <w:rsid w:val="00A21806"/>
    <w:rsid w:val="00A21BE5"/>
    <w:rsid w:val="00A222D8"/>
    <w:rsid w:val="00A22515"/>
    <w:rsid w:val="00A22A73"/>
    <w:rsid w:val="00A22E2D"/>
    <w:rsid w:val="00A22EE4"/>
    <w:rsid w:val="00A2304A"/>
    <w:rsid w:val="00A2399A"/>
    <w:rsid w:val="00A23D5F"/>
    <w:rsid w:val="00A24031"/>
    <w:rsid w:val="00A242F8"/>
    <w:rsid w:val="00A24AFE"/>
    <w:rsid w:val="00A24BA5"/>
    <w:rsid w:val="00A24CA5"/>
    <w:rsid w:val="00A2510E"/>
    <w:rsid w:val="00A254F1"/>
    <w:rsid w:val="00A25586"/>
    <w:rsid w:val="00A25C9A"/>
    <w:rsid w:val="00A25E40"/>
    <w:rsid w:val="00A262E7"/>
    <w:rsid w:val="00A26AAF"/>
    <w:rsid w:val="00A26BE4"/>
    <w:rsid w:val="00A26FD5"/>
    <w:rsid w:val="00A274BD"/>
    <w:rsid w:val="00A2789E"/>
    <w:rsid w:val="00A27D12"/>
    <w:rsid w:val="00A27F42"/>
    <w:rsid w:val="00A27F6D"/>
    <w:rsid w:val="00A306CB"/>
    <w:rsid w:val="00A3086B"/>
    <w:rsid w:val="00A30AA7"/>
    <w:rsid w:val="00A30BCC"/>
    <w:rsid w:val="00A30CBE"/>
    <w:rsid w:val="00A310FA"/>
    <w:rsid w:val="00A311ED"/>
    <w:rsid w:val="00A313EC"/>
    <w:rsid w:val="00A31792"/>
    <w:rsid w:val="00A31815"/>
    <w:rsid w:val="00A31C3D"/>
    <w:rsid w:val="00A31D12"/>
    <w:rsid w:val="00A31F03"/>
    <w:rsid w:val="00A31F9B"/>
    <w:rsid w:val="00A320A5"/>
    <w:rsid w:val="00A32A55"/>
    <w:rsid w:val="00A3399E"/>
    <w:rsid w:val="00A33A7A"/>
    <w:rsid w:val="00A34751"/>
    <w:rsid w:val="00A34A96"/>
    <w:rsid w:val="00A35620"/>
    <w:rsid w:val="00A356F8"/>
    <w:rsid w:val="00A36089"/>
    <w:rsid w:val="00A361DF"/>
    <w:rsid w:val="00A36398"/>
    <w:rsid w:val="00A366FF"/>
    <w:rsid w:val="00A36800"/>
    <w:rsid w:val="00A3723C"/>
    <w:rsid w:val="00A374C4"/>
    <w:rsid w:val="00A37DF6"/>
    <w:rsid w:val="00A37F99"/>
    <w:rsid w:val="00A37FD3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23F2"/>
    <w:rsid w:val="00A430EF"/>
    <w:rsid w:val="00A434B3"/>
    <w:rsid w:val="00A43670"/>
    <w:rsid w:val="00A436B0"/>
    <w:rsid w:val="00A43B5C"/>
    <w:rsid w:val="00A43D2B"/>
    <w:rsid w:val="00A44469"/>
    <w:rsid w:val="00A44559"/>
    <w:rsid w:val="00A446B0"/>
    <w:rsid w:val="00A455D4"/>
    <w:rsid w:val="00A46708"/>
    <w:rsid w:val="00A46ED0"/>
    <w:rsid w:val="00A46F26"/>
    <w:rsid w:val="00A47896"/>
    <w:rsid w:val="00A47E3A"/>
    <w:rsid w:val="00A47EB7"/>
    <w:rsid w:val="00A47F37"/>
    <w:rsid w:val="00A5087F"/>
    <w:rsid w:val="00A50981"/>
    <w:rsid w:val="00A51152"/>
    <w:rsid w:val="00A51212"/>
    <w:rsid w:val="00A5161F"/>
    <w:rsid w:val="00A51949"/>
    <w:rsid w:val="00A519C4"/>
    <w:rsid w:val="00A51DBF"/>
    <w:rsid w:val="00A522D8"/>
    <w:rsid w:val="00A524B8"/>
    <w:rsid w:val="00A5256A"/>
    <w:rsid w:val="00A52C9D"/>
    <w:rsid w:val="00A52F5E"/>
    <w:rsid w:val="00A54DAE"/>
    <w:rsid w:val="00A55081"/>
    <w:rsid w:val="00A551D0"/>
    <w:rsid w:val="00A555CF"/>
    <w:rsid w:val="00A557BD"/>
    <w:rsid w:val="00A5582F"/>
    <w:rsid w:val="00A56019"/>
    <w:rsid w:val="00A5617C"/>
    <w:rsid w:val="00A5634E"/>
    <w:rsid w:val="00A56574"/>
    <w:rsid w:val="00A56B0F"/>
    <w:rsid w:val="00A56EDF"/>
    <w:rsid w:val="00A57098"/>
    <w:rsid w:val="00A572D3"/>
    <w:rsid w:val="00A60478"/>
    <w:rsid w:val="00A6093E"/>
    <w:rsid w:val="00A61AFF"/>
    <w:rsid w:val="00A61BE1"/>
    <w:rsid w:val="00A62082"/>
    <w:rsid w:val="00A6227D"/>
    <w:rsid w:val="00A62436"/>
    <w:rsid w:val="00A625D1"/>
    <w:rsid w:val="00A62A5E"/>
    <w:rsid w:val="00A62E10"/>
    <w:rsid w:val="00A635A4"/>
    <w:rsid w:val="00A63620"/>
    <w:rsid w:val="00A63A26"/>
    <w:rsid w:val="00A645B2"/>
    <w:rsid w:val="00A653FB"/>
    <w:rsid w:val="00A6595B"/>
    <w:rsid w:val="00A66003"/>
    <w:rsid w:val="00A664AF"/>
    <w:rsid w:val="00A66939"/>
    <w:rsid w:val="00A66BB0"/>
    <w:rsid w:val="00A66DAB"/>
    <w:rsid w:val="00A67CB3"/>
    <w:rsid w:val="00A7018B"/>
    <w:rsid w:val="00A70B73"/>
    <w:rsid w:val="00A7106C"/>
    <w:rsid w:val="00A71839"/>
    <w:rsid w:val="00A71BDB"/>
    <w:rsid w:val="00A71F36"/>
    <w:rsid w:val="00A727A5"/>
    <w:rsid w:val="00A730DD"/>
    <w:rsid w:val="00A73E22"/>
    <w:rsid w:val="00A74883"/>
    <w:rsid w:val="00A74DB2"/>
    <w:rsid w:val="00A756BF"/>
    <w:rsid w:val="00A759CB"/>
    <w:rsid w:val="00A75A86"/>
    <w:rsid w:val="00A76078"/>
    <w:rsid w:val="00A7624E"/>
    <w:rsid w:val="00A76BEB"/>
    <w:rsid w:val="00A76D3F"/>
    <w:rsid w:val="00A76E20"/>
    <w:rsid w:val="00A76F89"/>
    <w:rsid w:val="00A800B1"/>
    <w:rsid w:val="00A806E8"/>
    <w:rsid w:val="00A80803"/>
    <w:rsid w:val="00A809A4"/>
    <w:rsid w:val="00A81024"/>
    <w:rsid w:val="00A81BB8"/>
    <w:rsid w:val="00A81E64"/>
    <w:rsid w:val="00A81E9D"/>
    <w:rsid w:val="00A8262B"/>
    <w:rsid w:val="00A82AF4"/>
    <w:rsid w:val="00A82B52"/>
    <w:rsid w:val="00A82D44"/>
    <w:rsid w:val="00A836D5"/>
    <w:rsid w:val="00A83AD8"/>
    <w:rsid w:val="00A840EC"/>
    <w:rsid w:val="00A8420D"/>
    <w:rsid w:val="00A84273"/>
    <w:rsid w:val="00A846A7"/>
    <w:rsid w:val="00A84986"/>
    <w:rsid w:val="00A84F43"/>
    <w:rsid w:val="00A85146"/>
    <w:rsid w:val="00A855D1"/>
    <w:rsid w:val="00A8575F"/>
    <w:rsid w:val="00A85F38"/>
    <w:rsid w:val="00A8605A"/>
    <w:rsid w:val="00A8610A"/>
    <w:rsid w:val="00A868C3"/>
    <w:rsid w:val="00A86983"/>
    <w:rsid w:val="00A86AB3"/>
    <w:rsid w:val="00A87249"/>
    <w:rsid w:val="00A87329"/>
    <w:rsid w:val="00A874E7"/>
    <w:rsid w:val="00A87756"/>
    <w:rsid w:val="00A90287"/>
    <w:rsid w:val="00A90358"/>
    <w:rsid w:val="00A91007"/>
    <w:rsid w:val="00A91450"/>
    <w:rsid w:val="00A91723"/>
    <w:rsid w:val="00A91C0C"/>
    <w:rsid w:val="00A9219F"/>
    <w:rsid w:val="00A92851"/>
    <w:rsid w:val="00A92F0A"/>
    <w:rsid w:val="00A9374E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1C"/>
    <w:rsid w:val="00A95E74"/>
    <w:rsid w:val="00A95EB0"/>
    <w:rsid w:val="00A96000"/>
    <w:rsid w:val="00A960F5"/>
    <w:rsid w:val="00A9647C"/>
    <w:rsid w:val="00A966CA"/>
    <w:rsid w:val="00A966FB"/>
    <w:rsid w:val="00A96D35"/>
    <w:rsid w:val="00A96F5D"/>
    <w:rsid w:val="00A971AA"/>
    <w:rsid w:val="00A97549"/>
    <w:rsid w:val="00A9781C"/>
    <w:rsid w:val="00A97BE0"/>
    <w:rsid w:val="00A97F7E"/>
    <w:rsid w:val="00AA0044"/>
    <w:rsid w:val="00AA04BB"/>
    <w:rsid w:val="00AA05D8"/>
    <w:rsid w:val="00AA07B6"/>
    <w:rsid w:val="00AA0C53"/>
    <w:rsid w:val="00AA1232"/>
    <w:rsid w:val="00AA16A8"/>
    <w:rsid w:val="00AA1FB3"/>
    <w:rsid w:val="00AA295C"/>
    <w:rsid w:val="00AA2ABD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BF"/>
    <w:rsid w:val="00AA6D1F"/>
    <w:rsid w:val="00AA72A1"/>
    <w:rsid w:val="00AA768E"/>
    <w:rsid w:val="00AB00EA"/>
    <w:rsid w:val="00AB0306"/>
    <w:rsid w:val="00AB0644"/>
    <w:rsid w:val="00AB07B9"/>
    <w:rsid w:val="00AB0B28"/>
    <w:rsid w:val="00AB0B8E"/>
    <w:rsid w:val="00AB165F"/>
    <w:rsid w:val="00AB19B3"/>
    <w:rsid w:val="00AB1C74"/>
    <w:rsid w:val="00AB1DB2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632"/>
    <w:rsid w:val="00AB486D"/>
    <w:rsid w:val="00AB4BC3"/>
    <w:rsid w:val="00AB575D"/>
    <w:rsid w:val="00AB5BF4"/>
    <w:rsid w:val="00AB6065"/>
    <w:rsid w:val="00AB61D9"/>
    <w:rsid w:val="00AB6CAA"/>
    <w:rsid w:val="00AB7506"/>
    <w:rsid w:val="00AB755A"/>
    <w:rsid w:val="00AB77F7"/>
    <w:rsid w:val="00AC04F5"/>
    <w:rsid w:val="00AC0DD4"/>
    <w:rsid w:val="00AC0F6B"/>
    <w:rsid w:val="00AC1A69"/>
    <w:rsid w:val="00AC1D5A"/>
    <w:rsid w:val="00AC2A7F"/>
    <w:rsid w:val="00AC2AF7"/>
    <w:rsid w:val="00AC301E"/>
    <w:rsid w:val="00AC3084"/>
    <w:rsid w:val="00AC3D9F"/>
    <w:rsid w:val="00AC417E"/>
    <w:rsid w:val="00AC4881"/>
    <w:rsid w:val="00AC4B63"/>
    <w:rsid w:val="00AC4F09"/>
    <w:rsid w:val="00AC53E6"/>
    <w:rsid w:val="00AC6569"/>
    <w:rsid w:val="00AC65B9"/>
    <w:rsid w:val="00AC7007"/>
    <w:rsid w:val="00AC7DA9"/>
    <w:rsid w:val="00AC7F57"/>
    <w:rsid w:val="00AD000F"/>
    <w:rsid w:val="00AD0138"/>
    <w:rsid w:val="00AD0206"/>
    <w:rsid w:val="00AD03EE"/>
    <w:rsid w:val="00AD09A2"/>
    <w:rsid w:val="00AD0E9F"/>
    <w:rsid w:val="00AD0EAA"/>
    <w:rsid w:val="00AD1423"/>
    <w:rsid w:val="00AD14AD"/>
    <w:rsid w:val="00AD17FD"/>
    <w:rsid w:val="00AD1A2C"/>
    <w:rsid w:val="00AD31D8"/>
    <w:rsid w:val="00AD37CE"/>
    <w:rsid w:val="00AD385D"/>
    <w:rsid w:val="00AD3C7A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2E91"/>
    <w:rsid w:val="00AE321E"/>
    <w:rsid w:val="00AE346B"/>
    <w:rsid w:val="00AE36F5"/>
    <w:rsid w:val="00AE380C"/>
    <w:rsid w:val="00AE39AC"/>
    <w:rsid w:val="00AE3C72"/>
    <w:rsid w:val="00AE3DD9"/>
    <w:rsid w:val="00AE3E04"/>
    <w:rsid w:val="00AE46CF"/>
    <w:rsid w:val="00AE4B0D"/>
    <w:rsid w:val="00AE51B1"/>
    <w:rsid w:val="00AE56C9"/>
    <w:rsid w:val="00AE586B"/>
    <w:rsid w:val="00AE5FD7"/>
    <w:rsid w:val="00AE65BF"/>
    <w:rsid w:val="00AE6A05"/>
    <w:rsid w:val="00AE6DCF"/>
    <w:rsid w:val="00AE72EC"/>
    <w:rsid w:val="00AE7AF0"/>
    <w:rsid w:val="00AE7F15"/>
    <w:rsid w:val="00AF0B3A"/>
    <w:rsid w:val="00AF0EC0"/>
    <w:rsid w:val="00AF1658"/>
    <w:rsid w:val="00AF1930"/>
    <w:rsid w:val="00AF1AED"/>
    <w:rsid w:val="00AF2634"/>
    <w:rsid w:val="00AF30AD"/>
    <w:rsid w:val="00AF30B9"/>
    <w:rsid w:val="00AF32C4"/>
    <w:rsid w:val="00AF4030"/>
    <w:rsid w:val="00AF4A0D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E79"/>
    <w:rsid w:val="00B008CB"/>
    <w:rsid w:val="00B00A15"/>
    <w:rsid w:val="00B00A4C"/>
    <w:rsid w:val="00B0109C"/>
    <w:rsid w:val="00B01969"/>
    <w:rsid w:val="00B01D40"/>
    <w:rsid w:val="00B01F5D"/>
    <w:rsid w:val="00B022F4"/>
    <w:rsid w:val="00B024B5"/>
    <w:rsid w:val="00B02C5E"/>
    <w:rsid w:val="00B03036"/>
    <w:rsid w:val="00B03DDF"/>
    <w:rsid w:val="00B03E16"/>
    <w:rsid w:val="00B04DE3"/>
    <w:rsid w:val="00B05019"/>
    <w:rsid w:val="00B05171"/>
    <w:rsid w:val="00B052D4"/>
    <w:rsid w:val="00B0533E"/>
    <w:rsid w:val="00B053D1"/>
    <w:rsid w:val="00B0579D"/>
    <w:rsid w:val="00B061BA"/>
    <w:rsid w:val="00B06864"/>
    <w:rsid w:val="00B06A3A"/>
    <w:rsid w:val="00B06C48"/>
    <w:rsid w:val="00B06F0C"/>
    <w:rsid w:val="00B073A4"/>
    <w:rsid w:val="00B07500"/>
    <w:rsid w:val="00B10198"/>
    <w:rsid w:val="00B10565"/>
    <w:rsid w:val="00B1063D"/>
    <w:rsid w:val="00B10988"/>
    <w:rsid w:val="00B11626"/>
    <w:rsid w:val="00B117F4"/>
    <w:rsid w:val="00B11866"/>
    <w:rsid w:val="00B118D9"/>
    <w:rsid w:val="00B11D86"/>
    <w:rsid w:val="00B11E19"/>
    <w:rsid w:val="00B12744"/>
    <w:rsid w:val="00B12960"/>
    <w:rsid w:val="00B1307B"/>
    <w:rsid w:val="00B13294"/>
    <w:rsid w:val="00B13775"/>
    <w:rsid w:val="00B138DF"/>
    <w:rsid w:val="00B13A21"/>
    <w:rsid w:val="00B14026"/>
    <w:rsid w:val="00B140FD"/>
    <w:rsid w:val="00B15040"/>
    <w:rsid w:val="00B156D5"/>
    <w:rsid w:val="00B16113"/>
    <w:rsid w:val="00B1672F"/>
    <w:rsid w:val="00B169CF"/>
    <w:rsid w:val="00B17B10"/>
    <w:rsid w:val="00B17BD4"/>
    <w:rsid w:val="00B201E0"/>
    <w:rsid w:val="00B20E5D"/>
    <w:rsid w:val="00B21151"/>
    <w:rsid w:val="00B218D4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C81"/>
    <w:rsid w:val="00B30CBD"/>
    <w:rsid w:val="00B3121B"/>
    <w:rsid w:val="00B3162C"/>
    <w:rsid w:val="00B32401"/>
    <w:rsid w:val="00B32841"/>
    <w:rsid w:val="00B32BCC"/>
    <w:rsid w:val="00B32CDC"/>
    <w:rsid w:val="00B32E3E"/>
    <w:rsid w:val="00B32E92"/>
    <w:rsid w:val="00B33C0F"/>
    <w:rsid w:val="00B33C39"/>
    <w:rsid w:val="00B33CED"/>
    <w:rsid w:val="00B33D24"/>
    <w:rsid w:val="00B33FCD"/>
    <w:rsid w:val="00B3475E"/>
    <w:rsid w:val="00B349BA"/>
    <w:rsid w:val="00B3521E"/>
    <w:rsid w:val="00B364A6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3605"/>
    <w:rsid w:val="00B43B76"/>
    <w:rsid w:val="00B44043"/>
    <w:rsid w:val="00B44BE3"/>
    <w:rsid w:val="00B451C1"/>
    <w:rsid w:val="00B458A0"/>
    <w:rsid w:val="00B45B50"/>
    <w:rsid w:val="00B45DF2"/>
    <w:rsid w:val="00B46C3D"/>
    <w:rsid w:val="00B46C98"/>
    <w:rsid w:val="00B4790D"/>
    <w:rsid w:val="00B47C94"/>
    <w:rsid w:val="00B50368"/>
    <w:rsid w:val="00B505D5"/>
    <w:rsid w:val="00B50AC8"/>
    <w:rsid w:val="00B5206B"/>
    <w:rsid w:val="00B527A0"/>
    <w:rsid w:val="00B5286A"/>
    <w:rsid w:val="00B528CC"/>
    <w:rsid w:val="00B52924"/>
    <w:rsid w:val="00B52DF1"/>
    <w:rsid w:val="00B53549"/>
    <w:rsid w:val="00B53B51"/>
    <w:rsid w:val="00B54104"/>
    <w:rsid w:val="00B54B28"/>
    <w:rsid w:val="00B54C3D"/>
    <w:rsid w:val="00B54F82"/>
    <w:rsid w:val="00B555F4"/>
    <w:rsid w:val="00B557E1"/>
    <w:rsid w:val="00B55CFC"/>
    <w:rsid w:val="00B55ED1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B30"/>
    <w:rsid w:val="00B60F3B"/>
    <w:rsid w:val="00B60F5A"/>
    <w:rsid w:val="00B61299"/>
    <w:rsid w:val="00B61399"/>
    <w:rsid w:val="00B613B2"/>
    <w:rsid w:val="00B614A5"/>
    <w:rsid w:val="00B615A8"/>
    <w:rsid w:val="00B61808"/>
    <w:rsid w:val="00B61A42"/>
    <w:rsid w:val="00B61BFD"/>
    <w:rsid w:val="00B61D29"/>
    <w:rsid w:val="00B61F1C"/>
    <w:rsid w:val="00B6235B"/>
    <w:rsid w:val="00B62A43"/>
    <w:rsid w:val="00B62CE3"/>
    <w:rsid w:val="00B62E83"/>
    <w:rsid w:val="00B62F5F"/>
    <w:rsid w:val="00B63915"/>
    <w:rsid w:val="00B63979"/>
    <w:rsid w:val="00B63A28"/>
    <w:rsid w:val="00B63DCC"/>
    <w:rsid w:val="00B647C2"/>
    <w:rsid w:val="00B64A57"/>
    <w:rsid w:val="00B6538B"/>
    <w:rsid w:val="00B655C5"/>
    <w:rsid w:val="00B66084"/>
    <w:rsid w:val="00B66258"/>
    <w:rsid w:val="00B66383"/>
    <w:rsid w:val="00B664CB"/>
    <w:rsid w:val="00B67062"/>
    <w:rsid w:val="00B6788C"/>
    <w:rsid w:val="00B67BE6"/>
    <w:rsid w:val="00B67F59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CD3"/>
    <w:rsid w:val="00B74099"/>
    <w:rsid w:val="00B7439D"/>
    <w:rsid w:val="00B74494"/>
    <w:rsid w:val="00B749E5"/>
    <w:rsid w:val="00B74F08"/>
    <w:rsid w:val="00B7510E"/>
    <w:rsid w:val="00B7520D"/>
    <w:rsid w:val="00B75255"/>
    <w:rsid w:val="00B753BF"/>
    <w:rsid w:val="00B75FC3"/>
    <w:rsid w:val="00B763E8"/>
    <w:rsid w:val="00B76D72"/>
    <w:rsid w:val="00B76E70"/>
    <w:rsid w:val="00B7707F"/>
    <w:rsid w:val="00B77352"/>
    <w:rsid w:val="00B77422"/>
    <w:rsid w:val="00B77D0E"/>
    <w:rsid w:val="00B77EB6"/>
    <w:rsid w:val="00B8016A"/>
    <w:rsid w:val="00B8085C"/>
    <w:rsid w:val="00B8088D"/>
    <w:rsid w:val="00B80987"/>
    <w:rsid w:val="00B812C9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4766"/>
    <w:rsid w:val="00B849F8"/>
    <w:rsid w:val="00B84DBC"/>
    <w:rsid w:val="00B84F5C"/>
    <w:rsid w:val="00B85362"/>
    <w:rsid w:val="00B854C1"/>
    <w:rsid w:val="00B85771"/>
    <w:rsid w:val="00B8669B"/>
    <w:rsid w:val="00B87438"/>
    <w:rsid w:val="00B877FF"/>
    <w:rsid w:val="00B90135"/>
    <w:rsid w:val="00B902D9"/>
    <w:rsid w:val="00B9064F"/>
    <w:rsid w:val="00B9069C"/>
    <w:rsid w:val="00B91006"/>
    <w:rsid w:val="00B91D77"/>
    <w:rsid w:val="00B91E99"/>
    <w:rsid w:val="00B91F4E"/>
    <w:rsid w:val="00B92101"/>
    <w:rsid w:val="00B9218B"/>
    <w:rsid w:val="00B923A1"/>
    <w:rsid w:val="00B92CF6"/>
    <w:rsid w:val="00B92F8A"/>
    <w:rsid w:val="00B931AB"/>
    <w:rsid w:val="00B93292"/>
    <w:rsid w:val="00B9372E"/>
    <w:rsid w:val="00B93FB2"/>
    <w:rsid w:val="00B93FB8"/>
    <w:rsid w:val="00B94003"/>
    <w:rsid w:val="00B94626"/>
    <w:rsid w:val="00B947F4"/>
    <w:rsid w:val="00B94A0E"/>
    <w:rsid w:val="00B94CD0"/>
    <w:rsid w:val="00B94F5F"/>
    <w:rsid w:val="00B9558F"/>
    <w:rsid w:val="00B959B0"/>
    <w:rsid w:val="00B95A15"/>
    <w:rsid w:val="00B95A31"/>
    <w:rsid w:val="00B968EF"/>
    <w:rsid w:val="00B96E2D"/>
    <w:rsid w:val="00B96F1A"/>
    <w:rsid w:val="00B970BE"/>
    <w:rsid w:val="00B974D5"/>
    <w:rsid w:val="00B97F35"/>
    <w:rsid w:val="00BA02F1"/>
    <w:rsid w:val="00BA053E"/>
    <w:rsid w:val="00BA0B24"/>
    <w:rsid w:val="00BA0B4E"/>
    <w:rsid w:val="00BA1076"/>
    <w:rsid w:val="00BA10CF"/>
    <w:rsid w:val="00BA1453"/>
    <w:rsid w:val="00BA1A4C"/>
    <w:rsid w:val="00BA1D9F"/>
    <w:rsid w:val="00BA21F5"/>
    <w:rsid w:val="00BA26A9"/>
    <w:rsid w:val="00BA27C1"/>
    <w:rsid w:val="00BA2A77"/>
    <w:rsid w:val="00BA3216"/>
    <w:rsid w:val="00BA3355"/>
    <w:rsid w:val="00BA35C8"/>
    <w:rsid w:val="00BA390A"/>
    <w:rsid w:val="00BA3C29"/>
    <w:rsid w:val="00BA4692"/>
    <w:rsid w:val="00BA4C16"/>
    <w:rsid w:val="00BA5264"/>
    <w:rsid w:val="00BA535D"/>
    <w:rsid w:val="00BA5A62"/>
    <w:rsid w:val="00BA5B26"/>
    <w:rsid w:val="00BA5B7C"/>
    <w:rsid w:val="00BA6570"/>
    <w:rsid w:val="00BA6DBE"/>
    <w:rsid w:val="00BA7180"/>
    <w:rsid w:val="00BA726F"/>
    <w:rsid w:val="00BA75F4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22AC"/>
    <w:rsid w:val="00BB24BB"/>
    <w:rsid w:val="00BB27C2"/>
    <w:rsid w:val="00BB27DC"/>
    <w:rsid w:val="00BB30BF"/>
    <w:rsid w:val="00BB31E9"/>
    <w:rsid w:val="00BB383E"/>
    <w:rsid w:val="00BB3931"/>
    <w:rsid w:val="00BB3B59"/>
    <w:rsid w:val="00BB3B9A"/>
    <w:rsid w:val="00BB433C"/>
    <w:rsid w:val="00BB4B8F"/>
    <w:rsid w:val="00BB52A5"/>
    <w:rsid w:val="00BB5319"/>
    <w:rsid w:val="00BB542D"/>
    <w:rsid w:val="00BB5667"/>
    <w:rsid w:val="00BB5A44"/>
    <w:rsid w:val="00BB5AC1"/>
    <w:rsid w:val="00BB5B99"/>
    <w:rsid w:val="00BB70C1"/>
    <w:rsid w:val="00BB7774"/>
    <w:rsid w:val="00BC1786"/>
    <w:rsid w:val="00BC199A"/>
    <w:rsid w:val="00BC1A7B"/>
    <w:rsid w:val="00BC1E0C"/>
    <w:rsid w:val="00BC1EF1"/>
    <w:rsid w:val="00BC282E"/>
    <w:rsid w:val="00BC3548"/>
    <w:rsid w:val="00BC367E"/>
    <w:rsid w:val="00BC3761"/>
    <w:rsid w:val="00BC4711"/>
    <w:rsid w:val="00BC4BD8"/>
    <w:rsid w:val="00BC53D5"/>
    <w:rsid w:val="00BC5C6D"/>
    <w:rsid w:val="00BC5F22"/>
    <w:rsid w:val="00BC5F78"/>
    <w:rsid w:val="00BC71FF"/>
    <w:rsid w:val="00BC7814"/>
    <w:rsid w:val="00BC78CC"/>
    <w:rsid w:val="00BC7B5A"/>
    <w:rsid w:val="00BC7C48"/>
    <w:rsid w:val="00BD00AF"/>
    <w:rsid w:val="00BD026B"/>
    <w:rsid w:val="00BD0378"/>
    <w:rsid w:val="00BD0961"/>
    <w:rsid w:val="00BD0AE8"/>
    <w:rsid w:val="00BD121D"/>
    <w:rsid w:val="00BD1B0E"/>
    <w:rsid w:val="00BD2C70"/>
    <w:rsid w:val="00BD2D84"/>
    <w:rsid w:val="00BD319E"/>
    <w:rsid w:val="00BD3342"/>
    <w:rsid w:val="00BD33C1"/>
    <w:rsid w:val="00BD34B7"/>
    <w:rsid w:val="00BD3526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71F"/>
    <w:rsid w:val="00BD7817"/>
    <w:rsid w:val="00BD7A20"/>
    <w:rsid w:val="00BD7CBD"/>
    <w:rsid w:val="00BD7E70"/>
    <w:rsid w:val="00BE041E"/>
    <w:rsid w:val="00BE0B93"/>
    <w:rsid w:val="00BE1247"/>
    <w:rsid w:val="00BE1583"/>
    <w:rsid w:val="00BE1726"/>
    <w:rsid w:val="00BE22E8"/>
    <w:rsid w:val="00BE2335"/>
    <w:rsid w:val="00BE284D"/>
    <w:rsid w:val="00BE2982"/>
    <w:rsid w:val="00BE2B2E"/>
    <w:rsid w:val="00BE2E3D"/>
    <w:rsid w:val="00BE32B5"/>
    <w:rsid w:val="00BE3E0E"/>
    <w:rsid w:val="00BE3E6B"/>
    <w:rsid w:val="00BE3EC6"/>
    <w:rsid w:val="00BE470F"/>
    <w:rsid w:val="00BE4C5C"/>
    <w:rsid w:val="00BE50A7"/>
    <w:rsid w:val="00BE52EB"/>
    <w:rsid w:val="00BE5B47"/>
    <w:rsid w:val="00BE5B78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D12"/>
    <w:rsid w:val="00BF1291"/>
    <w:rsid w:val="00BF149F"/>
    <w:rsid w:val="00BF24E5"/>
    <w:rsid w:val="00BF2A6B"/>
    <w:rsid w:val="00BF2C99"/>
    <w:rsid w:val="00BF3188"/>
    <w:rsid w:val="00BF31D1"/>
    <w:rsid w:val="00BF4040"/>
    <w:rsid w:val="00BF4629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70D"/>
    <w:rsid w:val="00C009AB"/>
    <w:rsid w:val="00C00DC3"/>
    <w:rsid w:val="00C01075"/>
    <w:rsid w:val="00C013DE"/>
    <w:rsid w:val="00C01784"/>
    <w:rsid w:val="00C01A77"/>
    <w:rsid w:val="00C01B32"/>
    <w:rsid w:val="00C02253"/>
    <w:rsid w:val="00C025F5"/>
    <w:rsid w:val="00C032F1"/>
    <w:rsid w:val="00C03B39"/>
    <w:rsid w:val="00C03F1D"/>
    <w:rsid w:val="00C04392"/>
    <w:rsid w:val="00C0449E"/>
    <w:rsid w:val="00C0464C"/>
    <w:rsid w:val="00C049FD"/>
    <w:rsid w:val="00C05BD2"/>
    <w:rsid w:val="00C05C37"/>
    <w:rsid w:val="00C06206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A10"/>
    <w:rsid w:val="00C10CCA"/>
    <w:rsid w:val="00C11FE7"/>
    <w:rsid w:val="00C120B2"/>
    <w:rsid w:val="00C12547"/>
    <w:rsid w:val="00C128A0"/>
    <w:rsid w:val="00C12A93"/>
    <w:rsid w:val="00C12EC2"/>
    <w:rsid w:val="00C12F94"/>
    <w:rsid w:val="00C1308F"/>
    <w:rsid w:val="00C1351D"/>
    <w:rsid w:val="00C13A93"/>
    <w:rsid w:val="00C143C0"/>
    <w:rsid w:val="00C143EC"/>
    <w:rsid w:val="00C14C40"/>
    <w:rsid w:val="00C14C58"/>
    <w:rsid w:val="00C14CD8"/>
    <w:rsid w:val="00C14CF6"/>
    <w:rsid w:val="00C15313"/>
    <w:rsid w:val="00C15370"/>
    <w:rsid w:val="00C15414"/>
    <w:rsid w:val="00C15684"/>
    <w:rsid w:val="00C160AE"/>
    <w:rsid w:val="00C160F4"/>
    <w:rsid w:val="00C1624F"/>
    <w:rsid w:val="00C16410"/>
    <w:rsid w:val="00C16786"/>
    <w:rsid w:val="00C1681E"/>
    <w:rsid w:val="00C16A9D"/>
    <w:rsid w:val="00C16D09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9FE"/>
    <w:rsid w:val="00C21AF5"/>
    <w:rsid w:val="00C21E57"/>
    <w:rsid w:val="00C21F3D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923"/>
    <w:rsid w:val="00C23940"/>
    <w:rsid w:val="00C23950"/>
    <w:rsid w:val="00C2424E"/>
    <w:rsid w:val="00C2457E"/>
    <w:rsid w:val="00C24727"/>
    <w:rsid w:val="00C24DDD"/>
    <w:rsid w:val="00C24FC3"/>
    <w:rsid w:val="00C25288"/>
    <w:rsid w:val="00C254E7"/>
    <w:rsid w:val="00C258E3"/>
    <w:rsid w:val="00C25AFB"/>
    <w:rsid w:val="00C25EED"/>
    <w:rsid w:val="00C25FC8"/>
    <w:rsid w:val="00C2610F"/>
    <w:rsid w:val="00C26741"/>
    <w:rsid w:val="00C26D7C"/>
    <w:rsid w:val="00C26E07"/>
    <w:rsid w:val="00C26E76"/>
    <w:rsid w:val="00C276FA"/>
    <w:rsid w:val="00C278A6"/>
    <w:rsid w:val="00C27E00"/>
    <w:rsid w:val="00C300B4"/>
    <w:rsid w:val="00C306DF"/>
    <w:rsid w:val="00C307D3"/>
    <w:rsid w:val="00C308C4"/>
    <w:rsid w:val="00C309C6"/>
    <w:rsid w:val="00C30AE0"/>
    <w:rsid w:val="00C3181D"/>
    <w:rsid w:val="00C31A7A"/>
    <w:rsid w:val="00C32AFF"/>
    <w:rsid w:val="00C33097"/>
    <w:rsid w:val="00C3316B"/>
    <w:rsid w:val="00C339A4"/>
    <w:rsid w:val="00C339FA"/>
    <w:rsid w:val="00C343CE"/>
    <w:rsid w:val="00C34BB4"/>
    <w:rsid w:val="00C34BF9"/>
    <w:rsid w:val="00C35082"/>
    <w:rsid w:val="00C35DDE"/>
    <w:rsid w:val="00C367E3"/>
    <w:rsid w:val="00C3746F"/>
    <w:rsid w:val="00C37BE1"/>
    <w:rsid w:val="00C37DD4"/>
    <w:rsid w:val="00C40368"/>
    <w:rsid w:val="00C40706"/>
    <w:rsid w:val="00C40BB4"/>
    <w:rsid w:val="00C4113D"/>
    <w:rsid w:val="00C4163F"/>
    <w:rsid w:val="00C41AB0"/>
    <w:rsid w:val="00C41D4B"/>
    <w:rsid w:val="00C420A2"/>
    <w:rsid w:val="00C4258D"/>
    <w:rsid w:val="00C42628"/>
    <w:rsid w:val="00C433CE"/>
    <w:rsid w:val="00C43894"/>
    <w:rsid w:val="00C439F6"/>
    <w:rsid w:val="00C43A16"/>
    <w:rsid w:val="00C43D88"/>
    <w:rsid w:val="00C44297"/>
    <w:rsid w:val="00C442F1"/>
    <w:rsid w:val="00C44A68"/>
    <w:rsid w:val="00C44D0F"/>
    <w:rsid w:val="00C44F11"/>
    <w:rsid w:val="00C4502A"/>
    <w:rsid w:val="00C45EFB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E3"/>
    <w:rsid w:val="00C521D7"/>
    <w:rsid w:val="00C521E2"/>
    <w:rsid w:val="00C5259B"/>
    <w:rsid w:val="00C526A1"/>
    <w:rsid w:val="00C52AD5"/>
    <w:rsid w:val="00C52C6A"/>
    <w:rsid w:val="00C5318A"/>
    <w:rsid w:val="00C533C7"/>
    <w:rsid w:val="00C537A9"/>
    <w:rsid w:val="00C539CC"/>
    <w:rsid w:val="00C53F56"/>
    <w:rsid w:val="00C54733"/>
    <w:rsid w:val="00C5475B"/>
    <w:rsid w:val="00C5482F"/>
    <w:rsid w:val="00C55354"/>
    <w:rsid w:val="00C5562C"/>
    <w:rsid w:val="00C556F3"/>
    <w:rsid w:val="00C55ECA"/>
    <w:rsid w:val="00C55F49"/>
    <w:rsid w:val="00C56465"/>
    <w:rsid w:val="00C565D7"/>
    <w:rsid w:val="00C56636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63A"/>
    <w:rsid w:val="00C629C6"/>
    <w:rsid w:val="00C62B7E"/>
    <w:rsid w:val="00C62E09"/>
    <w:rsid w:val="00C62EBD"/>
    <w:rsid w:val="00C6333D"/>
    <w:rsid w:val="00C63544"/>
    <w:rsid w:val="00C635FC"/>
    <w:rsid w:val="00C637E7"/>
    <w:rsid w:val="00C63DEF"/>
    <w:rsid w:val="00C64216"/>
    <w:rsid w:val="00C648EC"/>
    <w:rsid w:val="00C6495E"/>
    <w:rsid w:val="00C64D65"/>
    <w:rsid w:val="00C64F64"/>
    <w:rsid w:val="00C658E2"/>
    <w:rsid w:val="00C66162"/>
    <w:rsid w:val="00C66705"/>
    <w:rsid w:val="00C66CEA"/>
    <w:rsid w:val="00C6772C"/>
    <w:rsid w:val="00C677E6"/>
    <w:rsid w:val="00C679C9"/>
    <w:rsid w:val="00C702CC"/>
    <w:rsid w:val="00C704A0"/>
    <w:rsid w:val="00C705D3"/>
    <w:rsid w:val="00C70C56"/>
    <w:rsid w:val="00C70DB5"/>
    <w:rsid w:val="00C70DF0"/>
    <w:rsid w:val="00C70E5E"/>
    <w:rsid w:val="00C71117"/>
    <w:rsid w:val="00C712A2"/>
    <w:rsid w:val="00C712A3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CB"/>
    <w:rsid w:val="00C741F6"/>
    <w:rsid w:val="00C74265"/>
    <w:rsid w:val="00C744C0"/>
    <w:rsid w:val="00C74A36"/>
    <w:rsid w:val="00C74A72"/>
    <w:rsid w:val="00C74F3E"/>
    <w:rsid w:val="00C750CB"/>
    <w:rsid w:val="00C75587"/>
    <w:rsid w:val="00C75798"/>
    <w:rsid w:val="00C75887"/>
    <w:rsid w:val="00C75A99"/>
    <w:rsid w:val="00C763F0"/>
    <w:rsid w:val="00C7679D"/>
    <w:rsid w:val="00C7696B"/>
    <w:rsid w:val="00C76E2F"/>
    <w:rsid w:val="00C77060"/>
    <w:rsid w:val="00C77D52"/>
    <w:rsid w:val="00C80313"/>
    <w:rsid w:val="00C80747"/>
    <w:rsid w:val="00C80A7B"/>
    <w:rsid w:val="00C80D93"/>
    <w:rsid w:val="00C80E89"/>
    <w:rsid w:val="00C80F1D"/>
    <w:rsid w:val="00C8190B"/>
    <w:rsid w:val="00C819AD"/>
    <w:rsid w:val="00C81E84"/>
    <w:rsid w:val="00C81ED6"/>
    <w:rsid w:val="00C82456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D72"/>
    <w:rsid w:val="00C8778E"/>
    <w:rsid w:val="00C877B4"/>
    <w:rsid w:val="00C87B31"/>
    <w:rsid w:val="00C87B62"/>
    <w:rsid w:val="00C87ED3"/>
    <w:rsid w:val="00C9012A"/>
    <w:rsid w:val="00C90175"/>
    <w:rsid w:val="00C91024"/>
    <w:rsid w:val="00C91109"/>
    <w:rsid w:val="00C91155"/>
    <w:rsid w:val="00C91D1F"/>
    <w:rsid w:val="00C91E96"/>
    <w:rsid w:val="00C92655"/>
    <w:rsid w:val="00C92A4A"/>
    <w:rsid w:val="00C92EA5"/>
    <w:rsid w:val="00C930E0"/>
    <w:rsid w:val="00C93307"/>
    <w:rsid w:val="00C94391"/>
    <w:rsid w:val="00C94BB2"/>
    <w:rsid w:val="00C94EED"/>
    <w:rsid w:val="00C9547F"/>
    <w:rsid w:val="00C966C4"/>
    <w:rsid w:val="00C96961"/>
    <w:rsid w:val="00C978B3"/>
    <w:rsid w:val="00C97D49"/>
    <w:rsid w:val="00C97DFB"/>
    <w:rsid w:val="00C97E11"/>
    <w:rsid w:val="00CA042F"/>
    <w:rsid w:val="00CA0AF3"/>
    <w:rsid w:val="00CA0E7F"/>
    <w:rsid w:val="00CA1387"/>
    <w:rsid w:val="00CA13C7"/>
    <w:rsid w:val="00CA1936"/>
    <w:rsid w:val="00CA1E4C"/>
    <w:rsid w:val="00CA22BF"/>
    <w:rsid w:val="00CA24C3"/>
    <w:rsid w:val="00CA26D2"/>
    <w:rsid w:val="00CA3132"/>
    <w:rsid w:val="00CA3509"/>
    <w:rsid w:val="00CA3CF0"/>
    <w:rsid w:val="00CA4424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B0018"/>
    <w:rsid w:val="00CB0380"/>
    <w:rsid w:val="00CB06B2"/>
    <w:rsid w:val="00CB0C07"/>
    <w:rsid w:val="00CB1072"/>
    <w:rsid w:val="00CB1125"/>
    <w:rsid w:val="00CB1365"/>
    <w:rsid w:val="00CB1BE9"/>
    <w:rsid w:val="00CB3998"/>
    <w:rsid w:val="00CB4025"/>
    <w:rsid w:val="00CB58C1"/>
    <w:rsid w:val="00CB5C0B"/>
    <w:rsid w:val="00CB5F03"/>
    <w:rsid w:val="00CB5F87"/>
    <w:rsid w:val="00CB5FD2"/>
    <w:rsid w:val="00CB6863"/>
    <w:rsid w:val="00CB6A64"/>
    <w:rsid w:val="00CB6AE1"/>
    <w:rsid w:val="00CB6C14"/>
    <w:rsid w:val="00CB752D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3D0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107"/>
    <w:rsid w:val="00CD1499"/>
    <w:rsid w:val="00CD1546"/>
    <w:rsid w:val="00CD1DD2"/>
    <w:rsid w:val="00CD1EB7"/>
    <w:rsid w:val="00CD27A2"/>
    <w:rsid w:val="00CD2E24"/>
    <w:rsid w:val="00CD3217"/>
    <w:rsid w:val="00CD3218"/>
    <w:rsid w:val="00CD3590"/>
    <w:rsid w:val="00CD362E"/>
    <w:rsid w:val="00CD37CF"/>
    <w:rsid w:val="00CD3EAA"/>
    <w:rsid w:val="00CD4062"/>
    <w:rsid w:val="00CD40AE"/>
    <w:rsid w:val="00CD4323"/>
    <w:rsid w:val="00CD456B"/>
    <w:rsid w:val="00CD46DE"/>
    <w:rsid w:val="00CD498F"/>
    <w:rsid w:val="00CD49C4"/>
    <w:rsid w:val="00CD4AC4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77F2"/>
    <w:rsid w:val="00CD7A27"/>
    <w:rsid w:val="00CD7BE2"/>
    <w:rsid w:val="00CD7CDB"/>
    <w:rsid w:val="00CE1140"/>
    <w:rsid w:val="00CE1203"/>
    <w:rsid w:val="00CE17B4"/>
    <w:rsid w:val="00CE17DD"/>
    <w:rsid w:val="00CE1A7F"/>
    <w:rsid w:val="00CE1C27"/>
    <w:rsid w:val="00CE1DD7"/>
    <w:rsid w:val="00CE2269"/>
    <w:rsid w:val="00CE245A"/>
    <w:rsid w:val="00CE24DC"/>
    <w:rsid w:val="00CE2BC4"/>
    <w:rsid w:val="00CE345B"/>
    <w:rsid w:val="00CE383A"/>
    <w:rsid w:val="00CE3D26"/>
    <w:rsid w:val="00CE6185"/>
    <w:rsid w:val="00CE6488"/>
    <w:rsid w:val="00CE6C00"/>
    <w:rsid w:val="00CF0980"/>
    <w:rsid w:val="00CF0AAF"/>
    <w:rsid w:val="00CF0E1A"/>
    <w:rsid w:val="00CF0FFD"/>
    <w:rsid w:val="00CF1312"/>
    <w:rsid w:val="00CF1A28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4E1B"/>
    <w:rsid w:val="00CF518F"/>
    <w:rsid w:val="00CF5457"/>
    <w:rsid w:val="00CF590B"/>
    <w:rsid w:val="00CF5C92"/>
    <w:rsid w:val="00CF5DC0"/>
    <w:rsid w:val="00CF6345"/>
    <w:rsid w:val="00CF6475"/>
    <w:rsid w:val="00CF65CD"/>
    <w:rsid w:val="00CF6BCF"/>
    <w:rsid w:val="00CF7342"/>
    <w:rsid w:val="00CF779D"/>
    <w:rsid w:val="00CF79A8"/>
    <w:rsid w:val="00CF79E0"/>
    <w:rsid w:val="00D00EC4"/>
    <w:rsid w:val="00D0122A"/>
    <w:rsid w:val="00D01B31"/>
    <w:rsid w:val="00D0258C"/>
    <w:rsid w:val="00D02896"/>
    <w:rsid w:val="00D02C54"/>
    <w:rsid w:val="00D02CBC"/>
    <w:rsid w:val="00D02D87"/>
    <w:rsid w:val="00D033C5"/>
    <w:rsid w:val="00D033D3"/>
    <w:rsid w:val="00D0348E"/>
    <w:rsid w:val="00D03813"/>
    <w:rsid w:val="00D03CD0"/>
    <w:rsid w:val="00D0422B"/>
    <w:rsid w:val="00D04305"/>
    <w:rsid w:val="00D043C5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3BB"/>
    <w:rsid w:val="00D11346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5544"/>
    <w:rsid w:val="00D1573A"/>
    <w:rsid w:val="00D15754"/>
    <w:rsid w:val="00D157CB"/>
    <w:rsid w:val="00D1633C"/>
    <w:rsid w:val="00D1639B"/>
    <w:rsid w:val="00D16B03"/>
    <w:rsid w:val="00D16B31"/>
    <w:rsid w:val="00D16E24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3B0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F37"/>
    <w:rsid w:val="00D24EFE"/>
    <w:rsid w:val="00D24FB3"/>
    <w:rsid w:val="00D2520C"/>
    <w:rsid w:val="00D2561A"/>
    <w:rsid w:val="00D260DD"/>
    <w:rsid w:val="00D264A9"/>
    <w:rsid w:val="00D26E30"/>
    <w:rsid w:val="00D27B0F"/>
    <w:rsid w:val="00D3046A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21C2"/>
    <w:rsid w:val="00D3245F"/>
    <w:rsid w:val="00D32EC8"/>
    <w:rsid w:val="00D32ED4"/>
    <w:rsid w:val="00D33778"/>
    <w:rsid w:val="00D33890"/>
    <w:rsid w:val="00D33892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A22"/>
    <w:rsid w:val="00D34CA3"/>
    <w:rsid w:val="00D34D05"/>
    <w:rsid w:val="00D34EF0"/>
    <w:rsid w:val="00D35DC0"/>
    <w:rsid w:val="00D36488"/>
    <w:rsid w:val="00D36C0D"/>
    <w:rsid w:val="00D371B8"/>
    <w:rsid w:val="00D37605"/>
    <w:rsid w:val="00D3765D"/>
    <w:rsid w:val="00D3796D"/>
    <w:rsid w:val="00D40579"/>
    <w:rsid w:val="00D40588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4E8"/>
    <w:rsid w:val="00D42CA9"/>
    <w:rsid w:val="00D4307E"/>
    <w:rsid w:val="00D4324D"/>
    <w:rsid w:val="00D4330C"/>
    <w:rsid w:val="00D43D8D"/>
    <w:rsid w:val="00D43F3A"/>
    <w:rsid w:val="00D444C4"/>
    <w:rsid w:val="00D447A1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63B4"/>
    <w:rsid w:val="00D46681"/>
    <w:rsid w:val="00D47200"/>
    <w:rsid w:val="00D478EC"/>
    <w:rsid w:val="00D47A2B"/>
    <w:rsid w:val="00D504C7"/>
    <w:rsid w:val="00D51A19"/>
    <w:rsid w:val="00D51B32"/>
    <w:rsid w:val="00D51BF3"/>
    <w:rsid w:val="00D51CE1"/>
    <w:rsid w:val="00D52216"/>
    <w:rsid w:val="00D5227C"/>
    <w:rsid w:val="00D522A0"/>
    <w:rsid w:val="00D522D9"/>
    <w:rsid w:val="00D52B51"/>
    <w:rsid w:val="00D535A6"/>
    <w:rsid w:val="00D53F21"/>
    <w:rsid w:val="00D54660"/>
    <w:rsid w:val="00D54B61"/>
    <w:rsid w:val="00D54F1A"/>
    <w:rsid w:val="00D55830"/>
    <w:rsid w:val="00D55C06"/>
    <w:rsid w:val="00D55D93"/>
    <w:rsid w:val="00D5613D"/>
    <w:rsid w:val="00D56256"/>
    <w:rsid w:val="00D56530"/>
    <w:rsid w:val="00D567F1"/>
    <w:rsid w:val="00D56DB4"/>
    <w:rsid w:val="00D57352"/>
    <w:rsid w:val="00D573C3"/>
    <w:rsid w:val="00D57938"/>
    <w:rsid w:val="00D6122F"/>
    <w:rsid w:val="00D61503"/>
    <w:rsid w:val="00D615BF"/>
    <w:rsid w:val="00D61629"/>
    <w:rsid w:val="00D618F1"/>
    <w:rsid w:val="00D623DB"/>
    <w:rsid w:val="00D62D1B"/>
    <w:rsid w:val="00D63347"/>
    <w:rsid w:val="00D63E55"/>
    <w:rsid w:val="00D63F7E"/>
    <w:rsid w:val="00D643EE"/>
    <w:rsid w:val="00D64934"/>
    <w:rsid w:val="00D649C1"/>
    <w:rsid w:val="00D64D0A"/>
    <w:rsid w:val="00D6523E"/>
    <w:rsid w:val="00D65D5C"/>
    <w:rsid w:val="00D669C5"/>
    <w:rsid w:val="00D66A74"/>
    <w:rsid w:val="00D6778F"/>
    <w:rsid w:val="00D679C3"/>
    <w:rsid w:val="00D67D57"/>
    <w:rsid w:val="00D67E55"/>
    <w:rsid w:val="00D67E6D"/>
    <w:rsid w:val="00D700CB"/>
    <w:rsid w:val="00D701A5"/>
    <w:rsid w:val="00D702F3"/>
    <w:rsid w:val="00D71526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190"/>
    <w:rsid w:val="00D74239"/>
    <w:rsid w:val="00D74437"/>
    <w:rsid w:val="00D74D94"/>
    <w:rsid w:val="00D755A6"/>
    <w:rsid w:val="00D75721"/>
    <w:rsid w:val="00D75B93"/>
    <w:rsid w:val="00D75C5A"/>
    <w:rsid w:val="00D75D97"/>
    <w:rsid w:val="00D7620F"/>
    <w:rsid w:val="00D762DB"/>
    <w:rsid w:val="00D76623"/>
    <w:rsid w:val="00D767EA"/>
    <w:rsid w:val="00D768C1"/>
    <w:rsid w:val="00D77137"/>
    <w:rsid w:val="00D7715F"/>
    <w:rsid w:val="00D77959"/>
    <w:rsid w:val="00D80263"/>
    <w:rsid w:val="00D80606"/>
    <w:rsid w:val="00D8077B"/>
    <w:rsid w:val="00D807B5"/>
    <w:rsid w:val="00D807C8"/>
    <w:rsid w:val="00D80DBF"/>
    <w:rsid w:val="00D8146A"/>
    <w:rsid w:val="00D81699"/>
    <w:rsid w:val="00D81B9B"/>
    <w:rsid w:val="00D81F26"/>
    <w:rsid w:val="00D8207E"/>
    <w:rsid w:val="00D82988"/>
    <w:rsid w:val="00D82EA7"/>
    <w:rsid w:val="00D83175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9EF"/>
    <w:rsid w:val="00D85E4F"/>
    <w:rsid w:val="00D866A8"/>
    <w:rsid w:val="00D8678E"/>
    <w:rsid w:val="00D86933"/>
    <w:rsid w:val="00D86B74"/>
    <w:rsid w:val="00D8701B"/>
    <w:rsid w:val="00D8709C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8BE"/>
    <w:rsid w:val="00D92924"/>
    <w:rsid w:val="00D92A9F"/>
    <w:rsid w:val="00D933AC"/>
    <w:rsid w:val="00D93B2D"/>
    <w:rsid w:val="00D93FE6"/>
    <w:rsid w:val="00D94052"/>
    <w:rsid w:val="00D947C7"/>
    <w:rsid w:val="00D94AAE"/>
    <w:rsid w:val="00D94FDE"/>
    <w:rsid w:val="00D95527"/>
    <w:rsid w:val="00D95F7B"/>
    <w:rsid w:val="00D966B1"/>
    <w:rsid w:val="00D96AF4"/>
    <w:rsid w:val="00D96CD9"/>
    <w:rsid w:val="00D96DB8"/>
    <w:rsid w:val="00D97241"/>
    <w:rsid w:val="00D9783F"/>
    <w:rsid w:val="00D97A36"/>
    <w:rsid w:val="00D97AAD"/>
    <w:rsid w:val="00D97B9E"/>
    <w:rsid w:val="00DA01D7"/>
    <w:rsid w:val="00DA078C"/>
    <w:rsid w:val="00DA0C27"/>
    <w:rsid w:val="00DA10D2"/>
    <w:rsid w:val="00DA12E7"/>
    <w:rsid w:val="00DA1560"/>
    <w:rsid w:val="00DA1801"/>
    <w:rsid w:val="00DA2892"/>
    <w:rsid w:val="00DA2A27"/>
    <w:rsid w:val="00DA2A3C"/>
    <w:rsid w:val="00DA2C74"/>
    <w:rsid w:val="00DA30C4"/>
    <w:rsid w:val="00DA326F"/>
    <w:rsid w:val="00DA33FB"/>
    <w:rsid w:val="00DA3BEA"/>
    <w:rsid w:val="00DA3C4F"/>
    <w:rsid w:val="00DA4644"/>
    <w:rsid w:val="00DA4711"/>
    <w:rsid w:val="00DA4932"/>
    <w:rsid w:val="00DA4FE4"/>
    <w:rsid w:val="00DA5241"/>
    <w:rsid w:val="00DA5DB9"/>
    <w:rsid w:val="00DA5EB7"/>
    <w:rsid w:val="00DA60F3"/>
    <w:rsid w:val="00DA615C"/>
    <w:rsid w:val="00DA621D"/>
    <w:rsid w:val="00DA6D34"/>
    <w:rsid w:val="00DA7395"/>
    <w:rsid w:val="00DA75C8"/>
    <w:rsid w:val="00DB0052"/>
    <w:rsid w:val="00DB0990"/>
    <w:rsid w:val="00DB1498"/>
    <w:rsid w:val="00DB1B42"/>
    <w:rsid w:val="00DB1C3A"/>
    <w:rsid w:val="00DB1C44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CFB"/>
    <w:rsid w:val="00DB4D63"/>
    <w:rsid w:val="00DB4E38"/>
    <w:rsid w:val="00DB55C1"/>
    <w:rsid w:val="00DB5812"/>
    <w:rsid w:val="00DB59DE"/>
    <w:rsid w:val="00DB5E0D"/>
    <w:rsid w:val="00DB63C8"/>
    <w:rsid w:val="00DB677D"/>
    <w:rsid w:val="00DB6F60"/>
    <w:rsid w:val="00DB7111"/>
    <w:rsid w:val="00DB7C69"/>
    <w:rsid w:val="00DC0048"/>
    <w:rsid w:val="00DC00DB"/>
    <w:rsid w:val="00DC01C5"/>
    <w:rsid w:val="00DC0451"/>
    <w:rsid w:val="00DC12A6"/>
    <w:rsid w:val="00DC19CB"/>
    <w:rsid w:val="00DC1AD3"/>
    <w:rsid w:val="00DC23F5"/>
    <w:rsid w:val="00DC2A57"/>
    <w:rsid w:val="00DC2BC9"/>
    <w:rsid w:val="00DC30A2"/>
    <w:rsid w:val="00DC3141"/>
    <w:rsid w:val="00DC39C2"/>
    <w:rsid w:val="00DC44FF"/>
    <w:rsid w:val="00DC49BC"/>
    <w:rsid w:val="00DC4B21"/>
    <w:rsid w:val="00DC4D24"/>
    <w:rsid w:val="00DC508E"/>
    <w:rsid w:val="00DC55EF"/>
    <w:rsid w:val="00DC5E57"/>
    <w:rsid w:val="00DC60F1"/>
    <w:rsid w:val="00DC6155"/>
    <w:rsid w:val="00DC646A"/>
    <w:rsid w:val="00DC6FA5"/>
    <w:rsid w:val="00DC7871"/>
    <w:rsid w:val="00DC7E6F"/>
    <w:rsid w:val="00DD04E4"/>
    <w:rsid w:val="00DD0877"/>
    <w:rsid w:val="00DD0AC3"/>
    <w:rsid w:val="00DD0C6F"/>
    <w:rsid w:val="00DD114A"/>
    <w:rsid w:val="00DD13A4"/>
    <w:rsid w:val="00DD182C"/>
    <w:rsid w:val="00DD18A8"/>
    <w:rsid w:val="00DD2810"/>
    <w:rsid w:val="00DD2871"/>
    <w:rsid w:val="00DD2A17"/>
    <w:rsid w:val="00DD2AAD"/>
    <w:rsid w:val="00DD3987"/>
    <w:rsid w:val="00DD3DCE"/>
    <w:rsid w:val="00DD4381"/>
    <w:rsid w:val="00DD43B7"/>
    <w:rsid w:val="00DD46FA"/>
    <w:rsid w:val="00DD5002"/>
    <w:rsid w:val="00DD513B"/>
    <w:rsid w:val="00DD530B"/>
    <w:rsid w:val="00DD590C"/>
    <w:rsid w:val="00DD5C5E"/>
    <w:rsid w:val="00DD5ECF"/>
    <w:rsid w:val="00DD5F62"/>
    <w:rsid w:val="00DD62E0"/>
    <w:rsid w:val="00DD641A"/>
    <w:rsid w:val="00DD6CF3"/>
    <w:rsid w:val="00DD7001"/>
    <w:rsid w:val="00DD730C"/>
    <w:rsid w:val="00DD7343"/>
    <w:rsid w:val="00DD76BA"/>
    <w:rsid w:val="00DD7817"/>
    <w:rsid w:val="00DD7A56"/>
    <w:rsid w:val="00DD7AB1"/>
    <w:rsid w:val="00DD7D13"/>
    <w:rsid w:val="00DE0133"/>
    <w:rsid w:val="00DE0299"/>
    <w:rsid w:val="00DE036D"/>
    <w:rsid w:val="00DE0477"/>
    <w:rsid w:val="00DE0A56"/>
    <w:rsid w:val="00DE1152"/>
    <w:rsid w:val="00DE12A6"/>
    <w:rsid w:val="00DE1A48"/>
    <w:rsid w:val="00DE1BDC"/>
    <w:rsid w:val="00DE241A"/>
    <w:rsid w:val="00DE4412"/>
    <w:rsid w:val="00DE47CE"/>
    <w:rsid w:val="00DE4807"/>
    <w:rsid w:val="00DE498B"/>
    <w:rsid w:val="00DE4AFA"/>
    <w:rsid w:val="00DE4BDE"/>
    <w:rsid w:val="00DE5432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E55"/>
    <w:rsid w:val="00DF1F3C"/>
    <w:rsid w:val="00DF207D"/>
    <w:rsid w:val="00DF2E26"/>
    <w:rsid w:val="00DF326E"/>
    <w:rsid w:val="00DF339D"/>
    <w:rsid w:val="00DF383B"/>
    <w:rsid w:val="00DF3ACA"/>
    <w:rsid w:val="00DF4294"/>
    <w:rsid w:val="00DF443B"/>
    <w:rsid w:val="00DF46CE"/>
    <w:rsid w:val="00DF4AC8"/>
    <w:rsid w:val="00DF4D5A"/>
    <w:rsid w:val="00DF51FC"/>
    <w:rsid w:val="00DF5236"/>
    <w:rsid w:val="00DF54BE"/>
    <w:rsid w:val="00DF54D0"/>
    <w:rsid w:val="00DF5571"/>
    <w:rsid w:val="00DF57BF"/>
    <w:rsid w:val="00DF60F3"/>
    <w:rsid w:val="00DF62D9"/>
    <w:rsid w:val="00DF6445"/>
    <w:rsid w:val="00DF64EA"/>
    <w:rsid w:val="00DF65D7"/>
    <w:rsid w:val="00DF6A62"/>
    <w:rsid w:val="00DF6DBC"/>
    <w:rsid w:val="00DF6F24"/>
    <w:rsid w:val="00DF7602"/>
    <w:rsid w:val="00DF7731"/>
    <w:rsid w:val="00DF77FC"/>
    <w:rsid w:val="00E00173"/>
    <w:rsid w:val="00E002F0"/>
    <w:rsid w:val="00E0033B"/>
    <w:rsid w:val="00E0034D"/>
    <w:rsid w:val="00E007BE"/>
    <w:rsid w:val="00E0083B"/>
    <w:rsid w:val="00E01217"/>
    <w:rsid w:val="00E01DC3"/>
    <w:rsid w:val="00E0233E"/>
    <w:rsid w:val="00E02510"/>
    <w:rsid w:val="00E02A92"/>
    <w:rsid w:val="00E02B27"/>
    <w:rsid w:val="00E02C1D"/>
    <w:rsid w:val="00E03BCE"/>
    <w:rsid w:val="00E03CFA"/>
    <w:rsid w:val="00E046F5"/>
    <w:rsid w:val="00E05052"/>
    <w:rsid w:val="00E0577F"/>
    <w:rsid w:val="00E05A03"/>
    <w:rsid w:val="00E05D07"/>
    <w:rsid w:val="00E06648"/>
    <w:rsid w:val="00E073FD"/>
    <w:rsid w:val="00E0766A"/>
    <w:rsid w:val="00E07B64"/>
    <w:rsid w:val="00E07D84"/>
    <w:rsid w:val="00E104D5"/>
    <w:rsid w:val="00E1127E"/>
    <w:rsid w:val="00E11B98"/>
    <w:rsid w:val="00E11DEB"/>
    <w:rsid w:val="00E12490"/>
    <w:rsid w:val="00E127BD"/>
    <w:rsid w:val="00E1287F"/>
    <w:rsid w:val="00E139CD"/>
    <w:rsid w:val="00E13D4F"/>
    <w:rsid w:val="00E1426E"/>
    <w:rsid w:val="00E1474E"/>
    <w:rsid w:val="00E148BF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174E7"/>
    <w:rsid w:val="00E20B98"/>
    <w:rsid w:val="00E20C14"/>
    <w:rsid w:val="00E20C63"/>
    <w:rsid w:val="00E2235B"/>
    <w:rsid w:val="00E227D4"/>
    <w:rsid w:val="00E23485"/>
    <w:rsid w:val="00E235B8"/>
    <w:rsid w:val="00E23DAE"/>
    <w:rsid w:val="00E23EC8"/>
    <w:rsid w:val="00E246EE"/>
    <w:rsid w:val="00E247FB"/>
    <w:rsid w:val="00E2483A"/>
    <w:rsid w:val="00E24F3F"/>
    <w:rsid w:val="00E253A6"/>
    <w:rsid w:val="00E262B3"/>
    <w:rsid w:val="00E265A9"/>
    <w:rsid w:val="00E27091"/>
    <w:rsid w:val="00E277D7"/>
    <w:rsid w:val="00E27809"/>
    <w:rsid w:val="00E2799B"/>
    <w:rsid w:val="00E279FD"/>
    <w:rsid w:val="00E3013D"/>
    <w:rsid w:val="00E301D5"/>
    <w:rsid w:val="00E30604"/>
    <w:rsid w:val="00E3084A"/>
    <w:rsid w:val="00E30B70"/>
    <w:rsid w:val="00E30D84"/>
    <w:rsid w:val="00E310AB"/>
    <w:rsid w:val="00E315D4"/>
    <w:rsid w:val="00E31B7A"/>
    <w:rsid w:val="00E31D08"/>
    <w:rsid w:val="00E32893"/>
    <w:rsid w:val="00E3289E"/>
    <w:rsid w:val="00E32B34"/>
    <w:rsid w:val="00E33042"/>
    <w:rsid w:val="00E33333"/>
    <w:rsid w:val="00E3365F"/>
    <w:rsid w:val="00E3387D"/>
    <w:rsid w:val="00E33955"/>
    <w:rsid w:val="00E3397D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97"/>
    <w:rsid w:val="00E40AD9"/>
    <w:rsid w:val="00E40BB5"/>
    <w:rsid w:val="00E40CD3"/>
    <w:rsid w:val="00E41145"/>
    <w:rsid w:val="00E418F9"/>
    <w:rsid w:val="00E4222A"/>
    <w:rsid w:val="00E423DF"/>
    <w:rsid w:val="00E4248A"/>
    <w:rsid w:val="00E428B0"/>
    <w:rsid w:val="00E42A43"/>
    <w:rsid w:val="00E430B6"/>
    <w:rsid w:val="00E432A6"/>
    <w:rsid w:val="00E43EB2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B3D"/>
    <w:rsid w:val="00E479C3"/>
    <w:rsid w:val="00E47BB2"/>
    <w:rsid w:val="00E47BF0"/>
    <w:rsid w:val="00E50348"/>
    <w:rsid w:val="00E50423"/>
    <w:rsid w:val="00E504DD"/>
    <w:rsid w:val="00E50B52"/>
    <w:rsid w:val="00E50BCE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69B"/>
    <w:rsid w:val="00E55CC5"/>
    <w:rsid w:val="00E55D11"/>
    <w:rsid w:val="00E561B4"/>
    <w:rsid w:val="00E5623B"/>
    <w:rsid w:val="00E56357"/>
    <w:rsid w:val="00E56C78"/>
    <w:rsid w:val="00E56D28"/>
    <w:rsid w:val="00E5709A"/>
    <w:rsid w:val="00E5761B"/>
    <w:rsid w:val="00E5765C"/>
    <w:rsid w:val="00E57C36"/>
    <w:rsid w:val="00E57D31"/>
    <w:rsid w:val="00E57D6C"/>
    <w:rsid w:val="00E60E99"/>
    <w:rsid w:val="00E61510"/>
    <w:rsid w:val="00E61B20"/>
    <w:rsid w:val="00E61F58"/>
    <w:rsid w:val="00E6206C"/>
    <w:rsid w:val="00E621B3"/>
    <w:rsid w:val="00E62362"/>
    <w:rsid w:val="00E63336"/>
    <w:rsid w:val="00E63A34"/>
    <w:rsid w:val="00E63DF5"/>
    <w:rsid w:val="00E63EA1"/>
    <w:rsid w:val="00E64774"/>
    <w:rsid w:val="00E65376"/>
    <w:rsid w:val="00E65FBC"/>
    <w:rsid w:val="00E66285"/>
    <w:rsid w:val="00E67790"/>
    <w:rsid w:val="00E67EF0"/>
    <w:rsid w:val="00E70D78"/>
    <w:rsid w:val="00E71937"/>
    <w:rsid w:val="00E72619"/>
    <w:rsid w:val="00E72824"/>
    <w:rsid w:val="00E72C93"/>
    <w:rsid w:val="00E72D22"/>
    <w:rsid w:val="00E73226"/>
    <w:rsid w:val="00E733EC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D5E"/>
    <w:rsid w:val="00E80049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255"/>
    <w:rsid w:val="00E835E6"/>
    <w:rsid w:val="00E83C43"/>
    <w:rsid w:val="00E83D8D"/>
    <w:rsid w:val="00E8496D"/>
    <w:rsid w:val="00E84A49"/>
    <w:rsid w:val="00E8507B"/>
    <w:rsid w:val="00E8530C"/>
    <w:rsid w:val="00E86055"/>
    <w:rsid w:val="00E86107"/>
    <w:rsid w:val="00E86C97"/>
    <w:rsid w:val="00E86D10"/>
    <w:rsid w:val="00E87308"/>
    <w:rsid w:val="00E87469"/>
    <w:rsid w:val="00E874FF"/>
    <w:rsid w:val="00E8756C"/>
    <w:rsid w:val="00E87595"/>
    <w:rsid w:val="00E87BB6"/>
    <w:rsid w:val="00E87FE1"/>
    <w:rsid w:val="00E91239"/>
    <w:rsid w:val="00E919B8"/>
    <w:rsid w:val="00E91AF2"/>
    <w:rsid w:val="00E91DB7"/>
    <w:rsid w:val="00E928DC"/>
    <w:rsid w:val="00E92B5B"/>
    <w:rsid w:val="00E9387E"/>
    <w:rsid w:val="00E93EB8"/>
    <w:rsid w:val="00E94454"/>
    <w:rsid w:val="00E9541B"/>
    <w:rsid w:val="00E95465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1D85"/>
    <w:rsid w:val="00EA1DD3"/>
    <w:rsid w:val="00EA21DC"/>
    <w:rsid w:val="00EA2318"/>
    <w:rsid w:val="00EA2570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5DAD"/>
    <w:rsid w:val="00EA66BC"/>
    <w:rsid w:val="00EA6732"/>
    <w:rsid w:val="00EA6852"/>
    <w:rsid w:val="00EA6BBC"/>
    <w:rsid w:val="00EA6F7C"/>
    <w:rsid w:val="00EA7915"/>
    <w:rsid w:val="00EA7B88"/>
    <w:rsid w:val="00EA7C98"/>
    <w:rsid w:val="00EB0149"/>
    <w:rsid w:val="00EB02F1"/>
    <w:rsid w:val="00EB05AB"/>
    <w:rsid w:val="00EB05F9"/>
    <w:rsid w:val="00EB0E8D"/>
    <w:rsid w:val="00EB136B"/>
    <w:rsid w:val="00EB15D1"/>
    <w:rsid w:val="00EB1965"/>
    <w:rsid w:val="00EB1BA3"/>
    <w:rsid w:val="00EB1C16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310"/>
    <w:rsid w:val="00EB376A"/>
    <w:rsid w:val="00EB39B1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C00BC"/>
    <w:rsid w:val="00EC016F"/>
    <w:rsid w:val="00EC030B"/>
    <w:rsid w:val="00EC0357"/>
    <w:rsid w:val="00EC0430"/>
    <w:rsid w:val="00EC0753"/>
    <w:rsid w:val="00EC0869"/>
    <w:rsid w:val="00EC09E1"/>
    <w:rsid w:val="00EC0EEC"/>
    <w:rsid w:val="00EC1A98"/>
    <w:rsid w:val="00EC1B76"/>
    <w:rsid w:val="00EC203F"/>
    <w:rsid w:val="00EC2283"/>
    <w:rsid w:val="00EC2D82"/>
    <w:rsid w:val="00EC324F"/>
    <w:rsid w:val="00EC3619"/>
    <w:rsid w:val="00EC36C9"/>
    <w:rsid w:val="00EC3F08"/>
    <w:rsid w:val="00EC4189"/>
    <w:rsid w:val="00EC42E5"/>
    <w:rsid w:val="00EC433C"/>
    <w:rsid w:val="00EC4AFF"/>
    <w:rsid w:val="00EC4C99"/>
    <w:rsid w:val="00EC4E1F"/>
    <w:rsid w:val="00EC518D"/>
    <w:rsid w:val="00EC554A"/>
    <w:rsid w:val="00EC5575"/>
    <w:rsid w:val="00EC5FC2"/>
    <w:rsid w:val="00EC5FD1"/>
    <w:rsid w:val="00EC6081"/>
    <w:rsid w:val="00EC6295"/>
    <w:rsid w:val="00EC6544"/>
    <w:rsid w:val="00EC6D75"/>
    <w:rsid w:val="00EC79D1"/>
    <w:rsid w:val="00EC7A0E"/>
    <w:rsid w:val="00EC7DC4"/>
    <w:rsid w:val="00EC7F7C"/>
    <w:rsid w:val="00ED0439"/>
    <w:rsid w:val="00ED073C"/>
    <w:rsid w:val="00ED08EF"/>
    <w:rsid w:val="00ED0B6D"/>
    <w:rsid w:val="00ED1406"/>
    <w:rsid w:val="00ED1C16"/>
    <w:rsid w:val="00ED1CDE"/>
    <w:rsid w:val="00ED201F"/>
    <w:rsid w:val="00ED21DC"/>
    <w:rsid w:val="00ED22E7"/>
    <w:rsid w:val="00ED26A6"/>
    <w:rsid w:val="00ED3148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709E"/>
    <w:rsid w:val="00EE097D"/>
    <w:rsid w:val="00EE0F33"/>
    <w:rsid w:val="00EE124F"/>
    <w:rsid w:val="00EE12C4"/>
    <w:rsid w:val="00EE14D2"/>
    <w:rsid w:val="00EE16A0"/>
    <w:rsid w:val="00EE1CC9"/>
    <w:rsid w:val="00EE1D5F"/>
    <w:rsid w:val="00EE2518"/>
    <w:rsid w:val="00EE28D9"/>
    <w:rsid w:val="00EE2A4A"/>
    <w:rsid w:val="00EE2E99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754"/>
    <w:rsid w:val="00EE66D4"/>
    <w:rsid w:val="00EE6C5C"/>
    <w:rsid w:val="00EE6C7C"/>
    <w:rsid w:val="00EE6F6F"/>
    <w:rsid w:val="00EE71AE"/>
    <w:rsid w:val="00EE7C49"/>
    <w:rsid w:val="00EE7C80"/>
    <w:rsid w:val="00EE7F4B"/>
    <w:rsid w:val="00EF0ED3"/>
    <w:rsid w:val="00EF1041"/>
    <w:rsid w:val="00EF1B7E"/>
    <w:rsid w:val="00EF20C7"/>
    <w:rsid w:val="00EF2102"/>
    <w:rsid w:val="00EF2462"/>
    <w:rsid w:val="00EF2576"/>
    <w:rsid w:val="00EF25E8"/>
    <w:rsid w:val="00EF29F1"/>
    <w:rsid w:val="00EF2B8C"/>
    <w:rsid w:val="00EF2DC1"/>
    <w:rsid w:val="00EF3591"/>
    <w:rsid w:val="00EF35D3"/>
    <w:rsid w:val="00EF3748"/>
    <w:rsid w:val="00EF37E8"/>
    <w:rsid w:val="00EF38C9"/>
    <w:rsid w:val="00EF3BB7"/>
    <w:rsid w:val="00EF3BEB"/>
    <w:rsid w:val="00EF41F3"/>
    <w:rsid w:val="00EF43A4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FF7"/>
    <w:rsid w:val="00F00C26"/>
    <w:rsid w:val="00F01647"/>
    <w:rsid w:val="00F0187C"/>
    <w:rsid w:val="00F01D7E"/>
    <w:rsid w:val="00F022EE"/>
    <w:rsid w:val="00F026BD"/>
    <w:rsid w:val="00F02957"/>
    <w:rsid w:val="00F02DD6"/>
    <w:rsid w:val="00F02F2D"/>
    <w:rsid w:val="00F0380A"/>
    <w:rsid w:val="00F03AB8"/>
    <w:rsid w:val="00F03CAE"/>
    <w:rsid w:val="00F0409E"/>
    <w:rsid w:val="00F041D4"/>
    <w:rsid w:val="00F04B15"/>
    <w:rsid w:val="00F04BEB"/>
    <w:rsid w:val="00F051B5"/>
    <w:rsid w:val="00F05282"/>
    <w:rsid w:val="00F05C8F"/>
    <w:rsid w:val="00F0701B"/>
    <w:rsid w:val="00F07124"/>
    <w:rsid w:val="00F07354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3B25"/>
    <w:rsid w:val="00F13F1F"/>
    <w:rsid w:val="00F14247"/>
    <w:rsid w:val="00F148FB"/>
    <w:rsid w:val="00F14BB6"/>
    <w:rsid w:val="00F1546D"/>
    <w:rsid w:val="00F15B2E"/>
    <w:rsid w:val="00F1604D"/>
    <w:rsid w:val="00F160A3"/>
    <w:rsid w:val="00F16370"/>
    <w:rsid w:val="00F165F4"/>
    <w:rsid w:val="00F1689B"/>
    <w:rsid w:val="00F17222"/>
    <w:rsid w:val="00F17494"/>
    <w:rsid w:val="00F17AF1"/>
    <w:rsid w:val="00F17D87"/>
    <w:rsid w:val="00F2053F"/>
    <w:rsid w:val="00F20CF4"/>
    <w:rsid w:val="00F211C4"/>
    <w:rsid w:val="00F2153E"/>
    <w:rsid w:val="00F219A8"/>
    <w:rsid w:val="00F21D69"/>
    <w:rsid w:val="00F21FFF"/>
    <w:rsid w:val="00F222EC"/>
    <w:rsid w:val="00F224CB"/>
    <w:rsid w:val="00F229F0"/>
    <w:rsid w:val="00F22ED9"/>
    <w:rsid w:val="00F22FE5"/>
    <w:rsid w:val="00F23317"/>
    <w:rsid w:val="00F241C1"/>
    <w:rsid w:val="00F24964"/>
    <w:rsid w:val="00F24C7F"/>
    <w:rsid w:val="00F2512F"/>
    <w:rsid w:val="00F2524E"/>
    <w:rsid w:val="00F252E2"/>
    <w:rsid w:val="00F253AE"/>
    <w:rsid w:val="00F25773"/>
    <w:rsid w:val="00F25CC9"/>
    <w:rsid w:val="00F2608C"/>
    <w:rsid w:val="00F265C6"/>
    <w:rsid w:val="00F271B5"/>
    <w:rsid w:val="00F272A9"/>
    <w:rsid w:val="00F278A1"/>
    <w:rsid w:val="00F27913"/>
    <w:rsid w:val="00F27AAB"/>
    <w:rsid w:val="00F27F80"/>
    <w:rsid w:val="00F30092"/>
    <w:rsid w:val="00F30B60"/>
    <w:rsid w:val="00F30CD9"/>
    <w:rsid w:val="00F310C1"/>
    <w:rsid w:val="00F320CA"/>
    <w:rsid w:val="00F32A82"/>
    <w:rsid w:val="00F32EC5"/>
    <w:rsid w:val="00F33244"/>
    <w:rsid w:val="00F33763"/>
    <w:rsid w:val="00F33A3F"/>
    <w:rsid w:val="00F33AB4"/>
    <w:rsid w:val="00F33BFF"/>
    <w:rsid w:val="00F33E57"/>
    <w:rsid w:val="00F33E91"/>
    <w:rsid w:val="00F34240"/>
    <w:rsid w:val="00F34A0A"/>
    <w:rsid w:val="00F353B5"/>
    <w:rsid w:val="00F35638"/>
    <w:rsid w:val="00F35802"/>
    <w:rsid w:val="00F35A00"/>
    <w:rsid w:val="00F35A4B"/>
    <w:rsid w:val="00F36552"/>
    <w:rsid w:val="00F36721"/>
    <w:rsid w:val="00F36B0F"/>
    <w:rsid w:val="00F37032"/>
    <w:rsid w:val="00F378FE"/>
    <w:rsid w:val="00F37A73"/>
    <w:rsid w:val="00F40A4A"/>
    <w:rsid w:val="00F4113F"/>
    <w:rsid w:val="00F412F9"/>
    <w:rsid w:val="00F419E8"/>
    <w:rsid w:val="00F41A3D"/>
    <w:rsid w:val="00F426E9"/>
    <w:rsid w:val="00F42A5C"/>
    <w:rsid w:val="00F42D47"/>
    <w:rsid w:val="00F430C0"/>
    <w:rsid w:val="00F431AF"/>
    <w:rsid w:val="00F432ED"/>
    <w:rsid w:val="00F43AAA"/>
    <w:rsid w:val="00F43C68"/>
    <w:rsid w:val="00F44581"/>
    <w:rsid w:val="00F44D98"/>
    <w:rsid w:val="00F45077"/>
    <w:rsid w:val="00F45170"/>
    <w:rsid w:val="00F4594B"/>
    <w:rsid w:val="00F45C16"/>
    <w:rsid w:val="00F45F42"/>
    <w:rsid w:val="00F46049"/>
    <w:rsid w:val="00F46DB2"/>
    <w:rsid w:val="00F4738F"/>
    <w:rsid w:val="00F478E7"/>
    <w:rsid w:val="00F508F9"/>
    <w:rsid w:val="00F50A71"/>
    <w:rsid w:val="00F51ABE"/>
    <w:rsid w:val="00F51CE5"/>
    <w:rsid w:val="00F51F09"/>
    <w:rsid w:val="00F5255D"/>
    <w:rsid w:val="00F5287C"/>
    <w:rsid w:val="00F52C80"/>
    <w:rsid w:val="00F52CB6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75A"/>
    <w:rsid w:val="00F56AE5"/>
    <w:rsid w:val="00F56D2A"/>
    <w:rsid w:val="00F57111"/>
    <w:rsid w:val="00F57129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AA"/>
    <w:rsid w:val="00F66031"/>
    <w:rsid w:val="00F661E7"/>
    <w:rsid w:val="00F66340"/>
    <w:rsid w:val="00F6695C"/>
    <w:rsid w:val="00F66A5A"/>
    <w:rsid w:val="00F66F65"/>
    <w:rsid w:val="00F6747B"/>
    <w:rsid w:val="00F675DB"/>
    <w:rsid w:val="00F67B8F"/>
    <w:rsid w:val="00F67BCF"/>
    <w:rsid w:val="00F67D2D"/>
    <w:rsid w:val="00F67D73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5F7E"/>
    <w:rsid w:val="00F76C8E"/>
    <w:rsid w:val="00F76D03"/>
    <w:rsid w:val="00F76F49"/>
    <w:rsid w:val="00F76FBC"/>
    <w:rsid w:val="00F774BC"/>
    <w:rsid w:val="00F77A41"/>
    <w:rsid w:val="00F77D30"/>
    <w:rsid w:val="00F77E34"/>
    <w:rsid w:val="00F80BE2"/>
    <w:rsid w:val="00F80E72"/>
    <w:rsid w:val="00F81168"/>
    <w:rsid w:val="00F814CD"/>
    <w:rsid w:val="00F8156B"/>
    <w:rsid w:val="00F820E0"/>
    <w:rsid w:val="00F82663"/>
    <w:rsid w:val="00F8285C"/>
    <w:rsid w:val="00F83319"/>
    <w:rsid w:val="00F83646"/>
    <w:rsid w:val="00F8375B"/>
    <w:rsid w:val="00F838F7"/>
    <w:rsid w:val="00F83E32"/>
    <w:rsid w:val="00F841D0"/>
    <w:rsid w:val="00F8493A"/>
    <w:rsid w:val="00F84A9A"/>
    <w:rsid w:val="00F84BA1"/>
    <w:rsid w:val="00F85707"/>
    <w:rsid w:val="00F8626C"/>
    <w:rsid w:val="00F867E4"/>
    <w:rsid w:val="00F86814"/>
    <w:rsid w:val="00F86EB3"/>
    <w:rsid w:val="00F8714B"/>
    <w:rsid w:val="00F8720A"/>
    <w:rsid w:val="00F8720B"/>
    <w:rsid w:val="00F872EF"/>
    <w:rsid w:val="00F87951"/>
    <w:rsid w:val="00F87AB5"/>
    <w:rsid w:val="00F87B02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251"/>
    <w:rsid w:val="00F95A6D"/>
    <w:rsid w:val="00F95B73"/>
    <w:rsid w:val="00F95EDE"/>
    <w:rsid w:val="00F95FB7"/>
    <w:rsid w:val="00F961AB"/>
    <w:rsid w:val="00F96FD3"/>
    <w:rsid w:val="00F975FE"/>
    <w:rsid w:val="00F97843"/>
    <w:rsid w:val="00F9791F"/>
    <w:rsid w:val="00F97993"/>
    <w:rsid w:val="00F97CF6"/>
    <w:rsid w:val="00FA01F7"/>
    <w:rsid w:val="00FA029C"/>
    <w:rsid w:val="00FA04FB"/>
    <w:rsid w:val="00FA052D"/>
    <w:rsid w:val="00FA065E"/>
    <w:rsid w:val="00FA0807"/>
    <w:rsid w:val="00FA0833"/>
    <w:rsid w:val="00FA0A84"/>
    <w:rsid w:val="00FA0B45"/>
    <w:rsid w:val="00FA0DCF"/>
    <w:rsid w:val="00FA1180"/>
    <w:rsid w:val="00FA1D33"/>
    <w:rsid w:val="00FA2131"/>
    <w:rsid w:val="00FA283F"/>
    <w:rsid w:val="00FA302D"/>
    <w:rsid w:val="00FA3063"/>
    <w:rsid w:val="00FA3E72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947"/>
    <w:rsid w:val="00FA7B36"/>
    <w:rsid w:val="00FA7C0B"/>
    <w:rsid w:val="00FA7C1B"/>
    <w:rsid w:val="00FA7DAB"/>
    <w:rsid w:val="00FA7F18"/>
    <w:rsid w:val="00FB0116"/>
    <w:rsid w:val="00FB05EB"/>
    <w:rsid w:val="00FB060A"/>
    <w:rsid w:val="00FB0EF6"/>
    <w:rsid w:val="00FB0F9B"/>
    <w:rsid w:val="00FB1394"/>
    <w:rsid w:val="00FB1778"/>
    <w:rsid w:val="00FB1855"/>
    <w:rsid w:val="00FB1ED3"/>
    <w:rsid w:val="00FB250C"/>
    <w:rsid w:val="00FB2723"/>
    <w:rsid w:val="00FB2CFD"/>
    <w:rsid w:val="00FB3154"/>
    <w:rsid w:val="00FB3A15"/>
    <w:rsid w:val="00FB3CEC"/>
    <w:rsid w:val="00FB3D2F"/>
    <w:rsid w:val="00FB4336"/>
    <w:rsid w:val="00FB44D8"/>
    <w:rsid w:val="00FB47D3"/>
    <w:rsid w:val="00FB4F76"/>
    <w:rsid w:val="00FB52CD"/>
    <w:rsid w:val="00FB5A80"/>
    <w:rsid w:val="00FB5C56"/>
    <w:rsid w:val="00FB5C63"/>
    <w:rsid w:val="00FB5D30"/>
    <w:rsid w:val="00FB5EDC"/>
    <w:rsid w:val="00FB62D3"/>
    <w:rsid w:val="00FB6432"/>
    <w:rsid w:val="00FB6518"/>
    <w:rsid w:val="00FB66BB"/>
    <w:rsid w:val="00FB683C"/>
    <w:rsid w:val="00FB6D49"/>
    <w:rsid w:val="00FB6F2B"/>
    <w:rsid w:val="00FB7284"/>
    <w:rsid w:val="00FC0681"/>
    <w:rsid w:val="00FC09C1"/>
    <w:rsid w:val="00FC1234"/>
    <w:rsid w:val="00FC1644"/>
    <w:rsid w:val="00FC186A"/>
    <w:rsid w:val="00FC259D"/>
    <w:rsid w:val="00FC2BB4"/>
    <w:rsid w:val="00FC302B"/>
    <w:rsid w:val="00FC3231"/>
    <w:rsid w:val="00FC351A"/>
    <w:rsid w:val="00FC3C2E"/>
    <w:rsid w:val="00FC44A2"/>
    <w:rsid w:val="00FC44D7"/>
    <w:rsid w:val="00FC4934"/>
    <w:rsid w:val="00FC507D"/>
    <w:rsid w:val="00FC50A9"/>
    <w:rsid w:val="00FC5136"/>
    <w:rsid w:val="00FC5262"/>
    <w:rsid w:val="00FC5385"/>
    <w:rsid w:val="00FC6222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5EB"/>
    <w:rsid w:val="00FD28F6"/>
    <w:rsid w:val="00FD2E2C"/>
    <w:rsid w:val="00FD308D"/>
    <w:rsid w:val="00FD346E"/>
    <w:rsid w:val="00FD4343"/>
    <w:rsid w:val="00FD43E8"/>
    <w:rsid w:val="00FD46E4"/>
    <w:rsid w:val="00FD4B2B"/>
    <w:rsid w:val="00FD530C"/>
    <w:rsid w:val="00FD573F"/>
    <w:rsid w:val="00FD59DB"/>
    <w:rsid w:val="00FD5D73"/>
    <w:rsid w:val="00FD5DC4"/>
    <w:rsid w:val="00FD5E84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47A"/>
    <w:rsid w:val="00FE052E"/>
    <w:rsid w:val="00FE0ABC"/>
    <w:rsid w:val="00FE0AE6"/>
    <w:rsid w:val="00FE0FAF"/>
    <w:rsid w:val="00FE287D"/>
    <w:rsid w:val="00FE2B00"/>
    <w:rsid w:val="00FE2F1E"/>
    <w:rsid w:val="00FE2FAE"/>
    <w:rsid w:val="00FE30D1"/>
    <w:rsid w:val="00FE3DF9"/>
    <w:rsid w:val="00FE3EE3"/>
    <w:rsid w:val="00FE46E4"/>
    <w:rsid w:val="00FE530F"/>
    <w:rsid w:val="00FE57ED"/>
    <w:rsid w:val="00FE59BF"/>
    <w:rsid w:val="00FE5E2D"/>
    <w:rsid w:val="00FE60AA"/>
    <w:rsid w:val="00FE64E5"/>
    <w:rsid w:val="00FE67C2"/>
    <w:rsid w:val="00FE6D92"/>
    <w:rsid w:val="00FE6DF7"/>
    <w:rsid w:val="00FE70ED"/>
    <w:rsid w:val="00FE7682"/>
    <w:rsid w:val="00FE7B72"/>
    <w:rsid w:val="00FE7C2A"/>
    <w:rsid w:val="00FE7CE1"/>
    <w:rsid w:val="00FF04CE"/>
    <w:rsid w:val="00FF08AE"/>
    <w:rsid w:val="00FF0EE9"/>
    <w:rsid w:val="00FF16BA"/>
    <w:rsid w:val="00FF1A05"/>
    <w:rsid w:val="00FF2467"/>
    <w:rsid w:val="00FF27BD"/>
    <w:rsid w:val="00FF3146"/>
    <w:rsid w:val="00FF3A54"/>
    <w:rsid w:val="00FF3ADE"/>
    <w:rsid w:val="00FF4428"/>
    <w:rsid w:val="00FF4A60"/>
    <w:rsid w:val="00FF4AAD"/>
    <w:rsid w:val="00FF4C8A"/>
    <w:rsid w:val="00FF4D7A"/>
    <w:rsid w:val="00FF50BA"/>
    <w:rsid w:val="00FF5390"/>
    <w:rsid w:val="00FF53C4"/>
    <w:rsid w:val="00FF5A50"/>
    <w:rsid w:val="00FF5BE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4D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40"/>
      </w:numPr>
    </w:pPr>
  </w:style>
  <w:style w:type="numbering" w:customStyle="1" w:styleId="Style2">
    <w:name w:val="Style2"/>
    <w:uiPriority w:val="99"/>
    <w:rsid w:val="001D379F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D2339-2A74-4213-9258-7F249F845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2391</TotalTime>
  <Pages>20</Pages>
  <Words>3071</Words>
  <Characters>17511</Characters>
  <Application>Microsoft Office Word</Application>
  <DocSecurity>0</DocSecurity>
  <Lines>145</Lines>
  <Paragraphs>41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3560</cp:lastModifiedBy>
  <cp:revision>294</cp:revision>
  <cp:lastPrinted>2023-05-11T10:41:00Z</cp:lastPrinted>
  <dcterms:created xsi:type="dcterms:W3CDTF">2023-02-15T15:52:00Z</dcterms:created>
  <dcterms:modified xsi:type="dcterms:W3CDTF">2023-08-04T13:34:00Z</dcterms:modified>
</cp:coreProperties>
</file>