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7920"/>
      </w:tblGrid>
      <w:tr w:rsidR="00897A8D" w:rsidRPr="00283726" w14:paraId="6643F109" w14:textId="77777777" w:rsidTr="00504DFC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BB32C20" w14:textId="709B79D2" w:rsidR="00897A8D" w:rsidRPr="00283726" w:rsidRDefault="00232839" w:rsidP="00E3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897A8D" w:rsidRPr="00283726">
              <w:rPr>
                <w:rFonts w:asciiTheme="majorBidi" w:eastAsia="Tahoma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3B08750" w14:textId="58F2FCA2" w:rsidR="00897A8D" w:rsidRPr="00283726" w:rsidRDefault="00897A8D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eastAsia="Tahoma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  <w:r w:rsidR="00541BB0" w:rsidRPr="00283726">
              <w:rPr>
                <w:rFonts w:asciiTheme="majorBidi" w:eastAsia="Tahoma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668CE" w:rsidRPr="00283726" w14:paraId="7D996611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782D277" w14:textId="77777777" w:rsidR="00B668CE" w:rsidRPr="00283726" w:rsidRDefault="00B668CE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16"/>
                <w:szCs w:val="16"/>
              </w:rPr>
            </w:pPr>
          </w:p>
        </w:tc>
        <w:tc>
          <w:tcPr>
            <w:tcW w:w="7920" w:type="dxa"/>
          </w:tcPr>
          <w:p w14:paraId="50D10428" w14:textId="77777777" w:rsidR="00B668CE" w:rsidRPr="00283726" w:rsidRDefault="00B668CE" w:rsidP="000429AC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8F7546" w:rsidRPr="00283726" w14:paraId="36B74325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B5CE62D" w14:textId="1EE249AE" w:rsidR="008F7546" w:rsidRPr="00283726" w:rsidRDefault="00AB2614" w:rsidP="00E3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45F72E47" w14:textId="77777777" w:rsidR="008F7546" w:rsidRPr="00283726" w:rsidRDefault="008F7546" w:rsidP="000429AC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  <w:r w:rsidR="005819FB"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ระหว่างกาล</w:t>
            </w:r>
          </w:p>
        </w:tc>
      </w:tr>
      <w:tr w:rsidR="005F24AD" w:rsidRPr="00283726" w14:paraId="4E9C130A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2F9C956" w14:textId="03E4B09C" w:rsidR="005F24AD" w:rsidRPr="00283726" w:rsidRDefault="005F24AD" w:rsidP="005F2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eastAsia="Tahoma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53ADD39D" w14:textId="77777777" w:rsidR="005F24AD" w:rsidRPr="00283726" w:rsidRDefault="005F24AD" w:rsidP="005F24A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รายการกับบุคคลหรือกิจการที่เกี่ยวข้องกัน</w:t>
            </w:r>
          </w:p>
        </w:tc>
      </w:tr>
      <w:tr w:rsidR="005F24AD" w:rsidRPr="00283726" w14:paraId="2E6B1130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4933AC7" w14:textId="05D500CB" w:rsidR="005F24AD" w:rsidRPr="00283726" w:rsidRDefault="005F24AD" w:rsidP="005F2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eastAsia="Tahoma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2F42BD75" w14:textId="3B3712E2" w:rsidR="005F24AD" w:rsidRPr="00283726" w:rsidRDefault="005F24AD" w:rsidP="005F24A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5F24AD" w:rsidRPr="00283726" w14:paraId="6ADF6BB9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3FEF3A0" w14:textId="3404317C" w:rsidR="005F24AD" w:rsidRPr="00283726" w:rsidRDefault="005F24AD" w:rsidP="005F2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eastAsia="Tahoma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76D52AFF" w14:textId="0552F6BD" w:rsidR="005F24AD" w:rsidRPr="00692DE3" w:rsidRDefault="003E078D" w:rsidP="005F24A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rtl/>
                <w:lang w:val="en-US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เงินลงทุนในบริษัทร่วมแล</w:t>
            </w:r>
            <w:r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ะการร่วมค้า</w:t>
            </w:r>
          </w:p>
        </w:tc>
      </w:tr>
      <w:tr w:rsidR="003E078D" w:rsidRPr="00283726" w14:paraId="2CFBE17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F17A78A" w14:textId="602C5AD3" w:rsidR="003E078D" w:rsidRPr="00283726" w:rsidRDefault="003E078D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eastAsia="Tahoma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29834BB3" w14:textId="4339FC75" w:rsidR="003E078D" w:rsidRPr="00283726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683E1C" w:rsidRPr="00283726" w14:paraId="60BCF34E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F3796C0" w14:textId="4BCEE781" w:rsidR="00683E1C" w:rsidRPr="00AB2614" w:rsidRDefault="00683E1C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729F34E4" w14:textId="79CE0914" w:rsidR="00683E1C" w:rsidRPr="00283726" w:rsidRDefault="002604EE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หนี้สินระยะยาว</w:t>
            </w:r>
          </w:p>
        </w:tc>
      </w:tr>
      <w:tr w:rsidR="00D44AA0" w:rsidRPr="00283726" w14:paraId="28B548ED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403E063" w14:textId="46F93D29" w:rsidR="00D44AA0" w:rsidRPr="00AB2614" w:rsidRDefault="00FD56A6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20" w:type="dxa"/>
          </w:tcPr>
          <w:p w14:paraId="53C431BF" w14:textId="4400CD1D" w:rsidR="00D44AA0" w:rsidRPr="00283726" w:rsidRDefault="007032FE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7032FE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หุ้นทุนซื้อคืน</w:t>
            </w:r>
          </w:p>
        </w:tc>
      </w:tr>
      <w:tr w:rsidR="003E078D" w:rsidRPr="00283726" w14:paraId="204B3F9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9819E69" w14:textId="02631EA0" w:rsidR="003E078D" w:rsidRPr="00283726" w:rsidRDefault="00FD56A6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lang w:val="en-AU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  <w:lang w:val="en-AU"/>
              </w:rPr>
              <w:t>8</w:t>
            </w:r>
          </w:p>
        </w:tc>
        <w:tc>
          <w:tcPr>
            <w:tcW w:w="7920" w:type="dxa"/>
          </w:tcPr>
          <w:p w14:paraId="2CA71131" w14:textId="711D8A75" w:rsidR="003E078D" w:rsidRPr="00283726" w:rsidRDefault="003E078D" w:rsidP="003E078D">
            <w:pPr>
              <w:pStyle w:val="nineptbodytextbullet"/>
              <w:tabs>
                <w:tab w:val="clear" w:pos="284"/>
                <w:tab w:val="left" w:pos="503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3E078D" w:rsidRPr="00283726" w14:paraId="724FBCC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DAFEBA4" w14:textId="051A2EDE" w:rsidR="003E078D" w:rsidRPr="00283726" w:rsidRDefault="00FD56A6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920" w:type="dxa"/>
          </w:tcPr>
          <w:p w14:paraId="60F0007E" w14:textId="36B14204" w:rsidR="003E078D" w:rsidRPr="00283726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กำไร</w:t>
            </w:r>
            <w:r>
              <w:rPr>
                <w:rFonts w:asciiTheme="majorBidi" w:eastAsia="Tahoma" w:hAnsiTheme="majorBidi" w:cstheme="majorBidi"/>
                <w:sz w:val="30"/>
                <w:szCs w:val="30"/>
                <w:lang w:bidi="th-TH"/>
              </w:rPr>
              <w:t xml:space="preserve"> (</w:t>
            </w:r>
            <w:r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ขาดทุน</w:t>
            </w:r>
            <w:r>
              <w:rPr>
                <w:rFonts w:asciiTheme="majorBidi" w:eastAsia="Tahoma" w:hAnsiTheme="majorBidi" w:cstheme="majorBidi"/>
                <w:sz w:val="30"/>
                <w:szCs w:val="30"/>
                <w:lang w:bidi="th-TH"/>
              </w:rPr>
              <w:t>)</w:t>
            </w:r>
            <w:r w:rsidR="006054BC">
              <w:rPr>
                <w:rFonts w:asciiTheme="majorBidi" w:eastAsia="Tahoma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6054BC"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ต่</w:t>
            </w: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อหุ้น</w:t>
            </w:r>
          </w:p>
        </w:tc>
      </w:tr>
      <w:tr w:rsidR="0084104A" w:rsidRPr="00283726" w14:paraId="46C8B525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37A5A3C" w14:textId="767FFAE5" w:rsidR="0084104A" w:rsidRDefault="0084104A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7920" w:type="dxa"/>
          </w:tcPr>
          <w:p w14:paraId="67E4922D" w14:textId="36C2DA49" w:rsidR="0084104A" w:rsidRPr="00283726" w:rsidRDefault="00073343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073343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เงินปันผลจ่าย</w:t>
            </w:r>
          </w:p>
        </w:tc>
      </w:tr>
      <w:tr w:rsidR="003E078D" w:rsidRPr="00283726" w14:paraId="37DE49FE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3E1244F" w14:textId="0E56E052" w:rsidR="003E078D" w:rsidRPr="00283726" w:rsidRDefault="00FD56A6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  <w:r w:rsidR="0084104A"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6F3AA524" w14:textId="562A2599" w:rsidR="003E078D" w:rsidRPr="00283726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3E078D" w:rsidRPr="00283726" w14:paraId="6FA833A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5C96F1C" w14:textId="2DEA2FE7" w:rsidR="003E078D" w:rsidRPr="00283726" w:rsidRDefault="007032FE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 w:hint="cs"/>
                <w:sz w:val="30"/>
                <w:szCs w:val="30"/>
                <w:cs/>
              </w:rPr>
              <w:t>1</w:t>
            </w:r>
            <w:r w:rsidR="0084104A">
              <w:rPr>
                <w:rFonts w:asciiTheme="majorBidi" w:eastAsia="Tahoma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7BB87D34" w14:textId="29F14563" w:rsidR="003E078D" w:rsidRPr="00283726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E078D" w:rsidRPr="00283726" w14:paraId="1722F868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9580CEB" w14:textId="083136D6" w:rsidR="003E078D" w:rsidRPr="00283726" w:rsidRDefault="003E078D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  <w:r w:rsidR="0084104A">
              <w:rPr>
                <w:rFonts w:asciiTheme="majorBidi" w:eastAsia="Tahoma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01F46067" w14:textId="61BA16CA" w:rsidR="003E078D" w:rsidRPr="00283726" w:rsidRDefault="006D0F03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6D0F03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หลักประกันหนี้สิน</w:t>
            </w:r>
          </w:p>
        </w:tc>
      </w:tr>
      <w:tr w:rsidR="003E078D" w:rsidRPr="00283726" w14:paraId="7CDD4750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207CF54" w14:textId="79CADA04" w:rsidR="003E078D" w:rsidRPr="00AB2614" w:rsidRDefault="00317032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7920" w:type="dxa"/>
          </w:tcPr>
          <w:p w14:paraId="30A9CAFE" w14:textId="78631793" w:rsidR="003E078D" w:rsidRPr="00283726" w:rsidRDefault="00321B3F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เรื่องอื่น</w:t>
            </w:r>
          </w:p>
        </w:tc>
      </w:tr>
      <w:tr w:rsidR="00C96897" w:rsidRPr="00283726" w14:paraId="7894CDFB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3A06EF9" w14:textId="2337A4FE" w:rsidR="00C96897" w:rsidRPr="00283726" w:rsidRDefault="00C96897" w:rsidP="00C9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CE11FC" w14:textId="5ED4C287" w:rsidR="00C96897" w:rsidRPr="00283726" w:rsidRDefault="00C96897" w:rsidP="00C96897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3E078D" w:rsidRPr="00283726" w14:paraId="01205116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FAF036D" w14:textId="77777777" w:rsidR="003E078D" w:rsidRPr="00283726" w:rsidRDefault="003E078D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78236681" w14:textId="77777777" w:rsidR="003E078D" w:rsidRPr="00283726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E078D" w:rsidRPr="00283726" w14:paraId="72F2B79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FD373F6" w14:textId="77777777" w:rsidR="003E078D" w:rsidRPr="00283726" w:rsidRDefault="003E078D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7E147C55" w14:textId="77777777" w:rsidR="003E078D" w:rsidRPr="00283726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E078D" w:rsidRPr="00283726" w14:paraId="566D456B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47B3A95" w14:textId="77777777" w:rsidR="003E078D" w:rsidRPr="00283726" w:rsidRDefault="003E078D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66834EA7" w14:textId="77777777" w:rsidR="003E078D" w:rsidRPr="00283726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16B8FE6F" w14:textId="77777777" w:rsidR="00C142F6" w:rsidRPr="00283726" w:rsidRDefault="008E7EC1" w:rsidP="000429AC">
      <w:pPr>
        <w:tabs>
          <w:tab w:val="clear" w:pos="454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6"/>
          <w:szCs w:val="6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br w:type="page"/>
      </w:r>
      <w:r w:rsidR="00C142F6" w:rsidRPr="00283726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725155" w:rsidRPr="00283726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C142F6" w:rsidRPr="00283726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5205A371" w14:textId="77777777" w:rsidR="00E6383B" w:rsidRPr="00283726" w:rsidRDefault="00E6383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715CB5" w14:textId="1F3A30E3" w:rsidR="00FA7C85" w:rsidRPr="00283726" w:rsidRDefault="006B70D6" w:rsidP="003D7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กรรมการบริหารได้</w:t>
      </w:r>
      <w:r w:rsidR="00F9303B" w:rsidRPr="00283726">
        <w:rPr>
          <w:rFonts w:asciiTheme="majorBidi" w:hAnsiTheme="majorBidi" w:cstheme="majorBidi"/>
          <w:sz w:val="30"/>
          <w:szCs w:val="30"/>
          <w:cs/>
        </w:rPr>
        <w:t>อนุมัติให้ออกงบการเงิน</w:t>
      </w:r>
      <w:r w:rsidR="00B7747C" w:rsidRPr="00283726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283726">
        <w:rPr>
          <w:rFonts w:asciiTheme="majorBidi" w:hAnsiTheme="majorBidi" w:cstheme="majorBidi"/>
          <w:sz w:val="30"/>
          <w:szCs w:val="30"/>
          <w:cs/>
        </w:rPr>
        <w:t>นี้</w:t>
      </w:r>
      <w:r w:rsidR="00C142F6" w:rsidRPr="00283726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614EA7"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="00BE4E4B">
        <w:rPr>
          <w:rFonts w:asciiTheme="majorBidi" w:hAnsiTheme="majorBidi" w:cstheme="majorBidi"/>
          <w:sz w:val="30"/>
          <w:szCs w:val="30"/>
        </w:rPr>
        <w:t>11</w:t>
      </w:r>
      <w:r w:rsidR="006A05E0">
        <w:rPr>
          <w:rFonts w:asciiTheme="majorBidi" w:hAnsiTheme="majorBidi" w:cstheme="majorBidi"/>
          <w:sz w:val="30"/>
          <w:szCs w:val="30"/>
        </w:rPr>
        <w:t xml:space="preserve"> </w:t>
      </w:r>
      <w:r w:rsidR="006A05E0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BB3B98" w:rsidRPr="00BB3B9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theme="majorBidi"/>
          <w:sz w:val="30"/>
          <w:szCs w:val="30"/>
        </w:rPr>
        <w:t>25</w:t>
      </w:r>
      <w:r w:rsidR="00265841">
        <w:rPr>
          <w:rFonts w:asciiTheme="majorBidi" w:hAnsiTheme="majorBidi" w:cstheme="majorBidi"/>
          <w:sz w:val="30"/>
          <w:szCs w:val="30"/>
        </w:rPr>
        <w:t>66</w:t>
      </w:r>
    </w:p>
    <w:p w14:paraId="00272512" w14:textId="7F6CFE91" w:rsidR="00F568D0" w:rsidRPr="00283726" w:rsidRDefault="00F568D0" w:rsidP="00EA4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586418E" w14:textId="77777777" w:rsidR="00C142F6" w:rsidRPr="00283726" w:rsidRDefault="00AB2614" w:rsidP="000F7919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B2614">
        <w:rPr>
          <w:rFonts w:asciiTheme="majorBidi" w:hAnsiTheme="majorBidi" w:cstheme="majorBidi"/>
          <w:sz w:val="30"/>
          <w:szCs w:val="30"/>
        </w:rPr>
        <w:t>1</w:t>
      </w:r>
      <w:r w:rsidR="00C142F6" w:rsidRPr="00283726">
        <w:rPr>
          <w:rFonts w:asciiTheme="majorBidi" w:hAnsiTheme="majorBidi" w:cstheme="majorBidi"/>
          <w:sz w:val="30"/>
          <w:szCs w:val="30"/>
        </w:rPr>
        <w:tab/>
      </w:r>
      <w:r w:rsidR="008E5B5B" w:rsidRPr="000F7919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771C1941" w14:textId="77777777" w:rsidR="002622C8" w:rsidRPr="00283726" w:rsidRDefault="002622C8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AFD559" w14:textId="5F109BA4" w:rsidR="009F5EDC" w:rsidRPr="00EA41C6" w:rsidRDefault="004A187C" w:rsidP="00DB2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A41C6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AB2614" w:rsidRPr="00EA41C6">
        <w:rPr>
          <w:rFonts w:asciiTheme="majorBidi" w:hAnsiTheme="majorBidi" w:cstheme="majorBidi"/>
          <w:sz w:val="30"/>
          <w:szCs w:val="30"/>
        </w:rPr>
        <w:t>34</w:t>
      </w:r>
      <w:r w:rsidR="00F66A0D" w:rsidRPr="00EA41C6">
        <w:rPr>
          <w:rFonts w:asciiTheme="majorBidi" w:hAnsiTheme="majorBidi" w:cstheme="majorBidi"/>
          <w:sz w:val="30"/>
          <w:szCs w:val="30"/>
        </w:rPr>
        <w:t xml:space="preserve"> </w:t>
      </w:r>
      <w:r w:rsidR="00C811B0">
        <w:rPr>
          <w:rFonts w:asciiTheme="majorBidi" w:hAnsiTheme="majorBidi" w:cstheme="majorBidi"/>
          <w:sz w:val="30"/>
          <w:szCs w:val="30"/>
          <w:cs/>
        </w:rPr>
        <w:br/>
      </w:r>
      <w:r w:rsidRPr="00EA41C6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A41C6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A41C6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0D6213" w:rsidRPr="00EA41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A41C6">
        <w:rPr>
          <w:rFonts w:asciiTheme="majorBidi" w:hAnsiTheme="majorBidi" w:cstheme="majorBidi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C811B0">
        <w:rPr>
          <w:rFonts w:asciiTheme="majorBidi" w:hAnsiTheme="majorBidi" w:cstheme="majorBidi"/>
          <w:spacing w:val="-8"/>
          <w:sz w:val="30"/>
          <w:szCs w:val="30"/>
          <w:cs/>
        </w:rPr>
        <w:t>โดยงบการเงินระหว่า</w:t>
      </w:r>
      <w:r w:rsidR="00177958" w:rsidRPr="00C811B0">
        <w:rPr>
          <w:rFonts w:asciiTheme="majorBidi" w:hAnsiTheme="majorBidi" w:cstheme="majorBidi"/>
          <w:spacing w:val="-8"/>
          <w:sz w:val="30"/>
          <w:szCs w:val="30"/>
          <w:cs/>
        </w:rPr>
        <w:t>ง</w:t>
      </w:r>
      <w:r w:rsidRPr="00C811B0">
        <w:rPr>
          <w:rFonts w:asciiTheme="majorBidi" w:hAnsiTheme="majorBidi" w:cstheme="majorBidi"/>
          <w:spacing w:val="-8"/>
          <w:sz w:val="30"/>
          <w:szCs w:val="30"/>
          <w:cs/>
        </w:rPr>
        <w:t>กาลนี้</w:t>
      </w:r>
      <w:r w:rsidRPr="00EA41C6">
        <w:rPr>
          <w:rFonts w:asciiTheme="majorBidi" w:hAnsiTheme="majorBidi" w:cstheme="majorBidi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</w:t>
      </w:r>
      <w:r w:rsidR="00E359AB" w:rsidRPr="00EA41C6">
        <w:rPr>
          <w:rFonts w:asciiTheme="majorBidi" w:hAnsiTheme="majorBidi" w:cstheme="majorBidi"/>
          <w:sz w:val="30"/>
          <w:szCs w:val="30"/>
          <w:cs/>
        </w:rPr>
        <w:br/>
      </w:r>
      <w:r w:rsidRPr="00EA41C6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D2B87" w:rsidRPr="00EA41C6">
        <w:rPr>
          <w:rFonts w:asciiTheme="majorBidi" w:hAnsiTheme="majorBidi" w:cstheme="majorBidi"/>
          <w:sz w:val="30"/>
          <w:szCs w:val="30"/>
          <w:cs/>
        </w:rPr>
        <w:t xml:space="preserve"> เจริญโภคภัณฑ์อาหาร จำกัด (มหาชน) “บริษัท” </w:t>
      </w:r>
      <w:r w:rsidR="00DC02A9" w:rsidRPr="00EA41C6">
        <w:rPr>
          <w:rFonts w:asciiTheme="majorBidi" w:hAnsiTheme="majorBidi" w:cstheme="majorBidi"/>
          <w:sz w:val="30"/>
          <w:szCs w:val="30"/>
          <w:cs/>
        </w:rPr>
        <w:t>และ</w:t>
      </w:r>
      <w:r w:rsidR="00045CF6" w:rsidRPr="00EA41C6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6009EA" w:rsidRPr="00EA41C6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D2B87" w:rsidRPr="00EA41C6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(รวมกันเรียกว่า “กลุ่มบริษัท”) </w:t>
      </w:r>
      <w:r w:rsidRPr="00EA41C6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AB2614" w:rsidRPr="00EA41C6">
        <w:rPr>
          <w:rFonts w:asciiTheme="majorBidi" w:hAnsiTheme="majorBidi" w:cstheme="majorBidi"/>
          <w:sz w:val="30"/>
          <w:szCs w:val="30"/>
        </w:rPr>
        <w:t>31</w:t>
      </w:r>
      <w:r w:rsidRPr="00EA41C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B2614" w:rsidRPr="00EA41C6">
        <w:rPr>
          <w:rFonts w:asciiTheme="majorBidi" w:hAnsiTheme="majorBidi" w:cstheme="majorBidi"/>
          <w:sz w:val="30"/>
          <w:szCs w:val="30"/>
        </w:rPr>
        <w:t>256</w:t>
      </w:r>
      <w:r w:rsidR="00562AAC" w:rsidRPr="00EA41C6">
        <w:rPr>
          <w:rFonts w:asciiTheme="majorBidi" w:hAnsiTheme="majorBidi" w:cstheme="majorBidi"/>
          <w:sz w:val="30"/>
          <w:szCs w:val="30"/>
        </w:rPr>
        <w:t>5</w:t>
      </w:r>
    </w:p>
    <w:p w14:paraId="04960283" w14:textId="20F4169E" w:rsidR="003928F1" w:rsidRPr="00283726" w:rsidRDefault="003928F1" w:rsidP="004C7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Theme="majorBidi" w:hAnsiTheme="majorBidi" w:cstheme="majorBidi"/>
          <w:sz w:val="30"/>
          <w:szCs w:val="30"/>
        </w:rPr>
      </w:pPr>
    </w:p>
    <w:p w14:paraId="1312EE2F" w14:textId="2000FB0D" w:rsidR="001A1B59" w:rsidRPr="00EA41C6" w:rsidRDefault="00D272AA" w:rsidP="00392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A41C6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</w:t>
      </w:r>
      <w:r w:rsidR="004A606A" w:rsidRPr="00EA41C6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EA41C6">
        <w:rPr>
          <w:rFonts w:asciiTheme="majorBidi" w:hAnsiTheme="majorBidi" w:cstheme="majorBidi"/>
          <w:sz w:val="30"/>
          <w:szCs w:val="30"/>
          <w:cs/>
        </w:rPr>
        <w:t>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C17E00" w:rsidRPr="00EA41C6">
        <w:rPr>
          <w:rFonts w:asciiTheme="majorBidi" w:hAnsiTheme="majorBidi" w:cstheme="majorBidi"/>
          <w:sz w:val="30"/>
          <w:szCs w:val="30"/>
        </w:rPr>
        <w:t xml:space="preserve"> </w:t>
      </w:r>
      <w:r w:rsidR="00AB2614" w:rsidRPr="00EA41C6">
        <w:rPr>
          <w:rFonts w:asciiTheme="majorBidi" w:hAnsiTheme="majorBidi" w:cstheme="majorBidi"/>
          <w:sz w:val="30"/>
          <w:szCs w:val="30"/>
        </w:rPr>
        <w:t>31</w:t>
      </w:r>
      <w:r w:rsidR="00C17E00" w:rsidRPr="00EA41C6">
        <w:rPr>
          <w:rFonts w:asciiTheme="majorBidi" w:hAnsiTheme="majorBidi" w:cstheme="majorBidi"/>
          <w:sz w:val="30"/>
          <w:szCs w:val="30"/>
        </w:rPr>
        <w:t xml:space="preserve"> </w:t>
      </w:r>
      <w:r w:rsidRPr="00EA41C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C17E00" w:rsidRPr="00EA41C6">
        <w:rPr>
          <w:rFonts w:asciiTheme="majorBidi" w:hAnsiTheme="majorBidi" w:cstheme="majorBidi"/>
          <w:sz w:val="30"/>
          <w:szCs w:val="30"/>
        </w:rPr>
        <w:t xml:space="preserve"> </w:t>
      </w:r>
      <w:r w:rsidR="00AB2614" w:rsidRPr="00EA41C6">
        <w:rPr>
          <w:rFonts w:asciiTheme="majorBidi" w:hAnsiTheme="majorBidi" w:cstheme="majorBidi"/>
          <w:sz w:val="30"/>
          <w:szCs w:val="30"/>
        </w:rPr>
        <w:t>256</w:t>
      </w:r>
      <w:r w:rsidR="00562AAC" w:rsidRPr="00EA41C6">
        <w:rPr>
          <w:rFonts w:asciiTheme="majorBidi" w:hAnsiTheme="majorBidi" w:cstheme="majorBidi"/>
          <w:sz w:val="30"/>
          <w:szCs w:val="30"/>
        </w:rPr>
        <w:t>5</w:t>
      </w:r>
    </w:p>
    <w:p w14:paraId="2B9388B2" w14:textId="77777777" w:rsidR="008901EE" w:rsidRDefault="008901EE" w:rsidP="00392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14424F76" w14:textId="77777777" w:rsidR="00C255E9" w:rsidRPr="00283726" w:rsidRDefault="005F24AD" w:rsidP="000F7919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</w:t>
      </w:r>
      <w:r w:rsidR="007F1862" w:rsidRPr="00283726">
        <w:rPr>
          <w:rFonts w:asciiTheme="majorBidi" w:hAnsiTheme="majorBidi" w:cstheme="majorBidi"/>
          <w:sz w:val="30"/>
          <w:szCs w:val="30"/>
        </w:rPr>
        <w:tab/>
      </w:r>
      <w:r w:rsidR="0080549B" w:rsidRPr="00283726">
        <w:rPr>
          <w:rFonts w:asciiTheme="majorBidi" w:hAnsiTheme="majorBidi" w:cstheme="majorBidi"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05AF2471" w14:textId="77777777" w:rsidR="007223C2" w:rsidRPr="007223C2" w:rsidRDefault="007223C2" w:rsidP="000F7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right="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2912A1B" w14:textId="6B3FB7F9" w:rsidR="002A3EE7" w:rsidRPr="00283726" w:rsidRDefault="002A3EE7" w:rsidP="000F7919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บริษัทที่มีอิทธิพลอย่างมีนัยสำคัญของบริษัทคือ บริษัท เครือเจริญโภคภัณฑ์ จำกัด ซึ่งมีสิทธิออกเสียงทั้งทางตรง</w:t>
      </w:r>
      <w:r w:rsidRPr="00C70697">
        <w:rPr>
          <w:rFonts w:asciiTheme="majorBidi" w:hAnsiTheme="majorBidi" w:cstheme="majorBidi"/>
          <w:sz w:val="30"/>
          <w:szCs w:val="30"/>
          <w:cs/>
        </w:rPr>
        <w:t>และทางอ้อมเท่ากับ</w:t>
      </w:r>
      <w:r w:rsidRPr="008D4E94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AB2614" w:rsidRPr="007A2012">
        <w:rPr>
          <w:rFonts w:asciiTheme="majorBidi" w:hAnsiTheme="majorBidi" w:cstheme="majorBidi"/>
          <w:sz w:val="30"/>
          <w:szCs w:val="30"/>
        </w:rPr>
        <w:t>4</w:t>
      </w:r>
      <w:r w:rsidR="00C70697" w:rsidRPr="007A2012">
        <w:rPr>
          <w:rFonts w:asciiTheme="majorBidi" w:hAnsiTheme="majorBidi" w:cstheme="majorBidi"/>
          <w:sz w:val="30"/>
          <w:szCs w:val="30"/>
        </w:rPr>
        <w:t>5.</w:t>
      </w:r>
      <w:r w:rsidR="00AE06DF" w:rsidRPr="007A2012">
        <w:rPr>
          <w:rFonts w:asciiTheme="majorBidi" w:hAnsiTheme="majorBidi" w:cstheme="majorBidi"/>
          <w:sz w:val="30"/>
          <w:szCs w:val="30"/>
        </w:rPr>
        <w:t>38</w:t>
      </w:r>
      <w:r w:rsidRPr="007A2012">
        <w:rPr>
          <w:rFonts w:asciiTheme="majorBidi" w:hAnsiTheme="majorBidi" w:cstheme="majorBidi"/>
          <w:sz w:val="30"/>
          <w:szCs w:val="30"/>
          <w:cs/>
        </w:rPr>
        <w:t xml:space="preserve"> ของ</w:t>
      </w:r>
      <w:r w:rsidRPr="008D4E94">
        <w:rPr>
          <w:rFonts w:asciiTheme="majorBidi" w:hAnsiTheme="majorBidi" w:cstheme="majorBidi"/>
          <w:sz w:val="30"/>
          <w:szCs w:val="30"/>
          <w:cs/>
        </w:rPr>
        <w:t xml:space="preserve">สิทธิออกเสียงทั้งหมดของบริษัท ณ วันปิดสมุดทะเบียนผู้ถือหุ้นล่าสุดเมื่อวันที่ </w:t>
      </w:r>
      <w:r w:rsidR="00F2663B">
        <w:rPr>
          <w:rFonts w:asciiTheme="majorBidi" w:hAnsiTheme="majorBidi" w:cstheme="majorBidi"/>
          <w:sz w:val="30"/>
          <w:szCs w:val="30"/>
        </w:rPr>
        <w:t xml:space="preserve">9 </w:t>
      </w:r>
      <w:r w:rsidR="00F2663B">
        <w:rPr>
          <w:rFonts w:asciiTheme="majorBidi" w:hAnsiTheme="majorBidi" w:cstheme="majorBidi" w:hint="cs"/>
          <w:sz w:val="30"/>
          <w:szCs w:val="30"/>
          <w:cs/>
        </w:rPr>
        <w:t>พฤษ</w:t>
      </w:r>
      <w:r w:rsidR="00995B50">
        <w:rPr>
          <w:rFonts w:asciiTheme="majorBidi" w:hAnsiTheme="majorBidi" w:cstheme="majorBidi" w:hint="cs"/>
          <w:sz w:val="30"/>
          <w:szCs w:val="30"/>
          <w:cs/>
        </w:rPr>
        <w:t>ภาคม</w:t>
      </w:r>
      <w:r w:rsidRPr="008D4E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2614" w:rsidRPr="008D4E94">
        <w:rPr>
          <w:rFonts w:asciiTheme="majorBidi" w:hAnsiTheme="majorBidi" w:cstheme="majorBidi"/>
          <w:sz w:val="30"/>
          <w:szCs w:val="30"/>
        </w:rPr>
        <w:t>256</w:t>
      </w:r>
      <w:r w:rsidR="00AE06DF">
        <w:rPr>
          <w:rFonts w:asciiTheme="majorBidi" w:hAnsiTheme="majorBidi" w:cstheme="majorBidi"/>
          <w:sz w:val="30"/>
          <w:szCs w:val="30"/>
        </w:rPr>
        <w:t>6</w:t>
      </w:r>
      <w:r w:rsidR="00224219">
        <w:rPr>
          <w:rFonts w:asciiTheme="majorBidi" w:hAnsiTheme="majorBidi" w:cstheme="majorBidi"/>
          <w:sz w:val="30"/>
          <w:szCs w:val="30"/>
          <w:cs/>
        </w:rPr>
        <w:tab/>
      </w:r>
    </w:p>
    <w:p w14:paraId="3E9B1A43" w14:textId="77777777" w:rsidR="007271AD" w:rsidRDefault="007271AD" w:rsidP="000F7919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052A100C" w14:textId="755AFB52" w:rsidR="00B35D58" w:rsidRDefault="00903855" w:rsidP="000F7919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นอกจากนี้</w:t>
      </w:r>
      <w:r w:rsidR="005F1982">
        <w:rPr>
          <w:rFonts w:asciiTheme="majorBidi" w:hAnsiTheme="majorBidi" w:cstheme="majorBidi" w:hint="cs"/>
          <w:sz w:val="30"/>
          <w:szCs w:val="30"/>
          <w:cs/>
        </w:rPr>
        <w:t xml:space="preserve">ความสัมพันธ์ที่มีกับบริษัทย่อย </w:t>
      </w:r>
      <w:r w:rsidR="005F1982" w:rsidRPr="0010299E">
        <w:rPr>
          <w:rFonts w:asciiTheme="majorBidi" w:hAnsiTheme="majorBidi" w:cstheme="majorBidi" w:hint="cs"/>
          <w:sz w:val="30"/>
          <w:szCs w:val="30"/>
          <w:cs/>
        </w:rPr>
        <w:t>บริษัทร่วม</w:t>
      </w:r>
      <w:r w:rsidR="00BE2FFA" w:rsidRPr="0010299E"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  <w:r w:rsidR="005F1982" w:rsidRPr="0010299E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5F1982">
        <w:rPr>
          <w:rFonts w:asciiTheme="majorBidi" w:hAnsiTheme="majorBidi" w:cstheme="majorBidi" w:hint="cs"/>
          <w:sz w:val="30"/>
          <w:szCs w:val="30"/>
          <w:cs/>
        </w:rPr>
        <w:t>มีการเปลี่ยนแปลงอย่างมีสาระสำคัญได้เปิดเผยในหมายเหตุข้อ</w:t>
      </w:r>
      <w:r w:rsidR="00383989">
        <w:rPr>
          <w:rFonts w:asciiTheme="majorBidi" w:hAnsiTheme="majorBidi" w:cstheme="majorBidi"/>
          <w:sz w:val="30"/>
          <w:szCs w:val="30"/>
        </w:rPr>
        <w:t xml:space="preserve"> </w:t>
      </w:r>
      <w:r w:rsidR="00BE2FFA">
        <w:rPr>
          <w:rFonts w:asciiTheme="majorBidi" w:hAnsiTheme="majorBidi" w:cstheme="majorBidi"/>
          <w:sz w:val="30"/>
          <w:szCs w:val="30"/>
        </w:rPr>
        <w:t xml:space="preserve">3 </w:t>
      </w:r>
      <w:r w:rsidR="00BE2FFA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AB2614" w:rsidRPr="00AB2614">
        <w:rPr>
          <w:rFonts w:asciiTheme="majorBidi" w:hAnsiTheme="majorBidi" w:cstheme="majorBidi"/>
          <w:sz w:val="30"/>
          <w:szCs w:val="30"/>
        </w:rPr>
        <w:t>4</w:t>
      </w:r>
    </w:p>
    <w:p w14:paraId="3D7B8209" w14:textId="16A49485" w:rsidR="005364D4" w:rsidRPr="00BE2FFA" w:rsidRDefault="00536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8D798C1" w14:textId="77777777" w:rsidR="005F24AD" w:rsidRDefault="005F2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608DB4C" w14:textId="0801C3BB" w:rsidR="0082004E" w:rsidRPr="00283726" w:rsidRDefault="003E21B6" w:rsidP="00826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4" w:right="-29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B711E9" w:rsidRPr="00283726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B711E9" w:rsidRPr="00283726">
        <w:rPr>
          <w:rFonts w:asciiTheme="majorBidi" w:hAnsiTheme="majorBidi" w:cstheme="majorBidi"/>
          <w:b/>
          <w:bCs/>
          <w:sz w:val="30"/>
          <w:szCs w:val="30"/>
        </w:rPr>
        <w:tab/>
      </w:r>
      <w:r w:rsidR="00B711E9" w:rsidRPr="00283726">
        <w:rPr>
          <w:rFonts w:asciiTheme="majorBidi" w:hAnsiTheme="majorBidi" w:cstheme="majorBidi"/>
          <w:b/>
          <w:bCs/>
          <w:sz w:val="30"/>
          <w:szCs w:val="30"/>
          <w:cs/>
        </w:rPr>
        <w:t>รายการที่สำคัญกับกิจการที่เกี่ยวข้องกันสำหรับงวด</w:t>
      </w:r>
      <w:r w:rsidR="006A05E0">
        <w:rPr>
          <w:rFonts w:asciiTheme="majorBidi" w:hAnsiTheme="majorBidi" w:cstheme="majorBidi" w:hint="cs"/>
          <w:b/>
          <w:bCs/>
          <w:sz w:val="30"/>
          <w:szCs w:val="30"/>
          <w:cs/>
        </w:rPr>
        <w:t>หก</w:t>
      </w:r>
      <w:r w:rsidR="00B711E9" w:rsidRPr="00283726">
        <w:rPr>
          <w:rFonts w:asciiTheme="majorBidi" w:hAnsiTheme="majorBidi" w:cstheme="majorBidi"/>
          <w:b/>
          <w:bCs/>
          <w:sz w:val="30"/>
          <w:szCs w:val="30"/>
          <w:cs/>
        </w:rPr>
        <w:t>เดือนสิ้นสุดวันที่</w:t>
      </w:r>
      <w:r w:rsidR="007D243C" w:rsidRPr="0028372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6A05E0">
        <w:rPr>
          <w:rFonts w:asciiTheme="majorBidi" w:hAnsiTheme="majorBidi" w:cstheme="majorBidi"/>
          <w:b/>
          <w:bCs/>
          <w:sz w:val="30"/>
          <w:szCs w:val="30"/>
        </w:rPr>
        <w:t xml:space="preserve">30 </w:t>
      </w:r>
      <w:r w:rsidR="006A05E0">
        <w:rPr>
          <w:rFonts w:asciiTheme="majorBidi" w:hAnsiTheme="majorBidi" w:cstheme="majorBidi" w:hint="cs"/>
          <w:b/>
          <w:bCs/>
          <w:sz w:val="30"/>
          <w:szCs w:val="30"/>
          <w:cs/>
        </w:rPr>
        <w:t>มิถุนายน</w:t>
      </w:r>
      <w:r w:rsidR="00E17645" w:rsidRPr="00283726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6F264AE5" w14:textId="77777777" w:rsidR="006A05E0" w:rsidRPr="008A65CC" w:rsidRDefault="006A05E0" w:rsidP="006A0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4" w:right="-29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614"/>
        <w:gridCol w:w="894"/>
        <w:gridCol w:w="270"/>
        <w:gridCol w:w="984"/>
        <w:gridCol w:w="270"/>
        <w:gridCol w:w="984"/>
        <w:gridCol w:w="270"/>
        <w:gridCol w:w="894"/>
      </w:tblGrid>
      <w:tr w:rsidR="006A05E0" w:rsidRPr="007B685F" w14:paraId="1C57E010" w14:textId="77777777">
        <w:trPr>
          <w:trHeight w:val="302"/>
        </w:trPr>
        <w:tc>
          <w:tcPr>
            <w:tcW w:w="4614" w:type="dxa"/>
            <w:vAlign w:val="center"/>
          </w:tcPr>
          <w:p w14:paraId="2B14223D" w14:textId="77777777" w:rsidR="006A05E0" w:rsidRPr="007B685F" w:rsidRDefault="006A05E0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vAlign w:val="center"/>
          </w:tcPr>
          <w:p w14:paraId="3E723921" w14:textId="77777777" w:rsidR="006A05E0" w:rsidRPr="007B685F" w:rsidRDefault="006A05E0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F067EF4" w14:textId="77777777" w:rsidR="006A05E0" w:rsidRPr="007B685F" w:rsidRDefault="006A05E0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vAlign w:val="center"/>
            <w:hideMark/>
          </w:tcPr>
          <w:p w14:paraId="774139EB" w14:textId="77777777" w:rsidR="006A05E0" w:rsidRPr="007B685F" w:rsidRDefault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A05E0" w:rsidRPr="007B685F" w14:paraId="6D41FB5E" w14:textId="77777777">
        <w:tc>
          <w:tcPr>
            <w:tcW w:w="4614" w:type="dxa"/>
          </w:tcPr>
          <w:p w14:paraId="723B8AAB" w14:textId="77777777" w:rsidR="006A05E0" w:rsidRPr="007B685F" w:rsidRDefault="006A05E0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43BF8C" w14:textId="77777777" w:rsidR="006A05E0" w:rsidRPr="007B685F" w:rsidRDefault="006A05E0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F1860C2" w14:textId="77777777" w:rsidR="006A05E0" w:rsidRPr="007B685F" w:rsidRDefault="006A05E0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44D8E7" w14:textId="77777777" w:rsidR="006A05E0" w:rsidRPr="007B685F" w:rsidRDefault="006A05E0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05E0" w:rsidRPr="007B685F" w14:paraId="305FDC9C" w14:textId="77777777">
        <w:tc>
          <w:tcPr>
            <w:tcW w:w="4614" w:type="dxa"/>
          </w:tcPr>
          <w:p w14:paraId="17554341" w14:textId="77777777" w:rsidR="006A05E0" w:rsidRPr="007B685F" w:rsidRDefault="006A05E0" w:rsidP="006A05E0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01E310" w14:textId="182F9863" w:rsidR="006A05E0" w:rsidRPr="007B685F" w:rsidRDefault="006A05E0" w:rsidP="006A05E0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70BD79" w14:textId="77777777" w:rsidR="006A05E0" w:rsidRPr="007B685F" w:rsidRDefault="006A05E0" w:rsidP="006A05E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218A92" w14:textId="15C83E2C" w:rsidR="006A05E0" w:rsidRPr="007B685F" w:rsidRDefault="006A05E0" w:rsidP="006A05E0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DCDE50C" w14:textId="77777777" w:rsidR="006A05E0" w:rsidRPr="007B685F" w:rsidRDefault="006A05E0" w:rsidP="006A05E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D8C751" w14:textId="1DC85C5D" w:rsidR="006A05E0" w:rsidRPr="007B685F" w:rsidRDefault="006A05E0" w:rsidP="006A05E0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32C9E" w14:textId="77777777" w:rsidR="006A05E0" w:rsidRPr="007B685F" w:rsidRDefault="006A05E0" w:rsidP="006A05E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B37A18" w14:textId="5C62D5CB" w:rsidR="006A05E0" w:rsidRPr="007B685F" w:rsidRDefault="006A05E0" w:rsidP="006A05E0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6A05E0" w:rsidRPr="007B685F" w14:paraId="54969B1B" w14:textId="77777777">
        <w:tc>
          <w:tcPr>
            <w:tcW w:w="4614" w:type="dxa"/>
            <w:hideMark/>
          </w:tcPr>
          <w:p w14:paraId="689F2A1B" w14:textId="77777777" w:rsidR="006A05E0" w:rsidRPr="007B685F" w:rsidRDefault="006A05E0" w:rsidP="006A05E0">
            <w:pPr>
              <w:pStyle w:val="ListParagraph"/>
              <w:numPr>
                <w:ilvl w:val="0"/>
                <w:numId w:val="13"/>
              </w:num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894" w:type="dxa"/>
          </w:tcPr>
          <w:p w14:paraId="3D1F3B0E" w14:textId="77777777" w:rsidR="006A05E0" w:rsidRPr="007B685F" w:rsidRDefault="006A05E0" w:rsidP="006A05E0">
            <w:pPr>
              <w:tabs>
                <w:tab w:val="decimal" w:pos="6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72295B7A" w14:textId="77777777" w:rsidR="006A05E0" w:rsidRPr="007B685F" w:rsidRDefault="006A05E0" w:rsidP="006A05E0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7A75DE4" w14:textId="77777777" w:rsidR="006A05E0" w:rsidRPr="007B685F" w:rsidRDefault="006A05E0" w:rsidP="006A05E0">
            <w:pPr>
              <w:tabs>
                <w:tab w:val="decimal" w:pos="792"/>
              </w:tabs>
              <w:ind w:left="-19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2AC9D65C" w14:textId="77777777" w:rsidR="006A05E0" w:rsidRPr="007B685F" w:rsidRDefault="006A05E0" w:rsidP="006A05E0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C315BCB" w14:textId="77777777" w:rsidR="006A05E0" w:rsidRPr="007B685F" w:rsidRDefault="006A05E0" w:rsidP="006A05E0">
            <w:pPr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2C9B4274" w14:textId="77777777" w:rsidR="006A05E0" w:rsidRPr="007B685F" w:rsidRDefault="006A05E0" w:rsidP="006A05E0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5B512F76" w14:textId="77777777" w:rsidR="006A05E0" w:rsidRPr="007B685F" w:rsidRDefault="006A05E0" w:rsidP="006A05E0">
            <w:pPr>
              <w:tabs>
                <w:tab w:val="decimal" w:pos="76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</w:tr>
      <w:tr w:rsidR="006A05E0" w:rsidRPr="007B685F" w14:paraId="0EC47041" w14:textId="77777777">
        <w:tc>
          <w:tcPr>
            <w:tcW w:w="4614" w:type="dxa"/>
            <w:hideMark/>
          </w:tcPr>
          <w:p w14:paraId="30C94176" w14:textId="77777777" w:rsidR="006A05E0" w:rsidRPr="007B685F" w:rsidRDefault="006A05E0" w:rsidP="006A05E0">
            <w:pPr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894" w:type="dxa"/>
          </w:tcPr>
          <w:p w14:paraId="33E11FDD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E902C83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C088584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F6F052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56E4BB0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5A66DE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7E293ADF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A05E0" w:rsidRPr="007B685F" w14:paraId="55A1C087" w14:textId="77777777">
        <w:tc>
          <w:tcPr>
            <w:tcW w:w="4614" w:type="dxa"/>
          </w:tcPr>
          <w:p w14:paraId="21132F2E" w14:textId="77777777" w:rsidR="006A05E0" w:rsidRPr="00DE134C" w:rsidRDefault="006A05E0" w:rsidP="006A05E0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894" w:type="dxa"/>
          </w:tcPr>
          <w:p w14:paraId="7805A8B6" w14:textId="16FF6941" w:rsidR="006A05E0" w:rsidRPr="007B685F" w:rsidRDefault="00135982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C264661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366BF3F" w14:textId="3DDBE462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7C39CB9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6600799" w14:textId="5D7BFCA4" w:rsidR="006A05E0" w:rsidRPr="007B685F" w:rsidRDefault="00DB14F2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1060BB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585BD25B" w14:textId="55F0E92C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A05E0" w:rsidRPr="007B685F" w14:paraId="129C1E93" w14:textId="77777777">
        <w:tc>
          <w:tcPr>
            <w:tcW w:w="4614" w:type="dxa"/>
            <w:hideMark/>
          </w:tcPr>
          <w:p w14:paraId="3963E238" w14:textId="77777777" w:rsidR="006A05E0" w:rsidRPr="007B685F" w:rsidRDefault="006A05E0" w:rsidP="006A05E0">
            <w:pPr>
              <w:pStyle w:val="a1"/>
              <w:tabs>
                <w:tab w:val="left" w:pos="3901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รายได้ค่าตอบแทนการใช้ระบบงาน</w:t>
            </w:r>
          </w:p>
        </w:tc>
        <w:tc>
          <w:tcPr>
            <w:tcW w:w="894" w:type="dxa"/>
          </w:tcPr>
          <w:p w14:paraId="47EA5CC1" w14:textId="5F75ACB7" w:rsidR="006A05E0" w:rsidRPr="007B685F" w:rsidRDefault="00135982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4F52CDC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hideMark/>
          </w:tcPr>
          <w:p w14:paraId="4CC6B81B" w14:textId="0EE1B010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E91C8E2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9D48794" w14:textId="155A3CE3" w:rsidR="006A05E0" w:rsidRPr="007B685F" w:rsidRDefault="00DB14F2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620DD0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hideMark/>
          </w:tcPr>
          <w:p w14:paraId="31B89E42" w14:textId="0572BD2F" w:rsidR="006A05E0" w:rsidRPr="007B685F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A05E0" w:rsidRPr="007B685F" w14:paraId="1B410086" w14:textId="77777777">
        <w:trPr>
          <w:trHeight w:hRule="exact" w:val="360"/>
        </w:trPr>
        <w:tc>
          <w:tcPr>
            <w:tcW w:w="4614" w:type="dxa"/>
          </w:tcPr>
          <w:p w14:paraId="0A4DA3A7" w14:textId="77777777" w:rsidR="006A05E0" w:rsidRPr="007B685F" w:rsidRDefault="006A05E0" w:rsidP="006A05E0">
            <w:pPr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4" w:type="dxa"/>
          </w:tcPr>
          <w:p w14:paraId="5F8C04A0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99A487E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EDBBF7F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F4E4E0A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A14CCD8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0353EE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79B7CD04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A05E0" w:rsidRPr="007B685F" w14:paraId="05C5CB9C" w14:textId="77777777">
        <w:tc>
          <w:tcPr>
            <w:tcW w:w="4614" w:type="dxa"/>
          </w:tcPr>
          <w:p w14:paraId="27BDE814" w14:textId="77777777" w:rsidR="006A05E0" w:rsidRPr="007B685F" w:rsidRDefault="006A05E0" w:rsidP="006A05E0">
            <w:pPr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94" w:type="dxa"/>
          </w:tcPr>
          <w:p w14:paraId="3B7D011C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5A071B4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736DAC3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73328C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466F82E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4BD5F3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115BB1EF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E3095" w:rsidRPr="007B685F" w14:paraId="72622B8C" w14:textId="77777777">
        <w:tc>
          <w:tcPr>
            <w:tcW w:w="4614" w:type="dxa"/>
          </w:tcPr>
          <w:p w14:paraId="1020D27A" w14:textId="77777777" w:rsidR="008E3095" w:rsidRPr="00B3369F" w:rsidRDefault="008E3095" w:rsidP="008E3095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94" w:type="dxa"/>
          </w:tcPr>
          <w:p w14:paraId="56374BA4" w14:textId="4CE7276F" w:rsidR="008E3095" w:rsidRPr="007B685F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5DAAB2" w14:textId="77777777" w:rsidR="008E3095" w:rsidRPr="007B685F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E6A3984" w14:textId="4CDFFCDF" w:rsidR="008E3095" w:rsidRPr="007B685F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2D6866" w14:textId="77777777" w:rsidR="008E3095" w:rsidRPr="007B685F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50AFD2E" w14:textId="62DFC8DC" w:rsidR="008E3095" w:rsidRPr="007B685F" w:rsidRDefault="00443EBA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5,066</w:t>
            </w:r>
          </w:p>
        </w:tc>
        <w:tc>
          <w:tcPr>
            <w:tcW w:w="270" w:type="dxa"/>
          </w:tcPr>
          <w:p w14:paraId="119F8550" w14:textId="77777777" w:rsidR="008E3095" w:rsidRPr="007B685F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FC9F8FF" w14:textId="601892C5" w:rsidR="008E3095" w:rsidRPr="007B685F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14,837</w:t>
            </w:r>
          </w:p>
        </w:tc>
      </w:tr>
      <w:tr w:rsidR="008E3095" w:rsidRPr="007B685F" w14:paraId="686E32D6" w14:textId="77777777">
        <w:tc>
          <w:tcPr>
            <w:tcW w:w="4614" w:type="dxa"/>
          </w:tcPr>
          <w:p w14:paraId="14A42A22" w14:textId="77777777" w:rsidR="008E3095" w:rsidRPr="007B685F" w:rsidRDefault="008E3095" w:rsidP="008E3095">
            <w:pPr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894" w:type="dxa"/>
          </w:tcPr>
          <w:p w14:paraId="78F104D5" w14:textId="776E4872" w:rsidR="008E3095" w:rsidRPr="007B685F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535F35" w14:textId="77777777" w:rsidR="008E3095" w:rsidRPr="007B685F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678499A" w14:textId="783799E0" w:rsidR="008E3095" w:rsidRPr="007B685F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AC4826" w14:textId="77777777" w:rsidR="008E3095" w:rsidRPr="007B685F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F58C448" w14:textId="69E8A56E" w:rsidR="008E3095" w:rsidRPr="007B685F" w:rsidRDefault="00721DCA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2,703</w:t>
            </w:r>
          </w:p>
        </w:tc>
        <w:tc>
          <w:tcPr>
            <w:tcW w:w="270" w:type="dxa"/>
          </w:tcPr>
          <w:p w14:paraId="2B6EB5E8" w14:textId="77777777" w:rsidR="008E3095" w:rsidRPr="007B685F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51453E27" w14:textId="0487D87F" w:rsidR="008E3095" w:rsidRPr="007B685F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2,878</w:t>
            </w:r>
          </w:p>
        </w:tc>
      </w:tr>
      <w:tr w:rsidR="008E3095" w:rsidRPr="005B3FDC" w14:paraId="4E8BA0B8" w14:textId="77777777">
        <w:tc>
          <w:tcPr>
            <w:tcW w:w="4614" w:type="dxa"/>
          </w:tcPr>
          <w:p w14:paraId="66A11F52" w14:textId="77777777" w:rsidR="008E3095" w:rsidRPr="007B685F" w:rsidRDefault="008E3095" w:rsidP="008E3095">
            <w:pPr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894" w:type="dxa"/>
          </w:tcPr>
          <w:p w14:paraId="4E3B75FD" w14:textId="5CDE2749" w:rsidR="008E3095" w:rsidRPr="007B685F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2A45A6" w14:textId="77777777" w:rsidR="008E3095" w:rsidRPr="007B685F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2BEC9DF" w14:textId="78332FE9" w:rsidR="008E3095" w:rsidRPr="007B685F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533E51" w14:textId="77777777" w:rsidR="008E3095" w:rsidRPr="007B685F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08A55C8" w14:textId="7826ADC4" w:rsidR="008E3095" w:rsidRPr="007B685F" w:rsidRDefault="00A43FCB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288</w:t>
            </w:r>
          </w:p>
        </w:tc>
        <w:tc>
          <w:tcPr>
            <w:tcW w:w="270" w:type="dxa"/>
          </w:tcPr>
          <w:p w14:paraId="0609C7E1" w14:textId="77777777" w:rsidR="008E3095" w:rsidRPr="007B685F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4045BDB5" w14:textId="2EC1465C" w:rsidR="008E3095" w:rsidRPr="007B685F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296</w:t>
            </w:r>
          </w:p>
        </w:tc>
      </w:tr>
      <w:tr w:rsidR="008E3095" w:rsidRPr="007B685F" w14:paraId="36E80103" w14:textId="77777777">
        <w:tc>
          <w:tcPr>
            <w:tcW w:w="4614" w:type="dxa"/>
          </w:tcPr>
          <w:p w14:paraId="5DA1961F" w14:textId="77777777" w:rsidR="008E3095" w:rsidRDefault="008E3095" w:rsidP="008E3095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 ค่าบริการ และอื่นๆ</w:t>
            </w:r>
          </w:p>
        </w:tc>
        <w:tc>
          <w:tcPr>
            <w:tcW w:w="894" w:type="dxa"/>
          </w:tcPr>
          <w:p w14:paraId="1B0916F4" w14:textId="51960EAF" w:rsidR="008E3095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C25380" w14:textId="77777777" w:rsidR="008E3095" w:rsidRPr="007B685F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80A2C92" w14:textId="51BBB072" w:rsidR="008E3095" w:rsidRPr="007B685F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5C9310" w14:textId="77777777" w:rsidR="008E3095" w:rsidRPr="007B685F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F82A53A" w14:textId="525C16EA" w:rsidR="008E3095" w:rsidRDefault="00CD4BF0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</w:t>
            </w:r>
          </w:p>
        </w:tc>
        <w:tc>
          <w:tcPr>
            <w:tcW w:w="270" w:type="dxa"/>
          </w:tcPr>
          <w:p w14:paraId="320988CC" w14:textId="77777777" w:rsidR="008E3095" w:rsidRPr="007B685F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32D1D513" w14:textId="08024D6A" w:rsidR="008E3095" w:rsidRPr="002606E5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</w:t>
            </w:r>
          </w:p>
        </w:tc>
      </w:tr>
      <w:tr w:rsidR="007D4580" w:rsidRPr="007B685F" w14:paraId="11166B0C" w14:textId="77777777">
        <w:tc>
          <w:tcPr>
            <w:tcW w:w="4614" w:type="dxa"/>
          </w:tcPr>
          <w:p w14:paraId="5FF90855" w14:textId="6ECE8CB4" w:rsidR="007D4580" w:rsidRPr="007B685F" w:rsidRDefault="007D4580" w:rsidP="007D4580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กำไรจากการจำหน่าย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894" w:type="dxa"/>
          </w:tcPr>
          <w:p w14:paraId="6FC17ECA" w14:textId="04F8D692" w:rsidR="007D4580" w:rsidRDefault="007D4580" w:rsidP="007D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2A0A62" w14:textId="77777777" w:rsidR="007D4580" w:rsidRPr="007B685F" w:rsidRDefault="007D4580" w:rsidP="007D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0DD4D50" w14:textId="594C5835" w:rsidR="007D4580" w:rsidRDefault="007D4580" w:rsidP="007D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EBA558" w14:textId="77777777" w:rsidR="007D4580" w:rsidRPr="007B685F" w:rsidRDefault="007D4580" w:rsidP="007D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F32EC0D" w14:textId="60E0D9CB" w:rsidR="007D4580" w:rsidRDefault="007D4580" w:rsidP="007D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966DCF" w14:textId="77777777" w:rsidR="007D4580" w:rsidRPr="007B685F" w:rsidRDefault="007D4580" w:rsidP="007D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48FF9C27" w14:textId="2D103A35" w:rsidR="007D4580" w:rsidRDefault="007D4580" w:rsidP="007D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8,478</w:t>
            </w:r>
          </w:p>
        </w:tc>
      </w:tr>
      <w:tr w:rsidR="008E3095" w:rsidRPr="007B685F" w14:paraId="3EDACF29" w14:textId="77777777">
        <w:tc>
          <w:tcPr>
            <w:tcW w:w="4614" w:type="dxa"/>
          </w:tcPr>
          <w:p w14:paraId="1340CFBA" w14:textId="77777777" w:rsidR="008E3095" w:rsidRPr="007B685F" w:rsidRDefault="008E3095" w:rsidP="008E3095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4" w:type="dxa"/>
          </w:tcPr>
          <w:p w14:paraId="386DC359" w14:textId="77777777" w:rsidR="008E3095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EC10AF" w14:textId="77777777" w:rsidR="008E3095" w:rsidRPr="007B685F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C49043C" w14:textId="77777777" w:rsidR="008E3095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34328A" w14:textId="77777777" w:rsidR="008E3095" w:rsidRPr="007B685F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5838936" w14:textId="77777777" w:rsidR="008E3095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33B57C" w14:textId="77777777" w:rsidR="008E3095" w:rsidRPr="007B685F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04C619DC" w14:textId="77777777" w:rsidR="008E3095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E3095" w:rsidRPr="007B685F" w14:paraId="165AB073" w14:textId="77777777">
        <w:tc>
          <w:tcPr>
            <w:tcW w:w="4614" w:type="dxa"/>
          </w:tcPr>
          <w:p w14:paraId="6B4A213F" w14:textId="77777777" w:rsidR="008E3095" w:rsidRPr="007B685F" w:rsidRDefault="008E3095" w:rsidP="008E3095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 การร่วมค้า</w:t>
            </w:r>
          </w:p>
        </w:tc>
        <w:tc>
          <w:tcPr>
            <w:tcW w:w="894" w:type="dxa"/>
          </w:tcPr>
          <w:p w14:paraId="15EA676C" w14:textId="77777777" w:rsidR="008E3095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E65B0" w14:textId="77777777" w:rsidR="008E3095" w:rsidRPr="007B685F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DDFE767" w14:textId="77777777" w:rsidR="008E3095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BD4BC8" w14:textId="77777777" w:rsidR="008E3095" w:rsidRPr="007B685F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611310B" w14:textId="77777777" w:rsidR="008E3095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93305C" w14:textId="77777777" w:rsidR="008E3095" w:rsidRPr="007B685F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15B33090" w14:textId="77777777" w:rsidR="008E3095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E3095" w:rsidRPr="007B685F" w14:paraId="7293BBB7" w14:textId="77777777">
        <w:tc>
          <w:tcPr>
            <w:tcW w:w="4614" w:type="dxa"/>
          </w:tcPr>
          <w:p w14:paraId="302FDEBB" w14:textId="77777777" w:rsidR="008E3095" w:rsidRPr="007B685F" w:rsidRDefault="008E3095" w:rsidP="008E3095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และบริษัทที่เกี่ยวข้องกัน</w:t>
            </w:r>
          </w:p>
        </w:tc>
        <w:tc>
          <w:tcPr>
            <w:tcW w:w="894" w:type="dxa"/>
          </w:tcPr>
          <w:p w14:paraId="37807331" w14:textId="77777777" w:rsidR="008E3095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CFEEAC" w14:textId="77777777" w:rsidR="008E3095" w:rsidRPr="007B685F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5042E74" w14:textId="77777777" w:rsidR="008E3095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76D62F" w14:textId="77777777" w:rsidR="008E3095" w:rsidRPr="007B685F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6038BD5" w14:textId="77777777" w:rsidR="008E3095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186483" w14:textId="77777777" w:rsidR="008E3095" w:rsidRPr="007B685F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0FD4D248" w14:textId="77777777" w:rsidR="008E3095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E3095" w:rsidRPr="007B685F" w14:paraId="43D0AC1C" w14:textId="77777777">
        <w:tc>
          <w:tcPr>
            <w:tcW w:w="4614" w:type="dxa"/>
          </w:tcPr>
          <w:p w14:paraId="28955817" w14:textId="77777777" w:rsidR="008E3095" w:rsidRPr="007B685F" w:rsidRDefault="008E3095" w:rsidP="008E3095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894" w:type="dxa"/>
          </w:tcPr>
          <w:p w14:paraId="04612088" w14:textId="3665F7A0" w:rsidR="008E3095" w:rsidRDefault="007E69E4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36,532</w:t>
            </w:r>
          </w:p>
        </w:tc>
        <w:tc>
          <w:tcPr>
            <w:tcW w:w="270" w:type="dxa"/>
          </w:tcPr>
          <w:p w14:paraId="1D29C166" w14:textId="77777777" w:rsidR="008E3095" w:rsidRPr="007B685F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5ED1E2D" w14:textId="23891628" w:rsidR="008E3095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31,526</w:t>
            </w:r>
          </w:p>
        </w:tc>
        <w:tc>
          <w:tcPr>
            <w:tcW w:w="270" w:type="dxa"/>
          </w:tcPr>
          <w:p w14:paraId="54AB800F" w14:textId="77777777" w:rsidR="008E3095" w:rsidRPr="007B685F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25CA5E0" w14:textId="16199943" w:rsidR="008E3095" w:rsidRDefault="0081007E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1,056</w:t>
            </w:r>
          </w:p>
        </w:tc>
        <w:tc>
          <w:tcPr>
            <w:tcW w:w="270" w:type="dxa"/>
          </w:tcPr>
          <w:p w14:paraId="475467D4" w14:textId="77777777" w:rsidR="008E3095" w:rsidRPr="007B685F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0C20079C" w14:textId="599F4136" w:rsidR="008E3095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761</w:t>
            </w:r>
          </w:p>
        </w:tc>
      </w:tr>
      <w:tr w:rsidR="008E3095" w:rsidRPr="007B685F" w14:paraId="1177D86C" w14:textId="77777777">
        <w:tc>
          <w:tcPr>
            <w:tcW w:w="4614" w:type="dxa"/>
          </w:tcPr>
          <w:p w14:paraId="3767901B" w14:textId="77777777" w:rsidR="008E3095" w:rsidRPr="007B685F" w:rsidRDefault="008E3095" w:rsidP="008E3095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 ค่าบริการและอื่นๆ</w:t>
            </w:r>
          </w:p>
        </w:tc>
        <w:tc>
          <w:tcPr>
            <w:tcW w:w="894" w:type="dxa"/>
          </w:tcPr>
          <w:p w14:paraId="1B101ECC" w14:textId="7AEEDFA7" w:rsidR="008E3095" w:rsidRDefault="007E69E4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211</w:t>
            </w:r>
          </w:p>
        </w:tc>
        <w:tc>
          <w:tcPr>
            <w:tcW w:w="270" w:type="dxa"/>
          </w:tcPr>
          <w:p w14:paraId="547A3A6C" w14:textId="77777777" w:rsidR="008E3095" w:rsidRPr="007B685F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020118E" w14:textId="41AA7A48" w:rsidR="008E3095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185</w:t>
            </w:r>
          </w:p>
        </w:tc>
        <w:tc>
          <w:tcPr>
            <w:tcW w:w="270" w:type="dxa"/>
          </w:tcPr>
          <w:p w14:paraId="194E6A00" w14:textId="77777777" w:rsidR="008E3095" w:rsidRPr="007B685F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0454DC0" w14:textId="68C2B7D4" w:rsidR="008E3095" w:rsidRDefault="00CE7CC7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2DC4B118" w14:textId="77777777" w:rsidR="008E3095" w:rsidRPr="007B685F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6DCAA063" w14:textId="00894D85" w:rsidR="008E3095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</w:t>
            </w:r>
          </w:p>
        </w:tc>
      </w:tr>
      <w:tr w:rsidR="008E3095" w:rsidRPr="007B685F" w14:paraId="4BD1C287" w14:textId="77777777">
        <w:tc>
          <w:tcPr>
            <w:tcW w:w="4614" w:type="dxa"/>
          </w:tcPr>
          <w:p w14:paraId="3DB674C9" w14:textId="77777777" w:rsidR="008E3095" w:rsidRPr="007B685F" w:rsidRDefault="008E3095" w:rsidP="008E3095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รายได้ค่าตอบแทนการใช้ระบบงาน</w:t>
            </w:r>
          </w:p>
        </w:tc>
        <w:tc>
          <w:tcPr>
            <w:tcW w:w="894" w:type="dxa"/>
          </w:tcPr>
          <w:p w14:paraId="1BAB1CC9" w14:textId="5A6F2BA9" w:rsidR="008E3095" w:rsidRDefault="007E69E4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  <w:tc>
          <w:tcPr>
            <w:tcW w:w="270" w:type="dxa"/>
          </w:tcPr>
          <w:p w14:paraId="0E7C15BA" w14:textId="77777777" w:rsidR="008E3095" w:rsidRPr="007B685F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95A37B8" w14:textId="64297D5A" w:rsidR="008E3095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25185BB2" w14:textId="77777777" w:rsidR="008E3095" w:rsidRPr="007B685F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2828AF0" w14:textId="111327DF" w:rsidR="008E3095" w:rsidRDefault="00CE7CC7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18F9C5" w14:textId="77777777" w:rsidR="008E3095" w:rsidRPr="007B685F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3A32D993" w14:textId="0BB7623B" w:rsidR="008E3095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330A7" w:rsidRPr="007B685F" w14:paraId="2DFAC6F1" w14:textId="77777777">
        <w:tc>
          <w:tcPr>
            <w:tcW w:w="4614" w:type="dxa"/>
          </w:tcPr>
          <w:p w14:paraId="2FDCE8BA" w14:textId="6E3D6194" w:rsidR="006330A7" w:rsidRPr="007B685F" w:rsidRDefault="006330A7" w:rsidP="006330A7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894" w:type="dxa"/>
          </w:tcPr>
          <w:p w14:paraId="48D8F6C5" w14:textId="43D55F21" w:rsidR="006330A7" w:rsidRDefault="006330A7" w:rsidP="0063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467FBD2E" w14:textId="77777777" w:rsidR="006330A7" w:rsidRPr="007B685F" w:rsidRDefault="006330A7" w:rsidP="0063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D8970D8" w14:textId="6BAF5246" w:rsidR="006330A7" w:rsidRDefault="006330A7" w:rsidP="0063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0CBACDDD" w14:textId="77777777" w:rsidR="006330A7" w:rsidRPr="007B685F" w:rsidRDefault="006330A7" w:rsidP="0063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5783E05" w14:textId="3FF426BD" w:rsidR="006330A7" w:rsidRDefault="006330A7" w:rsidP="0063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F04280" w14:textId="77777777" w:rsidR="006330A7" w:rsidRPr="007B685F" w:rsidRDefault="006330A7" w:rsidP="0063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3C33E591" w14:textId="147EFC4D" w:rsidR="006330A7" w:rsidRDefault="006330A7" w:rsidP="0063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330A7" w:rsidRPr="007B685F" w14:paraId="2F35E1E7" w14:textId="77777777">
        <w:tc>
          <w:tcPr>
            <w:tcW w:w="4614" w:type="dxa"/>
          </w:tcPr>
          <w:p w14:paraId="1751FD74" w14:textId="740B23E0" w:rsidR="006330A7" w:rsidRPr="007B685F" w:rsidRDefault="006330A7" w:rsidP="006330A7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94" w:type="dxa"/>
          </w:tcPr>
          <w:p w14:paraId="3F74FC4B" w14:textId="4B848D26" w:rsidR="006330A7" w:rsidRDefault="006330A7" w:rsidP="0063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05FFA915" w14:textId="77777777" w:rsidR="006330A7" w:rsidRPr="007B685F" w:rsidRDefault="006330A7" w:rsidP="0063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C064A52" w14:textId="6A6C49D9" w:rsidR="006330A7" w:rsidRDefault="006330A7" w:rsidP="0063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585DEE66" w14:textId="77777777" w:rsidR="006330A7" w:rsidRPr="007B685F" w:rsidRDefault="006330A7" w:rsidP="0063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68FAB41" w14:textId="5827FEA0" w:rsidR="006330A7" w:rsidRDefault="006330A7" w:rsidP="0063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0A99B2D" w14:textId="77777777" w:rsidR="006330A7" w:rsidRPr="007B685F" w:rsidRDefault="006330A7" w:rsidP="0063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35B300E3" w14:textId="575A053D" w:rsidR="006330A7" w:rsidRDefault="006330A7" w:rsidP="0063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6330A7" w:rsidRPr="007B685F" w14:paraId="0BD9D42A" w14:textId="77777777">
        <w:tc>
          <w:tcPr>
            <w:tcW w:w="4614" w:type="dxa"/>
          </w:tcPr>
          <w:p w14:paraId="75B0331F" w14:textId="204A476F" w:rsidR="006330A7" w:rsidRPr="007B685F" w:rsidRDefault="006330A7" w:rsidP="006330A7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รายได้ค่าฝึกอบรมและสัมมนา</w:t>
            </w:r>
          </w:p>
        </w:tc>
        <w:tc>
          <w:tcPr>
            <w:tcW w:w="894" w:type="dxa"/>
          </w:tcPr>
          <w:p w14:paraId="03A61DDB" w14:textId="3ACCA9C7" w:rsidR="006330A7" w:rsidRDefault="006330A7" w:rsidP="0063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6D41C20" w14:textId="77777777" w:rsidR="006330A7" w:rsidRPr="007B685F" w:rsidRDefault="006330A7" w:rsidP="0063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247A8A0" w14:textId="5CA32153" w:rsidR="006330A7" w:rsidRDefault="006330A7" w:rsidP="0063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21CFA62" w14:textId="77777777" w:rsidR="006330A7" w:rsidRPr="007B685F" w:rsidRDefault="006330A7" w:rsidP="0063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CBE6FE5" w14:textId="65C1AB14" w:rsidR="006330A7" w:rsidRDefault="006330A7" w:rsidP="0063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D78C6B" w14:textId="77777777" w:rsidR="006330A7" w:rsidRPr="007B685F" w:rsidRDefault="006330A7" w:rsidP="0063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3832B1C0" w14:textId="7942493C" w:rsidR="006330A7" w:rsidRDefault="006330A7" w:rsidP="0063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4920A4FC" w14:textId="77777777" w:rsidR="006A05E0" w:rsidRDefault="006A05E0" w:rsidP="006A05E0"/>
    <w:p w14:paraId="04663FA0" w14:textId="77777777" w:rsidR="006A05E0" w:rsidRDefault="006A05E0" w:rsidP="006A05E0"/>
    <w:p w14:paraId="5AB7CBDB" w14:textId="77777777" w:rsidR="006A05E0" w:rsidRDefault="006A05E0">
      <w:r>
        <w:br w:type="page"/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614"/>
        <w:gridCol w:w="894"/>
        <w:gridCol w:w="270"/>
        <w:gridCol w:w="984"/>
        <w:gridCol w:w="270"/>
        <w:gridCol w:w="984"/>
        <w:gridCol w:w="270"/>
        <w:gridCol w:w="894"/>
      </w:tblGrid>
      <w:tr w:rsidR="006A05E0" w:rsidRPr="007B685F" w14:paraId="6C6C09E1" w14:textId="77777777">
        <w:trPr>
          <w:trHeight w:val="302"/>
        </w:trPr>
        <w:tc>
          <w:tcPr>
            <w:tcW w:w="4614" w:type="dxa"/>
            <w:vAlign w:val="center"/>
          </w:tcPr>
          <w:p w14:paraId="61A39C10" w14:textId="3C59C3C2" w:rsidR="006A05E0" w:rsidRPr="007B685F" w:rsidRDefault="006A05E0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vAlign w:val="center"/>
          </w:tcPr>
          <w:p w14:paraId="5CA701D4" w14:textId="77777777" w:rsidR="006A05E0" w:rsidRPr="007B685F" w:rsidRDefault="006A05E0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DFE1110" w14:textId="77777777" w:rsidR="006A05E0" w:rsidRPr="007B685F" w:rsidRDefault="006A05E0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vAlign w:val="center"/>
            <w:hideMark/>
          </w:tcPr>
          <w:p w14:paraId="66E14DA1" w14:textId="77777777" w:rsidR="006A05E0" w:rsidRPr="007B685F" w:rsidRDefault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A05E0" w:rsidRPr="007B685F" w14:paraId="5E9EFBD0" w14:textId="77777777">
        <w:tc>
          <w:tcPr>
            <w:tcW w:w="4614" w:type="dxa"/>
          </w:tcPr>
          <w:p w14:paraId="07C3E844" w14:textId="77777777" w:rsidR="006A05E0" w:rsidRPr="007B685F" w:rsidRDefault="006A05E0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B21EFF" w14:textId="77777777" w:rsidR="006A05E0" w:rsidRPr="007B685F" w:rsidRDefault="006A05E0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95BC925" w14:textId="77777777" w:rsidR="006A05E0" w:rsidRPr="007B685F" w:rsidRDefault="006A05E0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40663D" w14:textId="77777777" w:rsidR="006A05E0" w:rsidRPr="007B685F" w:rsidRDefault="006A05E0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05E0" w:rsidRPr="007B685F" w14:paraId="1372A9FD" w14:textId="77777777">
        <w:tc>
          <w:tcPr>
            <w:tcW w:w="4614" w:type="dxa"/>
          </w:tcPr>
          <w:p w14:paraId="142F499C" w14:textId="77777777" w:rsidR="006A05E0" w:rsidRPr="007B685F" w:rsidRDefault="006A05E0" w:rsidP="006A05E0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27A07D" w14:textId="442C424F" w:rsidR="006A05E0" w:rsidRPr="007B685F" w:rsidRDefault="006A05E0" w:rsidP="006A05E0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44CBCE" w14:textId="77777777" w:rsidR="006A05E0" w:rsidRPr="007B685F" w:rsidRDefault="006A05E0" w:rsidP="006A05E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4B62FF" w14:textId="109ECBB1" w:rsidR="006A05E0" w:rsidRPr="007B685F" w:rsidRDefault="006A05E0" w:rsidP="006A05E0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5219D36" w14:textId="77777777" w:rsidR="006A05E0" w:rsidRPr="007B685F" w:rsidRDefault="006A05E0" w:rsidP="006A05E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9912E3" w14:textId="0BFED2D8" w:rsidR="006A05E0" w:rsidRPr="007B685F" w:rsidRDefault="006A05E0" w:rsidP="006A05E0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764204" w14:textId="77777777" w:rsidR="006A05E0" w:rsidRPr="007B685F" w:rsidRDefault="006A05E0" w:rsidP="006A05E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CF6C18" w14:textId="64362FF7" w:rsidR="006A05E0" w:rsidRPr="007B685F" w:rsidRDefault="006A05E0" w:rsidP="006A05E0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6A05E0" w:rsidRPr="007B685F" w14:paraId="5DF72E04" w14:textId="77777777">
        <w:tc>
          <w:tcPr>
            <w:tcW w:w="4614" w:type="dxa"/>
            <w:hideMark/>
          </w:tcPr>
          <w:p w14:paraId="0A6434DA" w14:textId="77777777" w:rsidR="006A05E0" w:rsidRPr="007B685F" w:rsidRDefault="006A05E0" w:rsidP="006A05E0">
            <w:pPr>
              <w:tabs>
                <w:tab w:val="clear" w:pos="907"/>
                <w:tab w:val="left" w:pos="522"/>
                <w:tab w:val="left" w:pos="1045"/>
              </w:tabs>
              <w:ind w:left="522" w:right="-108" w:hanging="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(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ข)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  ค่าใช้จ่ายและอื่นๆ</w:t>
            </w:r>
          </w:p>
        </w:tc>
        <w:tc>
          <w:tcPr>
            <w:tcW w:w="894" w:type="dxa"/>
          </w:tcPr>
          <w:p w14:paraId="414C4718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502A87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C7C4978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1B64EB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0FB93F6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6849A9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  <w:cs/>
              </w:rPr>
            </w:pPr>
          </w:p>
        </w:tc>
        <w:tc>
          <w:tcPr>
            <w:tcW w:w="894" w:type="dxa"/>
          </w:tcPr>
          <w:p w14:paraId="01DEDDFF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A05E0" w:rsidRPr="007B685F" w14:paraId="61228FD7" w14:textId="77777777">
        <w:tc>
          <w:tcPr>
            <w:tcW w:w="4614" w:type="dxa"/>
            <w:hideMark/>
          </w:tcPr>
          <w:p w14:paraId="6EAD3A00" w14:textId="77777777" w:rsidR="006A05E0" w:rsidRPr="007B685F" w:rsidRDefault="006A05E0" w:rsidP="006A05E0">
            <w:pPr>
              <w:pStyle w:val="a1"/>
              <w:ind w:left="-18" w:right="-108" w:firstLine="107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894" w:type="dxa"/>
          </w:tcPr>
          <w:p w14:paraId="06970E16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040DAC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28D7BB6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CFFB9D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DF491AD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8552F1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  <w:cs/>
              </w:rPr>
            </w:pPr>
          </w:p>
        </w:tc>
        <w:tc>
          <w:tcPr>
            <w:tcW w:w="894" w:type="dxa"/>
          </w:tcPr>
          <w:p w14:paraId="77CBD11F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A05E0" w:rsidRPr="007B685F" w14:paraId="5F468C24" w14:textId="77777777">
        <w:tc>
          <w:tcPr>
            <w:tcW w:w="4614" w:type="dxa"/>
            <w:hideMark/>
          </w:tcPr>
          <w:p w14:paraId="05F5156F" w14:textId="77777777" w:rsidR="006A05E0" w:rsidRPr="007B685F" w:rsidRDefault="006A05E0" w:rsidP="006A05E0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894" w:type="dxa"/>
          </w:tcPr>
          <w:p w14:paraId="2643ED23" w14:textId="6C6F0EAF" w:rsidR="006A05E0" w:rsidRPr="007B685F" w:rsidRDefault="00AE61DC" w:rsidP="00AE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6,231</w:t>
            </w:r>
          </w:p>
        </w:tc>
        <w:tc>
          <w:tcPr>
            <w:tcW w:w="270" w:type="dxa"/>
          </w:tcPr>
          <w:p w14:paraId="16ED18D5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hideMark/>
          </w:tcPr>
          <w:p w14:paraId="20DE50F0" w14:textId="2DDC9581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6,178</w:t>
            </w:r>
          </w:p>
        </w:tc>
        <w:tc>
          <w:tcPr>
            <w:tcW w:w="270" w:type="dxa"/>
          </w:tcPr>
          <w:p w14:paraId="0BD3CB73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730C076" w14:textId="57F6D3B9" w:rsidR="006A05E0" w:rsidRPr="007B685F" w:rsidRDefault="002D1076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1,402</w:t>
            </w:r>
          </w:p>
        </w:tc>
        <w:tc>
          <w:tcPr>
            <w:tcW w:w="270" w:type="dxa"/>
          </w:tcPr>
          <w:p w14:paraId="045445DD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hideMark/>
          </w:tcPr>
          <w:p w14:paraId="3008DE57" w14:textId="3D8C7E95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1,730</w:t>
            </w:r>
          </w:p>
        </w:tc>
      </w:tr>
      <w:tr w:rsidR="006A05E0" w:rsidRPr="007B685F" w14:paraId="7F79E287" w14:textId="77777777">
        <w:tc>
          <w:tcPr>
            <w:tcW w:w="4614" w:type="dxa"/>
            <w:hideMark/>
          </w:tcPr>
          <w:p w14:paraId="307B276E" w14:textId="77777777" w:rsidR="006A05E0" w:rsidRPr="007B685F" w:rsidRDefault="006A05E0" w:rsidP="006A05E0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ค่าสิทธิในการใช้เครื่องหมายการค้า</w:t>
            </w:r>
          </w:p>
        </w:tc>
        <w:tc>
          <w:tcPr>
            <w:tcW w:w="894" w:type="dxa"/>
          </w:tcPr>
          <w:p w14:paraId="7FA48571" w14:textId="1D5C1165" w:rsidR="006A05E0" w:rsidRPr="007B685F" w:rsidRDefault="00AE61DC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2,411</w:t>
            </w:r>
          </w:p>
        </w:tc>
        <w:tc>
          <w:tcPr>
            <w:tcW w:w="270" w:type="dxa"/>
          </w:tcPr>
          <w:p w14:paraId="65A04220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hideMark/>
          </w:tcPr>
          <w:p w14:paraId="5015AC0D" w14:textId="4365C37F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2,440</w:t>
            </w:r>
          </w:p>
        </w:tc>
        <w:tc>
          <w:tcPr>
            <w:tcW w:w="270" w:type="dxa"/>
          </w:tcPr>
          <w:p w14:paraId="6A76542C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88819F0" w14:textId="60B0216F" w:rsidR="006A05E0" w:rsidRPr="007B685F" w:rsidRDefault="002D1076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172</w:t>
            </w:r>
          </w:p>
        </w:tc>
        <w:tc>
          <w:tcPr>
            <w:tcW w:w="270" w:type="dxa"/>
          </w:tcPr>
          <w:p w14:paraId="7857F2FC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hideMark/>
          </w:tcPr>
          <w:p w14:paraId="6111B5D7" w14:textId="3BA37DCC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158</w:t>
            </w:r>
          </w:p>
        </w:tc>
      </w:tr>
      <w:tr w:rsidR="000809E4" w:rsidRPr="007B685F" w14:paraId="4891CAA4" w14:textId="77777777">
        <w:tc>
          <w:tcPr>
            <w:tcW w:w="4614" w:type="dxa"/>
          </w:tcPr>
          <w:p w14:paraId="14FB728C" w14:textId="55D4C5BB" w:rsidR="000809E4" w:rsidRPr="007B685F" w:rsidRDefault="000809E4" w:rsidP="000809E4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ซื้อเครื่องหมายการค้า</w:t>
            </w:r>
          </w:p>
        </w:tc>
        <w:tc>
          <w:tcPr>
            <w:tcW w:w="894" w:type="dxa"/>
          </w:tcPr>
          <w:p w14:paraId="0D661CE9" w14:textId="5EB2678E" w:rsidR="000809E4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159</w:t>
            </w:r>
          </w:p>
        </w:tc>
        <w:tc>
          <w:tcPr>
            <w:tcW w:w="270" w:type="dxa"/>
          </w:tcPr>
          <w:p w14:paraId="216FC507" w14:textId="77777777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7E661BA" w14:textId="7D3B9D81" w:rsidR="000809E4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4001A6" w14:textId="77777777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E8C186A" w14:textId="731665C8" w:rsidR="000809E4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9195EA" w14:textId="77777777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6F311223" w14:textId="3D4B96AD" w:rsidR="000809E4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809E4" w:rsidRPr="007B685F" w14:paraId="78640E0C" w14:textId="77777777">
        <w:tc>
          <w:tcPr>
            <w:tcW w:w="4614" w:type="dxa"/>
            <w:hideMark/>
          </w:tcPr>
          <w:p w14:paraId="01F444B1" w14:textId="77777777" w:rsidR="000809E4" w:rsidRPr="007B685F" w:rsidRDefault="000809E4" w:rsidP="000809E4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ค่าบริการด้านเทคนิควิชาการ</w:t>
            </w:r>
          </w:p>
        </w:tc>
        <w:tc>
          <w:tcPr>
            <w:tcW w:w="894" w:type="dxa"/>
          </w:tcPr>
          <w:p w14:paraId="12FBE04B" w14:textId="50E8AB90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63D8543E" w14:textId="77777777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hideMark/>
          </w:tcPr>
          <w:p w14:paraId="7D24CBCD" w14:textId="372A589A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07AB6C4A" w14:textId="77777777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6660D40" w14:textId="7C52BAD7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173D33" w14:textId="77777777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hideMark/>
          </w:tcPr>
          <w:p w14:paraId="2A93850D" w14:textId="32464511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809E4" w:rsidRPr="007B685F" w14:paraId="35268A35" w14:textId="77777777">
        <w:trPr>
          <w:trHeight w:val="331"/>
        </w:trPr>
        <w:tc>
          <w:tcPr>
            <w:tcW w:w="4614" w:type="dxa"/>
          </w:tcPr>
          <w:p w14:paraId="317BE9C2" w14:textId="77777777" w:rsidR="000809E4" w:rsidRPr="00C46C20" w:rsidRDefault="000809E4" w:rsidP="000809E4">
            <w:pPr>
              <w:tabs>
                <w:tab w:val="clear" w:pos="227"/>
                <w:tab w:val="left" w:pos="252"/>
              </w:tabs>
              <w:ind w:left="-18" w:right="-108" w:firstLine="43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4" w:type="dxa"/>
          </w:tcPr>
          <w:p w14:paraId="79C373A4" w14:textId="77777777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A38554F" w14:textId="77777777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E2DA5EB" w14:textId="77777777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4309A0" w14:textId="77777777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ED5367C" w14:textId="77777777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981A87" w14:textId="77777777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A3E5A9A" w14:textId="77777777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09E4" w:rsidRPr="007B685F" w14:paraId="359A6025" w14:textId="77777777">
        <w:tc>
          <w:tcPr>
            <w:tcW w:w="4614" w:type="dxa"/>
          </w:tcPr>
          <w:p w14:paraId="2290D8F0" w14:textId="77777777" w:rsidR="000809E4" w:rsidRPr="007B685F" w:rsidRDefault="000809E4" w:rsidP="000809E4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94" w:type="dxa"/>
          </w:tcPr>
          <w:p w14:paraId="29DF462E" w14:textId="77777777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5942820" w14:textId="77777777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FD45686" w14:textId="77777777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08391C" w14:textId="77777777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683A642" w14:textId="77777777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8E2FEF" w14:textId="77777777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70D1A456" w14:textId="77777777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09E4" w:rsidRPr="007B685F" w14:paraId="11006FCD" w14:textId="77777777">
        <w:tc>
          <w:tcPr>
            <w:tcW w:w="4614" w:type="dxa"/>
          </w:tcPr>
          <w:p w14:paraId="7E672A4E" w14:textId="77777777" w:rsidR="000809E4" w:rsidRPr="001B4C72" w:rsidRDefault="000809E4" w:rsidP="000809E4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4C72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894" w:type="dxa"/>
          </w:tcPr>
          <w:p w14:paraId="56CEDB62" w14:textId="1EE32C67" w:rsidR="000809E4" w:rsidRPr="001B4C72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C331EA" w14:textId="77777777" w:rsidR="000809E4" w:rsidRPr="001B4C72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35ECCC0" w14:textId="090FF103" w:rsidR="000809E4" w:rsidRPr="001B4C72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E1CD6B" w14:textId="77777777" w:rsidR="000809E4" w:rsidRPr="001B4C72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F9282BF" w14:textId="4C5224E2" w:rsidR="000809E4" w:rsidRPr="001B4C72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1,121</w:t>
            </w:r>
          </w:p>
        </w:tc>
        <w:tc>
          <w:tcPr>
            <w:tcW w:w="270" w:type="dxa"/>
          </w:tcPr>
          <w:p w14:paraId="42AEC369" w14:textId="77777777" w:rsidR="000809E4" w:rsidRPr="001B4C72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458B6DCF" w14:textId="0CDB5228" w:rsidR="000809E4" w:rsidRPr="001B4C72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B4C72">
              <w:rPr>
                <w:rFonts w:ascii="Angsana New" w:hAnsi="Angsana New" w:cs="Angsana New"/>
                <w:sz w:val="30"/>
                <w:szCs w:val="30"/>
              </w:rPr>
              <w:t>731</w:t>
            </w:r>
          </w:p>
        </w:tc>
      </w:tr>
      <w:tr w:rsidR="000809E4" w:rsidRPr="007B685F" w14:paraId="32616F28" w14:textId="77777777">
        <w:tc>
          <w:tcPr>
            <w:tcW w:w="4614" w:type="dxa"/>
          </w:tcPr>
          <w:p w14:paraId="58CDB788" w14:textId="77777777" w:rsidR="000809E4" w:rsidRPr="007B685F" w:rsidRDefault="000809E4" w:rsidP="000809E4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894" w:type="dxa"/>
          </w:tcPr>
          <w:p w14:paraId="6706AEC0" w14:textId="0C2B2D82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6AED7F" w14:textId="77777777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F25CA46" w14:textId="14C20A8E" w:rsidR="000809E4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CDAE8D" w14:textId="77777777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8AE503C" w14:textId="4EEAB3B8" w:rsidR="000809E4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246</w:t>
            </w:r>
          </w:p>
        </w:tc>
        <w:tc>
          <w:tcPr>
            <w:tcW w:w="270" w:type="dxa"/>
          </w:tcPr>
          <w:p w14:paraId="4248CEC3" w14:textId="77777777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7E30D4D2" w14:textId="68E18BD2" w:rsidR="000809E4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148</w:t>
            </w:r>
          </w:p>
        </w:tc>
      </w:tr>
      <w:tr w:rsidR="000809E4" w:rsidRPr="007B685F" w14:paraId="60ACB769" w14:textId="77777777">
        <w:tc>
          <w:tcPr>
            <w:tcW w:w="4614" w:type="dxa"/>
          </w:tcPr>
          <w:p w14:paraId="675ECCEB" w14:textId="77777777" w:rsidR="000809E4" w:rsidRPr="007B685F" w:rsidRDefault="000809E4" w:rsidP="000809E4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ค่าตอบแทนการใช้ระบบงาน</w:t>
            </w:r>
          </w:p>
        </w:tc>
        <w:tc>
          <w:tcPr>
            <w:tcW w:w="894" w:type="dxa"/>
          </w:tcPr>
          <w:p w14:paraId="3AE8518D" w14:textId="3EFC885B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8D6F07" w14:textId="77777777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5E95375" w14:textId="5EF173E1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338958" w14:textId="77777777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B28C6A3" w14:textId="3E76A1C4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</w:t>
            </w:r>
          </w:p>
        </w:tc>
        <w:tc>
          <w:tcPr>
            <w:tcW w:w="270" w:type="dxa"/>
          </w:tcPr>
          <w:p w14:paraId="66595AF7" w14:textId="77777777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0D03AA66" w14:textId="19665AE3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</w:tr>
      <w:tr w:rsidR="000809E4" w:rsidRPr="007B685F" w14:paraId="062B8C20" w14:textId="77777777">
        <w:tc>
          <w:tcPr>
            <w:tcW w:w="4614" w:type="dxa"/>
          </w:tcPr>
          <w:p w14:paraId="5D05255D" w14:textId="77777777" w:rsidR="000809E4" w:rsidRPr="006C4C50" w:rsidRDefault="000809E4" w:rsidP="000809E4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C4C50">
              <w:rPr>
                <w:rFonts w:ascii="Angsana New" w:hAnsi="Angsana New" w:cs="Angsana New" w:hint="cs"/>
                <w:sz w:val="30"/>
                <w:szCs w:val="30"/>
                <w:cs/>
              </w:rPr>
              <w:t>ค่าฝึกอบรมและสัมมนา</w:t>
            </w:r>
          </w:p>
        </w:tc>
        <w:tc>
          <w:tcPr>
            <w:tcW w:w="894" w:type="dxa"/>
          </w:tcPr>
          <w:p w14:paraId="2977420B" w14:textId="7907D59C" w:rsidR="000809E4" w:rsidRPr="006C4C50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2D70FE" w14:textId="77777777" w:rsidR="000809E4" w:rsidRPr="006C4C50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D54A7AC" w14:textId="01F39613" w:rsidR="000809E4" w:rsidRPr="006C4C50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B164CC" w14:textId="77777777" w:rsidR="000809E4" w:rsidRPr="006C4C50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774D4EE" w14:textId="75C62277" w:rsidR="000809E4" w:rsidRPr="006C4C50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48197ABD" w14:textId="77777777" w:rsidR="000809E4" w:rsidRPr="006C4C50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14867B0E" w14:textId="15D9896B" w:rsidR="000809E4" w:rsidRPr="006C4C50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C4C50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0809E4" w:rsidRPr="007B685F" w14:paraId="4B0CF209" w14:textId="77777777">
        <w:tc>
          <w:tcPr>
            <w:tcW w:w="4614" w:type="dxa"/>
          </w:tcPr>
          <w:p w14:paraId="4FAB5867" w14:textId="3C8B75BF" w:rsidR="000809E4" w:rsidRPr="006C4C50" w:rsidRDefault="009A069A" w:rsidP="000809E4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ต้นทุนสินทรัพย์สิทธิการใช้</w:t>
            </w:r>
          </w:p>
        </w:tc>
        <w:tc>
          <w:tcPr>
            <w:tcW w:w="894" w:type="dxa"/>
          </w:tcPr>
          <w:p w14:paraId="7B6B4AC5" w14:textId="4D3102C4" w:rsidR="000809E4" w:rsidRPr="006C4C50" w:rsidRDefault="009A069A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206239" w14:textId="77777777" w:rsidR="000809E4" w:rsidRPr="006C4C50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B650BE3" w14:textId="6C4405FF" w:rsidR="000809E4" w:rsidRPr="006C4C50" w:rsidRDefault="009A069A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85BB84" w14:textId="77777777" w:rsidR="000809E4" w:rsidRPr="006C4C50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B776556" w14:textId="08A6FDF4" w:rsidR="000809E4" w:rsidRPr="006C4C50" w:rsidRDefault="009A069A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E77586D" w14:textId="77777777" w:rsidR="000809E4" w:rsidRPr="006C4C50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738832AC" w14:textId="096925ED" w:rsidR="000809E4" w:rsidRPr="006C4C50" w:rsidRDefault="009A069A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</w:tr>
      <w:tr w:rsidR="000809E4" w:rsidRPr="007B685F" w14:paraId="084B3214" w14:textId="77777777">
        <w:tc>
          <w:tcPr>
            <w:tcW w:w="4614" w:type="dxa"/>
          </w:tcPr>
          <w:p w14:paraId="0B61219D" w14:textId="34465D3B" w:rsidR="000809E4" w:rsidRPr="007B685F" w:rsidRDefault="009A069A" w:rsidP="000809E4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C4C50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ต้นทุนงานก่อสร้างอาคาร</w:t>
            </w:r>
          </w:p>
        </w:tc>
        <w:tc>
          <w:tcPr>
            <w:tcW w:w="894" w:type="dxa"/>
          </w:tcPr>
          <w:p w14:paraId="28533D82" w14:textId="77777777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6B63EB" w14:textId="77777777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EE4F0FB" w14:textId="77777777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FDB962" w14:textId="77777777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3BDA32B" w14:textId="77777777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2975CB" w14:textId="77777777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6A98F065" w14:textId="77777777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09E4" w:rsidRPr="007B685F" w14:paraId="40EB584E" w14:textId="77777777">
        <w:tc>
          <w:tcPr>
            <w:tcW w:w="4614" w:type="dxa"/>
            <w:hideMark/>
          </w:tcPr>
          <w:p w14:paraId="47CCE582" w14:textId="0A736AD7" w:rsidR="000809E4" w:rsidRPr="007B685F" w:rsidRDefault="009A069A" w:rsidP="000809E4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C4C5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สิ่งปลูกสร้างและอื่นๆ</w:t>
            </w:r>
          </w:p>
        </w:tc>
        <w:tc>
          <w:tcPr>
            <w:tcW w:w="894" w:type="dxa"/>
          </w:tcPr>
          <w:p w14:paraId="1A8D8791" w14:textId="1682B1EB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968943" w14:textId="77777777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41CA309" w14:textId="6D826C0C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A765FC" w14:textId="77777777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6006CF5" w14:textId="2A3EC533" w:rsidR="000809E4" w:rsidRPr="007B685F" w:rsidRDefault="009A069A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60C8F2" w14:textId="77777777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1109D2DE" w14:textId="451FFDD5" w:rsidR="000809E4" w:rsidRPr="007B685F" w:rsidRDefault="009A069A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C4C50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0809E4" w:rsidRPr="007B685F" w14:paraId="15C50B06" w14:textId="77777777">
        <w:tc>
          <w:tcPr>
            <w:tcW w:w="4614" w:type="dxa"/>
          </w:tcPr>
          <w:p w14:paraId="1FA77105" w14:textId="77777777" w:rsidR="000809E4" w:rsidRPr="007B685F" w:rsidRDefault="000809E4" w:rsidP="000809E4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894" w:type="dxa"/>
          </w:tcPr>
          <w:p w14:paraId="75A787A2" w14:textId="2EF03A78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0B423F" w14:textId="77777777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5F9300C" w14:textId="792CE23B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B508F1" w14:textId="77777777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324AB17" w14:textId="0A072576" w:rsidR="000809E4" w:rsidRPr="007B685F" w:rsidRDefault="00E41BDB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40C46B45" w14:textId="77777777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4A540EB5" w14:textId="3A31F668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41BD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0809E4" w:rsidRPr="007B685F" w14:paraId="7AC178E4" w14:textId="77777777">
        <w:tc>
          <w:tcPr>
            <w:tcW w:w="4614" w:type="dxa"/>
          </w:tcPr>
          <w:p w14:paraId="4344B3C8" w14:textId="77777777" w:rsidR="000809E4" w:rsidRPr="007B685F" w:rsidRDefault="000809E4" w:rsidP="000809E4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4" w:type="dxa"/>
          </w:tcPr>
          <w:p w14:paraId="3DB1C7E3" w14:textId="77777777" w:rsidR="000809E4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4E2D33" w14:textId="77777777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A28E049" w14:textId="77777777" w:rsidR="000809E4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31136F" w14:textId="77777777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EC344AB" w14:textId="77777777" w:rsidR="000809E4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2E2891" w14:textId="77777777" w:rsidR="000809E4" w:rsidRPr="007B685F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69D71159" w14:textId="77777777" w:rsidR="000809E4" w:rsidRDefault="000809E4" w:rsidP="0008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6B47C2CE" w14:textId="77777777" w:rsidR="006A05E0" w:rsidRDefault="006A05E0" w:rsidP="006A05E0">
      <w:r>
        <w:br w:type="page"/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614"/>
        <w:gridCol w:w="894"/>
        <w:gridCol w:w="270"/>
        <w:gridCol w:w="984"/>
        <w:gridCol w:w="270"/>
        <w:gridCol w:w="984"/>
        <w:gridCol w:w="270"/>
        <w:gridCol w:w="894"/>
      </w:tblGrid>
      <w:tr w:rsidR="006A05E0" w:rsidRPr="007B685F" w14:paraId="2394AAA3" w14:textId="77777777">
        <w:trPr>
          <w:trHeight w:hRule="exact" w:val="346"/>
        </w:trPr>
        <w:tc>
          <w:tcPr>
            <w:tcW w:w="4614" w:type="dxa"/>
            <w:vAlign w:val="center"/>
          </w:tcPr>
          <w:p w14:paraId="3B093BF7" w14:textId="77777777" w:rsidR="006A05E0" w:rsidRPr="007B685F" w:rsidRDefault="006A05E0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vAlign w:val="center"/>
          </w:tcPr>
          <w:p w14:paraId="6C4E588E" w14:textId="77777777" w:rsidR="006A05E0" w:rsidRPr="007B685F" w:rsidRDefault="006A05E0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4A83A06" w14:textId="77777777" w:rsidR="006A05E0" w:rsidRPr="007B685F" w:rsidRDefault="006A05E0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vAlign w:val="center"/>
            <w:hideMark/>
          </w:tcPr>
          <w:p w14:paraId="14C6A42A" w14:textId="77777777" w:rsidR="006A05E0" w:rsidRPr="007B685F" w:rsidRDefault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A05E0" w:rsidRPr="007B685F" w14:paraId="18DF3C5C" w14:textId="77777777">
        <w:tc>
          <w:tcPr>
            <w:tcW w:w="4614" w:type="dxa"/>
          </w:tcPr>
          <w:p w14:paraId="1962FEB7" w14:textId="77777777" w:rsidR="006A05E0" w:rsidRPr="007B685F" w:rsidRDefault="006A05E0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D2819C" w14:textId="77777777" w:rsidR="006A05E0" w:rsidRPr="007B685F" w:rsidRDefault="006A05E0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7C2E9F4" w14:textId="77777777" w:rsidR="006A05E0" w:rsidRPr="007B685F" w:rsidRDefault="006A05E0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961CE5" w14:textId="77777777" w:rsidR="006A05E0" w:rsidRPr="007B685F" w:rsidRDefault="006A05E0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05E0" w:rsidRPr="007B685F" w14:paraId="5C883A56" w14:textId="77777777">
        <w:tc>
          <w:tcPr>
            <w:tcW w:w="4614" w:type="dxa"/>
          </w:tcPr>
          <w:p w14:paraId="471B4D9E" w14:textId="77777777" w:rsidR="006A05E0" w:rsidRPr="007B685F" w:rsidRDefault="006A05E0" w:rsidP="006A05E0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7D8913" w14:textId="7B725790" w:rsidR="006A05E0" w:rsidRPr="007B685F" w:rsidRDefault="006A05E0" w:rsidP="006A05E0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00A692" w14:textId="77777777" w:rsidR="006A05E0" w:rsidRPr="007B685F" w:rsidRDefault="006A05E0" w:rsidP="006A05E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0314DE" w14:textId="55C6EE03" w:rsidR="006A05E0" w:rsidRPr="007B685F" w:rsidRDefault="006A05E0" w:rsidP="006A05E0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9445CB7" w14:textId="77777777" w:rsidR="006A05E0" w:rsidRPr="007B685F" w:rsidRDefault="006A05E0" w:rsidP="006A05E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A5D109" w14:textId="0AF81435" w:rsidR="006A05E0" w:rsidRPr="007B685F" w:rsidRDefault="006A05E0" w:rsidP="006A05E0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515070" w14:textId="77777777" w:rsidR="006A05E0" w:rsidRPr="007B685F" w:rsidRDefault="006A05E0" w:rsidP="006A05E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87B06D" w14:textId="2F3BFA3F" w:rsidR="006A05E0" w:rsidRPr="007B685F" w:rsidRDefault="006A05E0" w:rsidP="006A05E0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6A05E0" w:rsidRPr="007B685F" w14:paraId="564ECCE8" w14:textId="77777777">
        <w:tc>
          <w:tcPr>
            <w:tcW w:w="4614" w:type="dxa"/>
            <w:hideMark/>
          </w:tcPr>
          <w:p w14:paraId="7132CEEE" w14:textId="77777777" w:rsidR="006A05E0" w:rsidRPr="007B685F" w:rsidRDefault="006A05E0" w:rsidP="006A05E0">
            <w:pPr>
              <w:tabs>
                <w:tab w:val="clear" w:pos="907"/>
                <w:tab w:val="left" w:pos="522"/>
                <w:tab w:val="left" w:pos="1039"/>
              </w:tabs>
              <w:ind w:left="522" w:right="-108" w:hanging="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(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ข)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  ค่าใช้จ่ายและอื่นๆ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894" w:type="dxa"/>
          </w:tcPr>
          <w:p w14:paraId="45396A8F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B9D195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1AA0E9A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FF231A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DF291A1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C9D0FC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  <w:cs/>
              </w:rPr>
            </w:pPr>
          </w:p>
        </w:tc>
        <w:tc>
          <w:tcPr>
            <w:tcW w:w="894" w:type="dxa"/>
          </w:tcPr>
          <w:p w14:paraId="22634B5C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A05E0" w:rsidRPr="007B685F" w14:paraId="1368F3E7" w14:textId="77777777">
        <w:tc>
          <w:tcPr>
            <w:tcW w:w="4614" w:type="dxa"/>
          </w:tcPr>
          <w:p w14:paraId="2817BADF" w14:textId="77777777" w:rsidR="006A05E0" w:rsidRPr="007B685F" w:rsidRDefault="006A05E0" w:rsidP="006A05E0">
            <w:pPr>
              <w:pStyle w:val="a1"/>
              <w:ind w:left="-18" w:firstLine="107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 การร่วมค้า</w:t>
            </w:r>
          </w:p>
        </w:tc>
        <w:tc>
          <w:tcPr>
            <w:tcW w:w="894" w:type="dxa"/>
          </w:tcPr>
          <w:p w14:paraId="3168C7A4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BBFB51F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494383C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3E24B2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C12A4C5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47E6D2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6B6EC42D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A05E0" w:rsidRPr="007B685F" w14:paraId="544D1228" w14:textId="77777777">
        <w:tc>
          <w:tcPr>
            <w:tcW w:w="4614" w:type="dxa"/>
            <w:hideMark/>
          </w:tcPr>
          <w:p w14:paraId="3C619AA4" w14:textId="77777777" w:rsidR="006A05E0" w:rsidRPr="007B685F" w:rsidRDefault="006A05E0" w:rsidP="006A05E0">
            <w:pPr>
              <w:pStyle w:val="a1"/>
              <w:tabs>
                <w:tab w:val="left" w:pos="1225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และบริษัทที่เกี่ยวข้องกัน</w:t>
            </w:r>
          </w:p>
        </w:tc>
        <w:tc>
          <w:tcPr>
            <w:tcW w:w="894" w:type="dxa"/>
          </w:tcPr>
          <w:p w14:paraId="0776687D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932DE5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D5483A7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4B993A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5420DC7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175E9C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05958647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A05E0" w:rsidRPr="007B685F" w14:paraId="3BE01882" w14:textId="77777777">
        <w:tc>
          <w:tcPr>
            <w:tcW w:w="4614" w:type="dxa"/>
            <w:hideMark/>
          </w:tcPr>
          <w:p w14:paraId="2BBE637F" w14:textId="05799807" w:rsidR="006A05E0" w:rsidRPr="00E920DF" w:rsidRDefault="006A05E0" w:rsidP="006A05E0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0DF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894" w:type="dxa"/>
          </w:tcPr>
          <w:p w14:paraId="41FBC63E" w14:textId="2FAD78B0" w:rsidR="006A05E0" w:rsidRPr="00E920DF" w:rsidRDefault="006330A7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37,677</w:t>
            </w:r>
          </w:p>
        </w:tc>
        <w:tc>
          <w:tcPr>
            <w:tcW w:w="270" w:type="dxa"/>
          </w:tcPr>
          <w:p w14:paraId="72F120D2" w14:textId="77777777" w:rsidR="006A05E0" w:rsidRPr="00E920D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hideMark/>
          </w:tcPr>
          <w:p w14:paraId="27851280" w14:textId="35BAB2A5" w:rsidR="006A05E0" w:rsidRPr="00E920D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26,678</w:t>
            </w:r>
          </w:p>
        </w:tc>
        <w:tc>
          <w:tcPr>
            <w:tcW w:w="270" w:type="dxa"/>
          </w:tcPr>
          <w:p w14:paraId="372375DE" w14:textId="77777777" w:rsidR="006A05E0" w:rsidRPr="00E920D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66D966B" w14:textId="46165C48" w:rsidR="006A05E0" w:rsidRPr="00E920DF" w:rsidRDefault="00EC3891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80</w:t>
            </w:r>
            <w:r w:rsidR="00144279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5307FBC" w14:textId="77777777" w:rsidR="006A05E0" w:rsidRPr="00E920D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hideMark/>
          </w:tcPr>
          <w:p w14:paraId="00A10241" w14:textId="067CC680" w:rsidR="006A05E0" w:rsidRPr="00E920D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E920DF">
              <w:rPr>
                <w:rFonts w:ascii="Angsana New" w:hAnsi="Angsana New" w:cs="Angsana New"/>
                <w:sz w:val="30"/>
                <w:szCs w:val="30"/>
              </w:rPr>
              <w:t>681</w:t>
            </w:r>
          </w:p>
        </w:tc>
      </w:tr>
      <w:tr w:rsidR="007417C5" w:rsidRPr="007B685F" w14:paraId="42CD9D67" w14:textId="77777777">
        <w:tc>
          <w:tcPr>
            <w:tcW w:w="4614" w:type="dxa"/>
          </w:tcPr>
          <w:p w14:paraId="159B1056" w14:textId="4DDEAA38" w:rsidR="007417C5" w:rsidRPr="00E920DF" w:rsidRDefault="007417C5" w:rsidP="006A05E0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5920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ค่าใช้จ่ายเกี่ยวกับการขนส่ง</w:t>
            </w:r>
          </w:p>
        </w:tc>
        <w:tc>
          <w:tcPr>
            <w:tcW w:w="894" w:type="dxa"/>
          </w:tcPr>
          <w:p w14:paraId="78CE5DF3" w14:textId="44FAFC28" w:rsidR="007417C5" w:rsidRPr="00E920DF" w:rsidRDefault="006330A7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2,200</w:t>
            </w:r>
          </w:p>
        </w:tc>
        <w:tc>
          <w:tcPr>
            <w:tcW w:w="270" w:type="dxa"/>
          </w:tcPr>
          <w:p w14:paraId="1FF721A6" w14:textId="77777777" w:rsidR="007417C5" w:rsidRPr="00E920DF" w:rsidRDefault="007417C5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6D2A635" w14:textId="25D1E35C" w:rsidR="007417C5" w:rsidRDefault="009576EE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775</w:t>
            </w:r>
          </w:p>
        </w:tc>
        <w:tc>
          <w:tcPr>
            <w:tcW w:w="270" w:type="dxa"/>
          </w:tcPr>
          <w:p w14:paraId="3A3F3557" w14:textId="77777777" w:rsidR="007417C5" w:rsidRPr="00E920DF" w:rsidRDefault="007417C5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5EE2EA3" w14:textId="01B0E9FF" w:rsidR="007417C5" w:rsidRPr="00E920DF" w:rsidRDefault="00185E43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3D7FE980" w14:textId="77777777" w:rsidR="007417C5" w:rsidRPr="00E920DF" w:rsidRDefault="007417C5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6F2D9582" w14:textId="30AD3BC4" w:rsidR="007417C5" w:rsidRPr="00E920DF" w:rsidRDefault="00E14551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6A05E0" w:rsidRPr="007B685F" w14:paraId="6DD64A3D" w14:textId="77777777">
        <w:tc>
          <w:tcPr>
            <w:tcW w:w="4614" w:type="dxa"/>
          </w:tcPr>
          <w:p w14:paraId="1F19031B" w14:textId="77777777" w:rsidR="006A05E0" w:rsidRPr="00E920DF" w:rsidRDefault="006A05E0" w:rsidP="006A05E0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ต้นทุนงานก่อสร้างอาคาร</w:t>
            </w:r>
          </w:p>
        </w:tc>
        <w:tc>
          <w:tcPr>
            <w:tcW w:w="894" w:type="dxa"/>
          </w:tcPr>
          <w:p w14:paraId="1D98D384" w14:textId="77777777" w:rsidR="006A05E0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F724FB" w14:textId="77777777" w:rsidR="006A05E0" w:rsidRPr="00E920D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652633C" w14:textId="77777777" w:rsidR="006A05E0" w:rsidRPr="00E920D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B5DB86" w14:textId="77777777" w:rsidR="006A05E0" w:rsidRPr="00E920D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8B37EA5" w14:textId="77777777" w:rsidR="006A05E0" w:rsidRPr="00E920D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0E470D" w14:textId="77777777" w:rsidR="006A05E0" w:rsidRPr="00E920D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73C87FA8" w14:textId="77777777" w:rsidR="006A05E0" w:rsidRPr="006915F1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A05E0" w:rsidRPr="007B685F" w14:paraId="39B7CEA9" w14:textId="77777777">
        <w:tc>
          <w:tcPr>
            <w:tcW w:w="4614" w:type="dxa"/>
          </w:tcPr>
          <w:p w14:paraId="50EAE9E4" w14:textId="423D9F62" w:rsidR="006A05E0" w:rsidRPr="007B685F" w:rsidRDefault="006A05E0" w:rsidP="006A05E0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สิ่งปลูกสร้าง</w:t>
            </w:r>
            <w:r w:rsidR="00D37E5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894" w:type="dxa"/>
          </w:tcPr>
          <w:p w14:paraId="5F1BA0AD" w14:textId="4FF89639" w:rsidR="006A05E0" w:rsidRDefault="007A785F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1,004</w:t>
            </w:r>
          </w:p>
        </w:tc>
        <w:tc>
          <w:tcPr>
            <w:tcW w:w="270" w:type="dxa"/>
          </w:tcPr>
          <w:p w14:paraId="41EFE650" w14:textId="77777777" w:rsidR="006A05E0" w:rsidRPr="00E920D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B636042" w14:textId="5B8F56C3" w:rsidR="006A05E0" w:rsidRPr="00E920D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1,303</w:t>
            </w:r>
          </w:p>
        </w:tc>
        <w:tc>
          <w:tcPr>
            <w:tcW w:w="270" w:type="dxa"/>
          </w:tcPr>
          <w:p w14:paraId="1E708B9C" w14:textId="77777777" w:rsidR="006A05E0" w:rsidRPr="00E920D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EA8AC06" w14:textId="238E1F4F" w:rsidR="006A05E0" w:rsidRPr="00E920DF" w:rsidRDefault="002420CD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07DC3F8B" w14:textId="77777777" w:rsidR="006A05E0" w:rsidRPr="00E920D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77E7769" w14:textId="1E8F5B4F" w:rsidR="006A05E0" w:rsidRPr="006915F1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</w:tr>
      <w:tr w:rsidR="006A05E0" w:rsidRPr="007B685F" w14:paraId="7D2B3CFB" w14:textId="77777777">
        <w:tc>
          <w:tcPr>
            <w:tcW w:w="4614" w:type="dxa"/>
          </w:tcPr>
          <w:p w14:paraId="5B80093A" w14:textId="77777777" w:rsidR="006A05E0" w:rsidRPr="00E920DF" w:rsidRDefault="006A05E0" w:rsidP="006A05E0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0DF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894" w:type="dxa"/>
          </w:tcPr>
          <w:p w14:paraId="59EEDC1F" w14:textId="77777777" w:rsidR="006A05E0" w:rsidRPr="00E920D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B7F7A3D" w14:textId="77777777" w:rsidR="006A05E0" w:rsidRPr="00E920D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4813BFF" w14:textId="77777777" w:rsidR="006A05E0" w:rsidRPr="00E920D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E76435" w14:textId="77777777" w:rsidR="006A05E0" w:rsidRPr="00E920D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3FBEC12" w14:textId="77777777" w:rsidR="006A05E0" w:rsidRPr="00E920D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9C2577" w14:textId="77777777" w:rsidR="006A05E0" w:rsidRPr="00E920D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0B55FF2E" w14:textId="77777777" w:rsidR="006A05E0" w:rsidRPr="00E920D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A05E0" w:rsidRPr="007B685F" w14:paraId="4CA4436E" w14:textId="77777777">
        <w:tc>
          <w:tcPr>
            <w:tcW w:w="4614" w:type="dxa"/>
          </w:tcPr>
          <w:p w14:paraId="7ECF6F01" w14:textId="77777777" w:rsidR="006A05E0" w:rsidRPr="00E920DF" w:rsidRDefault="006A05E0" w:rsidP="006A05E0">
            <w:pPr>
              <w:pStyle w:val="a1"/>
              <w:tabs>
                <w:tab w:val="left" w:pos="1227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0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และค่าบริการ</w:t>
            </w:r>
          </w:p>
        </w:tc>
        <w:tc>
          <w:tcPr>
            <w:tcW w:w="894" w:type="dxa"/>
          </w:tcPr>
          <w:p w14:paraId="76E26316" w14:textId="5721BB8B" w:rsidR="006A05E0" w:rsidRPr="00E920DF" w:rsidRDefault="007A785F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353</w:t>
            </w:r>
          </w:p>
        </w:tc>
        <w:tc>
          <w:tcPr>
            <w:tcW w:w="270" w:type="dxa"/>
          </w:tcPr>
          <w:p w14:paraId="66002838" w14:textId="77777777" w:rsidR="006A05E0" w:rsidRPr="00E920D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F13D578" w14:textId="1A90D8F3" w:rsidR="006A05E0" w:rsidRPr="00E920D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350</w:t>
            </w:r>
          </w:p>
        </w:tc>
        <w:tc>
          <w:tcPr>
            <w:tcW w:w="270" w:type="dxa"/>
          </w:tcPr>
          <w:p w14:paraId="26F1305E" w14:textId="77777777" w:rsidR="006A05E0" w:rsidRPr="00E920D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DD93C7A" w14:textId="7422EFCC" w:rsidR="006A05E0" w:rsidRPr="00E920DF" w:rsidRDefault="00706209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36</w:t>
            </w:r>
          </w:p>
        </w:tc>
        <w:tc>
          <w:tcPr>
            <w:tcW w:w="270" w:type="dxa"/>
          </w:tcPr>
          <w:p w14:paraId="61F1BBE1" w14:textId="77777777" w:rsidR="006A05E0" w:rsidRPr="00E920D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11C1A359" w14:textId="5398899A" w:rsidR="006A05E0" w:rsidRPr="00E920D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</w:tr>
      <w:tr w:rsidR="006A05E0" w:rsidRPr="007B685F" w14:paraId="02FED665" w14:textId="77777777">
        <w:tc>
          <w:tcPr>
            <w:tcW w:w="4614" w:type="dxa"/>
          </w:tcPr>
          <w:p w14:paraId="54BBB258" w14:textId="77777777" w:rsidR="006A05E0" w:rsidRPr="00E920DF" w:rsidRDefault="006A05E0" w:rsidP="006A05E0">
            <w:pPr>
              <w:pStyle w:val="a1"/>
              <w:tabs>
                <w:tab w:val="left" w:pos="1227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0DF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ต้นทุนสินทรัพย์สิทธิการใช้</w:t>
            </w:r>
          </w:p>
        </w:tc>
        <w:tc>
          <w:tcPr>
            <w:tcW w:w="894" w:type="dxa"/>
          </w:tcPr>
          <w:p w14:paraId="3FB5BC93" w14:textId="06C7B3D2" w:rsidR="006A05E0" w:rsidRPr="00E920DF" w:rsidRDefault="00FF7232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285</w:t>
            </w:r>
          </w:p>
        </w:tc>
        <w:tc>
          <w:tcPr>
            <w:tcW w:w="270" w:type="dxa"/>
          </w:tcPr>
          <w:p w14:paraId="3A102EBE" w14:textId="77777777" w:rsidR="006A05E0" w:rsidRPr="00E920D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9DDF29D" w14:textId="3E046ACC" w:rsidR="006A05E0" w:rsidRPr="00E920D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290</w:t>
            </w:r>
          </w:p>
        </w:tc>
        <w:tc>
          <w:tcPr>
            <w:tcW w:w="270" w:type="dxa"/>
          </w:tcPr>
          <w:p w14:paraId="72B11E5D" w14:textId="77777777" w:rsidR="006A05E0" w:rsidRPr="00E920D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FE6D1DF" w14:textId="2AFFD65F" w:rsidR="006A05E0" w:rsidRPr="00E920DF" w:rsidRDefault="00152F8D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72</w:t>
            </w:r>
          </w:p>
        </w:tc>
        <w:tc>
          <w:tcPr>
            <w:tcW w:w="270" w:type="dxa"/>
          </w:tcPr>
          <w:p w14:paraId="250E03B2" w14:textId="77777777" w:rsidR="006A05E0" w:rsidRPr="00E920D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5B09989" w14:textId="44908C35" w:rsidR="006A05E0" w:rsidRPr="00E920D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E920DF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7516EC" w:rsidRPr="007B685F" w14:paraId="06C61D52" w14:textId="77777777">
        <w:tc>
          <w:tcPr>
            <w:tcW w:w="4614" w:type="dxa"/>
          </w:tcPr>
          <w:p w14:paraId="15A21043" w14:textId="758910F4" w:rsidR="007516EC" w:rsidRPr="007516EC" w:rsidRDefault="0026667E" w:rsidP="006A05E0">
            <w:pPr>
              <w:pStyle w:val="a1"/>
              <w:tabs>
                <w:tab w:val="left" w:pos="1227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ต้นทุนวัสดุสิ้นเปลือง</w:t>
            </w:r>
          </w:p>
        </w:tc>
        <w:tc>
          <w:tcPr>
            <w:tcW w:w="894" w:type="dxa"/>
          </w:tcPr>
          <w:p w14:paraId="0556A067" w14:textId="787531EE" w:rsidR="007516EC" w:rsidRDefault="001556E4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223</w:t>
            </w:r>
          </w:p>
        </w:tc>
        <w:tc>
          <w:tcPr>
            <w:tcW w:w="270" w:type="dxa"/>
          </w:tcPr>
          <w:p w14:paraId="67543C86" w14:textId="77777777" w:rsidR="007516EC" w:rsidRPr="00E920DF" w:rsidRDefault="007516EC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5A2C7DC" w14:textId="27407CD8" w:rsidR="007516EC" w:rsidRDefault="001556E4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216</w:t>
            </w:r>
          </w:p>
        </w:tc>
        <w:tc>
          <w:tcPr>
            <w:tcW w:w="270" w:type="dxa"/>
          </w:tcPr>
          <w:p w14:paraId="70D9FAF7" w14:textId="77777777" w:rsidR="007516EC" w:rsidRPr="00E920DF" w:rsidRDefault="007516EC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57DD0D6" w14:textId="28AC04CC" w:rsidR="007516EC" w:rsidRDefault="00862DA4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76C18C5D" w14:textId="77777777" w:rsidR="007516EC" w:rsidRPr="00E920DF" w:rsidRDefault="007516EC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7A32B7E7" w14:textId="519DAFD5" w:rsidR="007516EC" w:rsidRPr="00E920DF" w:rsidRDefault="00862DA4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</w:tr>
      <w:tr w:rsidR="006A05E0" w:rsidRPr="007B685F" w14:paraId="64E568BA" w14:textId="77777777">
        <w:tc>
          <w:tcPr>
            <w:tcW w:w="4614" w:type="dxa"/>
          </w:tcPr>
          <w:p w14:paraId="057387F5" w14:textId="77777777" w:rsidR="006A05E0" w:rsidRPr="00E920DF" w:rsidRDefault="006A05E0" w:rsidP="006A05E0">
            <w:pPr>
              <w:pStyle w:val="a1"/>
              <w:tabs>
                <w:tab w:val="left" w:pos="1227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ค่าตอบแทนการใช้ระบบงาน</w:t>
            </w:r>
          </w:p>
        </w:tc>
        <w:tc>
          <w:tcPr>
            <w:tcW w:w="894" w:type="dxa"/>
          </w:tcPr>
          <w:p w14:paraId="3C337C60" w14:textId="427423BC" w:rsidR="006A05E0" w:rsidRDefault="00FF7232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180</w:t>
            </w:r>
          </w:p>
        </w:tc>
        <w:tc>
          <w:tcPr>
            <w:tcW w:w="270" w:type="dxa"/>
          </w:tcPr>
          <w:p w14:paraId="1E374C74" w14:textId="77777777" w:rsidR="006A05E0" w:rsidRPr="00E920D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A7CC3AC" w14:textId="7472E1E1" w:rsidR="006A05E0" w:rsidRPr="00E920D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14:paraId="2F6B8CE7" w14:textId="77777777" w:rsidR="006A05E0" w:rsidRPr="00E920D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C095794" w14:textId="3ED8A277" w:rsidR="006A05E0" w:rsidRPr="00E920DF" w:rsidRDefault="00B946A4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D71A48E" w14:textId="77777777" w:rsidR="006A05E0" w:rsidRPr="00E920D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BC2A29F" w14:textId="085AD83D" w:rsidR="006A05E0" w:rsidRPr="00E920D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A05E0" w:rsidRPr="007B685F" w14:paraId="5615E700" w14:textId="77777777">
        <w:tc>
          <w:tcPr>
            <w:tcW w:w="4614" w:type="dxa"/>
          </w:tcPr>
          <w:p w14:paraId="4FEFA5E6" w14:textId="77777777" w:rsidR="006A05E0" w:rsidRPr="007B685F" w:rsidRDefault="006A05E0" w:rsidP="006A05E0">
            <w:pPr>
              <w:pStyle w:val="a1"/>
              <w:tabs>
                <w:tab w:val="left" w:pos="1227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13E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ค่าฝึกอบรมและสัมมนา</w:t>
            </w:r>
          </w:p>
        </w:tc>
        <w:tc>
          <w:tcPr>
            <w:tcW w:w="894" w:type="dxa"/>
          </w:tcPr>
          <w:p w14:paraId="37BC4BD6" w14:textId="246BE9A2" w:rsidR="006A05E0" w:rsidRDefault="008A65CC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133</w:t>
            </w:r>
          </w:p>
        </w:tc>
        <w:tc>
          <w:tcPr>
            <w:tcW w:w="270" w:type="dxa"/>
          </w:tcPr>
          <w:p w14:paraId="4DB61E11" w14:textId="77777777" w:rsidR="006A05E0" w:rsidRPr="00E920D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EAC5D66" w14:textId="06166526" w:rsidR="006A05E0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</w:t>
            </w:r>
          </w:p>
        </w:tc>
        <w:tc>
          <w:tcPr>
            <w:tcW w:w="270" w:type="dxa"/>
          </w:tcPr>
          <w:p w14:paraId="1587E920" w14:textId="77777777" w:rsidR="006A05E0" w:rsidRPr="00E920D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A0726A7" w14:textId="7A44D376" w:rsidR="006A05E0" w:rsidRDefault="00E33851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1F6286B9" w14:textId="77777777" w:rsidR="006A05E0" w:rsidRPr="00E920D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1D72793" w14:textId="7ACF5A9B" w:rsidR="006A05E0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4C13E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600F98" w:rsidRPr="007B685F" w14:paraId="205463BB" w14:textId="77777777">
        <w:tc>
          <w:tcPr>
            <w:tcW w:w="4614" w:type="dxa"/>
          </w:tcPr>
          <w:p w14:paraId="5ABC9F7B" w14:textId="544C83D5" w:rsidR="00600F98" w:rsidRPr="004C13E5" w:rsidRDefault="00F07E84" w:rsidP="006A05E0">
            <w:pPr>
              <w:pStyle w:val="a1"/>
              <w:tabs>
                <w:tab w:val="left" w:pos="1227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3637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ค่าใช้จ่ายในการซ่อมแซม</w:t>
            </w:r>
          </w:p>
        </w:tc>
        <w:tc>
          <w:tcPr>
            <w:tcW w:w="894" w:type="dxa"/>
          </w:tcPr>
          <w:p w14:paraId="113F0635" w14:textId="0D262D3D" w:rsidR="00600F98" w:rsidRDefault="00F07E84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14:paraId="39DDCE89" w14:textId="77777777" w:rsidR="00600F98" w:rsidRPr="00E920DF" w:rsidRDefault="00600F98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D4928DA" w14:textId="36F2295C" w:rsidR="00600F98" w:rsidRDefault="002F0975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  <w:tc>
          <w:tcPr>
            <w:tcW w:w="270" w:type="dxa"/>
          </w:tcPr>
          <w:p w14:paraId="4AB0E6D2" w14:textId="77777777" w:rsidR="00600F98" w:rsidRPr="00E920DF" w:rsidRDefault="00600F98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F93E5E5" w14:textId="539ED6D0" w:rsidR="00600F98" w:rsidRDefault="00725C15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67E779B3" w14:textId="77777777" w:rsidR="00600F98" w:rsidRPr="00E920DF" w:rsidRDefault="00600F98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3634BD71" w14:textId="1BEA714B" w:rsidR="00600F98" w:rsidRPr="004C13E5" w:rsidRDefault="00725C15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</w:tr>
      <w:tr w:rsidR="00A87971" w:rsidRPr="007B685F" w14:paraId="661D9FAA" w14:textId="77777777" w:rsidTr="00AD7ADD">
        <w:tc>
          <w:tcPr>
            <w:tcW w:w="4614" w:type="dxa"/>
          </w:tcPr>
          <w:p w14:paraId="0ACD0757" w14:textId="7FB8C7C4" w:rsidR="00A87971" w:rsidRPr="004C13E5" w:rsidRDefault="007A3D69" w:rsidP="006A05E0">
            <w:pPr>
              <w:pStyle w:val="a1"/>
              <w:tabs>
                <w:tab w:val="left" w:pos="1227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3637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ค่าส่งเสริมการขาย</w:t>
            </w:r>
          </w:p>
        </w:tc>
        <w:tc>
          <w:tcPr>
            <w:tcW w:w="894" w:type="dxa"/>
          </w:tcPr>
          <w:p w14:paraId="769F4887" w14:textId="5221EE88" w:rsidR="00A87971" w:rsidRDefault="00382137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  <w:tc>
          <w:tcPr>
            <w:tcW w:w="270" w:type="dxa"/>
          </w:tcPr>
          <w:p w14:paraId="57AE5E86" w14:textId="77777777" w:rsidR="00A87971" w:rsidRPr="00E920DF" w:rsidRDefault="00A87971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76D21B4" w14:textId="009ACBAF" w:rsidR="00A87971" w:rsidRDefault="00382137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</w:t>
            </w:r>
          </w:p>
        </w:tc>
        <w:tc>
          <w:tcPr>
            <w:tcW w:w="270" w:type="dxa"/>
          </w:tcPr>
          <w:p w14:paraId="10B2ED3B" w14:textId="77777777" w:rsidR="00A87971" w:rsidRPr="00E920DF" w:rsidRDefault="00A87971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3B43A70F" w14:textId="7091B9C3" w:rsidR="00A87971" w:rsidRPr="00AD7ADD" w:rsidRDefault="007516EC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7AD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D6CADE3" w14:textId="77777777" w:rsidR="00A87971" w:rsidRPr="00AD7ADD" w:rsidRDefault="00A87971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shd w:val="clear" w:color="auto" w:fill="auto"/>
          </w:tcPr>
          <w:p w14:paraId="3D57A339" w14:textId="6C2FC20E" w:rsidR="00A87971" w:rsidRPr="00AD7ADD" w:rsidRDefault="00DA21DE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AD7AD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8A65CC" w:rsidRPr="007B685F" w14:paraId="1308D885" w14:textId="77777777">
        <w:tc>
          <w:tcPr>
            <w:tcW w:w="4614" w:type="dxa"/>
            <w:shd w:val="clear" w:color="auto" w:fill="FFFFFF"/>
            <w:hideMark/>
          </w:tcPr>
          <w:p w14:paraId="06BA6CF5" w14:textId="77777777" w:rsidR="008A65CC" w:rsidRPr="007B685F" w:rsidRDefault="008A65CC" w:rsidP="008A65CC">
            <w:pPr>
              <w:pStyle w:val="a1"/>
              <w:shd w:val="clear" w:color="auto" w:fill="FFFFFF"/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ค่าใช้จ่ายอื่นๆ</w:t>
            </w:r>
          </w:p>
        </w:tc>
        <w:tc>
          <w:tcPr>
            <w:tcW w:w="894" w:type="dxa"/>
            <w:shd w:val="clear" w:color="auto" w:fill="FFFFFF"/>
          </w:tcPr>
          <w:p w14:paraId="38F29F83" w14:textId="032971D2" w:rsidR="008A65CC" w:rsidRPr="007B685F" w:rsidRDefault="00345A58" w:rsidP="008A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221</w:t>
            </w:r>
          </w:p>
        </w:tc>
        <w:tc>
          <w:tcPr>
            <w:tcW w:w="270" w:type="dxa"/>
          </w:tcPr>
          <w:p w14:paraId="4EDE3A62" w14:textId="77777777" w:rsidR="008A65CC" w:rsidRPr="007B685F" w:rsidRDefault="008A65CC" w:rsidP="008A65C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14:paraId="3E729A9E" w14:textId="5CF59312" w:rsidR="008A65CC" w:rsidRPr="007B685F" w:rsidRDefault="00A0729D" w:rsidP="008A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257</w:t>
            </w:r>
          </w:p>
        </w:tc>
        <w:tc>
          <w:tcPr>
            <w:tcW w:w="270" w:type="dxa"/>
            <w:shd w:val="clear" w:color="auto" w:fill="auto"/>
          </w:tcPr>
          <w:p w14:paraId="4DA27125" w14:textId="77777777" w:rsidR="008A65CC" w:rsidRPr="007B685F" w:rsidRDefault="008A65CC" w:rsidP="008A65C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6BDB78CC" w14:textId="47183441" w:rsidR="008A65CC" w:rsidRPr="007B685F" w:rsidRDefault="00D36374" w:rsidP="008A65C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5305D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DB61A93" w14:textId="77777777" w:rsidR="008A65CC" w:rsidRPr="007B685F" w:rsidRDefault="008A65CC" w:rsidP="008A65C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shd w:val="clear" w:color="auto" w:fill="auto"/>
            <w:hideMark/>
          </w:tcPr>
          <w:p w14:paraId="2E266BF8" w14:textId="4BB42532" w:rsidR="008A65CC" w:rsidRPr="007B685F" w:rsidRDefault="00D36374" w:rsidP="008A65C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7497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</w:tbl>
    <w:p w14:paraId="38104257" w14:textId="77777777" w:rsidR="006A05E0" w:rsidRPr="00433840" w:rsidRDefault="006A05E0" w:rsidP="00274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" w:lineRule="atLeast"/>
        <w:ind w:left="1080" w:hanging="540"/>
        <w:rPr>
          <w:rFonts w:asciiTheme="majorBidi" w:hAnsiTheme="majorBidi" w:cstheme="majorBidi"/>
          <w:spacing w:val="-2"/>
          <w:sz w:val="30"/>
          <w:szCs w:val="30"/>
        </w:rPr>
      </w:pPr>
    </w:p>
    <w:p w14:paraId="47EA3FBB" w14:textId="37FE48AD" w:rsidR="0080549B" w:rsidRPr="00283726" w:rsidRDefault="003E21B6" w:rsidP="00274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" w:lineRule="atLeast"/>
        <w:ind w:left="108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pacing w:val="-2"/>
          <w:sz w:val="30"/>
          <w:szCs w:val="30"/>
        </w:rPr>
        <w:t>2</w:t>
      </w:r>
      <w:r w:rsidR="00EB7616" w:rsidRPr="00283726">
        <w:rPr>
          <w:rFonts w:asciiTheme="majorBidi" w:hAnsiTheme="majorBidi" w:cstheme="majorBidi"/>
          <w:b/>
          <w:bCs/>
          <w:spacing w:val="-2"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spacing w:val="-2"/>
          <w:sz w:val="30"/>
          <w:szCs w:val="30"/>
        </w:rPr>
        <w:t>2</w:t>
      </w:r>
      <w:r w:rsidR="0080549B" w:rsidRPr="00283726">
        <w:rPr>
          <w:rFonts w:asciiTheme="majorBidi" w:hAnsiTheme="majorBidi" w:cstheme="majorBidi"/>
          <w:b/>
          <w:bCs/>
          <w:spacing w:val="-2"/>
          <w:sz w:val="30"/>
          <w:szCs w:val="30"/>
        </w:rPr>
        <w:tab/>
      </w:r>
      <w:r w:rsidR="0080549B" w:rsidRPr="00283726">
        <w:rPr>
          <w:rFonts w:asciiTheme="majorBidi" w:hAnsiTheme="majorBidi" w:cstheme="majorBidi"/>
          <w:b/>
          <w:bCs/>
          <w:sz w:val="30"/>
          <w:szCs w:val="30"/>
          <w:cs/>
        </w:rPr>
        <w:t>ยอดคงเหลือกับกิจการที่เกี่ยวข้องกัน</w:t>
      </w:r>
      <w:r w:rsidR="0080549B" w:rsidRPr="0028372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78197A" w:rsidRPr="00283726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ณ วันที่ </w:t>
      </w:r>
      <w:r w:rsidR="006A05E0">
        <w:rPr>
          <w:rFonts w:asciiTheme="majorBidi" w:hAnsiTheme="majorBidi" w:cstheme="majorBidi"/>
          <w:b/>
          <w:bCs/>
          <w:sz w:val="30"/>
          <w:szCs w:val="30"/>
        </w:rPr>
        <w:t>30</w:t>
      </w:r>
      <w:r w:rsidR="0076626A" w:rsidRPr="0028372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6A05E0">
        <w:rPr>
          <w:rFonts w:asciiTheme="majorBidi" w:hAnsiTheme="majorBidi" w:cstheme="majorBidi" w:hint="cs"/>
          <w:b/>
          <w:bCs/>
          <w:sz w:val="30"/>
          <w:szCs w:val="30"/>
          <w:cs/>
        </w:rPr>
        <w:t>มิถุนายน</w:t>
      </w:r>
      <w:r w:rsidR="0076626A" w:rsidRPr="00283726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theme="majorBidi"/>
          <w:b/>
          <w:bCs/>
          <w:sz w:val="30"/>
          <w:szCs w:val="30"/>
        </w:rPr>
        <w:t>256</w:t>
      </w:r>
      <w:r w:rsidR="00DD7208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80549B" w:rsidRPr="0028372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80549B" w:rsidRPr="00283726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และ </w:t>
      </w:r>
      <w:r w:rsidR="004A4952" w:rsidRPr="00283726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วันที่ </w:t>
      </w:r>
      <w:r w:rsidR="00AB2614" w:rsidRPr="00AB2614">
        <w:rPr>
          <w:rFonts w:asciiTheme="majorBidi" w:hAnsiTheme="majorBidi" w:cstheme="majorBidi"/>
          <w:b/>
          <w:bCs/>
          <w:sz w:val="30"/>
          <w:szCs w:val="30"/>
        </w:rPr>
        <w:t>31</w:t>
      </w:r>
      <w:r w:rsidR="004A4952" w:rsidRPr="0028372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4A4952" w:rsidRPr="00283726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ธันวาคม </w:t>
      </w:r>
      <w:r w:rsidR="00AB2614" w:rsidRPr="00AB2614">
        <w:rPr>
          <w:rFonts w:asciiTheme="majorBidi" w:hAnsiTheme="majorBidi" w:cstheme="majorBidi"/>
          <w:b/>
          <w:bCs/>
          <w:sz w:val="30"/>
          <w:szCs w:val="30"/>
        </w:rPr>
        <w:t>256</w:t>
      </w:r>
      <w:r w:rsidR="00DD7208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80549B" w:rsidRPr="0028372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80549B" w:rsidRPr="00283726">
        <w:rPr>
          <w:rFonts w:asciiTheme="majorBidi" w:hAnsiTheme="majorBidi" w:cstheme="majorBidi"/>
          <w:b/>
          <w:bCs/>
          <w:sz w:val="30"/>
          <w:szCs w:val="30"/>
          <w:cs/>
        </w:rPr>
        <w:t>มีดังนี้</w:t>
      </w:r>
    </w:p>
    <w:p w14:paraId="0ED21F12" w14:textId="77777777" w:rsidR="008F00C7" w:rsidRPr="008A65CC" w:rsidRDefault="008F00C7" w:rsidP="008F00C7">
      <w:pPr>
        <w:pStyle w:val="BodyText2"/>
        <w:tabs>
          <w:tab w:val="left" w:pos="540"/>
          <w:tab w:val="left" w:pos="1080"/>
          <w:tab w:val="left" w:pos="1440"/>
        </w:tabs>
        <w:spacing w:line="18" w:lineRule="atLeast"/>
        <w:ind w:firstLine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5B19CC" w14:textId="033D0146" w:rsidR="00F022AE" w:rsidRPr="00283726" w:rsidRDefault="003E21B6" w:rsidP="00805C7C">
      <w:pPr>
        <w:pStyle w:val="BodyText2"/>
        <w:tabs>
          <w:tab w:val="left" w:pos="1710"/>
        </w:tabs>
        <w:spacing w:line="18" w:lineRule="atLeast"/>
        <w:ind w:left="1620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826D88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14:paraId="2BF9A032" w14:textId="79AFFF49" w:rsidR="00E62EBA" w:rsidRPr="008A65CC" w:rsidRDefault="00E62EBA" w:rsidP="000429AC">
      <w:pPr>
        <w:pStyle w:val="BodyText2"/>
        <w:tabs>
          <w:tab w:val="left" w:pos="540"/>
          <w:tab w:val="left" w:pos="1080"/>
          <w:tab w:val="left" w:pos="1440"/>
        </w:tabs>
        <w:spacing w:line="18" w:lineRule="atLeast"/>
        <w:ind w:firstLine="72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48"/>
        <w:gridCol w:w="1076"/>
        <w:gridCol w:w="269"/>
        <w:gridCol w:w="1089"/>
        <w:gridCol w:w="280"/>
        <w:gridCol w:w="1069"/>
        <w:gridCol w:w="298"/>
        <w:gridCol w:w="1071"/>
      </w:tblGrid>
      <w:tr w:rsidR="00DA3F54" w:rsidRPr="00283726" w14:paraId="75CE4969" w14:textId="77777777" w:rsidTr="005436BA">
        <w:trPr>
          <w:trHeight w:hRule="exact" w:val="331"/>
        </w:trPr>
        <w:tc>
          <w:tcPr>
            <w:tcW w:w="2200" w:type="pct"/>
          </w:tcPr>
          <w:p w14:paraId="06478BBF" w14:textId="77777777" w:rsidR="00DA3F54" w:rsidRPr="00283726" w:rsidRDefault="00DA3F54" w:rsidP="00FD513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1323" w:type="pct"/>
            <w:gridSpan w:val="3"/>
          </w:tcPr>
          <w:p w14:paraId="01C8D9CF" w14:textId="77777777" w:rsidR="00DA3F54" w:rsidRPr="00283726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</w:tcPr>
          <w:p w14:paraId="11588F40" w14:textId="77777777" w:rsidR="00DA3F54" w:rsidRPr="00283726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0D7C54CF" w14:textId="77777777" w:rsidR="00DA3F54" w:rsidRPr="00283726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A3F54" w:rsidRPr="00283726" w14:paraId="205D5B01" w14:textId="77777777" w:rsidTr="00DA3F54">
        <w:trPr>
          <w:trHeight w:hRule="exact" w:val="374"/>
        </w:trPr>
        <w:tc>
          <w:tcPr>
            <w:tcW w:w="2200" w:type="pct"/>
          </w:tcPr>
          <w:p w14:paraId="05E3348A" w14:textId="77777777" w:rsidR="00DA3F54" w:rsidRPr="00283726" w:rsidRDefault="00DA3F54" w:rsidP="00FD513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1323" w:type="pct"/>
            <w:gridSpan w:val="3"/>
            <w:tcBorders>
              <w:bottom w:val="single" w:sz="4" w:space="0" w:color="auto"/>
            </w:tcBorders>
          </w:tcPr>
          <w:p w14:paraId="78633B1E" w14:textId="77777777" w:rsidR="00DA3F54" w:rsidRPr="00283726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11DFD574" w14:textId="77777777" w:rsidR="00DA3F54" w:rsidRPr="00283726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pct"/>
            <w:gridSpan w:val="3"/>
            <w:tcBorders>
              <w:bottom w:val="single" w:sz="4" w:space="0" w:color="auto"/>
            </w:tcBorders>
          </w:tcPr>
          <w:p w14:paraId="530C77D0" w14:textId="77777777" w:rsidR="00DA3F54" w:rsidRPr="00283726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05E0" w:rsidRPr="00283726" w14:paraId="1E883C42" w14:textId="77777777" w:rsidTr="00DA3F54">
        <w:trPr>
          <w:trHeight w:hRule="exact" w:val="374"/>
        </w:trPr>
        <w:tc>
          <w:tcPr>
            <w:tcW w:w="2200" w:type="pct"/>
          </w:tcPr>
          <w:p w14:paraId="30B824EE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236D8F50" w14:textId="6253F785" w:rsidR="006A05E0" w:rsidRPr="00283726" w:rsidRDefault="006A05E0" w:rsidP="006A05E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3D1FA32A" w14:textId="77777777" w:rsidR="006A05E0" w:rsidRPr="00283726" w:rsidRDefault="006A05E0" w:rsidP="006A05E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01C35775" w14:textId="4242D7DB" w:rsidR="006A05E0" w:rsidRPr="00283726" w:rsidRDefault="006A05E0" w:rsidP="006A05E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2" w:type="pct"/>
          </w:tcPr>
          <w:p w14:paraId="3DFEC4C6" w14:textId="77777777" w:rsidR="006A05E0" w:rsidRPr="00283726" w:rsidRDefault="006A05E0" w:rsidP="006A05E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71CFAC48" w14:textId="414E0CDB" w:rsidR="006A05E0" w:rsidRPr="00283726" w:rsidRDefault="006A05E0" w:rsidP="006A05E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62" w:type="pct"/>
            <w:tcBorders>
              <w:top w:val="single" w:sz="4" w:space="0" w:color="auto"/>
            </w:tcBorders>
          </w:tcPr>
          <w:p w14:paraId="47113A85" w14:textId="77777777" w:rsidR="006A05E0" w:rsidRPr="00283726" w:rsidRDefault="006A05E0" w:rsidP="006A05E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7AFEDD99" w14:textId="0D33FD04" w:rsidR="006A05E0" w:rsidRPr="00283726" w:rsidRDefault="006A05E0" w:rsidP="006A05E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A05E0" w:rsidRPr="00283726" w14:paraId="145D7BBE" w14:textId="77777777" w:rsidTr="00DA3F54">
        <w:trPr>
          <w:trHeight w:hRule="exact" w:val="374"/>
        </w:trPr>
        <w:tc>
          <w:tcPr>
            <w:tcW w:w="2200" w:type="pct"/>
          </w:tcPr>
          <w:p w14:paraId="3878F32E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315FFEF" w14:textId="4EC4B7CD" w:rsidR="006A05E0" w:rsidRPr="00283726" w:rsidRDefault="006A05E0" w:rsidP="006A05E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4E082D98" w14:textId="77777777" w:rsidR="006A05E0" w:rsidRPr="00283726" w:rsidRDefault="006A05E0" w:rsidP="006A05E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2AC9FBC8" w14:textId="60CB72D6" w:rsidR="006A05E0" w:rsidRPr="00283726" w:rsidRDefault="006A05E0" w:rsidP="006A05E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2" w:type="pct"/>
          </w:tcPr>
          <w:p w14:paraId="21CD0026" w14:textId="77777777" w:rsidR="006A05E0" w:rsidRPr="00283726" w:rsidRDefault="006A05E0" w:rsidP="006A05E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508B7923" w14:textId="1A0DB32E" w:rsidR="006A05E0" w:rsidRPr="00283726" w:rsidRDefault="006A05E0" w:rsidP="006A05E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" w:type="pct"/>
          </w:tcPr>
          <w:p w14:paraId="11B30A8F" w14:textId="77777777" w:rsidR="006A05E0" w:rsidRPr="00283726" w:rsidRDefault="006A05E0" w:rsidP="006A05E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CA8D76F" w14:textId="05533B2C" w:rsidR="006A05E0" w:rsidRPr="00283726" w:rsidRDefault="006A05E0" w:rsidP="006A05E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A05E0" w:rsidRPr="00283726" w14:paraId="1D12CF0D" w14:textId="77777777">
        <w:trPr>
          <w:trHeight w:hRule="exact" w:val="374"/>
        </w:trPr>
        <w:tc>
          <w:tcPr>
            <w:tcW w:w="2200" w:type="pct"/>
          </w:tcPr>
          <w:p w14:paraId="4909E8D1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957" w:right="-2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1C357F4E" w14:textId="0FFF351B" w:rsidR="006A05E0" w:rsidRPr="00283726" w:rsidRDefault="00692FB9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4B61A3F5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vAlign w:val="center"/>
          </w:tcPr>
          <w:p w14:paraId="7BDBD8EC" w14:textId="61A6EA48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2" w:type="pct"/>
          </w:tcPr>
          <w:p w14:paraId="3C1DDDA8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60CD3CB0" w14:textId="647E0ED1" w:rsidR="006A05E0" w:rsidRPr="00283726" w:rsidRDefault="00E214DC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62" w:type="pct"/>
          </w:tcPr>
          <w:p w14:paraId="3C9E10CB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center"/>
          </w:tcPr>
          <w:p w14:paraId="16F701F5" w14:textId="313FDF7D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A05E0" w:rsidRPr="00283726" w14:paraId="3424FB90" w14:textId="77777777">
        <w:trPr>
          <w:trHeight w:hRule="exact" w:val="374"/>
        </w:trPr>
        <w:tc>
          <w:tcPr>
            <w:tcW w:w="2200" w:type="pct"/>
          </w:tcPr>
          <w:p w14:paraId="759DDE4A" w14:textId="77777777" w:rsidR="006A05E0" w:rsidRPr="00283726" w:rsidRDefault="006A05E0" w:rsidP="006A05E0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4465C268" w14:textId="4CA4F98A" w:rsidR="006A05E0" w:rsidRPr="00283726" w:rsidRDefault="00692FB9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EDFDDA3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3D465F20" w14:textId="5B76C64A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4FBC2F35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016BE344" w14:textId="163B0691" w:rsidR="006A05E0" w:rsidRPr="00283726" w:rsidRDefault="00E214DC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458</w:t>
            </w:r>
          </w:p>
        </w:tc>
        <w:tc>
          <w:tcPr>
            <w:tcW w:w="162" w:type="pct"/>
          </w:tcPr>
          <w:p w14:paraId="22FA6778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7B60302C" w14:textId="7A6D85AA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18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</w:tr>
      <w:tr w:rsidR="006A05E0" w:rsidRPr="00283726" w14:paraId="7C49AED7" w14:textId="77777777">
        <w:trPr>
          <w:trHeight w:hRule="exact" w:val="374"/>
        </w:trPr>
        <w:tc>
          <w:tcPr>
            <w:tcW w:w="2200" w:type="pct"/>
          </w:tcPr>
          <w:p w14:paraId="09D39104" w14:textId="77777777" w:rsidR="006A05E0" w:rsidRPr="00283726" w:rsidRDefault="006A05E0" w:rsidP="006A05E0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</w:t>
            </w:r>
            <w:r w:rsidRPr="0028372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5" w:type="pct"/>
          </w:tcPr>
          <w:p w14:paraId="146F07CB" w14:textId="3343B8E6" w:rsidR="006A05E0" w:rsidRPr="00283726" w:rsidRDefault="00692FB9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7,671</w:t>
            </w:r>
          </w:p>
        </w:tc>
        <w:tc>
          <w:tcPr>
            <w:tcW w:w="146" w:type="pct"/>
          </w:tcPr>
          <w:p w14:paraId="028AB936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1EF00484" w14:textId="76A1E191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8,654</w:t>
            </w:r>
          </w:p>
        </w:tc>
        <w:tc>
          <w:tcPr>
            <w:tcW w:w="152" w:type="pct"/>
          </w:tcPr>
          <w:p w14:paraId="78EA02C2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4478D645" w14:textId="0C7170BE" w:rsidR="006A05E0" w:rsidRPr="00283726" w:rsidRDefault="00F4308C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19</w:t>
            </w:r>
          </w:p>
        </w:tc>
        <w:tc>
          <w:tcPr>
            <w:tcW w:w="162" w:type="pct"/>
          </w:tcPr>
          <w:p w14:paraId="6AC0F067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06D3895F" w14:textId="56ADC0FE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6A05E0" w:rsidRPr="00283726" w14:paraId="162E9373" w14:textId="77777777">
        <w:trPr>
          <w:trHeight w:hRule="exact" w:val="374"/>
        </w:trPr>
        <w:tc>
          <w:tcPr>
            <w:tcW w:w="2200" w:type="pct"/>
          </w:tcPr>
          <w:p w14:paraId="31C56A30" w14:textId="77777777" w:rsidR="006A05E0" w:rsidRPr="00283726" w:rsidRDefault="006A05E0" w:rsidP="006A05E0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D87857B" w14:textId="48F01627" w:rsidR="006A05E0" w:rsidRPr="00283726" w:rsidRDefault="00692FB9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4,636</w:t>
            </w:r>
          </w:p>
        </w:tc>
        <w:tc>
          <w:tcPr>
            <w:tcW w:w="146" w:type="pct"/>
          </w:tcPr>
          <w:p w14:paraId="5318BBEA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center"/>
          </w:tcPr>
          <w:p w14:paraId="76EDE023" w14:textId="3B576BF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5,632</w:t>
            </w:r>
          </w:p>
        </w:tc>
        <w:tc>
          <w:tcPr>
            <w:tcW w:w="152" w:type="pct"/>
          </w:tcPr>
          <w:p w14:paraId="1EBCA0A5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456B8C38" w14:textId="26B8BD6D" w:rsidR="006A05E0" w:rsidRPr="00283726" w:rsidRDefault="00F4308C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1,679</w:t>
            </w:r>
          </w:p>
        </w:tc>
        <w:tc>
          <w:tcPr>
            <w:tcW w:w="162" w:type="pct"/>
          </w:tcPr>
          <w:p w14:paraId="49EF159D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center"/>
          </w:tcPr>
          <w:p w14:paraId="741CF6A2" w14:textId="62D1C263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1,345</w:t>
            </w:r>
          </w:p>
        </w:tc>
      </w:tr>
      <w:tr w:rsidR="006A05E0" w:rsidRPr="00283726" w14:paraId="26C75CB9" w14:textId="77777777">
        <w:trPr>
          <w:trHeight w:hRule="exact" w:val="381"/>
        </w:trPr>
        <w:tc>
          <w:tcPr>
            <w:tcW w:w="2200" w:type="pct"/>
          </w:tcPr>
          <w:p w14:paraId="13DB5A27" w14:textId="77777777" w:rsidR="006A05E0" w:rsidRPr="00283726" w:rsidRDefault="006A05E0" w:rsidP="006A05E0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11E468F" w14:textId="259B3515" w:rsidR="006A05E0" w:rsidRPr="00283726" w:rsidRDefault="00C87B67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12,309</w:t>
            </w:r>
          </w:p>
        </w:tc>
        <w:tc>
          <w:tcPr>
            <w:tcW w:w="146" w:type="pct"/>
          </w:tcPr>
          <w:p w14:paraId="6185C539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EBFD69" w14:textId="23D5B8FA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14,289</w:t>
            </w:r>
          </w:p>
        </w:tc>
        <w:tc>
          <w:tcPr>
            <w:tcW w:w="152" w:type="pct"/>
          </w:tcPr>
          <w:p w14:paraId="6F659FF3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28B62251" w14:textId="5C9D6138" w:rsidR="006A05E0" w:rsidRPr="00283726" w:rsidRDefault="00F4308C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2,156</w:t>
            </w:r>
          </w:p>
        </w:tc>
        <w:tc>
          <w:tcPr>
            <w:tcW w:w="162" w:type="pct"/>
          </w:tcPr>
          <w:p w14:paraId="6E4F4CC6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412F7A" w14:textId="241B424F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2,021</w:t>
            </w:r>
          </w:p>
        </w:tc>
      </w:tr>
    </w:tbl>
    <w:p w14:paraId="7E93F7D5" w14:textId="13BEDE59" w:rsidR="0080549B" w:rsidRPr="00283726" w:rsidRDefault="003E21B6" w:rsidP="00826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2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bookmarkStart w:id="0" w:name="_Hlk77013165"/>
      <w:r w:rsidR="00826D88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bookmarkEnd w:id="0"/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เงินให้กู้ยืมระยะสั้น</w:t>
      </w:r>
      <w:r w:rsidR="00E27868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  <w:r w:rsidR="00292FB7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D97901B" w14:textId="6B0DAD95" w:rsidR="00D00B4F" w:rsidRPr="00B476EE" w:rsidRDefault="00D00B4F" w:rsidP="000429AC">
      <w:pPr>
        <w:pStyle w:val="BodyText2"/>
        <w:tabs>
          <w:tab w:val="left" w:pos="540"/>
          <w:tab w:val="left" w:pos="1080"/>
          <w:tab w:val="left" w:pos="1620"/>
        </w:tabs>
        <w:spacing w:line="18" w:lineRule="atLeast"/>
        <w:ind w:firstLine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1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310"/>
        <w:gridCol w:w="1080"/>
        <w:gridCol w:w="270"/>
        <w:gridCol w:w="1080"/>
        <w:gridCol w:w="270"/>
        <w:gridCol w:w="1206"/>
      </w:tblGrid>
      <w:tr w:rsidR="00E045F2" w:rsidRPr="00A57B00" w14:paraId="30F5460E" w14:textId="77777777" w:rsidTr="00916615">
        <w:trPr>
          <w:trHeight w:hRule="exact" w:val="331"/>
        </w:trPr>
        <w:tc>
          <w:tcPr>
            <w:tcW w:w="5310" w:type="dxa"/>
          </w:tcPr>
          <w:p w14:paraId="2FBD59FD" w14:textId="77777777" w:rsidR="00E045F2" w:rsidRPr="00A57B00" w:rsidRDefault="00E045F2" w:rsidP="008F2EE1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06" w:type="dxa"/>
            <w:gridSpan w:val="5"/>
            <w:vAlign w:val="center"/>
          </w:tcPr>
          <w:p w14:paraId="0E320BA4" w14:textId="77777777" w:rsidR="00E045F2" w:rsidRPr="00A57B00" w:rsidRDefault="00E045F2" w:rsidP="008F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045F2" w:rsidRPr="00A57B00" w14:paraId="4F3C89DF" w14:textId="77777777" w:rsidTr="00916615">
        <w:tc>
          <w:tcPr>
            <w:tcW w:w="5310" w:type="dxa"/>
          </w:tcPr>
          <w:p w14:paraId="4C8D58C2" w14:textId="77777777" w:rsidR="00E045F2" w:rsidRPr="00A57B00" w:rsidRDefault="00E045F2" w:rsidP="008F2EE1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06" w:type="dxa"/>
            <w:gridSpan w:val="5"/>
            <w:tcBorders>
              <w:bottom w:val="single" w:sz="4" w:space="0" w:color="auto"/>
            </w:tcBorders>
          </w:tcPr>
          <w:p w14:paraId="6592E3DD" w14:textId="77777777" w:rsidR="00E045F2" w:rsidRPr="00A57B00" w:rsidRDefault="00E045F2" w:rsidP="008F2EE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45F2" w:rsidRPr="00A57B00" w14:paraId="3848831A" w14:textId="77777777" w:rsidTr="00916615">
        <w:tc>
          <w:tcPr>
            <w:tcW w:w="5310" w:type="dxa"/>
          </w:tcPr>
          <w:p w14:paraId="60822220" w14:textId="77777777" w:rsidR="00E045F2" w:rsidRPr="00A57B00" w:rsidRDefault="00E045F2" w:rsidP="008F2EE1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6417F6" w14:textId="77777777" w:rsidR="00E045F2" w:rsidRPr="00A57B00" w:rsidRDefault="00E045F2" w:rsidP="008F2EE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9F83F9D" w14:textId="77777777" w:rsidR="00E045F2" w:rsidRPr="00A57B00" w:rsidRDefault="00E045F2" w:rsidP="008F2EE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53AD3EA1" w14:textId="77777777" w:rsidR="00E045F2" w:rsidRPr="00A57B00" w:rsidRDefault="00E045F2" w:rsidP="008F2EE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05E0" w:rsidRPr="00A57B00" w14:paraId="4EC09E73" w14:textId="77777777" w:rsidTr="00916615">
        <w:tc>
          <w:tcPr>
            <w:tcW w:w="5310" w:type="dxa"/>
          </w:tcPr>
          <w:p w14:paraId="50DA4367" w14:textId="77777777" w:rsidR="006A05E0" w:rsidRPr="00A57B00" w:rsidRDefault="006A05E0" w:rsidP="006A05E0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58A0C8" w14:textId="6A8AD50E" w:rsidR="006A05E0" w:rsidRPr="00A57B00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1CF4BE" w14:textId="77777777" w:rsidR="006A05E0" w:rsidRPr="00A57B00" w:rsidRDefault="006A05E0" w:rsidP="006A05E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E5FFEE" w14:textId="547C8415" w:rsidR="006A05E0" w:rsidRPr="00A57B00" w:rsidRDefault="006A05E0" w:rsidP="006A05E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A981E4F" w14:textId="77777777" w:rsidR="006A05E0" w:rsidRPr="00A57B00" w:rsidRDefault="006A05E0" w:rsidP="006A05E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78CF9629" w14:textId="77777777" w:rsidR="006A05E0" w:rsidRPr="00A57B00" w:rsidRDefault="006A05E0" w:rsidP="006A05E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05E0" w:rsidRPr="00A57B00" w14:paraId="1CDB2462" w14:textId="77777777" w:rsidTr="00916615">
        <w:tc>
          <w:tcPr>
            <w:tcW w:w="5310" w:type="dxa"/>
          </w:tcPr>
          <w:p w14:paraId="4E8B8FD9" w14:textId="77777777" w:rsidR="006A05E0" w:rsidRPr="00A57B00" w:rsidRDefault="006A05E0" w:rsidP="006A05E0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1A4B27" w14:textId="3B420073" w:rsidR="006A05E0" w:rsidRPr="00A57B00" w:rsidRDefault="006A05E0" w:rsidP="006A05E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AC1F069" w14:textId="77777777" w:rsidR="006A05E0" w:rsidRPr="00A57B00" w:rsidRDefault="006A05E0" w:rsidP="006A05E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30AC6F" w14:textId="30ADDC93" w:rsidR="006A05E0" w:rsidRPr="00A57B00" w:rsidRDefault="006A05E0" w:rsidP="006A05E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F53F251" w14:textId="77777777" w:rsidR="006A05E0" w:rsidRPr="00A57B00" w:rsidRDefault="006A05E0" w:rsidP="006A05E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283FF05" w14:textId="77777777" w:rsidR="006A05E0" w:rsidRPr="00A57B00" w:rsidRDefault="006A05E0" w:rsidP="006A05E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6A05E0" w:rsidRPr="00A57B00" w14:paraId="6E6F6060" w14:textId="77777777" w:rsidTr="00916615">
        <w:trPr>
          <w:trHeight w:hRule="exact" w:val="432"/>
        </w:trPr>
        <w:tc>
          <w:tcPr>
            <w:tcW w:w="5310" w:type="dxa"/>
          </w:tcPr>
          <w:p w14:paraId="1E0F749C" w14:textId="77777777" w:rsidR="006A05E0" w:rsidRPr="00A57B00" w:rsidRDefault="006A05E0" w:rsidP="006A05E0">
            <w:pPr>
              <w:tabs>
                <w:tab w:val="left" w:pos="342"/>
              </w:tabs>
              <w:ind w:firstLine="984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1F94735" w14:textId="5B0CEBD2" w:rsidR="006A05E0" w:rsidRPr="00A57B00" w:rsidRDefault="00FC295B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9,867</w:t>
            </w:r>
          </w:p>
        </w:tc>
        <w:tc>
          <w:tcPr>
            <w:tcW w:w="270" w:type="dxa"/>
          </w:tcPr>
          <w:p w14:paraId="632DA17B" w14:textId="77777777" w:rsidR="006A05E0" w:rsidRPr="00A57B00" w:rsidRDefault="006A05E0" w:rsidP="006A05E0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98D4BB" w14:textId="51D852E2" w:rsidR="006A05E0" w:rsidRPr="00A57B00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8,020</w:t>
            </w:r>
          </w:p>
        </w:tc>
        <w:tc>
          <w:tcPr>
            <w:tcW w:w="270" w:type="dxa"/>
            <w:vAlign w:val="bottom"/>
          </w:tcPr>
          <w:p w14:paraId="4A25FD19" w14:textId="77777777" w:rsidR="006A05E0" w:rsidRPr="00A57B00" w:rsidRDefault="006A05E0" w:rsidP="006A05E0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2E6B88E4" w14:textId="0A72F4AC" w:rsidR="006A05E0" w:rsidRPr="00A57B00" w:rsidRDefault="00552601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18" w:lineRule="atLeast"/>
              <w:ind w:right="-1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8,983</w:t>
            </w:r>
          </w:p>
        </w:tc>
      </w:tr>
      <w:tr w:rsidR="006A05E0" w:rsidRPr="00A57B00" w14:paraId="02511328" w14:textId="77777777" w:rsidTr="00916615">
        <w:trPr>
          <w:trHeight w:hRule="exact" w:val="432"/>
        </w:trPr>
        <w:tc>
          <w:tcPr>
            <w:tcW w:w="5310" w:type="dxa"/>
          </w:tcPr>
          <w:p w14:paraId="41D14301" w14:textId="77777777" w:rsidR="006A05E0" w:rsidRPr="00A57B00" w:rsidRDefault="006A05E0" w:rsidP="006A05E0">
            <w:pPr>
              <w:ind w:firstLine="9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044838" w14:textId="55009B54" w:rsidR="006A05E0" w:rsidRPr="00A57B00" w:rsidRDefault="00FC295B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9,867</w:t>
            </w:r>
          </w:p>
        </w:tc>
        <w:tc>
          <w:tcPr>
            <w:tcW w:w="270" w:type="dxa"/>
          </w:tcPr>
          <w:p w14:paraId="0353516F" w14:textId="77777777" w:rsidR="006A05E0" w:rsidRPr="00A57B00" w:rsidRDefault="006A05E0" w:rsidP="006A05E0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67AE92" w14:textId="72F08622" w:rsidR="006A05E0" w:rsidRPr="00A57B00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8,020</w:t>
            </w:r>
          </w:p>
        </w:tc>
        <w:tc>
          <w:tcPr>
            <w:tcW w:w="270" w:type="dxa"/>
            <w:vAlign w:val="bottom"/>
          </w:tcPr>
          <w:p w14:paraId="5AA0E710" w14:textId="77777777" w:rsidR="006A05E0" w:rsidRPr="00A57B00" w:rsidRDefault="006A05E0" w:rsidP="006A05E0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69CD415A" w14:textId="06C718B8" w:rsidR="006A05E0" w:rsidRPr="00A57B00" w:rsidRDefault="00552601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18" w:lineRule="atLeast"/>
              <w:ind w:right="-1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8,983</w:t>
            </w:r>
          </w:p>
        </w:tc>
      </w:tr>
    </w:tbl>
    <w:p w14:paraId="5BAF4013" w14:textId="77777777" w:rsidR="007060F5" w:rsidRDefault="007060F5" w:rsidP="005E44B2">
      <w:pPr>
        <w:spacing w:line="18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5F44D1D2" w14:textId="03D3BD7C" w:rsidR="00D3130D" w:rsidRDefault="00D3130D" w:rsidP="00D31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11" w:right="-153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A05E0">
        <w:rPr>
          <w:rFonts w:asciiTheme="majorBidi" w:hAnsiTheme="majorBidi" w:cstheme="majorBidi"/>
          <w:sz w:val="30"/>
          <w:szCs w:val="30"/>
        </w:rPr>
        <w:t>30</w:t>
      </w:r>
      <w:r w:rsidRPr="00283726">
        <w:rPr>
          <w:rFonts w:asciiTheme="majorBidi" w:hAnsiTheme="majorBidi" w:cstheme="majorBidi"/>
          <w:sz w:val="30"/>
          <w:szCs w:val="30"/>
        </w:rPr>
        <w:t xml:space="preserve"> </w:t>
      </w:r>
      <w:r w:rsidR="006A05E0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B2614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A53E5">
        <w:rPr>
          <w:rFonts w:asciiTheme="majorBidi" w:hAnsiTheme="majorBidi" w:cstheme="majorBidi"/>
          <w:sz w:val="30"/>
          <w:szCs w:val="30"/>
          <w:cs/>
        </w:rPr>
        <w:t>เงินให้กู้ยืม</w:t>
      </w:r>
      <w:r w:rsidRPr="001A53E5">
        <w:rPr>
          <w:rFonts w:asciiTheme="majorBidi" w:hAnsiTheme="majorBidi" w:cstheme="majorBidi" w:hint="cs"/>
          <w:sz w:val="30"/>
          <w:szCs w:val="30"/>
          <w:cs/>
        </w:rPr>
        <w:t>ระยะสั้น</w:t>
      </w:r>
      <w:r w:rsidRPr="00283726">
        <w:rPr>
          <w:rFonts w:asciiTheme="majorBidi" w:hAnsiTheme="majorBidi" w:cstheme="majorBidi"/>
          <w:sz w:val="30"/>
          <w:szCs w:val="30"/>
          <w:cs/>
        </w:rPr>
        <w:t>มีอัตราดอกเบี้ย</w:t>
      </w:r>
      <w:r w:rsidRPr="001A53E5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552601">
        <w:rPr>
          <w:rFonts w:asciiTheme="majorBidi" w:hAnsiTheme="majorBidi" w:cstheme="majorBidi"/>
          <w:sz w:val="30"/>
          <w:szCs w:val="30"/>
        </w:rPr>
        <w:t>6.03</w:t>
      </w:r>
      <w:r w:rsidRPr="001A53E5">
        <w:rPr>
          <w:rFonts w:asciiTheme="majorBidi" w:hAnsiTheme="majorBidi" w:cstheme="majorBidi"/>
          <w:sz w:val="30"/>
          <w:szCs w:val="30"/>
        </w:rPr>
        <w:t xml:space="preserve"> </w:t>
      </w:r>
      <w:r w:rsidRPr="001A53E5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5A00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A00F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5A00F7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5A00F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</w:t>
      </w:r>
      <w:r w:rsidRPr="005A00F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5A00F7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5A00F7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8F5A3E">
        <w:rPr>
          <w:rFonts w:asciiTheme="majorBidi" w:hAnsiTheme="majorBidi" w:cstheme="majorBidi"/>
          <w:i/>
          <w:iCs/>
          <w:sz w:val="30"/>
          <w:szCs w:val="30"/>
        </w:rPr>
        <w:br/>
      </w:r>
      <w:r w:rsidRPr="001A53E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Pr="001A53E5">
        <w:rPr>
          <w:rFonts w:asciiTheme="majorBidi" w:hAnsiTheme="majorBidi" w:cstheme="majorBidi"/>
          <w:i/>
          <w:iCs/>
          <w:sz w:val="30"/>
          <w:szCs w:val="30"/>
        </w:rPr>
        <w:t xml:space="preserve">5.91 </w:t>
      </w:r>
      <w:r w:rsidRPr="001A53E5">
        <w:rPr>
          <w:rFonts w:asciiTheme="majorBidi" w:hAnsiTheme="majorBidi" w:cstheme="majorBidi"/>
          <w:i/>
          <w:iCs/>
          <w:sz w:val="30"/>
          <w:szCs w:val="30"/>
          <w:cs/>
        </w:rPr>
        <w:t>ต่อปี</w:t>
      </w:r>
      <w:r w:rsidRPr="005A00F7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5A00F7">
        <w:rPr>
          <w:rFonts w:asciiTheme="majorBidi" w:hAnsiTheme="majorBidi" w:cstheme="majorBidi"/>
          <w:sz w:val="30"/>
          <w:szCs w:val="30"/>
          <w:cs/>
        </w:rPr>
        <w:t xml:space="preserve"> บริษัทคำนวณ</w:t>
      </w:r>
      <w:r w:rsidRPr="00283726">
        <w:rPr>
          <w:rFonts w:asciiTheme="majorBidi" w:hAnsiTheme="majorBidi" w:cstheme="majorBidi"/>
          <w:sz w:val="30"/>
          <w:szCs w:val="30"/>
          <w:cs/>
        </w:rPr>
        <w:t>ยอดเฉลี่ยจากยอดคงค้างของเงินให้กู้ยืม ณ วันสิ้นเดือนโดยไม่รวม</w:t>
      </w:r>
      <w:r w:rsidR="008F5A3E">
        <w:rPr>
          <w:rFonts w:asciiTheme="majorBidi" w:hAnsiTheme="majorBidi" w:cstheme="majorBidi"/>
          <w:sz w:val="30"/>
          <w:szCs w:val="30"/>
        </w:rPr>
        <w:br/>
      </w:r>
      <w:r w:rsidRPr="00283726">
        <w:rPr>
          <w:rFonts w:asciiTheme="majorBidi" w:hAnsiTheme="majorBidi" w:cstheme="majorBidi"/>
          <w:sz w:val="30"/>
          <w:szCs w:val="30"/>
          <w:cs/>
        </w:rPr>
        <w:t>ดอกเบี้ยค้างรับ</w:t>
      </w:r>
    </w:p>
    <w:p w14:paraId="566E8EB1" w14:textId="6A6EAFEC" w:rsidR="00D3130D" w:rsidRPr="00040E6F" w:rsidRDefault="00D31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9899B4D" w14:textId="7EDF4532" w:rsidR="005A6EB0" w:rsidRPr="00283726" w:rsidRDefault="00D57AC9" w:rsidP="00805C7C">
      <w:pPr>
        <w:pStyle w:val="BodyText2"/>
        <w:spacing w:line="18" w:lineRule="atLeast"/>
        <w:ind w:left="107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5A6EB0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5A6EB0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B6673D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</w:t>
      </w:r>
      <w:r w:rsidR="0065205E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090F05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เงินจ่าย</w:t>
      </w:r>
      <w:r w:rsidR="005A6EB0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ล่วงหน้าค่าสินค้า</w:t>
      </w:r>
    </w:p>
    <w:p w14:paraId="6F17ADDD" w14:textId="0582AA03" w:rsidR="00090F05" w:rsidRPr="00B476EE" w:rsidRDefault="00090F05" w:rsidP="000429AC">
      <w:pPr>
        <w:tabs>
          <w:tab w:val="clear" w:pos="1644"/>
          <w:tab w:val="clear" w:pos="1871"/>
          <w:tab w:val="clear" w:pos="2580"/>
          <w:tab w:val="clear" w:pos="2807"/>
          <w:tab w:val="left" w:pos="540"/>
          <w:tab w:val="left" w:pos="1080"/>
          <w:tab w:val="left" w:pos="1620"/>
        </w:tabs>
        <w:ind w:left="1080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2"/>
        <w:gridCol w:w="278"/>
        <w:gridCol w:w="1041"/>
        <w:gridCol w:w="236"/>
        <w:gridCol w:w="1144"/>
        <w:gridCol w:w="278"/>
        <w:gridCol w:w="1089"/>
      </w:tblGrid>
      <w:tr w:rsidR="006B2948" w:rsidRPr="00283726" w14:paraId="5563EC8D" w14:textId="77777777" w:rsidTr="00CE349F">
        <w:trPr>
          <w:trHeight w:hRule="exact" w:val="331"/>
        </w:trPr>
        <w:tc>
          <w:tcPr>
            <w:tcW w:w="2202" w:type="pct"/>
          </w:tcPr>
          <w:p w14:paraId="52748E93" w14:textId="77777777" w:rsidR="006B2948" w:rsidRPr="00283726" w:rsidRDefault="006B2948" w:rsidP="006B294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pct"/>
            <w:gridSpan w:val="3"/>
          </w:tcPr>
          <w:p w14:paraId="5C8E8C8F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63B3225D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pct"/>
            <w:gridSpan w:val="3"/>
          </w:tcPr>
          <w:p w14:paraId="6A3A3082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B2948" w:rsidRPr="00283726" w14:paraId="7C839D95" w14:textId="77777777" w:rsidTr="00CE349F">
        <w:tc>
          <w:tcPr>
            <w:tcW w:w="2202" w:type="pct"/>
          </w:tcPr>
          <w:p w14:paraId="7576CAB1" w14:textId="77777777" w:rsidR="006B2948" w:rsidRPr="00283726" w:rsidRDefault="006B2948" w:rsidP="006B294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pct"/>
            <w:gridSpan w:val="3"/>
            <w:tcBorders>
              <w:bottom w:val="single" w:sz="4" w:space="0" w:color="auto"/>
            </w:tcBorders>
          </w:tcPr>
          <w:p w14:paraId="694AD099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763177C9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pct"/>
            <w:gridSpan w:val="3"/>
            <w:tcBorders>
              <w:bottom w:val="single" w:sz="4" w:space="0" w:color="auto"/>
            </w:tcBorders>
          </w:tcPr>
          <w:p w14:paraId="62CD6409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05E0" w:rsidRPr="00283726" w14:paraId="473F971A" w14:textId="77777777" w:rsidTr="00CE349F">
        <w:tc>
          <w:tcPr>
            <w:tcW w:w="2202" w:type="pct"/>
          </w:tcPr>
          <w:p w14:paraId="091CFC47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3806EE82" w14:textId="5BC3542E" w:rsidR="006A05E0" w:rsidRPr="00283726" w:rsidRDefault="006A05E0" w:rsidP="006A05E0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7CF8CC56" w14:textId="77777777" w:rsidR="006A05E0" w:rsidRPr="00283726" w:rsidRDefault="006A05E0" w:rsidP="006A05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6FC3FAA6" w14:textId="7B84335F" w:rsidR="006A05E0" w:rsidRPr="00283726" w:rsidRDefault="006A05E0" w:rsidP="006A05E0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" w:type="pct"/>
          </w:tcPr>
          <w:p w14:paraId="4C739270" w14:textId="77777777" w:rsidR="006A05E0" w:rsidRPr="00283726" w:rsidRDefault="006A05E0" w:rsidP="006A05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08C5AE54" w14:textId="089EE282" w:rsidR="006A05E0" w:rsidRPr="00283726" w:rsidRDefault="006A05E0" w:rsidP="006A05E0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22BD859D" w14:textId="77777777" w:rsidR="006A05E0" w:rsidRPr="00283726" w:rsidRDefault="006A05E0" w:rsidP="006A05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5BBB9B3F" w14:textId="5C03902A" w:rsidR="006A05E0" w:rsidRPr="00283726" w:rsidRDefault="006A05E0" w:rsidP="006A05E0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A05E0" w:rsidRPr="00283726" w14:paraId="0D7CA590" w14:textId="77777777" w:rsidTr="00CE349F">
        <w:tc>
          <w:tcPr>
            <w:tcW w:w="2202" w:type="pct"/>
          </w:tcPr>
          <w:p w14:paraId="6041680B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48416535" w14:textId="03BE38D0" w:rsidR="006A05E0" w:rsidRPr="00283726" w:rsidRDefault="006A05E0" w:rsidP="006A05E0">
            <w:pPr>
              <w:tabs>
                <w:tab w:val="clear" w:pos="907"/>
                <w:tab w:val="left" w:pos="950"/>
              </w:tabs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1" w:type="pct"/>
          </w:tcPr>
          <w:p w14:paraId="0FD47BB9" w14:textId="77777777" w:rsidR="006A05E0" w:rsidRPr="00283726" w:rsidRDefault="006A05E0" w:rsidP="006A05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659B1709" w14:textId="25686532" w:rsidR="006A05E0" w:rsidRPr="00283726" w:rsidRDefault="006A05E0" w:rsidP="006A05E0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" w:type="pct"/>
          </w:tcPr>
          <w:p w14:paraId="09CFA245" w14:textId="77777777" w:rsidR="006A05E0" w:rsidRPr="00283726" w:rsidRDefault="006A05E0" w:rsidP="006A05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7D90D70D" w14:textId="6C71111F" w:rsidR="006A05E0" w:rsidRPr="00283726" w:rsidRDefault="006A05E0" w:rsidP="006A05E0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1" w:type="pct"/>
          </w:tcPr>
          <w:p w14:paraId="38971173" w14:textId="77777777" w:rsidR="006A05E0" w:rsidRPr="00283726" w:rsidRDefault="006A05E0" w:rsidP="006A05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168528D8" w14:textId="7DB7168D" w:rsidR="006A05E0" w:rsidRPr="00283726" w:rsidRDefault="006A05E0" w:rsidP="006A05E0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A05E0" w:rsidRPr="00283726" w14:paraId="4EC7F91D" w14:textId="77777777" w:rsidTr="00CE349F">
        <w:tc>
          <w:tcPr>
            <w:tcW w:w="2202" w:type="pct"/>
          </w:tcPr>
          <w:p w14:paraId="66887876" w14:textId="77777777" w:rsidR="006A05E0" w:rsidRPr="00283726" w:rsidRDefault="006A05E0" w:rsidP="006A05E0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588" w:type="pct"/>
          </w:tcPr>
          <w:p w14:paraId="1C8244E6" w14:textId="6EC9992F" w:rsidR="006A05E0" w:rsidRPr="00283726" w:rsidRDefault="00A2523E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72</w:t>
            </w:r>
          </w:p>
        </w:tc>
        <w:tc>
          <w:tcPr>
            <w:tcW w:w="151" w:type="pct"/>
          </w:tcPr>
          <w:p w14:paraId="4C99F2F6" w14:textId="77777777" w:rsidR="006A05E0" w:rsidRPr="00283726" w:rsidRDefault="006A05E0" w:rsidP="006A05E0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66" w:type="pct"/>
          </w:tcPr>
          <w:p w14:paraId="490AA52D" w14:textId="2563928F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53</w:t>
            </w:r>
          </w:p>
        </w:tc>
        <w:tc>
          <w:tcPr>
            <w:tcW w:w="128" w:type="pct"/>
          </w:tcPr>
          <w:p w14:paraId="386F9912" w14:textId="77777777" w:rsidR="006A05E0" w:rsidRPr="00283726" w:rsidRDefault="006A05E0" w:rsidP="006A05E0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2" w:type="pct"/>
          </w:tcPr>
          <w:p w14:paraId="2C502CB2" w14:textId="1E633C71" w:rsidR="006A05E0" w:rsidRPr="00283726" w:rsidRDefault="00935C24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29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ACF6462" w14:textId="77777777" w:rsidR="006A05E0" w:rsidRPr="00283726" w:rsidRDefault="006A05E0" w:rsidP="006A05E0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2" w:type="pct"/>
          </w:tcPr>
          <w:p w14:paraId="214AD487" w14:textId="45FACF6D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06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6A05E0" w:rsidRPr="00283726" w14:paraId="1DC40175" w14:textId="77777777" w:rsidTr="00CE349F">
        <w:tc>
          <w:tcPr>
            <w:tcW w:w="2202" w:type="pct"/>
          </w:tcPr>
          <w:p w14:paraId="68AC9E9B" w14:textId="77777777" w:rsidR="006A05E0" w:rsidRPr="00283726" w:rsidRDefault="006A05E0" w:rsidP="006A05E0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88" w:type="pct"/>
          </w:tcPr>
          <w:p w14:paraId="414D8EAE" w14:textId="0CB9D97B" w:rsidR="006A05E0" w:rsidRPr="00283726" w:rsidRDefault="00A2523E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272</w:t>
            </w:r>
          </w:p>
        </w:tc>
        <w:tc>
          <w:tcPr>
            <w:tcW w:w="151" w:type="pct"/>
          </w:tcPr>
          <w:p w14:paraId="5767720A" w14:textId="77777777" w:rsidR="006A05E0" w:rsidRPr="00283726" w:rsidRDefault="006A05E0" w:rsidP="006A05E0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66" w:type="pct"/>
          </w:tcPr>
          <w:p w14:paraId="368ED8C1" w14:textId="77FA4DE4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2,706</w:t>
            </w:r>
          </w:p>
        </w:tc>
        <w:tc>
          <w:tcPr>
            <w:tcW w:w="128" w:type="pct"/>
          </w:tcPr>
          <w:p w14:paraId="211E25E7" w14:textId="77777777" w:rsidR="006A05E0" w:rsidRPr="00283726" w:rsidRDefault="006A05E0" w:rsidP="006A05E0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2" w:type="pct"/>
          </w:tcPr>
          <w:p w14:paraId="1CA0D4D4" w14:textId="60128CB9" w:rsidR="006A05E0" w:rsidRPr="00283726" w:rsidRDefault="00935C24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29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1118E8C" w14:textId="77777777" w:rsidR="006A05E0" w:rsidRPr="00283726" w:rsidRDefault="006A05E0" w:rsidP="006A05E0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2" w:type="pct"/>
          </w:tcPr>
          <w:p w14:paraId="79968046" w14:textId="41F465CF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06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6A05E0" w:rsidRPr="00283726" w14:paraId="1C62E49F" w14:textId="77777777" w:rsidTr="00CE349F">
        <w:tc>
          <w:tcPr>
            <w:tcW w:w="2202" w:type="pct"/>
          </w:tcPr>
          <w:p w14:paraId="03789B15" w14:textId="77777777" w:rsidR="006A05E0" w:rsidRPr="00283726" w:rsidRDefault="006A05E0" w:rsidP="006A05E0">
            <w:pPr>
              <w:tabs>
                <w:tab w:val="left" w:pos="176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4E2233C" w14:textId="60B0F607" w:rsidR="006A05E0" w:rsidRPr="00283726" w:rsidRDefault="00A2523E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344</w:t>
            </w:r>
          </w:p>
        </w:tc>
        <w:tc>
          <w:tcPr>
            <w:tcW w:w="151" w:type="pct"/>
          </w:tcPr>
          <w:p w14:paraId="326E8DE3" w14:textId="77777777" w:rsidR="006A05E0" w:rsidRPr="00283726" w:rsidRDefault="006A05E0" w:rsidP="006A05E0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5646162E" w14:textId="588B0AC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2,759</w:t>
            </w:r>
          </w:p>
        </w:tc>
        <w:tc>
          <w:tcPr>
            <w:tcW w:w="128" w:type="pct"/>
          </w:tcPr>
          <w:p w14:paraId="59CDBEF2" w14:textId="77777777" w:rsidR="006A05E0" w:rsidRPr="00283726" w:rsidRDefault="006A05E0" w:rsidP="006A05E0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45233AC2" w14:textId="42AD6E99" w:rsidR="006A05E0" w:rsidRPr="00283726" w:rsidRDefault="00935C24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29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7391ED14" w14:textId="77777777" w:rsidR="006A05E0" w:rsidRPr="00283726" w:rsidRDefault="006A05E0" w:rsidP="006A05E0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404118D8" w14:textId="57F28E8A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06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</w:tr>
    </w:tbl>
    <w:p w14:paraId="3F298A67" w14:textId="77777777" w:rsidR="00D3130D" w:rsidRPr="00690778" w:rsidRDefault="00D3130D" w:rsidP="008F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620" w:hanging="540"/>
        <w:rPr>
          <w:rFonts w:asciiTheme="majorBidi" w:hAnsiTheme="majorBidi" w:cstheme="majorBidi"/>
          <w:sz w:val="30"/>
          <w:szCs w:val="30"/>
        </w:rPr>
      </w:pPr>
    </w:p>
    <w:p w14:paraId="0A350947" w14:textId="6A64FC22" w:rsidR="000E6837" w:rsidRPr="00283726" w:rsidRDefault="00D57AC9" w:rsidP="008F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0E6837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0E6837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="000E6837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เงินปันผลค้างรับ</w:t>
      </w:r>
    </w:p>
    <w:p w14:paraId="33619B5A" w14:textId="4519B716" w:rsidR="00F8324E" w:rsidRPr="00690778" w:rsidRDefault="00F8324E" w:rsidP="00C66E63">
      <w:pPr>
        <w:pStyle w:val="BodyText2"/>
        <w:tabs>
          <w:tab w:val="left" w:pos="540"/>
          <w:tab w:val="left" w:pos="1080"/>
          <w:tab w:val="left" w:pos="1620"/>
        </w:tabs>
        <w:spacing w:line="18" w:lineRule="atLeast"/>
        <w:ind w:firstLine="72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7"/>
        <w:gridCol w:w="1042"/>
        <w:gridCol w:w="236"/>
        <w:gridCol w:w="1145"/>
        <w:gridCol w:w="278"/>
        <w:gridCol w:w="1081"/>
      </w:tblGrid>
      <w:tr w:rsidR="006B2948" w:rsidRPr="00283726" w14:paraId="58F1F44D" w14:textId="77777777" w:rsidTr="006A05E0">
        <w:trPr>
          <w:trHeight w:hRule="exact" w:val="331"/>
          <w:tblHeader/>
        </w:trPr>
        <w:tc>
          <w:tcPr>
            <w:tcW w:w="2204" w:type="pct"/>
          </w:tcPr>
          <w:p w14:paraId="7DA002E9" w14:textId="77777777" w:rsidR="006B2948" w:rsidRPr="00283726" w:rsidRDefault="006B2948" w:rsidP="006B294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pct"/>
            <w:gridSpan w:val="3"/>
          </w:tcPr>
          <w:p w14:paraId="7E9C94E2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5808A633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pct"/>
            <w:gridSpan w:val="3"/>
          </w:tcPr>
          <w:p w14:paraId="5EDCD55B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B2948" w:rsidRPr="00283726" w14:paraId="1BFF6FF6" w14:textId="77777777" w:rsidTr="006A05E0">
        <w:trPr>
          <w:tblHeader/>
        </w:trPr>
        <w:tc>
          <w:tcPr>
            <w:tcW w:w="2204" w:type="pct"/>
          </w:tcPr>
          <w:p w14:paraId="55360B8F" w14:textId="77777777" w:rsidR="006B2948" w:rsidRPr="00283726" w:rsidRDefault="006B2948" w:rsidP="006B294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pct"/>
            <w:gridSpan w:val="3"/>
            <w:tcBorders>
              <w:bottom w:val="single" w:sz="4" w:space="0" w:color="auto"/>
            </w:tcBorders>
          </w:tcPr>
          <w:p w14:paraId="156641C5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0EF5EDB9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pct"/>
            <w:gridSpan w:val="3"/>
            <w:tcBorders>
              <w:bottom w:val="single" w:sz="4" w:space="0" w:color="auto"/>
            </w:tcBorders>
          </w:tcPr>
          <w:p w14:paraId="0BAD8CCE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05E0" w:rsidRPr="00283726" w14:paraId="303E68D8" w14:textId="77777777" w:rsidTr="00783781">
        <w:trPr>
          <w:tblHeader/>
        </w:trPr>
        <w:tc>
          <w:tcPr>
            <w:tcW w:w="2204" w:type="pct"/>
          </w:tcPr>
          <w:p w14:paraId="7585CAF2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28C7AB5D" w14:textId="7FA25445" w:rsidR="006A05E0" w:rsidRPr="00283726" w:rsidRDefault="006A05E0" w:rsidP="006A05E0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0F05D599" w14:textId="77777777" w:rsidR="006A05E0" w:rsidRPr="00283726" w:rsidRDefault="006A05E0" w:rsidP="006A05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6DDFF4A5" w14:textId="1BF950F3" w:rsidR="006A05E0" w:rsidRPr="00283726" w:rsidRDefault="006A05E0" w:rsidP="006A05E0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" w:type="pct"/>
          </w:tcPr>
          <w:p w14:paraId="43B94245" w14:textId="77777777" w:rsidR="006A05E0" w:rsidRPr="00283726" w:rsidRDefault="006A05E0" w:rsidP="006A05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3530334C" w14:textId="4BF5724A" w:rsidR="006A05E0" w:rsidRPr="00283726" w:rsidRDefault="006A05E0" w:rsidP="006A05E0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152CC979" w14:textId="77777777" w:rsidR="006A05E0" w:rsidRPr="00283726" w:rsidRDefault="006A05E0" w:rsidP="006A05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7239D8C8" w14:textId="5CAD0E9F" w:rsidR="006A05E0" w:rsidRPr="00283726" w:rsidRDefault="006A05E0" w:rsidP="006A05E0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A05E0" w:rsidRPr="00283726" w14:paraId="61AA4432" w14:textId="77777777" w:rsidTr="00783781">
        <w:trPr>
          <w:tblHeader/>
        </w:trPr>
        <w:tc>
          <w:tcPr>
            <w:tcW w:w="2204" w:type="pct"/>
          </w:tcPr>
          <w:p w14:paraId="317701E4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D905348" w14:textId="20C07CC0" w:rsidR="006A05E0" w:rsidRPr="00283726" w:rsidRDefault="006A05E0" w:rsidP="006A05E0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1" w:type="pct"/>
          </w:tcPr>
          <w:p w14:paraId="64D7C79F" w14:textId="77777777" w:rsidR="006A05E0" w:rsidRPr="00283726" w:rsidRDefault="006A05E0" w:rsidP="006A05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45121021" w14:textId="4CE2AC77" w:rsidR="006A05E0" w:rsidRPr="00283726" w:rsidRDefault="006A05E0" w:rsidP="006A05E0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" w:type="pct"/>
          </w:tcPr>
          <w:p w14:paraId="61019502" w14:textId="77777777" w:rsidR="006A05E0" w:rsidRPr="00283726" w:rsidRDefault="006A05E0" w:rsidP="006A05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14BE5176" w14:textId="69638578" w:rsidR="006A05E0" w:rsidRPr="00283726" w:rsidRDefault="006A05E0" w:rsidP="006A05E0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1" w:type="pct"/>
          </w:tcPr>
          <w:p w14:paraId="6447C646" w14:textId="77777777" w:rsidR="006A05E0" w:rsidRPr="00283726" w:rsidRDefault="006A05E0" w:rsidP="006A05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08E644A" w14:textId="5842A154" w:rsidR="006A05E0" w:rsidRPr="00283726" w:rsidRDefault="006A05E0" w:rsidP="006A05E0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A05E0" w:rsidRPr="00283726" w14:paraId="7D6A2C6A" w14:textId="77777777" w:rsidTr="00783781">
        <w:trPr>
          <w:trHeight w:hRule="exact" w:val="374"/>
        </w:trPr>
        <w:tc>
          <w:tcPr>
            <w:tcW w:w="2204" w:type="pct"/>
          </w:tcPr>
          <w:p w14:paraId="0BC67E0C" w14:textId="77777777" w:rsidR="006A05E0" w:rsidRPr="00283726" w:rsidRDefault="006A05E0" w:rsidP="006A05E0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8" w:type="pct"/>
          </w:tcPr>
          <w:p w14:paraId="58DE36C6" w14:textId="74CDC73B" w:rsidR="006A05E0" w:rsidRPr="00283726" w:rsidRDefault="0011653B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211</w:t>
            </w:r>
          </w:p>
        </w:tc>
        <w:tc>
          <w:tcPr>
            <w:tcW w:w="151" w:type="pct"/>
          </w:tcPr>
          <w:p w14:paraId="5FE82E68" w14:textId="77777777" w:rsidR="006A05E0" w:rsidRPr="00283726" w:rsidRDefault="006A05E0" w:rsidP="006A05E0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67" w:type="pct"/>
          </w:tcPr>
          <w:p w14:paraId="69493BDF" w14:textId="1069445F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157</w:t>
            </w:r>
          </w:p>
        </w:tc>
        <w:tc>
          <w:tcPr>
            <w:tcW w:w="128" w:type="pct"/>
          </w:tcPr>
          <w:p w14:paraId="398AD006" w14:textId="77777777" w:rsidR="006A05E0" w:rsidRPr="00283726" w:rsidRDefault="006A05E0" w:rsidP="006A05E0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3" w:type="pct"/>
          </w:tcPr>
          <w:p w14:paraId="1D5B533E" w14:textId="1278B1CF" w:rsidR="006A05E0" w:rsidRPr="00283726" w:rsidRDefault="00935C24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53953BED" w14:textId="77777777" w:rsidR="006A05E0" w:rsidRPr="00283726" w:rsidRDefault="006A05E0" w:rsidP="006A05E0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8" w:type="pct"/>
          </w:tcPr>
          <w:p w14:paraId="1F28DB1A" w14:textId="7495662D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6A05E0" w:rsidRPr="00283726" w14:paraId="5EE9B95D" w14:textId="77777777" w:rsidTr="00783781">
        <w:trPr>
          <w:trHeight w:hRule="exact" w:val="374"/>
        </w:trPr>
        <w:tc>
          <w:tcPr>
            <w:tcW w:w="2204" w:type="pct"/>
          </w:tcPr>
          <w:p w14:paraId="68800694" w14:textId="77777777" w:rsidR="006A05E0" w:rsidRPr="00283726" w:rsidRDefault="006A05E0" w:rsidP="006A05E0">
            <w:pPr>
              <w:tabs>
                <w:tab w:val="left" w:pos="176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289577A" w14:textId="1F41890F" w:rsidR="006A05E0" w:rsidRPr="00283726" w:rsidRDefault="0011653B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211</w:t>
            </w:r>
          </w:p>
        </w:tc>
        <w:tc>
          <w:tcPr>
            <w:tcW w:w="151" w:type="pct"/>
          </w:tcPr>
          <w:p w14:paraId="39ED9287" w14:textId="77777777" w:rsidR="006A05E0" w:rsidRPr="00283726" w:rsidRDefault="006A05E0" w:rsidP="006A05E0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6A1B0927" w14:textId="3170B72C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157</w:t>
            </w:r>
          </w:p>
        </w:tc>
        <w:tc>
          <w:tcPr>
            <w:tcW w:w="128" w:type="pct"/>
          </w:tcPr>
          <w:p w14:paraId="2A3AFB48" w14:textId="77777777" w:rsidR="006A05E0" w:rsidRPr="00283726" w:rsidRDefault="006A05E0" w:rsidP="006A05E0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33C6B207" w14:textId="3B4A1DF4" w:rsidR="006A05E0" w:rsidRPr="00283726" w:rsidRDefault="00935C24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8A88B36" w14:textId="77777777" w:rsidR="006A05E0" w:rsidRPr="00283726" w:rsidRDefault="006A05E0" w:rsidP="006A05E0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4F17A33" w14:textId="227DB4E0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</w:tr>
    </w:tbl>
    <w:p w14:paraId="1838477D" w14:textId="77B49A45" w:rsidR="002F5AAA" w:rsidRPr="00283726" w:rsidRDefault="00D57AC9" w:rsidP="008F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2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6B04F0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5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เงินให้กู้ยืมระยะยาว</w:t>
      </w:r>
      <w:r w:rsidR="00DA2587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14:paraId="421B3DC8" w14:textId="289CE0E4" w:rsidR="00F6614E" w:rsidRPr="00365845" w:rsidRDefault="00F6614E" w:rsidP="000429AC">
      <w:pPr>
        <w:tabs>
          <w:tab w:val="clear" w:pos="454"/>
          <w:tab w:val="left" w:pos="540"/>
          <w:tab w:val="left" w:pos="1080"/>
        </w:tabs>
        <w:ind w:left="1080"/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310"/>
        <w:gridCol w:w="1110"/>
        <w:gridCol w:w="266"/>
        <w:gridCol w:w="1156"/>
        <w:gridCol w:w="266"/>
        <w:gridCol w:w="1099"/>
      </w:tblGrid>
      <w:tr w:rsidR="00D31C21" w:rsidRPr="00A57B00" w14:paraId="1EAF1BCD" w14:textId="77777777" w:rsidTr="00760F52">
        <w:trPr>
          <w:trHeight w:hRule="exact" w:val="331"/>
        </w:trPr>
        <w:tc>
          <w:tcPr>
            <w:tcW w:w="5310" w:type="dxa"/>
          </w:tcPr>
          <w:p w14:paraId="15230E11" w14:textId="77777777" w:rsidR="00D31C21" w:rsidRPr="00A57B00" w:rsidRDefault="00D31C21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97" w:type="dxa"/>
            <w:gridSpan w:val="5"/>
            <w:vAlign w:val="center"/>
          </w:tcPr>
          <w:p w14:paraId="7CDF5439" w14:textId="77777777" w:rsidR="00D31C21" w:rsidRPr="00A57B00" w:rsidRDefault="00D31C21" w:rsidP="008F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31C21" w:rsidRPr="00A57B00" w14:paraId="0ED5DAEC" w14:textId="77777777" w:rsidTr="00872C23">
        <w:trPr>
          <w:trHeight w:val="426"/>
        </w:trPr>
        <w:tc>
          <w:tcPr>
            <w:tcW w:w="5310" w:type="dxa"/>
          </w:tcPr>
          <w:p w14:paraId="3ECA3C26" w14:textId="77777777" w:rsidR="00D31C21" w:rsidRPr="00A57B00" w:rsidRDefault="00D31C21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97" w:type="dxa"/>
            <w:gridSpan w:val="5"/>
            <w:tcBorders>
              <w:bottom w:val="single" w:sz="4" w:space="0" w:color="auto"/>
            </w:tcBorders>
          </w:tcPr>
          <w:p w14:paraId="6F724BE1" w14:textId="77777777" w:rsidR="00D31C21" w:rsidRPr="00A57B00" w:rsidRDefault="00D31C21" w:rsidP="008F2EE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1C21" w:rsidRPr="00A57B00" w14:paraId="04D3A67B" w14:textId="77777777" w:rsidTr="00872C23">
        <w:trPr>
          <w:trHeight w:val="401"/>
        </w:trPr>
        <w:tc>
          <w:tcPr>
            <w:tcW w:w="5310" w:type="dxa"/>
          </w:tcPr>
          <w:p w14:paraId="3D3C3DAA" w14:textId="77777777" w:rsidR="00D31C21" w:rsidRPr="00A57B00" w:rsidRDefault="00D31C21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1689DC" w14:textId="77777777" w:rsidR="00D31C21" w:rsidRPr="00A57B00" w:rsidRDefault="00D31C21" w:rsidP="008F2EE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3AB3945D" w14:textId="77777777" w:rsidR="00D31C21" w:rsidRPr="00A57B00" w:rsidRDefault="00D31C21" w:rsidP="008F2EE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14:paraId="164F8CA7" w14:textId="77777777" w:rsidR="00D31C21" w:rsidRPr="00A57B00" w:rsidRDefault="00D31C21" w:rsidP="008F2EE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05E0" w:rsidRPr="00A57B00" w14:paraId="7C12CB14" w14:textId="77777777" w:rsidTr="00872C23">
        <w:trPr>
          <w:trHeight w:val="401"/>
        </w:trPr>
        <w:tc>
          <w:tcPr>
            <w:tcW w:w="5310" w:type="dxa"/>
          </w:tcPr>
          <w:p w14:paraId="46A67EEC" w14:textId="77777777" w:rsidR="006A05E0" w:rsidRPr="00A57B00" w:rsidRDefault="006A05E0" w:rsidP="006A05E0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7C5FED16" w14:textId="6E87D983" w:rsidR="006A05E0" w:rsidRPr="00A57B00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07175E88" w14:textId="77777777" w:rsidR="006A05E0" w:rsidRPr="00A57B00" w:rsidRDefault="006A05E0" w:rsidP="006A05E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26922C7F" w14:textId="31DD6340" w:rsidR="006A05E0" w:rsidRPr="00A57B00" w:rsidRDefault="006A05E0" w:rsidP="006A05E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6" w:type="dxa"/>
          </w:tcPr>
          <w:p w14:paraId="50C1DA9A" w14:textId="77777777" w:rsidR="006A05E0" w:rsidRPr="00A57B00" w:rsidRDefault="006A05E0" w:rsidP="006A05E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37EC3750" w14:textId="77777777" w:rsidR="006A05E0" w:rsidRPr="00A57B00" w:rsidRDefault="006A05E0" w:rsidP="006A05E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05E0" w:rsidRPr="00A57B00" w14:paraId="693650A0" w14:textId="77777777" w:rsidTr="00872C23">
        <w:trPr>
          <w:trHeight w:val="401"/>
        </w:trPr>
        <w:tc>
          <w:tcPr>
            <w:tcW w:w="5310" w:type="dxa"/>
          </w:tcPr>
          <w:p w14:paraId="7805C85B" w14:textId="77777777" w:rsidR="006A05E0" w:rsidRPr="00A57B00" w:rsidRDefault="006A05E0" w:rsidP="006A05E0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10E44246" w14:textId="472F0DE9" w:rsidR="006A05E0" w:rsidRPr="00A57B00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1FCF2A9C" w14:textId="77777777" w:rsidR="006A05E0" w:rsidRPr="00A57B00" w:rsidRDefault="006A05E0" w:rsidP="006A05E0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69A25878" w14:textId="7D41DE90" w:rsidR="006A05E0" w:rsidRPr="00A57B00" w:rsidRDefault="006A05E0" w:rsidP="006A05E0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6" w:type="dxa"/>
          </w:tcPr>
          <w:p w14:paraId="1428DD78" w14:textId="77777777" w:rsidR="006A05E0" w:rsidRPr="00A57B00" w:rsidRDefault="006A05E0" w:rsidP="006A05E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7EC51151" w14:textId="77777777" w:rsidR="006A05E0" w:rsidRPr="00A57B00" w:rsidRDefault="006A05E0" w:rsidP="006A05E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6A05E0" w:rsidRPr="00A57B00" w14:paraId="52DB39C4" w14:textId="77777777" w:rsidTr="00872C23">
        <w:trPr>
          <w:trHeight w:hRule="exact" w:val="432"/>
        </w:trPr>
        <w:tc>
          <w:tcPr>
            <w:tcW w:w="5310" w:type="dxa"/>
          </w:tcPr>
          <w:p w14:paraId="63C0023C" w14:textId="77777777" w:rsidR="006A05E0" w:rsidRPr="00A57B00" w:rsidRDefault="006A05E0" w:rsidP="006A05E0">
            <w:pPr>
              <w:tabs>
                <w:tab w:val="left" w:pos="342"/>
              </w:tabs>
              <w:ind w:firstLine="971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0" w:type="dxa"/>
            <w:vAlign w:val="bottom"/>
          </w:tcPr>
          <w:p w14:paraId="58229827" w14:textId="76CE9BB0" w:rsidR="006A05E0" w:rsidRPr="00A57B00" w:rsidRDefault="00662EE8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390</w:t>
            </w:r>
          </w:p>
        </w:tc>
        <w:tc>
          <w:tcPr>
            <w:tcW w:w="266" w:type="dxa"/>
            <w:vAlign w:val="bottom"/>
          </w:tcPr>
          <w:p w14:paraId="423400A3" w14:textId="77777777" w:rsidR="006A05E0" w:rsidRPr="00A57B00" w:rsidRDefault="006A05E0" w:rsidP="006A05E0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60093957" w14:textId="2C2865E9" w:rsidR="006A05E0" w:rsidRPr="00A57B00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3,758</w:t>
            </w:r>
          </w:p>
        </w:tc>
        <w:tc>
          <w:tcPr>
            <w:tcW w:w="266" w:type="dxa"/>
            <w:vAlign w:val="bottom"/>
          </w:tcPr>
          <w:p w14:paraId="5CE9AD6C" w14:textId="77777777" w:rsidR="006A05E0" w:rsidRPr="00A57B00" w:rsidRDefault="006A05E0" w:rsidP="006A05E0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0BAEFAE1" w14:textId="0667AE01" w:rsidR="006A05E0" w:rsidRPr="00A57B00" w:rsidRDefault="0073618C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443</w:t>
            </w:r>
          </w:p>
        </w:tc>
      </w:tr>
      <w:tr w:rsidR="006A05E0" w:rsidRPr="00A57B00" w14:paraId="5076BBF2" w14:textId="77777777" w:rsidTr="00872C23">
        <w:trPr>
          <w:trHeight w:hRule="exact" w:val="432"/>
        </w:trPr>
        <w:tc>
          <w:tcPr>
            <w:tcW w:w="5310" w:type="dxa"/>
          </w:tcPr>
          <w:p w14:paraId="7F3B8911" w14:textId="304D4DB3" w:rsidR="006A05E0" w:rsidRPr="00A57B00" w:rsidRDefault="006A05E0" w:rsidP="006A05E0">
            <w:pPr>
              <w:tabs>
                <w:tab w:val="left" w:pos="342"/>
              </w:tabs>
              <w:ind w:firstLine="9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ส่วนที่ถึงกำหนดรับชำระภายในหนึ่งปี</w:t>
            </w:r>
          </w:p>
        </w:tc>
        <w:tc>
          <w:tcPr>
            <w:tcW w:w="1110" w:type="dxa"/>
            <w:vAlign w:val="bottom"/>
          </w:tcPr>
          <w:p w14:paraId="2A065A5F" w14:textId="70FA7F51" w:rsidR="006A05E0" w:rsidRPr="00A57B00" w:rsidRDefault="0073618C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(390)</w:t>
            </w:r>
          </w:p>
        </w:tc>
        <w:tc>
          <w:tcPr>
            <w:tcW w:w="266" w:type="dxa"/>
            <w:vAlign w:val="bottom"/>
          </w:tcPr>
          <w:p w14:paraId="50C5B877" w14:textId="77777777" w:rsidR="006A05E0" w:rsidRPr="00A57B00" w:rsidRDefault="006A05E0" w:rsidP="006A05E0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4C4291C9" w14:textId="4A2E562C" w:rsidR="006A05E0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(540)</w:t>
            </w:r>
          </w:p>
        </w:tc>
        <w:tc>
          <w:tcPr>
            <w:tcW w:w="266" w:type="dxa"/>
            <w:vAlign w:val="bottom"/>
          </w:tcPr>
          <w:p w14:paraId="30DF9CB8" w14:textId="77777777" w:rsidR="006A05E0" w:rsidRPr="00A57B00" w:rsidRDefault="006A05E0" w:rsidP="006A05E0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0D8C0A60" w14:textId="0C5738D5" w:rsidR="006A05E0" w:rsidRPr="00A57B00" w:rsidRDefault="00156EAF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(440)</w:t>
            </w:r>
          </w:p>
        </w:tc>
      </w:tr>
      <w:tr w:rsidR="006A05E0" w:rsidRPr="00A57B00" w14:paraId="3B7F1975" w14:textId="77777777" w:rsidTr="00872C23">
        <w:trPr>
          <w:trHeight w:hRule="exact" w:val="432"/>
        </w:trPr>
        <w:tc>
          <w:tcPr>
            <w:tcW w:w="5310" w:type="dxa"/>
          </w:tcPr>
          <w:p w14:paraId="3F43FE9A" w14:textId="7F40E4C6" w:rsidR="006A05E0" w:rsidRPr="00A57B00" w:rsidRDefault="00702ECE" w:rsidP="006A05E0">
            <w:pPr>
              <w:ind w:firstLine="9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8B3117" w14:textId="54F348A6" w:rsidR="006A05E0" w:rsidRPr="00A57B00" w:rsidRDefault="0073618C" w:rsidP="00DF4A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  <w:vAlign w:val="bottom"/>
          </w:tcPr>
          <w:p w14:paraId="2CE6FC59" w14:textId="77777777" w:rsidR="006A05E0" w:rsidRPr="00A57B00" w:rsidRDefault="006A05E0" w:rsidP="006A05E0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6BB6A1" w14:textId="42764822" w:rsidR="006A05E0" w:rsidRPr="00A57B00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3,218</w:t>
            </w:r>
          </w:p>
        </w:tc>
        <w:tc>
          <w:tcPr>
            <w:tcW w:w="266" w:type="dxa"/>
            <w:vAlign w:val="bottom"/>
          </w:tcPr>
          <w:p w14:paraId="2349FF3A" w14:textId="77777777" w:rsidR="006A05E0" w:rsidRPr="00A57B00" w:rsidRDefault="006A05E0" w:rsidP="006A05E0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D12B82" w14:textId="796D216A" w:rsidR="006A05E0" w:rsidRPr="00A57B00" w:rsidRDefault="00156EAF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7B5641DE" w14:textId="77777777" w:rsidR="00CE0193" w:rsidRPr="00690778" w:rsidRDefault="00CE0193" w:rsidP="00B53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ind w:right="-198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5B63D32A" w14:textId="33E3D2FF" w:rsidR="00993DA9" w:rsidRDefault="006D6120" w:rsidP="00EF0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11" w:right="-153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A05E0">
        <w:rPr>
          <w:rFonts w:asciiTheme="majorBidi" w:hAnsiTheme="majorBidi" w:cstheme="majorBidi"/>
          <w:sz w:val="30"/>
          <w:szCs w:val="30"/>
        </w:rPr>
        <w:t>3</w:t>
      </w:r>
      <w:r w:rsidR="00CC4BE0">
        <w:rPr>
          <w:rFonts w:asciiTheme="majorBidi" w:hAnsiTheme="majorBidi" w:cstheme="majorBidi"/>
          <w:sz w:val="30"/>
          <w:szCs w:val="30"/>
        </w:rPr>
        <w:t>0</w:t>
      </w:r>
      <w:r w:rsidR="006A05E0">
        <w:rPr>
          <w:rFonts w:asciiTheme="majorBidi" w:hAnsiTheme="majorBidi" w:cstheme="majorBidi"/>
          <w:sz w:val="30"/>
          <w:szCs w:val="30"/>
        </w:rPr>
        <w:t xml:space="preserve"> </w:t>
      </w:r>
      <w:r w:rsidR="006A05E0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AB2614" w:rsidRPr="00AB2614">
        <w:rPr>
          <w:rFonts w:asciiTheme="majorBidi" w:hAnsiTheme="majorBidi" w:cstheme="majorBidi"/>
          <w:sz w:val="30"/>
          <w:szCs w:val="30"/>
        </w:rPr>
        <w:t>256</w:t>
      </w:r>
      <w:r w:rsidR="00CE349F">
        <w:rPr>
          <w:rFonts w:asciiTheme="majorBidi" w:hAnsiTheme="majorBidi" w:cstheme="majorBidi"/>
          <w:sz w:val="30"/>
          <w:szCs w:val="30"/>
        </w:rPr>
        <w:t>6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55469" w:rsidRPr="001A53E5">
        <w:rPr>
          <w:rFonts w:asciiTheme="majorBidi" w:hAnsiTheme="majorBidi" w:cstheme="majorBidi"/>
          <w:sz w:val="30"/>
          <w:szCs w:val="30"/>
          <w:cs/>
        </w:rPr>
        <w:t>เงินให้กู้ยืม</w:t>
      </w:r>
      <w:r w:rsidR="005A00F7" w:rsidRPr="001A53E5">
        <w:rPr>
          <w:rFonts w:asciiTheme="majorBidi" w:hAnsiTheme="majorBidi" w:cstheme="majorBidi" w:hint="cs"/>
          <w:sz w:val="30"/>
          <w:szCs w:val="30"/>
          <w:cs/>
        </w:rPr>
        <w:t>ระยะ</w:t>
      </w:r>
      <w:r w:rsidR="00AE184D" w:rsidRPr="001A53E5">
        <w:rPr>
          <w:rFonts w:asciiTheme="majorBidi" w:hAnsiTheme="majorBidi" w:cstheme="majorBidi" w:hint="cs"/>
          <w:sz w:val="30"/>
          <w:szCs w:val="30"/>
          <w:cs/>
        </w:rPr>
        <w:t>ยาว</w:t>
      </w:r>
      <w:r w:rsidR="00A55469" w:rsidRPr="00283726">
        <w:rPr>
          <w:rFonts w:asciiTheme="majorBidi" w:hAnsiTheme="majorBidi" w:cstheme="majorBidi"/>
          <w:sz w:val="30"/>
          <w:szCs w:val="30"/>
          <w:cs/>
        </w:rPr>
        <w:t>มีอัตราดอกเบี้ย</w:t>
      </w:r>
      <w:r w:rsidR="005A00F7" w:rsidRPr="001A53E5">
        <w:rPr>
          <w:rFonts w:asciiTheme="majorBidi" w:hAnsiTheme="majorBidi" w:cstheme="majorBidi" w:hint="cs"/>
          <w:sz w:val="30"/>
          <w:szCs w:val="30"/>
          <w:cs/>
        </w:rPr>
        <w:t>ร้อยละ</w:t>
      </w:r>
      <w:r w:rsidR="00AE3866" w:rsidRPr="001A53E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42135">
        <w:rPr>
          <w:rFonts w:asciiTheme="majorBidi" w:hAnsiTheme="majorBidi" w:cstheme="majorBidi"/>
          <w:sz w:val="30"/>
          <w:szCs w:val="30"/>
        </w:rPr>
        <w:t>5.00</w:t>
      </w:r>
      <w:r w:rsidR="00FA6B79" w:rsidRPr="001A53E5">
        <w:rPr>
          <w:rFonts w:asciiTheme="majorBidi" w:hAnsiTheme="majorBidi" w:cstheme="majorBidi"/>
          <w:sz w:val="30"/>
          <w:szCs w:val="30"/>
        </w:rPr>
        <w:t xml:space="preserve"> </w:t>
      </w:r>
      <w:r w:rsidR="00A55469" w:rsidRPr="001A53E5">
        <w:rPr>
          <w:rFonts w:asciiTheme="majorBidi" w:hAnsiTheme="majorBidi" w:cstheme="majorBidi"/>
          <w:sz w:val="30"/>
          <w:szCs w:val="30"/>
          <w:cs/>
        </w:rPr>
        <w:t>ต่อปี</w:t>
      </w:r>
      <w:r w:rsidR="00A55469" w:rsidRPr="005A00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55469" w:rsidRPr="005A00F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B2614" w:rsidRPr="005A00F7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2628FB" w:rsidRPr="005A00F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</w:t>
      </w:r>
      <w:r w:rsidR="00125FC1" w:rsidRPr="005A00F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AB2614" w:rsidRPr="005A00F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E349F" w:rsidRPr="005A00F7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A55469" w:rsidRPr="005A00F7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3B7D48">
        <w:rPr>
          <w:rFonts w:asciiTheme="majorBidi" w:hAnsiTheme="majorBidi" w:cstheme="majorBidi"/>
          <w:i/>
          <w:iCs/>
          <w:sz w:val="30"/>
          <w:szCs w:val="30"/>
        </w:rPr>
        <w:br/>
      </w:r>
      <w:r w:rsidR="008A4F27" w:rsidRPr="001A53E5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="004F72BB" w:rsidRPr="001A53E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172182" w:rsidRPr="001A53E5">
        <w:rPr>
          <w:rFonts w:asciiTheme="majorBidi" w:hAnsiTheme="majorBidi" w:cstheme="majorBidi"/>
          <w:i/>
          <w:iCs/>
          <w:sz w:val="30"/>
          <w:szCs w:val="30"/>
        </w:rPr>
        <w:t>4.60</w:t>
      </w:r>
      <w:r w:rsidR="00A55469" w:rsidRPr="001A53E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</w:t>
      </w:r>
      <w:r w:rsidR="00A55469" w:rsidRPr="005A00F7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A55469" w:rsidRPr="005A00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F72BB" w:rsidRPr="005A00F7">
        <w:rPr>
          <w:rFonts w:asciiTheme="majorBidi" w:hAnsiTheme="majorBidi" w:cstheme="majorBidi"/>
          <w:sz w:val="30"/>
          <w:szCs w:val="30"/>
          <w:cs/>
        </w:rPr>
        <w:t>บริษัทคำนวณ</w:t>
      </w:r>
      <w:r w:rsidR="004F72BB" w:rsidRPr="00283726">
        <w:rPr>
          <w:rFonts w:asciiTheme="majorBidi" w:hAnsiTheme="majorBidi" w:cstheme="majorBidi"/>
          <w:sz w:val="30"/>
          <w:szCs w:val="30"/>
          <w:cs/>
        </w:rPr>
        <w:t>ยอดเฉลี่ยจากยอดคงค้างของเงินให้กู้ยืม</w:t>
      </w:r>
      <w:r w:rsidR="00A55469" w:rsidRPr="00283726">
        <w:rPr>
          <w:rFonts w:asciiTheme="majorBidi" w:hAnsiTheme="majorBidi" w:cstheme="majorBidi"/>
          <w:sz w:val="30"/>
          <w:szCs w:val="30"/>
          <w:cs/>
        </w:rPr>
        <w:t xml:space="preserve"> ณ วันสิ้นเดือนโดยไม่รวมดอกเบี้ยค้างรับ</w:t>
      </w:r>
    </w:p>
    <w:p w14:paraId="25586C56" w14:textId="77777777" w:rsidR="006C550A" w:rsidRDefault="006C550A" w:rsidP="00EF0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11" w:right="-153"/>
        <w:jc w:val="thaiDistribute"/>
        <w:rPr>
          <w:rFonts w:asciiTheme="majorBidi" w:hAnsiTheme="majorBidi" w:cstheme="majorBidi"/>
          <w:sz w:val="30"/>
          <w:szCs w:val="30"/>
        </w:rPr>
      </w:pPr>
    </w:p>
    <w:p w14:paraId="201B617E" w14:textId="235F1DC7" w:rsidR="002179CB" w:rsidRDefault="00D57AC9" w:rsidP="00217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E47EBC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2179CB" w:rsidRPr="00E47EBC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E47EBC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2179CB" w:rsidRPr="00E47EBC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E47EBC">
        <w:rPr>
          <w:rFonts w:asciiTheme="majorBidi" w:hAnsiTheme="majorBidi" w:cstheme="majorBidi"/>
          <w:b/>
          <w:bCs/>
          <w:i/>
          <w:iCs/>
          <w:sz w:val="30"/>
          <w:szCs w:val="30"/>
        </w:rPr>
        <w:t>6</w:t>
      </w:r>
      <w:r w:rsidR="002179CB" w:rsidRPr="00E47EBC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2179CB" w:rsidRPr="00E47EBC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4F0084" w:rsidRPr="00E47EBC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สินทรัพย์ไม่หมุนเวียนอื่น</w:t>
      </w:r>
    </w:p>
    <w:p w14:paraId="59657046" w14:textId="77777777" w:rsidR="00026330" w:rsidRPr="00690778" w:rsidRDefault="00026330" w:rsidP="00217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14"/>
        <w:gridCol w:w="1080"/>
        <w:gridCol w:w="278"/>
        <w:gridCol w:w="1042"/>
        <w:gridCol w:w="236"/>
        <w:gridCol w:w="1145"/>
        <w:gridCol w:w="278"/>
        <w:gridCol w:w="1016"/>
      </w:tblGrid>
      <w:tr w:rsidR="00604334" w:rsidRPr="00283726" w14:paraId="13BD80B5" w14:textId="77777777" w:rsidTr="00EF02A5">
        <w:trPr>
          <w:tblHeader/>
        </w:trPr>
        <w:tc>
          <w:tcPr>
            <w:tcW w:w="2239" w:type="pct"/>
          </w:tcPr>
          <w:p w14:paraId="17CD7B7E" w14:textId="77777777" w:rsidR="00604334" w:rsidRPr="00283726" w:rsidRDefault="00604334" w:rsidP="00C24FB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410755EF" w14:textId="77777777" w:rsidR="00604334" w:rsidRPr="00283726" w:rsidRDefault="00604334" w:rsidP="00C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51787E66" w14:textId="77777777" w:rsidR="00604334" w:rsidRPr="00283726" w:rsidRDefault="00604334" w:rsidP="00C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16960153" w14:textId="77777777" w:rsidR="00604334" w:rsidRPr="00283726" w:rsidRDefault="00604334" w:rsidP="00EF0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04334" w:rsidRPr="00283726" w14:paraId="651688F6" w14:textId="77777777" w:rsidTr="00EF02A5">
        <w:trPr>
          <w:tblHeader/>
        </w:trPr>
        <w:tc>
          <w:tcPr>
            <w:tcW w:w="2239" w:type="pct"/>
          </w:tcPr>
          <w:p w14:paraId="67FF5207" w14:textId="77777777" w:rsidR="00604334" w:rsidRPr="00283726" w:rsidRDefault="00604334" w:rsidP="00C24FB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6" w:type="pct"/>
            <w:gridSpan w:val="3"/>
            <w:tcBorders>
              <w:bottom w:val="single" w:sz="4" w:space="0" w:color="auto"/>
            </w:tcBorders>
          </w:tcPr>
          <w:p w14:paraId="48FAD22D" w14:textId="77777777" w:rsidR="00604334" w:rsidRPr="00283726" w:rsidRDefault="00604334" w:rsidP="00C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595DD6F2" w14:textId="77777777" w:rsidR="00604334" w:rsidRPr="00283726" w:rsidRDefault="00604334" w:rsidP="00C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pct"/>
            <w:gridSpan w:val="3"/>
            <w:tcBorders>
              <w:bottom w:val="single" w:sz="4" w:space="0" w:color="auto"/>
            </w:tcBorders>
          </w:tcPr>
          <w:p w14:paraId="000BF083" w14:textId="77777777" w:rsidR="00604334" w:rsidRPr="00283726" w:rsidRDefault="00604334" w:rsidP="00C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05E0" w:rsidRPr="00283726" w14:paraId="5C64DEB4" w14:textId="77777777" w:rsidTr="00EF02A5">
        <w:trPr>
          <w:tblHeader/>
        </w:trPr>
        <w:tc>
          <w:tcPr>
            <w:tcW w:w="2239" w:type="pct"/>
          </w:tcPr>
          <w:p w14:paraId="2C912820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57BD242C" w14:textId="16B0199A" w:rsidR="006A05E0" w:rsidRPr="00283726" w:rsidRDefault="006A05E0" w:rsidP="006A05E0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0E218FF1" w14:textId="77777777" w:rsidR="006A05E0" w:rsidRPr="00283726" w:rsidRDefault="006A05E0" w:rsidP="006A05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389BCFDE" w14:textId="77CC17AC" w:rsidR="006A05E0" w:rsidRPr="00283726" w:rsidRDefault="006A05E0" w:rsidP="006A05E0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" w:type="pct"/>
          </w:tcPr>
          <w:p w14:paraId="4C823DC8" w14:textId="77777777" w:rsidR="006A05E0" w:rsidRPr="00283726" w:rsidRDefault="006A05E0" w:rsidP="006A05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3B88FC18" w14:textId="0E0D518F" w:rsidR="006A05E0" w:rsidRPr="00283726" w:rsidRDefault="006A05E0" w:rsidP="006A05E0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113C07C7" w14:textId="77777777" w:rsidR="006A05E0" w:rsidRPr="00283726" w:rsidRDefault="006A05E0" w:rsidP="006A05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470315B7" w14:textId="4DAB4479" w:rsidR="006A05E0" w:rsidRPr="00283726" w:rsidRDefault="006A05E0" w:rsidP="006A05E0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A05E0" w:rsidRPr="00283726" w14:paraId="4C516D3F" w14:textId="77777777" w:rsidTr="00EF02A5">
        <w:trPr>
          <w:tblHeader/>
        </w:trPr>
        <w:tc>
          <w:tcPr>
            <w:tcW w:w="2239" w:type="pct"/>
          </w:tcPr>
          <w:p w14:paraId="24C07556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66224D6" w14:textId="57A34417" w:rsidR="006A05E0" w:rsidRPr="00283726" w:rsidRDefault="006A05E0" w:rsidP="006A05E0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1" w:type="pct"/>
          </w:tcPr>
          <w:p w14:paraId="7E2BC8E1" w14:textId="77777777" w:rsidR="006A05E0" w:rsidRPr="00283726" w:rsidRDefault="006A05E0" w:rsidP="006A05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70C66735" w14:textId="70DA2241" w:rsidR="006A05E0" w:rsidRPr="00283726" w:rsidRDefault="006A05E0" w:rsidP="006A05E0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" w:type="pct"/>
          </w:tcPr>
          <w:p w14:paraId="067245AF" w14:textId="77777777" w:rsidR="006A05E0" w:rsidRPr="00283726" w:rsidRDefault="006A05E0" w:rsidP="006A05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68E7ED90" w14:textId="542C1773" w:rsidR="006A05E0" w:rsidRPr="00283726" w:rsidRDefault="006A05E0" w:rsidP="006A05E0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1" w:type="pct"/>
          </w:tcPr>
          <w:p w14:paraId="2491A6D9" w14:textId="77777777" w:rsidR="006A05E0" w:rsidRPr="00283726" w:rsidRDefault="006A05E0" w:rsidP="006A05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02BA9E24" w14:textId="5F9465CE" w:rsidR="006A05E0" w:rsidRPr="00283726" w:rsidRDefault="006A05E0" w:rsidP="006A05E0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A05E0" w:rsidRPr="00283726" w14:paraId="3C79D0AA" w14:textId="77777777" w:rsidTr="00EF02A5">
        <w:trPr>
          <w:trHeight w:hRule="exact" w:val="374"/>
        </w:trPr>
        <w:tc>
          <w:tcPr>
            <w:tcW w:w="2239" w:type="pct"/>
          </w:tcPr>
          <w:p w14:paraId="577457BE" w14:textId="6A8C8052" w:rsidR="006A05E0" w:rsidRPr="00283726" w:rsidRDefault="006A05E0" w:rsidP="006A05E0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</w:tcPr>
          <w:p w14:paraId="2556FB94" w14:textId="375B9E37" w:rsidR="006A05E0" w:rsidRPr="004854E8" w:rsidRDefault="00D36E03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4FE114B" w14:textId="77777777" w:rsidR="006A05E0" w:rsidRPr="00283726" w:rsidRDefault="006A05E0" w:rsidP="006A05E0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67" w:type="pct"/>
          </w:tcPr>
          <w:p w14:paraId="71EA2A62" w14:textId="4003123C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F68DE06" w14:textId="77777777" w:rsidR="006A05E0" w:rsidRPr="00283726" w:rsidRDefault="006A05E0" w:rsidP="006A05E0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3" w:type="pct"/>
          </w:tcPr>
          <w:p w14:paraId="351A5FBA" w14:textId="0C75FE92" w:rsidR="006A05E0" w:rsidRPr="00283726" w:rsidRDefault="005D080D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position w:val="6"/>
                <w:sz w:val="30"/>
                <w:szCs w:val="30"/>
                <w:cs/>
              </w:rPr>
              <w:t>3</w:t>
            </w:r>
          </w:p>
        </w:tc>
        <w:tc>
          <w:tcPr>
            <w:tcW w:w="151" w:type="pct"/>
          </w:tcPr>
          <w:p w14:paraId="4FD72A5A" w14:textId="77777777" w:rsidR="006A05E0" w:rsidRPr="00283726" w:rsidRDefault="006A05E0" w:rsidP="006A05E0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53" w:type="pct"/>
          </w:tcPr>
          <w:p w14:paraId="0C8098FD" w14:textId="0E804A99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347</w:t>
            </w:r>
          </w:p>
        </w:tc>
      </w:tr>
      <w:tr w:rsidR="006A05E0" w:rsidRPr="00283726" w14:paraId="30354E00" w14:textId="77777777" w:rsidTr="00EF02A5">
        <w:trPr>
          <w:trHeight w:hRule="exact" w:val="374"/>
        </w:trPr>
        <w:tc>
          <w:tcPr>
            <w:tcW w:w="2239" w:type="pct"/>
          </w:tcPr>
          <w:p w14:paraId="23567CE7" w14:textId="0269BBEB" w:rsidR="006A05E0" w:rsidRPr="00283726" w:rsidRDefault="006A05E0" w:rsidP="006A05E0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</w:t>
            </w:r>
            <w:r w:rsidRPr="0028372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8" w:type="pct"/>
          </w:tcPr>
          <w:p w14:paraId="48025D18" w14:textId="497A8ABB" w:rsidR="006A05E0" w:rsidRPr="004854E8" w:rsidRDefault="00BC508E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167</w:t>
            </w:r>
          </w:p>
        </w:tc>
        <w:tc>
          <w:tcPr>
            <w:tcW w:w="151" w:type="pct"/>
          </w:tcPr>
          <w:p w14:paraId="1DBA3DE2" w14:textId="77777777" w:rsidR="006A05E0" w:rsidRPr="00283726" w:rsidRDefault="006A05E0" w:rsidP="006A05E0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67" w:type="pct"/>
          </w:tcPr>
          <w:p w14:paraId="0CE4CA9E" w14:textId="648B18D5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93</w:t>
            </w:r>
          </w:p>
        </w:tc>
        <w:tc>
          <w:tcPr>
            <w:tcW w:w="128" w:type="pct"/>
          </w:tcPr>
          <w:p w14:paraId="403DB5C3" w14:textId="77777777" w:rsidR="006A05E0" w:rsidRPr="00283726" w:rsidRDefault="006A05E0" w:rsidP="006A05E0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3" w:type="pct"/>
          </w:tcPr>
          <w:p w14:paraId="1A72D3AE" w14:textId="276E6955" w:rsidR="006A05E0" w:rsidRPr="00283726" w:rsidRDefault="00F2358D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position w:val="6"/>
                <w:sz w:val="30"/>
                <w:szCs w:val="30"/>
                <w:cs/>
              </w:rPr>
              <w:t>-</w:t>
            </w:r>
          </w:p>
        </w:tc>
        <w:tc>
          <w:tcPr>
            <w:tcW w:w="151" w:type="pct"/>
          </w:tcPr>
          <w:p w14:paraId="422F8BE2" w14:textId="77777777" w:rsidR="006A05E0" w:rsidRPr="00283726" w:rsidRDefault="006A05E0" w:rsidP="006A05E0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53" w:type="pct"/>
          </w:tcPr>
          <w:p w14:paraId="3516367E" w14:textId="6ABA81DB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6A05E0" w:rsidRPr="00283726" w14:paraId="4DBFE185" w14:textId="77777777" w:rsidTr="00EF02A5">
        <w:trPr>
          <w:trHeight w:hRule="exact" w:val="374"/>
        </w:trPr>
        <w:tc>
          <w:tcPr>
            <w:tcW w:w="2239" w:type="pct"/>
          </w:tcPr>
          <w:p w14:paraId="6AD8DD22" w14:textId="4A2A1A48" w:rsidR="006A05E0" w:rsidRPr="00283726" w:rsidRDefault="006A05E0" w:rsidP="006A05E0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88" w:type="pct"/>
          </w:tcPr>
          <w:p w14:paraId="1CA84AA1" w14:textId="2966B868" w:rsidR="006A05E0" w:rsidRPr="004854E8" w:rsidRDefault="00BC508E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91</w:t>
            </w:r>
          </w:p>
        </w:tc>
        <w:tc>
          <w:tcPr>
            <w:tcW w:w="151" w:type="pct"/>
          </w:tcPr>
          <w:p w14:paraId="7F43BDE7" w14:textId="77777777" w:rsidR="006A05E0" w:rsidRPr="00283726" w:rsidRDefault="006A05E0" w:rsidP="006A05E0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67" w:type="pct"/>
          </w:tcPr>
          <w:p w14:paraId="64D948B1" w14:textId="0AFE613F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85</w:t>
            </w:r>
          </w:p>
        </w:tc>
        <w:tc>
          <w:tcPr>
            <w:tcW w:w="128" w:type="pct"/>
          </w:tcPr>
          <w:p w14:paraId="7EC69F37" w14:textId="77777777" w:rsidR="006A05E0" w:rsidRPr="00283726" w:rsidRDefault="006A05E0" w:rsidP="006A05E0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3" w:type="pct"/>
          </w:tcPr>
          <w:p w14:paraId="24D6F6EB" w14:textId="0F15BD38" w:rsidR="006A05E0" w:rsidRPr="00283726" w:rsidRDefault="00F2358D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position w:val="6"/>
                <w:sz w:val="30"/>
                <w:szCs w:val="30"/>
                <w:cs/>
              </w:rPr>
              <w:t>11</w:t>
            </w:r>
          </w:p>
        </w:tc>
        <w:tc>
          <w:tcPr>
            <w:tcW w:w="151" w:type="pct"/>
          </w:tcPr>
          <w:p w14:paraId="65CB6B9D" w14:textId="77777777" w:rsidR="006A05E0" w:rsidRPr="00283726" w:rsidRDefault="006A05E0" w:rsidP="006A05E0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53" w:type="pct"/>
          </w:tcPr>
          <w:p w14:paraId="47EC427F" w14:textId="03D1E868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10</w:t>
            </w:r>
          </w:p>
        </w:tc>
      </w:tr>
      <w:tr w:rsidR="006A05E0" w:rsidRPr="00283726" w14:paraId="063048EE" w14:textId="77777777" w:rsidTr="00EF02A5">
        <w:trPr>
          <w:trHeight w:hRule="exact" w:val="374"/>
        </w:trPr>
        <w:tc>
          <w:tcPr>
            <w:tcW w:w="2239" w:type="pct"/>
          </w:tcPr>
          <w:p w14:paraId="553B8DEC" w14:textId="77777777" w:rsidR="006A05E0" w:rsidRPr="00283726" w:rsidRDefault="006A05E0" w:rsidP="006A05E0">
            <w:pPr>
              <w:ind w:firstLine="9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8C07212" w14:textId="593A2282" w:rsidR="006A05E0" w:rsidRPr="004854E8" w:rsidRDefault="00BC508E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258</w:t>
            </w:r>
          </w:p>
        </w:tc>
        <w:tc>
          <w:tcPr>
            <w:tcW w:w="151" w:type="pct"/>
          </w:tcPr>
          <w:p w14:paraId="39E5067D" w14:textId="77777777" w:rsidR="006A05E0" w:rsidRPr="00283726" w:rsidRDefault="006A05E0" w:rsidP="006A05E0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2236BD1B" w14:textId="24802CD9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178</w:t>
            </w:r>
          </w:p>
        </w:tc>
        <w:tc>
          <w:tcPr>
            <w:tcW w:w="128" w:type="pct"/>
          </w:tcPr>
          <w:p w14:paraId="29018A87" w14:textId="77777777" w:rsidR="006A05E0" w:rsidRPr="00283726" w:rsidRDefault="006A05E0" w:rsidP="006A05E0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3B2C2F17" w14:textId="7B1C26FC" w:rsidR="006A05E0" w:rsidRPr="00283726" w:rsidRDefault="00F2358D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position w:val="6"/>
                <w:sz w:val="30"/>
                <w:szCs w:val="30"/>
                <w:cs/>
              </w:rPr>
              <w:t>14</w:t>
            </w:r>
          </w:p>
        </w:tc>
        <w:tc>
          <w:tcPr>
            <w:tcW w:w="151" w:type="pct"/>
          </w:tcPr>
          <w:p w14:paraId="29175B3A" w14:textId="77777777" w:rsidR="006A05E0" w:rsidRPr="00283726" w:rsidRDefault="006A05E0" w:rsidP="006A05E0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001379B2" w14:textId="6733BFDE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357</w:t>
            </w:r>
          </w:p>
        </w:tc>
      </w:tr>
    </w:tbl>
    <w:p w14:paraId="10FFA584" w14:textId="77777777" w:rsidR="00D36E03" w:rsidRDefault="00D36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1F757F3E" w14:textId="50D1859D" w:rsidR="00A1783B" w:rsidRPr="00283726" w:rsidRDefault="00D57AC9" w:rsidP="00122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11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2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6B04F0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7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เจ้าหนี้การค้าและเจ้าหนี้อื่น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3FBCFAF9" w14:textId="4F996003" w:rsidR="003D3212" w:rsidRPr="00365845" w:rsidRDefault="003D3212" w:rsidP="004A7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2"/>
        <w:gridCol w:w="1079"/>
        <w:gridCol w:w="289"/>
        <w:gridCol w:w="998"/>
        <w:gridCol w:w="269"/>
        <w:gridCol w:w="1144"/>
        <w:gridCol w:w="269"/>
        <w:gridCol w:w="1037"/>
      </w:tblGrid>
      <w:tr w:rsidR="00EC6016" w:rsidRPr="00283726" w14:paraId="27D9FE84" w14:textId="77777777" w:rsidTr="00411A03">
        <w:trPr>
          <w:trHeight w:hRule="exact" w:val="380"/>
        </w:trPr>
        <w:tc>
          <w:tcPr>
            <w:tcW w:w="2239" w:type="pct"/>
          </w:tcPr>
          <w:p w14:paraId="1C0CE626" w14:textId="77777777" w:rsidR="00EC6016" w:rsidRPr="00283726" w:rsidRDefault="00EC6016" w:rsidP="00FD513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5" w:type="pct"/>
            <w:gridSpan w:val="3"/>
          </w:tcPr>
          <w:p w14:paraId="35E60BDC" w14:textId="77777777" w:rsidR="00EC6016" w:rsidRPr="00283726" w:rsidRDefault="00EC6016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561B869" w14:textId="77777777" w:rsidR="00EC6016" w:rsidRPr="00283726" w:rsidRDefault="00EC6016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14:paraId="20EC648B" w14:textId="77777777" w:rsidR="00EC6016" w:rsidRPr="00283726" w:rsidRDefault="00EC6016" w:rsidP="009E5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C6016" w:rsidRPr="00283726" w14:paraId="3888C62D" w14:textId="77777777" w:rsidTr="00411A03">
        <w:trPr>
          <w:trHeight w:hRule="exact" w:val="380"/>
        </w:trPr>
        <w:tc>
          <w:tcPr>
            <w:tcW w:w="2239" w:type="pct"/>
          </w:tcPr>
          <w:p w14:paraId="7105D582" w14:textId="77777777" w:rsidR="00EC6016" w:rsidRPr="00283726" w:rsidRDefault="00EC6016" w:rsidP="00FD513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5" w:type="pct"/>
            <w:gridSpan w:val="3"/>
            <w:tcBorders>
              <w:bottom w:val="single" w:sz="4" w:space="0" w:color="auto"/>
            </w:tcBorders>
          </w:tcPr>
          <w:p w14:paraId="07DCC7FA" w14:textId="77777777" w:rsidR="00EC6016" w:rsidRPr="00283726" w:rsidRDefault="00EC6016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BF07D17" w14:textId="77777777" w:rsidR="00EC6016" w:rsidRPr="00283726" w:rsidRDefault="00EC6016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pct"/>
            <w:gridSpan w:val="3"/>
            <w:tcBorders>
              <w:bottom w:val="single" w:sz="4" w:space="0" w:color="auto"/>
            </w:tcBorders>
          </w:tcPr>
          <w:p w14:paraId="13FBA8D6" w14:textId="77777777" w:rsidR="00EC6016" w:rsidRPr="00283726" w:rsidRDefault="00EC6016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05E0" w:rsidRPr="00283726" w14:paraId="7F7DE272" w14:textId="77777777" w:rsidTr="00411A03">
        <w:trPr>
          <w:trHeight w:hRule="exact" w:val="380"/>
        </w:trPr>
        <w:tc>
          <w:tcPr>
            <w:tcW w:w="2239" w:type="pct"/>
          </w:tcPr>
          <w:p w14:paraId="40A963B2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3D627A22" w14:textId="1E929A35" w:rsidR="006A05E0" w:rsidRPr="00283726" w:rsidRDefault="006A05E0" w:rsidP="006A05E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7" w:type="pct"/>
            <w:tcBorders>
              <w:top w:val="single" w:sz="4" w:space="0" w:color="auto"/>
            </w:tcBorders>
          </w:tcPr>
          <w:p w14:paraId="05F4355C" w14:textId="77777777" w:rsidR="006A05E0" w:rsidRPr="00283726" w:rsidRDefault="006A05E0" w:rsidP="006A05E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04AFB715" w14:textId="2A0E1C78" w:rsidR="006A05E0" w:rsidRPr="00283726" w:rsidRDefault="006A05E0" w:rsidP="006A05E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14:paraId="640F5DFE" w14:textId="77777777" w:rsidR="006A05E0" w:rsidRPr="00283726" w:rsidRDefault="006A05E0" w:rsidP="006A05E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3C95D069" w14:textId="0B402517" w:rsidR="006A05E0" w:rsidRPr="00283726" w:rsidRDefault="006A05E0" w:rsidP="006A05E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5A691EA4" w14:textId="77777777" w:rsidR="006A05E0" w:rsidRPr="00283726" w:rsidRDefault="006A05E0" w:rsidP="006A05E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0DC952E5" w14:textId="5D76A07B" w:rsidR="006A05E0" w:rsidRPr="00283726" w:rsidRDefault="006A05E0" w:rsidP="006A05E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A05E0" w:rsidRPr="00283726" w14:paraId="4EF1B764" w14:textId="77777777" w:rsidTr="00411A03">
        <w:trPr>
          <w:trHeight w:hRule="exact" w:val="380"/>
        </w:trPr>
        <w:tc>
          <w:tcPr>
            <w:tcW w:w="2239" w:type="pct"/>
          </w:tcPr>
          <w:p w14:paraId="72277B2B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6FAD241E" w14:textId="27B8B3FC" w:rsidR="006A05E0" w:rsidRPr="00283726" w:rsidRDefault="006A05E0" w:rsidP="006A05E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7" w:type="pct"/>
          </w:tcPr>
          <w:p w14:paraId="604F8AB5" w14:textId="77777777" w:rsidR="006A05E0" w:rsidRPr="00283726" w:rsidRDefault="006A05E0" w:rsidP="006A05E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66892CAD" w14:textId="50BD72F9" w:rsidR="006A05E0" w:rsidRPr="00283726" w:rsidRDefault="006A05E0" w:rsidP="006A05E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3783CA68" w14:textId="77777777" w:rsidR="006A05E0" w:rsidRPr="00283726" w:rsidRDefault="006A05E0" w:rsidP="006A05E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55F8BE4A" w14:textId="22FF467D" w:rsidR="006A05E0" w:rsidRPr="00283726" w:rsidRDefault="006A05E0" w:rsidP="006A05E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42A8F3CD" w14:textId="77777777" w:rsidR="006A05E0" w:rsidRPr="00283726" w:rsidRDefault="006A05E0" w:rsidP="006A05E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669DCDEC" w14:textId="3067D443" w:rsidR="006A05E0" w:rsidRPr="00283726" w:rsidRDefault="006A05E0" w:rsidP="006A05E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A05E0" w:rsidRPr="00283726" w14:paraId="1C4D0AC3" w14:textId="77777777" w:rsidTr="00411A03">
        <w:trPr>
          <w:trHeight w:hRule="exact" w:val="380"/>
        </w:trPr>
        <w:tc>
          <w:tcPr>
            <w:tcW w:w="2239" w:type="pct"/>
          </w:tcPr>
          <w:p w14:paraId="03EEA36F" w14:textId="77777777" w:rsidR="006A05E0" w:rsidRPr="00283726" w:rsidRDefault="006A05E0" w:rsidP="006A05E0">
            <w:pPr>
              <w:ind w:firstLine="957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75008D3F" w14:textId="7232D2A7" w:rsidR="006A05E0" w:rsidRPr="00531E88" w:rsidRDefault="00524E8B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502</w:t>
            </w:r>
          </w:p>
        </w:tc>
        <w:tc>
          <w:tcPr>
            <w:tcW w:w="157" w:type="pct"/>
          </w:tcPr>
          <w:p w14:paraId="3137A55F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3ECFEE2D" w14:textId="24914020" w:rsidR="006A05E0" w:rsidRPr="00283726" w:rsidRDefault="006A05E0" w:rsidP="004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362</w:t>
            </w:r>
          </w:p>
        </w:tc>
        <w:tc>
          <w:tcPr>
            <w:tcW w:w="146" w:type="pct"/>
          </w:tcPr>
          <w:p w14:paraId="49F104D2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3E52C947" w14:textId="160F8197" w:rsidR="006A05E0" w:rsidRPr="00283726" w:rsidRDefault="006A328F" w:rsidP="004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position w:val="6"/>
                <w:sz w:val="30"/>
                <w:szCs w:val="30"/>
                <w:cs/>
              </w:rPr>
              <w:t>101</w:t>
            </w:r>
          </w:p>
        </w:tc>
        <w:tc>
          <w:tcPr>
            <w:tcW w:w="146" w:type="pct"/>
          </w:tcPr>
          <w:p w14:paraId="09006C3B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7044D930" w14:textId="38E6F377" w:rsidR="006A05E0" w:rsidRPr="00283726" w:rsidRDefault="006A05E0" w:rsidP="004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7</w:t>
            </w:r>
          </w:p>
        </w:tc>
      </w:tr>
      <w:tr w:rsidR="006A05E0" w:rsidRPr="0005399D" w14:paraId="68AAAC7F" w14:textId="77777777" w:rsidTr="00411A03">
        <w:trPr>
          <w:trHeight w:hRule="exact" w:val="380"/>
        </w:trPr>
        <w:tc>
          <w:tcPr>
            <w:tcW w:w="2239" w:type="pct"/>
          </w:tcPr>
          <w:p w14:paraId="52A2AC49" w14:textId="77777777" w:rsidR="006A05E0" w:rsidRPr="00283726" w:rsidRDefault="006A05E0" w:rsidP="006A05E0">
            <w:pPr>
              <w:ind w:right="-102" w:firstLine="957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6" w:type="pct"/>
          </w:tcPr>
          <w:p w14:paraId="45B8575E" w14:textId="4A01CF0C" w:rsidR="006A05E0" w:rsidRPr="00531E88" w:rsidRDefault="006A328F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position w:val="6"/>
                <w:sz w:val="30"/>
                <w:szCs w:val="30"/>
                <w:cs/>
              </w:rPr>
              <w:t>-</w:t>
            </w:r>
          </w:p>
        </w:tc>
        <w:tc>
          <w:tcPr>
            <w:tcW w:w="157" w:type="pct"/>
          </w:tcPr>
          <w:p w14:paraId="4BFC8BBD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41" w:type="pct"/>
          </w:tcPr>
          <w:p w14:paraId="32899C4A" w14:textId="7355C372" w:rsidR="006A05E0" w:rsidRPr="00283726" w:rsidRDefault="006A05E0" w:rsidP="004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43D996C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621" w:type="pct"/>
          </w:tcPr>
          <w:p w14:paraId="2A33BC92" w14:textId="023BFC33" w:rsidR="006A05E0" w:rsidRPr="00283726" w:rsidRDefault="000D3B9C" w:rsidP="004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position w:val="6"/>
                <w:sz w:val="30"/>
                <w:szCs w:val="30"/>
                <w:cs/>
              </w:rPr>
              <w:t>95</w:t>
            </w:r>
          </w:p>
        </w:tc>
        <w:tc>
          <w:tcPr>
            <w:tcW w:w="146" w:type="pct"/>
          </w:tcPr>
          <w:p w14:paraId="1DD5FBF1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63" w:type="pct"/>
          </w:tcPr>
          <w:p w14:paraId="352F0A4B" w14:textId="0F16FBFE" w:rsidR="006A05E0" w:rsidRPr="00283726" w:rsidRDefault="006A05E0" w:rsidP="004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96</w:t>
            </w:r>
          </w:p>
        </w:tc>
      </w:tr>
      <w:tr w:rsidR="006A05E0" w:rsidRPr="00283726" w14:paraId="213528A3" w14:textId="77777777" w:rsidTr="00411A03">
        <w:trPr>
          <w:trHeight w:hRule="exact" w:val="380"/>
        </w:trPr>
        <w:tc>
          <w:tcPr>
            <w:tcW w:w="2239" w:type="pct"/>
          </w:tcPr>
          <w:p w14:paraId="76A86863" w14:textId="77777777" w:rsidR="006A05E0" w:rsidRPr="00283726" w:rsidRDefault="006A05E0" w:rsidP="006A05E0">
            <w:pPr>
              <w:tabs>
                <w:tab w:val="left" w:pos="176"/>
              </w:tabs>
              <w:ind w:right="-102"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</w:t>
            </w:r>
            <w:r w:rsidRPr="0028372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6" w:type="pct"/>
          </w:tcPr>
          <w:p w14:paraId="35B99F84" w14:textId="5964AC5A" w:rsidR="006A05E0" w:rsidRPr="00531E88" w:rsidRDefault="00524E8B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7,241</w:t>
            </w:r>
          </w:p>
        </w:tc>
        <w:tc>
          <w:tcPr>
            <w:tcW w:w="157" w:type="pct"/>
          </w:tcPr>
          <w:p w14:paraId="2D29670B" w14:textId="77777777" w:rsidR="006A05E0" w:rsidRPr="00283726" w:rsidRDefault="006A05E0" w:rsidP="006A05E0">
            <w:pPr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41" w:type="pct"/>
          </w:tcPr>
          <w:p w14:paraId="2862CD8A" w14:textId="3C37D29E" w:rsidR="006A05E0" w:rsidRPr="00283726" w:rsidRDefault="006A05E0" w:rsidP="004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8,393</w:t>
            </w:r>
          </w:p>
        </w:tc>
        <w:tc>
          <w:tcPr>
            <w:tcW w:w="146" w:type="pct"/>
          </w:tcPr>
          <w:p w14:paraId="7173F7FA" w14:textId="77777777" w:rsidR="006A05E0" w:rsidRPr="00283726" w:rsidRDefault="006A05E0" w:rsidP="006A05E0">
            <w:pPr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621" w:type="pct"/>
          </w:tcPr>
          <w:p w14:paraId="08FD31A7" w14:textId="5C752202" w:rsidR="006A05E0" w:rsidRPr="00283726" w:rsidRDefault="000D3B9C" w:rsidP="004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position w:val="6"/>
                <w:sz w:val="30"/>
                <w:szCs w:val="30"/>
                <w:cs/>
              </w:rPr>
              <w:t>5</w:t>
            </w:r>
          </w:p>
        </w:tc>
        <w:tc>
          <w:tcPr>
            <w:tcW w:w="146" w:type="pct"/>
          </w:tcPr>
          <w:p w14:paraId="746682A5" w14:textId="77777777" w:rsidR="006A05E0" w:rsidRPr="00283726" w:rsidRDefault="006A05E0" w:rsidP="006A05E0">
            <w:pPr>
              <w:tabs>
                <w:tab w:val="clear" w:pos="680"/>
                <w:tab w:val="decimal" w:pos="685"/>
              </w:tabs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63" w:type="pct"/>
          </w:tcPr>
          <w:p w14:paraId="1BAEEFE0" w14:textId="7FCDF7FE" w:rsidR="006A05E0" w:rsidRPr="00283726" w:rsidRDefault="006A05E0" w:rsidP="004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7</w:t>
            </w:r>
          </w:p>
        </w:tc>
      </w:tr>
      <w:tr w:rsidR="006A05E0" w:rsidRPr="00283726" w14:paraId="42D7CD0F" w14:textId="77777777" w:rsidTr="00411A03">
        <w:trPr>
          <w:trHeight w:hRule="exact" w:val="380"/>
        </w:trPr>
        <w:tc>
          <w:tcPr>
            <w:tcW w:w="2239" w:type="pct"/>
          </w:tcPr>
          <w:p w14:paraId="0F64BAE7" w14:textId="77777777" w:rsidR="006A05E0" w:rsidRPr="00283726" w:rsidRDefault="006A05E0" w:rsidP="006A05E0">
            <w:pPr>
              <w:tabs>
                <w:tab w:val="left" w:pos="176"/>
              </w:tabs>
              <w:ind w:right="-102"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662E08C" w14:textId="302092BA" w:rsidR="006A05E0" w:rsidRPr="00531E88" w:rsidRDefault="00524E8B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8,34</w:t>
            </w:r>
            <w:r w:rsidR="009D27E8">
              <w:rPr>
                <w:rFonts w:asciiTheme="majorBidi" w:hAnsiTheme="majorBidi" w:cstheme="majorBidi"/>
                <w:position w:val="6"/>
                <w:sz w:val="30"/>
                <w:szCs w:val="30"/>
              </w:rPr>
              <w:t>9</w:t>
            </w:r>
          </w:p>
        </w:tc>
        <w:tc>
          <w:tcPr>
            <w:tcW w:w="157" w:type="pct"/>
          </w:tcPr>
          <w:p w14:paraId="3A4D3047" w14:textId="77777777" w:rsidR="006A05E0" w:rsidRPr="00283726" w:rsidRDefault="006A05E0" w:rsidP="006A05E0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3E41F054" w14:textId="4497C7F2" w:rsidR="006A05E0" w:rsidRPr="00283726" w:rsidRDefault="006A05E0" w:rsidP="004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10,905</w:t>
            </w:r>
          </w:p>
        </w:tc>
        <w:tc>
          <w:tcPr>
            <w:tcW w:w="146" w:type="pct"/>
          </w:tcPr>
          <w:p w14:paraId="02ADACDF" w14:textId="77777777" w:rsidR="006A05E0" w:rsidRPr="00283726" w:rsidRDefault="006A05E0" w:rsidP="006A05E0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5BCD9F22" w14:textId="4891DEF1" w:rsidR="006A05E0" w:rsidRPr="00283726" w:rsidRDefault="000D3B9C" w:rsidP="004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position w:val="6"/>
                <w:sz w:val="30"/>
                <w:szCs w:val="30"/>
                <w:cs/>
              </w:rPr>
              <w:t>91</w:t>
            </w:r>
          </w:p>
        </w:tc>
        <w:tc>
          <w:tcPr>
            <w:tcW w:w="146" w:type="pct"/>
          </w:tcPr>
          <w:p w14:paraId="7A5EB710" w14:textId="77777777" w:rsidR="006A05E0" w:rsidRPr="00283726" w:rsidRDefault="006A05E0" w:rsidP="006A05E0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1EA1DE3F" w14:textId="1BAFB85F" w:rsidR="006A05E0" w:rsidRPr="00283726" w:rsidRDefault="006A05E0" w:rsidP="004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62</w:t>
            </w:r>
          </w:p>
        </w:tc>
      </w:tr>
      <w:tr w:rsidR="006A05E0" w:rsidRPr="00283726" w14:paraId="5B0C8A27" w14:textId="77777777" w:rsidTr="00411A03">
        <w:trPr>
          <w:trHeight w:hRule="exact" w:val="380"/>
        </w:trPr>
        <w:tc>
          <w:tcPr>
            <w:tcW w:w="2239" w:type="pct"/>
          </w:tcPr>
          <w:p w14:paraId="6BE29ECD" w14:textId="77777777" w:rsidR="006A05E0" w:rsidRPr="00283726" w:rsidRDefault="006A05E0" w:rsidP="006A05E0">
            <w:pPr>
              <w:tabs>
                <w:tab w:val="left" w:pos="176"/>
              </w:tabs>
              <w:ind w:right="-102"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6FF2FCF4" w14:textId="0AC2C38F" w:rsidR="006A05E0" w:rsidRPr="00283726" w:rsidRDefault="00524E8B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16,092</w:t>
            </w:r>
          </w:p>
        </w:tc>
        <w:tc>
          <w:tcPr>
            <w:tcW w:w="157" w:type="pct"/>
          </w:tcPr>
          <w:p w14:paraId="57DF1ECA" w14:textId="77777777" w:rsidR="006A05E0" w:rsidRPr="00283726" w:rsidRDefault="006A05E0" w:rsidP="006A05E0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25AD18DB" w14:textId="0DDE72DF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19,660</w:t>
            </w:r>
          </w:p>
        </w:tc>
        <w:tc>
          <w:tcPr>
            <w:tcW w:w="146" w:type="pct"/>
          </w:tcPr>
          <w:p w14:paraId="7C9F4B7E" w14:textId="77777777" w:rsidR="006A05E0" w:rsidRPr="00283726" w:rsidRDefault="006A05E0" w:rsidP="006A05E0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06201AFC" w14:textId="51F8B0EA" w:rsidR="006A05E0" w:rsidRPr="00283726" w:rsidRDefault="009B73C3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position w:val="6"/>
                <w:sz w:val="30"/>
                <w:szCs w:val="30"/>
                <w:cs/>
              </w:rPr>
              <w:t>292</w:t>
            </w:r>
          </w:p>
        </w:tc>
        <w:tc>
          <w:tcPr>
            <w:tcW w:w="146" w:type="pct"/>
          </w:tcPr>
          <w:p w14:paraId="18B7F2EA" w14:textId="77777777" w:rsidR="006A05E0" w:rsidRPr="00283726" w:rsidRDefault="006A05E0" w:rsidP="006A05E0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63EECBC7" w14:textId="3F40D9F8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17</w:t>
            </w: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</w:t>
            </w:r>
          </w:p>
        </w:tc>
      </w:tr>
    </w:tbl>
    <w:p w14:paraId="7F605AAD" w14:textId="7983FE8E" w:rsidR="00B87CA3" w:rsidRPr="00690778" w:rsidRDefault="00B87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951B59E" w14:textId="34B3BE36" w:rsidR="00F94C6E" w:rsidRPr="00283726" w:rsidRDefault="00D57AC9" w:rsidP="00DC3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6B04F0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8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เงินกู้ยืมระยะสั้น</w:t>
      </w:r>
      <w:r w:rsidR="00A57A6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จาก</w:t>
      </w:r>
      <w:r w:rsidR="00A41006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266C701E" w14:textId="7F1039C9" w:rsidR="003D3212" w:rsidRPr="00690778" w:rsidRDefault="003D3212" w:rsidP="00CA094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18"/>
        <w:gridCol w:w="1080"/>
        <w:gridCol w:w="270"/>
        <w:gridCol w:w="1170"/>
        <w:gridCol w:w="270"/>
        <w:gridCol w:w="1008"/>
      </w:tblGrid>
      <w:tr w:rsidR="00B75A30" w:rsidRPr="00A57B00" w14:paraId="6ECAAF83" w14:textId="77777777" w:rsidTr="009132E3">
        <w:trPr>
          <w:trHeight w:hRule="exact" w:val="360"/>
        </w:trPr>
        <w:tc>
          <w:tcPr>
            <w:tcW w:w="5418" w:type="dxa"/>
          </w:tcPr>
          <w:p w14:paraId="2EDF52D3" w14:textId="77777777" w:rsidR="00B75A30" w:rsidRPr="00A57B00" w:rsidRDefault="00B75A30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98" w:type="dxa"/>
            <w:gridSpan w:val="5"/>
          </w:tcPr>
          <w:p w14:paraId="4879414B" w14:textId="77777777" w:rsidR="00B75A30" w:rsidRPr="0072628D" w:rsidRDefault="00B75A30" w:rsidP="00726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B75A30" w:rsidRPr="00A57B00" w14:paraId="09C9B39C" w14:textId="77777777" w:rsidTr="009132E3">
        <w:trPr>
          <w:trHeight w:hRule="exact" w:val="432"/>
        </w:trPr>
        <w:tc>
          <w:tcPr>
            <w:tcW w:w="5418" w:type="dxa"/>
          </w:tcPr>
          <w:p w14:paraId="70BC298D" w14:textId="77777777" w:rsidR="00B75A30" w:rsidRPr="00A57B00" w:rsidRDefault="00B75A30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98" w:type="dxa"/>
            <w:gridSpan w:val="5"/>
          </w:tcPr>
          <w:p w14:paraId="7D92F4E3" w14:textId="6335C68C" w:rsidR="00B75A30" w:rsidRPr="00A57B00" w:rsidRDefault="00B75A30" w:rsidP="008F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A3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75A30" w:rsidRPr="00A57B00" w14:paraId="651A8EF7" w14:textId="77777777" w:rsidTr="009132E3">
        <w:trPr>
          <w:trHeight w:hRule="exact" w:val="432"/>
        </w:trPr>
        <w:tc>
          <w:tcPr>
            <w:tcW w:w="5418" w:type="dxa"/>
          </w:tcPr>
          <w:p w14:paraId="19FC26FD" w14:textId="77777777" w:rsidR="00B75A30" w:rsidRPr="00A57B00" w:rsidRDefault="00B75A30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</w:tcBorders>
          </w:tcPr>
          <w:p w14:paraId="79707E0A" w14:textId="77777777" w:rsidR="00B75A30" w:rsidRPr="00A57B00" w:rsidRDefault="00B75A30" w:rsidP="008F2EE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BA0466F" w14:textId="77777777" w:rsidR="00B75A30" w:rsidRPr="00A57B00" w:rsidRDefault="00B75A30" w:rsidP="008F2EE1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AF373" w14:textId="77777777" w:rsidR="00B75A30" w:rsidRPr="00A57B00" w:rsidRDefault="00B75A30" w:rsidP="008F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A05E0" w:rsidRPr="00A57B00" w14:paraId="68E934FF" w14:textId="77777777" w:rsidTr="009132E3">
        <w:trPr>
          <w:trHeight w:hRule="exact" w:val="432"/>
        </w:trPr>
        <w:tc>
          <w:tcPr>
            <w:tcW w:w="5418" w:type="dxa"/>
          </w:tcPr>
          <w:p w14:paraId="46EB943D" w14:textId="77777777" w:rsidR="006A05E0" w:rsidRPr="00A57B00" w:rsidRDefault="006A05E0" w:rsidP="006A05E0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A2C153" w14:textId="101062C6" w:rsidR="006A05E0" w:rsidRPr="00A57B00" w:rsidRDefault="006A05E0" w:rsidP="006A05E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DF6CD6" w14:textId="77777777" w:rsidR="006A05E0" w:rsidRPr="00A57B00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5F25DB" w14:textId="48ED159C" w:rsidR="006A05E0" w:rsidRPr="00A57B00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773C33C6" w14:textId="77777777" w:rsidR="006A05E0" w:rsidRPr="00A57B00" w:rsidRDefault="006A05E0" w:rsidP="006A05E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B9B1E60" w14:textId="77777777" w:rsidR="006A05E0" w:rsidRPr="00A57B00" w:rsidRDefault="006A05E0" w:rsidP="006A05E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05E0" w:rsidRPr="00A57B00" w14:paraId="1C3750A8" w14:textId="77777777" w:rsidTr="009132E3">
        <w:trPr>
          <w:trHeight w:hRule="exact" w:val="432"/>
        </w:trPr>
        <w:tc>
          <w:tcPr>
            <w:tcW w:w="5418" w:type="dxa"/>
          </w:tcPr>
          <w:p w14:paraId="55A2F899" w14:textId="77777777" w:rsidR="006A05E0" w:rsidRPr="00A57B00" w:rsidRDefault="006A05E0" w:rsidP="006A05E0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27D6E1" w14:textId="16AC7E23" w:rsidR="006A05E0" w:rsidRPr="00A57B00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B6B52A6" w14:textId="77777777" w:rsidR="006A05E0" w:rsidRPr="00A57B00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4E8D23" w14:textId="6858374A" w:rsidR="006A05E0" w:rsidRPr="00A57B00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3894198" w14:textId="77777777" w:rsidR="006A05E0" w:rsidRPr="00A57B00" w:rsidRDefault="006A05E0" w:rsidP="006A05E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3A641CF" w14:textId="77777777" w:rsidR="006A05E0" w:rsidRPr="00A57B00" w:rsidRDefault="006A05E0" w:rsidP="006A05E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6A05E0" w:rsidRPr="00A57B00" w14:paraId="7D678A72" w14:textId="77777777" w:rsidTr="009132E3">
        <w:trPr>
          <w:trHeight w:hRule="exact" w:val="432"/>
        </w:trPr>
        <w:tc>
          <w:tcPr>
            <w:tcW w:w="5418" w:type="dxa"/>
          </w:tcPr>
          <w:p w14:paraId="64E3D093" w14:textId="017495DD" w:rsidR="006A05E0" w:rsidRPr="00A57B00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70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C5779D" w14:textId="492D0490" w:rsidR="006A05E0" w:rsidRPr="004C0082" w:rsidRDefault="004220B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1,070</w:t>
            </w:r>
          </w:p>
        </w:tc>
        <w:tc>
          <w:tcPr>
            <w:tcW w:w="270" w:type="dxa"/>
          </w:tcPr>
          <w:p w14:paraId="3C8A7E34" w14:textId="77777777" w:rsidR="006A05E0" w:rsidRPr="00A57B00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186543" w14:textId="3A0D342F" w:rsidR="006A05E0" w:rsidRPr="000A400A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1,104</w:t>
            </w:r>
          </w:p>
        </w:tc>
        <w:tc>
          <w:tcPr>
            <w:tcW w:w="270" w:type="dxa"/>
          </w:tcPr>
          <w:p w14:paraId="4AF1830C" w14:textId="77777777" w:rsidR="006A05E0" w:rsidRPr="00A57B00" w:rsidRDefault="006A05E0" w:rsidP="006A05E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E3D36AE" w14:textId="4999B08F" w:rsidR="006A05E0" w:rsidRPr="00A57B00" w:rsidRDefault="00A8084C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1,083</w:t>
            </w:r>
          </w:p>
        </w:tc>
      </w:tr>
      <w:tr w:rsidR="006A05E0" w:rsidRPr="00A57B00" w14:paraId="2453359F" w14:textId="77777777" w:rsidTr="009132E3">
        <w:trPr>
          <w:trHeight w:hRule="exact" w:val="432"/>
        </w:trPr>
        <w:tc>
          <w:tcPr>
            <w:tcW w:w="5418" w:type="dxa"/>
          </w:tcPr>
          <w:p w14:paraId="111E0830" w14:textId="7ECC271D" w:rsidR="006A05E0" w:rsidRPr="00A57B00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70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2CD408" w14:textId="3D221016" w:rsidR="006A05E0" w:rsidRPr="004C0082" w:rsidRDefault="004220B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813</w:t>
            </w:r>
          </w:p>
        </w:tc>
        <w:tc>
          <w:tcPr>
            <w:tcW w:w="270" w:type="dxa"/>
          </w:tcPr>
          <w:p w14:paraId="7ACF1264" w14:textId="77777777" w:rsidR="006A05E0" w:rsidRPr="00A57B00" w:rsidRDefault="006A05E0" w:rsidP="006A05E0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017E36" w14:textId="2797B043" w:rsidR="006A05E0" w:rsidRPr="00A57B00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890</w:t>
            </w:r>
          </w:p>
        </w:tc>
        <w:tc>
          <w:tcPr>
            <w:tcW w:w="270" w:type="dxa"/>
            <w:vAlign w:val="bottom"/>
          </w:tcPr>
          <w:p w14:paraId="5553CF6F" w14:textId="77777777" w:rsidR="006A05E0" w:rsidRPr="00A57B00" w:rsidRDefault="006A05E0" w:rsidP="006A05E0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B49ABDF" w14:textId="141F84AC" w:rsidR="006A05E0" w:rsidRPr="00A57B00" w:rsidRDefault="00A8084C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714</w:t>
            </w:r>
          </w:p>
        </w:tc>
      </w:tr>
      <w:tr w:rsidR="006A05E0" w:rsidRPr="00A57B00" w14:paraId="7ECFDEBB" w14:textId="77777777" w:rsidTr="009132E3">
        <w:trPr>
          <w:trHeight w:hRule="exact" w:val="432"/>
        </w:trPr>
        <w:tc>
          <w:tcPr>
            <w:tcW w:w="5418" w:type="dxa"/>
          </w:tcPr>
          <w:p w14:paraId="273CE3AA" w14:textId="77777777" w:rsidR="006A05E0" w:rsidRPr="00A57B00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F6AE7F" w14:textId="567329C1" w:rsidR="006A05E0" w:rsidRPr="00A57B00" w:rsidRDefault="004220B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1,883</w:t>
            </w:r>
          </w:p>
        </w:tc>
        <w:tc>
          <w:tcPr>
            <w:tcW w:w="270" w:type="dxa"/>
          </w:tcPr>
          <w:p w14:paraId="439131C0" w14:textId="77777777" w:rsidR="006A05E0" w:rsidRPr="00A57B00" w:rsidRDefault="006A05E0" w:rsidP="006A05E0">
            <w:pPr>
              <w:tabs>
                <w:tab w:val="decimal" w:pos="864"/>
              </w:tabs>
              <w:spacing w:before="100" w:beforeAutospacing="1" w:after="100" w:afterAutospacing="1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2E7701" w14:textId="0151D53B" w:rsidR="006A05E0" w:rsidRPr="00A57B00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1,994</w:t>
            </w:r>
          </w:p>
        </w:tc>
        <w:tc>
          <w:tcPr>
            <w:tcW w:w="270" w:type="dxa"/>
            <w:vAlign w:val="bottom"/>
          </w:tcPr>
          <w:p w14:paraId="75983C8C" w14:textId="77777777" w:rsidR="006A05E0" w:rsidRPr="00A57B00" w:rsidRDefault="006A05E0" w:rsidP="006A05E0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57C93B" w14:textId="07A0F797" w:rsidR="006A05E0" w:rsidRPr="00A57B00" w:rsidRDefault="00A8084C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1,797</w:t>
            </w:r>
          </w:p>
        </w:tc>
      </w:tr>
    </w:tbl>
    <w:p w14:paraId="4F2D6D07" w14:textId="77777777" w:rsidR="005A0BE8" w:rsidRPr="0085255F" w:rsidRDefault="005A0BE8" w:rsidP="00CA094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18"/>
        <w:gridCol w:w="1080"/>
        <w:gridCol w:w="270"/>
        <w:gridCol w:w="1170"/>
        <w:gridCol w:w="270"/>
        <w:gridCol w:w="1008"/>
      </w:tblGrid>
      <w:tr w:rsidR="00605360" w:rsidRPr="00A57B00" w14:paraId="16A152DD" w14:textId="77777777" w:rsidTr="009132E3">
        <w:trPr>
          <w:trHeight w:hRule="exact" w:val="360"/>
        </w:trPr>
        <w:tc>
          <w:tcPr>
            <w:tcW w:w="5418" w:type="dxa"/>
          </w:tcPr>
          <w:p w14:paraId="6381529A" w14:textId="77777777" w:rsidR="00605360" w:rsidRPr="00A57B00" w:rsidRDefault="00605360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98" w:type="dxa"/>
            <w:gridSpan w:val="5"/>
          </w:tcPr>
          <w:p w14:paraId="734AC62B" w14:textId="77777777" w:rsidR="00605360" w:rsidRPr="00A57B00" w:rsidRDefault="00605360" w:rsidP="008F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05360" w:rsidRPr="00A57B00" w14:paraId="5B14936C" w14:textId="77777777" w:rsidTr="009132E3">
        <w:trPr>
          <w:trHeight w:hRule="exact" w:val="432"/>
        </w:trPr>
        <w:tc>
          <w:tcPr>
            <w:tcW w:w="5418" w:type="dxa"/>
          </w:tcPr>
          <w:p w14:paraId="45F4A9D9" w14:textId="77777777" w:rsidR="00605360" w:rsidRPr="00A57B00" w:rsidRDefault="00605360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98" w:type="dxa"/>
            <w:gridSpan w:val="5"/>
          </w:tcPr>
          <w:p w14:paraId="5624C133" w14:textId="77777777" w:rsidR="00605360" w:rsidRPr="00A57B00" w:rsidRDefault="00605360" w:rsidP="004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20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5360" w:rsidRPr="00A57B00" w14:paraId="4F151EF2" w14:textId="77777777" w:rsidTr="009132E3">
        <w:trPr>
          <w:trHeight w:hRule="exact" w:val="432"/>
        </w:trPr>
        <w:tc>
          <w:tcPr>
            <w:tcW w:w="5418" w:type="dxa"/>
          </w:tcPr>
          <w:p w14:paraId="3F688487" w14:textId="77777777" w:rsidR="00605360" w:rsidRPr="00A57B00" w:rsidRDefault="00605360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</w:tcBorders>
          </w:tcPr>
          <w:p w14:paraId="27B11745" w14:textId="77777777" w:rsidR="00605360" w:rsidRPr="00A57B00" w:rsidRDefault="00605360" w:rsidP="008F2EE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FD67EF1" w14:textId="77777777" w:rsidR="00605360" w:rsidRPr="00A57B00" w:rsidRDefault="00605360" w:rsidP="008F2EE1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0CB53" w14:textId="77777777" w:rsidR="00605360" w:rsidRPr="00A57B00" w:rsidRDefault="00605360" w:rsidP="008F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A05E0" w:rsidRPr="00A57B00" w14:paraId="77A2E572" w14:textId="77777777" w:rsidTr="009132E3">
        <w:trPr>
          <w:trHeight w:hRule="exact" w:val="432"/>
        </w:trPr>
        <w:tc>
          <w:tcPr>
            <w:tcW w:w="5418" w:type="dxa"/>
          </w:tcPr>
          <w:p w14:paraId="7851040D" w14:textId="77777777" w:rsidR="006A05E0" w:rsidRPr="00A57B00" w:rsidRDefault="006A05E0" w:rsidP="006A05E0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155444" w14:textId="29D4D794" w:rsidR="006A05E0" w:rsidRPr="00A57B00" w:rsidRDefault="006A05E0" w:rsidP="006A05E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84EA41F" w14:textId="77777777" w:rsidR="006A05E0" w:rsidRPr="00A57B00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FB16EC" w14:textId="4A67239B" w:rsidR="006A05E0" w:rsidRPr="00A57B00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AAB3785" w14:textId="77777777" w:rsidR="006A05E0" w:rsidRPr="00A57B00" w:rsidRDefault="006A05E0" w:rsidP="006A05E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757DD6B5" w14:textId="77777777" w:rsidR="006A05E0" w:rsidRPr="00A57B00" w:rsidRDefault="006A05E0" w:rsidP="006A05E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05E0" w:rsidRPr="00A57B00" w14:paraId="407E2D48" w14:textId="77777777" w:rsidTr="009132E3">
        <w:trPr>
          <w:trHeight w:hRule="exact" w:val="432"/>
        </w:trPr>
        <w:tc>
          <w:tcPr>
            <w:tcW w:w="5418" w:type="dxa"/>
          </w:tcPr>
          <w:p w14:paraId="3F4944D2" w14:textId="77777777" w:rsidR="006A05E0" w:rsidRPr="00A57B00" w:rsidRDefault="006A05E0" w:rsidP="006A05E0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E1F03F" w14:textId="0D1B8D5B" w:rsidR="006A05E0" w:rsidRPr="00A57B00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ECA976D" w14:textId="77777777" w:rsidR="006A05E0" w:rsidRPr="00A57B00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1FF1DD" w14:textId="01AE0995" w:rsidR="006A05E0" w:rsidRPr="00A57B00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D8E66C8" w14:textId="77777777" w:rsidR="006A05E0" w:rsidRPr="00A57B00" w:rsidRDefault="006A05E0" w:rsidP="006A05E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B09C2AC" w14:textId="77777777" w:rsidR="006A05E0" w:rsidRPr="00A57B00" w:rsidRDefault="006A05E0" w:rsidP="006A05E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6A05E0" w:rsidRPr="00A57B00" w14:paraId="3165D8C3" w14:textId="77777777" w:rsidTr="009132E3">
        <w:trPr>
          <w:trHeight w:hRule="exact" w:val="432"/>
        </w:trPr>
        <w:tc>
          <w:tcPr>
            <w:tcW w:w="5418" w:type="dxa"/>
          </w:tcPr>
          <w:p w14:paraId="439BF31B" w14:textId="77777777" w:rsidR="006A05E0" w:rsidRPr="00A57B00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70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0CA2561" w14:textId="4D691A06" w:rsidR="006A05E0" w:rsidRPr="00A57B00" w:rsidRDefault="00A10CE7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13,620</w:t>
            </w:r>
          </w:p>
        </w:tc>
        <w:tc>
          <w:tcPr>
            <w:tcW w:w="270" w:type="dxa"/>
          </w:tcPr>
          <w:p w14:paraId="7608DA85" w14:textId="77777777" w:rsidR="006A05E0" w:rsidRPr="00A57B00" w:rsidRDefault="006A05E0" w:rsidP="006A05E0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CB409D1" w14:textId="4E824DD0" w:rsidR="006A05E0" w:rsidRPr="00A57B00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11,170</w:t>
            </w:r>
          </w:p>
        </w:tc>
        <w:tc>
          <w:tcPr>
            <w:tcW w:w="270" w:type="dxa"/>
            <w:vAlign w:val="bottom"/>
          </w:tcPr>
          <w:p w14:paraId="31E9672D" w14:textId="77777777" w:rsidR="006A05E0" w:rsidRPr="00A57B00" w:rsidRDefault="006A05E0" w:rsidP="006A05E0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7F16D" w14:textId="3C042EB5" w:rsidR="006A05E0" w:rsidRPr="00A57B00" w:rsidRDefault="00824F96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13,328</w:t>
            </w:r>
          </w:p>
        </w:tc>
      </w:tr>
      <w:tr w:rsidR="006A05E0" w:rsidRPr="00A57B00" w14:paraId="49948787" w14:textId="77777777" w:rsidTr="009132E3">
        <w:trPr>
          <w:trHeight w:hRule="exact" w:val="432"/>
        </w:trPr>
        <w:tc>
          <w:tcPr>
            <w:tcW w:w="5418" w:type="dxa"/>
          </w:tcPr>
          <w:p w14:paraId="2B39757A" w14:textId="77777777" w:rsidR="006A05E0" w:rsidRPr="00A57B00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5C8B7B" w14:textId="0A83FE7F" w:rsidR="006A05E0" w:rsidRPr="00A57B00" w:rsidRDefault="00A10CE7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13,620</w:t>
            </w:r>
          </w:p>
        </w:tc>
        <w:tc>
          <w:tcPr>
            <w:tcW w:w="270" w:type="dxa"/>
          </w:tcPr>
          <w:p w14:paraId="375FD66F" w14:textId="77777777" w:rsidR="006A05E0" w:rsidRPr="00A57B00" w:rsidRDefault="006A05E0" w:rsidP="006A05E0">
            <w:pPr>
              <w:tabs>
                <w:tab w:val="decimal" w:pos="864"/>
              </w:tabs>
              <w:spacing w:before="100" w:beforeAutospacing="1" w:after="100" w:afterAutospacing="1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B2379D" w14:textId="77EFF555" w:rsidR="006A05E0" w:rsidRPr="00A57B00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11,170</w:t>
            </w:r>
          </w:p>
        </w:tc>
        <w:tc>
          <w:tcPr>
            <w:tcW w:w="270" w:type="dxa"/>
            <w:vAlign w:val="bottom"/>
          </w:tcPr>
          <w:p w14:paraId="3A0C7354" w14:textId="77777777" w:rsidR="006A05E0" w:rsidRPr="00A57B00" w:rsidRDefault="006A05E0" w:rsidP="006A05E0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B12992" w14:textId="3B592673" w:rsidR="006A05E0" w:rsidRPr="00A57B00" w:rsidRDefault="00824F96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13,328</w:t>
            </w:r>
          </w:p>
        </w:tc>
      </w:tr>
    </w:tbl>
    <w:p w14:paraId="0740FB30" w14:textId="77777777" w:rsidR="00B75A30" w:rsidRPr="0085255F" w:rsidRDefault="00B75A30" w:rsidP="00CA094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sz w:val="30"/>
          <w:szCs w:val="30"/>
        </w:rPr>
      </w:pPr>
    </w:p>
    <w:p w14:paraId="2322B543" w14:textId="55E95F04" w:rsidR="00993DA9" w:rsidRPr="00283726" w:rsidRDefault="00A6212E" w:rsidP="002559A4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right="-15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6A05E0">
        <w:rPr>
          <w:rFonts w:asciiTheme="majorBidi" w:hAnsiTheme="majorBidi" w:cstheme="majorBidi"/>
          <w:sz w:val="30"/>
          <w:szCs w:val="30"/>
        </w:rPr>
        <w:t xml:space="preserve">30 </w:t>
      </w:r>
      <w:r w:rsidR="006A05E0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AB2614" w:rsidRPr="00AB2614">
        <w:rPr>
          <w:rFonts w:asciiTheme="majorBidi" w:hAnsiTheme="majorBidi" w:cstheme="majorBidi"/>
          <w:sz w:val="30"/>
          <w:szCs w:val="30"/>
        </w:rPr>
        <w:t>256</w:t>
      </w:r>
      <w:r w:rsidR="00CE349F">
        <w:rPr>
          <w:rFonts w:asciiTheme="majorBidi" w:hAnsiTheme="majorBidi" w:cstheme="majorBidi"/>
          <w:sz w:val="30"/>
          <w:szCs w:val="30"/>
        </w:rPr>
        <w:t>6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33C63" w:rsidRPr="00283726">
        <w:rPr>
          <w:rFonts w:asciiTheme="majorBidi" w:hAnsiTheme="majorBidi" w:cstheme="majorBidi"/>
          <w:sz w:val="30"/>
          <w:szCs w:val="30"/>
          <w:cs/>
        </w:rPr>
        <w:t>เงินกู้ยืม</w:t>
      </w:r>
      <w:r w:rsidR="005D1624">
        <w:rPr>
          <w:rFonts w:asciiTheme="majorBidi" w:hAnsiTheme="majorBidi" w:cstheme="majorBidi" w:hint="cs"/>
          <w:sz w:val="30"/>
          <w:szCs w:val="30"/>
          <w:cs/>
        </w:rPr>
        <w:t>ระยะสั้น</w:t>
      </w:r>
      <w:r w:rsidR="00AA2E4D" w:rsidRPr="00283726">
        <w:rPr>
          <w:rFonts w:asciiTheme="majorBidi" w:hAnsiTheme="majorBidi" w:cstheme="majorBidi"/>
          <w:sz w:val="30"/>
          <w:szCs w:val="30"/>
          <w:cs/>
        </w:rPr>
        <w:t xml:space="preserve">มีอัตราดอกเบี้ยร้อยละ </w:t>
      </w:r>
      <w:r w:rsidR="00024C24">
        <w:rPr>
          <w:rFonts w:asciiTheme="majorBidi" w:hAnsiTheme="majorBidi" w:cstheme="majorBidi"/>
          <w:sz w:val="30"/>
          <w:szCs w:val="30"/>
        </w:rPr>
        <w:t>3.77</w:t>
      </w:r>
      <w:r w:rsidR="00B42520"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="00A600AD" w:rsidRPr="00283726">
        <w:rPr>
          <w:rFonts w:asciiTheme="majorBidi" w:hAnsiTheme="majorBidi" w:cstheme="majorBidi"/>
          <w:sz w:val="30"/>
          <w:szCs w:val="30"/>
          <w:cs/>
        </w:rPr>
        <w:t>ถึง</w:t>
      </w:r>
      <w:r w:rsidR="004E5EF0">
        <w:rPr>
          <w:rFonts w:asciiTheme="majorBidi" w:hAnsiTheme="majorBidi" w:cstheme="majorBidi"/>
          <w:sz w:val="30"/>
          <w:szCs w:val="30"/>
        </w:rPr>
        <w:t xml:space="preserve"> 6.29</w:t>
      </w:r>
      <w:r w:rsidR="0064505E"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="00F33C63" w:rsidRPr="00283726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="00F33C63" w:rsidRPr="00283726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4E25D0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E12CA0" w:rsidRPr="002837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AB2614" w:rsidRPr="00AB261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E349F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F33C63" w:rsidRPr="002837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ร้อยละ </w:t>
      </w:r>
      <w:r w:rsidR="0064505E">
        <w:rPr>
          <w:rFonts w:asciiTheme="majorBidi" w:hAnsiTheme="majorBidi" w:cstheme="majorBidi"/>
          <w:i/>
          <w:iCs/>
          <w:sz w:val="30"/>
          <w:szCs w:val="30"/>
        </w:rPr>
        <w:t>3.75</w:t>
      </w:r>
      <w:r w:rsidR="00AA2E4D" w:rsidRPr="002837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F04B98" w:rsidRPr="00283726">
        <w:rPr>
          <w:rFonts w:asciiTheme="majorBidi" w:hAnsiTheme="majorBidi" w:cstheme="majorBidi"/>
          <w:i/>
          <w:iCs/>
          <w:sz w:val="30"/>
          <w:szCs w:val="30"/>
          <w:cs/>
        </w:rPr>
        <w:t>ถึง</w:t>
      </w:r>
      <w:r w:rsidR="00112908" w:rsidRPr="002837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64505E">
        <w:rPr>
          <w:rFonts w:asciiTheme="majorBidi" w:hAnsiTheme="majorBidi" w:cstheme="majorBidi"/>
          <w:i/>
          <w:iCs/>
          <w:sz w:val="30"/>
          <w:szCs w:val="30"/>
        </w:rPr>
        <w:t>4.88</w:t>
      </w:r>
      <w:r w:rsidR="00F33C63" w:rsidRPr="002837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ต่อปี)</w:t>
      </w:r>
      <w:r w:rsidR="00F33C63" w:rsidRPr="00283726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กลุ่มบริษัทและบริษัทคำนวณยอดเฉลี่ยจากยอดคงค้างของเงินกู้ยืม ณ วันสิ้นเดือนโดยไม่รวมดอกเบี้ยค้างจ่าย</w:t>
      </w:r>
    </w:p>
    <w:p w14:paraId="4A334DA6" w14:textId="77777777" w:rsidR="00AB052F" w:rsidRPr="0085255F" w:rsidRDefault="00AB052F" w:rsidP="0085255F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sz w:val="30"/>
          <w:szCs w:val="30"/>
        </w:rPr>
      </w:pPr>
    </w:p>
    <w:p w14:paraId="6F3CCD18" w14:textId="30BA9F09" w:rsidR="00182D1B" w:rsidRPr="00283726" w:rsidRDefault="005A0BE8" w:rsidP="00833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11"/>
          <w:tab w:val="left" w:pos="1710"/>
        </w:tabs>
        <w:spacing w:line="240" w:lineRule="auto"/>
        <w:ind w:left="1053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182D1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182D1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9</w:t>
      </w:r>
      <w:r w:rsidR="00182D1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182D1B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14:paraId="5BA8F44D" w14:textId="666A0B5D" w:rsidR="00182D1B" w:rsidRPr="0085255F" w:rsidRDefault="00182D1B" w:rsidP="00F044C1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10" w:right="-20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089"/>
        <w:gridCol w:w="278"/>
        <w:gridCol w:w="1063"/>
        <w:gridCol w:w="280"/>
        <w:gridCol w:w="1080"/>
        <w:gridCol w:w="259"/>
        <w:gridCol w:w="1117"/>
      </w:tblGrid>
      <w:tr w:rsidR="007D2103" w:rsidRPr="00283726" w14:paraId="528675D0" w14:textId="77777777" w:rsidTr="00151DBA">
        <w:tc>
          <w:tcPr>
            <w:tcW w:w="2192" w:type="pct"/>
          </w:tcPr>
          <w:p w14:paraId="4A8C90E2" w14:textId="77777777" w:rsidR="007D2103" w:rsidRPr="00283726" w:rsidRDefault="007D2103" w:rsidP="00FD513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14:paraId="0D9F0000" w14:textId="77777777" w:rsidR="007D2103" w:rsidRPr="00283726" w:rsidRDefault="007D2103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" w:type="pct"/>
          </w:tcPr>
          <w:p w14:paraId="27CFC7EF" w14:textId="77777777" w:rsidR="007D2103" w:rsidRPr="00283726" w:rsidRDefault="007D2103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pct"/>
            <w:gridSpan w:val="3"/>
          </w:tcPr>
          <w:p w14:paraId="6935DDAF" w14:textId="77777777" w:rsidR="007D2103" w:rsidRPr="00283726" w:rsidRDefault="007D2103" w:rsidP="00255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D2103" w:rsidRPr="00283726" w14:paraId="0913F493" w14:textId="77777777" w:rsidTr="00151DBA">
        <w:tc>
          <w:tcPr>
            <w:tcW w:w="2192" w:type="pct"/>
          </w:tcPr>
          <w:p w14:paraId="0B629457" w14:textId="77777777" w:rsidR="007D2103" w:rsidRPr="00283726" w:rsidRDefault="007D2103" w:rsidP="00FD513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1" w:type="pct"/>
            <w:gridSpan w:val="3"/>
            <w:tcBorders>
              <w:bottom w:val="single" w:sz="4" w:space="0" w:color="auto"/>
            </w:tcBorders>
          </w:tcPr>
          <w:p w14:paraId="5FE19709" w14:textId="77777777" w:rsidR="007D2103" w:rsidRPr="00283726" w:rsidRDefault="007D2103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6C6C0E68" w14:textId="77777777" w:rsidR="007D2103" w:rsidRPr="00283726" w:rsidRDefault="007D2103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pct"/>
            <w:gridSpan w:val="3"/>
            <w:tcBorders>
              <w:bottom w:val="single" w:sz="4" w:space="0" w:color="auto"/>
            </w:tcBorders>
          </w:tcPr>
          <w:p w14:paraId="08719955" w14:textId="77777777" w:rsidR="007D2103" w:rsidRPr="00283726" w:rsidRDefault="007D2103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20A3" w:rsidRPr="00283726" w14:paraId="1AD52CD3" w14:textId="77777777" w:rsidTr="00151DBA">
        <w:tc>
          <w:tcPr>
            <w:tcW w:w="2192" w:type="pct"/>
          </w:tcPr>
          <w:p w14:paraId="48042073" w14:textId="77777777" w:rsidR="00FE20A3" w:rsidRPr="00283726" w:rsidRDefault="00FE20A3" w:rsidP="00FE2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615DA4AE" w14:textId="55F02BC0" w:rsidR="00FE20A3" w:rsidRPr="00283726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60839D4C" w14:textId="77777777" w:rsidR="00FE20A3" w:rsidRPr="00283726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343650A4" w14:textId="3389092B" w:rsidR="00FE20A3" w:rsidRPr="00283726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2" w:type="pct"/>
          </w:tcPr>
          <w:p w14:paraId="22C069DD" w14:textId="77777777" w:rsidR="00FE20A3" w:rsidRPr="00283726" w:rsidRDefault="00FE20A3" w:rsidP="00FE20A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4AAA054C" w14:textId="1AD2FD31" w:rsidR="00FE20A3" w:rsidRPr="00283726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1" w:type="pct"/>
          </w:tcPr>
          <w:p w14:paraId="779A0F6B" w14:textId="77777777" w:rsidR="00FE20A3" w:rsidRPr="00283726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6C4E81C4" w14:textId="7B417EA3" w:rsidR="00FE20A3" w:rsidRPr="00283726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E20A3" w:rsidRPr="00283726" w14:paraId="288CC6DC" w14:textId="77777777" w:rsidTr="00151DBA">
        <w:tc>
          <w:tcPr>
            <w:tcW w:w="2192" w:type="pct"/>
          </w:tcPr>
          <w:p w14:paraId="5D9A62B3" w14:textId="77777777" w:rsidR="00FE20A3" w:rsidRPr="00283726" w:rsidRDefault="00FE20A3" w:rsidP="00FE2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06C948D1" w14:textId="08A81071" w:rsidR="00FE20A3" w:rsidRPr="00283726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1" w:type="pct"/>
          </w:tcPr>
          <w:p w14:paraId="72FB40F4" w14:textId="77777777" w:rsidR="00FE20A3" w:rsidRPr="00283726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2BF7D856" w14:textId="4776238B" w:rsidR="00FE20A3" w:rsidRPr="00283726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2" w:type="pct"/>
          </w:tcPr>
          <w:p w14:paraId="5E333348" w14:textId="77777777" w:rsidR="00FE20A3" w:rsidRPr="00283726" w:rsidRDefault="00FE20A3" w:rsidP="00FE20A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6D433B67" w14:textId="03421028" w:rsidR="00FE20A3" w:rsidRPr="00283726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1" w:type="pct"/>
          </w:tcPr>
          <w:p w14:paraId="474ACDFC" w14:textId="77777777" w:rsidR="00FE20A3" w:rsidRPr="00283726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1BCD2839" w14:textId="2D363F5A" w:rsidR="00FE20A3" w:rsidRPr="00283726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E20A3" w:rsidRPr="00283726" w14:paraId="4E1305AF" w14:textId="77777777" w:rsidTr="00151DBA">
        <w:tc>
          <w:tcPr>
            <w:tcW w:w="2192" w:type="pct"/>
          </w:tcPr>
          <w:p w14:paraId="3BB5A995" w14:textId="77777777" w:rsidR="00FE20A3" w:rsidRPr="00283726" w:rsidRDefault="00FE20A3" w:rsidP="00FE20A3">
            <w:pPr>
              <w:spacing w:line="240" w:lineRule="auto"/>
              <w:ind w:right="-102" w:firstLine="958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14:paraId="433793CB" w14:textId="788BD268" w:rsidR="00FE20A3" w:rsidRPr="00283726" w:rsidRDefault="004E087E" w:rsidP="00EC3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462DA458" w14:textId="77777777" w:rsidR="00FE20A3" w:rsidRPr="00283726" w:rsidRDefault="00FE20A3" w:rsidP="00FE2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</w:tcPr>
          <w:p w14:paraId="60069663" w14:textId="09A16D2F" w:rsidR="00FE20A3" w:rsidRPr="00283726" w:rsidRDefault="00FE20A3" w:rsidP="00FE2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77C44CAC" w14:textId="77777777" w:rsidR="00FE20A3" w:rsidRPr="00283726" w:rsidRDefault="00FE20A3" w:rsidP="00FE2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14:paraId="40BE543A" w14:textId="1AD42615" w:rsidR="00FE20A3" w:rsidRPr="00283726" w:rsidRDefault="00C524CB" w:rsidP="00FE2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66</w:t>
            </w:r>
          </w:p>
        </w:tc>
        <w:tc>
          <w:tcPr>
            <w:tcW w:w="141" w:type="pct"/>
            <w:shd w:val="clear" w:color="auto" w:fill="auto"/>
          </w:tcPr>
          <w:p w14:paraId="60B204B8" w14:textId="77777777" w:rsidR="00FE20A3" w:rsidRPr="00283726" w:rsidRDefault="00FE20A3" w:rsidP="00FE2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</w:tcPr>
          <w:p w14:paraId="286BE3E8" w14:textId="6126CFAC" w:rsidR="00FE20A3" w:rsidRPr="00283726" w:rsidRDefault="00FE20A3" w:rsidP="00FE2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"/>
              <w:jc w:val="right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87</w:t>
            </w:r>
          </w:p>
        </w:tc>
      </w:tr>
      <w:tr w:rsidR="00FE20A3" w:rsidRPr="00283726" w14:paraId="74543A1D" w14:textId="77777777" w:rsidTr="00151DBA">
        <w:tc>
          <w:tcPr>
            <w:tcW w:w="2192" w:type="pct"/>
          </w:tcPr>
          <w:p w14:paraId="4ACDF293" w14:textId="77777777" w:rsidR="00FE20A3" w:rsidRPr="00283726" w:rsidRDefault="00FE20A3" w:rsidP="00FE20A3">
            <w:pPr>
              <w:spacing w:line="240" w:lineRule="auto"/>
              <w:ind w:right="-102" w:firstLine="958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2" w:type="pct"/>
            <w:shd w:val="clear" w:color="auto" w:fill="auto"/>
          </w:tcPr>
          <w:p w14:paraId="59DFCFBC" w14:textId="12B18174" w:rsidR="00FE20A3" w:rsidRPr="00283726" w:rsidRDefault="00B25226" w:rsidP="00B25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591</w:t>
            </w:r>
          </w:p>
        </w:tc>
        <w:tc>
          <w:tcPr>
            <w:tcW w:w="151" w:type="pct"/>
            <w:shd w:val="clear" w:color="auto" w:fill="auto"/>
          </w:tcPr>
          <w:p w14:paraId="7A31536F" w14:textId="77777777" w:rsidR="00FE20A3" w:rsidRPr="00283726" w:rsidRDefault="00FE20A3" w:rsidP="00FE2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515AB7FE" w14:textId="10E64FE9" w:rsidR="00FE20A3" w:rsidRPr="00283726" w:rsidRDefault="00FE20A3" w:rsidP="00FE2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536</w:t>
            </w:r>
          </w:p>
        </w:tc>
        <w:tc>
          <w:tcPr>
            <w:tcW w:w="152" w:type="pct"/>
            <w:shd w:val="clear" w:color="auto" w:fill="auto"/>
          </w:tcPr>
          <w:p w14:paraId="2051700E" w14:textId="77777777" w:rsidR="00FE20A3" w:rsidRPr="00283726" w:rsidRDefault="00FE20A3" w:rsidP="00FE2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F448853" w14:textId="57C5A322" w:rsidR="00FE20A3" w:rsidRPr="00283726" w:rsidRDefault="00C524CB" w:rsidP="00FE2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332EBDAE" w14:textId="77777777" w:rsidR="00FE20A3" w:rsidRPr="00283726" w:rsidRDefault="00FE20A3" w:rsidP="00FE2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232F9AD9" w14:textId="28F9D4AD" w:rsidR="00FE20A3" w:rsidRPr="00283726" w:rsidRDefault="00FE20A3" w:rsidP="00FE2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12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FE20A3" w:rsidRPr="00283726" w14:paraId="71341A7B" w14:textId="77777777" w:rsidTr="00151DBA">
        <w:tc>
          <w:tcPr>
            <w:tcW w:w="2192" w:type="pct"/>
          </w:tcPr>
          <w:p w14:paraId="5E466F15" w14:textId="77777777" w:rsidR="00FE20A3" w:rsidRPr="00283726" w:rsidRDefault="00FE20A3" w:rsidP="00FE20A3">
            <w:pPr>
              <w:tabs>
                <w:tab w:val="left" w:pos="176"/>
              </w:tabs>
              <w:spacing w:line="240" w:lineRule="auto"/>
              <w:ind w:right="-102" w:firstLine="95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4F205EE8" w14:textId="4A6286FF" w:rsidR="00FE20A3" w:rsidRPr="00283726" w:rsidRDefault="00B25226" w:rsidP="00B25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1,681</w:t>
            </w:r>
          </w:p>
        </w:tc>
        <w:tc>
          <w:tcPr>
            <w:tcW w:w="151" w:type="pct"/>
            <w:shd w:val="clear" w:color="auto" w:fill="auto"/>
          </w:tcPr>
          <w:p w14:paraId="27E5C1CD" w14:textId="77777777" w:rsidR="00FE20A3" w:rsidRPr="00283726" w:rsidRDefault="00FE20A3" w:rsidP="00FE20A3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34488EF2" w14:textId="6E945B15" w:rsidR="00FE20A3" w:rsidRPr="00283726" w:rsidRDefault="00FE20A3" w:rsidP="00FE2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8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2,687</w:t>
            </w:r>
          </w:p>
        </w:tc>
        <w:tc>
          <w:tcPr>
            <w:tcW w:w="152" w:type="pct"/>
            <w:shd w:val="clear" w:color="auto" w:fill="auto"/>
          </w:tcPr>
          <w:p w14:paraId="5EA0999A" w14:textId="77777777" w:rsidR="00FE20A3" w:rsidRPr="00283726" w:rsidRDefault="00FE20A3" w:rsidP="00FE20A3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523191EB" w14:textId="480AFC61" w:rsidR="00FE20A3" w:rsidRPr="00283726" w:rsidRDefault="00C524CB" w:rsidP="00FE2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319</w:t>
            </w:r>
          </w:p>
        </w:tc>
        <w:tc>
          <w:tcPr>
            <w:tcW w:w="141" w:type="pct"/>
            <w:shd w:val="clear" w:color="auto" w:fill="auto"/>
          </w:tcPr>
          <w:p w14:paraId="52B7D091" w14:textId="77777777" w:rsidR="00FE20A3" w:rsidRPr="00283726" w:rsidRDefault="00FE20A3" w:rsidP="00FE20A3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70C92F9A" w14:textId="1360A680" w:rsidR="00FE20A3" w:rsidRPr="00283726" w:rsidRDefault="00FE20A3" w:rsidP="00FE2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"/>
              <w:jc w:val="right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311</w:t>
            </w:r>
          </w:p>
        </w:tc>
      </w:tr>
      <w:tr w:rsidR="00FE20A3" w:rsidRPr="00283726" w14:paraId="37BA3E8F" w14:textId="77777777" w:rsidTr="00151DBA">
        <w:tc>
          <w:tcPr>
            <w:tcW w:w="2192" w:type="pct"/>
          </w:tcPr>
          <w:p w14:paraId="76E8E47B" w14:textId="77777777" w:rsidR="00FE20A3" w:rsidRPr="00283726" w:rsidRDefault="00FE20A3" w:rsidP="00FE20A3">
            <w:pPr>
              <w:tabs>
                <w:tab w:val="left" w:pos="176"/>
              </w:tabs>
              <w:spacing w:line="240" w:lineRule="auto"/>
              <w:ind w:right="-102" w:firstLine="95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923001" w14:textId="6A4713E7" w:rsidR="00FE20A3" w:rsidRPr="00283726" w:rsidRDefault="00B25226" w:rsidP="00B25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2,272</w:t>
            </w:r>
          </w:p>
        </w:tc>
        <w:tc>
          <w:tcPr>
            <w:tcW w:w="151" w:type="pct"/>
            <w:shd w:val="clear" w:color="auto" w:fill="auto"/>
          </w:tcPr>
          <w:p w14:paraId="064870CE" w14:textId="77777777" w:rsidR="00FE20A3" w:rsidRPr="00283726" w:rsidRDefault="00FE20A3" w:rsidP="00FE20A3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1C4B88" w14:textId="4C7732BC" w:rsidR="00FE20A3" w:rsidRPr="00283726" w:rsidRDefault="00FE20A3" w:rsidP="00FE2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3,223</w:t>
            </w:r>
          </w:p>
        </w:tc>
        <w:tc>
          <w:tcPr>
            <w:tcW w:w="152" w:type="pct"/>
            <w:shd w:val="clear" w:color="auto" w:fill="auto"/>
          </w:tcPr>
          <w:p w14:paraId="6C8A58D3" w14:textId="77777777" w:rsidR="00FE20A3" w:rsidRPr="00283726" w:rsidRDefault="00FE20A3" w:rsidP="00FE20A3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7E8E3E" w14:textId="26338D65" w:rsidR="00FE20A3" w:rsidRPr="00283726" w:rsidRDefault="007C4BE0" w:rsidP="00FE2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385</w:t>
            </w:r>
          </w:p>
        </w:tc>
        <w:tc>
          <w:tcPr>
            <w:tcW w:w="141" w:type="pct"/>
            <w:shd w:val="clear" w:color="auto" w:fill="auto"/>
          </w:tcPr>
          <w:p w14:paraId="1C23901B" w14:textId="77777777" w:rsidR="00FE20A3" w:rsidRPr="00283726" w:rsidRDefault="00FE20A3" w:rsidP="00FE20A3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5C1C66" w14:textId="7DE03212" w:rsidR="00FE20A3" w:rsidRPr="00283726" w:rsidRDefault="00FE20A3" w:rsidP="00FE2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"/>
              <w:jc w:val="right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398</w:t>
            </w:r>
          </w:p>
        </w:tc>
      </w:tr>
    </w:tbl>
    <w:p w14:paraId="3A976BFD" w14:textId="6E509797" w:rsidR="005A0BE8" w:rsidRDefault="005A0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</w:p>
    <w:p w14:paraId="28ACC8DB" w14:textId="1EF1BAC9" w:rsidR="007C743A" w:rsidRPr="00973796" w:rsidRDefault="005A0BE8" w:rsidP="00CD6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" w:lineRule="atLeast"/>
        <w:ind w:left="1053" w:hanging="540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  <w:r w:rsidRPr="00D0736F">
        <w:rPr>
          <w:rFonts w:asciiTheme="majorBidi" w:hAnsiTheme="majorBidi" w:cstheme="majorBidi"/>
          <w:b/>
          <w:bCs/>
          <w:spacing w:val="-2"/>
          <w:sz w:val="30"/>
          <w:szCs w:val="30"/>
        </w:rPr>
        <w:t>2</w:t>
      </w:r>
      <w:r w:rsidR="0080549B" w:rsidRPr="00D0736F">
        <w:rPr>
          <w:rFonts w:asciiTheme="majorBidi" w:hAnsiTheme="majorBidi" w:cstheme="majorBidi"/>
          <w:b/>
          <w:bCs/>
          <w:spacing w:val="-2"/>
          <w:sz w:val="30"/>
          <w:szCs w:val="30"/>
        </w:rPr>
        <w:t>.</w:t>
      </w:r>
      <w:r w:rsidR="00AB2614" w:rsidRPr="00D0736F">
        <w:rPr>
          <w:rFonts w:asciiTheme="majorBidi" w:hAnsiTheme="majorBidi" w:cstheme="majorBidi"/>
          <w:b/>
          <w:bCs/>
          <w:spacing w:val="-2"/>
          <w:sz w:val="30"/>
          <w:szCs w:val="30"/>
        </w:rPr>
        <w:t>3</w:t>
      </w:r>
      <w:r w:rsidR="00FA4924" w:rsidRPr="00D0736F">
        <w:rPr>
          <w:rFonts w:asciiTheme="majorBidi" w:hAnsiTheme="majorBidi" w:cstheme="majorBidi"/>
          <w:b/>
          <w:bCs/>
          <w:spacing w:val="-2"/>
          <w:sz w:val="30"/>
          <w:szCs w:val="30"/>
        </w:rPr>
        <w:tab/>
      </w:r>
      <w:r w:rsidR="0080549B" w:rsidRPr="00252A3C"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  <w:t>ค่าตอบแทนผู้บริหารที่สำคัญ</w:t>
      </w:r>
    </w:p>
    <w:p w14:paraId="35E412B3" w14:textId="77777777" w:rsidR="00FE20A3" w:rsidRPr="00165864" w:rsidRDefault="00FE20A3" w:rsidP="00FE20A3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1080"/>
          <w:tab w:val="left" w:pos="1590"/>
        </w:tabs>
        <w:spacing w:line="240" w:lineRule="auto"/>
        <w:ind w:firstLine="1080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tbl>
      <w:tblPr>
        <w:tblW w:w="9388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4419"/>
        <w:gridCol w:w="999"/>
        <w:gridCol w:w="270"/>
        <w:gridCol w:w="1071"/>
        <w:gridCol w:w="270"/>
        <w:gridCol w:w="1080"/>
        <w:gridCol w:w="270"/>
        <w:gridCol w:w="1009"/>
      </w:tblGrid>
      <w:tr w:rsidR="00FE20A3" w:rsidRPr="000E42DF" w14:paraId="4DB3117F" w14:textId="77777777">
        <w:trPr>
          <w:trHeight w:hRule="exact" w:val="360"/>
        </w:trPr>
        <w:tc>
          <w:tcPr>
            <w:tcW w:w="4419" w:type="dxa"/>
          </w:tcPr>
          <w:p w14:paraId="09AE1B99" w14:textId="77777777" w:rsidR="00FE20A3" w:rsidRPr="000E42DF" w:rsidRDefault="00FE20A3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7656364" w14:textId="77777777" w:rsidR="00FE20A3" w:rsidRPr="000E42DF" w:rsidRDefault="00FE20A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A2F6FB" w14:textId="77777777" w:rsidR="00FE20A3" w:rsidRPr="000E42DF" w:rsidRDefault="00FE20A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9" w:type="dxa"/>
            <w:gridSpan w:val="3"/>
            <w:hideMark/>
          </w:tcPr>
          <w:p w14:paraId="11E9B435" w14:textId="77777777" w:rsidR="00FE20A3" w:rsidRPr="000E42DF" w:rsidRDefault="00FE20A3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0E42D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0E42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E20A3" w:rsidRPr="000E42DF" w14:paraId="475AF22E" w14:textId="77777777">
        <w:trPr>
          <w:trHeight w:hRule="exact" w:val="360"/>
        </w:trPr>
        <w:tc>
          <w:tcPr>
            <w:tcW w:w="4419" w:type="dxa"/>
          </w:tcPr>
          <w:p w14:paraId="69B31079" w14:textId="77777777" w:rsidR="00FE20A3" w:rsidRPr="000E42DF" w:rsidRDefault="00FE20A3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8BDBE9" w14:textId="77777777" w:rsidR="00FE20A3" w:rsidRPr="000E42DF" w:rsidRDefault="00FE20A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18026FA" w14:textId="77777777" w:rsidR="00FE20A3" w:rsidRPr="000E42DF" w:rsidRDefault="00FE20A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641A8A" w14:textId="77777777" w:rsidR="00FE20A3" w:rsidRPr="000E42DF" w:rsidRDefault="00FE20A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20A3" w:rsidRPr="000E42DF" w14:paraId="106493B6" w14:textId="77777777">
        <w:trPr>
          <w:trHeight w:hRule="exact" w:val="360"/>
        </w:trPr>
        <w:tc>
          <w:tcPr>
            <w:tcW w:w="4419" w:type="dxa"/>
          </w:tcPr>
          <w:p w14:paraId="0709A495" w14:textId="77777777" w:rsidR="00FE20A3" w:rsidRPr="000E42DF" w:rsidRDefault="00FE20A3" w:rsidP="00FE20A3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FBA1C0" w14:textId="24EB5909" w:rsidR="00FE20A3" w:rsidRPr="000E42DF" w:rsidRDefault="00FE20A3" w:rsidP="00FE20A3">
            <w:pPr>
              <w:spacing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B791061" w14:textId="77777777" w:rsidR="00FE20A3" w:rsidRPr="000E42DF" w:rsidRDefault="00FE20A3" w:rsidP="00FE20A3">
            <w:pPr>
              <w:spacing w:line="240" w:lineRule="auto"/>
              <w:ind w:lef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76139B" w14:textId="29952D8B" w:rsidR="00FE20A3" w:rsidRPr="000E42DF" w:rsidRDefault="00FE20A3" w:rsidP="00FE20A3">
            <w:pPr>
              <w:spacing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2DB0E40" w14:textId="77777777" w:rsidR="00FE20A3" w:rsidRPr="000E42DF" w:rsidRDefault="00FE20A3" w:rsidP="00FE20A3">
            <w:pPr>
              <w:spacing w:line="240" w:lineRule="auto"/>
              <w:ind w:left="-86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BEB17F" w14:textId="32280DBC" w:rsidR="00FE20A3" w:rsidRPr="000E42DF" w:rsidRDefault="00FE20A3" w:rsidP="00FE20A3">
            <w:pPr>
              <w:spacing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6AC45E8" w14:textId="77777777" w:rsidR="00FE20A3" w:rsidRPr="000E42DF" w:rsidRDefault="00FE20A3" w:rsidP="00FE20A3">
            <w:pPr>
              <w:spacing w:line="240" w:lineRule="auto"/>
              <w:ind w:lef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0296EB" w14:textId="35B1D5D8" w:rsidR="00FE20A3" w:rsidRPr="000E42DF" w:rsidRDefault="00FE20A3" w:rsidP="00FE20A3">
            <w:pPr>
              <w:spacing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FE20A3" w:rsidRPr="000E42DF" w14:paraId="5CAAFEB8" w14:textId="77777777">
        <w:trPr>
          <w:trHeight w:hRule="exact" w:val="389"/>
        </w:trPr>
        <w:tc>
          <w:tcPr>
            <w:tcW w:w="4419" w:type="dxa"/>
            <w:hideMark/>
          </w:tcPr>
          <w:p w14:paraId="7D835487" w14:textId="77777777" w:rsidR="00FE20A3" w:rsidRPr="000E42DF" w:rsidRDefault="00FE20A3" w:rsidP="00FE20A3">
            <w:pPr>
              <w:spacing w:line="240" w:lineRule="auto"/>
              <w:ind w:left="522" w:hanging="3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5E6EC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Pr="002606E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0</w:t>
            </w:r>
            <w:r w:rsidRPr="000E42D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99" w:type="dxa"/>
          </w:tcPr>
          <w:p w14:paraId="324EADB7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6B03E6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7814DCC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924A46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383DFD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AEF598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68108429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E20A3" w:rsidRPr="000E42DF" w14:paraId="2E2A468A" w14:textId="77777777">
        <w:trPr>
          <w:trHeight w:hRule="exact" w:val="360"/>
        </w:trPr>
        <w:tc>
          <w:tcPr>
            <w:tcW w:w="4419" w:type="dxa"/>
            <w:hideMark/>
          </w:tcPr>
          <w:p w14:paraId="26FAD347" w14:textId="77777777" w:rsidR="00FE20A3" w:rsidRPr="000E42DF" w:rsidRDefault="00FE20A3" w:rsidP="00FE20A3">
            <w:pPr>
              <w:spacing w:line="240" w:lineRule="auto"/>
              <w:ind w:left="522" w:hanging="38"/>
              <w:rPr>
                <w:rFonts w:ascii="Angsana New" w:hAnsi="Angsana New" w:cs="Angsana New"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999" w:type="dxa"/>
          </w:tcPr>
          <w:p w14:paraId="7F881CFC" w14:textId="58789CC7" w:rsidR="00FE20A3" w:rsidRPr="000E42DF" w:rsidRDefault="00252A3C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708</w:t>
            </w:r>
          </w:p>
        </w:tc>
        <w:tc>
          <w:tcPr>
            <w:tcW w:w="270" w:type="dxa"/>
          </w:tcPr>
          <w:p w14:paraId="23CCF9B7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hideMark/>
          </w:tcPr>
          <w:p w14:paraId="0994B93A" w14:textId="331212BF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761</w:t>
            </w:r>
          </w:p>
        </w:tc>
        <w:tc>
          <w:tcPr>
            <w:tcW w:w="270" w:type="dxa"/>
          </w:tcPr>
          <w:p w14:paraId="29928E15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619551" w14:textId="7C708B40" w:rsidR="00FE20A3" w:rsidRPr="000E42DF" w:rsidRDefault="00252A3C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113</w:t>
            </w:r>
          </w:p>
        </w:tc>
        <w:tc>
          <w:tcPr>
            <w:tcW w:w="270" w:type="dxa"/>
          </w:tcPr>
          <w:p w14:paraId="18AA2E87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hideMark/>
          </w:tcPr>
          <w:p w14:paraId="53C7AC4F" w14:textId="56923020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108</w:t>
            </w:r>
          </w:p>
        </w:tc>
      </w:tr>
      <w:tr w:rsidR="00FE20A3" w:rsidRPr="000E42DF" w14:paraId="69842D06" w14:textId="77777777">
        <w:trPr>
          <w:trHeight w:hRule="exact" w:val="360"/>
        </w:trPr>
        <w:tc>
          <w:tcPr>
            <w:tcW w:w="4419" w:type="dxa"/>
            <w:hideMark/>
          </w:tcPr>
          <w:p w14:paraId="26E0EEEE" w14:textId="77777777" w:rsidR="00FE20A3" w:rsidRPr="000E42DF" w:rsidRDefault="00FE20A3" w:rsidP="00FE20A3">
            <w:pPr>
              <w:spacing w:line="240" w:lineRule="auto"/>
              <w:ind w:left="522" w:hanging="38"/>
              <w:rPr>
                <w:rFonts w:ascii="Angsana New" w:hAnsi="Angsana New" w:cs="Angsana New"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9" w:type="dxa"/>
          </w:tcPr>
          <w:p w14:paraId="1E3AEF4A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FAA0A8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AF21E68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85394D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F3F751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63CF0B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440AB30F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20A3" w:rsidRPr="000E42DF" w14:paraId="22D6F7D9" w14:textId="77777777">
        <w:trPr>
          <w:trHeight w:hRule="exact" w:val="360"/>
        </w:trPr>
        <w:tc>
          <w:tcPr>
            <w:tcW w:w="4419" w:type="dxa"/>
            <w:hideMark/>
          </w:tcPr>
          <w:p w14:paraId="0EC03293" w14:textId="77777777" w:rsidR="00FE20A3" w:rsidRPr="000E42DF" w:rsidRDefault="00FE20A3" w:rsidP="00FE20A3">
            <w:pPr>
              <w:tabs>
                <w:tab w:val="clear" w:pos="454"/>
                <w:tab w:val="clear" w:pos="680"/>
                <w:tab w:val="left" w:pos="623"/>
                <w:tab w:val="left" w:pos="803"/>
              </w:tabs>
              <w:spacing w:line="240" w:lineRule="auto"/>
              <w:ind w:left="522" w:firstLine="107"/>
              <w:rPr>
                <w:rFonts w:ascii="Angsana New" w:hAnsi="Angsana New" w:cs="Angsana New"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sz w:val="30"/>
                <w:szCs w:val="30"/>
                <w:cs/>
              </w:rPr>
              <w:t>ภายใต้โครงการผลประโยชน์</w:t>
            </w:r>
          </w:p>
        </w:tc>
        <w:tc>
          <w:tcPr>
            <w:tcW w:w="999" w:type="dxa"/>
          </w:tcPr>
          <w:p w14:paraId="7E60DA62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A6EF84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33F75FD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9E5F59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BCBDAA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C4DE8D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0C9A9F1E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20A3" w:rsidRPr="000E42DF" w14:paraId="41C75405" w14:textId="77777777">
        <w:trPr>
          <w:trHeight w:hRule="exact" w:val="360"/>
        </w:trPr>
        <w:tc>
          <w:tcPr>
            <w:tcW w:w="4419" w:type="dxa"/>
            <w:hideMark/>
          </w:tcPr>
          <w:p w14:paraId="2BEF1148" w14:textId="77777777" w:rsidR="00FE20A3" w:rsidRPr="000E42DF" w:rsidRDefault="00FE20A3" w:rsidP="00FE20A3">
            <w:pPr>
              <w:tabs>
                <w:tab w:val="left" w:pos="1152"/>
              </w:tabs>
              <w:spacing w:line="240" w:lineRule="auto"/>
              <w:ind w:left="522" w:firstLine="107"/>
              <w:rPr>
                <w:rFonts w:ascii="Angsana New" w:hAnsi="Angsana New" w:cs="Angsana New"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พนักงานที่กำหนดไว้</w:t>
            </w:r>
          </w:p>
        </w:tc>
        <w:tc>
          <w:tcPr>
            <w:tcW w:w="999" w:type="dxa"/>
          </w:tcPr>
          <w:p w14:paraId="0D76BBA5" w14:textId="26236938" w:rsidR="00FE20A3" w:rsidRPr="000E42DF" w:rsidRDefault="00252A3C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F095D2B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hideMark/>
          </w:tcPr>
          <w:p w14:paraId="45480540" w14:textId="0020938A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6FE3ECA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BBC3B9" w14:textId="049B181B" w:rsidR="00FE20A3" w:rsidRPr="000E42DF" w:rsidRDefault="00252A3C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85038E5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hideMark/>
          </w:tcPr>
          <w:p w14:paraId="48A374DE" w14:textId="482B8626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FE20A3" w:rsidRPr="000E42DF" w14:paraId="08595F25" w14:textId="77777777">
        <w:trPr>
          <w:trHeight w:hRule="exact" w:val="360"/>
        </w:trPr>
        <w:tc>
          <w:tcPr>
            <w:tcW w:w="4419" w:type="dxa"/>
            <w:hideMark/>
          </w:tcPr>
          <w:p w14:paraId="16EF28D3" w14:textId="77777777" w:rsidR="00FE20A3" w:rsidRPr="000E42DF" w:rsidRDefault="00FE20A3" w:rsidP="00FE20A3">
            <w:pPr>
              <w:pStyle w:val="a"/>
              <w:tabs>
                <w:tab w:val="left" w:pos="720"/>
              </w:tabs>
              <w:ind w:left="522" w:right="-43"/>
              <w:jc w:val="both"/>
              <w:rPr>
                <w:rFonts w:ascii="Angsana New" w:hAnsi="Angsana New" w:cs="Angsana New"/>
                <w:b/>
                <w:bCs/>
              </w:rPr>
            </w:pPr>
            <w:r w:rsidRPr="000E42D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FDD46E" w14:textId="5DB5F27E" w:rsidR="00FE20A3" w:rsidRPr="000E42DF" w:rsidRDefault="00252A3C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717</w:t>
            </w:r>
          </w:p>
        </w:tc>
        <w:tc>
          <w:tcPr>
            <w:tcW w:w="270" w:type="dxa"/>
          </w:tcPr>
          <w:p w14:paraId="77CB7F7C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4E6BE3E" w14:textId="3CCDA578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770</w:t>
            </w:r>
          </w:p>
        </w:tc>
        <w:tc>
          <w:tcPr>
            <w:tcW w:w="270" w:type="dxa"/>
          </w:tcPr>
          <w:p w14:paraId="331D36A7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C66E40" w14:textId="3F309A38" w:rsidR="00FE20A3" w:rsidRPr="000E42DF" w:rsidRDefault="00252A3C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115</w:t>
            </w:r>
          </w:p>
        </w:tc>
        <w:tc>
          <w:tcPr>
            <w:tcW w:w="270" w:type="dxa"/>
          </w:tcPr>
          <w:p w14:paraId="11804EF7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26218AD" w14:textId="775663D8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110</w:t>
            </w:r>
          </w:p>
        </w:tc>
      </w:tr>
      <w:tr w:rsidR="00FE20A3" w:rsidRPr="000E42DF" w14:paraId="2E6ACDED" w14:textId="77777777">
        <w:trPr>
          <w:trHeight w:hRule="exact" w:val="144"/>
        </w:trPr>
        <w:tc>
          <w:tcPr>
            <w:tcW w:w="4419" w:type="dxa"/>
          </w:tcPr>
          <w:p w14:paraId="67A3CE0E" w14:textId="77777777" w:rsidR="00FE20A3" w:rsidRPr="00EC01BD" w:rsidRDefault="00FE20A3" w:rsidP="00FE20A3">
            <w:pPr>
              <w:pStyle w:val="a"/>
              <w:tabs>
                <w:tab w:val="left" w:pos="720"/>
              </w:tabs>
              <w:ind w:left="522" w:right="-43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9" w:type="dxa"/>
          </w:tcPr>
          <w:p w14:paraId="1224E817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E86BF6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6B827948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773B2D9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A0F3B0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B1A45E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4AFB86AF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E20A3" w:rsidRPr="000E42DF" w14:paraId="188618D4" w14:textId="77777777">
        <w:tc>
          <w:tcPr>
            <w:tcW w:w="4419" w:type="dxa"/>
            <w:hideMark/>
          </w:tcPr>
          <w:p w14:paraId="526ADB95" w14:textId="77777777" w:rsidR="00FE20A3" w:rsidRPr="00BB1738" w:rsidRDefault="00FE20A3" w:rsidP="00FE20A3">
            <w:pPr>
              <w:spacing w:line="240" w:lineRule="auto"/>
              <w:ind w:left="522" w:hanging="3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B173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B173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BB173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99" w:type="dxa"/>
          </w:tcPr>
          <w:p w14:paraId="6876BED7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842489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E7A5ADD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FC8183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016565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9B8F42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2AD3C054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E20A3" w:rsidRPr="000E42DF" w14:paraId="6EFEEC22" w14:textId="77777777">
        <w:tc>
          <w:tcPr>
            <w:tcW w:w="4419" w:type="dxa"/>
          </w:tcPr>
          <w:p w14:paraId="6B734D56" w14:textId="77777777" w:rsidR="00FE20A3" w:rsidRPr="00BB1738" w:rsidRDefault="00FE20A3" w:rsidP="00FE20A3">
            <w:pPr>
              <w:spacing w:line="240" w:lineRule="auto"/>
              <w:ind w:left="522" w:hanging="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1738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999" w:type="dxa"/>
          </w:tcPr>
          <w:p w14:paraId="416AD1A8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F9E5C9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42F11BFF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CBE685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5750D6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C4F762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4E535C0B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E20A3" w:rsidRPr="000E42DF" w14:paraId="0ADF17EB" w14:textId="77777777">
        <w:tc>
          <w:tcPr>
            <w:tcW w:w="4419" w:type="dxa"/>
            <w:hideMark/>
          </w:tcPr>
          <w:p w14:paraId="44B5C1E6" w14:textId="77777777" w:rsidR="00FE20A3" w:rsidRPr="006C6C34" w:rsidRDefault="00FE20A3" w:rsidP="00FE20A3">
            <w:pPr>
              <w:tabs>
                <w:tab w:val="clear" w:pos="454"/>
                <w:tab w:val="clear" w:pos="680"/>
                <w:tab w:val="left" w:pos="623"/>
                <w:tab w:val="left" w:pos="803"/>
              </w:tabs>
              <w:spacing w:line="240" w:lineRule="auto"/>
              <w:ind w:left="522" w:firstLine="107"/>
              <w:rPr>
                <w:rFonts w:ascii="Angsana New" w:hAnsi="Angsana New" w:cs="Angsana New"/>
                <w:sz w:val="30"/>
                <w:szCs w:val="30"/>
              </w:rPr>
            </w:pPr>
            <w:r w:rsidRPr="006C6C34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DC5D9D" w14:textId="2079DF15" w:rsidR="00FE20A3" w:rsidRPr="000E42DF" w:rsidRDefault="00252A3C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510</w:t>
            </w:r>
          </w:p>
        </w:tc>
        <w:tc>
          <w:tcPr>
            <w:tcW w:w="270" w:type="dxa"/>
          </w:tcPr>
          <w:p w14:paraId="20000756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2623AB" w14:textId="31EBFC61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496</w:t>
            </w:r>
          </w:p>
        </w:tc>
        <w:tc>
          <w:tcPr>
            <w:tcW w:w="270" w:type="dxa"/>
          </w:tcPr>
          <w:p w14:paraId="1E331E28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189F80" w14:textId="05EFA9C6" w:rsidR="00FE20A3" w:rsidRPr="000E42DF" w:rsidRDefault="00252A3C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0DABC978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5CBD83" w14:textId="0BA06EC2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106</w:t>
            </w:r>
          </w:p>
        </w:tc>
      </w:tr>
      <w:tr w:rsidR="00FE20A3" w:rsidRPr="000E42DF" w14:paraId="6DACC272" w14:textId="77777777">
        <w:tc>
          <w:tcPr>
            <w:tcW w:w="4419" w:type="dxa"/>
            <w:hideMark/>
          </w:tcPr>
          <w:p w14:paraId="2BA5573B" w14:textId="77777777" w:rsidR="00FE20A3" w:rsidRPr="000E42DF" w:rsidRDefault="00FE20A3" w:rsidP="00FE20A3">
            <w:pPr>
              <w:pStyle w:val="a"/>
              <w:tabs>
                <w:tab w:val="left" w:pos="720"/>
              </w:tabs>
              <w:ind w:left="522" w:right="-43"/>
              <w:jc w:val="both"/>
              <w:rPr>
                <w:rFonts w:ascii="Angsana New" w:hAnsi="Angsana New" w:cs="Angsana New"/>
                <w:lang w:val="en-US"/>
              </w:rPr>
            </w:pPr>
            <w:r w:rsidRPr="000E42D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104981" w14:textId="214EF01B" w:rsidR="00FE20A3" w:rsidRPr="000E42DF" w:rsidRDefault="00252A3C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510</w:t>
            </w:r>
          </w:p>
        </w:tc>
        <w:tc>
          <w:tcPr>
            <w:tcW w:w="270" w:type="dxa"/>
          </w:tcPr>
          <w:p w14:paraId="68E08FE2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9FCCFE3" w14:textId="7379EA6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496</w:t>
            </w:r>
          </w:p>
        </w:tc>
        <w:tc>
          <w:tcPr>
            <w:tcW w:w="270" w:type="dxa"/>
          </w:tcPr>
          <w:p w14:paraId="42BFDCEE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8B6968" w14:textId="09165060" w:rsidR="00FE20A3" w:rsidRPr="000E42DF" w:rsidRDefault="00252A3C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6057978A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B5D8464" w14:textId="505DF619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106</w:t>
            </w:r>
          </w:p>
        </w:tc>
      </w:tr>
    </w:tbl>
    <w:p w14:paraId="4A93F0F8" w14:textId="77777777" w:rsidR="00442F06" w:rsidRDefault="00442F06" w:rsidP="00A07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spacing w:line="240" w:lineRule="auto"/>
        <w:ind w:left="810" w:hanging="270"/>
        <w:rPr>
          <w:rFonts w:asciiTheme="majorBidi" w:hAnsiTheme="majorBidi" w:cstheme="majorBidi"/>
          <w:b/>
          <w:bCs/>
          <w:sz w:val="30"/>
          <w:szCs w:val="30"/>
        </w:rPr>
      </w:pPr>
    </w:p>
    <w:p w14:paraId="035B0339" w14:textId="77777777" w:rsidR="000D50CC" w:rsidRDefault="000D50CC" w:rsidP="00A07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spacing w:line="240" w:lineRule="auto"/>
        <w:ind w:left="810" w:hanging="270"/>
        <w:rPr>
          <w:rFonts w:asciiTheme="majorBidi" w:hAnsiTheme="majorBidi" w:cstheme="majorBidi"/>
          <w:b/>
          <w:bCs/>
          <w:sz w:val="30"/>
          <w:szCs w:val="30"/>
        </w:rPr>
      </w:pPr>
    </w:p>
    <w:p w14:paraId="0D6E2C7A" w14:textId="24D46608" w:rsidR="0080549B" w:rsidRPr="00283726" w:rsidRDefault="005A0BE8" w:rsidP="00DF2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spacing w:line="240" w:lineRule="auto"/>
        <w:ind w:left="810" w:hanging="27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80549B" w:rsidRPr="00283726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341A0F" w:rsidRPr="00283726">
        <w:rPr>
          <w:rFonts w:asciiTheme="majorBidi" w:hAnsiTheme="majorBidi" w:cstheme="majorBidi"/>
          <w:b/>
          <w:bCs/>
          <w:sz w:val="30"/>
          <w:szCs w:val="30"/>
        </w:rPr>
        <w:tab/>
      </w:r>
      <w:r w:rsidR="00BD08BA" w:rsidRPr="00283726">
        <w:rPr>
          <w:rFonts w:asciiTheme="majorBidi" w:hAnsiTheme="majorBidi" w:cstheme="majorBidi"/>
          <w:b/>
          <w:bCs/>
          <w:sz w:val="30"/>
          <w:szCs w:val="30"/>
        </w:rPr>
        <w:t xml:space="preserve">    </w:t>
      </w:r>
      <w:r w:rsidR="0080549B" w:rsidRPr="00283726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</w:p>
    <w:p w14:paraId="56AD0881" w14:textId="77777777" w:rsidR="00936551" w:rsidRPr="00D900A7" w:rsidRDefault="00936551" w:rsidP="00A072DB">
      <w:pPr>
        <w:tabs>
          <w:tab w:val="left" w:pos="540"/>
          <w:tab w:val="left" w:pos="1008"/>
          <w:tab w:val="left" w:pos="1080"/>
        </w:tabs>
        <w:ind w:firstLine="540"/>
        <w:jc w:val="both"/>
        <w:rPr>
          <w:rFonts w:asciiTheme="majorBidi" w:hAnsiTheme="majorBidi" w:cstheme="majorBidi"/>
          <w:sz w:val="30"/>
          <w:szCs w:val="30"/>
        </w:rPr>
      </w:pPr>
    </w:p>
    <w:p w14:paraId="55C34FCD" w14:textId="52B80108" w:rsidR="0080549B" w:rsidRPr="00283726" w:rsidRDefault="0080549B" w:rsidP="00DF26B0">
      <w:pPr>
        <w:tabs>
          <w:tab w:val="clear" w:pos="1644"/>
          <w:tab w:val="left" w:pos="540"/>
          <w:tab w:val="left" w:pos="1008"/>
          <w:tab w:val="left" w:pos="1620"/>
        </w:tabs>
        <w:ind w:left="909" w:right="-43" w:firstLine="9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ภาระผูกพันตามสัญญาที่เป็นรายจ่ายฝ่ายทุน</w:t>
      </w:r>
    </w:p>
    <w:p w14:paraId="40D94B89" w14:textId="6A6C8A1A" w:rsidR="00075854" w:rsidRPr="00D900A7" w:rsidRDefault="00075854" w:rsidP="000429AC">
      <w:pPr>
        <w:tabs>
          <w:tab w:val="clear" w:pos="1644"/>
          <w:tab w:val="left" w:pos="540"/>
          <w:tab w:val="left" w:pos="1620"/>
        </w:tabs>
        <w:ind w:right="-43" w:firstLine="108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9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02"/>
        <w:gridCol w:w="1046"/>
        <w:gridCol w:w="238"/>
        <w:gridCol w:w="1013"/>
        <w:gridCol w:w="242"/>
        <w:gridCol w:w="1171"/>
        <w:gridCol w:w="243"/>
        <w:gridCol w:w="1144"/>
      </w:tblGrid>
      <w:tr w:rsidR="00E87F43" w:rsidRPr="00283726" w14:paraId="0EF620AF" w14:textId="77777777" w:rsidTr="004F18D1">
        <w:trPr>
          <w:trHeight w:hRule="exact" w:val="395"/>
        </w:trPr>
        <w:tc>
          <w:tcPr>
            <w:tcW w:w="4102" w:type="dxa"/>
          </w:tcPr>
          <w:p w14:paraId="7824CA8A" w14:textId="77777777" w:rsidR="00E87F43" w:rsidRPr="00283726" w:rsidRDefault="00E87F43" w:rsidP="00FD513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7" w:type="dxa"/>
            <w:gridSpan w:val="3"/>
          </w:tcPr>
          <w:p w14:paraId="367B0DF0" w14:textId="77777777" w:rsidR="00E87F43" w:rsidRPr="00283726" w:rsidRDefault="00E87F43" w:rsidP="00FD513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29D28921" w14:textId="77777777" w:rsidR="00E87F43" w:rsidRPr="00283726" w:rsidRDefault="00E87F43" w:rsidP="00FD513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8" w:type="dxa"/>
            <w:gridSpan w:val="3"/>
          </w:tcPr>
          <w:p w14:paraId="0CE381C5" w14:textId="77777777" w:rsidR="00E87F43" w:rsidRPr="00283726" w:rsidRDefault="00E87F43" w:rsidP="005766C6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87F43" w:rsidRPr="00283726" w14:paraId="5E918DE7" w14:textId="77777777" w:rsidTr="004F18D1">
        <w:trPr>
          <w:trHeight w:hRule="exact" w:val="395"/>
        </w:trPr>
        <w:tc>
          <w:tcPr>
            <w:tcW w:w="4102" w:type="dxa"/>
          </w:tcPr>
          <w:p w14:paraId="1350A34F" w14:textId="77777777" w:rsidR="00E87F43" w:rsidRPr="00283726" w:rsidRDefault="00E87F43" w:rsidP="00FD513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7" w:type="dxa"/>
            <w:gridSpan w:val="3"/>
            <w:tcBorders>
              <w:bottom w:val="single" w:sz="4" w:space="0" w:color="auto"/>
            </w:tcBorders>
          </w:tcPr>
          <w:p w14:paraId="1795B6FD" w14:textId="77777777" w:rsidR="00E87F43" w:rsidRPr="00283726" w:rsidRDefault="00E87F43" w:rsidP="005766C6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6599BE9B" w14:textId="77777777" w:rsidR="00E87F43" w:rsidRPr="00283726" w:rsidRDefault="00E87F43" w:rsidP="00FD513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8" w:type="dxa"/>
            <w:gridSpan w:val="3"/>
            <w:tcBorders>
              <w:bottom w:val="single" w:sz="4" w:space="0" w:color="auto"/>
            </w:tcBorders>
          </w:tcPr>
          <w:p w14:paraId="56323113" w14:textId="77777777" w:rsidR="00E87F43" w:rsidRPr="00283726" w:rsidRDefault="00E87F43" w:rsidP="00FD513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20A3" w:rsidRPr="00283726" w14:paraId="690E4D57" w14:textId="77777777" w:rsidTr="004F18D1">
        <w:trPr>
          <w:trHeight w:hRule="exact" w:val="430"/>
        </w:trPr>
        <w:tc>
          <w:tcPr>
            <w:tcW w:w="4102" w:type="dxa"/>
          </w:tcPr>
          <w:p w14:paraId="0F0BB296" w14:textId="77777777" w:rsidR="00FE20A3" w:rsidRPr="00283726" w:rsidRDefault="00FE20A3" w:rsidP="00FE20A3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4ECEEAA0" w14:textId="3E4970C4" w:rsidR="00FE20A3" w:rsidRPr="00283726" w:rsidRDefault="00FE20A3" w:rsidP="00FE20A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730BD690" w14:textId="77777777" w:rsidR="00FE20A3" w:rsidRPr="00283726" w:rsidRDefault="00FE20A3" w:rsidP="00FE20A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2833355F" w14:textId="3C4AF013" w:rsidR="00FE20A3" w:rsidRPr="00283726" w:rsidRDefault="00FE20A3" w:rsidP="00FE20A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2" w:type="dxa"/>
          </w:tcPr>
          <w:p w14:paraId="4F933615" w14:textId="77777777" w:rsidR="00FE20A3" w:rsidRPr="00283726" w:rsidRDefault="00FE20A3" w:rsidP="00FE20A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5D8EA2C9" w14:textId="4EDF1DCD" w:rsidR="00FE20A3" w:rsidRPr="00283726" w:rsidRDefault="00FE20A3" w:rsidP="00FE20A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4407ED15" w14:textId="77777777" w:rsidR="00FE20A3" w:rsidRPr="00283726" w:rsidRDefault="00FE20A3" w:rsidP="00FE20A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7F1F2653" w14:textId="7F4F053D" w:rsidR="00FE20A3" w:rsidRPr="00283726" w:rsidRDefault="00FE20A3" w:rsidP="00FE20A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E20A3" w:rsidRPr="00283726" w14:paraId="2445E4C8" w14:textId="77777777" w:rsidTr="004F18D1">
        <w:trPr>
          <w:trHeight w:hRule="exact" w:val="430"/>
        </w:trPr>
        <w:tc>
          <w:tcPr>
            <w:tcW w:w="4102" w:type="dxa"/>
          </w:tcPr>
          <w:p w14:paraId="10FDB542" w14:textId="77777777" w:rsidR="00FE20A3" w:rsidRPr="00283726" w:rsidRDefault="00FE20A3" w:rsidP="00FE20A3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701F4C63" w14:textId="69F5620A" w:rsidR="00FE20A3" w:rsidRPr="00283726" w:rsidRDefault="00FE20A3" w:rsidP="00FE20A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7BC260A1" w14:textId="77777777" w:rsidR="00FE20A3" w:rsidRPr="00283726" w:rsidRDefault="00FE20A3" w:rsidP="00FE20A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6B020BA1" w14:textId="0B6E0B65" w:rsidR="00FE20A3" w:rsidRPr="00283726" w:rsidRDefault="00FE20A3" w:rsidP="00FE20A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2" w:type="dxa"/>
          </w:tcPr>
          <w:p w14:paraId="4885052A" w14:textId="77777777" w:rsidR="00FE20A3" w:rsidRPr="00283726" w:rsidRDefault="00FE20A3" w:rsidP="00FE20A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22408D4" w14:textId="3AC7F6E1" w:rsidR="00FE20A3" w:rsidRPr="00283726" w:rsidRDefault="00FE20A3" w:rsidP="00FE20A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2B738E6D" w14:textId="77777777" w:rsidR="00FE20A3" w:rsidRPr="00283726" w:rsidRDefault="00FE20A3" w:rsidP="00FE20A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0B2BA42C" w14:textId="1A5AEC77" w:rsidR="00FE20A3" w:rsidRPr="00283726" w:rsidRDefault="00FE20A3" w:rsidP="00FE20A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E20A3" w:rsidRPr="00283726" w14:paraId="3E547D54" w14:textId="77777777" w:rsidTr="004F18D1">
        <w:trPr>
          <w:trHeight w:hRule="exact" w:val="395"/>
        </w:trPr>
        <w:tc>
          <w:tcPr>
            <w:tcW w:w="4102" w:type="dxa"/>
          </w:tcPr>
          <w:p w14:paraId="28669A5C" w14:textId="77777777" w:rsidR="00FE20A3" w:rsidRPr="00283726" w:rsidRDefault="00FE20A3" w:rsidP="00DF26B0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34"/>
              </w:tabs>
              <w:ind w:right="-43" w:firstLine="32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สัญญาที่ยังไม่ได้รับรู้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033C7CC3" w14:textId="77777777" w:rsidR="00FE20A3" w:rsidRPr="00283726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28B074D" w14:textId="77777777" w:rsidR="00FE20A3" w:rsidRPr="00283726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6AA3F33C" w14:textId="77777777" w:rsidR="00FE20A3" w:rsidRPr="00283726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2EB7229C" w14:textId="77777777" w:rsidR="00FE20A3" w:rsidRPr="00283726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42B77E08" w14:textId="77777777" w:rsidR="00FE20A3" w:rsidRPr="00283726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46ADE10" w14:textId="77777777" w:rsidR="00FE20A3" w:rsidRPr="00283726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62D5C787" w14:textId="77777777" w:rsidR="00FE20A3" w:rsidRPr="00283726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20A3" w:rsidRPr="00283726" w14:paraId="1CE23CDE" w14:textId="77777777" w:rsidTr="004F18D1">
        <w:trPr>
          <w:trHeight w:hRule="exact" w:val="395"/>
        </w:trPr>
        <w:tc>
          <w:tcPr>
            <w:tcW w:w="4102" w:type="dxa"/>
          </w:tcPr>
          <w:p w14:paraId="4A58DFF3" w14:textId="77777777" w:rsidR="00FE20A3" w:rsidRPr="00283726" w:rsidRDefault="00FE20A3" w:rsidP="00DF26B0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34"/>
              </w:tabs>
              <w:ind w:right="-43" w:firstLine="3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ส่วนใหญ่เป็นสัญญาก่อสร้างอาคารและ</w:t>
            </w:r>
          </w:p>
        </w:tc>
        <w:tc>
          <w:tcPr>
            <w:tcW w:w="1046" w:type="dxa"/>
          </w:tcPr>
          <w:p w14:paraId="4E943E59" w14:textId="77777777" w:rsidR="00FE20A3" w:rsidRPr="00283726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828CAB4" w14:textId="77777777" w:rsidR="00FE20A3" w:rsidRPr="00283726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FF52439" w14:textId="77777777" w:rsidR="00FE20A3" w:rsidRPr="00283726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3A7B6777" w14:textId="77777777" w:rsidR="00FE20A3" w:rsidRPr="00283726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B3D0205" w14:textId="77777777" w:rsidR="00FE20A3" w:rsidRPr="00283726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E833FB9" w14:textId="77777777" w:rsidR="00FE20A3" w:rsidRPr="00283726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</w:tcPr>
          <w:p w14:paraId="6C30881A" w14:textId="77777777" w:rsidR="00FE20A3" w:rsidRPr="00283726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20A3" w:rsidRPr="00283726" w14:paraId="6764CA09" w14:textId="77777777" w:rsidTr="004F18D1">
        <w:trPr>
          <w:trHeight w:hRule="exact" w:val="395"/>
        </w:trPr>
        <w:tc>
          <w:tcPr>
            <w:tcW w:w="4102" w:type="dxa"/>
          </w:tcPr>
          <w:p w14:paraId="2E45C806" w14:textId="354C5C91" w:rsidR="00FE20A3" w:rsidRPr="00283726" w:rsidRDefault="00FE20A3" w:rsidP="00FE20A3">
            <w:pPr>
              <w:pStyle w:val="a"/>
              <w:tabs>
                <w:tab w:val="clear" w:pos="1080"/>
              </w:tabs>
              <w:ind w:left="491" w:right="-43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83726">
              <w:rPr>
                <w:rFonts w:asciiTheme="majorBidi" w:hAnsiTheme="majorBidi" w:cstheme="majorBidi"/>
                <w:cs/>
                <w:lang w:val="en-US"/>
              </w:rPr>
              <w:t>สิ่งปลูกสร้างและซื้อเครื่องจักรและอื่นๆ</w:t>
            </w:r>
          </w:p>
        </w:tc>
        <w:tc>
          <w:tcPr>
            <w:tcW w:w="1046" w:type="dxa"/>
            <w:tcBorders>
              <w:bottom w:val="double" w:sz="4" w:space="0" w:color="auto"/>
            </w:tcBorders>
          </w:tcPr>
          <w:p w14:paraId="46174A92" w14:textId="17FAD089" w:rsidR="00FE20A3" w:rsidRPr="00283726" w:rsidRDefault="0098486C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left="-108"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940</w:t>
            </w:r>
          </w:p>
        </w:tc>
        <w:tc>
          <w:tcPr>
            <w:tcW w:w="238" w:type="dxa"/>
          </w:tcPr>
          <w:p w14:paraId="0694AC51" w14:textId="77777777" w:rsidR="00FE20A3" w:rsidRPr="00283726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bottom w:val="double" w:sz="4" w:space="0" w:color="auto"/>
            </w:tcBorders>
          </w:tcPr>
          <w:p w14:paraId="10A35AC6" w14:textId="4DAE7C91" w:rsidR="00FE20A3" w:rsidRPr="00283726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838</w:t>
            </w:r>
          </w:p>
        </w:tc>
        <w:tc>
          <w:tcPr>
            <w:tcW w:w="242" w:type="dxa"/>
          </w:tcPr>
          <w:p w14:paraId="65DE0C02" w14:textId="77777777" w:rsidR="00FE20A3" w:rsidRPr="00283726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127F9DC5" w14:textId="71C4AA05" w:rsidR="00FE20A3" w:rsidRPr="00283726" w:rsidRDefault="009B1151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44D43767" w14:textId="77777777" w:rsidR="00FE20A3" w:rsidRPr="00283726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tcBorders>
              <w:bottom w:val="double" w:sz="4" w:space="0" w:color="auto"/>
            </w:tcBorders>
          </w:tcPr>
          <w:p w14:paraId="1C5E4409" w14:textId="39EDAA08" w:rsidR="00FE20A3" w:rsidRPr="00283726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120" w:lineRule="atLeast"/>
              <w:ind w:left="-108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</w:tbl>
    <w:p w14:paraId="597CE414" w14:textId="7F802DC7" w:rsidR="005A0BE8" w:rsidRPr="00D900A7" w:rsidRDefault="005A0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29DF485" w14:textId="2F1CC8BD" w:rsidR="006E1A58" w:rsidRPr="00283726" w:rsidRDefault="006E1A58" w:rsidP="00365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08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Pr="00283726">
        <w:rPr>
          <w:rFonts w:asciiTheme="majorBidi" w:hAnsiTheme="majorBidi" w:cstheme="majorBidi"/>
          <w:b/>
          <w:bCs/>
          <w:sz w:val="30"/>
          <w:szCs w:val="30"/>
        </w:rPr>
        <w:t>.</w:t>
      </w:r>
      <w:r>
        <w:rPr>
          <w:rFonts w:asciiTheme="majorBidi" w:hAnsiTheme="majorBidi" w:cstheme="majorBidi"/>
          <w:b/>
          <w:bCs/>
          <w:sz w:val="30"/>
          <w:szCs w:val="30"/>
        </w:rPr>
        <w:t>5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   สัญญาสำคัญ</w:t>
      </w:r>
    </w:p>
    <w:p w14:paraId="140E387B" w14:textId="77777777" w:rsidR="00BD4D7D" w:rsidRPr="00FB785D" w:rsidRDefault="006E1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p w14:paraId="38C026B1" w14:textId="34D6B135" w:rsidR="006E1A58" w:rsidRPr="00BD4D7D" w:rsidRDefault="00BD4D7D" w:rsidP="00DF2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99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Pr="00BD4D7D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BD4D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D4D7D">
        <w:rPr>
          <w:rFonts w:asciiTheme="majorBidi" w:hAnsiTheme="majorBidi" w:cs="Angsana New" w:hint="cs"/>
          <w:sz w:val="30"/>
          <w:szCs w:val="30"/>
          <w:cs/>
        </w:rPr>
        <w:t>ซีพีเอฟ</w:t>
      </w:r>
      <w:r w:rsidRPr="00BD4D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D4D7D">
        <w:rPr>
          <w:rFonts w:asciiTheme="majorBidi" w:hAnsiTheme="majorBidi" w:cs="Angsana New" w:hint="cs"/>
          <w:sz w:val="30"/>
          <w:szCs w:val="30"/>
          <w:cs/>
        </w:rPr>
        <w:t>เรสเทอรองท์</w:t>
      </w:r>
      <w:r w:rsidRPr="00BD4D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D4D7D">
        <w:rPr>
          <w:rFonts w:asciiTheme="majorBidi" w:hAnsiTheme="majorBidi" w:cs="Angsana New" w:hint="cs"/>
          <w:sz w:val="30"/>
          <w:szCs w:val="30"/>
          <w:cs/>
        </w:rPr>
        <w:t>แอนด์</w:t>
      </w:r>
      <w:r w:rsidRPr="00BD4D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D4D7D">
        <w:rPr>
          <w:rFonts w:asciiTheme="majorBidi" w:hAnsiTheme="majorBidi" w:cs="Angsana New" w:hint="cs"/>
          <w:sz w:val="30"/>
          <w:szCs w:val="30"/>
          <w:cs/>
        </w:rPr>
        <w:t>ฟู้ดเชน</w:t>
      </w:r>
      <w:r w:rsidRPr="00BD4D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D4D7D">
        <w:rPr>
          <w:rFonts w:asciiTheme="majorBidi" w:hAnsiTheme="majorBidi" w:cs="Angsana New" w:hint="cs"/>
          <w:sz w:val="30"/>
          <w:szCs w:val="30"/>
          <w:cs/>
        </w:rPr>
        <w:t>จํากัด</w:t>
      </w:r>
      <w:r w:rsidRPr="00BD4D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D4D7D">
        <w:rPr>
          <w:rFonts w:asciiTheme="majorBidi" w:hAnsiTheme="majorBidi" w:cs="Angsana New" w:hint="cs"/>
          <w:sz w:val="30"/>
          <w:szCs w:val="30"/>
          <w:cs/>
        </w:rPr>
        <w:t>ซึ่งเป็นบริษัทย่อยทางอ้อมที่บริษัทถือหุ้นในสัดส่วนร้อยละ</w:t>
      </w:r>
      <w:r w:rsidRPr="00BD4D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D4D7D">
        <w:rPr>
          <w:rFonts w:asciiTheme="majorBidi" w:hAnsiTheme="majorBidi" w:cstheme="majorBidi"/>
          <w:sz w:val="30"/>
          <w:szCs w:val="30"/>
        </w:rPr>
        <w:t xml:space="preserve">99.97 </w:t>
      </w:r>
      <w:r w:rsidRPr="00BD4D7D">
        <w:rPr>
          <w:rFonts w:asciiTheme="majorBidi" w:hAnsiTheme="majorBidi" w:cs="Angsana New" w:hint="cs"/>
          <w:sz w:val="30"/>
          <w:szCs w:val="30"/>
          <w:cs/>
        </w:rPr>
        <w:t>เข้าทำสัญญาซื้อขายเครื่องหมายการค้าและบริการ</w:t>
      </w:r>
      <w:r w:rsidRPr="00BD4D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D4D7D">
        <w:rPr>
          <w:rFonts w:asciiTheme="majorBidi" w:hAnsiTheme="majorBidi" w:cstheme="majorBidi"/>
          <w:sz w:val="30"/>
          <w:szCs w:val="30"/>
        </w:rPr>
        <w:t xml:space="preserve">FIVE STAR </w:t>
      </w:r>
      <w:r w:rsidRPr="00BD4D7D">
        <w:rPr>
          <w:rFonts w:asciiTheme="majorBidi" w:hAnsiTheme="majorBidi" w:cs="Angsana New" w:hint="cs"/>
          <w:sz w:val="30"/>
          <w:szCs w:val="30"/>
          <w:cs/>
        </w:rPr>
        <w:t>ในต่างประเทศ</w:t>
      </w:r>
      <w:r w:rsidRPr="00BD4D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D4D7D">
        <w:rPr>
          <w:rFonts w:asciiTheme="majorBidi" w:hAnsiTheme="majorBidi" w:cs="Angsana New" w:hint="cs"/>
          <w:sz w:val="30"/>
          <w:szCs w:val="30"/>
          <w:cs/>
        </w:rPr>
        <w:t>จากบริษัท</w:t>
      </w:r>
      <w:r w:rsidRPr="00BD4D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D4D7D">
        <w:rPr>
          <w:rFonts w:asciiTheme="majorBidi" w:hAnsiTheme="majorBidi" w:cs="Angsana New" w:hint="cs"/>
          <w:sz w:val="30"/>
          <w:szCs w:val="30"/>
          <w:cs/>
        </w:rPr>
        <w:t>เครือเจริญโภคภัณฑ์</w:t>
      </w:r>
      <w:r w:rsidRPr="00BD4D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D4D7D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BD4D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D4D7D">
        <w:rPr>
          <w:rFonts w:asciiTheme="majorBidi" w:hAnsiTheme="majorBidi" w:cs="Angsana New" w:hint="cs"/>
          <w:sz w:val="30"/>
          <w:szCs w:val="30"/>
          <w:cs/>
        </w:rPr>
        <w:t>เป็นจำนวนเงิน</w:t>
      </w:r>
      <w:r w:rsidRPr="00BD4D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D4D7D">
        <w:rPr>
          <w:rFonts w:asciiTheme="majorBidi" w:hAnsiTheme="majorBidi" w:cstheme="majorBidi"/>
          <w:sz w:val="30"/>
          <w:szCs w:val="30"/>
        </w:rPr>
        <w:t xml:space="preserve">317 </w:t>
      </w:r>
      <w:r w:rsidRPr="00BD4D7D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4E47BA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C14E3A">
        <w:rPr>
          <w:rFonts w:asciiTheme="majorBidi" w:hAnsiTheme="majorBidi" w:cs="Angsana New" w:hint="cs"/>
          <w:sz w:val="30"/>
          <w:szCs w:val="30"/>
          <w:cs/>
        </w:rPr>
        <w:t>โดย</w:t>
      </w:r>
      <w:r w:rsidR="004E47BA">
        <w:rPr>
          <w:rFonts w:asciiTheme="majorBidi" w:hAnsiTheme="majorBidi" w:cs="Angsana New" w:hint="cs"/>
          <w:sz w:val="30"/>
          <w:szCs w:val="30"/>
          <w:cs/>
        </w:rPr>
        <w:t>มีการจ่ายชำระ</w:t>
      </w:r>
      <w:r w:rsidR="00C14E3A">
        <w:rPr>
          <w:rFonts w:asciiTheme="majorBidi" w:hAnsiTheme="majorBidi" w:cs="Angsana New" w:hint="cs"/>
          <w:sz w:val="30"/>
          <w:szCs w:val="30"/>
          <w:cs/>
        </w:rPr>
        <w:t>ในระหว่าง</w:t>
      </w:r>
      <w:r w:rsidR="00B45BB2">
        <w:rPr>
          <w:rFonts w:asciiTheme="majorBidi" w:hAnsiTheme="majorBidi" w:cs="Angsana New" w:hint="cs"/>
          <w:sz w:val="30"/>
          <w:szCs w:val="30"/>
          <w:cs/>
        </w:rPr>
        <w:t xml:space="preserve">งวด </w:t>
      </w:r>
      <w:r w:rsidR="00B45BB2">
        <w:rPr>
          <w:rFonts w:asciiTheme="majorBidi" w:hAnsiTheme="majorBidi" w:cs="Angsana New"/>
          <w:sz w:val="30"/>
          <w:szCs w:val="30"/>
        </w:rPr>
        <w:t xml:space="preserve">6 </w:t>
      </w:r>
      <w:r w:rsidR="00B45BB2">
        <w:rPr>
          <w:rFonts w:asciiTheme="majorBidi" w:hAnsiTheme="majorBidi" w:cs="Angsana New" w:hint="cs"/>
          <w:sz w:val="30"/>
          <w:szCs w:val="30"/>
          <w:cs/>
        </w:rPr>
        <w:t>เดือน</w:t>
      </w:r>
      <w:r w:rsidR="00B45BB2" w:rsidRPr="00412279">
        <w:rPr>
          <w:rFonts w:asciiTheme="majorBidi" w:hAnsiTheme="majorBidi" w:cs="Angsana New"/>
          <w:sz w:val="30"/>
          <w:szCs w:val="30"/>
          <w:cs/>
        </w:rPr>
        <w:t>สิ้นสุดวันที่</w:t>
      </w:r>
      <w:r w:rsidR="00962CF6">
        <w:rPr>
          <w:rFonts w:asciiTheme="majorBidi" w:hAnsiTheme="majorBidi" w:cs="Angsana New"/>
          <w:sz w:val="30"/>
          <w:szCs w:val="30"/>
        </w:rPr>
        <w:br/>
      </w:r>
      <w:r w:rsidR="00B45BB2">
        <w:rPr>
          <w:rFonts w:asciiTheme="majorBidi" w:hAnsiTheme="majorBidi" w:cs="Angsana New"/>
          <w:sz w:val="30"/>
          <w:szCs w:val="30"/>
        </w:rPr>
        <w:t>30</w:t>
      </w:r>
      <w:r w:rsidR="00B45BB2" w:rsidRPr="00412279">
        <w:rPr>
          <w:rFonts w:asciiTheme="majorBidi" w:hAnsiTheme="majorBidi" w:cs="Angsana New"/>
          <w:sz w:val="30"/>
          <w:szCs w:val="30"/>
        </w:rPr>
        <w:t xml:space="preserve"> </w:t>
      </w:r>
      <w:r w:rsidR="00B45BB2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B45BB2" w:rsidRPr="0041227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45BB2" w:rsidRPr="00412279">
        <w:rPr>
          <w:rFonts w:asciiTheme="majorBidi" w:hAnsiTheme="majorBidi" w:cs="Angsana New"/>
          <w:sz w:val="30"/>
          <w:szCs w:val="30"/>
        </w:rPr>
        <w:t>2566</w:t>
      </w:r>
      <w:r w:rsidR="00B45BB2">
        <w:rPr>
          <w:rFonts w:asciiTheme="majorBidi" w:hAnsiTheme="majorBidi" w:cs="Angsana New" w:hint="cs"/>
          <w:sz w:val="30"/>
          <w:szCs w:val="30"/>
          <w:cs/>
        </w:rPr>
        <w:t xml:space="preserve"> จำนวน</w:t>
      </w:r>
      <w:r w:rsidR="00C14E3A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C14E3A">
        <w:rPr>
          <w:rFonts w:asciiTheme="majorBidi" w:hAnsiTheme="majorBidi" w:cs="Angsana New"/>
          <w:sz w:val="30"/>
          <w:szCs w:val="30"/>
        </w:rPr>
        <w:t xml:space="preserve">159 </w:t>
      </w:r>
      <w:r w:rsidR="00C14E3A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BD4D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D4D7D">
        <w:rPr>
          <w:rFonts w:asciiTheme="majorBidi" w:hAnsiTheme="majorBidi" w:cs="Angsana New" w:hint="cs"/>
          <w:sz w:val="30"/>
          <w:szCs w:val="30"/>
          <w:cs/>
        </w:rPr>
        <w:t>ทั้งนี้การโอนกรรมสิทธิ์ในเครื่องหมายการค้าและบริกา</w:t>
      </w:r>
      <w:r>
        <w:rPr>
          <w:rFonts w:asciiTheme="majorBidi" w:hAnsiTheme="majorBidi" w:cs="Angsana New" w:hint="cs"/>
          <w:sz w:val="30"/>
          <w:szCs w:val="30"/>
          <w:cs/>
        </w:rPr>
        <w:t>ร</w:t>
      </w:r>
      <w:r w:rsidRPr="00BD4D7D">
        <w:rPr>
          <w:rFonts w:asciiTheme="majorBidi" w:hAnsiTheme="majorBidi" w:cs="Angsana New" w:hint="cs"/>
          <w:sz w:val="30"/>
          <w:szCs w:val="30"/>
          <w:cs/>
        </w:rPr>
        <w:t>ดังกล่าวจะแล้วเสร็จเมื่อการจดทะเบียนโอนกรรมสิทธิ์ในเครื่องหมายการค้าและบริการในแต่ละประเทศเสร็จสมบูรณ์</w:t>
      </w:r>
      <w:r w:rsidR="006E1A58" w:rsidRPr="00BD4D7D">
        <w:rPr>
          <w:rFonts w:asciiTheme="majorBidi" w:hAnsiTheme="majorBidi" w:cstheme="majorBidi"/>
          <w:sz w:val="30"/>
          <w:szCs w:val="30"/>
          <w:cs/>
        </w:rPr>
        <w:tab/>
      </w:r>
    </w:p>
    <w:p w14:paraId="14C8758C" w14:textId="6E141DAF" w:rsidR="00C13727" w:rsidRDefault="00C13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7E49D269" w14:textId="77777777" w:rsidR="00C142F6" w:rsidRPr="00283726" w:rsidRDefault="005A0BE8" w:rsidP="00E0725A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3</w:t>
      </w:r>
      <w:r w:rsidR="00F21309" w:rsidRPr="00283726">
        <w:rPr>
          <w:rFonts w:asciiTheme="majorBidi" w:hAnsiTheme="majorBidi" w:cstheme="majorBidi"/>
          <w:sz w:val="30"/>
          <w:szCs w:val="30"/>
        </w:rPr>
        <w:tab/>
      </w:r>
      <w:r w:rsidR="00EE3618" w:rsidRPr="00BE7C75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</w:p>
    <w:p w14:paraId="10A5D0B2" w14:textId="101D864B" w:rsidR="00DC5B51" w:rsidRPr="00365845" w:rsidRDefault="00DC5B51" w:rsidP="000429AC">
      <w:pPr>
        <w:pStyle w:val="BodyText2"/>
        <w:ind w:left="540" w:right="-43" w:firstLine="0"/>
        <w:jc w:val="thaiDistribute"/>
        <w:rPr>
          <w:rFonts w:asciiTheme="majorBidi" w:eastAsia="CG Times (W1)" w:hAnsiTheme="majorBidi" w:cstheme="majorBidi"/>
          <w:sz w:val="30"/>
          <w:szCs w:val="30"/>
        </w:rPr>
      </w:pPr>
    </w:p>
    <w:p w14:paraId="18A405E3" w14:textId="61322062" w:rsidR="00242380" w:rsidRPr="00412279" w:rsidRDefault="006B0A65" w:rsidP="00412279">
      <w:pPr>
        <w:pStyle w:val="BodyText2"/>
        <w:ind w:left="0" w:right="-43" w:firstLine="549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412279">
        <w:rPr>
          <w:rFonts w:asciiTheme="majorBidi" w:hAnsiTheme="majorBidi" w:cs="Angsana New"/>
          <w:sz w:val="30"/>
          <w:szCs w:val="30"/>
          <w:cs/>
        </w:rPr>
        <w:t>รายการเคลื่อนไหว</w:t>
      </w:r>
      <w:r w:rsidR="00C94FB8" w:rsidRPr="00412279">
        <w:rPr>
          <w:rFonts w:asciiTheme="majorBidi" w:hAnsiTheme="majorBidi" w:cs="Angsana New"/>
          <w:sz w:val="30"/>
          <w:szCs w:val="30"/>
          <w:cs/>
        </w:rPr>
        <w:t>สำหรับ</w:t>
      </w:r>
      <w:r w:rsidRPr="00412279">
        <w:rPr>
          <w:rFonts w:asciiTheme="majorBidi" w:hAnsiTheme="majorBidi" w:cs="Angsana New"/>
          <w:sz w:val="30"/>
          <w:szCs w:val="30"/>
          <w:cs/>
        </w:rPr>
        <w:t>งว</w:t>
      </w:r>
      <w:r w:rsidR="002C1BC5" w:rsidRPr="00412279">
        <w:rPr>
          <w:rFonts w:asciiTheme="majorBidi" w:hAnsiTheme="majorBidi" w:cs="Angsana New"/>
          <w:sz w:val="30"/>
          <w:szCs w:val="30"/>
          <w:cs/>
        </w:rPr>
        <w:t>ด</w:t>
      </w:r>
      <w:r w:rsidR="00FE20A3">
        <w:rPr>
          <w:rFonts w:asciiTheme="majorBidi" w:hAnsiTheme="majorBidi" w:cs="Angsana New" w:hint="cs"/>
          <w:sz w:val="30"/>
          <w:szCs w:val="30"/>
          <w:cs/>
        </w:rPr>
        <w:t>หก</w:t>
      </w:r>
      <w:r w:rsidRPr="00412279">
        <w:rPr>
          <w:rFonts w:asciiTheme="majorBidi" w:hAnsiTheme="majorBidi" w:cs="Angsana New"/>
          <w:sz w:val="30"/>
          <w:szCs w:val="30"/>
          <w:cs/>
        </w:rPr>
        <w:t>เดือนสิ้นสุดวันที่</w:t>
      </w:r>
      <w:r w:rsidR="002C1BC5" w:rsidRPr="0041227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E20A3">
        <w:rPr>
          <w:rFonts w:asciiTheme="majorBidi" w:hAnsiTheme="majorBidi" w:cs="Angsana New"/>
          <w:sz w:val="30"/>
          <w:szCs w:val="30"/>
        </w:rPr>
        <w:t>30</w:t>
      </w:r>
      <w:r w:rsidR="00AB01D2" w:rsidRPr="00412279">
        <w:rPr>
          <w:rFonts w:asciiTheme="majorBidi" w:hAnsiTheme="majorBidi" w:cs="Angsana New"/>
          <w:sz w:val="30"/>
          <w:szCs w:val="30"/>
        </w:rPr>
        <w:t xml:space="preserve"> </w:t>
      </w:r>
      <w:r w:rsidR="00FE20A3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2C1BC5" w:rsidRPr="0041227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412279">
        <w:rPr>
          <w:rFonts w:asciiTheme="majorBidi" w:hAnsiTheme="majorBidi" w:cs="Angsana New"/>
          <w:sz w:val="30"/>
          <w:szCs w:val="30"/>
        </w:rPr>
        <w:t>256</w:t>
      </w:r>
      <w:r w:rsidR="00565CCA" w:rsidRPr="00412279">
        <w:rPr>
          <w:rFonts w:asciiTheme="majorBidi" w:hAnsiTheme="majorBidi" w:cs="Angsana New"/>
          <w:sz w:val="30"/>
          <w:szCs w:val="30"/>
        </w:rPr>
        <w:t>6</w:t>
      </w:r>
    </w:p>
    <w:p w14:paraId="4D69EA3A" w14:textId="77777777" w:rsidR="00C94FB8" w:rsidRPr="00365845" w:rsidRDefault="00C94FB8" w:rsidP="00C94FB8">
      <w:pPr>
        <w:pStyle w:val="BodyText2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33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5006"/>
        <w:gridCol w:w="1968"/>
        <w:gridCol w:w="270"/>
        <w:gridCol w:w="2089"/>
      </w:tblGrid>
      <w:tr w:rsidR="00C1109F" w:rsidRPr="00283726" w14:paraId="0ED2C812" w14:textId="77777777" w:rsidTr="006B1A86">
        <w:tc>
          <w:tcPr>
            <w:tcW w:w="5006" w:type="dxa"/>
            <w:vAlign w:val="bottom"/>
          </w:tcPr>
          <w:p w14:paraId="3F6112D2" w14:textId="77777777" w:rsidR="00C1109F" w:rsidRPr="00283726" w:rsidRDefault="00C1109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4327" w:type="dxa"/>
            <w:gridSpan w:val="3"/>
            <w:vAlign w:val="bottom"/>
          </w:tcPr>
          <w:p w14:paraId="0F92D3C4" w14:textId="54C94553" w:rsidR="00C1109F" w:rsidRPr="00283726" w:rsidRDefault="00C1109F" w:rsidP="00B447EF">
            <w:pPr>
              <w:tabs>
                <w:tab w:val="clear" w:pos="1871"/>
                <w:tab w:val="left" w:pos="540"/>
              </w:tabs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หน่วย: ล้านบาท)</w:t>
            </w:r>
          </w:p>
        </w:tc>
      </w:tr>
      <w:tr w:rsidR="00C1109F" w:rsidRPr="00283726" w14:paraId="6FF4D1D8" w14:textId="77777777" w:rsidTr="006B1A86">
        <w:tc>
          <w:tcPr>
            <w:tcW w:w="5006" w:type="dxa"/>
            <w:vAlign w:val="bottom"/>
          </w:tcPr>
          <w:p w14:paraId="12F114F7" w14:textId="1C25DF69" w:rsidR="00C1109F" w:rsidRPr="00283726" w:rsidRDefault="00C1109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968" w:type="dxa"/>
            <w:tcBorders>
              <w:bottom w:val="single" w:sz="4" w:space="0" w:color="auto"/>
            </w:tcBorders>
            <w:vAlign w:val="bottom"/>
          </w:tcPr>
          <w:p w14:paraId="28044780" w14:textId="7C751BFB" w:rsidR="00C1109F" w:rsidRPr="00283726" w:rsidRDefault="00C1109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28372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4737CC85" w14:textId="77777777" w:rsidR="00C1109F" w:rsidRPr="00283726" w:rsidRDefault="00C1109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89" w:type="dxa"/>
            <w:tcBorders>
              <w:bottom w:val="single" w:sz="4" w:space="0" w:color="auto"/>
            </w:tcBorders>
            <w:vAlign w:val="center"/>
          </w:tcPr>
          <w:p w14:paraId="25921322" w14:textId="0AF2E348" w:rsidR="00C1109F" w:rsidRPr="00283726" w:rsidRDefault="00C1109F" w:rsidP="0060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83726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2A5028" w:rsidRPr="00283726" w14:paraId="434BD7D2" w14:textId="77777777" w:rsidTr="006B1A86">
        <w:tc>
          <w:tcPr>
            <w:tcW w:w="5006" w:type="dxa"/>
            <w:vAlign w:val="bottom"/>
          </w:tcPr>
          <w:p w14:paraId="0BEB81BF" w14:textId="4BBCFA24" w:rsidR="002A5028" w:rsidRPr="009463BD" w:rsidRDefault="002A5028" w:rsidP="00B07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BA105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</w:t>
            </w:r>
            <w:r w:rsidRPr="00BA10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6691A" w:rsidRPr="0026691A">
              <w:rPr>
                <w:rFonts w:asciiTheme="majorBidi" w:hAnsiTheme="majorBidi" w:cstheme="majorBidi"/>
                <w:sz w:val="30"/>
                <w:szCs w:val="30"/>
              </w:rPr>
              <w:t>Bellisio Investment, LLC</w:t>
            </w:r>
          </w:p>
        </w:tc>
        <w:tc>
          <w:tcPr>
            <w:tcW w:w="1968" w:type="dxa"/>
          </w:tcPr>
          <w:p w14:paraId="64DD3D7F" w14:textId="6192FCFD" w:rsidR="002A5028" w:rsidRPr="00283726" w:rsidRDefault="00E162A3" w:rsidP="00730594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68D2B6C" w14:textId="77777777" w:rsidR="002A5028" w:rsidRPr="00283726" w:rsidRDefault="002A5028" w:rsidP="0073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89" w:type="dxa"/>
          </w:tcPr>
          <w:p w14:paraId="40C7927F" w14:textId="08CD2879" w:rsidR="002A5028" w:rsidRPr="00283726" w:rsidRDefault="00A65FEE" w:rsidP="00CD786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452</w:t>
            </w:r>
          </w:p>
        </w:tc>
      </w:tr>
      <w:tr w:rsidR="00BA105D" w:rsidRPr="00283726" w14:paraId="3C4778C8" w14:textId="77777777" w:rsidTr="006B1A86">
        <w:tc>
          <w:tcPr>
            <w:tcW w:w="5006" w:type="dxa"/>
            <w:vAlign w:val="bottom"/>
          </w:tcPr>
          <w:p w14:paraId="59099753" w14:textId="66A455CF" w:rsidR="00BA105D" w:rsidRPr="009463BD" w:rsidRDefault="00BA105D" w:rsidP="00B07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"/>
              <w:rPr>
                <w:highlight w:val="yellow"/>
                <w:cs/>
              </w:rPr>
            </w:pPr>
            <w:r w:rsidRPr="000003C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</w:t>
            </w:r>
            <w:r w:rsidRPr="000003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C1873" w:rsidRPr="000003C2">
              <w:rPr>
                <w:rFonts w:asciiTheme="majorBidi" w:hAnsiTheme="majorBidi" w:cstheme="majorBidi"/>
                <w:sz w:val="30"/>
                <w:szCs w:val="30"/>
              </w:rPr>
              <w:t>CPF Netherlands B.V.</w:t>
            </w:r>
          </w:p>
        </w:tc>
        <w:tc>
          <w:tcPr>
            <w:tcW w:w="1968" w:type="dxa"/>
          </w:tcPr>
          <w:p w14:paraId="051C812C" w14:textId="2A48C3D2" w:rsidR="00BA105D" w:rsidRPr="00283726" w:rsidRDefault="009A75BD" w:rsidP="0034082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194380C" w14:textId="77777777" w:rsidR="00BA105D" w:rsidRPr="00283726" w:rsidRDefault="00BA105D" w:rsidP="00BA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89" w:type="dxa"/>
          </w:tcPr>
          <w:p w14:paraId="1E36EDA4" w14:textId="6EB08F81" w:rsidR="00BA105D" w:rsidRPr="00801832" w:rsidRDefault="00A65FEE" w:rsidP="00BA105D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D069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373</w:t>
            </w:r>
          </w:p>
        </w:tc>
      </w:tr>
      <w:tr w:rsidR="00ED32DD" w:rsidRPr="00283726" w14:paraId="33A365D7" w14:textId="77777777" w:rsidTr="006B1A86">
        <w:tc>
          <w:tcPr>
            <w:tcW w:w="5006" w:type="dxa"/>
            <w:vAlign w:val="bottom"/>
          </w:tcPr>
          <w:p w14:paraId="7B647DCD" w14:textId="307563C8" w:rsidR="00ED32DD" w:rsidRPr="00F234C6" w:rsidRDefault="0082759C" w:rsidP="00B07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2759C">
              <w:rPr>
                <w:rFonts w:asciiTheme="majorBidi" w:hAnsiTheme="majorBidi" w:cs="Angsana New" w:hint="cs"/>
                <w:sz w:val="30"/>
                <w:szCs w:val="30"/>
                <w:cs/>
              </w:rPr>
              <w:t>ซื้อเงินลงทุนในบริษัท</w:t>
            </w:r>
            <w:r w:rsidR="00AF0151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="00AF0151" w:rsidRPr="00AF0151">
              <w:rPr>
                <w:rFonts w:asciiTheme="majorBidi" w:hAnsiTheme="majorBidi" w:cs="Angsana New" w:hint="cs"/>
                <w:sz w:val="30"/>
                <w:szCs w:val="30"/>
                <w:cs/>
              </w:rPr>
              <w:t>ซีพีเอฟ</w:t>
            </w:r>
            <w:r w:rsidR="00AF0151" w:rsidRPr="00AF015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AF0151" w:rsidRPr="00AF0151">
              <w:rPr>
                <w:rFonts w:asciiTheme="majorBidi" w:hAnsiTheme="majorBidi" w:cs="Angsana New" w:hint="cs"/>
                <w:sz w:val="30"/>
                <w:szCs w:val="30"/>
                <w:cs/>
              </w:rPr>
              <w:t>โกลบอล</w:t>
            </w:r>
            <w:r w:rsidR="00AF0151" w:rsidRPr="00AF015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AF0151" w:rsidRPr="00AF0151">
              <w:rPr>
                <w:rFonts w:asciiTheme="majorBidi" w:hAnsiTheme="majorBidi" w:cs="Angsana New" w:hint="cs"/>
                <w:sz w:val="30"/>
                <w:szCs w:val="30"/>
                <w:cs/>
              </w:rPr>
              <w:t>ฟู้ด</w:t>
            </w:r>
            <w:r w:rsidR="009705F5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</w:p>
        </w:tc>
        <w:tc>
          <w:tcPr>
            <w:tcW w:w="1968" w:type="dxa"/>
          </w:tcPr>
          <w:p w14:paraId="593B0DAB" w14:textId="1181A0EA" w:rsidR="00ED32DD" w:rsidRDefault="00ED32DD" w:rsidP="0034082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9883E0D" w14:textId="77777777" w:rsidR="00ED32DD" w:rsidRPr="00283726" w:rsidRDefault="00ED32DD" w:rsidP="00BA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89" w:type="dxa"/>
          </w:tcPr>
          <w:p w14:paraId="0AC145E7" w14:textId="77777777" w:rsidR="00ED32DD" w:rsidRDefault="00ED32DD" w:rsidP="00BA105D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AF0151" w:rsidRPr="00283726" w14:paraId="42745CEE" w14:textId="77777777" w:rsidTr="006B1A86">
        <w:tc>
          <w:tcPr>
            <w:tcW w:w="5006" w:type="dxa"/>
            <w:vAlign w:val="bottom"/>
          </w:tcPr>
          <w:p w14:paraId="02BB539E" w14:textId="691313AF" w:rsidR="00AF0151" w:rsidRPr="0082759C" w:rsidRDefault="00480F18" w:rsidP="00480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F0151">
              <w:rPr>
                <w:rFonts w:asciiTheme="majorBidi" w:hAnsiTheme="majorBidi" w:cs="Angsana New" w:hint="cs"/>
                <w:sz w:val="30"/>
                <w:szCs w:val="30"/>
                <w:cs/>
              </w:rPr>
              <w:t>โซลูชั่น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="00AF0151" w:rsidRPr="00AF0151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  <w:r w:rsidR="00AF0151" w:rsidRPr="00AF015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="00AF0151" w:rsidRPr="00AF0151">
              <w:rPr>
                <w:rFonts w:asciiTheme="majorBidi" w:hAnsiTheme="majorBidi" w:cs="Angsana New" w:hint="cs"/>
                <w:sz w:val="30"/>
                <w:szCs w:val="30"/>
                <w:cs/>
              </w:rPr>
              <w:t>มหาชน</w:t>
            </w:r>
            <w:r w:rsidR="00AF0151" w:rsidRPr="00AF0151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68" w:type="dxa"/>
          </w:tcPr>
          <w:p w14:paraId="6783944F" w14:textId="448D1D4A" w:rsidR="00AF0151" w:rsidRDefault="009A75BD" w:rsidP="0034082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DDD9895" w14:textId="77777777" w:rsidR="00AF0151" w:rsidRPr="00283726" w:rsidRDefault="00AF0151" w:rsidP="00BA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89" w:type="dxa"/>
          </w:tcPr>
          <w:p w14:paraId="79335C99" w14:textId="25E84D88" w:rsidR="00AF0151" w:rsidRDefault="00702274" w:rsidP="00BA105D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1,350</w:t>
            </w:r>
          </w:p>
        </w:tc>
      </w:tr>
      <w:tr w:rsidR="00495451" w:rsidRPr="00283726" w14:paraId="1D0DEE1E" w14:textId="77777777" w:rsidTr="0022270E">
        <w:tc>
          <w:tcPr>
            <w:tcW w:w="5006" w:type="dxa"/>
            <w:vAlign w:val="bottom"/>
          </w:tcPr>
          <w:p w14:paraId="555254D0" w14:textId="0EE17EB8" w:rsidR="00495451" w:rsidRPr="00AF0151" w:rsidRDefault="00BF7F02" w:rsidP="00B07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"/>
              <w:rPr>
                <w:rFonts w:asciiTheme="majorBidi" w:hAnsiTheme="majorBidi" w:cs="Angsana New"/>
                <w:sz w:val="30"/>
                <w:szCs w:val="30"/>
              </w:rPr>
            </w:pPr>
            <w:r w:rsidRPr="001A53E5">
              <w:rPr>
                <w:rFonts w:asciiTheme="majorBidi" w:hAnsiTheme="majorBidi" w:cs="Angsana New" w:hint="cs"/>
                <w:sz w:val="30"/>
                <w:szCs w:val="30"/>
                <w:cs/>
              </w:rPr>
              <w:t>โอนรับเงินลงทุน</w:t>
            </w:r>
            <w:r w:rsidR="00495451" w:rsidRPr="001A53E5">
              <w:rPr>
                <w:rFonts w:asciiTheme="majorBidi" w:hAnsiTheme="majorBidi" w:cs="Angsana New" w:hint="cs"/>
                <w:sz w:val="30"/>
                <w:szCs w:val="30"/>
                <w:cs/>
              </w:rPr>
              <w:t>ใน</w:t>
            </w:r>
            <w:r w:rsidR="00495451" w:rsidRPr="001A53E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495451" w:rsidRPr="001A53E5">
              <w:rPr>
                <w:rFonts w:asciiTheme="majorBidi" w:hAnsiTheme="majorBidi" w:cstheme="majorBidi"/>
                <w:sz w:val="30"/>
                <w:szCs w:val="30"/>
              </w:rPr>
              <w:t>CPF Poland S.A.</w:t>
            </w:r>
            <w:r w:rsidRPr="00BF7F02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968" w:type="dxa"/>
          </w:tcPr>
          <w:p w14:paraId="528CA546" w14:textId="74A97D17" w:rsidR="00495451" w:rsidRDefault="009A75BD" w:rsidP="00495451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8AD55FA" w14:textId="77777777" w:rsidR="00495451" w:rsidRPr="00283726" w:rsidRDefault="00495451" w:rsidP="00495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89" w:type="dxa"/>
          </w:tcPr>
          <w:p w14:paraId="2CC85913" w14:textId="41D9A105" w:rsidR="00495451" w:rsidRDefault="00702274" w:rsidP="00495451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344</w:t>
            </w:r>
          </w:p>
        </w:tc>
      </w:tr>
      <w:tr w:rsidR="004254FC" w:rsidRPr="00283726" w14:paraId="135F8B38" w14:textId="77777777" w:rsidTr="0022270E">
        <w:tc>
          <w:tcPr>
            <w:tcW w:w="5006" w:type="dxa"/>
            <w:vAlign w:val="bottom"/>
          </w:tcPr>
          <w:p w14:paraId="72B91ADF" w14:textId="673395E3" w:rsidR="004254FC" w:rsidRPr="001A53E5" w:rsidRDefault="004254FC" w:rsidP="00B07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A53E5">
              <w:rPr>
                <w:rFonts w:asciiTheme="majorBidi" w:hAnsiTheme="majorBidi" w:cs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968" w:type="dxa"/>
            <w:tcBorders>
              <w:bottom w:val="single" w:sz="4" w:space="0" w:color="auto"/>
            </w:tcBorders>
          </w:tcPr>
          <w:p w14:paraId="4248CFBA" w14:textId="2530DA10" w:rsidR="004254FC" w:rsidRDefault="009A75BD" w:rsidP="00495451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E55F001" w14:textId="77777777" w:rsidR="004254FC" w:rsidRPr="00283726" w:rsidRDefault="004254FC" w:rsidP="00495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89" w:type="dxa"/>
            <w:tcBorders>
              <w:bottom w:val="single" w:sz="4" w:space="0" w:color="auto"/>
            </w:tcBorders>
          </w:tcPr>
          <w:p w14:paraId="41E5439C" w14:textId="0A506468" w:rsidR="004254FC" w:rsidRPr="004254FC" w:rsidRDefault="00A65FEE" w:rsidP="00495451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545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1,500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2270E" w:rsidRPr="00283726" w14:paraId="5424CEFC" w14:textId="77777777" w:rsidTr="0022270E">
        <w:tc>
          <w:tcPr>
            <w:tcW w:w="5006" w:type="dxa"/>
            <w:vAlign w:val="bottom"/>
          </w:tcPr>
          <w:p w14:paraId="5CA2927D" w14:textId="2C35EA66" w:rsidR="0022270E" w:rsidRPr="0022270E" w:rsidRDefault="0022270E" w:rsidP="00B07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22270E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968" w:type="dxa"/>
            <w:tcBorders>
              <w:top w:val="single" w:sz="4" w:space="0" w:color="auto"/>
              <w:bottom w:val="double" w:sz="4" w:space="0" w:color="auto"/>
            </w:tcBorders>
          </w:tcPr>
          <w:p w14:paraId="63DAADB5" w14:textId="5E2A5148" w:rsidR="0022270E" w:rsidRPr="0022270E" w:rsidRDefault="009A75BD" w:rsidP="00495451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746F2F6" w14:textId="77777777" w:rsidR="0022270E" w:rsidRPr="0022270E" w:rsidRDefault="0022270E" w:rsidP="00495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89" w:type="dxa"/>
            <w:tcBorders>
              <w:top w:val="single" w:sz="4" w:space="0" w:color="auto"/>
              <w:bottom w:val="double" w:sz="4" w:space="0" w:color="auto"/>
            </w:tcBorders>
          </w:tcPr>
          <w:p w14:paraId="57E3AB05" w14:textId="108A4C97" w:rsidR="0022270E" w:rsidRPr="0022270E" w:rsidRDefault="00241AD5" w:rsidP="00495451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2,019</w:t>
            </w:r>
          </w:p>
        </w:tc>
      </w:tr>
    </w:tbl>
    <w:p w14:paraId="386BE7FA" w14:textId="77777777" w:rsidR="00C13727" w:rsidRPr="00365845" w:rsidRDefault="00C13727" w:rsidP="00C137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18" w:right="-36"/>
        <w:jc w:val="thaiDistribute"/>
        <w:rPr>
          <w:rFonts w:asciiTheme="majorBidi" w:hAnsiTheme="majorBidi" w:cs="Angsana New"/>
          <w:sz w:val="30"/>
          <w:szCs w:val="30"/>
        </w:rPr>
      </w:pPr>
    </w:p>
    <w:p w14:paraId="1988FAC3" w14:textId="7B9D03CC" w:rsidR="00BF7F02" w:rsidRPr="001A53E5" w:rsidRDefault="009A5B6D" w:rsidP="00BF7F02">
      <w:pPr>
        <w:pStyle w:val="BodyText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36"/>
        <w:jc w:val="thaiDistribute"/>
        <w:rPr>
          <w:rFonts w:asciiTheme="majorBidi" w:hAnsiTheme="majorBidi" w:cs="Angsana New"/>
          <w:sz w:val="30"/>
          <w:szCs w:val="30"/>
        </w:rPr>
      </w:pPr>
      <w:r w:rsidRPr="001A53E5">
        <w:rPr>
          <w:rFonts w:asciiTheme="majorBidi" w:hAnsiTheme="majorBidi" w:cs="Angsana New" w:hint="cs"/>
          <w:sz w:val="30"/>
          <w:szCs w:val="30"/>
          <w:cs/>
        </w:rPr>
        <w:t xml:space="preserve">ในระหว่างปี </w:t>
      </w:r>
      <w:r w:rsidRPr="001A53E5">
        <w:rPr>
          <w:rFonts w:asciiTheme="majorBidi" w:hAnsiTheme="majorBidi" w:cs="Angsana New"/>
          <w:sz w:val="30"/>
          <w:szCs w:val="30"/>
        </w:rPr>
        <w:t xml:space="preserve">2565 </w:t>
      </w:r>
      <w:r w:rsidRPr="001A53E5">
        <w:rPr>
          <w:rFonts w:asciiTheme="majorBidi" w:hAnsiTheme="majorBidi" w:cs="Angsana New" w:hint="cs"/>
          <w:sz w:val="30"/>
          <w:szCs w:val="30"/>
          <w:cs/>
        </w:rPr>
        <w:t xml:space="preserve">บริษัทเพิ่มทุนใน </w:t>
      </w:r>
      <w:r w:rsidRPr="001A53E5">
        <w:rPr>
          <w:rFonts w:asciiTheme="majorBidi" w:hAnsiTheme="majorBidi" w:cs="Angsana New"/>
          <w:sz w:val="30"/>
          <w:szCs w:val="30"/>
        </w:rPr>
        <w:t>CPF Poland S.A.</w:t>
      </w:r>
      <w:r w:rsidR="00A93E05" w:rsidRPr="001A53E5">
        <w:rPr>
          <w:rFonts w:asciiTheme="majorBidi" w:hAnsiTheme="majorBidi" w:cs="Angsana New" w:hint="cs"/>
          <w:sz w:val="30"/>
          <w:szCs w:val="30"/>
          <w:cs/>
        </w:rPr>
        <w:t xml:space="preserve"> เป็นจำนวนเงิน </w:t>
      </w:r>
      <w:r w:rsidR="00604441" w:rsidRPr="001A53E5">
        <w:rPr>
          <w:rFonts w:asciiTheme="majorBidi" w:hAnsiTheme="majorBidi" w:cs="Angsana New"/>
          <w:sz w:val="30"/>
          <w:szCs w:val="30"/>
        </w:rPr>
        <w:t xml:space="preserve">45 </w:t>
      </w:r>
      <w:r w:rsidR="00604441" w:rsidRPr="001A53E5">
        <w:rPr>
          <w:rFonts w:asciiTheme="majorBidi" w:hAnsiTheme="majorBidi" w:cs="Angsana New" w:hint="cs"/>
          <w:sz w:val="30"/>
          <w:szCs w:val="30"/>
          <w:cs/>
        </w:rPr>
        <w:t>ล้าน</w:t>
      </w:r>
      <w:r w:rsidR="00900E99" w:rsidRPr="001A53E5">
        <w:rPr>
          <w:rFonts w:asciiTheme="majorBidi" w:hAnsiTheme="majorBidi" w:cs="Angsana New" w:hint="cs"/>
          <w:sz w:val="30"/>
          <w:szCs w:val="30"/>
          <w:cs/>
        </w:rPr>
        <w:t xml:space="preserve">สล็อตตี หรือเทียบเท่าประมาณ </w:t>
      </w:r>
      <w:r w:rsidR="00900E99" w:rsidRPr="001A53E5">
        <w:rPr>
          <w:rFonts w:asciiTheme="majorBidi" w:hAnsiTheme="majorBidi" w:cs="Angsana New"/>
          <w:sz w:val="30"/>
          <w:szCs w:val="30"/>
        </w:rPr>
        <w:t xml:space="preserve">344 </w:t>
      </w:r>
      <w:r w:rsidR="00900E99" w:rsidRPr="001A53E5">
        <w:rPr>
          <w:rFonts w:asciiTheme="majorBidi" w:hAnsiTheme="majorBidi" w:cs="Angsana New" w:hint="cs"/>
          <w:sz w:val="30"/>
          <w:szCs w:val="30"/>
          <w:cs/>
        </w:rPr>
        <w:t xml:space="preserve">ล้านบาท </w:t>
      </w:r>
      <w:r w:rsidR="00877A68" w:rsidRPr="001A53E5">
        <w:rPr>
          <w:rFonts w:asciiTheme="majorBidi" w:hAnsiTheme="majorBidi" w:cs="Angsana New" w:hint="cs"/>
          <w:sz w:val="30"/>
          <w:szCs w:val="30"/>
          <w:cs/>
        </w:rPr>
        <w:t xml:space="preserve">ทั้งนี้การจดทะเบียนหุ้นดังกล่าวแล้วเสร็จในไตรมาสที่ </w:t>
      </w:r>
      <w:r w:rsidR="00877A68" w:rsidRPr="001A53E5">
        <w:rPr>
          <w:rFonts w:asciiTheme="majorBidi" w:hAnsiTheme="majorBidi" w:cs="Angsana New"/>
          <w:sz w:val="30"/>
          <w:szCs w:val="30"/>
        </w:rPr>
        <w:t xml:space="preserve">1 </w:t>
      </w:r>
      <w:r w:rsidR="00877A68" w:rsidRPr="001A53E5">
        <w:rPr>
          <w:rFonts w:asciiTheme="majorBidi" w:hAnsiTheme="majorBidi" w:cs="Angsana New" w:hint="cs"/>
          <w:sz w:val="30"/>
          <w:szCs w:val="30"/>
          <w:cs/>
        </w:rPr>
        <w:t xml:space="preserve">ปี </w:t>
      </w:r>
      <w:r w:rsidR="00877A68" w:rsidRPr="001A53E5">
        <w:rPr>
          <w:rFonts w:asciiTheme="majorBidi" w:hAnsiTheme="majorBidi" w:cs="Angsana New"/>
          <w:sz w:val="30"/>
          <w:szCs w:val="30"/>
        </w:rPr>
        <w:t xml:space="preserve">2566 </w:t>
      </w:r>
    </w:p>
    <w:p w14:paraId="64EBE11A" w14:textId="77777777" w:rsidR="006A7BC7" w:rsidRPr="00365845" w:rsidRDefault="006A7BC7" w:rsidP="004432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36"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14:paraId="3497662E" w14:textId="1F0C8053" w:rsidR="00475A6B" w:rsidRDefault="00284AC5" w:rsidP="004432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36"/>
        <w:jc w:val="thaiDistribute"/>
        <w:rPr>
          <w:rFonts w:asciiTheme="majorBidi" w:hAnsiTheme="majorBidi" w:cs="Angsana New"/>
          <w:sz w:val="30"/>
          <w:szCs w:val="30"/>
        </w:rPr>
      </w:pPr>
      <w:r w:rsidRPr="00C030D4">
        <w:rPr>
          <w:rFonts w:asciiTheme="majorBidi" w:hAnsiTheme="majorBidi" w:cs="Angsana New" w:hint="cs"/>
          <w:sz w:val="30"/>
          <w:szCs w:val="30"/>
          <w:cs/>
        </w:rPr>
        <w:t>ในระหว่าง</w:t>
      </w:r>
      <w:r w:rsidR="0058199D">
        <w:rPr>
          <w:rFonts w:asciiTheme="majorBidi" w:hAnsiTheme="majorBidi" w:cs="Angsana New" w:hint="cs"/>
          <w:sz w:val="30"/>
          <w:szCs w:val="30"/>
          <w:cs/>
        </w:rPr>
        <w:t>งวด</w:t>
      </w:r>
      <w:r w:rsidR="00504704">
        <w:rPr>
          <w:rFonts w:asciiTheme="majorBidi" w:hAnsiTheme="majorBidi" w:cs="Angsana New" w:hint="cs"/>
          <w:sz w:val="30"/>
          <w:szCs w:val="30"/>
          <w:cs/>
        </w:rPr>
        <w:t>หกเดือนสิ้นสุดวันที่</w:t>
      </w:r>
      <w:r w:rsidR="005C6E7A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5C6E7A">
        <w:rPr>
          <w:rFonts w:asciiTheme="majorBidi" w:hAnsiTheme="majorBidi" w:cs="Angsana New"/>
          <w:sz w:val="30"/>
          <w:szCs w:val="30"/>
        </w:rPr>
        <w:t>30</w:t>
      </w:r>
      <w:r w:rsidR="006A7BC7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51562B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504704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AB2614" w:rsidRPr="00C030D4">
        <w:rPr>
          <w:rFonts w:asciiTheme="majorBidi" w:hAnsiTheme="majorBidi" w:cs="Angsana New"/>
          <w:sz w:val="30"/>
          <w:szCs w:val="30"/>
        </w:rPr>
        <w:t>256</w:t>
      </w:r>
      <w:r w:rsidR="00C030D4" w:rsidRPr="00C030D4">
        <w:rPr>
          <w:rFonts w:asciiTheme="majorBidi" w:hAnsiTheme="majorBidi" w:cs="Angsana New"/>
          <w:sz w:val="30"/>
          <w:szCs w:val="30"/>
        </w:rPr>
        <w:t>6</w:t>
      </w:r>
      <w:r w:rsidR="000D4511" w:rsidRPr="00C030D4">
        <w:rPr>
          <w:rFonts w:asciiTheme="majorBidi" w:hAnsiTheme="majorBidi" w:cs="Angsana New"/>
          <w:sz w:val="30"/>
          <w:szCs w:val="30"/>
        </w:rPr>
        <w:t xml:space="preserve"> </w:t>
      </w:r>
      <w:r w:rsidR="003F782E" w:rsidRPr="00C030D4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C030D4">
        <w:rPr>
          <w:rFonts w:asciiTheme="majorBidi" w:hAnsiTheme="majorBidi" w:cs="Angsana New" w:hint="cs"/>
          <w:sz w:val="30"/>
          <w:szCs w:val="30"/>
          <w:cs/>
        </w:rPr>
        <w:t>บริษัทได้ขายเงินลงทุน</w:t>
      </w:r>
      <w:r w:rsidR="00D67D1C">
        <w:rPr>
          <w:rFonts w:asciiTheme="majorBidi" w:hAnsiTheme="majorBidi" w:cs="Angsana New" w:hint="cs"/>
          <w:sz w:val="30"/>
          <w:szCs w:val="30"/>
          <w:cs/>
        </w:rPr>
        <w:t>ทั้งหมดใน</w:t>
      </w:r>
      <w:r w:rsidR="00F21747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E24FFE" w:rsidRPr="0076435E">
        <w:rPr>
          <w:rFonts w:asciiTheme="majorBidi" w:hAnsiTheme="majorBidi" w:cstheme="majorBidi"/>
          <w:sz w:val="30"/>
          <w:szCs w:val="30"/>
        </w:rPr>
        <w:t xml:space="preserve">CP </w:t>
      </w:r>
      <w:proofErr w:type="spellStart"/>
      <w:r w:rsidR="00E24FFE" w:rsidRPr="008D595A">
        <w:rPr>
          <w:rFonts w:asciiTheme="majorBidi" w:hAnsiTheme="majorBidi" w:cstheme="majorBidi"/>
          <w:sz w:val="30"/>
          <w:szCs w:val="30"/>
        </w:rPr>
        <w:t>Chozen</w:t>
      </w:r>
      <w:proofErr w:type="spellEnd"/>
      <w:r w:rsidR="00E24FFE" w:rsidRPr="008D595A">
        <w:rPr>
          <w:rFonts w:asciiTheme="majorBidi" w:hAnsiTheme="majorBidi" w:cstheme="majorBidi"/>
          <w:sz w:val="30"/>
          <w:szCs w:val="30"/>
        </w:rPr>
        <w:t xml:space="preserve"> Limited</w:t>
      </w:r>
      <w:r w:rsidRPr="008D595A">
        <w:rPr>
          <w:rFonts w:asciiTheme="majorBidi" w:hAnsiTheme="majorBidi" w:cs="Angsana New"/>
          <w:sz w:val="30"/>
          <w:szCs w:val="30"/>
        </w:rPr>
        <w:t xml:space="preserve"> </w:t>
      </w:r>
      <w:r w:rsidR="00D82132">
        <w:rPr>
          <w:rFonts w:asciiTheme="majorBidi" w:hAnsiTheme="majorBidi" w:cs="Angsana New" w:hint="cs"/>
          <w:sz w:val="30"/>
          <w:szCs w:val="30"/>
          <w:cs/>
        </w:rPr>
        <w:t>ซึ่งเป็น</w:t>
      </w:r>
      <w:r w:rsidR="00F537A4">
        <w:rPr>
          <w:rFonts w:asciiTheme="majorBidi" w:hAnsiTheme="majorBidi" w:cs="Angsana New" w:hint="cs"/>
          <w:sz w:val="30"/>
          <w:szCs w:val="30"/>
          <w:cs/>
        </w:rPr>
        <w:t xml:space="preserve">บริษัทย่อยทางอ้อมที่บริษัทถือหุ้นในสัดส่วนร้อยละ </w:t>
      </w:r>
      <w:r w:rsidR="00F537A4">
        <w:rPr>
          <w:rFonts w:asciiTheme="majorBidi" w:hAnsiTheme="majorBidi" w:cs="Angsana New"/>
          <w:sz w:val="30"/>
          <w:szCs w:val="30"/>
        </w:rPr>
        <w:t xml:space="preserve">79.99 </w:t>
      </w:r>
      <w:r w:rsidR="00BD0D95" w:rsidRPr="008D595A">
        <w:rPr>
          <w:rFonts w:asciiTheme="majorBidi" w:hAnsiTheme="majorBidi" w:cs="Angsana New" w:hint="cs"/>
          <w:sz w:val="30"/>
          <w:szCs w:val="30"/>
          <w:cs/>
        </w:rPr>
        <w:t>แก่</w:t>
      </w:r>
      <w:r w:rsidR="000306C8" w:rsidRPr="008D595A">
        <w:rPr>
          <w:rFonts w:asciiTheme="majorBidi" w:hAnsiTheme="majorBidi" w:cs="Angsana New" w:hint="cs"/>
          <w:sz w:val="30"/>
          <w:szCs w:val="30"/>
          <w:cs/>
        </w:rPr>
        <w:t>บุคคลอื่น</w:t>
      </w:r>
      <w:r w:rsidR="0023458F">
        <w:rPr>
          <w:rFonts w:asciiTheme="majorBidi" w:hAnsiTheme="majorBidi" w:cs="Angsana New" w:hint="cs"/>
          <w:sz w:val="30"/>
          <w:szCs w:val="30"/>
          <w:cs/>
        </w:rPr>
        <w:t xml:space="preserve">เป็นจำนวนเงิน </w:t>
      </w:r>
      <w:r w:rsidR="00ED0FF4">
        <w:rPr>
          <w:rFonts w:asciiTheme="majorBidi" w:hAnsiTheme="majorBidi" w:cs="Angsana New"/>
          <w:sz w:val="30"/>
          <w:szCs w:val="30"/>
        </w:rPr>
        <w:t>1</w:t>
      </w:r>
      <w:r w:rsidR="0023458F">
        <w:rPr>
          <w:rFonts w:asciiTheme="majorBidi" w:hAnsiTheme="majorBidi" w:cs="Angsana New" w:hint="cs"/>
          <w:sz w:val="30"/>
          <w:szCs w:val="30"/>
          <w:cs/>
        </w:rPr>
        <w:t xml:space="preserve"> ล้านปอนด์</w:t>
      </w:r>
      <w:r w:rsidR="00C17244">
        <w:rPr>
          <w:rFonts w:asciiTheme="majorBidi" w:hAnsiTheme="majorBidi" w:cs="Angsana New" w:hint="cs"/>
          <w:sz w:val="30"/>
          <w:szCs w:val="30"/>
          <w:cs/>
        </w:rPr>
        <w:t>สเตอริงหรือเทียบเท่า</w:t>
      </w:r>
      <w:r w:rsidR="002C51BC">
        <w:rPr>
          <w:rFonts w:asciiTheme="majorBidi" w:hAnsiTheme="majorBidi" w:cs="Angsana New" w:hint="cs"/>
          <w:sz w:val="30"/>
          <w:szCs w:val="30"/>
          <w:cs/>
        </w:rPr>
        <w:t xml:space="preserve">ประมาณ </w:t>
      </w:r>
      <w:r w:rsidR="00646BB5">
        <w:rPr>
          <w:rFonts w:asciiTheme="majorBidi" w:hAnsiTheme="majorBidi" w:cs="Angsana New"/>
          <w:sz w:val="30"/>
          <w:szCs w:val="30"/>
        </w:rPr>
        <w:t>45</w:t>
      </w:r>
      <w:r w:rsidR="002C51BC">
        <w:rPr>
          <w:rFonts w:asciiTheme="majorBidi" w:hAnsiTheme="majorBidi" w:cs="Angsana New"/>
          <w:sz w:val="30"/>
          <w:szCs w:val="30"/>
        </w:rPr>
        <w:t xml:space="preserve"> </w:t>
      </w:r>
      <w:r w:rsidR="002C51BC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133413">
        <w:rPr>
          <w:rFonts w:asciiTheme="majorBidi" w:hAnsiTheme="majorBidi" w:cs="Angsana New"/>
          <w:sz w:val="30"/>
          <w:szCs w:val="30"/>
        </w:rPr>
        <w:t xml:space="preserve"> </w:t>
      </w:r>
      <w:r w:rsidRPr="00C030D4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="001274ED" w:rsidRPr="00C030D4">
        <w:rPr>
          <w:rFonts w:asciiTheme="majorBidi" w:hAnsiTheme="majorBidi" w:cs="Angsana New"/>
          <w:sz w:val="30"/>
          <w:szCs w:val="30"/>
        </w:rPr>
        <w:t xml:space="preserve"> </w:t>
      </w:r>
      <w:r w:rsidR="00625511" w:rsidRPr="00C030D4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Pr="00C030D4">
        <w:rPr>
          <w:rFonts w:asciiTheme="majorBidi" w:hAnsiTheme="majorBidi" w:cs="Angsana New" w:hint="cs"/>
          <w:sz w:val="30"/>
          <w:szCs w:val="30"/>
          <w:cs/>
        </w:rPr>
        <w:t>มีกำไรจากการขายเงินลงทุน</w:t>
      </w:r>
      <w:r w:rsidR="005504E9">
        <w:rPr>
          <w:rFonts w:asciiTheme="majorBidi" w:hAnsiTheme="majorBidi" w:cs="Angsana New" w:hint="cs"/>
          <w:sz w:val="30"/>
          <w:szCs w:val="30"/>
          <w:cs/>
        </w:rPr>
        <w:t>ในบริษัทย่อย</w:t>
      </w:r>
      <w:r w:rsidR="00CC6645">
        <w:rPr>
          <w:rFonts w:asciiTheme="majorBidi" w:hAnsiTheme="majorBidi" w:cs="Angsana New" w:hint="cs"/>
          <w:sz w:val="30"/>
          <w:szCs w:val="30"/>
          <w:cs/>
        </w:rPr>
        <w:t>ดังกล่าว</w:t>
      </w:r>
      <w:r w:rsidRPr="00C030D4">
        <w:rPr>
          <w:rFonts w:asciiTheme="majorBidi" w:hAnsiTheme="majorBidi" w:cs="Angsana New" w:hint="cs"/>
          <w:sz w:val="30"/>
          <w:szCs w:val="30"/>
          <w:cs/>
        </w:rPr>
        <w:t>เป็นจำนวนเงิน</w:t>
      </w:r>
      <w:r w:rsidRPr="00C030D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8335E">
        <w:rPr>
          <w:rFonts w:asciiTheme="majorBidi" w:hAnsiTheme="majorBidi" w:cs="Angsana New"/>
          <w:sz w:val="30"/>
          <w:szCs w:val="30"/>
        </w:rPr>
        <w:t>47</w:t>
      </w:r>
      <w:r w:rsidR="000D4511" w:rsidRPr="00C030D4">
        <w:rPr>
          <w:rFonts w:asciiTheme="majorBidi" w:hAnsiTheme="majorBidi" w:cs="Angsana New"/>
          <w:sz w:val="30"/>
          <w:szCs w:val="30"/>
        </w:rPr>
        <w:t xml:space="preserve"> </w:t>
      </w:r>
      <w:r w:rsidRPr="00C030D4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</w:p>
    <w:p w14:paraId="4F9E8591" w14:textId="533607DE" w:rsidR="00A32A2E" w:rsidRPr="00070FB8" w:rsidRDefault="00A32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4277CC29" w14:textId="77777777" w:rsidR="00721893" w:rsidRDefault="00721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3DDC1C0" w14:textId="0039BF98" w:rsidR="005A4B1D" w:rsidRDefault="005A4B1D" w:rsidP="004432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36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lastRenderedPageBreak/>
        <w:t>รายละเอียดบริษัทย่อย</w:t>
      </w:r>
      <w:r w:rsidR="007C5FCD" w:rsidRPr="00283726">
        <w:rPr>
          <w:rFonts w:asciiTheme="majorBidi" w:hAnsiTheme="majorBidi" w:cstheme="majorBidi"/>
          <w:sz w:val="30"/>
          <w:szCs w:val="30"/>
          <w:cs/>
        </w:rPr>
        <w:t>ของ</w:t>
      </w:r>
      <w:r w:rsidR="000D6C48" w:rsidRPr="0028372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FE20A3">
        <w:rPr>
          <w:rFonts w:asciiTheme="majorBidi" w:hAnsiTheme="majorBidi" w:cstheme="majorBidi"/>
          <w:sz w:val="30"/>
          <w:szCs w:val="30"/>
        </w:rPr>
        <w:t>30</w:t>
      </w:r>
      <w:r w:rsidR="00C1109F" w:rsidRPr="00283726">
        <w:rPr>
          <w:rFonts w:asciiTheme="majorBidi" w:hAnsiTheme="majorBidi" w:cstheme="majorBidi"/>
          <w:sz w:val="30"/>
          <w:szCs w:val="30"/>
        </w:rPr>
        <w:t xml:space="preserve"> </w:t>
      </w:r>
      <w:r w:rsidR="00FE20A3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C1109F"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theme="majorBidi"/>
          <w:sz w:val="30"/>
          <w:szCs w:val="30"/>
        </w:rPr>
        <w:t>256</w:t>
      </w:r>
      <w:r w:rsidR="00A32A2E">
        <w:rPr>
          <w:rFonts w:asciiTheme="majorBidi" w:hAnsiTheme="majorBidi" w:cstheme="majorBidi"/>
          <w:sz w:val="30"/>
          <w:szCs w:val="30"/>
        </w:rPr>
        <w:t>6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AB2614" w:rsidRPr="00AB2614">
        <w:rPr>
          <w:rFonts w:asciiTheme="majorBidi" w:hAnsiTheme="majorBidi" w:cstheme="majorBidi"/>
          <w:sz w:val="30"/>
          <w:szCs w:val="30"/>
        </w:rPr>
        <w:t>31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B2614" w:rsidRPr="00AB2614">
        <w:rPr>
          <w:rFonts w:asciiTheme="majorBidi" w:hAnsiTheme="majorBidi" w:cstheme="majorBidi"/>
          <w:sz w:val="30"/>
          <w:szCs w:val="30"/>
        </w:rPr>
        <w:t>256</w:t>
      </w:r>
      <w:r w:rsidR="00A32A2E">
        <w:rPr>
          <w:rFonts w:asciiTheme="majorBidi" w:hAnsiTheme="majorBidi" w:cstheme="majorBidi"/>
          <w:sz w:val="30"/>
          <w:szCs w:val="30"/>
        </w:rPr>
        <w:t>5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เฉพาะที่มีการเปลี่ยนแปลงในระหว่างงวด</w:t>
      </w:r>
      <w:r w:rsidR="00FE20A3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FE20A3">
        <w:rPr>
          <w:rFonts w:asciiTheme="majorBidi" w:hAnsiTheme="majorBidi" w:cstheme="majorBidi"/>
          <w:sz w:val="30"/>
          <w:szCs w:val="30"/>
        </w:rPr>
        <w:t>30</w:t>
      </w:r>
      <w:r w:rsidR="00C1109F" w:rsidRPr="00283726">
        <w:rPr>
          <w:rFonts w:asciiTheme="majorBidi" w:hAnsiTheme="majorBidi" w:cstheme="majorBidi"/>
          <w:sz w:val="30"/>
          <w:szCs w:val="30"/>
        </w:rPr>
        <w:t xml:space="preserve"> </w:t>
      </w:r>
      <w:r w:rsidR="00FE20A3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C1109F"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theme="majorBidi"/>
          <w:sz w:val="30"/>
          <w:szCs w:val="30"/>
        </w:rPr>
        <w:t>256</w:t>
      </w:r>
      <w:r w:rsidR="003F4B35">
        <w:rPr>
          <w:rFonts w:asciiTheme="majorBidi" w:hAnsiTheme="majorBidi" w:cstheme="majorBidi"/>
          <w:sz w:val="30"/>
          <w:szCs w:val="30"/>
        </w:rPr>
        <w:t>6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15150E4" w14:textId="77777777" w:rsidR="0056156A" w:rsidRPr="00365845" w:rsidRDefault="0056156A" w:rsidP="00C1109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234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71" w:type="dxa"/>
        <w:tblInd w:w="549" w:type="dxa"/>
        <w:tblLayout w:type="fixed"/>
        <w:tblLook w:val="01E0" w:firstRow="1" w:lastRow="1" w:firstColumn="1" w:lastColumn="1" w:noHBand="0" w:noVBand="0"/>
      </w:tblPr>
      <w:tblGrid>
        <w:gridCol w:w="2781"/>
        <w:gridCol w:w="238"/>
        <w:gridCol w:w="2779"/>
        <w:gridCol w:w="223"/>
        <w:gridCol w:w="13"/>
        <w:gridCol w:w="1159"/>
        <w:gridCol w:w="270"/>
        <w:gridCol w:w="993"/>
        <w:gridCol w:w="239"/>
        <w:gridCol w:w="12"/>
        <w:gridCol w:w="964"/>
      </w:tblGrid>
      <w:tr w:rsidR="0056156A" w:rsidRPr="004D74D7" w14:paraId="5BB018EE" w14:textId="77777777" w:rsidTr="006D0B5C">
        <w:trPr>
          <w:trHeight w:val="20"/>
          <w:tblHeader/>
        </w:trPr>
        <w:tc>
          <w:tcPr>
            <w:tcW w:w="2781" w:type="dxa"/>
          </w:tcPr>
          <w:p w14:paraId="7978178B" w14:textId="77777777" w:rsidR="0056156A" w:rsidRPr="004D74D7" w:rsidRDefault="0056156A" w:rsidP="00954C72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F2C1D15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79" w:type="dxa"/>
          </w:tcPr>
          <w:p w14:paraId="2A6467F3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8F4AD64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hideMark/>
          </w:tcPr>
          <w:p w14:paraId="0DACC68C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270" w:type="dxa"/>
          </w:tcPr>
          <w:p w14:paraId="3849ADF2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14:paraId="7DA2E285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gridSpan w:val="3"/>
          </w:tcPr>
          <w:p w14:paraId="6CD8FEB3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6156A" w:rsidRPr="004D74D7" w14:paraId="01338044" w14:textId="77777777" w:rsidTr="006D0B5C">
        <w:trPr>
          <w:trHeight w:val="20"/>
          <w:tblHeader/>
        </w:trPr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B93EB3" w14:textId="77777777" w:rsidR="0056156A" w:rsidRPr="004D74D7" w:rsidRDefault="0056156A" w:rsidP="00954C72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238" w:type="dxa"/>
          </w:tcPr>
          <w:p w14:paraId="16A72382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09FAD6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36" w:type="dxa"/>
            <w:gridSpan w:val="2"/>
          </w:tcPr>
          <w:p w14:paraId="0AE89799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0C705F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กิจการจัดตั้ง</w:t>
            </w:r>
          </w:p>
        </w:tc>
        <w:tc>
          <w:tcPr>
            <w:tcW w:w="270" w:type="dxa"/>
          </w:tcPr>
          <w:p w14:paraId="303FB14C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0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8180B6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left="-32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กลุ่มบริษัทถือหุ้นร้อยละ</w:t>
            </w:r>
          </w:p>
        </w:tc>
      </w:tr>
      <w:tr w:rsidR="0056156A" w:rsidRPr="004D74D7" w14:paraId="31B5F380" w14:textId="77777777" w:rsidTr="006D0B5C">
        <w:trPr>
          <w:trHeight w:val="20"/>
          <w:tblHeader/>
        </w:trPr>
        <w:tc>
          <w:tcPr>
            <w:tcW w:w="2781" w:type="dxa"/>
          </w:tcPr>
          <w:p w14:paraId="2FCC6262" w14:textId="77777777" w:rsidR="0056156A" w:rsidRPr="004D74D7" w:rsidRDefault="0056156A" w:rsidP="00954C72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4EE70D7D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79" w:type="dxa"/>
          </w:tcPr>
          <w:p w14:paraId="10FD491F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FEAD7D1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4F66578C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43981E8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4D397846" w14:textId="59F627FB" w:rsidR="0056156A" w:rsidRPr="004D74D7" w:rsidRDefault="00237E82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86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FE20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E20A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1" w:type="dxa"/>
            <w:gridSpan w:val="2"/>
            <w:tcBorders>
              <w:top w:val="single" w:sz="4" w:space="0" w:color="auto"/>
            </w:tcBorders>
          </w:tcPr>
          <w:p w14:paraId="30C7EAD9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nil"/>
            </w:tcBorders>
          </w:tcPr>
          <w:p w14:paraId="0089635F" w14:textId="44E85D09" w:rsidR="0056156A" w:rsidRPr="004D74D7" w:rsidRDefault="00AB2614" w:rsidP="00954C72">
            <w:pPr>
              <w:tabs>
                <w:tab w:val="clear" w:pos="680"/>
                <w:tab w:val="left" w:pos="540"/>
                <w:tab w:val="left" w:pos="803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261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6156A" w:rsidRPr="004D74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6156A" w:rsidRPr="004D74D7" w14:paraId="3AA414D4" w14:textId="77777777" w:rsidTr="006D0B5C">
        <w:trPr>
          <w:trHeight w:val="20"/>
          <w:tblHeader/>
        </w:trPr>
        <w:tc>
          <w:tcPr>
            <w:tcW w:w="2781" w:type="dxa"/>
          </w:tcPr>
          <w:p w14:paraId="2C4B53FD" w14:textId="77777777" w:rsidR="0056156A" w:rsidRPr="004D74D7" w:rsidRDefault="0056156A" w:rsidP="00954C72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60E1D1C2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79" w:type="dxa"/>
          </w:tcPr>
          <w:p w14:paraId="5238F48D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E0AAB1F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2A53C5AA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AD2D8E8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35D8276E" w14:textId="4C296087" w:rsidR="0056156A" w:rsidRPr="004D74D7" w:rsidRDefault="00AB2614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26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22B3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51" w:type="dxa"/>
            <w:gridSpan w:val="2"/>
          </w:tcPr>
          <w:p w14:paraId="406D7736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tcBorders>
              <w:left w:val="nil"/>
              <w:bottom w:val="single" w:sz="4" w:space="0" w:color="auto"/>
              <w:right w:val="nil"/>
            </w:tcBorders>
          </w:tcPr>
          <w:p w14:paraId="42831AB3" w14:textId="55680C37" w:rsidR="0056156A" w:rsidRPr="004D74D7" w:rsidRDefault="00AB2614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26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22B3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4294C" w:rsidRPr="004D74D7" w14:paraId="23992B89" w14:textId="77777777" w:rsidTr="006D0B5C">
        <w:trPr>
          <w:trHeight w:hRule="exact" w:val="55"/>
          <w:tblHeader/>
        </w:trPr>
        <w:tc>
          <w:tcPr>
            <w:tcW w:w="2781" w:type="dxa"/>
          </w:tcPr>
          <w:p w14:paraId="7B63969E" w14:textId="77777777" w:rsidR="0054294C" w:rsidRPr="004D74D7" w:rsidRDefault="0054294C" w:rsidP="00954C72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36961EA4" w14:textId="77777777" w:rsidR="0054294C" w:rsidRPr="004D74D7" w:rsidRDefault="0054294C" w:rsidP="00954C72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79" w:type="dxa"/>
          </w:tcPr>
          <w:p w14:paraId="38223B24" w14:textId="77777777" w:rsidR="0054294C" w:rsidRPr="004D74D7" w:rsidRDefault="0054294C" w:rsidP="00954C72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443AB73" w14:textId="77777777" w:rsidR="0054294C" w:rsidRPr="004D74D7" w:rsidRDefault="0054294C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03150651" w14:textId="77777777" w:rsidR="0054294C" w:rsidRPr="004D74D7" w:rsidRDefault="0054294C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89FF2FE" w14:textId="77777777" w:rsidR="0054294C" w:rsidRPr="004D74D7" w:rsidRDefault="0054294C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0B39E281" w14:textId="77777777" w:rsidR="0054294C" w:rsidRPr="00AB2614" w:rsidRDefault="0054294C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gridSpan w:val="2"/>
          </w:tcPr>
          <w:p w14:paraId="46B32C61" w14:textId="77777777" w:rsidR="0054294C" w:rsidRPr="004D74D7" w:rsidRDefault="0054294C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nil"/>
            </w:tcBorders>
          </w:tcPr>
          <w:p w14:paraId="62BA63F2" w14:textId="77777777" w:rsidR="0054294C" w:rsidRPr="00AB2614" w:rsidRDefault="0054294C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1283" w:rsidRPr="004D74D7" w14:paraId="2BE3C2BE" w14:textId="77777777" w:rsidTr="006D0B5C">
        <w:tc>
          <w:tcPr>
            <w:tcW w:w="5795" w:type="dxa"/>
            <w:gridSpan w:val="3"/>
          </w:tcPr>
          <w:p w14:paraId="08C9FC69" w14:textId="48072A5F" w:rsidR="00DC1283" w:rsidRPr="00FD6B09" w:rsidRDefault="00AF18BB" w:rsidP="00AF18BB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</w:rPr>
            </w:pPr>
            <w:r w:rsidRPr="00FD6B0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 w:rsidR="00652AF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ทางอ้อม</w:t>
            </w:r>
            <w:r w:rsidRPr="00FD6B0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ที่</w:t>
            </w:r>
            <w:r w:rsidR="008257A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จัดตั้งขึ้นใหม่</w:t>
            </w:r>
          </w:p>
        </w:tc>
        <w:tc>
          <w:tcPr>
            <w:tcW w:w="236" w:type="dxa"/>
            <w:gridSpan w:val="2"/>
            <w:vAlign w:val="center"/>
          </w:tcPr>
          <w:p w14:paraId="47E5074F" w14:textId="77777777" w:rsidR="00DC1283" w:rsidRPr="00FD6B09" w:rsidRDefault="00DC1283" w:rsidP="00954C72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59" w:type="dxa"/>
            <w:vAlign w:val="center"/>
          </w:tcPr>
          <w:p w14:paraId="38564042" w14:textId="77777777" w:rsidR="00DC1283" w:rsidRPr="00FD6B09" w:rsidRDefault="00DC1283" w:rsidP="00954C72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center"/>
          </w:tcPr>
          <w:p w14:paraId="5FEC06A8" w14:textId="77777777" w:rsidR="00DC1283" w:rsidRPr="00FD6B09" w:rsidRDefault="00DC1283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14:paraId="7CC83D55" w14:textId="77777777" w:rsidR="00DC1283" w:rsidRPr="00FD6B09" w:rsidRDefault="00DC1283" w:rsidP="0095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251" w:type="dxa"/>
            <w:gridSpan w:val="2"/>
            <w:vAlign w:val="center"/>
          </w:tcPr>
          <w:p w14:paraId="28E5F212" w14:textId="77777777" w:rsidR="00DC1283" w:rsidRPr="00FD6B09" w:rsidRDefault="00DC1283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4" w:type="dxa"/>
            <w:vAlign w:val="center"/>
          </w:tcPr>
          <w:p w14:paraId="188470B0" w14:textId="77777777" w:rsidR="00DC1283" w:rsidRPr="00FD6B09" w:rsidRDefault="00DC1283" w:rsidP="0095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A95D15" w:rsidRPr="004D74D7" w14:paraId="63C514CA" w14:textId="77777777" w:rsidTr="006D0B5C">
        <w:tc>
          <w:tcPr>
            <w:tcW w:w="2781" w:type="dxa"/>
          </w:tcPr>
          <w:p w14:paraId="61B85AB1" w14:textId="1FFFBE24" w:rsidR="00A95D15" w:rsidRPr="00DE2AF2" w:rsidRDefault="00A95D15" w:rsidP="00A95D15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E2AF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E2AF2">
              <w:rPr>
                <w:rFonts w:ascii="Angsana New" w:hAnsi="Angsana New" w:cs="Angsana New"/>
                <w:sz w:val="28"/>
                <w:szCs w:val="28"/>
                <w:lang w:val="en-AU"/>
              </w:rPr>
              <w:t xml:space="preserve">)  </w:t>
            </w:r>
            <w:r w:rsidRPr="00DE2AF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ซีพี</w:t>
            </w:r>
            <w:r w:rsidRPr="00DE2AF2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  <w:r w:rsidRPr="00DE2AF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อูโอริกิ</w:t>
            </w:r>
            <w:r w:rsidR="00CB02B1" w:rsidRPr="00DE2AF2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4C756C" w:rsidRPr="00DE2AF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จำกัด </w:t>
            </w:r>
            <w:r w:rsidR="0088383A" w:rsidRPr="00DE2AF2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238" w:type="dxa"/>
          </w:tcPr>
          <w:p w14:paraId="787C2D43" w14:textId="77777777" w:rsidR="00A95D15" w:rsidRPr="00DE2AF2" w:rsidRDefault="00A95D15" w:rsidP="00A95D15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79" w:type="dxa"/>
          </w:tcPr>
          <w:p w14:paraId="0C5CF98D" w14:textId="1FE9B898" w:rsidR="00A95D15" w:rsidRPr="00DE2AF2" w:rsidRDefault="0043436E" w:rsidP="00081429">
            <w:pPr>
              <w:tabs>
                <w:tab w:val="left" w:pos="162"/>
              </w:tabs>
              <w:spacing w:line="350" w:lineRule="exact"/>
              <w:ind w:left="-85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E2AF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ผู้</w:t>
            </w:r>
            <w:r w:rsidR="00756B45" w:rsidRPr="00DE2AF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นำเข้าและจัดจำหน่าย</w:t>
            </w:r>
            <w:r w:rsidR="00081429" w:rsidRPr="00DE2AF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36" w:type="dxa"/>
            <w:gridSpan w:val="2"/>
            <w:vAlign w:val="center"/>
          </w:tcPr>
          <w:p w14:paraId="65DE4EA4" w14:textId="77777777" w:rsidR="00A95D15" w:rsidRPr="00DE2AF2" w:rsidRDefault="00A95D15" w:rsidP="00A95D15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14:paraId="1C7BE12B" w14:textId="7EACA0B0" w:rsidR="00A95D15" w:rsidRPr="00DE2AF2" w:rsidRDefault="00A95D15" w:rsidP="00A95D15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E2AF2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  <w:vAlign w:val="center"/>
          </w:tcPr>
          <w:p w14:paraId="5779DE33" w14:textId="77777777" w:rsidR="00A95D15" w:rsidRPr="00DE2AF2" w:rsidRDefault="00A95D15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794E317A" w14:textId="04C123B4" w:rsidR="00A95D15" w:rsidRPr="00DE2AF2" w:rsidRDefault="00045A36" w:rsidP="00045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DE2AF2">
              <w:rPr>
                <w:rFonts w:ascii="Angsana New" w:hAnsi="Angsana New" w:cs="Angsana New"/>
                <w:sz w:val="28"/>
                <w:szCs w:val="28"/>
                <w:lang w:eastAsia="th-TH"/>
              </w:rPr>
              <w:t>59.98</w:t>
            </w:r>
          </w:p>
        </w:tc>
        <w:tc>
          <w:tcPr>
            <w:tcW w:w="251" w:type="dxa"/>
            <w:gridSpan w:val="2"/>
            <w:vAlign w:val="center"/>
          </w:tcPr>
          <w:p w14:paraId="47CD0530" w14:textId="77777777" w:rsidR="00A95D15" w:rsidRPr="00DE2AF2" w:rsidRDefault="00A95D15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1F4CE39F" w14:textId="3196A116" w:rsidR="00A95D15" w:rsidRPr="00DE2AF2" w:rsidRDefault="00A95D15" w:rsidP="00A95D15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2A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F5FE1" w:rsidRPr="004D74D7" w14:paraId="618984A0" w14:textId="77777777" w:rsidTr="006D0B5C">
        <w:tc>
          <w:tcPr>
            <w:tcW w:w="2781" w:type="dxa"/>
          </w:tcPr>
          <w:p w14:paraId="38C2635F" w14:textId="77777777" w:rsidR="003F5FE1" w:rsidRPr="00DE2AF2" w:rsidRDefault="003F5FE1" w:rsidP="00A95D15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146B0676" w14:textId="77777777" w:rsidR="003F5FE1" w:rsidRPr="00DE2AF2" w:rsidRDefault="003F5FE1" w:rsidP="00A95D15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79" w:type="dxa"/>
          </w:tcPr>
          <w:p w14:paraId="68E39343" w14:textId="5B7E4CF1" w:rsidR="003F5FE1" w:rsidRPr="00DE2AF2" w:rsidRDefault="00081429" w:rsidP="00081429">
            <w:pPr>
              <w:tabs>
                <w:tab w:val="left" w:pos="162"/>
              </w:tabs>
              <w:spacing w:line="350" w:lineRule="exact"/>
              <w:ind w:left="72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E2AF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อาหารทะเล อาหารพร้อมปรุง</w:t>
            </w:r>
          </w:p>
        </w:tc>
        <w:tc>
          <w:tcPr>
            <w:tcW w:w="236" w:type="dxa"/>
            <w:gridSpan w:val="2"/>
            <w:vAlign w:val="center"/>
          </w:tcPr>
          <w:p w14:paraId="7D956C98" w14:textId="77777777" w:rsidR="003F5FE1" w:rsidRPr="00DE2AF2" w:rsidRDefault="003F5FE1" w:rsidP="00A95D15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14:paraId="6873FBB4" w14:textId="77777777" w:rsidR="003F5FE1" w:rsidRPr="00DE2AF2" w:rsidRDefault="003F5FE1" w:rsidP="00A95D15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448C053A" w14:textId="77777777" w:rsidR="003F5FE1" w:rsidRPr="00DE2AF2" w:rsidRDefault="003F5FE1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4AB15DEF" w14:textId="77777777" w:rsidR="003F5FE1" w:rsidRPr="00DE2AF2" w:rsidRDefault="003F5FE1" w:rsidP="00045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1" w:type="dxa"/>
            <w:gridSpan w:val="2"/>
            <w:vAlign w:val="center"/>
          </w:tcPr>
          <w:p w14:paraId="116D67D4" w14:textId="77777777" w:rsidR="003F5FE1" w:rsidRPr="00DE2AF2" w:rsidRDefault="003F5FE1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2D34E6DD" w14:textId="77777777" w:rsidR="003F5FE1" w:rsidRPr="00DE2AF2" w:rsidRDefault="003F5FE1" w:rsidP="00A95D15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F5FE1" w:rsidRPr="004D74D7" w14:paraId="3820C831" w14:textId="77777777" w:rsidTr="006D0B5C">
        <w:tc>
          <w:tcPr>
            <w:tcW w:w="2781" w:type="dxa"/>
          </w:tcPr>
          <w:p w14:paraId="1A18FB1D" w14:textId="77777777" w:rsidR="003F5FE1" w:rsidRPr="00DE2AF2" w:rsidRDefault="003F5FE1" w:rsidP="00A95D15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4B663F22" w14:textId="77777777" w:rsidR="003F5FE1" w:rsidRPr="00DE2AF2" w:rsidRDefault="003F5FE1" w:rsidP="00A95D15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79" w:type="dxa"/>
          </w:tcPr>
          <w:p w14:paraId="2C90CCA6" w14:textId="6A1FA809" w:rsidR="003F5FE1" w:rsidRPr="00DE2AF2" w:rsidRDefault="00081429" w:rsidP="00081429">
            <w:pPr>
              <w:tabs>
                <w:tab w:val="left" w:pos="162"/>
              </w:tabs>
              <w:spacing w:line="350" w:lineRule="exact"/>
              <w:ind w:left="99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E2AF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และอาหารพร้อมทาน</w:t>
            </w:r>
          </w:p>
        </w:tc>
        <w:tc>
          <w:tcPr>
            <w:tcW w:w="236" w:type="dxa"/>
            <w:gridSpan w:val="2"/>
            <w:vAlign w:val="center"/>
          </w:tcPr>
          <w:p w14:paraId="4A07D937" w14:textId="77777777" w:rsidR="003F5FE1" w:rsidRPr="00DE2AF2" w:rsidRDefault="003F5FE1" w:rsidP="00A95D15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14:paraId="2A24F5D0" w14:textId="77777777" w:rsidR="003F5FE1" w:rsidRPr="00DE2AF2" w:rsidRDefault="003F5FE1" w:rsidP="00A95D15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66F6F671" w14:textId="77777777" w:rsidR="003F5FE1" w:rsidRPr="00DE2AF2" w:rsidRDefault="003F5FE1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B592AA3" w14:textId="77777777" w:rsidR="003F5FE1" w:rsidRPr="00DE2AF2" w:rsidRDefault="003F5FE1" w:rsidP="00045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1" w:type="dxa"/>
            <w:gridSpan w:val="2"/>
            <w:vAlign w:val="center"/>
          </w:tcPr>
          <w:p w14:paraId="16C58409" w14:textId="77777777" w:rsidR="003F5FE1" w:rsidRPr="00DE2AF2" w:rsidRDefault="003F5FE1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3267186C" w14:textId="77777777" w:rsidR="003F5FE1" w:rsidRPr="00DE2AF2" w:rsidRDefault="003F5FE1" w:rsidP="00A95D15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95D15" w:rsidRPr="004D74D7" w14:paraId="213E7844" w14:textId="77777777" w:rsidTr="006D0B5C">
        <w:tc>
          <w:tcPr>
            <w:tcW w:w="2781" w:type="dxa"/>
          </w:tcPr>
          <w:p w14:paraId="43F265C3" w14:textId="79D1A082" w:rsidR="00A95D15" w:rsidRDefault="00A95D15" w:rsidP="00A95D15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32B4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232B40">
              <w:rPr>
                <w:rFonts w:ascii="Angsana New" w:hAnsi="Angsana New" w:cs="Angsana New"/>
                <w:sz w:val="28"/>
                <w:szCs w:val="28"/>
                <w:lang w:val="en-AU"/>
              </w:rPr>
              <w:t>)  AHM Lifestyles Pte Ltd</w:t>
            </w:r>
            <w:r w:rsidR="0088383A" w:rsidRPr="00232B40">
              <w:rPr>
                <w:rFonts w:ascii="Angsana New" w:hAnsi="Angsana New" w:cs="Angsana New"/>
                <w:sz w:val="28"/>
                <w:szCs w:val="28"/>
                <w:lang w:val="en-AU"/>
              </w:rPr>
              <w:t xml:space="preserve"> </w:t>
            </w:r>
            <w:r w:rsidR="0088383A" w:rsidRPr="00232B40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238" w:type="dxa"/>
          </w:tcPr>
          <w:p w14:paraId="4536BC7C" w14:textId="77777777" w:rsidR="00A95D15" w:rsidRPr="00FD6B09" w:rsidRDefault="00A95D15" w:rsidP="00A95D15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79" w:type="dxa"/>
            <w:shd w:val="clear" w:color="auto" w:fill="auto"/>
          </w:tcPr>
          <w:p w14:paraId="5FE9C84C" w14:textId="283FF870" w:rsidR="00A95D15" w:rsidRPr="00F47A01" w:rsidRDefault="00D050F0" w:rsidP="0073340B">
            <w:pPr>
              <w:tabs>
                <w:tab w:val="left" w:pos="162"/>
              </w:tabs>
              <w:spacing w:line="350" w:lineRule="exact"/>
              <w:ind w:left="-87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47A0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ให้บริการที่ปรึกษากิจการร้านอาหาร</w:t>
            </w:r>
          </w:p>
        </w:tc>
        <w:tc>
          <w:tcPr>
            <w:tcW w:w="236" w:type="dxa"/>
            <w:gridSpan w:val="2"/>
            <w:vAlign w:val="center"/>
          </w:tcPr>
          <w:p w14:paraId="26B5F0FD" w14:textId="77777777" w:rsidR="00A95D15" w:rsidRPr="00F47A01" w:rsidRDefault="00A95D15" w:rsidP="00A95D15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14:paraId="2CEAEA89" w14:textId="44091AEE" w:rsidR="00A95D15" w:rsidRPr="00232B40" w:rsidRDefault="00D050F0" w:rsidP="00A95D15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270" w:type="dxa"/>
            <w:vAlign w:val="center"/>
          </w:tcPr>
          <w:p w14:paraId="4B344E54" w14:textId="77777777" w:rsidR="00A95D15" w:rsidRPr="00232B40" w:rsidRDefault="00A95D15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0ADCE13" w14:textId="1D222B9D" w:rsidR="00A95D15" w:rsidRPr="00232B40" w:rsidRDefault="00600C49" w:rsidP="00A9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232B40">
              <w:rPr>
                <w:rFonts w:ascii="Angsana New" w:hAnsi="Angsana New" w:cs="Angsana New"/>
                <w:sz w:val="28"/>
                <w:szCs w:val="28"/>
                <w:lang w:eastAsia="th-TH"/>
              </w:rPr>
              <w:t>62.43</w:t>
            </w:r>
          </w:p>
        </w:tc>
        <w:tc>
          <w:tcPr>
            <w:tcW w:w="251" w:type="dxa"/>
            <w:gridSpan w:val="2"/>
            <w:vAlign w:val="center"/>
          </w:tcPr>
          <w:p w14:paraId="16C7756A" w14:textId="77777777" w:rsidR="00A95D15" w:rsidRPr="00232B40" w:rsidRDefault="00A95D15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7CF0140F" w14:textId="6653F3C7" w:rsidR="00A95D15" w:rsidRPr="00232B40" w:rsidRDefault="00A95D15" w:rsidP="00A95D15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2B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A95D15" w:rsidRPr="004D74D7" w14:paraId="3FE8BBD5" w14:textId="77777777" w:rsidTr="006D0B5C">
        <w:tc>
          <w:tcPr>
            <w:tcW w:w="2781" w:type="dxa"/>
          </w:tcPr>
          <w:p w14:paraId="50EF5C4D" w14:textId="4B168EBD" w:rsidR="00A95D15" w:rsidRPr="00BA105D" w:rsidRDefault="00A95D15" w:rsidP="00A95D15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BA105D">
              <w:rPr>
                <w:rFonts w:ascii="Angsana New" w:hAnsi="Angsana New" w:cs="Angsana New"/>
                <w:sz w:val="28"/>
                <w:szCs w:val="28"/>
                <w:lang w:val="en-AU"/>
              </w:rPr>
              <w:t xml:space="preserve">)  </w:t>
            </w:r>
            <w:r w:rsidRPr="005D4C1F">
              <w:rPr>
                <w:rFonts w:ascii="Angsana New" w:hAnsi="Angsana New" w:cs="Angsana New"/>
                <w:sz w:val="28"/>
                <w:szCs w:val="28"/>
                <w:lang w:val="en-AU"/>
              </w:rPr>
              <w:t xml:space="preserve">CP Norfolk (India) Private </w:t>
            </w:r>
          </w:p>
        </w:tc>
        <w:tc>
          <w:tcPr>
            <w:tcW w:w="238" w:type="dxa"/>
          </w:tcPr>
          <w:p w14:paraId="09B4C5ED" w14:textId="77777777" w:rsidR="00A95D15" w:rsidRPr="00FD6B09" w:rsidRDefault="00A95D15" w:rsidP="00A95D15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79" w:type="dxa"/>
          </w:tcPr>
          <w:p w14:paraId="7719C14D" w14:textId="38FC9994" w:rsidR="00A95D15" w:rsidRPr="00181BA4" w:rsidRDefault="00A95D15" w:rsidP="0073340B">
            <w:pPr>
              <w:tabs>
                <w:tab w:val="left" w:pos="162"/>
              </w:tabs>
              <w:spacing w:line="350" w:lineRule="exact"/>
              <w:ind w:left="-96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81BA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ธุรกิจอาหารแปรรูป</w:t>
            </w:r>
          </w:p>
        </w:tc>
        <w:tc>
          <w:tcPr>
            <w:tcW w:w="236" w:type="dxa"/>
            <w:gridSpan w:val="2"/>
            <w:vAlign w:val="center"/>
          </w:tcPr>
          <w:p w14:paraId="3219AD9F" w14:textId="77777777" w:rsidR="00A95D15" w:rsidRPr="00FD6B09" w:rsidRDefault="00A95D15" w:rsidP="00A95D15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59" w:type="dxa"/>
            <w:vAlign w:val="center"/>
          </w:tcPr>
          <w:p w14:paraId="1E266FFA" w14:textId="4D9C8826" w:rsidR="00A95D15" w:rsidRPr="008F226D" w:rsidRDefault="00A95D15" w:rsidP="00A95D15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226D">
              <w:rPr>
                <w:rFonts w:ascii="Angsana New" w:hAnsi="Angsana New" w:cs="Angsana New" w:hint="cs"/>
                <w:sz w:val="28"/>
                <w:szCs w:val="28"/>
                <w:cs/>
              </w:rPr>
              <w:t>อินเดีย</w:t>
            </w:r>
          </w:p>
        </w:tc>
        <w:tc>
          <w:tcPr>
            <w:tcW w:w="270" w:type="dxa"/>
            <w:vAlign w:val="center"/>
          </w:tcPr>
          <w:p w14:paraId="43A27AAC" w14:textId="77777777" w:rsidR="00A95D15" w:rsidRPr="00FD6B09" w:rsidRDefault="00A95D15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14:paraId="4B4902CF" w14:textId="58EA1D29" w:rsidR="00A95D15" w:rsidRPr="008F226D" w:rsidRDefault="00DF3F28" w:rsidP="00A9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87.99</w:t>
            </w:r>
          </w:p>
        </w:tc>
        <w:tc>
          <w:tcPr>
            <w:tcW w:w="251" w:type="dxa"/>
            <w:gridSpan w:val="2"/>
            <w:vAlign w:val="center"/>
          </w:tcPr>
          <w:p w14:paraId="4AFD8F5F" w14:textId="77777777" w:rsidR="00A95D15" w:rsidRPr="008F226D" w:rsidRDefault="00A95D15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7C7216FC" w14:textId="091FFB4A" w:rsidR="00A95D15" w:rsidRPr="00CD786B" w:rsidRDefault="00A95D15" w:rsidP="00A95D15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D78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A95D15" w:rsidRPr="004D74D7" w14:paraId="3680490A" w14:textId="77777777" w:rsidTr="006D0B5C">
        <w:tc>
          <w:tcPr>
            <w:tcW w:w="2781" w:type="dxa"/>
          </w:tcPr>
          <w:p w14:paraId="7F040061" w14:textId="55EAB8F2" w:rsidR="00A95D15" w:rsidRPr="00BA105D" w:rsidRDefault="00A95D15" w:rsidP="00A95D15">
            <w:pPr>
              <w:tabs>
                <w:tab w:val="left" w:pos="162"/>
              </w:tabs>
              <w:spacing w:line="350" w:lineRule="exact"/>
              <w:ind w:left="-114" w:right="-198" w:firstLine="37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D4C1F">
              <w:rPr>
                <w:rFonts w:ascii="Angsana New" w:hAnsi="Angsana New" w:cs="Angsana New"/>
                <w:sz w:val="28"/>
                <w:szCs w:val="28"/>
                <w:lang w:val="en-AU"/>
              </w:rPr>
              <w:t>Limited</w:t>
            </w:r>
            <w:r>
              <w:rPr>
                <w:rFonts w:ascii="Angsana New" w:hAnsi="Angsana New" w:cs="Angsana New"/>
                <w:sz w:val="28"/>
                <w:szCs w:val="28"/>
                <w:lang w:val="en-AU"/>
              </w:rPr>
              <w:t xml:space="preserve"> </w:t>
            </w:r>
            <w:r w:rsidRPr="00BA105D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</w:t>
            </w:r>
            <w:r w:rsidR="0088383A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3</w:t>
            </w:r>
            <w:r w:rsidRPr="00BA105D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38" w:type="dxa"/>
          </w:tcPr>
          <w:p w14:paraId="578F7AC1" w14:textId="77777777" w:rsidR="00A95D15" w:rsidRPr="00FD6B09" w:rsidRDefault="00A95D15" w:rsidP="00A95D15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79" w:type="dxa"/>
          </w:tcPr>
          <w:p w14:paraId="36651F25" w14:textId="77777777" w:rsidR="00A95D15" w:rsidRPr="00FD6B09" w:rsidRDefault="00A95D15" w:rsidP="00A95D15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6068B0E5" w14:textId="77777777" w:rsidR="00A95D15" w:rsidRPr="00FD6B09" w:rsidRDefault="00A95D15" w:rsidP="00A95D15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59" w:type="dxa"/>
            <w:vAlign w:val="center"/>
          </w:tcPr>
          <w:p w14:paraId="2B5734F5" w14:textId="77777777" w:rsidR="00A95D15" w:rsidRPr="00FD6B09" w:rsidRDefault="00A95D15" w:rsidP="00A95D15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center"/>
          </w:tcPr>
          <w:p w14:paraId="4B9766D5" w14:textId="77777777" w:rsidR="00A95D15" w:rsidRPr="00FD6B09" w:rsidRDefault="00A95D15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14:paraId="0A50CC54" w14:textId="77777777" w:rsidR="00A95D15" w:rsidRPr="00FD6B09" w:rsidRDefault="00A95D15" w:rsidP="00A9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251" w:type="dxa"/>
            <w:gridSpan w:val="2"/>
            <w:vAlign w:val="center"/>
          </w:tcPr>
          <w:p w14:paraId="58BB68EA" w14:textId="77777777" w:rsidR="00A95D15" w:rsidRPr="00FD6B09" w:rsidRDefault="00A95D15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4" w:type="dxa"/>
            <w:vAlign w:val="center"/>
          </w:tcPr>
          <w:p w14:paraId="28B4ADE7" w14:textId="77777777" w:rsidR="00A95D15" w:rsidRPr="00FD6B09" w:rsidRDefault="00A95D15" w:rsidP="00A9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A95D15" w:rsidRPr="004D74D7" w14:paraId="47CBEB5C" w14:textId="77777777" w:rsidTr="006D0B5C">
        <w:trPr>
          <w:trHeight w:val="92"/>
        </w:trPr>
        <w:tc>
          <w:tcPr>
            <w:tcW w:w="5795" w:type="dxa"/>
            <w:gridSpan w:val="3"/>
          </w:tcPr>
          <w:p w14:paraId="169EA2CB" w14:textId="77777777" w:rsidR="00A95D15" w:rsidRPr="00DE2AF2" w:rsidRDefault="00A95D15" w:rsidP="00A95D15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5ED81698" w14:textId="77777777" w:rsidR="00A95D15" w:rsidRPr="00FD6B09" w:rsidRDefault="00A95D15" w:rsidP="00A95D15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59" w:type="dxa"/>
            <w:vAlign w:val="center"/>
          </w:tcPr>
          <w:p w14:paraId="22E79EAF" w14:textId="77777777" w:rsidR="00A95D15" w:rsidRPr="00FD6B09" w:rsidRDefault="00A95D15" w:rsidP="00A95D15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center"/>
          </w:tcPr>
          <w:p w14:paraId="2ABF74C5" w14:textId="77777777" w:rsidR="00A95D15" w:rsidRPr="00FD6B09" w:rsidRDefault="00A95D15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14:paraId="0DEF7134" w14:textId="77777777" w:rsidR="00A95D15" w:rsidRPr="00FD6B09" w:rsidRDefault="00A95D15" w:rsidP="00A9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251" w:type="dxa"/>
            <w:gridSpan w:val="2"/>
            <w:vAlign w:val="center"/>
          </w:tcPr>
          <w:p w14:paraId="35D67DE1" w14:textId="77777777" w:rsidR="00A95D15" w:rsidRPr="00FD6B09" w:rsidRDefault="00A95D15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4" w:type="dxa"/>
            <w:vAlign w:val="center"/>
          </w:tcPr>
          <w:p w14:paraId="00A7FE1A" w14:textId="77777777" w:rsidR="00A95D15" w:rsidRPr="00FD6B09" w:rsidRDefault="00A95D15" w:rsidP="00A9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A95D15" w:rsidRPr="004D74D7" w14:paraId="58E890F4" w14:textId="77777777" w:rsidTr="006D0B5C">
        <w:tc>
          <w:tcPr>
            <w:tcW w:w="5795" w:type="dxa"/>
            <w:gridSpan w:val="3"/>
          </w:tcPr>
          <w:p w14:paraId="6748B541" w14:textId="36E91D35" w:rsidR="00A95D15" w:rsidRPr="00FD6B09" w:rsidRDefault="00A95D15" w:rsidP="00A95D15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A53E5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 w:rsidRPr="001A53E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ทางอ้อม</w:t>
            </w:r>
            <w:r w:rsidRPr="00FD6B0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ที่มีการเปลี่ยนแปลงสัดส่วนการถือหุ้น</w:t>
            </w:r>
          </w:p>
        </w:tc>
        <w:tc>
          <w:tcPr>
            <w:tcW w:w="236" w:type="dxa"/>
            <w:gridSpan w:val="2"/>
            <w:vAlign w:val="center"/>
          </w:tcPr>
          <w:p w14:paraId="6B5E74B3" w14:textId="77777777" w:rsidR="00A95D15" w:rsidRPr="00FD6B09" w:rsidRDefault="00A95D15" w:rsidP="00A95D15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59" w:type="dxa"/>
            <w:vAlign w:val="center"/>
          </w:tcPr>
          <w:p w14:paraId="21AFDB0F" w14:textId="77777777" w:rsidR="00A95D15" w:rsidRPr="00FD6B09" w:rsidRDefault="00A95D15" w:rsidP="00A95D15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center"/>
          </w:tcPr>
          <w:p w14:paraId="727394CE" w14:textId="77777777" w:rsidR="00A95D15" w:rsidRPr="00FD6B09" w:rsidRDefault="00A95D15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14:paraId="5720922E" w14:textId="77777777" w:rsidR="00A95D15" w:rsidRPr="00FD6B09" w:rsidRDefault="00A95D15" w:rsidP="00A9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251" w:type="dxa"/>
            <w:gridSpan w:val="2"/>
            <w:vAlign w:val="center"/>
          </w:tcPr>
          <w:p w14:paraId="1794C58E" w14:textId="77777777" w:rsidR="00A95D15" w:rsidRPr="00FD6B09" w:rsidRDefault="00A95D15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4" w:type="dxa"/>
            <w:vAlign w:val="center"/>
          </w:tcPr>
          <w:p w14:paraId="416BA011" w14:textId="77777777" w:rsidR="00A95D15" w:rsidRPr="00FD6B09" w:rsidRDefault="00A95D15" w:rsidP="00A9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1B5BFB" w:rsidRPr="00BA105D" w14:paraId="7D4BA05B" w14:textId="77777777" w:rsidTr="006D0B5C">
        <w:trPr>
          <w:trHeight w:val="288"/>
        </w:trPr>
        <w:tc>
          <w:tcPr>
            <w:tcW w:w="2781" w:type="dxa"/>
          </w:tcPr>
          <w:p w14:paraId="0448F49E" w14:textId="1E42511F" w:rsidR="001B5BFB" w:rsidRPr="00BA105D" w:rsidRDefault="001B5BFB" w:rsidP="00A95D15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1)  </w:t>
            </w:r>
            <w:r w:rsidRPr="00FF1CF1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FF1CF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F1CF1">
              <w:rPr>
                <w:rFonts w:ascii="Angsana New" w:hAnsi="Angsana New" w:cs="Angsana New" w:hint="cs"/>
                <w:sz w:val="28"/>
                <w:szCs w:val="28"/>
                <w:cs/>
              </w:rPr>
              <w:t>ดัคกาลบี้</w:t>
            </w:r>
            <w:r w:rsidRPr="00FF1CF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F1CF1">
              <w:rPr>
                <w:rFonts w:ascii="Angsana New" w:hAnsi="Angsana New" w:cs="Angsana New" w:hint="cs"/>
                <w:sz w:val="28"/>
                <w:szCs w:val="28"/>
                <w:cs/>
              </w:rPr>
              <w:t>กรุ๊ป</w:t>
            </w:r>
            <w:r w:rsidRPr="00FF1CF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F1CF1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  <w:r w:rsidR="0019126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9126E" w:rsidRPr="00BA105D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</w:t>
            </w:r>
            <w:r w:rsidR="0019126E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4</w:t>
            </w:r>
            <w:r w:rsidR="0019126E" w:rsidRPr="00BA105D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38" w:type="dxa"/>
          </w:tcPr>
          <w:p w14:paraId="7DDCF1B0" w14:textId="77777777" w:rsidR="001B5BFB" w:rsidRPr="00BA105D" w:rsidRDefault="001B5BFB" w:rsidP="00081429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9" w:type="dxa"/>
            <w:vAlign w:val="center"/>
          </w:tcPr>
          <w:p w14:paraId="2030F828" w14:textId="12996107" w:rsidR="001B5BFB" w:rsidRDefault="001B5BFB" w:rsidP="0073340B">
            <w:pPr>
              <w:tabs>
                <w:tab w:val="clear" w:pos="3515"/>
                <w:tab w:val="left" w:pos="-42"/>
                <w:tab w:val="left" w:pos="2418"/>
              </w:tabs>
              <w:spacing w:line="350" w:lineRule="exact"/>
              <w:ind w:left="-42" w:right="-198" w:hanging="49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กิจการร้านอาหาร</w:t>
            </w:r>
          </w:p>
        </w:tc>
        <w:tc>
          <w:tcPr>
            <w:tcW w:w="236" w:type="dxa"/>
            <w:gridSpan w:val="2"/>
            <w:vAlign w:val="center"/>
          </w:tcPr>
          <w:p w14:paraId="11ACDCE4" w14:textId="77777777" w:rsidR="001B5BFB" w:rsidRPr="00BA105D" w:rsidRDefault="001B5BFB" w:rsidP="00A95D15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14:paraId="2FA2DFCF" w14:textId="72B0AD1F" w:rsidR="001B5BFB" w:rsidRDefault="001B5BFB" w:rsidP="00A95D15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  <w:vAlign w:val="center"/>
          </w:tcPr>
          <w:p w14:paraId="1670DEE5" w14:textId="77777777" w:rsidR="001B5BFB" w:rsidRPr="00BA105D" w:rsidRDefault="001B5BFB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0323B0BE" w14:textId="48D71419" w:rsidR="001B5BFB" w:rsidRDefault="001B5BFB" w:rsidP="00A9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99.98</w:t>
            </w:r>
          </w:p>
        </w:tc>
        <w:tc>
          <w:tcPr>
            <w:tcW w:w="251" w:type="dxa"/>
            <w:gridSpan w:val="2"/>
            <w:vAlign w:val="center"/>
          </w:tcPr>
          <w:p w14:paraId="0B400952" w14:textId="77777777" w:rsidR="001B5BFB" w:rsidRPr="00BA105D" w:rsidRDefault="001B5BFB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32B24D48" w14:textId="0902A306" w:rsidR="001B5BFB" w:rsidRDefault="001B5BFB" w:rsidP="00A9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decimal" w:pos="564"/>
              </w:tabs>
              <w:ind w:left="-131" w:right="-453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59.99</w:t>
            </w:r>
          </w:p>
        </w:tc>
      </w:tr>
      <w:tr w:rsidR="00A95D15" w:rsidRPr="00BA105D" w14:paraId="07A24603" w14:textId="77777777" w:rsidTr="006D0B5C">
        <w:trPr>
          <w:trHeight w:val="288"/>
        </w:trPr>
        <w:tc>
          <w:tcPr>
            <w:tcW w:w="2781" w:type="dxa"/>
          </w:tcPr>
          <w:p w14:paraId="49ECA146" w14:textId="31AD7418" w:rsidR="00A95D15" w:rsidRPr="00BA105D" w:rsidRDefault="00A95D15" w:rsidP="00A95D15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BA105D">
              <w:rPr>
                <w:rFonts w:ascii="Angsana New" w:hAnsi="Angsana New" w:cs="Angsana New"/>
                <w:sz w:val="28"/>
                <w:szCs w:val="28"/>
              </w:rPr>
              <w:t xml:space="preserve">)  </w:t>
            </w:r>
            <w:r w:rsidRPr="00E37D9F">
              <w:rPr>
                <w:rFonts w:ascii="Angsana New" w:hAnsi="Angsana New" w:cs="Angsana New"/>
                <w:sz w:val="28"/>
                <w:szCs w:val="28"/>
              </w:rPr>
              <w:t xml:space="preserve">CP </w:t>
            </w:r>
            <w:proofErr w:type="spellStart"/>
            <w:r w:rsidRPr="00E37D9F">
              <w:rPr>
                <w:rFonts w:ascii="Angsana New" w:hAnsi="Angsana New" w:cs="Angsana New"/>
                <w:sz w:val="28"/>
                <w:szCs w:val="28"/>
              </w:rPr>
              <w:t>Chozen</w:t>
            </w:r>
            <w:proofErr w:type="spellEnd"/>
            <w:r w:rsidRPr="00E37D9F">
              <w:rPr>
                <w:rFonts w:ascii="Angsana New" w:hAnsi="Angsana New" w:cs="Angsana New"/>
                <w:sz w:val="28"/>
                <w:szCs w:val="28"/>
              </w:rPr>
              <w:t xml:space="preserve"> Limited</w:t>
            </w:r>
            <w:r w:rsidRPr="00BA105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A105D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</w:t>
            </w:r>
            <w:r w:rsidR="0088383A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5</w:t>
            </w:r>
            <w:r w:rsidRPr="00BA105D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38" w:type="dxa"/>
          </w:tcPr>
          <w:p w14:paraId="15F3CDE7" w14:textId="77777777" w:rsidR="00A95D15" w:rsidRPr="00BA105D" w:rsidRDefault="00A95D15" w:rsidP="00A95D15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9" w:type="dxa"/>
            <w:vAlign w:val="center"/>
          </w:tcPr>
          <w:p w14:paraId="452ED7BB" w14:textId="35343073" w:rsidR="00A95D15" w:rsidRPr="00BA105D" w:rsidRDefault="00A95D15" w:rsidP="0073340B">
            <w:pPr>
              <w:tabs>
                <w:tab w:val="clear" w:pos="3515"/>
                <w:tab w:val="left" w:pos="-63"/>
                <w:tab w:val="left" w:pos="162"/>
                <w:tab w:val="left" w:pos="2418"/>
              </w:tabs>
              <w:spacing w:line="350" w:lineRule="exact"/>
              <w:ind w:left="-54" w:right="-198" w:hanging="37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กิจการลงทุน</w:t>
            </w:r>
          </w:p>
        </w:tc>
        <w:tc>
          <w:tcPr>
            <w:tcW w:w="236" w:type="dxa"/>
            <w:gridSpan w:val="2"/>
            <w:vAlign w:val="center"/>
          </w:tcPr>
          <w:p w14:paraId="3116FF58" w14:textId="77777777" w:rsidR="00A95D15" w:rsidRPr="00BA105D" w:rsidRDefault="00A95D15" w:rsidP="00A95D15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14:paraId="5A4EA7B6" w14:textId="2E337A61" w:rsidR="00A95D15" w:rsidRPr="00BA105D" w:rsidRDefault="00A95D15" w:rsidP="00A95D15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อังกฤษ</w:t>
            </w:r>
          </w:p>
        </w:tc>
        <w:tc>
          <w:tcPr>
            <w:tcW w:w="270" w:type="dxa"/>
            <w:vAlign w:val="center"/>
          </w:tcPr>
          <w:p w14:paraId="1684DBAB" w14:textId="77777777" w:rsidR="00A95D15" w:rsidRPr="00BA105D" w:rsidRDefault="00A95D15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01EBEDD7" w14:textId="7E86AD95" w:rsidR="00A95D15" w:rsidRPr="00BA105D" w:rsidRDefault="00DF3F28" w:rsidP="00A9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51" w:type="dxa"/>
            <w:gridSpan w:val="2"/>
            <w:vAlign w:val="center"/>
          </w:tcPr>
          <w:p w14:paraId="531005DB" w14:textId="77777777" w:rsidR="00A95D15" w:rsidRPr="00BA105D" w:rsidRDefault="00A95D15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28BD779B" w14:textId="4F8E1054" w:rsidR="00A95D15" w:rsidRPr="00BA105D" w:rsidRDefault="00A95D15" w:rsidP="00A9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decimal" w:pos="641"/>
              </w:tabs>
              <w:ind w:left="-131" w:right="-453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79.99</w:t>
            </w:r>
          </w:p>
        </w:tc>
      </w:tr>
      <w:tr w:rsidR="00A95D15" w:rsidRPr="00BA105D" w14:paraId="38E9994A" w14:textId="77777777" w:rsidTr="006D0B5C">
        <w:trPr>
          <w:trHeight w:val="288"/>
        </w:trPr>
        <w:tc>
          <w:tcPr>
            <w:tcW w:w="2781" w:type="dxa"/>
          </w:tcPr>
          <w:p w14:paraId="00FA8A7B" w14:textId="13AB7394" w:rsidR="00A95D15" w:rsidRPr="00BA105D" w:rsidRDefault="00A95D15" w:rsidP="00A95D15">
            <w:pPr>
              <w:tabs>
                <w:tab w:val="left" w:pos="162"/>
              </w:tabs>
              <w:spacing w:line="350" w:lineRule="exact"/>
              <w:ind w:left="271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2.1)  </w:t>
            </w:r>
            <w:proofErr w:type="spellStart"/>
            <w:r w:rsidRPr="000F7498">
              <w:rPr>
                <w:rFonts w:ascii="Angsana New" w:hAnsi="Angsana New" w:cs="Angsana New"/>
                <w:sz w:val="28"/>
                <w:szCs w:val="28"/>
              </w:rPr>
              <w:t>Chozen</w:t>
            </w:r>
            <w:proofErr w:type="spellEnd"/>
            <w:r w:rsidRPr="000F7498">
              <w:rPr>
                <w:rFonts w:ascii="Angsana New" w:hAnsi="Angsana New" w:cs="Angsana New"/>
                <w:sz w:val="28"/>
                <w:szCs w:val="28"/>
              </w:rPr>
              <w:t xml:space="preserve"> Holdings Limited</w:t>
            </w:r>
          </w:p>
        </w:tc>
        <w:tc>
          <w:tcPr>
            <w:tcW w:w="238" w:type="dxa"/>
          </w:tcPr>
          <w:p w14:paraId="269F4A0A" w14:textId="77777777" w:rsidR="00A95D15" w:rsidRPr="00BA105D" w:rsidRDefault="00A95D15" w:rsidP="00A95D15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9" w:type="dxa"/>
            <w:vAlign w:val="center"/>
          </w:tcPr>
          <w:p w14:paraId="47E8396B" w14:textId="03A8C558" w:rsidR="00A95D15" w:rsidRPr="00BA105D" w:rsidRDefault="00A95D15" w:rsidP="0073340B">
            <w:pPr>
              <w:tabs>
                <w:tab w:val="clear" w:pos="3515"/>
                <w:tab w:val="left" w:pos="-63"/>
                <w:tab w:val="left" w:pos="162"/>
                <w:tab w:val="left" w:pos="2418"/>
              </w:tabs>
              <w:spacing w:line="350" w:lineRule="exact"/>
              <w:ind w:left="-54" w:right="-198" w:hanging="37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กิจการร้านอาหาร</w:t>
            </w:r>
          </w:p>
        </w:tc>
        <w:tc>
          <w:tcPr>
            <w:tcW w:w="236" w:type="dxa"/>
            <w:gridSpan w:val="2"/>
            <w:vAlign w:val="center"/>
          </w:tcPr>
          <w:p w14:paraId="32EFA6A9" w14:textId="77777777" w:rsidR="00A95D15" w:rsidRPr="00BA105D" w:rsidRDefault="00A95D15" w:rsidP="00A95D15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14:paraId="2ED96907" w14:textId="7CA77C4F" w:rsidR="00A95D15" w:rsidRPr="00BA105D" w:rsidRDefault="00A95D15" w:rsidP="00A95D15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อังกฤษ</w:t>
            </w:r>
          </w:p>
        </w:tc>
        <w:tc>
          <w:tcPr>
            <w:tcW w:w="270" w:type="dxa"/>
            <w:vAlign w:val="center"/>
          </w:tcPr>
          <w:p w14:paraId="659EFDE5" w14:textId="77777777" w:rsidR="00A95D15" w:rsidRPr="00BA105D" w:rsidRDefault="00A95D15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1F7F178E" w14:textId="0FBE24CB" w:rsidR="00A95D15" w:rsidRPr="00BA105D" w:rsidRDefault="00DF3F28" w:rsidP="00A9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51" w:type="dxa"/>
            <w:gridSpan w:val="2"/>
            <w:vAlign w:val="center"/>
          </w:tcPr>
          <w:p w14:paraId="69B7627F" w14:textId="77777777" w:rsidR="00A95D15" w:rsidRPr="00BA105D" w:rsidRDefault="00A95D15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3B4AA004" w14:textId="2C3692FA" w:rsidR="00A95D15" w:rsidRPr="00BA105D" w:rsidRDefault="00A95D15" w:rsidP="00A9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decimal" w:pos="641"/>
              </w:tabs>
              <w:ind w:left="-131" w:right="-453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79.99</w:t>
            </w:r>
          </w:p>
        </w:tc>
      </w:tr>
      <w:tr w:rsidR="00A95D15" w:rsidRPr="00BA105D" w14:paraId="7A841C44" w14:textId="77777777" w:rsidTr="006D0B5C">
        <w:trPr>
          <w:trHeight w:val="288"/>
        </w:trPr>
        <w:tc>
          <w:tcPr>
            <w:tcW w:w="2781" w:type="dxa"/>
          </w:tcPr>
          <w:p w14:paraId="221CFDAA" w14:textId="201ECECA" w:rsidR="00A95D15" w:rsidRPr="00BA105D" w:rsidRDefault="00A95D15" w:rsidP="00A95D15">
            <w:pPr>
              <w:tabs>
                <w:tab w:val="left" w:pos="162"/>
              </w:tabs>
              <w:spacing w:line="350" w:lineRule="exact"/>
              <w:ind w:left="271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2.2)  </w:t>
            </w:r>
            <w:proofErr w:type="spellStart"/>
            <w:r w:rsidRPr="000C2D8E">
              <w:rPr>
                <w:rFonts w:ascii="Angsana New" w:hAnsi="Angsana New" w:cs="Angsana New"/>
                <w:sz w:val="28"/>
                <w:szCs w:val="28"/>
              </w:rPr>
              <w:t>Chozen</w:t>
            </w:r>
            <w:proofErr w:type="spellEnd"/>
            <w:r w:rsidRPr="000C2D8E">
              <w:rPr>
                <w:rFonts w:ascii="Angsana New" w:hAnsi="Angsana New" w:cs="Angsana New"/>
                <w:sz w:val="28"/>
                <w:szCs w:val="28"/>
              </w:rPr>
              <w:t xml:space="preserve"> Noodle Trading </w:t>
            </w:r>
          </w:p>
        </w:tc>
        <w:tc>
          <w:tcPr>
            <w:tcW w:w="238" w:type="dxa"/>
          </w:tcPr>
          <w:p w14:paraId="4D3C1F26" w14:textId="77777777" w:rsidR="00A95D15" w:rsidRPr="00BA105D" w:rsidRDefault="00A95D15" w:rsidP="00A95D15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9" w:type="dxa"/>
            <w:vAlign w:val="center"/>
          </w:tcPr>
          <w:p w14:paraId="1683DE15" w14:textId="6262FD67" w:rsidR="00A95D15" w:rsidRPr="00BA105D" w:rsidRDefault="00A95D15" w:rsidP="0073340B">
            <w:pPr>
              <w:tabs>
                <w:tab w:val="clear" w:pos="3515"/>
                <w:tab w:val="left" w:pos="-63"/>
                <w:tab w:val="left" w:pos="162"/>
                <w:tab w:val="left" w:pos="2418"/>
              </w:tabs>
              <w:spacing w:line="350" w:lineRule="exact"/>
              <w:ind w:left="-54" w:right="-198" w:hanging="4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กิจการให้เช่าอสังหาริมทรัพย์</w:t>
            </w:r>
          </w:p>
        </w:tc>
        <w:tc>
          <w:tcPr>
            <w:tcW w:w="236" w:type="dxa"/>
            <w:gridSpan w:val="2"/>
            <w:vAlign w:val="center"/>
          </w:tcPr>
          <w:p w14:paraId="5BEB86F9" w14:textId="77777777" w:rsidR="00A95D15" w:rsidRPr="00BA105D" w:rsidRDefault="00A95D15" w:rsidP="00A95D15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14:paraId="75A5D2E6" w14:textId="0AA03BED" w:rsidR="00A95D15" w:rsidRPr="00BA105D" w:rsidRDefault="00A95D15" w:rsidP="00A95D15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อังกฤษ</w:t>
            </w:r>
          </w:p>
        </w:tc>
        <w:tc>
          <w:tcPr>
            <w:tcW w:w="270" w:type="dxa"/>
            <w:vAlign w:val="center"/>
          </w:tcPr>
          <w:p w14:paraId="7598B697" w14:textId="77777777" w:rsidR="00A95D15" w:rsidRPr="00BA105D" w:rsidRDefault="00A95D15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7EA1B490" w14:textId="0C96365F" w:rsidR="00A95D15" w:rsidRPr="00BA105D" w:rsidRDefault="00DF3F28" w:rsidP="00A9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51" w:type="dxa"/>
            <w:gridSpan w:val="2"/>
            <w:vAlign w:val="center"/>
          </w:tcPr>
          <w:p w14:paraId="1C99064E" w14:textId="77777777" w:rsidR="00A95D15" w:rsidRPr="00BA105D" w:rsidRDefault="00A95D15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359399E8" w14:textId="4D701897" w:rsidR="00A95D15" w:rsidRPr="00BA105D" w:rsidRDefault="00A95D15" w:rsidP="00A9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decimal" w:pos="641"/>
              </w:tabs>
              <w:ind w:left="-131" w:right="-453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79.99</w:t>
            </w:r>
          </w:p>
        </w:tc>
      </w:tr>
      <w:tr w:rsidR="00A95D15" w:rsidRPr="00BA105D" w14:paraId="2C6043A9" w14:textId="77777777" w:rsidTr="006D0B5C">
        <w:tc>
          <w:tcPr>
            <w:tcW w:w="2781" w:type="dxa"/>
          </w:tcPr>
          <w:p w14:paraId="5F8D9EC3" w14:textId="7AE9C8A1" w:rsidR="00A95D15" w:rsidRPr="00BA105D" w:rsidRDefault="00A95D15" w:rsidP="00A95D15">
            <w:pPr>
              <w:tabs>
                <w:tab w:val="clear" w:pos="227"/>
                <w:tab w:val="clear" w:pos="454"/>
                <w:tab w:val="left" w:pos="460"/>
              </w:tabs>
              <w:spacing w:line="350" w:lineRule="exact"/>
              <w:ind w:left="752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C2D8E">
              <w:rPr>
                <w:rFonts w:ascii="Angsana New" w:hAnsi="Angsana New" w:cs="Angsana New"/>
                <w:sz w:val="28"/>
                <w:szCs w:val="28"/>
              </w:rPr>
              <w:t>Limited</w:t>
            </w:r>
          </w:p>
        </w:tc>
        <w:tc>
          <w:tcPr>
            <w:tcW w:w="238" w:type="dxa"/>
          </w:tcPr>
          <w:p w14:paraId="57107F6C" w14:textId="77777777" w:rsidR="00A95D15" w:rsidRPr="00BA105D" w:rsidRDefault="00A95D15" w:rsidP="00A95D15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9" w:type="dxa"/>
            <w:vAlign w:val="center"/>
          </w:tcPr>
          <w:p w14:paraId="2EF5313F" w14:textId="77777777" w:rsidR="00A95D15" w:rsidRPr="00BA105D" w:rsidRDefault="00A95D15" w:rsidP="00A95D15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0F6EFDA7" w14:textId="77777777" w:rsidR="00A95D15" w:rsidRPr="00BA105D" w:rsidRDefault="00A95D15" w:rsidP="00A95D15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14:paraId="3005B940" w14:textId="77777777" w:rsidR="00A95D15" w:rsidRPr="00BA105D" w:rsidRDefault="00A95D15" w:rsidP="00A95D15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66A08DF6" w14:textId="77777777" w:rsidR="00A95D15" w:rsidRPr="00BA105D" w:rsidRDefault="00A95D15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872FBAC" w14:textId="77777777" w:rsidR="00A95D15" w:rsidRPr="00BA105D" w:rsidRDefault="00A95D15" w:rsidP="00A9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1" w:type="dxa"/>
            <w:gridSpan w:val="2"/>
            <w:vAlign w:val="center"/>
          </w:tcPr>
          <w:p w14:paraId="2E2DBF24" w14:textId="77777777" w:rsidR="00A95D15" w:rsidRPr="00BA105D" w:rsidRDefault="00A95D15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2C0A90C3" w14:textId="77777777" w:rsidR="00A95D15" w:rsidRPr="00BA105D" w:rsidRDefault="00A95D15" w:rsidP="00A9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570"/>
              </w:tabs>
              <w:ind w:left="-131" w:right="-453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  <w:tr w:rsidR="0019126E" w:rsidRPr="00BA105D" w14:paraId="5A469619" w14:textId="77777777" w:rsidTr="006D0B5C">
        <w:trPr>
          <w:trHeight w:val="119"/>
        </w:trPr>
        <w:tc>
          <w:tcPr>
            <w:tcW w:w="2781" w:type="dxa"/>
          </w:tcPr>
          <w:p w14:paraId="396452D9" w14:textId="466A8D1D" w:rsidR="0019126E" w:rsidRPr="000C2D8E" w:rsidRDefault="0019126E" w:rsidP="0019126E">
            <w:pPr>
              <w:tabs>
                <w:tab w:val="clear" w:pos="454"/>
                <w:tab w:val="left" w:pos="162"/>
                <w:tab w:val="left" w:pos="460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BA105D">
              <w:rPr>
                <w:rFonts w:ascii="Angsana New" w:hAnsi="Angsana New" w:cs="Angsana New"/>
                <w:sz w:val="28"/>
                <w:szCs w:val="28"/>
              </w:rPr>
              <w:t xml:space="preserve">)  </w:t>
            </w:r>
            <w:r w:rsidRPr="00516C7A">
              <w:rPr>
                <w:rFonts w:ascii="Angsana New" w:hAnsi="Angsana New" w:cs="Angsana New"/>
                <w:sz w:val="28"/>
                <w:szCs w:val="28"/>
              </w:rPr>
              <w:t xml:space="preserve">Sheng Da Foods Co., Ltd. </w:t>
            </w:r>
            <w:r w:rsidRPr="00BA105D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6</w:t>
            </w:r>
            <w:r w:rsidRPr="00BA105D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38" w:type="dxa"/>
          </w:tcPr>
          <w:p w14:paraId="58CB126B" w14:textId="77777777" w:rsidR="0019126E" w:rsidRPr="00BA105D" w:rsidRDefault="0019126E" w:rsidP="0019126E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9" w:type="dxa"/>
            <w:vAlign w:val="center"/>
          </w:tcPr>
          <w:p w14:paraId="018E6692" w14:textId="2E7419D2" w:rsidR="0019126E" w:rsidRPr="00BA105D" w:rsidRDefault="0019126E" w:rsidP="0073340B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right="-198" w:hanging="10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ธุรกิจไก่ไข่</w:t>
            </w:r>
          </w:p>
        </w:tc>
        <w:tc>
          <w:tcPr>
            <w:tcW w:w="236" w:type="dxa"/>
            <w:gridSpan w:val="2"/>
            <w:vAlign w:val="center"/>
          </w:tcPr>
          <w:p w14:paraId="4F019E65" w14:textId="77777777" w:rsidR="0019126E" w:rsidRPr="00BA105D" w:rsidRDefault="0019126E" w:rsidP="0019126E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14:paraId="0C265ABE" w14:textId="370F6495" w:rsidR="0019126E" w:rsidRPr="00BA105D" w:rsidRDefault="0019126E" w:rsidP="0019126E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สาธารณรัฐจีน</w:t>
            </w:r>
          </w:p>
        </w:tc>
        <w:tc>
          <w:tcPr>
            <w:tcW w:w="270" w:type="dxa"/>
            <w:vAlign w:val="center"/>
          </w:tcPr>
          <w:p w14:paraId="3673E5FE" w14:textId="77777777" w:rsidR="0019126E" w:rsidRPr="00BA105D" w:rsidRDefault="0019126E" w:rsidP="0019126E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174B193E" w14:textId="6492730E" w:rsidR="0019126E" w:rsidRPr="00BA105D" w:rsidRDefault="0019126E" w:rsidP="0019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16.27</w:t>
            </w:r>
          </w:p>
        </w:tc>
        <w:tc>
          <w:tcPr>
            <w:tcW w:w="251" w:type="dxa"/>
            <w:gridSpan w:val="2"/>
            <w:vAlign w:val="center"/>
          </w:tcPr>
          <w:p w14:paraId="37141C71" w14:textId="77777777" w:rsidR="0019126E" w:rsidRPr="00BA105D" w:rsidRDefault="0019126E" w:rsidP="0019126E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1993E861" w14:textId="6154D280" w:rsidR="0019126E" w:rsidRPr="00BA105D" w:rsidRDefault="0019126E" w:rsidP="0019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570"/>
              </w:tabs>
              <w:ind w:left="-131" w:right="-453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14.92</w:t>
            </w:r>
          </w:p>
        </w:tc>
      </w:tr>
      <w:tr w:rsidR="00651E3E" w:rsidRPr="00BA105D" w14:paraId="5F7314E4" w14:textId="77777777" w:rsidTr="006D0B5C">
        <w:trPr>
          <w:trHeight w:val="119"/>
        </w:trPr>
        <w:tc>
          <w:tcPr>
            <w:tcW w:w="2781" w:type="dxa"/>
          </w:tcPr>
          <w:p w14:paraId="01574979" w14:textId="0DAFF59A" w:rsidR="00651E3E" w:rsidRPr="000C2D8E" w:rsidRDefault="00651E3E" w:rsidP="00651E3E">
            <w:pPr>
              <w:tabs>
                <w:tab w:val="clear" w:pos="454"/>
                <w:tab w:val="left" w:pos="162"/>
                <w:tab w:val="left" w:pos="460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0CAA61A1" w14:textId="77777777" w:rsidR="00651E3E" w:rsidRPr="00BA105D" w:rsidRDefault="00651E3E" w:rsidP="00A95D15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9" w:type="dxa"/>
            <w:vAlign w:val="center"/>
          </w:tcPr>
          <w:p w14:paraId="7F701994" w14:textId="086E61F0" w:rsidR="00651E3E" w:rsidRPr="00BA105D" w:rsidRDefault="00651E3E" w:rsidP="0019126E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0A924209" w14:textId="77777777" w:rsidR="00651E3E" w:rsidRPr="00BA105D" w:rsidRDefault="00651E3E" w:rsidP="00A95D15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14:paraId="27FC077F" w14:textId="0E1C605B" w:rsidR="00651E3E" w:rsidRPr="00BA105D" w:rsidRDefault="0019126E" w:rsidP="00A95D15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ไต้หวัน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0AB85DC5" w14:textId="6B50ED88" w:rsidR="00651E3E" w:rsidRPr="00BA105D" w:rsidRDefault="00651E3E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DF1FEBE" w14:textId="0440F696" w:rsidR="00651E3E" w:rsidRPr="00BA105D" w:rsidRDefault="00651E3E" w:rsidP="00A9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1" w:type="dxa"/>
            <w:gridSpan w:val="2"/>
            <w:vAlign w:val="center"/>
          </w:tcPr>
          <w:p w14:paraId="27C6B75C" w14:textId="77777777" w:rsidR="00651E3E" w:rsidRPr="00BA105D" w:rsidRDefault="00651E3E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0D751353" w14:textId="60FDD0D2" w:rsidR="00651E3E" w:rsidRPr="00BA105D" w:rsidRDefault="00651E3E" w:rsidP="00A9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570"/>
              </w:tabs>
              <w:ind w:left="-131" w:right="-453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  <w:tr w:rsidR="00FB785D" w:rsidRPr="00BA105D" w14:paraId="04CC1DE1" w14:textId="77777777" w:rsidTr="006D0B5C">
        <w:trPr>
          <w:trHeight w:val="119"/>
        </w:trPr>
        <w:tc>
          <w:tcPr>
            <w:tcW w:w="2781" w:type="dxa"/>
          </w:tcPr>
          <w:p w14:paraId="7B93C8F4" w14:textId="77777777" w:rsidR="00FB785D" w:rsidRPr="000C2D8E" w:rsidRDefault="00FB785D" w:rsidP="00A95D15">
            <w:pPr>
              <w:tabs>
                <w:tab w:val="clear" w:pos="227"/>
                <w:tab w:val="clear" w:pos="454"/>
                <w:tab w:val="left" w:pos="460"/>
              </w:tabs>
              <w:spacing w:line="350" w:lineRule="exact"/>
              <w:ind w:left="752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6F912AFB" w14:textId="77777777" w:rsidR="00FB785D" w:rsidRPr="00BA105D" w:rsidRDefault="00FB785D" w:rsidP="00A95D15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9" w:type="dxa"/>
            <w:vAlign w:val="center"/>
          </w:tcPr>
          <w:p w14:paraId="2F2AC038" w14:textId="77777777" w:rsidR="00FB785D" w:rsidRPr="00BA105D" w:rsidRDefault="00FB785D" w:rsidP="00A95D15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161CE084" w14:textId="77777777" w:rsidR="00FB785D" w:rsidRPr="00BA105D" w:rsidRDefault="00FB785D" w:rsidP="00A95D15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14:paraId="6CDDD5F5" w14:textId="77777777" w:rsidR="00FB785D" w:rsidRPr="00BA105D" w:rsidRDefault="00FB785D" w:rsidP="00A95D15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15660614" w14:textId="77777777" w:rsidR="00FB785D" w:rsidRPr="00BA105D" w:rsidRDefault="00FB785D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0603DA4D" w14:textId="77777777" w:rsidR="00FB785D" w:rsidRPr="00BA105D" w:rsidRDefault="00FB785D" w:rsidP="00A9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1" w:type="dxa"/>
            <w:gridSpan w:val="2"/>
            <w:vAlign w:val="center"/>
          </w:tcPr>
          <w:p w14:paraId="5CDA75D1" w14:textId="77777777" w:rsidR="00FB785D" w:rsidRPr="00BA105D" w:rsidRDefault="00FB785D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43E6B575" w14:textId="77777777" w:rsidR="00FB785D" w:rsidRPr="00BA105D" w:rsidRDefault="00FB785D" w:rsidP="00A9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570"/>
              </w:tabs>
              <w:ind w:left="-131" w:right="-453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  <w:tr w:rsidR="00A95D15" w:rsidRPr="00BA105D" w14:paraId="74F0B853" w14:textId="77777777" w:rsidTr="006D0B5C">
        <w:trPr>
          <w:trHeight w:val="288"/>
        </w:trPr>
        <w:tc>
          <w:tcPr>
            <w:tcW w:w="6021" w:type="dxa"/>
            <w:gridSpan w:val="4"/>
            <w:vAlign w:val="center"/>
          </w:tcPr>
          <w:p w14:paraId="73354A09" w14:textId="0DA5B6BF" w:rsidR="00A95D15" w:rsidRPr="00BA105D" w:rsidRDefault="00A95D15" w:rsidP="00A95D15">
            <w:pPr>
              <w:ind w:left="-108" w:right="-19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6B0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ทางตรงและทางอ้อม</w:t>
            </w:r>
            <w:r w:rsidRPr="00FD6B0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ที่เปลี่ยน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167" w:type="dxa"/>
            <w:gridSpan w:val="2"/>
            <w:vAlign w:val="center"/>
          </w:tcPr>
          <w:p w14:paraId="5E662118" w14:textId="77777777" w:rsidR="00A95D15" w:rsidRPr="00BA105D" w:rsidRDefault="00A95D15" w:rsidP="00A95D15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0F10903B" w14:textId="77777777" w:rsidR="00A95D15" w:rsidRPr="00BA105D" w:rsidRDefault="00A95D15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0979DA3D" w14:textId="77777777" w:rsidR="00A95D15" w:rsidRPr="00BA105D" w:rsidRDefault="00A95D15" w:rsidP="00A9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39" w:type="dxa"/>
            <w:vAlign w:val="center"/>
          </w:tcPr>
          <w:p w14:paraId="22B60F7B" w14:textId="77777777" w:rsidR="00A95D15" w:rsidRPr="00BA105D" w:rsidRDefault="00A95D15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gridSpan w:val="2"/>
            <w:vAlign w:val="center"/>
          </w:tcPr>
          <w:p w14:paraId="3D7CB9CD" w14:textId="77777777" w:rsidR="00A95D15" w:rsidRPr="00BA105D" w:rsidRDefault="00A95D15" w:rsidP="00A9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-131" w:right="-453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  <w:tr w:rsidR="00A95D15" w:rsidRPr="00BA105D" w14:paraId="1F4E6805" w14:textId="77777777" w:rsidTr="006D0B5C">
        <w:trPr>
          <w:trHeight w:hRule="exact" w:val="362"/>
        </w:trPr>
        <w:tc>
          <w:tcPr>
            <w:tcW w:w="2781" w:type="dxa"/>
          </w:tcPr>
          <w:p w14:paraId="687A7762" w14:textId="27952D90" w:rsidR="00A95D15" w:rsidRPr="00BA105D" w:rsidRDefault="00A95D15" w:rsidP="00A95D15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A105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BA105D">
              <w:rPr>
                <w:rFonts w:ascii="Angsana New" w:hAnsi="Angsana New" w:cs="Angsana New"/>
                <w:sz w:val="28"/>
                <w:szCs w:val="28"/>
                <w:lang w:val="en-AU"/>
              </w:rPr>
              <w:t xml:space="preserve">)  </w:t>
            </w:r>
            <w:bookmarkStart w:id="1" w:name="_Hlk139902495"/>
            <w:r w:rsidRPr="001E5F3F">
              <w:rPr>
                <w:rFonts w:ascii="Angsana New" w:hAnsi="Angsana New" w:cs="Angsana New" w:hint="cs"/>
                <w:sz w:val="28"/>
                <w:szCs w:val="28"/>
                <w:cs/>
                <w:lang w:val="en-AU"/>
              </w:rPr>
              <w:t>บริษัท</w:t>
            </w:r>
            <w:r w:rsidRPr="001E5F3F">
              <w:rPr>
                <w:rFonts w:ascii="Angsana New" w:hAnsi="Angsana New" w:cs="Angsana New"/>
                <w:sz w:val="28"/>
                <w:szCs w:val="28"/>
                <w:cs/>
                <w:lang w:val="en-AU"/>
              </w:rPr>
              <w:t xml:space="preserve"> </w:t>
            </w:r>
            <w:r w:rsidRPr="001E5F3F">
              <w:rPr>
                <w:rFonts w:ascii="Angsana New" w:hAnsi="Angsana New" w:cs="Angsana New" w:hint="cs"/>
                <w:sz w:val="28"/>
                <w:szCs w:val="28"/>
                <w:cs/>
                <w:lang w:val="en-AU"/>
              </w:rPr>
              <w:t>ซีพีเอฟ</w:t>
            </w:r>
            <w:r w:rsidRPr="001E5F3F">
              <w:rPr>
                <w:rFonts w:ascii="Angsana New" w:hAnsi="Angsana New" w:cs="Angsana New"/>
                <w:sz w:val="28"/>
                <w:szCs w:val="28"/>
                <w:cs/>
                <w:lang w:val="en-AU"/>
              </w:rPr>
              <w:t xml:space="preserve"> </w:t>
            </w:r>
            <w:r w:rsidRPr="001E5F3F">
              <w:rPr>
                <w:rFonts w:ascii="Angsana New" w:hAnsi="Angsana New" w:cs="Angsana New" w:hint="cs"/>
                <w:sz w:val="28"/>
                <w:szCs w:val="28"/>
                <w:cs/>
                <w:lang w:val="en-AU"/>
              </w:rPr>
              <w:t>โกลบอล</w:t>
            </w:r>
            <w:r w:rsidRPr="001E5F3F">
              <w:rPr>
                <w:rFonts w:ascii="Angsana New" w:hAnsi="Angsana New" w:cs="Angsana New"/>
                <w:sz w:val="28"/>
                <w:szCs w:val="28"/>
                <w:cs/>
                <w:lang w:val="en-AU"/>
              </w:rPr>
              <w:t xml:space="preserve"> </w:t>
            </w:r>
            <w:r w:rsidRPr="001E5F3F">
              <w:rPr>
                <w:rFonts w:ascii="Angsana New" w:hAnsi="Angsana New" w:cs="Angsana New" w:hint="cs"/>
                <w:sz w:val="28"/>
                <w:szCs w:val="28"/>
                <w:cs/>
                <w:lang w:val="en-AU"/>
              </w:rPr>
              <w:t>ฟู้ด</w:t>
            </w:r>
            <w:bookmarkEnd w:id="1"/>
          </w:p>
        </w:tc>
        <w:tc>
          <w:tcPr>
            <w:tcW w:w="238" w:type="dxa"/>
          </w:tcPr>
          <w:p w14:paraId="3D42E2A3" w14:textId="77777777" w:rsidR="00A95D15" w:rsidRPr="00BA105D" w:rsidRDefault="00A95D15" w:rsidP="00A95D15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79" w:type="dxa"/>
            <w:vAlign w:val="center"/>
          </w:tcPr>
          <w:p w14:paraId="49FD609B" w14:textId="7D61BD01" w:rsidR="00A95D15" w:rsidRPr="00BA105D" w:rsidRDefault="00A95D15" w:rsidP="0073340B">
            <w:pPr>
              <w:tabs>
                <w:tab w:val="left" w:pos="162"/>
              </w:tabs>
              <w:spacing w:line="350" w:lineRule="exact"/>
              <w:ind w:left="-45" w:right="-198" w:hanging="64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จัดจำหน่ายผลิตภัณฑ์อาหาร</w:t>
            </w:r>
          </w:p>
        </w:tc>
        <w:tc>
          <w:tcPr>
            <w:tcW w:w="236" w:type="dxa"/>
            <w:gridSpan w:val="2"/>
            <w:vAlign w:val="center"/>
          </w:tcPr>
          <w:p w14:paraId="186FE889" w14:textId="77777777" w:rsidR="00A95D15" w:rsidRPr="00BA105D" w:rsidRDefault="00A95D15" w:rsidP="00A95D15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14:paraId="18389B86" w14:textId="44456A22" w:rsidR="00A95D15" w:rsidRPr="00BA105D" w:rsidRDefault="00A95D15" w:rsidP="00A95D15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  <w:vAlign w:val="center"/>
          </w:tcPr>
          <w:p w14:paraId="4EB32FA8" w14:textId="77777777" w:rsidR="00A95D15" w:rsidRPr="00BA105D" w:rsidRDefault="00A95D15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4B3820EA" w14:textId="2CC6A9D4" w:rsidR="00A95D15" w:rsidRPr="00BA105D" w:rsidRDefault="00A95D15" w:rsidP="00045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99.98</w:t>
            </w:r>
          </w:p>
        </w:tc>
        <w:tc>
          <w:tcPr>
            <w:tcW w:w="251" w:type="dxa"/>
            <w:gridSpan w:val="2"/>
            <w:vAlign w:val="center"/>
          </w:tcPr>
          <w:p w14:paraId="43538587" w14:textId="77777777" w:rsidR="00A95D15" w:rsidRPr="00BA105D" w:rsidRDefault="00A95D15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763661AF" w14:textId="1C67CAED" w:rsidR="00A95D15" w:rsidRPr="00BA105D" w:rsidRDefault="00A95D15" w:rsidP="00A9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453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99.98</w:t>
            </w:r>
          </w:p>
        </w:tc>
      </w:tr>
      <w:tr w:rsidR="00A95D15" w:rsidRPr="00BA105D" w14:paraId="20340C80" w14:textId="77777777" w:rsidTr="006D0B5C">
        <w:trPr>
          <w:trHeight w:hRule="exact" w:val="362"/>
        </w:trPr>
        <w:tc>
          <w:tcPr>
            <w:tcW w:w="2781" w:type="dxa"/>
          </w:tcPr>
          <w:p w14:paraId="2FB7676C" w14:textId="1207DBA5" w:rsidR="00A95D15" w:rsidRPr="00BA105D" w:rsidRDefault="00A95D15" w:rsidP="00A95D15">
            <w:pPr>
              <w:tabs>
                <w:tab w:val="left" w:pos="162"/>
              </w:tabs>
              <w:spacing w:line="350" w:lineRule="exact"/>
              <w:ind w:left="-108" w:right="-198" w:firstLine="3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E5F3F">
              <w:rPr>
                <w:rFonts w:ascii="Angsana New" w:hAnsi="Angsana New" w:cs="Angsana New" w:hint="cs"/>
                <w:sz w:val="28"/>
                <w:szCs w:val="28"/>
                <w:cs/>
                <w:lang w:val="en-AU"/>
              </w:rPr>
              <w:t>โซลูชั่น</w:t>
            </w:r>
            <w:r w:rsidRPr="001E5F3F">
              <w:rPr>
                <w:rFonts w:ascii="Angsana New" w:hAnsi="Angsana New" w:cs="Angsana New"/>
                <w:sz w:val="28"/>
                <w:szCs w:val="28"/>
                <w:cs/>
                <w:lang w:val="en-AU"/>
              </w:rPr>
              <w:t xml:space="preserve"> </w:t>
            </w:r>
            <w:r w:rsidRPr="001E5F3F">
              <w:rPr>
                <w:rFonts w:ascii="Angsana New" w:hAnsi="Angsana New" w:cs="Angsana New" w:hint="cs"/>
                <w:sz w:val="28"/>
                <w:szCs w:val="28"/>
                <w:cs/>
                <w:lang w:val="en-AU"/>
              </w:rPr>
              <w:t>จำกัด</w:t>
            </w:r>
            <w:r w:rsidRPr="001E5F3F">
              <w:rPr>
                <w:rFonts w:ascii="Angsana New" w:hAnsi="Angsana New" w:cs="Angsana New"/>
                <w:sz w:val="28"/>
                <w:szCs w:val="28"/>
                <w:cs/>
                <w:lang w:val="en-AU"/>
              </w:rPr>
              <w:t xml:space="preserve"> (</w:t>
            </w:r>
            <w:r w:rsidRPr="001E5F3F">
              <w:rPr>
                <w:rFonts w:ascii="Angsana New" w:hAnsi="Angsana New" w:cs="Angsana New" w:hint="cs"/>
                <w:sz w:val="28"/>
                <w:szCs w:val="28"/>
                <w:cs/>
                <w:lang w:val="en-AU"/>
              </w:rPr>
              <w:t>มหาชน</w:t>
            </w:r>
            <w:r w:rsidRPr="001E5F3F">
              <w:rPr>
                <w:rFonts w:ascii="Angsana New" w:hAnsi="Angsana New" w:cs="Angsana New"/>
                <w:sz w:val="28"/>
                <w:szCs w:val="28"/>
                <w:cs/>
                <w:lang w:val="en-AU"/>
              </w:rPr>
              <w:t>)</w:t>
            </w:r>
          </w:p>
        </w:tc>
        <w:tc>
          <w:tcPr>
            <w:tcW w:w="238" w:type="dxa"/>
          </w:tcPr>
          <w:p w14:paraId="2A0768E9" w14:textId="77777777" w:rsidR="00A95D15" w:rsidRPr="00BA105D" w:rsidRDefault="00A95D15" w:rsidP="00A95D15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79" w:type="dxa"/>
            <w:vAlign w:val="center"/>
          </w:tcPr>
          <w:p w14:paraId="795081D7" w14:textId="57352603" w:rsidR="00A95D15" w:rsidRPr="00BA105D" w:rsidRDefault="00A95D15" w:rsidP="00A95D15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20921516" w14:textId="77777777" w:rsidR="00A95D15" w:rsidRPr="00BA105D" w:rsidRDefault="00A95D15" w:rsidP="00A95D15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14:paraId="1F3FA9C3" w14:textId="77777777" w:rsidR="00A95D15" w:rsidRPr="00BA105D" w:rsidRDefault="00A95D15" w:rsidP="00A95D15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8605D3A" w14:textId="77777777" w:rsidR="00A95D15" w:rsidRPr="00BA105D" w:rsidRDefault="00A95D15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3E56D89" w14:textId="77777777" w:rsidR="00A95D15" w:rsidRPr="00BA105D" w:rsidRDefault="00A95D15" w:rsidP="00A9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1" w:type="dxa"/>
            <w:gridSpan w:val="2"/>
            <w:vAlign w:val="center"/>
          </w:tcPr>
          <w:p w14:paraId="23A7F717" w14:textId="77777777" w:rsidR="00A95D15" w:rsidRPr="00BA105D" w:rsidRDefault="00A95D15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7DBEEA6B" w14:textId="77777777" w:rsidR="00A95D15" w:rsidRPr="00BA105D" w:rsidRDefault="00A95D15" w:rsidP="00A9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  <w:tr w:rsidR="00A95D15" w:rsidRPr="00BA105D" w14:paraId="4DAAAC06" w14:textId="77777777" w:rsidTr="006D0B5C">
        <w:trPr>
          <w:trHeight w:hRule="exact" w:val="362"/>
        </w:trPr>
        <w:tc>
          <w:tcPr>
            <w:tcW w:w="2781" w:type="dxa"/>
          </w:tcPr>
          <w:p w14:paraId="19C1E169" w14:textId="48B7A51D" w:rsidR="00A95D15" w:rsidRPr="00356795" w:rsidRDefault="00A95D15" w:rsidP="00A95D15">
            <w:pPr>
              <w:tabs>
                <w:tab w:val="left" w:pos="162"/>
              </w:tabs>
              <w:spacing w:line="350" w:lineRule="exact"/>
              <w:ind w:left="-108" w:right="-198" w:firstLine="372"/>
              <w:jc w:val="thaiDistribute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  <w:r w:rsidRPr="004D74D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(เดิมชื่อ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ซีพีเอฟ เทรดดิ้ง</w:t>
            </w:r>
          </w:p>
        </w:tc>
        <w:tc>
          <w:tcPr>
            <w:tcW w:w="238" w:type="dxa"/>
          </w:tcPr>
          <w:p w14:paraId="3DF13370" w14:textId="77777777" w:rsidR="00A95D15" w:rsidRPr="00BA105D" w:rsidRDefault="00A95D15" w:rsidP="00A95D15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79" w:type="dxa"/>
            <w:vAlign w:val="center"/>
          </w:tcPr>
          <w:p w14:paraId="694F35AA" w14:textId="77777777" w:rsidR="00A95D15" w:rsidRDefault="00A95D15" w:rsidP="00A95D15">
            <w:pPr>
              <w:tabs>
                <w:tab w:val="left" w:pos="162"/>
              </w:tabs>
              <w:spacing w:line="350" w:lineRule="exact"/>
              <w:ind w:left="134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1ECA9CC4" w14:textId="77777777" w:rsidR="00A95D15" w:rsidRPr="00BA105D" w:rsidRDefault="00A95D15" w:rsidP="00A95D15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14:paraId="5DECD528" w14:textId="77777777" w:rsidR="00A95D15" w:rsidRPr="00BA105D" w:rsidRDefault="00A95D15" w:rsidP="00A95D15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1BA4415" w14:textId="77777777" w:rsidR="00A95D15" w:rsidRPr="00BA105D" w:rsidRDefault="00A95D15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41D2D0B1" w14:textId="77777777" w:rsidR="00A95D15" w:rsidRPr="00BA105D" w:rsidRDefault="00A95D15" w:rsidP="00A9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1" w:type="dxa"/>
            <w:gridSpan w:val="2"/>
            <w:vAlign w:val="center"/>
          </w:tcPr>
          <w:p w14:paraId="4F9CE1D4" w14:textId="77777777" w:rsidR="00A95D15" w:rsidRPr="00BA105D" w:rsidRDefault="00A95D15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50905F73" w14:textId="77777777" w:rsidR="00A95D15" w:rsidRPr="00BA105D" w:rsidRDefault="00A95D15" w:rsidP="00A9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  <w:tr w:rsidR="00A95D15" w:rsidRPr="00BA105D" w14:paraId="50B73C09" w14:textId="77777777" w:rsidTr="006D0B5C">
        <w:trPr>
          <w:trHeight w:hRule="exact" w:val="362"/>
        </w:trPr>
        <w:tc>
          <w:tcPr>
            <w:tcW w:w="2781" w:type="dxa"/>
          </w:tcPr>
          <w:p w14:paraId="4D78FC8F" w14:textId="5EA706AB" w:rsidR="00A95D15" w:rsidRPr="004D74D7" w:rsidRDefault="00A95D15" w:rsidP="00A95D15">
            <w:pPr>
              <w:tabs>
                <w:tab w:val="left" w:pos="162"/>
              </w:tabs>
              <w:spacing w:line="350" w:lineRule="exact"/>
              <w:ind w:left="-108" w:right="-198" w:firstLine="3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จำกัด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357DCD32" w14:textId="77777777" w:rsidR="00A95D15" w:rsidRPr="00BA105D" w:rsidRDefault="00A95D15" w:rsidP="00A95D15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79" w:type="dxa"/>
            <w:vAlign w:val="center"/>
          </w:tcPr>
          <w:p w14:paraId="3635C970" w14:textId="77777777" w:rsidR="00A95D15" w:rsidRDefault="00A95D15" w:rsidP="00A95D15">
            <w:pPr>
              <w:tabs>
                <w:tab w:val="left" w:pos="162"/>
              </w:tabs>
              <w:spacing w:line="350" w:lineRule="exact"/>
              <w:ind w:left="134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487D9219" w14:textId="77777777" w:rsidR="00A95D15" w:rsidRPr="00BA105D" w:rsidRDefault="00A95D15" w:rsidP="00A95D15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14:paraId="145A9CB4" w14:textId="77777777" w:rsidR="00A95D15" w:rsidRPr="00BA105D" w:rsidRDefault="00A95D15" w:rsidP="00A95D15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33A7423" w14:textId="77777777" w:rsidR="00A95D15" w:rsidRPr="00BA105D" w:rsidRDefault="00A95D15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4865F3F" w14:textId="77777777" w:rsidR="00A95D15" w:rsidRPr="00BA105D" w:rsidRDefault="00A95D15" w:rsidP="00A9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1" w:type="dxa"/>
            <w:gridSpan w:val="2"/>
            <w:vAlign w:val="center"/>
          </w:tcPr>
          <w:p w14:paraId="5200C987" w14:textId="77777777" w:rsidR="00A95D15" w:rsidRPr="00BA105D" w:rsidRDefault="00A95D15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0340317D" w14:textId="77777777" w:rsidR="00A95D15" w:rsidRPr="00BA105D" w:rsidRDefault="00A95D15" w:rsidP="00A9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  <w:tr w:rsidR="007C7D97" w:rsidRPr="00BA105D" w14:paraId="5E7D5C0F" w14:textId="77777777" w:rsidTr="006D0B5C">
        <w:trPr>
          <w:trHeight w:hRule="exact" w:val="362"/>
        </w:trPr>
        <w:tc>
          <w:tcPr>
            <w:tcW w:w="2781" w:type="dxa"/>
          </w:tcPr>
          <w:p w14:paraId="55588A33" w14:textId="77777777" w:rsidR="007C7D97" w:rsidRDefault="007C7D97" w:rsidP="00A95D15">
            <w:pPr>
              <w:tabs>
                <w:tab w:val="left" w:pos="162"/>
              </w:tabs>
              <w:spacing w:line="350" w:lineRule="exact"/>
              <w:ind w:left="-108" w:right="-198" w:firstLine="3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40BAA337" w14:textId="77777777" w:rsidR="007C7D97" w:rsidRPr="00BA105D" w:rsidRDefault="007C7D97" w:rsidP="00A95D15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79" w:type="dxa"/>
            <w:vAlign w:val="center"/>
          </w:tcPr>
          <w:p w14:paraId="531442E8" w14:textId="77777777" w:rsidR="007C7D97" w:rsidRDefault="007C7D97" w:rsidP="00A95D15">
            <w:pPr>
              <w:tabs>
                <w:tab w:val="left" w:pos="162"/>
              </w:tabs>
              <w:spacing w:line="350" w:lineRule="exact"/>
              <w:ind w:left="134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4B579486" w14:textId="77777777" w:rsidR="007C7D97" w:rsidRPr="00BA105D" w:rsidRDefault="007C7D97" w:rsidP="00A95D15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14:paraId="79E9B523" w14:textId="77777777" w:rsidR="007C7D97" w:rsidRPr="00BA105D" w:rsidRDefault="007C7D97" w:rsidP="00A95D15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5D70577" w14:textId="77777777" w:rsidR="007C7D97" w:rsidRPr="00BA105D" w:rsidRDefault="007C7D97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74F9628B" w14:textId="77777777" w:rsidR="007C7D97" w:rsidRPr="00BA105D" w:rsidRDefault="007C7D97" w:rsidP="00A9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1" w:type="dxa"/>
            <w:gridSpan w:val="2"/>
            <w:vAlign w:val="center"/>
          </w:tcPr>
          <w:p w14:paraId="1E46772B" w14:textId="77777777" w:rsidR="007C7D97" w:rsidRPr="00BA105D" w:rsidRDefault="007C7D97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10566C17" w14:textId="77777777" w:rsidR="007C7D97" w:rsidRPr="00BA105D" w:rsidRDefault="007C7D97" w:rsidP="00A9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  <w:tr w:rsidR="00884689" w:rsidRPr="00BA105D" w14:paraId="04D9633B" w14:textId="77777777" w:rsidTr="006D0B5C">
        <w:trPr>
          <w:trHeight w:hRule="exact" w:val="362"/>
        </w:trPr>
        <w:tc>
          <w:tcPr>
            <w:tcW w:w="6029" w:type="dxa"/>
            <w:gridSpan w:val="5"/>
          </w:tcPr>
          <w:p w14:paraId="7E4778CB" w14:textId="680A21C1" w:rsidR="00884689" w:rsidRPr="00BA105D" w:rsidRDefault="00884689" w:rsidP="00884689">
            <w:pPr>
              <w:ind w:left="-108" w:right="-19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6B0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ทางอ้อม</w:t>
            </w:r>
            <w:r w:rsidRPr="00FD6B0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ที่เปลี่ยน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159" w:type="dxa"/>
            <w:vAlign w:val="center"/>
          </w:tcPr>
          <w:p w14:paraId="16F1F005" w14:textId="77777777" w:rsidR="00884689" w:rsidRPr="00BA105D" w:rsidRDefault="00884689" w:rsidP="00A95D15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A91B56C" w14:textId="77777777" w:rsidR="00884689" w:rsidRPr="00BA105D" w:rsidRDefault="00884689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E9E6A0" w14:textId="77777777" w:rsidR="00884689" w:rsidRPr="00BA105D" w:rsidRDefault="00884689" w:rsidP="00A9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1" w:type="dxa"/>
            <w:gridSpan w:val="2"/>
            <w:vAlign w:val="center"/>
          </w:tcPr>
          <w:p w14:paraId="02413B4E" w14:textId="77777777" w:rsidR="00884689" w:rsidRPr="00BA105D" w:rsidRDefault="00884689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1B8CD523" w14:textId="77777777" w:rsidR="00884689" w:rsidRPr="00BA105D" w:rsidRDefault="00884689" w:rsidP="00A9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  <w:tr w:rsidR="00054157" w:rsidRPr="00BA105D" w14:paraId="28DFE560" w14:textId="77777777" w:rsidTr="006D0B5C">
        <w:trPr>
          <w:trHeight w:hRule="exact" w:val="362"/>
        </w:trPr>
        <w:tc>
          <w:tcPr>
            <w:tcW w:w="2781" w:type="dxa"/>
          </w:tcPr>
          <w:p w14:paraId="72D06F5A" w14:textId="7A080C1B" w:rsidR="00054157" w:rsidRPr="00884689" w:rsidRDefault="00054157" w:rsidP="00054157">
            <w:pPr>
              <w:pStyle w:val="ListParagraph"/>
              <w:numPr>
                <w:ilvl w:val="0"/>
                <w:numId w:val="15"/>
              </w:num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 xml:space="preserve">RBPI AS </w:t>
            </w:r>
            <w:r w:rsidRPr="00884689">
              <w:rPr>
                <w:rFonts w:ascii="Angsana New" w:hAnsi="Angsana New" w:cs="Angsana New"/>
                <w:sz w:val="28"/>
                <w:vertAlign w:val="superscript"/>
              </w:rPr>
              <w:t>(5)</w:t>
            </w:r>
            <w:r w:rsidR="0033317E">
              <w:rPr>
                <w:rFonts w:ascii="Angsana New" w:hAnsi="Angsana New" w:cs="Angsana New" w:hint="cs"/>
                <w:sz w:val="28"/>
                <w:vertAlign w:val="superscript"/>
                <w:cs/>
              </w:rPr>
              <w:t xml:space="preserve"> </w:t>
            </w:r>
            <w:r w:rsidR="0033317E">
              <w:rPr>
                <w:rFonts w:ascii="Angsana New" w:hAnsi="Angsana New" w:cs="Angsana New"/>
                <w:sz w:val="28"/>
              </w:rPr>
              <w:t>(</w:t>
            </w:r>
            <w:r w:rsidR="006D0B5C">
              <w:rPr>
                <w:rFonts w:ascii="Angsana New" w:hAnsi="Angsana New" w:cs="Angsana New" w:hint="cs"/>
                <w:sz w:val="28"/>
                <w:cs/>
              </w:rPr>
              <w:t xml:space="preserve">เดิมชื่อ </w:t>
            </w:r>
            <w:r w:rsidR="006D0B5C" w:rsidRPr="002F7E45">
              <w:rPr>
                <w:rFonts w:ascii="Angsana New" w:hAnsi="Angsana New" w:cs="Angsana New"/>
                <w:sz w:val="28"/>
              </w:rPr>
              <w:t>Russia Baltic</w:t>
            </w:r>
          </w:p>
        </w:tc>
        <w:tc>
          <w:tcPr>
            <w:tcW w:w="238" w:type="dxa"/>
          </w:tcPr>
          <w:p w14:paraId="414CB513" w14:textId="77777777" w:rsidR="00054157" w:rsidRPr="00BA105D" w:rsidRDefault="00054157" w:rsidP="00054157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79" w:type="dxa"/>
            <w:vAlign w:val="center"/>
          </w:tcPr>
          <w:p w14:paraId="36CB6A9A" w14:textId="00EDEBCB" w:rsidR="00054157" w:rsidRDefault="00054157" w:rsidP="00054157">
            <w:pPr>
              <w:tabs>
                <w:tab w:val="left" w:pos="162"/>
              </w:tabs>
              <w:spacing w:line="350" w:lineRule="exact"/>
              <w:ind w:left="-103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2F7E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กิจการลงทุน</w:t>
            </w:r>
            <w:r w:rsidRPr="002F7E4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36" w:type="dxa"/>
            <w:gridSpan w:val="2"/>
            <w:vAlign w:val="center"/>
          </w:tcPr>
          <w:p w14:paraId="34C56179" w14:textId="77777777" w:rsidR="00054157" w:rsidRPr="00BA105D" w:rsidRDefault="00054157" w:rsidP="00054157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14:paraId="13393C65" w14:textId="59F1A2B2" w:rsidR="00054157" w:rsidRPr="00BA105D" w:rsidRDefault="00054157" w:rsidP="00054157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54157">
              <w:rPr>
                <w:rFonts w:ascii="Angsana New" w:hAnsi="Angsana New" w:cs="Angsana New" w:hint="cs"/>
                <w:sz w:val="28"/>
                <w:szCs w:val="28"/>
                <w:cs/>
              </w:rPr>
              <w:t>นอร์เวย์</w:t>
            </w:r>
          </w:p>
        </w:tc>
        <w:tc>
          <w:tcPr>
            <w:tcW w:w="270" w:type="dxa"/>
            <w:vAlign w:val="center"/>
          </w:tcPr>
          <w:p w14:paraId="15CEB594" w14:textId="77777777" w:rsidR="00054157" w:rsidRPr="00BA105D" w:rsidRDefault="00054157" w:rsidP="00054157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14:paraId="36189BCC" w14:textId="38817D56" w:rsidR="00054157" w:rsidRPr="00BA105D" w:rsidRDefault="00054157" w:rsidP="0005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054157">
              <w:rPr>
                <w:rFonts w:ascii="Angsana New" w:hAnsi="Angsana New" w:cs="Angsana New" w:hint="cs"/>
                <w:sz w:val="28"/>
                <w:szCs w:val="28"/>
                <w:lang w:eastAsia="th-TH"/>
              </w:rPr>
              <w:t>75.82</w:t>
            </w:r>
          </w:p>
        </w:tc>
        <w:tc>
          <w:tcPr>
            <w:tcW w:w="251" w:type="dxa"/>
            <w:gridSpan w:val="2"/>
          </w:tcPr>
          <w:p w14:paraId="691DC151" w14:textId="77777777" w:rsidR="00054157" w:rsidRPr="00054157" w:rsidRDefault="00054157" w:rsidP="00054157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964" w:type="dxa"/>
          </w:tcPr>
          <w:p w14:paraId="358E22F5" w14:textId="5AB21AFE" w:rsidR="00054157" w:rsidRPr="00BA105D" w:rsidRDefault="00054157" w:rsidP="0005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453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054157">
              <w:rPr>
                <w:rFonts w:ascii="Angsana New" w:hAnsi="Angsana New" w:cs="Angsana New" w:hint="cs"/>
                <w:sz w:val="28"/>
                <w:szCs w:val="28"/>
                <w:lang w:eastAsia="th-TH"/>
              </w:rPr>
              <w:t>75.82</w:t>
            </w:r>
          </w:p>
        </w:tc>
      </w:tr>
      <w:tr w:rsidR="007C7D97" w:rsidRPr="00BA105D" w14:paraId="333511A7" w14:textId="77777777" w:rsidTr="006D0B5C">
        <w:trPr>
          <w:trHeight w:hRule="exact" w:val="362"/>
        </w:trPr>
        <w:tc>
          <w:tcPr>
            <w:tcW w:w="2781" w:type="dxa"/>
          </w:tcPr>
          <w:p w14:paraId="74410431" w14:textId="6DF9A3E1" w:rsidR="007C7D97" w:rsidRPr="00884689" w:rsidRDefault="002F7E45" w:rsidP="000A5744">
            <w:pPr>
              <w:tabs>
                <w:tab w:val="left" w:pos="162"/>
              </w:tabs>
              <w:spacing w:line="350" w:lineRule="exact"/>
              <w:ind w:left="291" w:right="-19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7E45">
              <w:rPr>
                <w:rFonts w:ascii="Angsana New" w:hAnsi="Angsana New" w:cs="Angsana New"/>
                <w:sz w:val="28"/>
                <w:szCs w:val="28"/>
              </w:rPr>
              <w:t>Pork Invest AS</w:t>
            </w:r>
            <w:r w:rsidR="00FC3DD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7D4AB825" w14:textId="77777777" w:rsidR="007C7D97" w:rsidRPr="00BA105D" w:rsidRDefault="007C7D97" w:rsidP="00A95D15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79" w:type="dxa"/>
            <w:vAlign w:val="center"/>
          </w:tcPr>
          <w:p w14:paraId="36875675" w14:textId="77777777" w:rsidR="007C7D97" w:rsidRDefault="007C7D97" w:rsidP="00A95D15">
            <w:pPr>
              <w:tabs>
                <w:tab w:val="left" w:pos="162"/>
              </w:tabs>
              <w:spacing w:line="350" w:lineRule="exact"/>
              <w:ind w:left="134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010C9974" w14:textId="77777777" w:rsidR="007C7D97" w:rsidRPr="00BA105D" w:rsidRDefault="007C7D97" w:rsidP="00A95D15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14:paraId="5B67AD8A" w14:textId="77777777" w:rsidR="007C7D97" w:rsidRPr="00BA105D" w:rsidRDefault="007C7D97" w:rsidP="00A95D15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3795C07" w14:textId="77777777" w:rsidR="007C7D97" w:rsidRPr="00BA105D" w:rsidRDefault="007C7D97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1CC5621" w14:textId="77777777" w:rsidR="007C7D97" w:rsidRPr="00BA105D" w:rsidRDefault="007C7D97" w:rsidP="00A9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1" w:type="dxa"/>
            <w:gridSpan w:val="2"/>
            <w:vAlign w:val="center"/>
          </w:tcPr>
          <w:p w14:paraId="271104CF" w14:textId="77777777" w:rsidR="007C7D97" w:rsidRPr="00BA105D" w:rsidRDefault="007C7D97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52F2445A" w14:textId="77777777" w:rsidR="007C7D97" w:rsidRPr="00BA105D" w:rsidRDefault="007C7D97" w:rsidP="00A9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  <w:tr w:rsidR="007C7D97" w:rsidRPr="00BA105D" w14:paraId="46777906" w14:textId="77777777" w:rsidTr="006D0B5C">
        <w:trPr>
          <w:trHeight w:hRule="exact" w:val="362"/>
        </w:trPr>
        <w:tc>
          <w:tcPr>
            <w:tcW w:w="2781" w:type="dxa"/>
          </w:tcPr>
          <w:p w14:paraId="0E809902" w14:textId="77777777" w:rsidR="007C7D97" w:rsidRPr="00884689" w:rsidRDefault="007C7D97" w:rsidP="00884689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767A95CC" w14:textId="77777777" w:rsidR="007C7D97" w:rsidRPr="00BA105D" w:rsidRDefault="007C7D97" w:rsidP="00A95D15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79" w:type="dxa"/>
            <w:vAlign w:val="center"/>
          </w:tcPr>
          <w:p w14:paraId="57D1BC87" w14:textId="77777777" w:rsidR="007C7D97" w:rsidRDefault="007C7D97" w:rsidP="00A95D15">
            <w:pPr>
              <w:tabs>
                <w:tab w:val="left" w:pos="162"/>
              </w:tabs>
              <w:spacing w:line="350" w:lineRule="exact"/>
              <w:ind w:left="134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243A65FB" w14:textId="77777777" w:rsidR="007C7D97" w:rsidRPr="00BA105D" w:rsidRDefault="007C7D97" w:rsidP="00A95D15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14:paraId="6F6706FA" w14:textId="77777777" w:rsidR="007C7D97" w:rsidRPr="00BA105D" w:rsidRDefault="007C7D97" w:rsidP="00A95D15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E8398E2" w14:textId="77777777" w:rsidR="007C7D97" w:rsidRPr="00BA105D" w:rsidRDefault="007C7D97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798CFDE0" w14:textId="77777777" w:rsidR="007C7D97" w:rsidRPr="00BA105D" w:rsidRDefault="007C7D97" w:rsidP="00A9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1" w:type="dxa"/>
            <w:gridSpan w:val="2"/>
            <w:vAlign w:val="center"/>
          </w:tcPr>
          <w:p w14:paraId="30F46A2B" w14:textId="77777777" w:rsidR="007C7D97" w:rsidRPr="00BA105D" w:rsidRDefault="007C7D97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2B99CDC3" w14:textId="77777777" w:rsidR="007C7D97" w:rsidRPr="00BA105D" w:rsidRDefault="007C7D97" w:rsidP="00A9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</w:tbl>
    <w:p w14:paraId="7CB93F2B" w14:textId="04C1120F" w:rsidR="0088383A" w:rsidRPr="00F46206" w:rsidRDefault="0088383A" w:rsidP="00F46206">
      <w:pPr>
        <w:pStyle w:val="ListParagraph"/>
        <w:numPr>
          <w:ilvl w:val="0"/>
          <w:numId w:val="6"/>
        </w:numPr>
        <w:tabs>
          <w:tab w:val="left" w:pos="774"/>
          <w:tab w:val="left" w:pos="907"/>
        </w:tabs>
        <w:spacing w:line="240" w:lineRule="atLeast"/>
        <w:ind w:left="540" w:right="-297" w:hanging="9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46206">
        <w:rPr>
          <w:rFonts w:asciiTheme="majorBidi" w:hAnsiTheme="majorBidi" w:cstheme="majorBidi" w:hint="cs"/>
          <w:color w:val="000000"/>
          <w:sz w:val="30"/>
          <w:szCs w:val="30"/>
          <w:cs/>
        </w:rPr>
        <w:lastRenderedPageBreak/>
        <w:t>เป็นบริษัทย่อยของ</w:t>
      </w:r>
      <w:r w:rsidRPr="00F4620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F46206">
        <w:rPr>
          <w:rFonts w:asciiTheme="majorBidi" w:hAnsiTheme="majorBidi" w:cs="Angsana New" w:hint="cs"/>
          <w:color w:val="000000"/>
          <w:sz w:val="30"/>
          <w:szCs w:val="30"/>
          <w:cs/>
        </w:rPr>
        <w:t>บริษัท</w:t>
      </w:r>
      <w:r w:rsidRPr="00F46206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F46206">
        <w:rPr>
          <w:rFonts w:asciiTheme="majorBidi" w:hAnsiTheme="majorBidi" w:cs="Angsana New" w:hint="cs"/>
          <w:color w:val="000000"/>
          <w:sz w:val="30"/>
          <w:szCs w:val="30"/>
          <w:cs/>
        </w:rPr>
        <w:t>ซีพีเอฟ</w:t>
      </w:r>
      <w:r w:rsidRPr="00F46206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F46206">
        <w:rPr>
          <w:rFonts w:asciiTheme="majorBidi" w:hAnsiTheme="majorBidi" w:cs="Angsana New" w:hint="cs"/>
          <w:color w:val="000000"/>
          <w:sz w:val="30"/>
          <w:szCs w:val="30"/>
          <w:cs/>
        </w:rPr>
        <w:t>โกลบอล</w:t>
      </w:r>
      <w:r w:rsidRPr="00F46206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F46206">
        <w:rPr>
          <w:rFonts w:asciiTheme="majorBidi" w:hAnsiTheme="majorBidi" w:cs="Angsana New" w:hint="cs"/>
          <w:color w:val="000000"/>
          <w:sz w:val="30"/>
          <w:szCs w:val="30"/>
          <w:cs/>
        </w:rPr>
        <w:t>ฟู้ด</w:t>
      </w:r>
      <w:r w:rsidRPr="00F46206">
        <w:rPr>
          <w:rFonts w:asciiTheme="majorBidi" w:hAnsiTheme="majorBidi" w:cs="Angsana New"/>
          <w:color w:val="000000"/>
          <w:sz w:val="30"/>
          <w:szCs w:val="30"/>
        </w:rPr>
        <w:t xml:space="preserve"> </w:t>
      </w:r>
      <w:r w:rsidRPr="00F46206">
        <w:rPr>
          <w:rFonts w:asciiTheme="majorBidi" w:hAnsiTheme="majorBidi" w:cs="Angsana New" w:hint="cs"/>
          <w:color w:val="000000"/>
          <w:sz w:val="30"/>
          <w:szCs w:val="30"/>
          <w:cs/>
        </w:rPr>
        <w:t>โซลูชั่น</w:t>
      </w:r>
      <w:r w:rsidRPr="00F46206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F46206">
        <w:rPr>
          <w:rFonts w:asciiTheme="majorBidi" w:hAnsiTheme="majorBidi" w:cs="Angsana New" w:hint="cs"/>
          <w:color w:val="000000"/>
          <w:sz w:val="30"/>
          <w:szCs w:val="30"/>
          <w:cs/>
        </w:rPr>
        <w:t>จำกัด</w:t>
      </w:r>
      <w:r w:rsidRPr="00F46206">
        <w:rPr>
          <w:rFonts w:asciiTheme="majorBidi" w:hAnsiTheme="majorBidi" w:cs="Angsana New"/>
          <w:color w:val="000000"/>
          <w:sz w:val="30"/>
          <w:szCs w:val="30"/>
          <w:cs/>
        </w:rPr>
        <w:t xml:space="preserve"> (</w:t>
      </w:r>
      <w:r w:rsidRPr="00F46206">
        <w:rPr>
          <w:rFonts w:asciiTheme="majorBidi" w:hAnsiTheme="majorBidi" w:cs="Angsana New" w:hint="cs"/>
          <w:color w:val="000000"/>
          <w:sz w:val="30"/>
          <w:szCs w:val="30"/>
          <w:cs/>
        </w:rPr>
        <w:t>มหาชน</w:t>
      </w:r>
      <w:r w:rsidRPr="00F46206">
        <w:rPr>
          <w:rFonts w:asciiTheme="majorBidi" w:hAnsiTheme="majorBidi" w:cs="Angsana New"/>
          <w:color w:val="000000"/>
          <w:sz w:val="30"/>
          <w:szCs w:val="30"/>
          <w:cs/>
        </w:rPr>
        <w:t>)</w:t>
      </w:r>
    </w:p>
    <w:p w14:paraId="08028B82" w14:textId="327BFE58" w:rsidR="00174299" w:rsidRPr="00F46206" w:rsidRDefault="00174299" w:rsidP="00C437B0">
      <w:pPr>
        <w:pStyle w:val="ListParagraph"/>
        <w:numPr>
          <w:ilvl w:val="0"/>
          <w:numId w:val="6"/>
        </w:numPr>
        <w:tabs>
          <w:tab w:val="left" w:pos="774"/>
          <w:tab w:val="left" w:pos="900"/>
        </w:tabs>
        <w:spacing w:line="240" w:lineRule="atLeast"/>
        <w:ind w:left="540" w:right="-297" w:hanging="9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46206">
        <w:rPr>
          <w:rFonts w:asciiTheme="majorBidi" w:hAnsiTheme="majorBidi" w:cstheme="majorBidi" w:hint="cs"/>
          <w:color w:val="000000"/>
          <w:sz w:val="30"/>
          <w:szCs w:val="30"/>
          <w:cs/>
        </w:rPr>
        <w:t>เป็นบริษัทย่อยของ</w:t>
      </w:r>
      <w:r w:rsidRPr="00F4620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A60B33">
        <w:rPr>
          <w:rFonts w:asciiTheme="majorBidi" w:hAnsiTheme="majorBidi" w:cstheme="majorBidi"/>
          <w:color w:val="000000"/>
          <w:sz w:val="30"/>
          <w:szCs w:val="30"/>
        </w:rPr>
        <w:t>C.P. Vietnam Corporation</w:t>
      </w:r>
    </w:p>
    <w:p w14:paraId="79EB98DD" w14:textId="29E66D79" w:rsidR="003877EF" w:rsidRPr="00F46206" w:rsidRDefault="005A4B1D" w:rsidP="00174299">
      <w:pPr>
        <w:pStyle w:val="ListParagraph"/>
        <w:numPr>
          <w:ilvl w:val="0"/>
          <w:numId w:val="6"/>
        </w:numPr>
        <w:tabs>
          <w:tab w:val="left" w:pos="774"/>
          <w:tab w:val="left" w:pos="810"/>
          <w:tab w:val="left" w:pos="907"/>
        </w:tabs>
        <w:spacing w:line="240" w:lineRule="atLeast"/>
        <w:ind w:left="540" w:right="-297" w:hanging="9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bookmarkStart w:id="2" w:name="_Hlk139902351"/>
      <w:r w:rsidRPr="00F46206">
        <w:rPr>
          <w:rFonts w:asciiTheme="majorBidi" w:hAnsiTheme="majorBidi" w:cstheme="majorBidi"/>
          <w:color w:val="000000"/>
          <w:sz w:val="30"/>
          <w:szCs w:val="30"/>
          <w:cs/>
        </w:rPr>
        <w:t>เป็นบริษัทย่อยของ</w:t>
      </w:r>
      <w:r w:rsidR="0018217F" w:rsidRPr="00F46206">
        <w:rPr>
          <w:sz w:val="30"/>
          <w:szCs w:val="30"/>
        </w:rPr>
        <w:t xml:space="preserve"> </w:t>
      </w:r>
      <w:r w:rsidR="000B6BF4" w:rsidRPr="00F46206">
        <w:rPr>
          <w:rFonts w:asciiTheme="majorBidi" w:hAnsiTheme="majorBidi" w:cstheme="majorBidi"/>
          <w:color w:val="000000"/>
          <w:sz w:val="30"/>
          <w:szCs w:val="30"/>
        </w:rPr>
        <w:t xml:space="preserve">CPF </w:t>
      </w:r>
      <w:bookmarkEnd w:id="2"/>
      <w:r w:rsidR="000B6BF4" w:rsidRPr="00F46206">
        <w:rPr>
          <w:rFonts w:asciiTheme="majorBidi" w:hAnsiTheme="majorBidi" w:cstheme="majorBidi"/>
          <w:color w:val="000000"/>
          <w:sz w:val="30"/>
          <w:szCs w:val="30"/>
        </w:rPr>
        <w:t>(India) Private Limited</w:t>
      </w:r>
      <w:r w:rsidR="003A4F7B" w:rsidRPr="00F4620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3A4F7B" w:rsidRPr="00F46206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="00C67BE1" w:rsidRPr="00F46206">
        <w:rPr>
          <w:rFonts w:asciiTheme="majorBidi" w:hAnsiTheme="majorBidi" w:cstheme="majorBidi"/>
          <w:color w:val="000000"/>
          <w:sz w:val="30"/>
          <w:szCs w:val="30"/>
        </w:rPr>
        <w:t xml:space="preserve"> Norfolk Foods (Private) Limited</w:t>
      </w:r>
    </w:p>
    <w:p w14:paraId="55AE223E" w14:textId="75E6994E" w:rsidR="000B6BF4" w:rsidRPr="00F46206" w:rsidRDefault="003F4A61" w:rsidP="00271FEB">
      <w:pPr>
        <w:pStyle w:val="ListParagraph"/>
        <w:numPr>
          <w:ilvl w:val="0"/>
          <w:numId w:val="6"/>
        </w:numPr>
        <w:tabs>
          <w:tab w:val="left" w:pos="720"/>
          <w:tab w:val="left" w:pos="810"/>
          <w:tab w:val="left" w:pos="907"/>
        </w:tabs>
        <w:spacing w:line="240" w:lineRule="atLeast"/>
        <w:ind w:left="540" w:right="-297" w:hanging="9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19126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เป็นบริษัทย่อยของ </w:t>
      </w:r>
      <w:r w:rsidR="0019126E" w:rsidRPr="00183C50">
        <w:rPr>
          <w:rFonts w:asciiTheme="majorBidi" w:hAnsiTheme="majorBidi" w:cs="Angsana New" w:hint="cs"/>
          <w:color w:val="000000"/>
          <w:sz w:val="30"/>
          <w:szCs w:val="30"/>
          <w:cs/>
        </w:rPr>
        <w:t>บริษัท</w:t>
      </w:r>
      <w:r w:rsidR="0019126E" w:rsidRPr="00183C50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19126E" w:rsidRPr="00183C50">
        <w:rPr>
          <w:rFonts w:asciiTheme="majorBidi" w:hAnsiTheme="majorBidi" w:cs="Angsana New" w:hint="cs"/>
          <w:color w:val="000000"/>
          <w:sz w:val="30"/>
          <w:szCs w:val="30"/>
          <w:cs/>
        </w:rPr>
        <w:t>ซีพีเอฟ</w:t>
      </w:r>
      <w:r w:rsidR="0019126E" w:rsidRPr="00183C50">
        <w:rPr>
          <w:rFonts w:asciiTheme="majorBidi" w:hAnsiTheme="majorBidi" w:cs="Angsana New"/>
          <w:color w:val="000000"/>
          <w:sz w:val="30"/>
          <w:szCs w:val="30"/>
          <w:cs/>
        </w:rPr>
        <w:t xml:space="preserve"> (</w:t>
      </w:r>
      <w:r w:rsidR="0019126E" w:rsidRPr="00183C50">
        <w:rPr>
          <w:rFonts w:asciiTheme="majorBidi" w:hAnsiTheme="majorBidi" w:cs="Angsana New" w:hint="cs"/>
          <w:color w:val="000000"/>
          <w:sz w:val="30"/>
          <w:szCs w:val="30"/>
          <w:cs/>
        </w:rPr>
        <w:t>ประเทศไทย</w:t>
      </w:r>
      <w:r w:rsidR="0019126E" w:rsidRPr="00183C50">
        <w:rPr>
          <w:rFonts w:asciiTheme="majorBidi" w:hAnsiTheme="majorBidi" w:cs="Angsana New"/>
          <w:color w:val="000000"/>
          <w:sz w:val="30"/>
          <w:szCs w:val="30"/>
          <w:cs/>
        </w:rPr>
        <w:t xml:space="preserve">) </w:t>
      </w:r>
      <w:r w:rsidR="0019126E" w:rsidRPr="00183C50">
        <w:rPr>
          <w:rFonts w:asciiTheme="majorBidi" w:hAnsiTheme="majorBidi" w:cs="Angsana New" w:hint="cs"/>
          <w:color w:val="000000"/>
          <w:sz w:val="30"/>
          <w:szCs w:val="30"/>
          <w:cs/>
        </w:rPr>
        <w:t>จำกัด</w:t>
      </w:r>
      <w:r w:rsidR="0019126E" w:rsidRPr="00183C50">
        <w:rPr>
          <w:rFonts w:asciiTheme="majorBidi" w:hAnsiTheme="majorBidi" w:cs="Angsana New"/>
          <w:color w:val="000000"/>
          <w:sz w:val="30"/>
          <w:szCs w:val="30"/>
          <w:cs/>
        </w:rPr>
        <w:t xml:space="preserve"> (</w:t>
      </w:r>
      <w:r w:rsidR="0019126E" w:rsidRPr="00183C50">
        <w:rPr>
          <w:rFonts w:asciiTheme="majorBidi" w:hAnsiTheme="majorBidi" w:cs="Angsana New" w:hint="cs"/>
          <w:color w:val="000000"/>
          <w:sz w:val="30"/>
          <w:szCs w:val="30"/>
          <w:cs/>
        </w:rPr>
        <w:t>มหาชน</w:t>
      </w:r>
      <w:r w:rsidR="0019126E" w:rsidRPr="00183C50">
        <w:rPr>
          <w:rFonts w:asciiTheme="majorBidi" w:hAnsiTheme="majorBidi" w:cs="Angsana New"/>
          <w:color w:val="000000"/>
          <w:sz w:val="30"/>
          <w:szCs w:val="30"/>
          <w:cs/>
        </w:rPr>
        <w:t>)</w:t>
      </w:r>
    </w:p>
    <w:p w14:paraId="0B246B20" w14:textId="58E38079" w:rsidR="00C65657" w:rsidRPr="00F46206" w:rsidRDefault="00642E92" w:rsidP="005B122B">
      <w:pPr>
        <w:pStyle w:val="ListParagraph"/>
        <w:numPr>
          <w:ilvl w:val="0"/>
          <w:numId w:val="6"/>
        </w:numPr>
        <w:tabs>
          <w:tab w:val="left" w:pos="720"/>
          <w:tab w:val="left" w:pos="810"/>
          <w:tab w:val="left" w:pos="907"/>
        </w:tabs>
        <w:spacing w:line="240" w:lineRule="atLeast"/>
        <w:ind w:left="540" w:right="-297" w:hanging="9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 w:rsidRPr="00F46206">
        <w:rPr>
          <w:rFonts w:asciiTheme="majorBidi" w:hAnsiTheme="majorBidi" w:cs="Angsana New"/>
          <w:sz w:val="30"/>
          <w:szCs w:val="30"/>
        </w:rPr>
        <w:t xml:space="preserve"> </w:t>
      </w:r>
      <w:r w:rsidRPr="00F46206">
        <w:rPr>
          <w:rFonts w:asciiTheme="majorBidi" w:hAnsiTheme="majorBidi" w:cstheme="majorBidi"/>
          <w:color w:val="000000"/>
          <w:sz w:val="30"/>
          <w:szCs w:val="30"/>
          <w:cs/>
        </w:rPr>
        <w:t>เป็นบริษัทย่อยของ</w:t>
      </w:r>
      <w:r w:rsidRPr="00F4620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453CEF" w:rsidRPr="00F46206">
        <w:rPr>
          <w:rFonts w:asciiTheme="majorBidi" w:hAnsiTheme="majorBidi" w:cstheme="majorBidi"/>
          <w:color w:val="000000"/>
          <w:sz w:val="30"/>
          <w:szCs w:val="30"/>
        </w:rPr>
        <w:t>CPF Netherlands B.V.</w:t>
      </w:r>
    </w:p>
    <w:p w14:paraId="2930B5F0" w14:textId="2A9447B6" w:rsidR="0019126E" w:rsidRPr="0019126E" w:rsidRDefault="003F4A61" w:rsidP="0019126E">
      <w:pPr>
        <w:pStyle w:val="ListParagraph"/>
        <w:numPr>
          <w:ilvl w:val="0"/>
          <w:numId w:val="6"/>
        </w:numPr>
        <w:tabs>
          <w:tab w:val="left" w:pos="720"/>
          <w:tab w:val="left" w:pos="810"/>
          <w:tab w:val="left" w:pos="907"/>
        </w:tabs>
        <w:spacing w:line="240" w:lineRule="atLeast"/>
        <w:ind w:left="540" w:right="-297" w:hanging="9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19126E" w:rsidRPr="00F46206">
        <w:rPr>
          <w:rFonts w:asciiTheme="majorBidi" w:hAnsiTheme="majorBidi" w:cstheme="majorBidi"/>
          <w:color w:val="000000"/>
          <w:sz w:val="30"/>
          <w:szCs w:val="30"/>
          <w:cs/>
        </w:rPr>
        <w:t>เป็นบริษัทย่อยของ</w:t>
      </w:r>
      <w:r w:rsidR="0019126E" w:rsidRPr="00F46206">
        <w:rPr>
          <w:sz w:val="30"/>
          <w:szCs w:val="30"/>
        </w:rPr>
        <w:t xml:space="preserve"> </w:t>
      </w:r>
      <w:r w:rsidR="0019126E" w:rsidRPr="00F46206">
        <w:rPr>
          <w:rFonts w:asciiTheme="majorBidi" w:hAnsiTheme="majorBidi" w:cstheme="majorBidi"/>
          <w:color w:val="000000"/>
          <w:sz w:val="30"/>
          <w:szCs w:val="30"/>
        </w:rPr>
        <w:t>Charoen Pokphand Enterprise (Taiwan) Co., Ltd.</w:t>
      </w:r>
    </w:p>
    <w:p w14:paraId="21B04AF5" w14:textId="08E0259A" w:rsidR="00D900A7" w:rsidRPr="00FD7C4C" w:rsidRDefault="00D90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5799729A" w14:textId="77777777" w:rsidR="00D67D1C" w:rsidRPr="00283726" w:rsidRDefault="009371E9" w:rsidP="00D67D1C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4</w:t>
      </w:r>
      <w:r w:rsidRPr="00283726">
        <w:rPr>
          <w:rFonts w:asciiTheme="majorBidi" w:hAnsiTheme="majorBidi" w:cstheme="majorBidi"/>
          <w:sz w:val="30"/>
          <w:szCs w:val="30"/>
        </w:rPr>
        <w:tab/>
      </w:r>
      <w:r w:rsidR="00D67D1C" w:rsidRPr="00B23888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</w:t>
      </w:r>
      <w:r w:rsidR="00F239BE" w:rsidRPr="00B23888"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</w:p>
    <w:p w14:paraId="1F2BADA3" w14:textId="77777777" w:rsidR="00D67D1C" w:rsidRPr="00FD7C4C" w:rsidRDefault="00D67D1C" w:rsidP="00D67D1C">
      <w:pPr>
        <w:pStyle w:val="BodyText2"/>
        <w:ind w:left="540" w:right="-43" w:firstLine="0"/>
        <w:jc w:val="thaiDistribute"/>
        <w:rPr>
          <w:rFonts w:asciiTheme="majorBidi" w:eastAsia="CG Times (W1)" w:hAnsiTheme="majorBidi" w:cstheme="majorBidi"/>
          <w:sz w:val="30"/>
          <w:szCs w:val="30"/>
        </w:rPr>
      </w:pPr>
    </w:p>
    <w:p w14:paraId="69B0F831" w14:textId="03FCAA92" w:rsidR="00D67D1C" w:rsidRDefault="00D67D1C" w:rsidP="00D67D1C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รายการเคลื่อนไหวสำหรับงวด</w:t>
      </w:r>
      <w:r w:rsidR="00FE20A3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4E25D0">
        <w:rPr>
          <w:rFonts w:asciiTheme="majorBidi" w:hAnsiTheme="majorBidi" w:cstheme="majorBidi"/>
          <w:sz w:val="30"/>
          <w:szCs w:val="30"/>
        </w:rPr>
        <w:t>30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FE20A3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B2614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</w:p>
    <w:p w14:paraId="6689B0AC" w14:textId="77777777" w:rsidR="00DE0837" w:rsidRPr="00FE20A3" w:rsidRDefault="00DE0837" w:rsidP="00D67D1C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0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6057"/>
        <w:gridCol w:w="1530"/>
        <w:gridCol w:w="236"/>
        <w:gridCol w:w="1384"/>
      </w:tblGrid>
      <w:tr w:rsidR="00D67D1C" w:rsidRPr="00283726" w14:paraId="40558BD2" w14:textId="77777777" w:rsidTr="009D7D95">
        <w:trPr>
          <w:trHeight w:hRule="exact" w:val="346"/>
        </w:trPr>
        <w:tc>
          <w:tcPr>
            <w:tcW w:w="6057" w:type="dxa"/>
            <w:vAlign w:val="bottom"/>
          </w:tcPr>
          <w:p w14:paraId="1CAF0009" w14:textId="77777777" w:rsidR="00D67D1C" w:rsidRPr="00D86838" w:rsidRDefault="00D67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00A12002" w14:textId="77777777" w:rsidR="00D67D1C" w:rsidRPr="00283726" w:rsidRDefault="00D67D1C" w:rsidP="00A065FB">
            <w:pPr>
              <w:tabs>
                <w:tab w:val="clear" w:pos="1871"/>
                <w:tab w:val="left" w:pos="540"/>
              </w:tabs>
              <w:ind w:right="-5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หน่วย: ล้านบาท)</w:t>
            </w:r>
          </w:p>
        </w:tc>
      </w:tr>
      <w:tr w:rsidR="00D67D1C" w:rsidRPr="00283726" w14:paraId="71972D8F" w14:textId="77777777" w:rsidTr="009D7D95">
        <w:tc>
          <w:tcPr>
            <w:tcW w:w="6057" w:type="dxa"/>
            <w:vAlign w:val="bottom"/>
          </w:tcPr>
          <w:p w14:paraId="2CE1DFBE" w14:textId="77777777" w:rsidR="00D67D1C" w:rsidRPr="00283726" w:rsidRDefault="00D67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05142E7" w14:textId="77777777" w:rsidR="00D67D1C" w:rsidRPr="00283726" w:rsidRDefault="00D67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28372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788091AC" w14:textId="77777777" w:rsidR="00D67D1C" w:rsidRPr="00283726" w:rsidRDefault="00D67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14:paraId="77617A21" w14:textId="77777777" w:rsidR="00D67D1C" w:rsidRPr="00283726" w:rsidRDefault="00D67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83726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7B0E2B" w:rsidRPr="00283726" w14:paraId="4660E5E7" w14:textId="77777777" w:rsidTr="009D7D95">
        <w:tc>
          <w:tcPr>
            <w:tcW w:w="6057" w:type="dxa"/>
            <w:shd w:val="clear" w:color="auto" w:fill="auto"/>
            <w:vAlign w:val="bottom"/>
          </w:tcPr>
          <w:p w14:paraId="0ABE2510" w14:textId="2F4D6EFC" w:rsidR="007B0E2B" w:rsidRPr="005B1222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A53E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</w:t>
            </w:r>
            <w:r w:rsidRPr="001A53E5">
              <w:rPr>
                <w:rFonts w:asciiTheme="majorBidi" w:hAnsiTheme="majorBidi" w:cstheme="majorBidi"/>
                <w:sz w:val="30"/>
                <w:szCs w:val="30"/>
                <w:cs/>
              </w:rPr>
              <w:t>ทุนใน</w:t>
            </w:r>
            <w:r w:rsidRPr="001A53E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1A53E5">
              <w:rPr>
                <w:rFonts w:asciiTheme="majorBidi" w:hAnsiTheme="majorBidi" w:cstheme="majorBidi"/>
                <w:sz w:val="30"/>
                <w:szCs w:val="30"/>
              </w:rPr>
              <w:t>HyLife</w:t>
            </w:r>
            <w:proofErr w:type="spellEnd"/>
            <w:r w:rsidRPr="001A53E5">
              <w:rPr>
                <w:rFonts w:asciiTheme="majorBidi" w:hAnsiTheme="majorBidi" w:cstheme="majorBidi"/>
                <w:sz w:val="30"/>
                <w:szCs w:val="30"/>
              </w:rPr>
              <w:t xml:space="preserve"> Group Holdings Ltd.</w:t>
            </w:r>
          </w:p>
        </w:tc>
        <w:tc>
          <w:tcPr>
            <w:tcW w:w="1530" w:type="dxa"/>
            <w:vAlign w:val="bottom"/>
          </w:tcPr>
          <w:p w14:paraId="3BA080FF" w14:textId="1646DEB0" w:rsidR="007B0E2B" w:rsidRPr="001B0E2E" w:rsidRDefault="00D32002" w:rsidP="009D7D95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ind w:left="-106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754114"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  <w:tc>
          <w:tcPr>
            <w:tcW w:w="236" w:type="dxa"/>
            <w:vAlign w:val="bottom"/>
          </w:tcPr>
          <w:p w14:paraId="17819A98" w14:textId="77777777" w:rsidR="007B0E2B" w:rsidRPr="00283726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84" w:type="dxa"/>
            <w:vAlign w:val="bottom"/>
          </w:tcPr>
          <w:p w14:paraId="62147888" w14:textId="2DF8E597" w:rsidR="007B0E2B" w:rsidRPr="00A84F0D" w:rsidRDefault="00D32002" w:rsidP="009D7D95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-162" w:right="-11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B0E2B" w:rsidRPr="00283726" w14:paraId="5A148BA1" w14:textId="77777777" w:rsidTr="009D7D95">
        <w:tc>
          <w:tcPr>
            <w:tcW w:w="6057" w:type="dxa"/>
            <w:shd w:val="clear" w:color="auto" w:fill="auto"/>
            <w:vAlign w:val="bottom"/>
          </w:tcPr>
          <w:p w14:paraId="6A62AD6A" w14:textId="347970B1" w:rsidR="007B0E2B" w:rsidRPr="00BA105D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1222">
              <w:rPr>
                <w:rFonts w:asciiTheme="majorBidi" w:hAnsiTheme="majorBidi" w:cs="Angsana New" w:hint="cs"/>
                <w:sz w:val="30"/>
                <w:szCs w:val="30"/>
                <w:cs/>
              </w:rPr>
              <w:t>ซื้อเงินลงทุน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ใน</w:t>
            </w:r>
            <w:r w:rsidRPr="00A701F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A701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701F4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ซีพี</w:t>
            </w:r>
            <w:r w:rsidRPr="00A701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701F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ออลล์</w:t>
            </w:r>
            <w:r w:rsidRPr="00A701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701F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  <w:r w:rsidRPr="00A701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Pr="00A701F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มหาชน</w:t>
            </w:r>
            <w:r w:rsidRPr="00A701F4">
              <w:rPr>
                <w:rFonts w:asciiTheme="majorBidi" w:hAnsiTheme="majorBidi" w:cstheme="majorBidi"/>
                <w:sz w:val="30"/>
                <w:szCs w:val="30"/>
                <w:cs/>
              </w:rPr>
              <w:t>) (“</w:t>
            </w:r>
            <w:r w:rsidRPr="00A701F4">
              <w:rPr>
                <w:rFonts w:asciiTheme="majorBidi" w:hAnsiTheme="majorBidi" w:cstheme="majorBidi"/>
                <w:sz w:val="30"/>
                <w:szCs w:val="30"/>
              </w:rPr>
              <w:t>CPALL”)</w:t>
            </w:r>
          </w:p>
        </w:tc>
        <w:tc>
          <w:tcPr>
            <w:tcW w:w="1530" w:type="dxa"/>
            <w:vAlign w:val="bottom"/>
          </w:tcPr>
          <w:p w14:paraId="66A3BDBB" w14:textId="6C04909A" w:rsidR="007B0E2B" w:rsidRPr="00283726" w:rsidRDefault="008033C3" w:rsidP="009D7D95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ind w:left="-106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5,037</w:t>
            </w:r>
          </w:p>
        </w:tc>
        <w:tc>
          <w:tcPr>
            <w:tcW w:w="236" w:type="dxa"/>
            <w:vAlign w:val="bottom"/>
          </w:tcPr>
          <w:p w14:paraId="32B2A34C" w14:textId="77777777" w:rsidR="007B0E2B" w:rsidRPr="00283726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84" w:type="dxa"/>
            <w:vAlign w:val="bottom"/>
          </w:tcPr>
          <w:p w14:paraId="0A2F77D3" w14:textId="408CA241" w:rsidR="007B0E2B" w:rsidRPr="00A84F0D" w:rsidRDefault="00D32002" w:rsidP="009D7D95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-162" w:right="-114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B0E2B" w:rsidRPr="00283726" w14:paraId="7F779E6C" w14:textId="77777777" w:rsidTr="009D7D95">
        <w:tc>
          <w:tcPr>
            <w:tcW w:w="6057" w:type="dxa"/>
            <w:shd w:val="clear" w:color="auto" w:fill="auto"/>
            <w:vAlign w:val="bottom"/>
          </w:tcPr>
          <w:p w14:paraId="613D7F3F" w14:textId="38B7E8A2" w:rsidR="007B0E2B" w:rsidRPr="00BA105D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ขายเงินลงทุนใน </w:t>
            </w:r>
            <w:r w:rsidRPr="00E453D0">
              <w:rPr>
                <w:rFonts w:asciiTheme="majorBidi" w:hAnsiTheme="majorBidi" w:cstheme="majorBidi"/>
                <w:sz w:val="30"/>
                <w:szCs w:val="30"/>
              </w:rPr>
              <w:t>CPALL</w:t>
            </w:r>
          </w:p>
        </w:tc>
        <w:tc>
          <w:tcPr>
            <w:tcW w:w="1530" w:type="dxa"/>
          </w:tcPr>
          <w:p w14:paraId="0F4772F9" w14:textId="57FE8E00" w:rsidR="007B0E2B" w:rsidRDefault="005B50CD" w:rsidP="009D7D95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ind w:left="-106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73E78">
              <w:rPr>
                <w:rFonts w:asciiTheme="majorBidi" w:hAnsiTheme="majorBidi" w:cstheme="majorBidi"/>
                <w:sz w:val="30"/>
                <w:szCs w:val="30"/>
              </w:rPr>
              <w:t>3,220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3128131" w14:textId="77777777" w:rsidR="007B0E2B" w:rsidRPr="00283726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84" w:type="dxa"/>
          </w:tcPr>
          <w:p w14:paraId="37F2FA43" w14:textId="6E396DA1" w:rsidR="007B0E2B" w:rsidRPr="00A84F0D" w:rsidRDefault="00D32002" w:rsidP="009D7D95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-162" w:right="-114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B0E2B" w:rsidRPr="00283726" w14:paraId="4AD5B29C" w14:textId="77777777" w:rsidTr="009D7D95">
        <w:tc>
          <w:tcPr>
            <w:tcW w:w="6057" w:type="dxa"/>
            <w:shd w:val="clear" w:color="auto" w:fill="auto"/>
            <w:vAlign w:val="bottom"/>
          </w:tcPr>
          <w:p w14:paraId="6D1A6C59" w14:textId="797EE946" w:rsidR="007B0E2B" w:rsidRPr="00B23888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3E5">
              <w:rPr>
                <w:rFonts w:asciiTheme="majorBidi" w:hAnsiTheme="majorBidi" w:cs="Angsana New" w:hint="cs"/>
                <w:sz w:val="30"/>
                <w:szCs w:val="30"/>
                <w:cs/>
              </w:rPr>
              <w:t>ส่วนแบ่งขาดทุนจากเงินลงทุน</w:t>
            </w:r>
          </w:p>
        </w:tc>
        <w:tc>
          <w:tcPr>
            <w:tcW w:w="1530" w:type="dxa"/>
            <w:vAlign w:val="bottom"/>
          </w:tcPr>
          <w:p w14:paraId="29BB7E01" w14:textId="50624107" w:rsidR="007B0E2B" w:rsidRPr="00B23888" w:rsidRDefault="005B50CD" w:rsidP="009D7D95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ind w:left="-106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3E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1,981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8DDC6F4" w14:textId="77777777" w:rsidR="007B0E2B" w:rsidRPr="0048697B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84" w:type="dxa"/>
            <w:vAlign w:val="bottom"/>
          </w:tcPr>
          <w:p w14:paraId="0F264946" w14:textId="2C2FA769" w:rsidR="007B0E2B" w:rsidRPr="00A84F0D" w:rsidRDefault="00D32002" w:rsidP="009D7D95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-162" w:right="-114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B0E2B" w:rsidRPr="00283726" w14:paraId="24B503CB" w14:textId="77777777" w:rsidTr="009D7D95">
        <w:tc>
          <w:tcPr>
            <w:tcW w:w="6057" w:type="dxa"/>
            <w:shd w:val="clear" w:color="auto" w:fill="auto"/>
            <w:vAlign w:val="bottom"/>
          </w:tcPr>
          <w:p w14:paraId="1068F1B1" w14:textId="6D7B6ABC" w:rsidR="007B0E2B" w:rsidRPr="00B23888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11F57">
              <w:rPr>
                <w:rFonts w:asciiTheme="majorBidi" w:hAnsiTheme="majorBidi" w:cs="Angsana New" w:hint="cs"/>
                <w:sz w:val="30"/>
                <w:szCs w:val="30"/>
                <w:cs/>
              </w:rPr>
              <w:t>ส่วนแบ่งกำไร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ขาดทุน</w:t>
            </w:r>
            <w:r w:rsidRPr="00F11F57">
              <w:rPr>
                <w:rFonts w:asciiTheme="majorBidi" w:hAnsiTheme="majorBidi" w:cs="Angsana New" w:hint="cs"/>
                <w:sz w:val="30"/>
                <w:szCs w:val="30"/>
                <w:cs/>
              </w:rPr>
              <w:t>เบ็ดเสร็จอื่นจากเงินลงทุน</w:t>
            </w:r>
          </w:p>
        </w:tc>
        <w:tc>
          <w:tcPr>
            <w:tcW w:w="1530" w:type="dxa"/>
            <w:vAlign w:val="bottom"/>
          </w:tcPr>
          <w:p w14:paraId="250CD7DD" w14:textId="1BC6540D" w:rsidR="007B0E2B" w:rsidRPr="00B23888" w:rsidRDefault="00773E78" w:rsidP="009D7D95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ind w:left="-106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="00255D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  <w:vAlign w:val="bottom"/>
          </w:tcPr>
          <w:p w14:paraId="78C1F47A" w14:textId="77777777" w:rsidR="007B0E2B" w:rsidRPr="0048697B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84" w:type="dxa"/>
            <w:vAlign w:val="bottom"/>
          </w:tcPr>
          <w:p w14:paraId="43CCD931" w14:textId="3B362C9B" w:rsidR="007B0E2B" w:rsidRPr="00A84F0D" w:rsidRDefault="00D32002" w:rsidP="009D7D95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-162" w:right="-114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B0E2B" w:rsidRPr="00283726" w14:paraId="6F6AB078" w14:textId="77777777" w:rsidTr="009D7D95">
        <w:tc>
          <w:tcPr>
            <w:tcW w:w="6057" w:type="dxa"/>
            <w:shd w:val="clear" w:color="auto" w:fill="auto"/>
            <w:vAlign w:val="bottom"/>
          </w:tcPr>
          <w:p w14:paraId="0FD75901" w14:textId="4C7A9B63" w:rsidR="007B0E2B" w:rsidRPr="00B23888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B23888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530" w:type="dxa"/>
            <w:vAlign w:val="bottom"/>
          </w:tcPr>
          <w:p w14:paraId="537E3BA7" w14:textId="2670CCA3" w:rsidR="007B0E2B" w:rsidRPr="00B23888" w:rsidRDefault="005B50CD" w:rsidP="009D7D95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ind w:left="-106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3E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3,352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CC349AA" w14:textId="77777777" w:rsidR="007B0E2B" w:rsidRPr="0048697B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84" w:type="dxa"/>
            <w:vAlign w:val="bottom"/>
          </w:tcPr>
          <w:p w14:paraId="5AEDC9FC" w14:textId="2859F866" w:rsidR="007B0E2B" w:rsidRPr="00A84F0D" w:rsidRDefault="00D32002" w:rsidP="009D7D95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-162" w:right="-114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62A82" w:rsidRPr="00283726" w14:paraId="51064A49" w14:textId="77777777" w:rsidTr="009D7D95">
        <w:tc>
          <w:tcPr>
            <w:tcW w:w="6057" w:type="dxa"/>
            <w:shd w:val="clear" w:color="auto" w:fill="auto"/>
            <w:vAlign w:val="bottom"/>
          </w:tcPr>
          <w:p w14:paraId="7B08304D" w14:textId="782625E4" w:rsidR="00C62A82" w:rsidRPr="00513CA2" w:rsidRDefault="00C62A82" w:rsidP="00C62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13CA2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การเปลี่ยนแปลงในส่วนได้เสียในการร่วมค้า</w:t>
            </w:r>
          </w:p>
        </w:tc>
        <w:tc>
          <w:tcPr>
            <w:tcW w:w="1530" w:type="dxa"/>
            <w:vAlign w:val="bottom"/>
          </w:tcPr>
          <w:p w14:paraId="0431F7EE" w14:textId="27E4D8B9" w:rsidR="00C62A82" w:rsidRPr="00513CA2" w:rsidRDefault="00A957D3" w:rsidP="009D7D95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ind w:left="-106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18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3E78" w:rsidRPr="00B718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1,354</w:t>
            </w:r>
            <w:r w:rsidRPr="00B718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C0125FA" w14:textId="77777777" w:rsidR="00C62A82" w:rsidRPr="0048697B" w:rsidRDefault="00C62A82" w:rsidP="00C62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84" w:type="dxa"/>
            <w:vAlign w:val="bottom"/>
          </w:tcPr>
          <w:p w14:paraId="231AAA5C" w14:textId="1E9B1C7A" w:rsidR="00C62A82" w:rsidRPr="00A84F0D" w:rsidRDefault="00D32002" w:rsidP="009D7D95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-162" w:right="-11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62A82" w:rsidRPr="00283726" w14:paraId="0415A1F8" w14:textId="77777777" w:rsidTr="009D7D95">
        <w:tc>
          <w:tcPr>
            <w:tcW w:w="6057" w:type="dxa"/>
            <w:shd w:val="clear" w:color="auto" w:fill="auto"/>
            <w:vAlign w:val="bottom"/>
          </w:tcPr>
          <w:p w14:paraId="7C4A85D1" w14:textId="6D13129C" w:rsidR="00C62A82" w:rsidRPr="00513CA2" w:rsidRDefault="00C62A82" w:rsidP="00C62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13CA2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ผลกระทบจากการเปลี่ยนแปลงของอัตราแลกเปลี่ยน</w:t>
            </w:r>
          </w:p>
        </w:tc>
        <w:tc>
          <w:tcPr>
            <w:tcW w:w="1530" w:type="dxa"/>
            <w:vAlign w:val="bottom"/>
          </w:tcPr>
          <w:p w14:paraId="51FC9916" w14:textId="04E31FE4" w:rsidR="00C62A82" w:rsidRPr="00513CA2" w:rsidRDefault="00A957D3" w:rsidP="009D7D95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ind w:left="-106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3E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1,21</w:t>
            </w:r>
            <w:r w:rsidR="00255D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6289CC10" w14:textId="77777777" w:rsidR="00C62A82" w:rsidRPr="0048697B" w:rsidRDefault="00C62A82" w:rsidP="00C62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84" w:type="dxa"/>
            <w:vAlign w:val="bottom"/>
          </w:tcPr>
          <w:p w14:paraId="5B66714E" w14:textId="3FA0295F" w:rsidR="00C62A82" w:rsidRPr="00A84F0D" w:rsidRDefault="00D32002" w:rsidP="009D7D95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-162" w:right="-114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62A82" w:rsidRPr="00283726" w14:paraId="76207F13" w14:textId="77777777" w:rsidTr="009D7D95">
        <w:tc>
          <w:tcPr>
            <w:tcW w:w="6057" w:type="dxa"/>
            <w:shd w:val="clear" w:color="auto" w:fill="auto"/>
            <w:vAlign w:val="bottom"/>
          </w:tcPr>
          <w:p w14:paraId="3A6F4AAE" w14:textId="0D5ECDE5" w:rsidR="00C62A82" w:rsidRPr="006E454C" w:rsidRDefault="00C62A82" w:rsidP="00C62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6E454C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90BD5E" w14:textId="3BF4E165" w:rsidR="00C62A82" w:rsidRPr="0092515B" w:rsidRDefault="00A957D3" w:rsidP="009D7D95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ind w:left="-106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773E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</w:t>
            </w:r>
            <w:r w:rsidR="00A85F82" w:rsidRPr="00A85F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DBD95E9" w14:textId="77777777" w:rsidR="00C62A82" w:rsidRPr="0048697B" w:rsidRDefault="00C62A82" w:rsidP="00C62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2D18E2" w14:textId="7E5FEC10" w:rsidR="00C62A82" w:rsidRPr="00710B2F" w:rsidRDefault="00D32002" w:rsidP="009D7D95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-162" w:right="-1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578F3D11" w14:textId="77777777" w:rsidR="00971EA6" w:rsidRPr="00B94C17" w:rsidRDefault="00971EA6" w:rsidP="00D67D1C">
      <w:pPr>
        <w:pStyle w:val="BodyText2"/>
        <w:ind w:left="558" w:right="-27" w:firstLine="0"/>
        <w:jc w:val="thaiDistribute"/>
        <w:rPr>
          <w:rFonts w:asciiTheme="majorBidi" w:hAnsiTheme="majorBidi" w:cs="Angsana New"/>
          <w:sz w:val="30"/>
          <w:szCs w:val="30"/>
        </w:rPr>
      </w:pPr>
    </w:p>
    <w:p w14:paraId="0AF77377" w14:textId="25638683" w:rsidR="00D67D1C" w:rsidRPr="00C030D4" w:rsidRDefault="00D67D1C" w:rsidP="00D67D1C">
      <w:pPr>
        <w:pStyle w:val="BodyText2"/>
        <w:ind w:left="558" w:right="-2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F1D33">
        <w:rPr>
          <w:rFonts w:asciiTheme="majorBidi" w:hAnsiTheme="majorBidi" w:cs="Angsana New" w:hint="cs"/>
          <w:sz w:val="30"/>
          <w:szCs w:val="30"/>
          <w:cs/>
        </w:rPr>
        <w:t>กลุ่มบริษัทได้แสดงเงินลงทุนใน</w:t>
      </w:r>
      <w:r w:rsidR="00237E15" w:rsidRPr="00E6351E">
        <w:rPr>
          <w:rFonts w:asciiTheme="majorBidi" w:hAnsiTheme="majorBidi" w:cs="Angsana New"/>
          <w:sz w:val="30"/>
          <w:szCs w:val="30"/>
        </w:rPr>
        <w:t xml:space="preserve"> </w:t>
      </w:r>
      <w:r w:rsidRPr="00E6351E">
        <w:rPr>
          <w:rFonts w:asciiTheme="majorBidi" w:hAnsiTheme="majorBidi" w:cs="Angsana New"/>
          <w:sz w:val="30"/>
          <w:szCs w:val="30"/>
        </w:rPr>
        <w:t>CPALL</w:t>
      </w:r>
      <w:r w:rsidRPr="007F1D3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1D33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4C5EE4" w:rsidRPr="00A85F82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4C5EE4" w:rsidRPr="00A85F8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5EE4" w:rsidRPr="00A85F82">
        <w:rPr>
          <w:rFonts w:asciiTheme="majorBidi" w:hAnsiTheme="majorBidi" w:cs="Angsana New" w:hint="cs"/>
          <w:sz w:val="30"/>
          <w:szCs w:val="30"/>
          <w:cs/>
        </w:rPr>
        <w:t>ซีพี</w:t>
      </w:r>
      <w:r w:rsidR="004C5EE4" w:rsidRPr="00A85F8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5EE4" w:rsidRPr="00A85F82">
        <w:rPr>
          <w:rFonts w:asciiTheme="majorBidi" w:hAnsiTheme="majorBidi" w:cs="Angsana New" w:hint="cs"/>
          <w:sz w:val="30"/>
          <w:szCs w:val="30"/>
          <w:cs/>
        </w:rPr>
        <w:t>เอ็กซ์ตร้า</w:t>
      </w:r>
      <w:r w:rsidR="004C5EE4" w:rsidRPr="00A85F8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5EE4" w:rsidRPr="00A85F82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="004C5EE4" w:rsidRPr="00A85F82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4C5EE4" w:rsidRPr="00A85F82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="004C5EE4" w:rsidRPr="00A85F82">
        <w:rPr>
          <w:rFonts w:asciiTheme="majorBidi" w:hAnsiTheme="majorBidi" w:cs="Angsana New"/>
          <w:sz w:val="30"/>
          <w:szCs w:val="30"/>
          <w:cs/>
        </w:rPr>
        <w:t>)</w:t>
      </w:r>
      <w:r w:rsidR="004C5EE4" w:rsidRPr="00A85F82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E969FE" w:rsidRPr="00555211">
        <w:rPr>
          <w:rFonts w:asciiTheme="majorBidi" w:hAnsiTheme="majorBidi" w:cs="Angsana New"/>
          <w:sz w:val="30"/>
          <w:szCs w:val="30"/>
        </w:rPr>
        <w:t>(</w:t>
      </w:r>
      <w:r w:rsidR="00E969FE" w:rsidRPr="00555211">
        <w:rPr>
          <w:rFonts w:asciiTheme="majorBidi" w:hAnsiTheme="majorBidi" w:cs="Angsana New" w:hint="cs"/>
          <w:sz w:val="30"/>
          <w:szCs w:val="30"/>
          <w:cs/>
        </w:rPr>
        <w:t xml:space="preserve">เดิมชื่อ </w:t>
      </w:r>
      <w:r w:rsidRPr="00555211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55521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5211">
        <w:rPr>
          <w:rFonts w:asciiTheme="majorBidi" w:hAnsiTheme="majorBidi" w:cs="Angsana New" w:hint="cs"/>
          <w:sz w:val="30"/>
          <w:szCs w:val="30"/>
          <w:cs/>
        </w:rPr>
        <w:t>สยามแม็คโคร</w:t>
      </w:r>
      <w:r w:rsidRPr="0055521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5211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555211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555211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Pr="00555211">
        <w:rPr>
          <w:rFonts w:asciiTheme="majorBidi" w:hAnsiTheme="majorBidi" w:cs="Angsana New"/>
          <w:sz w:val="30"/>
          <w:szCs w:val="30"/>
          <w:cs/>
        </w:rPr>
        <w:t>)</w:t>
      </w:r>
      <w:r w:rsidR="00E969FE" w:rsidRPr="00555211">
        <w:rPr>
          <w:rFonts w:asciiTheme="majorBidi" w:hAnsiTheme="majorBidi" w:cs="Angsana New"/>
          <w:sz w:val="30"/>
          <w:szCs w:val="30"/>
        </w:rPr>
        <w:t>)</w:t>
      </w:r>
      <w:r w:rsidRPr="007F1D3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1D33">
        <w:rPr>
          <w:rFonts w:asciiTheme="majorBidi" w:hAnsiTheme="majorBidi" w:cs="Angsana New" w:hint="cs"/>
          <w:sz w:val="30"/>
          <w:szCs w:val="30"/>
          <w:cs/>
        </w:rPr>
        <w:t>ซึ่งเป็นบริษัทจดทะเบียนในตลาดหลักทรัพย์แห่งประเทศไทย</w:t>
      </w:r>
      <w:r w:rsidRPr="007F1D3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1D33">
        <w:rPr>
          <w:rFonts w:asciiTheme="majorBidi" w:hAnsiTheme="majorBidi" w:cs="Angsana New" w:hint="cs"/>
          <w:sz w:val="30"/>
          <w:szCs w:val="30"/>
          <w:cs/>
        </w:rPr>
        <w:t>ตามวิธีส่วนได้เสียในงบการเงินรวม</w:t>
      </w:r>
      <w:r w:rsidRPr="007F1D3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1D33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มูลค่ายุติธรรมของเงินลงทุน</w:t>
      </w:r>
      <w:r w:rsidRPr="00C030D4">
        <w:rPr>
          <w:rFonts w:asciiTheme="majorBidi" w:hAnsiTheme="majorBidi" w:cs="Angsana New" w:hint="cs"/>
          <w:sz w:val="30"/>
          <w:szCs w:val="30"/>
          <w:cs/>
        </w:rPr>
        <w:t>ดังกล่าว</w:t>
      </w:r>
      <w:r w:rsidRPr="00C030D4">
        <w:rPr>
          <w:rFonts w:asciiTheme="majorBidi" w:hAnsiTheme="majorBidi" w:cs="Angsana New"/>
          <w:sz w:val="30"/>
          <w:szCs w:val="30"/>
          <w:cs/>
        </w:rPr>
        <w:t xml:space="preserve"> ณ วันที่ </w:t>
      </w:r>
      <w:r w:rsidR="00FE20A3">
        <w:rPr>
          <w:rFonts w:asciiTheme="majorBidi" w:hAnsiTheme="majorBidi" w:cs="Angsana New"/>
          <w:spacing w:val="-3"/>
          <w:sz w:val="30"/>
          <w:szCs w:val="30"/>
        </w:rPr>
        <w:t>30</w:t>
      </w:r>
      <w:r w:rsidRPr="00924E72">
        <w:rPr>
          <w:rFonts w:asciiTheme="majorBidi" w:hAnsiTheme="majorBidi" w:cs="Angsana New"/>
          <w:spacing w:val="-3"/>
          <w:sz w:val="30"/>
          <w:szCs w:val="30"/>
        </w:rPr>
        <w:t xml:space="preserve"> </w:t>
      </w:r>
      <w:r w:rsidR="00FE20A3">
        <w:rPr>
          <w:rFonts w:asciiTheme="majorBidi" w:hAnsiTheme="majorBidi" w:cs="Angsana New" w:hint="cs"/>
          <w:spacing w:val="-3"/>
          <w:sz w:val="30"/>
          <w:szCs w:val="30"/>
          <w:cs/>
        </w:rPr>
        <w:t>มิถุนายน</w:t>
      </w:r>
      <w:r w:rsidRPr="00924E72">
        <w:rPr>
          <w:rFonts w:asciiTheme="majorBidi" w:hAnsiTheme="majorBidi" w:cs="Angsana New"/>
          <w:spacing w:val="-3"/>
          <w:sz w:val="30"/>
          <w:szCs w:val="30"/>
          <w:cs/>
        </w:rPr>
        <w:t xml:space="preserve"> </w:t>
      </w:r>
      <w:r w:rsidRPr="00924E72">
        <w:rPr>
          <w:rFonts w:asciiTheme="majorBidi" w:hAnsiTheme="majorBidi" w:cs="Angsana New"/>
          <w:spacing w:val="-3"/>
          <w:sz w:val="30"/>
          <w:szCs w:val="30"/>
        </w:rPr>
        <w:t>2566</w:t>
      </w:r>
      <w:r w:rsidRPr="00924E72">
        <w:rPr>
          <w:rFonts w:asciiTheme="majorBidi" w:hAnsiTheme="majorBidi" w:cs="Angsana New"/>
          <w:spacing w:val="-3"/>
          <w:sz w:val="30"/>
          <w:szCs w:val="30"/>
          <w:cs/>
        </w:rPr>
        <w:t xml:space="preserve"> มีจำนวนเงิน</w:t>
      </w:r>
      <w:r w:rsidR="00C13E6B" w:rsidRPr="00924E72">
        <w:rPr>
          <w:rFonts w:asciiTheme="majorBidi" w:hAnsiTheme="majorBidi" w:cs="Angsana New"/>
          <w:spacing w:val="-3"/>
          <w:sz w:val="30"/>
          <w:szCs w:val="30"/>
        </w:rPr>
        <w:t xml:space="preserve"> </w:t>
      </w:r>
      <w:r w:rsidR="0088451B">
        <w:rPr>
          <w:rFonts w:asciiTheme="majorBidi" w:hAnsiTheme="majorBidi" w:cs="Angsana New"/>
          <w:spacing w:val="-3"/>
          <w:sz w:val="30"/>
          <w:szCs w:val="30"/>
        </w:rPr>
        <w:t>191,</w:t>
      </w:r>
      <w:r w:rsidR="00D3608E">
        <w:rPr>
          <w:rFonts w:asciiTheme="majorBidi" w:hAnsiTheme="majorBidi" w:cs="Angsana New"/>
          <w:spacing w:val="-3"/>
          <w:sz w:val="30"/>
          <w:szCs w:val="30"/>
        </w:rPr>
        <w:t>087</w:t>
      </w:r>
      <w:r w:rsidRPr="00924E72">
        <w:rPr>
          <w:rFonts w:asciiTheme="majorBidi" w:hAnsiTheme="majorBidi" w:cs="Angsana New"/>
          <w:spacing w:val="-3"/>
          <w:sz w:val="30"/>
          <w:szCs w:val="30"/>
          <w:lang w:val="en-AU"/>
        </w:rPr>
        <w:t xml:space="preserve"> </w:t>
      </w:r>
      <w:r w:rsidRPr="00924E72">
        <w:rPr>
          <w:rFonts w:asciiTheme="majorBidi" w:hAnsiTheme="majorBidi" w:cs="Angsana New"/>
          <w:spacing w:val="-3"/>
          <w:sz w:val="30"/>
          <w:szCs w:val="30"/>
          <w:cs/>
        </w:rPr>
        <w:t>ล้านบาท</w:t>
      </w:r>
      <w:r w:rsidRPr="00924E72">
        <w:rPr>
          <w:rFonts w:asciiTheme="majorBidi" w:hAnsiTheme="majorBidi" w:cs="Angsana New"/>
          <w:spacing w:val="-3"/>
          <w:sz w:val="30"/>
          <w:szCs w:val="30"/>
        </w:rPr>
        <w:t xml:space="preserve"> </w:t>
      </w:r>
      <w:r w:rsidRPr="00924E72">
        <w:rPr>
          <w:rFonts w:asciiTheme="majorBidi" w:hAnsiTheme="majorBidi" w:cs="Angsana New" w:hint="cs"/>
          <w:spacing w:val="-3"/>
          <w:sz w:val="30"/>
          <w:szCs w:val="30"/>
          <w:cs/>
        </w:rPr>
        <w:t>และ</w:t>
      </w:r>
      <w:r w:rsidRPr="00924E72">
        <w:rPr>
          <w:rFonts w:asciiTheme="majorBidi" w:hAnsiTheme="majorBidi" w:cs="Angsana New"/>
          <w:spacing w:val="-3"/>
          <w:sz w:val="30"/>
          <w:szCs w:val="30"/>
          <w:cs/>
        </w:rPr>
        <w:t xml:space="preserve"> </w:t>
      </w:r>
      <w:r w:rsidR="0088451B">
        <w:rPr>
          <w:rFonts w:asciiTheme="majorBidi" w:hAnsiTheme="majorBidi" w:cs="Angsana New"/>
          <w:spacing w:val="-3"/>
          <w:sz w:val="30"/>
          <w:szCs w:val="30"/>
        </w:rPr>
        <w:t>32,762</w:t>
      </w:r>
      <w:r w:rsidRPr="004E25D0">
        <w:rPr>
          <w:rFonts w:asciiTheme="majorBidi" w:hAnsiTheme="majorBidi" w:cs="Angsana New"/>
          <w:spacing w:val="-3"/>
          <w:sz w:val="30"/>
          <w:szCs w:val="30"/>
          <w:lang w:val="en-AU"/>
        </w:rPr>
        <w:t xml:space="preserve"> </w:t>
      </w:r>
      <w:r w:rsidRPr="00924E72">
        <w:rPr>
          <w:rFonts w:asciiTheme="majorBidi" w:hAnsiTheme="majorBidi" w:cs="Angsana New" w:hint="cs"/>
          <w:spacing w:val="-3"/>
          <w:sz w:val="30"/>
          <w:szCs w:val="30"/>
          <w:cs/>
        </w:rPr>
        <w:t>ล้านบาท</w:t>
      </w:r>
      <w:r w:rsidRPr="00924E72">
        <w:rPr>
          <w:rFonts w:asciiTheme="majorBidi" w:hAnsiTheme="majorBidi" w:cs="Angsana New"/>
          <w:spacing w:val="-3"/>
          <w:sz w:val="30"/>
          <w:szCs w:val="30"/>
          <w:cs/>
        </w:rPr>
        <w:t xml:space="preserve"> </w:t>
      </w:r>
      <w:r w:rsidRPr="00924E72">
        <w:rPr>
          <w:rFonts w:asciiTheme="majorBidi" w:hAnsiTheme="majorBidi" w:cs="Angsana New" w:hint="cs"/>
          <w:spacing w:val="-3"/>
          <w:sz w:val="30"/>
          <w:szCs w:val="30"/>
          <w:cs/>
        </w:rPr>
        <w:t>ตามลำดับ</w:t>
      </w:r>
      <w:r w:rsidRPr="00924E72">
        <w:rPr>
          <w:rFonts w:asciiTheme="majorBidi" w:hAnsiTheme="majorBidi" w:cs="Angsana New"/>
          <w:i/>
          <w:iCs/>
          <w:spacing w:val="-3"/>
          <w:sz w:val="30"/>
          <w:szCs w:val="30"/>
          <w:cs/>
        </w:rPr>
        <w:t xml:space="preserve"> (</w:t>
      </w:r>
      <w:r w:rsidR="004E25D0">
        <w:rPr>
          <w:rFonts w:asciiTheme="majorBidi" w:hAnsiTheme="majorBidi" w:cs="Angsana New"/>
          <w:i/>
          <w:iCs/>
          <w:spacing w:val="-3"/>
          <w:sz w:val="30"/>
          <w:szCs w:val="30"/>
        </w:rPr>
        <w:t>31</w:t>
      </w:r>
      <w:r w:rsidRPr="00924E72">
        <w:rPr>
          <w:rFonts w:asciiTheme="majorBidi" w:hAnsiTheme="majorBidi" w:cs="Angsana New"/>
          <w:i/>
          <w:iCs/>
          <w:spacing w:val="-3"/>
          <w:sz w:val="30"/>
          <w:szCs w:val="30"/>
          <w:cs/>
        </w:rPr>
        <w:t xml:space="preserve"> ธันวาคม </w:t>
      </w:r>
      <w:r w:rsidR="004E25D0">
        <w:rPr>
          <w:rFonts w:asciiTheme="majorBidi" w:hAnsiTheme="majorBidi" w:cs="Angsana New"/>
          <w:i/>
          <w:iCs/>
          <w:spacing w:val="-3"/>
          <w:sz w:val="30"/>
          <w:szCs w:val="30"/>
        </w:rPr>
        <w:t>2565</w:t>
      </w:r>
      <w:r w:rsidRPr="00924E72">
        <w:rPr>
          <w:rFonts w:asciiTheme="majorBidi" w:hAnsiTheme="majorBidi" w:cs="Angsana New"/>
          <w:i/>
          <w:iCs/>
          <w:spacing w:val="-3"/>
          <w:sz w:val="30"/>
          <w:szCs w:val="30"/>
          <w:cs/>
        </w:rPr>
        <w:t xml:space="preserve">: </w:t>
      </w:r>
      <w:r w:rsidRPr="00924E72">
        <w:rPr>
          <w:rFonts w:asciiTheme="majorBidi" w:hAnsiTheme="majorBidi" w:cs="Angsana New"/>
          <w:i/>
          <w:iCs/>
          <w:spacing w:val="-3"/>
          <w:sz w:val="30"/>
          <w:szCs w:val="30"/>
        </w:rPr>
        <w:t xml:space="preserve">209,047 </w:t>
      </w:r>
      <w:r w:rsidRPr="00924E72">
        <w:rPr>
          <w:rFonts w:asciiTheme="majorBidi" w:hAnsiTheme="majorBidi" w:cs="Angsana New" w:hint="cs"/>
          <w:i/>
          <w:iCs/>
          <w:spacing w:val="-3"/>
          <w:sz w:val="30"/>
          <w:szCs w:val="30"/>
          <w:cs/>
        </w:rPr>
        <w:t>ล้านบาท</w:t>
      </w:r>
      <w:r w:rsidRPr="00924E72">
        <w:rPr>
          <w:rFonts w:asciiTheme="majorBidi" w:hAnsiTheme="majorBidi" w:cs="Angsana New"/>
          <w:i/>
          <w:iCs/>
          <w:spacing w:val="-3"/>
          <w:sz w:val="30"/>
          <w:szCs w:val="30"/>
          <w:cs/>
        </w:rPr>
        <w:t xml:space="preserve"> </w:t>
      </w:r>
      <w:r w:rsidRPr="00C030D4">
        <w:rPr>
          <w:rFonts w:asciiTheme="majorBidi" w:hAnsiTheme="majorBidi" w:cs="Angsana New" w:hint="cs"/>
          <w:i/>
          <w:iCs/>
          <w:sz w:val="30"/>
          <w:szCs w:val="30"/>
          <w:cs/>
        </w:rPr>
        <w:t>และ</w:t>
      </w:r>
      <w:r w:rsidRPr="00C030D4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C030D4">
        <w:rPr>
          <w:rFonts w:asciiTheme="majorBidi" w:hAnsiTheme="majorBidi" w:cs="Angsana New"/>
          <w:i/>
          <w:iCs/>
          <w:sz w:val="30"/>
          <w:szCs w:val="30"/>
        </w:rPr>
        <w:t xml:space="preserve">37,209 </w:t>
      </w:r>
      <w:r w:rsidRPr="00C030D4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Pr="00C030D4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C030D4">
        <w:rPr>
          <w:rFonts w:asciiTheme="majorBidi" w:hAnsiTheme="majorBidi" w:cs="Angsana New" w:hint="cs"/>
          <w:i/>
          <w:iCs/>
          <w:sz w:val="30"/>
          <w:szCs w:val="30"/>
          <w:cs/>
        </w:rPr>
        <w:t>ตามลำดับ</w:t>
      </w:r>
      <w:r w:rsidRPr="00C030D4">
        <w:rPr>
          <w:rFonts w:asciiTheme="majorBidi" w:hAnsiTheme="majorBidi" w:cs="Angsana New"/>
          <w:i/>
          <w:iCs/>
          <w:sz w:val="30"/>
          <w:szCs w:val="30"/>
          <w:cs/>
        </w:rPr>
        <w:t>)</w:t>
      </w:r>
    </w:p>
    <w:p w14:paraId="2622463B" w14:textId="77777777" w:rsidR="0092515B" w:rsidRPr="00B94C17" w:rsidRDefault="0092515B" w:rsidP="00D67D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36"/>
        <w:jc w:val="thaiDistribute"/>
        <w:rPr>
          <w:rFonts w:asciiTheme="majorBidi" w:hAnsiTheme="majorBidi" w:cs="Angsana New"/>
          <w:sz w:val="30"/>
          <w:szCs w:val="30"/>
        </w:rPr>
      </w:pPr>
    </w:p>
    <w:p w14:paraId="181B135C" w14:textId="6C5AF054" w:rsidR="00D67D1C" w:rsidRDefault="007E1665" w:rsidP="00D67D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36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7E1665">
        <w:rPr>
          <w:rFonts w:asciiTheme="majorBidi" w:hAnsiTheme="majorBidi" w:cs="Angsana New" w:hint="cs"/>
          <w:sz w:val="30"/>
          <w:szCs w:val="30"/>
          <w:cs/>
        </w:rPr>
        <w:t>ในระหว่างงวดหกเดือนสิ้นสุดวันที่</w:t>
      </w:r>
      <w:r w:rsidRPr="007E1665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30</w:t>
      </w:r>
      <w:r w:rsidRPr="007E166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E1665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7E1665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2566</w:t>
      </w:r>
      <w:r w:rsidRPr="007E166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67D1C" w:rsidRPr="00C030D4">
        <w:rPr>
          <w:rFonts w:asciiTheme="majorBidi" w:hAnsiTheme="majorBidi" w:cs="Angsana New" w:hint="cs"/>
          <w:sz w:val="30"/>
          <w:szCs w:val="30"/>
          <w:cs/>
        </w:rPr>
        <w:t>กลุ่มบริษัทได้ขายเงินลงทุนบางส่วนใน</w:t>
      </w:r>
      <w:r w:rsidR="00D67D1C" w:rsidRPr="00C030D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67D1C" w:rsidRPr="00C030D4">
        <w:rPr>
          <w:rFonts w:asciiTheme="majorBidi" w:hAnsiTheme="majorBidi" w:cs="Angsana New"/>
          <w:sz w:val="30"/>
          <w:szCs w:val="30"/>
        </w:rPr>
        <w:t>CPALL</w:t>
      </w:r>
      <w:r w:rsidR="00D67D1C">
        <w:rPr>
          <w:rFonts w:asciiTheme="majorBidi" w:hAnsiTheme="majorBidi" w:cs="Angsana New"/>
          <w:sz w:val="30"/>
          <w:szCs w:val="30"/>
        </w:rPr>
        <w:t xml:space="preserve"> </w:t>
      </w:r>
      <w:r w:rsidR="00D67D1C" w:rsidRPr="00C030D4">
        <w:rPr>
          <w:rFonts w:asciiTheme="majorBidi" w:hAnsiTheme="majorBidi" w:cs="Angsana New" w:hint="cs"/>
          <w:sz w:val="30"/>
          <w:szCs w:val="30"/>
          <w:cs/>
        </w:rPr>
        <w:t>ซึ่งมีมูลค่าตามบัญชีในงบการเงินรวม</w:t>
      </w:r>
      <w:r w:rsidR="00D67D1C" w:rsidRPr="00C030D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67D1C" w:rsidRPr="00C030D4">
        <w:rPr>
          <w:rFonts w:asciiTheme="majorBidi" w:hAnsiTheme="majorBidi" w:cs="Angsana New" w:hint="cs"/>
          <w:sz w:val="30"/>
          <w:szCs w:val="30"/>
          <w:cs/>
        </w:rPr>
        <w:t>จำนวน</w:t>
      </w:r>
      <w:r w:rsidR="00D67D1C" w:rsidRPr="00C030D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064FD">
        <w:rPr>
          <w:rFonts w:asciiTheme="majorBidi" w:hAnsiTheme="majorBidi" w:cs="Angsana New"/>
          <w:sz w:val="30"/>
          <w:szCs w:val="30"/>
        </w:rPr>
        <w:t>3,220</w:t>
      </w:r>
      <w:r w:rsidR="00D67D1C" w:rsidRPr="00C030D4">
        <w:rPr>
          <w:rFonts w:asciiTheme="majorBidi" w:hAnsiTheme="majorBidi" w:cs="Angsana New"/>
          <w:sz w:val="30"/>
          <w:szCs w:val="30"/>
        </w:rPr>
        <w:t xml:space="preserve"> </w:t>
      </w:r>
      <w:r w:rsidR="00D67D1C" w:rsidRPr="00C030D4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D67D1C">
        <w:rPr>
          <w:rFonts w:asciiTheme="majorBidi" w:hAnsiTheme="majorBidi" w:cs="Angsana New"/>
          <w:sz w:val="30"/>
          <w:szCs w:val="30"/>
        </w:rPr>
        <w:t xml:space="preserve"> </w:t>
      </w:r>
      <w:r w:rsidR="00D67D1C" w:rsidRPr="00C030D4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="00D67D1C" w:rsidRPr="00C030D4">
        <w:rPr>
          <w:rFonts w:asciiTheme="majorBidi" w:hAnsiTheme="majorBidi" w:cs="Angsana New"/>
          <w:sz w:val="30"/>
          <w:szCs w:val="30"/>
        </w:rPr>
        <w:t xml:space="preserve"> </w:t>
      </w:r>
      <w:r w:rsidR="00D67D1C" w:rsidRPr="00C030D4">
        <w:rPr>
          <w:rFonts w:asciiTheme="majorBidi" w:hAnsiTheme="majorBidi" w:cs="Angsana New" w:hint="cs"/>
          <w:sz w:val="30"/>
          <w:szCs w:val="30"/>
          <w:cs/>
        </w:rPr>
        <w:t>กลุ่มบริษัทมีกำไรจากการขายเงินลงทุนเป็นจำนวนเงิน</w:t>
      </w:r>
      <w:r w:rsidR="00D67D1C" w:rsidRPr="00C030D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064FD">
        <w:rPr>
          <w:rFonts w:asciiTheme="majorBidi" w:hAnsiTheme="majorBidi" w:cs="Angsana New"/>
          <w:sz w:val="30"/>
          <w:szCs w:val="30"/>
        </w:rPr>
        <w:t>2,190</w:t>
      </w:r>
      <w:r w:rsidR="00D67D1C" w:rsidRPr="00C030D4">
        <w:rPr>
          <w:rFonts w:asciiTheme="majorBidi" w:hAnsiTheme="majorBidi" w:cs="Angsana New"/>
          <w:sz w:val="30"/>
          <w:szCs w:val="30"/>
        </w:rPr>
        <w:t xml:space="preserve"> </w:t>
      </w:r>
      <w:r w:rsidR="00D67D1C" w:rsidRPr="00C030D4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  <w:r w:rsidR="00437564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D67D1C" w:rsidRPr="00C030D4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ณ วันที่ </w:t>
      </w:r>
      <w:r w:rsidR="00FE20A3">
        <w:rPr>
          <w:rFonts w:asciiTheme="majorBidi" w:hAnsiTheme="majorBidi" w:cs="Angsana New"/>
          <w:spacing w:val="-2"/>
          <w:sz w:val="30"/>
          <w:szCs w:val="30"/>
        </w:rPr>
        <w:t>30</w:t>
      </w:r>
      <w:r w:rsidR="00D67D1C" w:rsidRPr="00C030D4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FE20A3">
        <w:rPr>
          <w:rFonts w:asciiTheme="majorBidi" w:hAnsiTheme="majorBidi" w:cs="Angsana New" w:hint="cs"/>
          <w:spacing w:val="-2"/>
          <w:sz w:val="30"/>
          <w:szCs w:val="30"/>
          <w:cs/>
        </w:rPr>
        <w:t>มิถุนายน</w:t>
      </w:r>
      <w:r w:rsidR="00D67D1C" w:rsidRPr="00C030D4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="00D67D1C" w:rsidRPr="00C030D4">
        <w:rPr>
          <w:rFonts w:asciiTheme="majorBidi" w:hAnsiTheme="majorBidi" w:cs="Angsana New"/>
          <w:spacing w:val="-2"/>
          <w:sz w:val="30"/>
          <w:szCs w:val="30"/>
        </w:rPr>
        <w:t>256</w:t>
      </w:r>
      <w:r w:rsidR="00D67D1C">
        <w:rPr>
          <w:rFonts w:asciiTheme="majorBidi" w:hAnsiTheme="majorBidi" w:cs="Angsana New"/>
          <w:spacing w:val="-2"/>
          <w:sz w:val="30"/>
          <w:szCs w:val="30"/>
        </w:rPr>
        <w:t>6</w:t>
      </w:r>
      <w:r w:rsidR="00D67D1C" w:rsidRPr="00C030D4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D67D1C" w:rsidRPr="00C030D4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กลุ่มบริษัทมีสัดส่วนการถือหุ้นใน </w:t>
      </w:r>
      <w:r w:rsidR="00D67D1C" w:rsidRPr="00C030D4">
        <w:rPr>
          <w:rFonts w:asciiTheme="majorBidi" w:hAnsiTheme="majorBidi" w:cs="Angsana New"/>
          <w:spacing w:val="-2"/>
          <w:sz w:val="30"/>
          <w:szCs w:val="30"/>
        </w:rPr>
        <w:t xml:space="preserve">CPALL </w:t>
      </w:r>
      <w:r w:rsidR="00D67D1C" w:rsidRPr="00C030D4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ร้อยละ </w:t>
      </w:r>
      <w:r w:rsidR="00205049" w:rsidRPr="00167E08">
        <w:rPr>
          <w:rFonts w:asciiTheme="majorBidi" w:hAnsiTheme="majorBidi" w:cs="Angsana New"/>
          <w:spacing w:val="-2"/>
          <w:sz w:val="30"/>
          <w:szCs w:val="30"/>
        </w:rPr>
        <w:t>34.0</w:t>
      </w:r>
      <w:r w:rsidR="00167E08" w:rsidRPr="00167E08">
        <w:rPr>
          <w:rFonts w:asciiTheme="majorBidi" w:hAnsiTheme="majorBidi" w:cs="Angsana New"/>
          <w:spacing w:val="-2"/>
          <w:sz w:val="30"/>
          <w:szCs w:val="30"/>
        </w:rPr>
        <w:t>3</w:t>
      </w:r>
    </w:p>
    <w:p w14:paraId="40A519DB" w14:textId="77777777" w:rsidR="00B60FDD" w:rsidRPr="00283726" w:rsidRDefault="00384004" w:rsidP="006B3365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5</w:t>
      </w:r>
      <w:r w:rsidR="002D33FB" w:rsidRPr="00283726">
        <w:rPr>
          <w:rFonts w:asciiTheme="majorBidi" w:hAnsiTheme="majorBidi" w:cstheme="majorBidi"/>
          <w:sz w:val="30"/>
          <w:szCs w:val="30"/>
        </w:rPr>
        <w:tab/>
      </w:r>
      <w:r w:rsidR="00C142F6" w:rsidRPr="00283726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14:paraId="627606C1" w14:textId="598F3192" w:rsidR="00504229" w:rsidRPr="00FD7C4C" w:rsidRDefault="00504229" w:rsidP="00C97AFB">
      <w:pPr>
        <w:pStyle w:val="a"/>
        <w:tabs>
          <w:tab w:val="clear" w:pos="1080"/>
          <w:tab w:val="left" w:pos="540"/>
        </w:tabs>
        <w:jc w:val="both"/>
        <w:rPr>
          <w:rFonts w:asciiTheme="majorBidi" w:hAnsiTheme="majorBidi" w:cstheme="majorBidi"/>
          <w:lang w:val="en-US"/>
        </w:rPr>
      </w:pP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0"/>
        <w:gridCol w:w="369"/>
        <w:gridCol w:w="1998"/>
        <w:gridCol w:w="178"/>
        <w:gridCol w:w="2045"/>
      </w:tblGrid>
      <w:tr w:rsidR="00FA3B7C" w:rsidRPr="00291DE4" w14:paraId="2F1225FC" w14:textId="77777777" w:rsidTr="00A065FB">
        <w:trPr>
          <w:cantSplit/>
          <w:trHeight w:hRule="exact" w:val="346"/>
          <w:tblHeader/>
        </w:trPr>
        <w:tc>
          <w:tcPr>
            <w:tcW w:w="4590" w:type="dxa"/>
            <w:vAlign w:val="bottom"/>
          </w:tcPr>
          <w:p w14:paraId="2C8EF4DE" w14:textId="77777777" w:rsidR="00FA3B7C" w:rsidRPr="000E61FB" w:rsidRDefault="00FA3B7C" w:rsidP="00FA3B7C">
            <w:pPr>
              <w:pStyle w:val="acctfourfigures"/>
              <w:tabs>
                <w:tab w:val="left" w:pos="720"/>
              </w:tabs>
              <w:spacing w:line="240" w:lineRule="auto"/>
              <w:ind w:left="188" w:hanging="2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369" w:type="dxa"/>
          </w:tcPr>
          <w:p w14:paraId="0354B78D" w14:textId="77777777" w:rsidR="00FA3B7C" w:rsidRPr="0038347A" w:rsidRDefault="00FA3B7C" w:rsidP="00FA3B7C">
            <w:pPr>
              <w:pStyle w:val="acctmergecolhdg"/>
              <w:spacing w:line="240" w:lineRule="auto"/>
              <w:ind w:right="104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21" w:type="dxa"/>
            <w:gridSpan w:val="3"/>
          </w:tcPr>
          <w:p w14:paraId="641259F6" w14:textId="77777777" w:rsidR="00FA3B7C" w:rsidRPr="00291DE4" w:rsidRDefault="00FA3B7C" w:rsidP="006C043D">
            <w:pPr>
              <w:ind w:left="-108" w:right="-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3B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A3B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FA3B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FA3B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A3B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A3B7C" w:rsidRPr="00291DE4" w14:paraId="26D524B9" w14:textId="77777777" w:rsidTr="00A065FB">
        <w:trPr>
          <w:cantSplit/>
          <w:trHeight w:val="299"/>
          <w:tblHeader/>
        </w:trPr>
        <w:tc>
          <w:tcPr>
            <w:tcW w:w="4590" w:type="dxa"/>
          </w:tcPr>
          <w:p w14:paraId="66480970" w14:textId="77777777" w:rsidR="00FA3B7C" w:rsidRPr="00805C7C" w:rsidRDefault="00FA3B7C" w:rsidP="00FA3B7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369" w:type="dxa"/>
          </w:tcPr>
          <w:p w14:paraId="749F062B" w14:textId="77777777" w:rsidR="00FA3B7C" w:rsidRPr="00805C7C" w:rsidRDefault="00FA3B7C" w:rsidP="00FA3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14:paraId="13BCA2D3" w14:textId="77777777" w:rsidR="00FA3B7C" w:rsidRPr="00805C7C" w:rsidRDefault="00FA3B7C" w:rsidP="00FA3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5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  <w:vAlign w:val="bottom"/>
          </w:tcPr>
          <w:p w14:paraId="46BF2E3A" w14:textId="77777777" w:rsidR="00FA3B7C" w:rsidRPr="00805C7C" w:rsidRDefault="00FA3B7C" w:rsidP="00FA3B7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045" w:type="dxa"/>
            <w:tcBorders>
              <w:bottom w:val="single" w:sz="4" w:space="0" w:color="auto"/>
            </w:tcBorders>
          </w:tcPr>
          <w:p w14:paraId="2F5D3C0A" w14:textId="77777777" w:rsidR="00FA3B7C" w:rsidRPr="003272E3" w:rsidRDefault="00FA3B7C" w:rsidP="00FA3B7C">
            <w:pPr>
              <w:pStyle w:val="acctmergecolhdg"/>
              <w:spacing w:line="240" w:lineRule="auto"/>
              <w:ind w:left="-102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805C7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A3B7C" w:rsidRPr="00291DE4" w14:paraId="17C32BCC" w14:textId="77777777" w:rsidTr="00A065FB">
        <w:trPr>
          <w:cantSplit/>
          <w:trHeight w:val="420"/>
        </w:trPr>
        <w:tc>
          <w:tcPr>
            <w:tcW w:w="4590" w:type="dxa"/>
          </w:tcPr>
          <w:p w14:paraId="59EEA5EC" w14:textId="422A1D94" w:rsidR="00FA3B7C" w:rsidRPr="00FB64AF" w:rsidRDefault="00FA3B7C" w:rsidP="00FA3B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64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E20A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FB64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FE20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FB64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E20A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FB64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22B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369" w:type="dxa"/>
          </w:tcPr>
          <w:p w14:paraId="33602AF9" w14:textId="77777777" w:rsidR="00FA3B7C" w:rsidRPr="00805C7C" w:rsidRDefault="00FA3B7C" w:rsidP="00FA3B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221" w:type="dxa"/>
            <w:gridSpan w:val="3"/>
          </w:tcPr>
          <w:p w14:paraId="0B5D5CF0" w14:textId="77777777" w:rsidR="00FA3B7C" w:rsidRPr="00805C7C" w:rsidRDefault="00FA3B7C" w:rsidP="00FA3B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FA3B7C" w:rsidRPr="00291DE4" w14:paraId="537AEA59" w14:textId="77777777" w:rsidTr="00A065FB">
        <w:trPr>
          <w:cantSplit/>
          <w:trHeight w:val="420"/>
        </w:trPr>
        <w:tc>
          <w:tcPr>
            <w:tcW w:w="4590" w:type="dxa"/>
          </w:tcPr>
          <w:p w14:paraId="3573E4F6" w14:textId="32220AF3" w:rsidR="00FA3B7C" w:rsidRPr="00FB64AF" w:rsidRDefault="00FA3B7C" w:rsidP="00FA3B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64A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369" w:type="dxa"/>
          </w:tcPr>
          <w:p w14:paraId="3A237F85" w14:textId="77777777" w:rsidR="00FA3B7C" w:rsidRDefault="00FA3B7C" w:rsidP="00FA3B7C">
            <w:pPr>
              <w:pStyle w:val="acctfourfigures"/>
              <w:tabs>
                <w:tab w:val="clear" w:pos="765"/>
                <w:tab w:val="decimal" w:pos="1538"/>
              </w:tabs>
              <w:spacing w:line="240" w:lineRule="auto"/>
              <w:ind w:left="-79" w:right="-60" w:firstLine="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98" w:type="dxa"/>
          </w:tcPr>
          <w:p w14:paraId="7EDFD619" w14:textId="659E69DB" w:rsidR="00FA3B7C" w:rsidRPr="006C043D" w:rsidRDefault="00396F52" w:rsidP="006C043D">
            <w:pPr>
              <w:pStyle w:val="acctfourfigures"/>
              <w:tabs>
                <w:tab w:val="clear" w:pos="765"/>
                <w:tab w:val="decimal" w:pos="17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</w:t>
            </w:r>
            <w:r w:rsidR="00A97C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217</w:t>
            </w:r>
          </w:p>
        </w:tc>
        <w:tc>
          <w:tcPr>
            <w:tcW w:w="178" w:type="dxa"/>
          </w:tcPr>
          <w:p w14:paraId="6C25738B" w14:textId="77777777" w:rsidR="00FA3B7C" w:rsidRPr="00805C7C" w:rsidRDefault="00FA3B7C" w:rsidP="00FA3B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5" w:type="dxa"/>
          </w:tcPr>
          <w:p w14:paraId="73CE7C13" w14:textId="4F3A02BD" w:rsidR="00FA3B7C" w:rsidRPr="00C92559" w:rsidRDefault="003A35BE" w:rsidP="006C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278</w:t>
            </w:r>
          </w:p>
        </w:tc>
      </w:tr>
      <w:tr w:rsidR="00FA3B7C" w:rsidRPr="00291DE4" w14:paraId="50B30890" w14:textId="77777777" w:rsidTr="00A065FB">
        <w:trPr>
          <w:cantSplit/>
          <w:trHeight w:val="420"/>
        </w:trPr>
        <w:tc>
          <w:tcPr>
            <w:tcW w:w="4590" w:type="dxa"/>
          </w:tcPr>
          <w:p w14:paraId="01965666" w14:textId="77777777" w:rsidR="00FA3B7C" w:rsidRPr="00572CBA" w:rsidRDefault="00FA3B7C" w:rsidP="00FA3B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B64A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369" w:type="dxa"/>
          </w:tcPr>
          <w:p w14:paraId="7F7D252C" w14:textId="77777777" w:rsidR="00FA3B7C" w:rsidRPr="00114452" w:rsidRDefault="00FA3B7C" w:rsidP="00FA3B7C">
            <w:pPr>
              <w:pStyle w:val="block"/>
              <w:spacing w:after="0" w:line="240" w:lineRule="auto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98" w:type="dxa"/>
          </w:tcPr>
          <w:p w14:paraId="7F0809EF" w14:textId="73622339" w:rsidR="00FA3B7C" w:rsidRPr="006C043D" w:rsidRDefault="00A97C81" w:rsidP="006C043D">
            <w:pPr>
              <w:pStyle w:val="acctfourfigures"/>
              <w:tabs>
                <w:tab w:val="clear" w:pos="765"/>
                <w:tab w:val="decimal" w:pos="17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(912)</w:t>
            </w:r>
          </w:p>
        </w:tc>
        <w:tc>
          <w:tcPr>
            <w:tcW w:w="178" w:type="dxa"/>
          </w:tcPr>
          <w:p w14:paraId="7272126D" w14:textId="77777777" w:rsidR="00FA3B7C" w:rsidRPr="00805C7C" w:rsidRDefault="00FA3B7C" w:rsidP="00FA3B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5" w:type="dxa"/>
          </w:tcPr>
          <w:p w14:paraId="1D39E280" w14:textId="1E948042" w:rsidR="00FA3B7C" w:rsidRDefault="003A35BE" w:rsidP="006C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(10)</w:t>
            </w:r>
          </w:p>
        </w:tc>
      </w:tr>
      <w:tr w:rsidR="00FD2829" w:rsidRPr="007A4009" w14:paraId="79B14EE9" w14:textId="77777777" w:rsidTr="00A065FB">
        <w:trPr>
          <w:cantSplit/>
          <w:trHeight w:val="420"/>
        </w:trPr>
        <w:tc>
          <w:tcPr>
            <w:tcW w:w="4590" w:type="dxa"/>
          </w:tcPr>
          <w:p w14:paraId="3B892549" w14:textId="66EA2495" w:rsidR="00FD2829" w:rsidRPr="00FB64AF" w:rsidRDefault="00FD2829" w:rsidP="00FA3B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</w:rPr>
            </w:pPr>
            <w:r w:rsidRPr="003753EF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  <w:r w:rsidR="00431E43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ไปสินทรัพย์ไม่มีตัวตนและค่าใช้จ่าย</w:t>
            </w:r>
          </w:p>
        </w:tc>
        <w:tc>
          <w:tcPr>
            <w:tcW w:w="369" w:type="dxa"/>
          </w:tcPr>
          <w:p w14:paraId="17683B96" w14:textId="77777777" w:rsidR="00FD2829" w:rsidRPr="00114452" w:rsidRDefault="00FD2829" w:rsidP="00FA3B7C">
            <w:pPr>
              <w:pStyle w:val="block"/>
              <w:spacing w:after="0" w:line="240" w:lineRule="auto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98" w:type="dxa"/>
          </w:tcPr>
          <w:p w14:paraId="14C2A9B5" w14:textId="553C3D79" w:rsidR="00FD2829" w:rsidRPr="006C043D" w:rsidRDefault="00A97C81" w:rsidP="006C043D">
            <w:pPr>
              <w:pStyle w:val="acctfourfigures"/>
              <w:tabs>
                <w:tab w:val="clear" w:pos="765"/>
                <w:tab w:val="decimal" w:pos="17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(158)</w:t>
            </w:r>
          </w:p>
        </w:tc>
        <w:tc>
          <w:tcPr>
            <w:tcW w:w="178" w:type="dxa"/>
          </w:tcPr>
          <w:p w14:paraId="0AF551C9" w14:textId="77777777" w:rsidR="00FD2829" w:rsidRPr="00805C7C" w:rsidRDefault="00FD2829" w:rsidP="00FA3B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5" w:type="dxa"/>
          </w:tcPr>
          <w:p w14:paraId="004F3502" w14:textId="6F1583A1" w:rsidR="00FD2829" w:rsidRDefault="00E33DF4" w:rsidP="006C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0F4DF039" w14:textId="77777777" w:rsidR="00F46206" w:rsidRPr="00F46206" w:rsidRDefault="00F46206" w:rsidP="00F46206">
      <w:pPr>
        <w:rPr>
          <w:rFonts w:asciiTheme="majorBidi" w:hAnsiTheme="majorBidi" w:cstheme="majorBidi"/>
          <w:sz w:val="30"/>
          <w:szCs w:val="30"/>
        </w:rPr>
      </w:pPr>
    </w:p>
    <w:p w14:paraId="1FC59D5A" w14:textId="77777777" w:rsidR="00794DCA" w:rsidRPr="00283726" w:rsidRDefault="00794DCA" w:rsidP="00794DCA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6</w:t>
      </w:r>
      <w:r w:rsidRPr="00283726">
        <w:rPr>
          <w:rFonts w:asciiTheme="majorBidi" w:hAnsiTheme="majorBidi" w:cstheme="majorBidi"/>
          <w:sz w:val="30"/>
          <w:szCs w:val="30"/>
        </w:rPr>
        <w:tab/>
      </w:r>
      <w:r w:rsidR="00415AB4" w:rsidRPr="005124A4">
        <w:rPr>
          <w:rFonts w:asciiTheme="majorBidi" w:hAnsiTheme="majorBidi" w:cs="Angsana New" w:hint="cs"/>
          <w:sz w:val="30"/>
          <w:szCs w:val="30"/>
          <w:cs/>
        </w:rPr>
        <w:t>หนี้สินระยะยาว</w:t>
      </w:r>
    </w:p>
    <w:p w14:paraId="5BE75B41" w14:textId="77777777" w:rsidR="00EB5023" w:rsidRPr="00906D65" w:rsidRDefault="00EB5023" w:rsidP="00EB5023">
      <w:pPr>
        <w:ind w:left="558"/>
        <w:rPr>
          <w:rFonts w:asciiTheme="majorBidi" w:hAnsiTheme="majorBidi" w:cstheme="majorBidi"/>
          <w:sz w:val="30"/>
          <w:szCs w:val="30"/>
        </w:rPr>
      </w:pPr>
    </w:p>
    <w:p w14:paraId="202EF47C" w14:textId="75F53B0D" w:rsidR="00EB5023" w:rsidRPr="000F57AF" w:rsidRDefault="00EB5023" w:rsidP="00EB5023">
      <w:pPr>
        <w:ind w:left="558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F57A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หุ้นกู้</w:t>
      </w:r>
    </w:p>
    <w:p w14:paraId="4465F98F" w14:textId="77777777" w:rsidR="00EB5023" w:rsidRPr="00906D65" w:rsidRDefault="00EB5023" w:rsidP="00EB5023">
      <w:pPr>
        <w:rPr>
          <w:rFonts w:asciiTheme="majorBidi" w:hAnsiTheme="majorBidi" w:cstheme="majorBidi"/>
          <w:sz w:val="30"/>
          <w:szCs w:val="30"/>
        </w:rPr>
      </w:pPr>
    </w:p>
    <w:p w14:paraId="1723CBDA" w14:textId="11BA6CB2" w:rsidR="00EB5023" w:rsidRDefault="00EB5023" w:rsidP="00EB5023">
      <w:pPr>
        <w:pStyle w:val="block"/>
        <w:spacing w:after="0"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01BC9">
        <w:rPr>
          <w:rFonts w:asciiTheme="majorBidi" w:hAnsiTheme="majorBidi" w:cstheme="majorBidi"/>
          <w:sz w:val="30"/>
          <w:szCs w:val="30"/>
          <w:cs/>
          <w:lang w:bidi="th-TH"/>
        </w:rPr>
        <w:t>ในระหว่าง</w:t>
      </w:r>
      <w:r w:rsidR="00D967B7" w:rsidRPr="00701BC9">
        <w:rPr>
          <w:rFonts w:asciiTheme="majorBidi" w:hAnsiTheme="majorBidi" w:cstheme="majorBidi" w:hint="cs"/>
          <w:sz w:val="30"/>
          <w:szCs w:val="30"/>
          <w:cs/>
          <w:lang w:bidi="th-TH"/>
        </w:rPr>
        <w:t>งวดห</w:t>
      </w:r>
      <w:r w:rsidR="00701BC9" w:rsidRPr="00701BC9">
        <w:rPr>
          <w:rFonts w:asciiTheme="majorBidi" w:hAnsiTheme="majorBidi" w:cstheme="majorBidi" w:hint="cs"/>
          <w:sz w:val="30"/>
          <w:szCs w:val="30"/>
          <w:cs/>
          <w:lang w:bidi="th-TH"/>
        </w:rPr>
        <w:t>ก</w:t>
      </w:r>
      <w:r w:rsidR="00D967B7" w:rsidRPr="00701BC9">
        <w:rPr>
          <w:rFonts w:asciiTheme="majorBidi" w:hAnsiTheme="majorBidi" w:cstheme="majorBidi" w:hint="cs"/>
          <w:sz w:val="30"/>
          <w:szCs w:val="30"/>
          <w:cs/>
          <w:lang w:bidi="th-TH"/>
        </w:rPr>
        <w:t>เดือน</w:t>
      </w:r>
      <w:r w:rsidR="00701BC9" w:rsidRPr="00701BC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สิ้นสุดวันที่ </w:t>
      </w:r>
      <w:r w:rsidR="00701BC9" w:rsidRPr="00701BC9">
        <w:rPr>
          <w:rFonts w:asciiTheme="majorBidi" w:hAnsiTheme="majorBidi" w:cstheme="majorBidi"/>
          <w:sz w:val="30"/>
          <w:szCs w:val="30"/>
          <w:lang w:bidi="th-TH"/>
        </w:rPr>
        <w:t xml:space="preserve">30 </w:t>
      </w:r>
      <w:r w:rsidR="00701BC9" w:rsidRPr="00701BC9">
        <w:rPr>
          <w:rFonts w:asciiTheme="majorBidi" w:hAnsiTheme="majorBidi" w:cstheme="majorBidi" w:hint="cs"/>
          <w:sz w:val="30"/>
          <w:szCs w:val="30"/>
          <w:cs/>
          <w:lang w:bidi="th-TH"/>
        </w:rPr>
        <w:t>มิถุนายน</w:t>
      </w:r>
      <w:r w:rsidR="007905B0" w:rsidRPr="00701BC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7905B0" w:rsidRPr="00701BC9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Pr="00701BC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A004B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</w:t>
      </w:r>
      <w:r w:rsidR="003C33C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3C33C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ซีพีเอฟ </w:t>
      </w:r>
      <w:r w:rsidR="003C33C3" w:rsidRPr="003C33C3">
        <w:rPr>
          <w:rFonts w:asciiTheme="majorBidi" w:hAnsiTheme="majorBidi" w:cs="Angsana New"/>
          <w:sz w:val="30"/>
          <w:szCs w:val="30"/>
          <w:cs/>
          <w:lang w:val="en-US" w:bidi="th-TH"/>
        </w:rPr>
        <w:t>(</w:t>
      </w:r>
      <w:r w:rsidR="003C33C3" w:rsidRPr="003C33C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ประเทศไทย</w:t>
      </w:r>
      <w:r w:rsidR="003C33C3" w:rsidRPr="003C33C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) </w:t>
      </w:r>
      <w:r w:rsidR="003C33C3" w:rsidRPr="003C33C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="003C33C3" w:rsidRPr="003C33C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(</w:t>
      </w:r>
      <w:r w:rsidR="003C33C3" w:rsidRPr="003C33C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มหาชน</w:t>
      </w:r>
      <w:r w:rsidR="003C33C3" w:rsidRPr="003C33C3">
        <w:rPr>
          <w:rFonts w:asciiTheme="majorBidi" w:hAnsiTheme="majorBidi" w:cs="Angsana New"/>
          <w:sz w:val="30"/>
          <w:szCs w:val="30"/>
          <w:cs/>
          <w:lang w:val="en-US" w:bidi="th-TH"/>
        </w:rPr>
        <w:t>) (“</w:t>
      </w:r>
      <w:r w:rsidR="003C33C3" w:rsidRPr="003C33C3">
        <w:rPr>
          <w:rFonts w:asciiTheme="majorBidi" w:hAnsiTheme="majorBidi" w:cstheme="majorBidi"/>
          <w:sz w:val="30"/>
          <w:szCs w:val="30"/>
          <w:lang w:val="en-US" w:bidi="th-TH"/>
        </w:rPr>
        <w:t>CPFTH”)</w:t>
      </w:r>
      <w:r w:rsidR="007A070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ซึ่งเป็น</w:t>
      </w:r>
      <w:r w:rsidR="007A0707" w:rsidRPr="003753E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บริษัทย่อย</w:t>
      </w:r>
      <w:r w:rsidR="006C03F0" w:rsidRPr="003753E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ทางตรง</w:t>
      </w:r>
      <w:r w:rsidR="007A070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ที่บริษัทถือหุ้น</w:t>
      </w:r>
      <w:r w:rsidR="000A710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ในสัดส่วนร้อยละ </w:t>
      </w:r>
      <w:r w:rsidR="000A7106">
        <w:rPr>
          <w:rFonts w:asciiTheme="majorBidi" w:hAnsiTheme="majorBidi" w:cstheme="majorBidi"/>
          <w:sz w:val="30"/>
          <w:szCs w:val="30"/>
          <w:lang w:val="en-US" w:bidi="th-TH"/>
        </w:rPr>
        <w:t>99.99</w:t>
      </w:r>
      <w:r w:rsidR="003C33C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5A004B">
        <w:rPr>
          <w:rFonts w:asciiTheme="majorBidi" w:hAnsiTheme="majorBidi" w:cstheme="majorBidi"/>
          <w:sz w:val="30"/>
          <w:szCs w:val="30"/>
          <w:cs/>
          <w:lang w:val="en-US" w:bidi="th-TH"/>
        </w:rPr>
        <w:t>ได้ออกหุ้นกู้ประเภทไม่ด้อยสิทธิ</w:t>
      </w:r>
      <w:r w:rsidR="0028746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A004B">
        <w:rPr>
          <w:rFonts w:asciiTheme="majorBidi" w:hAnsiTheme="majorBidi" w:cstheme="majorBidi"/>
          <w:sz w:val="30"/>
          <w:szCs w:val="30"/>
          <w:cs/>
          <w:lang w:val="en-US" w:bidi="th-TH"/>
        </w:rPr>
        <w:t>ไม่มีหลักประกัน</w:t>
      </w:r>
      <w:r w:rsidR="0028746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28746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ระบุชื่อผู้ถือ</w:t>
      </w:r>
      <w:r w:rsidR="000F5AA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และมีผู้แทนผู้ถือหุ้นกู้</w:t>
      </w:r>
      <w:r w:rsidRPr="005A004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ดังนี้</w:t>
      </w:r>
    </w:p>
    <w:p w14:paraId="5350290F" w14:textId="77777777" w:rsidR="00EB5023" w:rsidRPr="00906D65" w:rsidRDefault="00EB5023" w:rsidP="00EB5023">
      <w:pPr>
        <w:pStyle w:val="block"/>
        <w:spacing w:after="0"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297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236"/>
        <w:gridCol w:w="1312"/>
        <w:gridCol w:w="236"/>
        <w:gridCol w:w="1654"/>
        <w:gridCol w:w="236"/>
        <w:gridCol w:w="951"/>
        <w:gridCol w:w="236"/>
        <w:gridCol w:w="1754"/>
        <w:gridCol w:w="315"/>
        <w:gridCol w:w="2367"/>
      </w:tblGrid>
      <w:tr w:rsidR="00E7417B" w:rsidRPr="00520F9D" w14:paraId="40DADC80" w14:textId="77777777" w:rsidTr="00CC19F4">
        <w:trPr>
          <w:trHeight w:hRule="exact" w:val="389"/>
        </w:trPr>
        <w:tc>
          <w:tcPr>
            <w:tcW w:w="1548" w:type="dxa"/>
            <w:gridSpan w:val="2"/>
            <w:shd w:val="clear" w:color="auto" w:fill="auto"/>
          </w:tcPr>
          <w:p w14:paraId="45440D80" w14:textId="77777777" w:rsidR="00B10512" w:rsidRPr="00F5296F" w:rsidRDefault="00B10512" w:rsidP="00B10512">
            <w:pPr>
              <w:pStyle w:val="a0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36" w:type="dxa"/>
          </w:tcPr>
          <w:p w14:paraId="5EC6B44D" w14:textId="77777777" w:rsidR="00B10512" w:rsidRPr="00F5296F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1654" w:type="dxa"/>
          </w:tcPr>
          <w:p w14:paraId="07FFCEC9" w14:textId="77777777" w:rsidR="00B10512" w:rsidRPr="0038347A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96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7BAC9C34" w14:textId="77777777" w:rsidR="00B10512" w:rsidRPr="00F5296F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951" w:type="dxa"/>
          </w:tcPr>
          <w:p w14:paraId="27F17705" w14:textId="77777777" w:rsidR="00B10512" w:rsidRPr="0038347A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96F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236" w:type="dxa"/>
          </w:tcPr>
          <w:p w14:paraId="756FC5AB" w14:textId="77777777" w:rsidR="00B10512" w:rsidRPr="00F5296F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1754" w:type="dxa"/>
          </w:tcPr>
          <w:p w14:paraId="5BFF1C91" w14:textId="77777777" w:rsidR="00B10512" w:rsidRPr="0038347A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96F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315" w:type="dxa"/>
          </w:tcPr>
          <w:p w14:paraId="64F7D2CC" w14:textId="77777777" w:rsidR="00B10512" w:rsidRPr="00F5296F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2367" w:type="dxa"/>
            <w:shd w:val="clear" w:color="auto" w:fill="auto"/>
          </w:tcPr>
          <w:p w14:paraId="125EBA13" w14:textId="433599C5" w:rsidR="00B10512" w:rsidRPr="00F5296F" w:rsidRDefault="00B10512" w:rsidP="00CC1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24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  <w:r w:rsidRPr="00F52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F529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F52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7417B" w:rsidRPr="00520F9D" w14:paraId="5878908C" w14:textId="77777777" w:rsidTr="00CC19F4">
        <w:trPr>
          <w:trHeight w:hRule="exact" w:val="428"/>
        </w:trPr>
        <w:tc>
          <w:tcPr>
            <w:tcW w:w="15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49E462" w14:textId="77777777" w:rsidR="00B10512" w:rsidRPr="00F5296F" w:rsidRDefault="00B10512" w:rsidP="00B10512">
            <w:pPr>
              <w:pStyle w:val="a0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cs/>
              </w:rPr>
            </w:pPr>
            <w:r w:rsidRPr="0038347A">
              <w:rPr>
                <w:rFonts w:asciiTheme="majorBidi" w:hAnsiTheme="majorBidi" w:cstheme="majorBidi"/>
                <w:b/>
                <w:cs/>
              </w:rPr>
              <w:t>หุ้นกู้</w:t>
            </w:r>
          </w:p>
        </w:tc>
        <w:tc>
          <w:tcPr>
            <w:tcW w:w="236" w:type="dxa"/>
          </w:tcPr>
          <w:p w14:paraId="58CB3AD3" w14:textId="77777777" w:rsidR="00B10512" w:rsidRPr="00F5296F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079C857A" w14:textId="77777777" w:rsidR="00B10512" w:rsidRPr="00F5296F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52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AB93E1D" w14:textId="77777777" w:rsidR="00B10512" w:rsidRPr="00F5296F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14:paraId="4F909921" w14:textId="77777777" w:rsidR="00B10512" w:rsidRPr="00F5296F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54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52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236" w:type="dxa"/>
          </w:tcPr>
          <w:p w14:paraId="794F6279" w14:textId="77777777" w:rsidR="00B10512" w:rsidRPr="00F5296F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1754" w:type="dxa"/>
            <w:tcBorders>
              <w:bottom w:val="single" w:sz="4" w:space="0" w:color="auto"/>
            </w:tcBorders>
          </w:tcPr>
          <w:p w14:paraId="7581B3D7" w14:textId="77777777" w:rsidR="00B10512" w:rsidRPr="00F5296F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96F">
              <w:rPr>
                <w:rFonts w:asciiTheme="majorBidi" w:hAnsiTheme="majorBidi" w:cstheme="majorBidi"/>
                <w:sz w:val="30"/>
                <w:szCs w:val="30"/>
                <w:cs/>
              </w:rPr>
              <w:t>ไถ่ถอน</w:t>
            </w:r>
          </w:p>
        </w:tc>
        <w:tc>
          <w:tcPr>
            <w:tcW w:w="315" w:type="dxa"/>
          </w:tcPr>
          <w:p w14:paraId="0BDD30ED" w14:textId="77777777" w:rsidR="00B10512" w:rsidRPr="00F5296F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2367" w:type="dxa"/>
            <w:tcBorders>
              <w:bottom w:val="single" w:sz="4" w:space="0" w:color="auto"/>
            </w:tcBorders>
            <w:shd w:val="clear" w:color="auto" w:fill="auto"/>
          </w:tcPr>
          <w:p w14:paraId="3FAAA447" w14:textId="786EF9B5" w:rsidR="00B10512" w:rsidRPr="00F5296F" w:rsidRDefault="00966CED" w:rsidP="0096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th-TH"/>
              </w:rPr>
              <w:t xml:space="preserve">          </w:t>
            </w:r>
            <w:r w:rsidR="00B10512" w:rsidRPr="00F5296F"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</w:tr>
      <w:tr w:rsidR="00B10512" w:rsidRPr="00520F9D" w14:paraId="23602F66" w14:textId="77777777" w:rsidTr="00CC19F4">
        <w:trPr>
          <w:trHeight w:hRule="exact" w:val="70"/>
        </w:trPr>
        <w:tc>
          <w:tcPr>
            <w:tcW w:w="236" w:type="dxa"/>
          </w:tcPr>
          <w:p w14:paraId="00C55EF0" w14:textId="77777777" w:rsidR="00B10512" w:rsidRPr="00750851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61" w:type="dxa"/>
            <w:gridSpan w:val="9"/>
            <w:shd w:val="clear" w:color="auto" w:fill="auto"/>
          </w:tcPr>
          <w:p w14:paraId="609DDE26" w14:textId="78917F16" w:rsidR="00B10512" w:rsidRPr="00750851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</w:tc>
      </w:tr>
      <w:tr w:rsidR="00E7417B" w:rsidRPr="00520F9D" w14:paraId="5273D004" w14:textId="77777777" w:rsidTr="00CC19F4">
        <w:trPr>
          <w:trHeight w:hRule="exact" w:val="439"/>
        </w:trPr>
        <w:tc>
          <w:tcPr>
            <w:tcW w:w="1548" w:type="dxa"/>
            <w:gridSpan w:val="2"/>
            <w:shd w:val="clear" w:color="auto" w:fill="auto"/>
          </w:tcPr>
          <w:p w14:paraId="3C071C7E" w14:textId="013BF3B3" w:rsidR="00B10512" w:rsidRPr="00397A38" w:rsidRDefault="00B10512" w:rsidP="00B10512">
            <w:pPr>
              <w:pStyle w:val="a0"/>
              <w:tabs>
                <w:tab w:val="clear" w:pos="1080"/>
              </w:tabs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  <w:lang w:val="en-US"/>
              </w:rPr>
              <w:t>1</w:t>
            </w:r>
            <w:r>
              <w:rPr>
                <w:rFonts w:asciiTheme="majorBidi" w:hAnsiTheme="majorBidi" w:cs="Angsana New" w:hint="cs"/>
                <w:cs/>
              </w:rPr>
              <w:t>/</w:t>
            </w:r>
            <w:r>
              <w:rPr>
                <w:rFonts w:asciiTheme="majorBidi" w:hAnsiTheme="majorBidi" w:cs="Angsana New" w:hint="cs"/>
                <w:cs/>
                <w:lang w:val="en-US"/>
              </w:rPr>
              <w:t>2566</w:t>
            </w:r>
          </w:p>
        </w:tc>
        <w:tc>
          <w:tcPr>
            <w:tcW w:w="236" w:type="dxa"/>
          </w:tcPr>
          <w:p w14:paraId="77DCEFB4" w14:textId="77777777" w:rsidR="00B10512" w:rsidRPr="0038347A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</w:tcPr>
          <w:p w14:paraId="71E4B5BD" w14:textId="5CE1F648" w:rsidR="00B10512" w:rsidRPr="00397A38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.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0 -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.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6E1CFC7B" w14:textId="77777777" w:rsidR="00B10512" w:rsidRPr="00397A38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</w:tcPr>
          <w:p w14:paraId="690EFF61" w14:textId="3C06686F" w:rsidR="00B10512" w:rsidRPr="00397A38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 - 1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236" w:type="dxa"/>
          </w:tcPr>
          <w:p w14:paraId="7F682073" w14:textId="77777777" w:rsidR="00B10512" w:rsidRPr="00397A38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54" w:type="dxa"/>
            <w:shd w:val="clear" w:color="auto" w:fill="auto"/>
          </w:tcPr>
          <w:p w14:paraId="58B1D16A" w14:textId="78D4B4CC" w:rsidR="00B10512" w:rsidRPr="00397A38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C786C">
              <w:rPr>
                <w:rFonts w:ascii="Angsana New" w:eastAsia="Times New Roman" w:hAnsi="Angsana New" w:cs="Angsana New" w:hint="cs"/>
                <w:sz w:val="30"/>
                <w:szCs w:val="30"/>
              </w:rPr>
              <w:t>257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</w:t>
            </w:r>
            <w:r w:rsidRPr="008C786C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 </w:t>
            </w:r>
            <w:r w:rsidRPr="008C786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  <w:r w:rsidRPr="008C786C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 25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76</w:t>
            </w:r>
          </w:p>
        </w:tc>
        <w:tc>
          <w:tcPr>
            <w:tcW w:w="315" w:type="dxa"/>
          </w:tcPr>
          <w:p w14:paraId="38BBB03E" w14:textId="77777777" w:rsidR="00B10512" w:rsidRPr="0038347A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7" w:type="dxa"/>
            <w:tcBorders>
              <w:bottom w:val="single" w:sz="4" w:space="0" w:color="auto"/>
            </w:tcBorders>
            <w:shd w:val="clear" w:color="auto" w:fill="auto"/>
          </w:tcPr>
          <w:p w14:paraId="24E846B2" w14:textId="1121F7F5" w:rsidR="00B10512" w:rsidRPr="006B300C" w:rsidRDefault="00FE6128" w:rsidP="00FE6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1"/>
                <w:tab w:val="decimal" w:pos="1687"/>
                <w:tab w:val="decimal" w:pos="2120"/>
                <w:tab w:val="decimal" w:pos="3003"/>
              </w:tabs>
              <w:ind w:left="1300" w:right="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E7417B" w:rsidRPr="00520F9D" w14:paraId="1EC34ADB" w14:textId="77777777" w:rsidTr="00CC19F4">
        <w:trPr>
          <w:trHeight w:hRule="exact" w:val="439"/>
        </w:trPr>
        <w:tc>
          <w:tcPr>
            <w:tcW w:w="1548" w:type="dxa"/>
            <w:gridSpan w:val="2"/>
            <w:shd w:val="clear" w:color="auto" w:fill="auto"/>
          </w:tcPr>
          <w:p w14:paraId="400017AC" w14:textId="77777777" w:rsidR="00B10512" w:rsidRPr="0038347A" w:rsidRDefault="00B10512" w:rsidP="00B10512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36" w:type="dxa"/>
          </w:tcPr>
          <w:p w14:paraId="5E9902BD" w14:textId="77777777" w:rsidR="00B10512" w:rsidRPr="0038347A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</w:tcPr>
          <w:p w14:paraId="2F0B0406" w14:textId="77777777" w:rsidR="00B10512" w:rsidRPr="0038347A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A61B37" w14:textId="77777777" w:rsidR="00B10512" w:rsidRPr="0038347A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</w:tcPr>
          <w:p w14:paraId="036F004D" w14:textId="77777777" w:rsidR="00B10512" w:rsidRPr="0038347A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6B2BFD" w14:textId="77777777" w:rsidR="00B10512" w:rsidRPr="0038347A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4" w:type="dxa"/>
          </w:tcPr>
          <w:p w14:paraId="2E837495" w14:textId="77777777" w:rsidR="00B10512" w:rsidRPr="0038347A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" w:type="dxa"/>
          </w:tcPr>
          <w:p w14:paraId="041C52A5" w14:textId="77777777" w:rsidR="00B10512" w:rsidRPr="0038347A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16B99B" w14:textId="1F91755E" w:rsidR="00B10512" w:rsidRPr="007822CA" w:rsidRDefault="00FE6128" w:rsidP="00FE6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1"/>
                <w:tab w:val="decimal" w:pos="1687"/>
                <w:tab w:val="decimal" w:pos="2120"/>
                <w:tab w:val="decimal" w:pos="3003"/>
              </w:tabs>
              <w:ind w:left="1300" w:right="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2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</w:tr>
    </w:tbl>
    <w:p w14:paraId="205827AF" w14:textId="77777777" w:rsidR="00FB785D" w:rsidRPr="00906D65" w:rsidRDefault="00FB785D" w:rsidP="00EB5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31FDD704" w14:textId="722E77D0" w:rsidR="00D331CD" w:rsidRDefault="00D331CD" w:rsidP="00EB5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หุ้นกู้ดังกล่าวข้างต้นระบุให้</w:t>
      </w:r>
      <w:r>
        <w:rPr>
          <w:rFonts w:asciiTheme="majorBidi" w:hAnsiTheme="majorBidi" w:cstheme="majorBidi"/>
          <w:sz w:val="30"/>
          <w:szCs w:val="30"/>
        </w:rPr>
        <w:t xml:space="preserve"> CPFTH </w:t>
      </w:r>
      <w:r w:rsidRPr="00C20284">
        <w:rPr>
          <w:rFonts w:asciiTheme="majorBidi" w:hAnsiTheme="majorBidi" w:cstheme="majorBidi"/>
          <w:sz w:val="30"/>
          <w:szCs w:val="30"/>
          <w:cs/>
        </w:rPr>
        <w:t>จะต้องปฏิบัติตามเงื่อนไข</w:t>
      </w:r>
      <w:r>
        <w:rPr>
          <w:rFonts w:asciiTheme="majorBidi" w:hAnsiTheme="majorBidi" w:cstheme="majorBidi" w:hint="cs"/>
          <w:sz w:val="30"/>
          <w:szCs w:val="30"/>
          <w:cs/>
        </w:rPr>
        <w:t>ที่ระบุไว้ในข้อกำหนดสิทธิของหุ้นกู้</w:t>
      </w:r>
    </w:p>
    <w:p w14:paraId="528D9A74" w14:textId="77777777" w:rsidR="00FB785D" w:rsidRDefault="00FB785D" w:rsidP="00D33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3D6F1A2" w14:textId="70F7192C" w:rsidR="00EB5023" w:rsidRDefault="00EB5023" w:rsidP="00D33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CPFTH</w:t>
      </w:r>
      <w:r w:rsidR="00CC098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95FD1">
        <w:rPr>
          <w:rFonts w:asciiTheme="majorBidi" w:hAnsiTheme="majorBidi" w:cstheme="majorBidi"/>
          <w:sz w:val="30"/>
          <w:szCs w:val="30"/>
          <w:cs/>
        </w:rPr>
        <w:t>ได้นำหุ้นกู้ดังกล่าวไปขึ้นทะเบียนกับสมาคมตลาด</w:t>
      </w:r>
      <w:r w:rsidRPr="00AB26B5">
        <w:rPr>
          <w:rFonts w:asciiTheme="majorBidi" w:hAnsiTheme="majorBidi" w:cstheme="majorBidi"/>
          <w:sz w:val="30"/>
          <w:szCs w:val="30"/>
          <w:cs/>
        </w:rPr>
        <w:t>ตราสารหนี้ไทยแล้ว</w:t>
      </w:r>
      <w:r w:rsidRPr="00AB26B5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5C7628">
        <w:rPr>
          <w:rFonts w:ascii="Angsana New" w:hAnsi="Angsana New" w:cs="Angsana New" w:hint="cs"/>
          <w:sz w:val="30"/>
          <w:szCs w:val="30"/>
          <w:cs/>
        </w:rPr>
        <w:t>31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5C7628">
        <w:rPr>
          <w:rFonts w:ascii="Angsana New" w:hAnsi="Angsana New" w:cs="Angsana New" w:hint="cs"/>
          <w:sz w:val="30"/>
          <w:szCs w:val="30"/>
          <w:cs/>
        </w:rPr>
        <w:t>มกราคม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</w:t>
      </w:r>
      <w:r w:rsidR="005C7628"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AB26B5">
        <w:rPr>
          <w:rFonts w:asciiTheme="majorBidi" w:hAnsiTheme="majorBidi" w:cstheme="majorBidi"/>
          <w:sz w:val="30"/>
          <w:szCs w:val="30"/>
          <w:cs/>
        </w:rPr>
        <w:t xml:space="preserve">ทั้งนี้ </w:t>
      </w:r>
      <w:r w:rsidR="00526367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750E6B">
        <w:rPr>
          <w:rFonts w:asciiTheme="majorBidi" w:hAnsiTheme="majorBidi" w:cstheme="majorBidi"/>
          <w:spacing w:val="-2"/>
          <w:sz w:val="30"/>
          <w:szCs w:val="30"/>
          <w:cs/>
        </w:rPr>
        <w:t>หุ้นกู้</w:t>
      </w:r>
      <w:r w:rsidR="005C7628" w:rsidRPr="00750E6B">
        <w:rPr>
          <w:rFonts w:asciiTheme="majorBidi" w:hAnsiTheme="majorBidi" w:cstheme="majorBidi" w:hint="cs"/>
          <w:spacing w:val="-2"/>
          <w:sz w:val="30"/>
          <w:szCs w:val="30"/>
          <w:cs/>
        </w:rPr>
        <w:t>ดังกล่าว</w:t>
      </w:r>
      <w:r w:rsidRPr="00750E6B">
        <w:rPr>
          <w:rFonts w:asciiTheme="majorBidi" w:hAnsiTheme="majorBidi" w:cstheme="majorBidi"/>
          <w:spacing w:val="-2"/>
          <w:sz w:val="30"/>
          <w:szCs w:val="30"/>
          <w:cs/>
        </w:rPr>
        <w:t>ได้รับการ</w:t>
      </w:r>
      <w:r w:rsidRPr="00750E6B">
        <w:rPr>
          <w:rFonts w:asciiTheme="majorBidi" w:hAnsiTheme="majorBidi" w:cstheme="majorBidi" w:hint="cs"/>
          <w:spacing w:val="-2"/>
          <w:sz w:val="30"/>
          <w:szCs w:val="30"/>
          <w:cs/>
        </w:rPr>
        <w:t>ทบทวน</w:t>
      </w:r>
      <w:r w:rsidRPr="00750E6B">
        <w:rPr>
          <w:rFonts w:asciiTheme="majorBidi" w:hAnsiTheme="majorBidi" w:cstheme="majorBidi"/>
          <w:spacing w:val="-2"/>
          <w:sz w:val="30"/>
          <w:szCs w:val="30"/>
          <w:cs/>
        </w:rPr>
        <w:t>อันดับเครดิตไว้ที่ระดับ “</w:t>
      </w:r>
      <w:r w:rsidRPr="00345FF5">
        <w:rPr>
          <w:rFonts w:asciiTheme="majorBidi" w:hAnsiTheme="majorBidi" w:cstheme="majorBidi"/>
          <w:spacing w:val="-2"/>
          <w:sz w:val="30"/>
          <w:szCs w:val="30"/>
        </w:rPr>
        <w:t xml:space="preserve">A+” </w:t>
      </w:r>
      <w:r w:rsidRPr="00345FF5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โดยบริษัท ทริสเรทติ้ง จำกัด เมื่อวันที่ </w:t>
      </w:r>
      <w:r w:rsidR="004F79E0" w:rsidRPr="00345FF5">
        <w:rPr>
          <w:rFonts w:asciiTheme="majorBidi" w:hAnsiTheme="majorBidi" w:cstheme="majorBidi"/>
          <w:spacing w:val="-2"/>
          <w:sz w:val="30"/>
          <w:szCs w:val="30"/>
        </w:rPr>
        <w:t>28</w:t>
      </w:r>
      <w:r w:rsidRPr="00345FF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F79E0" w:rsidRPr="00345FF5">
        <w:rPr>
          <w:rFonts w:asciiTheme="majorBidi" w:hAnsiTheme="majorBidi" w:cstheme="majorBidi" w:hint="cs"/>
          <w:spacing w:val="-2"/>
          <w:sz w:val="30"/>
          <w:szCs w:val="30"/>
          <w:cs/>
        </w:rPr>
        <w:t>เมษายน</w:t>
      </w:r>
      <w:r w:rsidRPr="00345FF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345FF5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FA62D9" w:rsidRPr="00345FF5">
        <w:rPr>
          <w:rFonts w:asciiTheme="majorBidi" w:hAnsiTheme="majorBidi" w:cstheme="majorBidi" w:hint="cs"/>
          <w:spacing w:val="-2"/>
          <w:sz w:val="30"/>
          <w:szCs w:val="30"/>
          <w:cs/>
        </w:rPr>
        <w:t>6</w:t>
      </w:r>
      <w:r w:rsidRPr="009F111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10924324" w14:textId="4B1E0796" w:rsidR="00365845" w:rsidRDefault="00365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bidi="ar-SA"/>
        </w:rPr>
      </w:pPr>
      <w:r>
        <w:rPr>
          <w:rFonts w:asciiTheme="majorBidi" w:hAnsiTheme="majorBidi" w:cstheme="majorBidi"/>
          <w:sz w:val="28"/>
          <w:szCs w:val="28"/>
          <w:lang w:bidi="ar-SA"/>
        </w:rPr>
        <w:br w:type="page"/>
      </w:r>
    </w:p>
    <w:p w14:paraId="4D19B821" w14:textId="77777777" w:rsidR="00900872" w:rsidRPr="00DF68A3" w:rsidRDefault="00794DCA" w:rsidP="00900872">
      <w:pPr>
        <w:pStyle w:val="Heading8"/>
        <w:ind w:left="540" w:hanging="540"/>
        <w:jc w:val="thaiDistribute"/>
        <w:rPr>
          <w:rFonts w:asciiTheme="majorBidi" w:hAnsiTheme="majorBidi" w:cs="Angsana New"/>
          <w:sz w:val="30"/>
          <w:szCs w:val="30"/>
          <w:highlight w:val="yellow"/>
        </w:rPr>
      </w:pPr>
      <w:r w:rsidRPr="00E942C4">
        <w:rPr>
          <w:rFonts w:asciiTheme="majorBidi" w:hAnsiTheme="majorBidi" w:cstheme="majorBidi"/>
          <w:sz w:val="30"/>
          <w:szCs w:val="30"/>
        </w:rPr>
        <w:lastRenderedPageBreak/>
        <w:t>7</w:t>
      </w:r>
      <w:r w:rsidR="00900872" w:rsidRPr="00283726">
        <w:rPr>
          <w:rFonts w:asciiTheme="majorBidi" w:hAnsiTheme="majorBidi" w:cstheme="majorBidi"/>
          <w:sz w:val="30"/>
          <w:szCs w:val="30"/>
        </w:rPr>
        <w:tab/>
      </w:r>
      <w:r w:rsidR="00900872" w:rsidRPr="009854ED">
        <w:rPr>
          <w:rFonts w:asciiTheme="majorBidi" w:hAnsiTheme="majorBidi" w:cs="Angsana New" w:hint="cs"/>
          <w:sz w:val="30"/>
          <w:szCs w:val="30"/>
          <w:cs/>
        </w:rPr>
        <w:t>หุ้นทุนซื้อคืน</w:t>
      </w:r>
    </w:p>
    <w:p w14:paraId="687DE26A" w14:textId="77777777" w:rsidR="00900872" w:rsidRPr="00B63252" w:rsidRDefault="00900872" w:rsidP="00900872">
      <w:pPr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279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4323"/>
        <w:gridCol w:w="1023"/>
        <w:gridCol w:w="237"/>
        <w:gridCol w:w="1032"/>
        <w:gridCol w:w="315"/>
        <w:gridCol w:w="1042"/>
        <w:gridCol w:w="238"/>
        <w:gridCol w:w="1069"/>
      </w:tblGrid>
      <w:tr w:rsidR="00900872" w:rsidRPr="00DF68A3" w14:paraId="5253E87A" w14:textId="77777777" w:rsidTr="00FD4388">
        <w:trPr>
          <w:trHeight w:hRule="exact" w:val="353"/>
        </w:trPr>
        <w:tc>
          <w:tcPr>
            <w:tcW w:w="4323" w:type="dxa"/>
          </w:tcPr>
          <w:p w14:paraId="4063E230" w14:textId="77777777" w:rsidR="00900872" w:rsidRPr="00DF68A3" w:rsidRDefault="00900872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956" w:type="dxa"/>
            <w:gridSpan w:val="7"/>
            <w:shd w:val="clear" w:color="auto" w:fill="auto"/>
            <w:hideMark/>
          </w:tcPr>
          <w:p w14:paraId="52E91192" w14:textId="77777777" w:rsidR="00900872" w:rsidRPr="009854ED" w:rsidRDefault="00900872" w:rsidP="000736A6">
            <w:pPr>
              <w:tabs>
                <w:tab w:val="left" w:pos="540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54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9854E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854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900872" w:rsidRPr="00DF68A3" w14:paraId="20B95D73" w14:textId="77777777" w:rsidTr="00FD4388">
        <w:trPr>
          <w:trHeight w:hRule="exact" w:val="353"/>
        </w:trPr>
        <w:tc>
          <w:tcPr>
            <w:tcW w:w="4323" w:type="dxa"/>
          </w:tcPr>
          <w:p w14:paraId="780A735F" w14:textId="77777777" w:rsidR="00900872" w:rsidRPr="00DF68A3" w:rsidRDefault="00900872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29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F908A9" w14:textId="77777777" w:rsidR="00900872" w:rsidRPr="00DF68A3" w:rsidRDefault="0090087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854E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9854E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</w:tcPr>
          <w:p w14:paraId="43CE0CB1" w14:textId="77777777" w:rsidR="00900872" w:rsidRPr="00DF68A3" w:rsidRDefault="0090087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49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C9BF36" w14:textId="77777777" w:rsidR="00900872" w:rsidRPr="009854ED" w:rsidRDefault="0090087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E20A3" w:rsidRPr="00DF68A3" w14:paraId="5A35FF00" w14:textId="77777777" w:rsidTr="00FD4388">
        <w:trPr>
          <w:trHeight w:hRule="exact" w:val="353"/>
        </w:trPr>
        <w:tc>
          <w:tcPr>
            <w:tcW w:w="4323" w:type="dxa"/>
          </w:tcPr>
          <w:p w14:paraId="0242CEA9" w14:textId="77777777" w:rsidR="00FE20A3" w:rsidRPr="00DF68A3" w:rsidRDefault="00FE20A3" w:rsidP="00FE20A3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</w:tcPr>
          <w:p w14:paraId="57FEE09E" w14:textId="2F325CB1" w:rsidR="00FE20A3" w:rsidRPr="009854ED" w:rsidRDefault="00FE20A3" w:rsidP="00FE20A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67FBE238" w14:textId="77777777" w:rsidR="00FE20A3" w:rsidRPr="009854ED" w:rsidRDefault="00FE20A3" w:rsidP="00FE20A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</w:tcPr>
          <w:p w14:paraId="45226080" w14:textId="4A2AAB9A" w:rsidR="00FE20A3" w:rsidRPr="009854ED" w:rsidRDefault="00FE20A3" w:rsidP="00FE20A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854E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85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15" w:type="dxa"/>
          </w:tcPr>
          <w:p w14:paraId="52DCE664" w14:textId="77777777" w:rsidR="00FE20A3" w:rsidRPr="009854ED" w:rsidRDefault="00FE20A3" w:rsidP="00FE20A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</w:tcPr>
          <w:p w14:paraId="7F7F66A3" w14:textId="10ADE85F" w:rsidR="00FE20A3" w:rsidRPr="009854ED" w:rsidRDefault="00FE20A3" w:rsidP="00FE20A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5917306" w14:textId="77777777" w:rsidR="00FE20A3" w:rsidRPr="009854ED" w:rsidRDefault="00FE20A3" w:rsidP="00FE20A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9" w:type="dxa"/>
            <w:tcBorders>
              <w:left w:val="nil"/>
              <w:right w:val="nil"/>
            </w:tcBorders>
          </w:tcPr>
          <w:p w14:paraId="47F6981A" w14:textId="170342B4" w:rsidR="00FE20A3" w:rsidRPr="009854ED" w:rsidRDefault="00FE20A3" w:rsidP="00FE20A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854E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85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E20A3" w:rsidRPr="00DF68A3" w14:paraId="1FC03581" w14:textId="77777777" w:rsidTr="00FD4388">
        <w:trPr>
          <w:trHeight w:hRule="exact" w:val="353"/>
        </w:trPr>
        <w:tc>
          <w:tcPr>
            <w:tcW w:w="4323" w:type="dxa"/>
          </w:tcPr>
          <w:p w14:paraId="33C4EC94" w14:textId="77777777" w:rsidR="00FE20A3" w:rsidRPr="00DF68A3" w:rsidRDefault="00FE20A3" w:rsidP="00FE20A3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3" w:type="dxa"/>
            <w:tcBorders>
              <w:left w:val="nil"/>
              <w:bottom w:val="single" w:sz="4" w:space="0" w:color="auto"/>
              <w:right w:val="nil"/>
            </w:tcBorders>
          </w:tcPr>
          <w:p w14:paraId="24B4BC6A" w14:textId="6205FDB9" w:rsidR="00FE20A3" w:rsidRPr="009854ED" w:rsidRDefault="00FE20A3" w:rsidP="00FE20A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854E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44ACEF65" w14:textId="77777777" w:rsidR="00FE20A3" w:rsidRPr="009854ED" w:rsidRDefault="00FE20A3" w:rsidP="00FE20A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2" w:type="dxa"/>
            <w:tcBorders>
              <w:left w:val="nil"/>
              <w:bottom w:val="single" w:sz="4" w:space="0" w:color="auto"/>
              <w:right w:val="nil"/>
            </w:tcBorders>
          </w:tcPr>
          <w:p w14:paraId="3968DB12" w14:textId="1AE386B0" w:rsidR="00FE20A3" w:rsidRPr="009854ED" w:rsidRDefault="00FE20A3" w:rsidP="00FE20A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854E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315" w:type="dxa"/>
          </w:tcPr>
          <w:p w14:paraId="06A9122A" w14:textId="77777777" w:rsidR="00FE20A3" w:rsidRPr="009854ED" w:rsidRDefault="00FE20A3" w:rsidP="00FE20A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42" w:type="dxa"/>
            <w:tcBorders>
              <w:left w:val="nil"/>
              <w:bottom w:val="single" w:sz="4" w:space="0" w:color="auto"/>
              <w:right w:val="nil"/>
            </w:tcBorders>
          </w:tcPr>
          <w:p w14:paraId="1F2A99D2" w14:textId="0AEF1811" w:rsidR="00FE20A3" w:rsidRPr="009854ED" w:rsidRDefault="00FE20A3" w:rsidP="00FE20A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854E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05BC87C" w14:textId="77777777" w:rsidR="00FE20A3" w:rsidRPr="009854ED" w:rsidRDefault="00FE20A3" w:rsidP="00FE20A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9" w:type="dxa"/>
            <w:tcBorders>
              <w:left w:val="nil"/>
              <w:bottom w:val="single" w:sz="4" w:space="0" w:color="auto"/>
              <w:right w:val="nil"/>
            </w:tcBorders>
          </w:tcPr>
          <w:p w14:paraId="1C27038F" w14:textId="13F81DDB" w:rsidR="00FE20A3" w:rsidRPr="009854ED" w:rsidRDefault="00FE20A3" w:rsidP="00FE20A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854E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E20A3" w:rsidRPr="00DF68A3" w14:paraId="0AA0903D" w14:textId="77777777" w:rsidTr="00FD4388">
        <w:trPr>
          <w:trHeight w:hRule="exact" w:val="374"/>
        </w:trPr>
        <w:tc>
          <w:tcPr>
            <w:tcW w:w="4323" w:type="dxa"/>
            <w:hideMark/>
          </w:tcPr>
          <w:p w14:paraId="64848FDE" w14:textId="77777777" w:rsidR="00FE20A3" w:rsidRPr="008208FC" w:rsidRDefault="00FE20A3" w:rsidP="00FE20A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8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หุ้นสามัญของบริษัท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</w:tcPr>
          <w:p w14:paraId="4C9034EE" w14:textId="77777777" w:rsidR="00FE20A3" w:rsidRPr="00DF68A3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7" w:type="dxa"/>
          </w:tcPr>
          <w:p w14:paraId="534B5CE9" w14:textId="77777777" w:rsidR="00FE20A3" w:rsidRPr="00DF68A3" w:rsidRDefault="00FE20A3" w:rsidP="00FE20A3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</w:tcPr>
          <w:p w14:paraId="0D38374E" w14:textId="77777777" w:rsidR="00FE20A3" w:rsidRPr="00DF68A3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315" w:type="dxa"/>
          </w:tcPr>
          <w:p w14:paraId="40AE6AF3" w14:textId="77777777" w:rsidR="00FE20A3" w:rsidRPr="00DF68A3" w:rsidRDefault="00FE20A3" w:rsidP="00FE20A3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7E49CE48" w14:textId="77777777" w:rsidR="00FE20A3" w:rsidRPr="00DF68A3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8" w:type="dxa"/>
          </w:tcPr>
          <w:p w14:paraId="707B9079" w14:textId="77777777" w:rsidR="00FE20A3" w:rsidRPr="00DF68A3" w:rsidRDefault="00FE20A3" w:rsidP="00FE20A3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4F625696" w14:textId="77777777" w:rsidR="00FE20A3" w:rsidRPr="00DF68A3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FE20A3" w:rsidRPr="00DF68A3" w14:paraId="35E87A32" w14:textId="77777777" w:rsidTr="00FD4388">
        <w:trPr>
          <w:trHeight w:hRule="exact" w:val="353"/>
        </w:trPr>
        <w:tc>
          <w:tcPr>
            <w:tcW w:w="4323" w:type="dxa"/>
          </w:tcPr>
          <w:p w14:paraId="4CCA1C2C" w14:textId="77777777" w:rsidR="00FE20A3" w:rsidRPr="008208FC" w:rsidRDefault="00FE20A3" w:rsidP="00FE20A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8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208FC">
              <w:rPr>
                <w:rFonts w:asciiTheme="majorBidi" w:hAnsiTheme="majorBidi"/>
                <w:sz w:val="30"/>
                <w:szCs w:val="30"/>
              </w:rPr>
              <w:t>1</w:t>
            </w:r>
            <w:r w:rsidRPr="008208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208F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23" w:type="dxa"/>
            <w:tcBorders>
              <w:left w:val="nil"/>
              <w:right w:val="nil"/>
            </w:tcBorders>
          </w:tcPr>
          <w:p w14:paraId="00A79DAD" w14:textId="08611003" w:rsidR="00FE20A3" w:rsidRPr="009854ED" w:rsidRDefault="00545B64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7,063</w:t>
            </w:r>
          </w:p>
        </w:tc>
        <w:tc>
          <w:tcPr>
            <w:tcW w:w="237" w:type="dxa"/>
          </w:tcPr>
          <w:p w14:paraId="3958B995" w14:textId="77777777" w:rsidR="00FE20A3" w:rsidRPr="00DF68A3" w:rsidRDefault="00FE20A3" w:rsidP="00FE20A3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2" w:type="dxa"/>
          </w:tcPr>
          <w:p w14:paraId="1BD46AC4" w14:textId="0835F31C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854ED">
              <w:rPr>
                <w:rFonts w:asciiTheme="majorBidi" w:hAnsiTheme="majorBidi" w:cstheme="majorBidi"/>
                <w:sz w:val="30"/>
                <w:szCs w:val="30"/>
              </w:rPr>
              <w:t>6,245</w:t>
            </w:r>
          </w:p>
        </w:tc>
        <w:tc>
          <w:tcPr>
            <w:tcW w:w="315" w:type="dxa"/>
          </w:tcPr>
          <w:p w14:paraId="3F1093C8" w14:textId="77777777" w:rsidR="00FE20A3" w:rsidRPr="009854ED" w:rsidRDefault="00FE20A3" w:rsidP="00FE20A3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7A022A6E" w14:textId="73B983A8" w:rsidR="00FE20A3" w:rsidRPr="009854ED" w:rsidRDefault="00545B64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7,063</w:t>
            </w:r>
          </w:p>
        </w:tc>
        <w:tc>
          <w:tcPr>
            <w:tcW w:w="238" w:type="dxa"/>
          </w:tcPr>
          <w:p w14:paraId="4022C8CE" w14:textId="77777777" w:rsidR="00FE20A3" w:rsidRPr="009854ED" w:rsidRDefault="00FE20A3" w:rsidP="00FE20A3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117E50A5" w14:textId="3A74BE32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854ED">
              <w:rPr>
                <w:rFonts w:asciiTheme="majorBidi" w:hAnsiTheme="majorBidi" w:cstheme="majorBidi"/>
                <w:sz w:val="30"/>
                <w:szCs w:val="30"/>
              </w:rPr>
              <w:t>6,245</w:t>
            </w:r>
          </w:p>
        </w:tc>
      </w:tr>
      <w:tr w:rsidR="00FE20A3" w:rsidRPr="00DF68A3" w14:paraId="146F0464" w14:textId="77777777" w:rsidTr="00FD4388">
        <w:trPr>
          <w:trHeight w:hRule="exact" w:val="353"/>
        </w:trPr>
        <w:tc>
          <w:tcPr>
            <w:tcW w:w="4323" w:type="dxa"/>
          </w:tcPr>
          <w:p w14:paraId="32A4A91B" w14:textId="77777777" w:rsidR="00FE20A3" w:rsidRPr="008208FC" w:rsidRDefault="00FE20A3" w:rsidP="00FE20A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8F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23" w:type="dxa"/>
            <w:tcBorders>
              <w:left w:val="nil"/>
              <w:bottom w:val="single" w:sz="4" w:space="0" w:color="auto"/>
              <w:right w:val="nil"/>
            </w:tcBorders>
          </w:tcPr>
          <w:p w14:paraId="71F83B96" w14:textId="6107554F" w:rsidR="00FE20A3" w:rsidRPr="009854ED" w:rsidRDefault="005A1207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2,692</w:t>
            </w:r>
          </w:p>
        </w:tc>
        <w:tc>
          <w:tcPr>
            <w:tcW w:w="237" w:type="dxa"/>
          </w:tcPr>
          <w:p w14:paraId="5B12CDF8" w14:textId="77777777" w:rsidR="00FE20A3" w:rsidRPr="001A53E5" w:rsidRDefault="00FE20A3" w:rsidP="00FE20A3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7B749342" w14:textId="080956F6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54ED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  <w:tc>
          <w:tcPr>
            <w:tcW w:w="315" w:type="dxa"/>
          </w:tcPr>
          <w:p w14:paraId="424247F5" w14:textId="77777777" w:rsidR="00FE20A3" w:rsidRPr="009854ED" w:rsidRDefault="00FE20A3" w:rsidP="00FE20A3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03CF5AF3" w14:textId="12450E1A" w:rsidR="00FE20A3" w:rsidRPr="009854ED" w:rsidRDefault="005A1207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2,692</w:t>
            </w:r>
          </w:p>
        </w:tc>
        <w:tc>
          <w:tcPr>
            <w:tcW w:w="238" w:type="dxa"/>
          </w:tcPr>
          <w:p w14:paraId="44E0C0B1" w14:textId="77777777" w:rsidR="00FE20A3" w:rsidRPr="009854ED" w:rsidRDefault="00FE20A3" w:rsidP="00FE20A3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7D4D2AC7" w14:textId="4B1D4451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54ED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</w:tr>
      <w:tr w:rsidR="00FE20A3" w:rsidRPr="00DF68A3" w14:paraId="59E95E5D" w14:textId="77777777" w:rsidTr="00FD4388">
        <w:trPr>
          <w:trHeight w:hRule="exact" w:val="353"/>
        </w:trPr>
        <w:tc>
          <w:tcPr>
            <w:tcW w:w="4323" w:type="dxa"/>
          </w:tcPr>
          <w:p w14:paraId="0208199E" w14:textId="5BBA3546" w:rsidR="00FE20A3" w:rsidRPr="008208FC" w:rsidRDefault="00FE20A3" w:rsidP="00FE20A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CB7919" w14:textId="5380338F" w:rsidR="00FE20A3" w:rsidRPr="009854ED" w:rsidRDefault="005A1207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9,755</w:t>
            </w:r>
          </w:p>
        </w:tc>
        <w:tc>
          <w:tcPr>
            <w:tcW w:w="237" w:type="dxa"/>
          </w:tcPr>
          <w:p w14:paraId="17F17E7E" w14:textId="77777777" w:rsidR="00FE20A3" w:rsidRPr="001A53E5" w:rsidRDefault="00FE20A3" w:rsidP="00FE20A3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14:paraId="268E5A0B" w14:textId="349D8EF0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5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7,063</w:t>
            </w:r>
          </w:p>
        </w:tc>
        <w:tc>
          <w:tcPr>
            <w:tcW w:w="315" w:type="dxa"/>
          </w:tcPr>
          <w:p w14:paraId="3E211E04" w14:textId="77777777" w:rsidR="00FE20A3" w:rsidRPr="009854ED" w:rsidRDefault="00FE20A3" w:rsidP="00FE20A3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178962A0" w14:textId="24462A5D" w:rsidR="00FE20A3" w:rsidRPr="009854ED" w:rsidRDefault="005A1207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9,755</w:t>
            </w:r>
          </w:p>
        </w:tc>
        <w:tc>
          <w:tcPr>
            <w:tcW w:w="238" w:type="dxa"/>
          </w:tcPr>
          <w:p w14:paraId="0C9943C8" w14:textId="77777777" w:rsidR="00FE20A3" w:rsidRPr="009854ED" w:rsidRDefault="00FE20A3" w:rsidP="00FE20A3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6ECA1736" w14:textId="78AB1D99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5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7,063</w:t>
            </w:r>
          </w:p>
        </w:tc>
      </w:tr>
      <w:tr w:rsidR="00FE20A3" w:rsidRPr="00DF68A3" w14:paraId="3B8915EE" w14:textId="77777777" w:rsidTr="00FD4388">
        <w:trPr>
          <w:trHeight w:hRule="exact" w:val="130"/>
        </w:trPr>
        <w:tc>
          <w:tcPr>
            <w:tcW w:w="4323" w:type="dxa"/>
          </w:tcPr>
          <w:p w14:paraId="68D5F76A" w14:textId="77777777" w:rsidR="00FE20A3" w:rsidRPr="001A53E5" w:rsidRDefault="00FE20A3" w:rsidP="00FE20A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</w:tcPr>
          <w:p w14:paraId="73819158" w14:textId="77777777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CB1D621" w14:textId="77777777" w:rsidR="00FE20A3" w:rsidRPr="001A53E5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right w:val="nil"/>
            </w:tcBorders>
          </w:tcPr>
          <w:p w14:paraId="5D707EE3" w14:textId="77777777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5" w:type="dxa"/>
          </w:tcPr>
          <w:p w14:paraId="3FC0AE92" w14:textId="77777777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right w:val="nil"/>
            </w:tcBorders>
          </w:tcPr>
          <w:p w14:paraId="5DF5E44A" w14:textId="77777777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3D43CF23" w14:textId="77777777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right w:val="nil"/>
            </w:tcBorders>
          </w:tcPr>
          <w:p w14:paraId="6D6E4CE6" w14:textId="77777777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E20A3" w:rsidRPr="00DF68A3" w14:paraId="4FAD31F5" w14:textId="77777777" w:rsidTr="00687C19">
        <w:trPr>
          <w:trHeight w:hRule="exact" w:val="353"/>
        </w:trPr>
        <w:tc>
          <w:tcPr>
            <w:tcW w:w="4323" w:type="dxa"/>
            <w:hideMark/>
          </w:tcPr>
          <w:p w14:paraId="731A31C6" w14:textId="0C7CA761" w:rsidR="00FE20A3" w:rsidRPr="007B0935" w:rsidRDefault="00FE20A3" w:rsidP="00FE20A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9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หุ้นสามัญของบริษัทที่ถือโดยบริษัทย่อย</w:t>
            </w:r>
          </w:p>
        </w:tc>
        <w:tc>
          <w:tcPr>
            <w:tcW w:w="10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F45C22" w14:textId="4E94170D" w:rsidR="00FE20A3" w:rsidRPr="009854ED" w:rsidRDefault="00687C19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4,087</w:t>
            </w:r>
          </w:p>
        </w:tc>
        <w:tc>
          <w:tcPr>
            <w:tcW w:w="237" w:type="dxa"/>
          </w:tcPr>
          <w:p w14:paraId="0F7F7113" w14:textId="77777777" w:rsidR="00FE20A3" w:rsidRPr="001A53E5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left w:val="nil"/>
              <w:bottom w:val="single" w:sz="4" w:space="0" w:color="auto"/>
              <w:right w:val="nil"/>
            </w:tcBorders>
          </w:tcPr>
          <w:p w14:paraId="2721AEE2" w14:textId="77777777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5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4,087</w:t>
            </w:r>
          </w:p>
        </w:tc>
        <w:tc>
          <w:tcPr>
            <w:tcW w:w="315" w:type="dxa"/>
          </w:tcPr>
          <w:p w14:paraId="523EEACB" w14:textId="77777777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left w:val="nil"/>
              <w:bottom w:val="single" w:sz="4" w:space="0" w:color="auto"/>
              <w:right w:val="nil"/>
            </w:tcBorders>
          </w:tcPr>
          <w:p w14:paraId="52C24DA7" w14:textId="7E3ABF67" w:rsidR="00FE20A3" w:rsidRPr="009854ED" w:rsidRDefault="005A1207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329ECB1" w14:textId="77777777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left w:val="nil"/>
              <w:bottom w:val="single" w:sz="4" w:space="0" w:color="auto"/>
              <w:right w:val="nil"/>
            </w:tcBorders>
          </w:tcPr>
          <w:p w14:paraId="7A6A00CA" w14:textId="77777777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5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E20A3" w:rsidRPr="00DF68A3" w14:paraId="0F70AE4C" w14:textId="77777777" w:rsidTr="00FD4388">
        <w:trPr>
          <w:trHeight w:hRule="exact" w:val="130"/>
        </w:trPr>
        <w:tc>
          <w:tcPr>
            <w:tcW w:w="4323" w:type="dxa"/>
          </w:tcPr>
          <w:p w14:paraId="4262560D" w14:textId="77777777" w:rsidR="00FE20A3" w:rsidRPr="007B0935" w:rsidRDefault="00FE20A3" w:rsidP="00FE20A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</w:tcPr>
          <w:p w14:paraId="518C0697" w14:textId="77777777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3E5AED8" w14:textId="77777777" w:rsidR="00FE20A3" w:rsidRPr="001A53E5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right w:val="nil"/>
            </w:tcBorders>
          </w:tcPr>
          <w:p w14:paraId="1D713BBC" w14:textId="77777777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5" w:type="dxa"/>
          </w:tcPr>
          <w:p w14:paraId="1C0D55AB" w14:textId="77777777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right w:val="nil"/>
            </w:tcBorders>
          </w:tcPr>
          <w:p w14:paraId="469C47B4" w14:textId="77777777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7477A246" w14:textId="77777777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right w:val="nil"/>
            </w:tcBorders>
          </w:tcPr>
          <w:p w14:paraId="2C994820" w14:textId="77777777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E20A3" w:rsidRPr="00C20284" w14:paraId="57C31A5E" w14:textId="77777777" w:rsidTr="00FD4388">
        <w:trPr>
          <w:trHeight w:hRule="exact" w:val="403"/>
        </w:trPr>
        <w:tc>
          <w:tcPr>
            <w:tcW w:w="4323" w:type="dxa"/>
            <w:hideMark/>
          </w:tcPr>
          <w:p w14:paraId="70DB55B3" w14:textId="77777777" w:rsidR="00FE20A3" w:rsidRPr="007B0935" w:rsidRDefault="00FE20A3" w:rsidP="00FE20A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9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</w:tcPr>
          <w:p w14:paraId="2973A7CB" w14:textId="072361EC" w:rsidR="00FE20A3" w:rsidRPr="009854ED" w:rsidRDefault="001A01CC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13,842</w:t>
            </w:r>
          </w:p>
        </w:tc>
        <w:tc>
          <w:tcPr>
            <w:tcW w:w="237" w:type="dxa"/>
          </w:tcPr>
          <w:p w14:paraId="54F8E2A6" w14:textId="77777777" w:rsidR="00FE20A3" w:rsidRPr="001A53E5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left w:val="nil"/>
              <w:bottom w:val="double" w:sz="4" w:space="0" w:color="auto"/>
              <w:right w:val="nil"/>
            </w:tcBorders>
          </w:tcPr>
          <w:p w14:paraId="6B1BD437" w14:textId="0A2D7C3A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5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11,150</w:t>
            </w:r>
          </w:p>
        </w:tc>
        <w:tc>
          <w:tcPr>
            <w:tcW w:w="315" w:type="dxa"/>
          </w:tcPr>
          <w:p w14:paraId="25A940FC" w14:textId="77777777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left w:val="nil"/>
              <w:bottom w:val="double" w:sz="4" w:space="0" w:color="auto"/>
              <w:right w:val="nil"/>
            </w:tcBorders>
          </w:tcPr>
          <w:p w14:paraId="692ED8E3" w14:textId="44678B56" w:rsidR="00FE20A3" w:rsidRPr="009854ED" w:rsidRDefault="006E1876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9,755</w:t>
            </w:r>
          </w:p>
        </w:tc>
        <w:tc>
          <w:tcPr>
            <w:tcW w:w="238" w:type="dxa"/>
          </w:tcPr>
          <w:p w14:paraId="45437865" w14:textId="77777777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left w:val="nil"/>
              <w:bottom w:val="double" w:sz="4" w:space="0" w:color="auto"/>
              <w:right w:val="nil"/>
            </w:tcBorders>
          </w:tcPr>
          <w:p w14:paraId="486EA52A" w14:textId="28B07FA7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5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7,063</w:t>
            </w:r>
          </w:p>
        </w:tc>
      </w:tr>
    </w:tbl>
    <w:p w14:paraId="5F66C33C" w14:textId="77777777" w:rsidR="00900872" w:rsidRPr="00B63252" w:rsidRDefault="00900872" w:rsidP="00900872">
      <w:pPr>
        <w:tabs>
          <w:tab w:val="clear" w:pos="454"/>
          <w:tab w:val="left" w:pos="648"/>
        </w:tabs>
        <w:ind w:left="594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65F31BE1" w14:textId="4324E66B" w:rsidR="00900872" w:rsidRDefault="00963892" w:rsidP="00F40E86">
      <w:pPr>
        <w:tabs>
          <w:tab w:val="clear" w:pos="454"/>
          <w:tab w:val="left" w:pos="810"/>
        </w:tabs>
        <w:ind w:left="5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A53E5">
        <w:rPr>
          <w:rFonts w:asciiTheme="majorBidi" w:hAnsiTheme="majorBidi" w:cstheme="majorBidi"/>
          <w:spacing w:val="-8"/>
          <w:sz w:val="30"/>
          <w:szCs w:val="30"/>
          <w:cs/>
        </w:rPr>
        <w:t xml:space="preserve">ณ วันที่ </w:t>
      </w:r>
      <w:r w:rsidR="00FE20A3">
        <w:rPr>
          <w:rFonts w:asciiTheme="majorBidi" w:hAnsiTheme="majorBidi" w:cstheme="majorBidi"/>
          <w:spacing w:val="-8"/>
          <w:sz w:val="30"/>
          <w:szCs w:val="30"/>
        </w:rPr>
        <w:t>30</w:t>
      </w:r>
      <w:r w:rsidRPr="001A53E5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FE20A3">
        <w:rPr>
          <w:rFonts w:asciiTheme="majorBidi" w:hAnsiTheme="majorBidi" w:cstheme="majorBidi" w:hint="cs"/>
          <w:spacing w:val="-8"/>
          <w:sz w:val="30"/>
          <w:szCs w:val="30"/>
          <w:cs/>
        </w:rPr>
        <w:t>มิถุนายน</w:t>
      </w:r>
      <w:r w:rsidRPr="001A53E5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1A53E5">
        <w:rPr>
          <w:rFonts w:asciiTheme="majorBidi" w:hAnsiTheme="majorBidi" w:cstheme="majorBidi"/>
          <w:spacing w:val="-8"/>
          <w:sz w:val="30"/>
          <w:szCs w:val="30"/>
        </w:rPr>
        <w:t>2566</w:t>
      </w:r>
      <w:r w:rsidRPr="001A53E5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1A53E5">
        <w:rPr>
          <w:rFonts w:asciiTheme="majorBidi" w:hAnsiTheme="majorBidi" w:cstheme="majorBidi" w:hint="cs"/>
          <w:spacing w:val="-8"/>
          <w:sz w:val="30"/>
          <w:szCs w:val="30"/>
          <w:cs/>
        </w:rPr>
        <w:t>กลุ่ม</w:t>
      </w:r>
      <w:r w:rsidRPr="001A53E5">
        <w:rPr>
          <w:rFonts w:asciiTheme="majorBidi" w:hAnsiTheme="majorBidi" w:cstheme="majorBidi"/>
          <w:spacing w:val="-8"/>
          <w:sz w:val="30"/>
          <w:szCs w:val="30"/>
          <w:cs/>
        </w:rPr>
        <w:t>บริษัท</w:t>
      </w:r>
      <w:r w:rsidRPr="001A53E5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และ</w:t>
      </w:r>
      <w:r w:rsidRPr="001A53E5">
        <w:rPr>
          <w:rFonts w:asciiTheme="majorBidi" w:hAnsiTheme="majorBidi" w:cstheme="majorBidi"/>
          <w:spacing w:val="-8"/>
          <w:sz w:val="30"/>
          <w:szCs w:val="30"/>
          <w:cs/>
        </w:rPr>
        <w:t>บริษัท</w:t>
      </w:r>
      <w:r w:rsidRPr="001A53E5">
        <w:rPr>
          <w:rFonts w:asciiTheme="majorBidi" w:hAnsiTheme="majorBidi" w:cstheme="majorBidi" w:hint="cs"/>
          <w:spacing w:val="-8"/>
          <w:sz w:val="30"/>
          <w:szCs w:val="30"/>
          <w:cs/>
        </w:rPr>
        <w:t>มี</w:t>
      </w:r>
      <w:r w:rsidRPr="001A53E5">
        <w:rPr>
          <w:rFonts w:asciiTheme="majorBidi" w:hAnsiTheme="majorBidi" w:cstheme="majorBidi"/>
          <w:spacing w:val="-8"/>
          <w:sz w:val="30"/>
          <w:szCs w:val="30"/>
          <w:cs/>
        </w:rPr>
        <w:t>หุ้น</w:t>
      </w:r>
      <w:r w:rsidRPr="001A53E5">
        <w:rPr>
          <w:rFonts w:asciiTheme="majorBidi" w:hAnsiTheme="majorBidi" w:cstheme="majorBidi" w:hint="cs"/>
          <w:spacing w:val="-8"/>
          <w:sz w:val="30"/>
          <w:szCs w:val="30"/>
          <w:cs/>
        </w:rPr>
        <w:t>ทุนซื้อ</w:t>
      </w:r>
      <w:r w:rsidRPr="001A53E5">
        <w:rPr>
          <w:rFonts w:asciiTheme="majorBidi" w:hAnsiTheme="majorBidi" w:cstheme="majorBidi"/>
          <w:spacing w:val="-8"/>
          <w:sz w:val="30"/>
          <w:szCs w:val="30"/>
          <w:cs/>
        </w:rPr>
        <w:t xml:space="preserve">คืนจำนวน </w:t>
      </w:r>
      <w:r w:rsidR="003B1F57">
        <w:rPr>
          <w:rFonts w:asciiTheme="majorBidi" w:hAnsiTheme="majorBidi" w:cstheme="majorBidi"/>
          <w:spacing w:val="-8"/>
          <w:sz w:val="30"/>
          <w:szCs w:val="30"/>
        </w:rPr>
        <w:t>838</w:t>
      </w:r>
      <w:r w:rsidRPr="001A53E5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1A53E5">
        <w:rPr>
          <w:rFonts w:asciiTheme="majorBidi" w:hAnsiTheme="majorBidi" w:cstheme="majorBidi"/>
          <w:spacing w:val="-8"/>
          <w:sz w:val="30"/>
          <w:szCs w:val="30"/>
          <w:cs/>
        </w:rPr>
        <w:t>ล้านหุ้น</w:t>
      </w:r>
      <w:r w:rsidRPr="001A53E5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1A53E5">
        <w:rPr>
          <w:rFonts w:asciiTheme="majorBidi" w:hAnsiTheme="majorBidi" w:cstheme="majorBidi" w:hint="cs"/>
          <w:spacing w:val="-8"/>
          <w:sz w:val="30"/>
          <w:szCs w:val="30"/>
          <w:cs/>
        </w:rPr>
        <w:t>และ</w:t>
      </w:r>
      <w:r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</w:t>
      </w:r>
      <w:r w:rsidR="0096331F">
        <w:rPr>
          <w:rFonts w:asciiTheme="majorBidi" w:hAnsiTheme="majorBidi" w:cstheme="majorBidi"/>
          <w:spacing w:val="-8"/>
          <w:sz w:val="30"/>
          <w:szCs w:val="30"/>
        </w:rPr>
        <w:t>368</w:t>
      </w:r>
      <w:r w:rsidRPr="001A53E5">
        <w:rPr>
          <w:rFonts w:asciiTheme="majorBidi" w:hAnsiTheme="majorBidi" w:cstheme="majorBidi"/>
          <w:spacing w:val="-8"/>
          <w:sz w:val="30"/>
          <w:szCs w:val="30"/>
          <w:cs/>
        </w:rPr>
        <w:t xml:space="preserve"> ล้านหุ้น</w:t>
      </w:r>
      <w:r w:rsidRPr="001A53E5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ตามลำดับ</w:t>
      </w:r>
      <w:r w:rsidR="00F40E86">
        <w:rPr>
          <w:rFonts w:asciiTheme="majorBidi" w:hAnsiTheme="majorBidi" w:cstheme="majorBidi"/>
          <w:spacing w:val="-8"/>
          <w:sz w:val="30"/>
          <w:szCs w:val="30"/>
        </w:rPr>
        <w:br/>
      </w:r>
      <w:r w:rsidRPr="001A53E5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(</w:t>
      </w:r>
      <w:r w:rsidRPr="001A53E5">
        <w:rPr>
          <w:rFonts w:asciiTheme="majorBidi" w:hAnsiTheme="majorBidi" w:cstheme="majorBidi"/>
          <w:i/>
          <w:iCs/>
          <w:spacing w:val="-8"/>
          <w:sz w:val="30"/>
          <w:szCs w:val="30"/>
        </w:rPr>
        <w:t xml:space="preserve">31 </w:t>
      </w:r>
      <w:r w:rsidRPr="001A53E5">
        <w:rPr>
          <w:rFonts w:asciiTheme="majorBidi" w:hAnsiTheme="majorBidi" w:cstheme="majorBidi" w:hint="cs"/>
          <w:i/>
          <w:iCs/>
          <w:spacing w:val="-8"/>
          <w:sz w:val="30"/>
          <w:szCs w:val="30"/>
          <w:cs/>
        </w:rPr>
        <w:t xml:space="preserve">ธันวาคม </w:t>
      </w:r>
      <w:r w:rsidRPr="001A53E5">
        <w:rPr>
          <w:rFonts w:asciiTheme="majorBidi" w:hAnsiTheme="majorBidi" w:cstheme="majorBidi"/>
          <w:i/>
          <w:iCs/>
          <w:spacing w:val="-8"/>
          <w:sz w:val="30"/>
          <w:szCs w:val="30"/>
        </w:rPr>
        <w:t>256</w:t>
      </w:r>
      <w:r w:rsidRPr="001A53E5">
        <w:rPr>
          <w:rFonts w:asciiTheme="majorBidi" w:hAnsiTheme="majorBidi" w:cstheme="majorBidi" w:hint="cs"/>
          <w:i/>
          <w:iCs/>
          <w:spacing w:val="-8"/>
          <w:sz w:val="30"/>
          <w:szCs w:val="30"/>
          <w:cs/>
        </w:rPr>
        <w:t>5</w:t>
      </w:r>
      <w:r w:rsidRPr="001A53E5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 xml:space="preserve">: </w:t>
      </w:r>
      <w:r w:rsidRPr="001A53E5">
        <w:rPr>
          <w:rFonts w:asciiTheme="majorBidi" w:hAnsiTheme="majorBidi" w:cstheme="majorBidi"/>
          <w:i/>
          <w:iCs/>
          <w:spacing w:val="-8"/>
          <w:sz w:val="30"/>
          <w:szCs w:val="30"/>
        </w:rPr>
        <w:t xml:space="preserve">708 </w:t>
      </w:r>
      <w:r w:rsidRPr="001A53E5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ล้านหุ้น</w:t>
      </w:r>
      <w:r w:rsidRPr="001A53E5">
        <w:rPr>
          <w:rFonts w:asciiTheme="majorBidi" w:hAnsiTheme="majorBidi" w:cstheme="majorBidi"/>
          <w:i/>
          <w:iCs/>
          <w:spacing w:val="-8"/>
          <w:sz w:val="30"/>
          <w:szCs w:val="30"/>
        </w:rPr>
        <w:t xml:space="preserve"> </w:t>
      </w:r>
      <w:r w:rsidRPr="001A53E5">
        <w:rPr>
          <w:rFonts w:asciiTheme="majorBidi" w:hAnsiTheme="majorBidi" w:cstheme="majorBidi" w:hint="cs"/>
          <w:i/>
          <w:iCs/>
          <w:spacing w:val="-8"/>
          <w:sz w:val="30"/>
          <w:szCs w:val="30"/>
          <w:cs/>
        </w:rPr>
        <w:t>และ</w:t>
      </w:r>
      <w:r>
        <w:rPr>
          <w:rFonts w:asciiTheme="majorBidi" w:hAnsiTheme="majorBidi" w:cstheme="majorBidi" w:hint="cs"/>
          <w:i/>
          <w:iCs/>
          <w:spacing w:val="-8"/>
          <w:sz w:val="30"/>
          <w:szCs w:val="30"/>
          <w:cs/>
        </w:rPr>
        <w:t xml:space="preserve"> </w:t>
      </w:r>
      <w:r w:rsidRPr="001A53E5">
        <w:rPr>
          <w:rFonts w:asciiTheme="majorBidi" w:hAnsiTheme="majorBidi" w:cstheme="majorBidi"/>
          <w:i/>
          <w:iCs/>
          <w:spacing w:val="-8"/>
          <w:sz w:val="30"/>
          <w:szCs w:val="30"/>
        </w:rPr>
        <w:t>238</w:t>
      </w:r>
      <w:r w:rsidRPr="001A53E5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 xml:space="preserve"> ล้านหุ้น</w:t>
      </w:r>
      <w:r w:rsidRPr="001A53E5">
        <w:rPr>
          <w:rFonts w:asciiTheme="majorBidi" w:hAnsiTheme="majorBidi" w:cstheme="majorBidi" w:hint="cs"/>
          <w:i/>
          <w:iCs/>
          <w:spacing w:val="-8"/>
          <w:sz w:val="30"/>
          <w:szCs w:val="30"/>
          <w:cs/>
        </w:rPr>
        <w:t xml:space="preserve"> </w:t>
      </w:r>
      <w:r w:rsidRPr="001A53E5">
        <w:rPr>
          <w:rFonts w:asciiTheme="majorBidi" w:hAnsiTheme="majorBidi" w:cs="Angsana New" w:hint="cs"/>
          <w:i/>
          <w:iCs/>
          <w:spacing w:val="-8"/>
          <w:sz w:val="30"/>
          <w:szCs w:val="30"/>
          <w:cs/>
        </w:rPr>
        <w:t>ตามลำดับ</w:t>
      </w:r>
      <w:r w:rsidRPr="001A53E5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065EE047" w14:textId="77777777" w:rsidR="00906D65" w:rsidRPr="00FB260D" w:rsidRDefault="00906D65" w:rsidP="00F40E86">
      <w:pPr>
        <w:tabs>
          <w:tab w:val="clear" w:pos="454"/>
          <w:tab w:val="left" w:pos="810"/>
        </w:tabs>
        <w:ind w:left="558"/>
        <w:jc w:val="thaiDistribute"/>
        <w:rPr>
          <w:rFonts w:asciiTheme="majorBidi" w:hAnsiTheme="majorBidi" w:cstheme="majorBidi"/>
          <w:sz w:val="30"/>
          <w:szCs w:val="30"/>
        </w:rPr>
      </w:pPr>
    </w:p>
    <w:p w14:paraId="696F87D1" w14:textId="77777777" w:rsidR="00D63C40" w:rsidRPr="00283726" w:rsidRDefault="00794DCA" w:rsidP="00CC5A6C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8</w:t>
      </w:r>
      <w:r w:rsidR="00D77808" w:rsidRPr="00283726">
        <w:rPr>
          <w:rFonts w:asciiTheme="majorBidi" w:hAnsiTheme="majorBidi" w:cstheme="majorBidi"/>
          <w:sz w:val="30"/>
          <w:szCs w:val="30"/>
        </w:rPr>
        <w:tab/>
      </w:r>
      <w:r w:rsidR="009A35C2" w:rsidRPr="00283726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  <w:r w:rsidR="00F81A55" w:rsidRPr="00283726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  <w:r w:rsidR="0069527D" w:rsidRPr="00283726">
        <w:rPr>
          <w:rFonts w:asciiTheme="majorBidi" w:hAnsiTheme="majorBidi" w:cstheme="majorBidi"/>
          <w:sz w:val="30"/>
          <w:szCs w:val="30"/>
        </w:rPr>
        <w:t xml:space="preserve"> </w:t>
      </w:r>
    </w:p>
    <w:p w14:paraId="438A36D0" w14:textId="77777777" w:rsidR="00D63C40" w:rsidRPr="00B63252" w:rsidRDefault="00D63C40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  <w:lang w:bidi="ar-SA"/>
        </w:rPr>
      </w:pPr>
    </w:p>
    <w:p w14:paraId="2865A44D" w14:textId="77777777" w:rsidR="004158A6" w:rsidRPr="00283726" w:rsidRDefault="00A95704" w:rsidP="000429AC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Courier New" w:hAnsiTheme="majorBidi" w:cstheme="majorBidi"/>
          <w:b/>
          <w:bCs/>
          <w:i/>
          <w:iCs/>
          <w:sz w:val="30"/>
          <w:szCs w:val="30"/>
        </w:rPr>
      </w:pPr>
      <w:r w:rsidRPr="00283726">
        <w:rPr>
          <w:rFonts w:asciiTheme="majorBidi" w:eastAsia="Courier New" w:hAnsiTheme="majorBidi" w:cstheme="majorBidi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14:paraId="5E5CF689" w14:textId="77777777" w:rsidR="004158A6" w:rsidRPr="00B63252" w:rsidRDefault="004158A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6ADA6F" w14:textId="05086981" w:rsidR="004158A6" w:rsidRPr="00283726" w:rsidRDefault="004158A6" w:rsidP="001E47F5">
      <w:pPr>
        <w:tabs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Courier New" w:hAnsiTheme="majorBidi" w:cstheme="majorBidi"/>
          <w:sz w:val="30"/>
          <w:szCs w:val="30"/>
        </w:rPr>
      </w:pPr>
      <w:r w:rsidRPr="00283726">
        <w:rPr>
          <w:rFonts w:asciiTheme="majorBidi" w:eastAsia="Courier New" w:hAnsiTheme="majorBidi" w:cstheme="majorBidi"/>
          <w:sz w:val="30"/>
          <w:szCs w:val="30"/>
          <w:cs/>
        </w:rPr>
        <w:t>กลุ่ม</w:t>
      </w:r>
      <w:r w:rsidR="001E4012" w:rsidRPr="00283726">
        <w:rPr>
          <w:rFonts w:asciiTheme="majorBidi" w:eastAsia="Courier New" w:hAnsiTheme="majorBidi" w:cstheme="majorBidi"/>
          <w:sz w:val="30"/>
          <w:szCs w:val="30"/>
          <w:cs/>
        </w:rPr>
        <w:t>บริษัทเสนอ</w:t>
      </w:r>
      <w:r w:rsidR="0043498D" w:rsidRPr="00283726">
        <w:rPr>
          <w:rFonts w:asciiTheme="majorBidi" w:eastAsia="Courier New" w:hAnsiTheme="majorBidi" w:cstheme="majorBidi"/>
          <w:sz w:val="30"/>
          <w:szCs w:val="30"/>
          <w:cs/>
        </w:rPr>
        <w:t>ข้อมูล</w:t>
      </w:r>
      <w:r w:rsidR="00A85E2A" w:rsidRPr="00283726">
        <w:rPr>
          <w:rFonts w:asciiTheme="majorBidi" w:eastAsia="Courier New" w:hAnsiTheme="majorBidi" w:cstheme="majorBidi"/>
          <w:sz w:val="30"/>
          <w:szCs w:val="30"/>
          <w:cs/>
        </w:rPr>
        <w:t>ส่วนงานดำเนินงาน</w:t>
      </w:r>
      <w:r w:rsidR="001E4012" w:rsidRPr="00283726">
        <w:rPr>
          <w:rFonts w:asciiTheme="majorBidi" w:eastAsia="Courier New" w:hAnsiTheme="majorBidi" w:cstheme="majorBidi"/>
          <w:sz w:val="30"/>
          <w:szCs w:val="30"/>
          <w:cs/>
        </w:rPr>
        <w:t>ที่สำคัญ</w:t>
      </w:r>
      <w:r w:rsidRPr="00283726">
        <w:rPr>
          <w:rFonts w:asciiTheme="majorBidi" w:eastAsia="Courier New" w:hAnsiTheme="majorBidi" w:cstheme="majorBidi"/>
          <w:sz w:val="30"/>
          <w:szCs w:val="30"/>
          <w:cs/>
        </w:rPr>
        <w:t>ดังนี้</w:t>
      </w:r>
    </w:p>
    <w:p w14:paraId="2EC43F66" w14:textId="77777777" w:rsidR="009A5397" w:rsidRPr="00283726" w:rsidRDefault="009A5397" w:rsidP="001E47F5">
      <w:pPr>
        <w:tabs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Courier New" w:hAnsiTheme="majorBidi" w:cstheme="majorBidi"/>
          <w:sz w:val="30"/>
          <w:szCs w:val="30"/>
        </w:rPr>
      </w:pPr>
    </w:p>
    <w:tbl>
      <w:tblPr>
        <w:tblW w:w="36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990"/>
        <w:gridCol w:w="360"/>
        <w:gridCol w:w="2250"/>
      </w:tblGrid>
      <w:tr w:rsidR="004158A6" w:rsidRPr="00283726" w14:paraId="3EEF78EF" w14:textId="77777777" w:rsidTr="001E47F5">
        <w:tc>
          <w:tcPr>
            <w:tcW w:w="990" w:type="dxa"/>
          </w:tcPr>
          <w:p w14:paraId="17F73F38" w14:textId="77777777" w:rsidR="004158A6" w:rsidRPr="00283726" w:rsidRDefault="004158A6" w:rsidP="00F96D4D">
            <w:pPr>
              <w:spacing w:line="240" w:lineRule="auto"/>
              <w:ind w:left="-99"/>
              <w:rPr>
                <w:rFonts w:asciiTheme="majorBidi" w:eastAsia="Courier New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360" w:type="dxa"/>
          </w:tcPr>
          <w:p w14:paraId="0341023E" w14:textId="7334A46D" w:rsidR="004158A6" w:rsidRPr="00283726" w:rsidRDefault="00AB2614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250" w:type="dxa"/>
          </w:tcPr>
          <w:p w14:paraId="6FFFAF28" w14:textId="77777777" w:rsidR="004158A6" w:rsidRPr="00283726" w:rsidRDefault="004158A6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ธุรกิจสัตว์บก</w:t>
            </w:r>
          </w:p>
        </w:tc>
      </w:tr>
      <w:tr w:rsidR="004158A6" w:rsidRPr="00283726" w14:paraId="00E6F493" w14:textId="77777777" w:rsidTr="001E47F5">
        <w:tc>
          <w:tcPr>
            <w:tcW w:w="990" w:type="dxa"/>
          </w:tcPr>
          <w:p w14:paraId="03FF4CDC" w14:textId="77777777" w:rsidR="004158A6" w:rsidRPr="00283726" w:rsidRDefault="004158A6" w:rsidP="00F96D4D">
            <w:pPr>
              <w:spacing w:line="240" w:lineRule="auto"/>
              <w:ind w:left="-99"/>
              <w:rPr>
                <w:rFonts w:asciiTheme="majorBidi" w:eastAsia="Courier New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360" w:type="dxa"/>
          </w:tcPr>
          <w:p w14:paraId="743433D7" w14:textId="1B436B2E" w:rsidR="004158A6" w:rsidRPr="00283726" w:rsidRDefault="00AB2614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250" w:type="dxa"/>
          </w:tcPr>
          <w:p w14:paraId="11B5A77C" w14:textId="77777777" w:rsidR="004158A6" w:rsidRPr="00283726" w:rsidRDefault="004158A6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ธุรกิจสัตว์น้ำ</w:t>
            </w:r>
          </w:p>
        </w:tc>
      </w:tr>
    </w:tbl>
    <w:p w14:paraId="37416B8B" w14:textId="77777777" w:rsidR="00C50C26" w:rsidRPr="00283726" w:rsidRDefault="00C50C2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Cs/>
          <w:sz w:val="2"/>
          <w:szCs w:val="2"/>
        </w:rPr>
      </w:pPr>
    </w:p>
    <w:p w14:paraId="63C7798E" w14:textId="77777777" w:rsidR="00E90E65" w:rsidRPr="00283726" w:rsidRDefault="00E90E65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Cs/>
          <w:sz w:val="2"/>
          <w:szCs w:val="2"/>
          <w:cs/>
        </w:rPr>
      </w:pPr>
    </w:p>
    <w:p w14:paraId="795ECE30" w14:textId="2E4D3AD3" w:rsidR="002E0424" w:rsidRPr="002E52B9" w:rsidRDefault="002E0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70A284CD" w14:textId="77777777" w:rsidR="00B63252" w:rsidRDefault="00B63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DC201F0" w14:textId="1F69E63A" w:rsidR="00C77B93" w:rsidRPr="00283726" w:rsidRDefault="00C77B93" w:rsidP="000B2A6C">
      <w:pPr>
        <w:tabs>
          <w:tab w:val="clear" w:pos="227"/>
          <w:tab w:val="clear" w:pos="454"/>
          <w:tab w:val="left" w:pos="540"/>
        </w:tabs>
        <w:spacing w:line="240" w:lineRule="auto"/>
        <w:ind w:left="540" w:right="-9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lastRenderedPageBreak/>
        <w:t>รายได้และผลการดำเนินงานจำแนกตามส่วนงานที่รายงานของกลุ่มบริษัทสำหรับงวด</w:t>
      </w:r>
      <w:r w:rsidR="00FE20A3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283726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BF3738" w:rsidRPr="00283726">
        <w:rPr>
          <w:rFonts w:asciiTheme="majorBidi" w:hAnsiTheme="majorBidi" w:cstheme="majorBidi"/>
          <w:sz w:val="30"/>
          <w:szCs w:val="30"/>
        </w:rPr>
        <w:br/>
      </w:r>
      <w:r w:rsidR="00B63252">
        <w:rPr>
          <w:rFonts w:asciiTheme="majorBidi" w:hAnsiTheme="majorBidi" w:cstheme="majorBidi"/>
          <w:sz w:val="30"/>
          <w:szCs w:val="30"/>
        </w:rPr>
        <w:t>30</w:t>
      </w:r>
      <w:r w:rsidR="009A5397" w:rsidRPr="00283726">
        <w:rPr>
          <w:rFonts w:asciiTheme="majorBidi" w:hAnsiTheme="majorBidi" w:cstheme="majorBidi"/>
          <w:sz w:val="30"/>
          <w:szCs w:val="30"/>
        </w:rPr>
        <w:t xml:space="preserve"> </w:t>
      </w:r>
      <w:r w:rsidR="00FE20A3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9A5397"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8372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63D3E10" w14:textId="77777777" w:rsidR="002C625D" w:rsidRPr="00B63252" w:rsidRDefault="002C625D" w:rsidP="000B2A6C">
      <w:pPr>
        <w:tabs>
          <w:tab w:val="clear" w:pos="227"/>
          <w:tab w:val="clear" w:pos="454"/>
          <w:tab w:val="left" w:pos="540"/>
        </w:tabs>
        <w:spacing w:line="240" w:lineRule="auto"/>
        <w:ind w:left="540" w:right="-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52"/>
      </w:tblGrid>
      <w:tr w:rsidR="009A5397" w:rsidRPr="00283726" w14:paraId="03A5E37A" w14:textId="77777777" w:rsidTr="009A5397">
        <w:trPr>
          <w:trHeight w:hRule="exact" w:val="403"/>
        </w:trPr>
        <w:tc>
          <w:tcPr>
            <w:tcW w:w="6570" w:type="dxa"/>
          </w:tcPr>
          <w:p w14:paraId="73269BE3" w14:textId="77777777" w:rsidR="009A5397" w:rsidRPr="00283726" w:rsidRDefault="009A5397" w:rsidP="009A539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592" w:type="dxa"/>
            <w:gridSpan w:val="3"/>
          </w:tcPr>
          <w:p w14:paraId="2B374D86" w14:textId="77777777" w:rsidR="009A5397" w:rsidRPr="00283726" w:rsidRDefault="009A5397" w:rsidP="005F648B">
            <w:pPr>
              <w:tabs>
                <w:tab w:val="left" w:pos="540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9A5397" w:rsidRPr="00283726" w14:paraId="61D0BE3F" w14:textId="77777777" w:rsidTr="009A5397">
        <w:trPr>
          <w:trHeight w:hRule="exact" w:val="403"/>
        </w:trPr>
        <w:tc>
          <w:tcPr>
            <w:tcW w:w="6570" w:type="dxa"/>
          </w:tcPr>
          <w:p w14:paraId="0E1471FA" w14:textId="77777777" w:rsidR="009A5397" w:rsidRPr="00283726" w:rsidRDefault="009A5397" w:rsidP="009A539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2" w:type="dxa"/>
            <w:gridSpan w:val="3"/>
            <w:tcBorders>
              <w:bottom w:val="single" w:sz="4" w:space="0" w:color="auto"/>
            </w:tcBorders>
          </w:tcPr>
          <w:p w14:paraId="41652F34" w14:textId="77777777" w:rsidR="009A5397" w:rsidRPr="00283726" w:rsidRDefault="009A5397" w:rsidP="005F648B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A5397" w:rsidRPr="00283726" w14:paraId="2960FDDC" w14:textId="77777777" w:rsidTr="009A5397">
        <w:trPr>
          <w:trHeight w:hRule="exact" w:val="403"/>
        </w:trPr>
        <w:tc>
          <w:tcPr>
            <w:tcW w:w="6570" w:type="dxa"/>
          </w:tcPr>
          <w:p w14:paraId="201F675B" w14:textId="77777777" w:rsidR="009A5397" w:rsidRPr="00283726" w:rsidRDefault="009A5397" w:rsidP="009A539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FCCDA2F" w14:textId="0A5CA253" w:rsidR="009A5397" w:rsidRPr="00283726" w:rsidRDefault="00077B8F" w:rsidP="005F64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DB2BE5" w14:textId="77777777" w:rsidR="009A5397" w:rsidRPr="00283726" w:rsidRDefault="009A5397" w:rsidP="005F64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32FBC8C" w14:textId="2FFC84B0" w:rsidR="009A5397" w:rsidRPr="00283726" w:rsidRDefault="00077B8F" w:rsidP="005F64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A5397" w:rsidRPr="00283726" w14:paraId="2B35273A" w14:textId="77777777" w:rsidTr="009A5397">
        <w:trPr>
          <w:trHeight w:hRule="exact" w:val="403"/>
        </w:trPr>
        <w:tc>
          <w:tcPr>
            <w:tcW w:w="6570" w:type="dxa"/>
          </w:tcPr>
          <w:p w14:paraId="08F7A0D7" w14:textId="77777777" w:rsidR="009A5397" w:rsidRPr="00283726" w:rsidRDefault="009A5397" w:rsidP="009A5397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รายได้จำแนกตามส่วนงาน</w:t>
            </w:r>
          </w:p>
        </w:tc>
        <w:tc>
          <w:tcPr>
            <w:tcW w:w="1170" w:type="dxa"/>
          </w:tcPr>
          <w:p w14:paraId="1EE20943" w14:textId="77777777" w:rsidR="009A5397" w:rsidRPr="00283726" w:rsidRDefault="009A5397" w:rsidP="005F648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8A08CF" w14:textId="77777777" w:rsidR="009A5397" w:rsidRPr="00283726" w:rsidRDefault="009A5397" w:rsidP="005F648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A80D341" w14:textId="77777777" w:rsidR="009A5397" w:rsidRPr="00283726" w:rsidRDefault="009A5397" w:rsidP="005F648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7B8F" w:rsidRPr="00283726" w14:paraId="3286F166" w14:textId="77777777" w:rsidTr="009A5397">
        <w:trPr>
          <w:trHeight w:hRule="exact" w:val="403"/>
        </w:trPr>
        <w:tc>
          <w:tcPr>
            <w:tcW w:w="6570" w:type="dxa"/>
          </w:tcPr>
          <w:p w14:paraId="312EA1E8" w14:textId="77777777" w:rsidR="00077B8F" w:rsidRPr="00283726" w:rsidRDefault="00077B8F" w:rsidP="00077B8F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ส่วนงานธุรกิจสัตว์บก</w:t>
            </w:r>
          </w:p>
        </w:tc>
        <w:tc>
          <w:tcPr>
            <w:tcW w:w="1170" w:type="dxa"/>
          </w:tcPr>
          <w:p w14:paraId="6505FFD8" w14:textId="77408E00" w:rsidR="00077B8F" w:rsidRPr="00283726" w:rsidRDefault="006F3CFA" w:rsidP="008C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A92633">
              <w:rPr>
                <w:rFonts w:asciiTheme="majorBidi" w:hAnsiTheme="majorBidi" w:cstheme="majorBidi"/>
                <w:sz w:val="30"/>
                <w:szCs w:val="30"/>
              </w:rPr>
              <w:t>3,730</w:t>
            </w:r>
          </w:p>
        </w:tc>
        <w:tc>
          <w:tcPr>
            <w:tcW w:w="270" w:type="dxa"/>
          </w:tcPr>
          <w:p w14:paraId="3234F502" w14:textId="77777777" w:rsidR="00077B8F" w:rsidRPr="00283726" w:rsidRDefault="00077B8F" w:rsidP="00077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4A82B03" w14:textId="597A6AFA" w:rsidR="00077B8F" w:rsidRPr="00283726" w:rsidRDefault="00166675" w:rsidP="008C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251,376</w:t>
            </w:r>
          </w:p>
        </w:tc>
      </w:tr>
      <w:tr w:rsidR="00077B8F" w:rsidRPr="00283726" w14:paraId="0501104C" w14:textId="77777777" w:rsidTr="009A5397">
        <w:trPr>
          <w:trHeight w:hRule="exact" w:val="403"/>
        </w:trPr>
        <w:tc>
          <w:tcPr>
            <w:tcW w:w="6570" w:type="dxa"/>
          </w:tcPr>
          <w:p w14:paraId="7DE7B1B0" w14:textId="77777777" w:rsidR="00077B8F" w:rsidRPr="00283726" w:rsidRDefault="00077B8F" w:rsidP="00077B8F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ส่วนงานธุรกิจสัตว์น้ำ</w:t>
            </w:r>
          </w:p>
        </w:tc>
        <w:tc>
          <w:tcPr>
            <w:tcW w:w="1170" w:type="dxa"/>
          </w:tcPr>
          <w:p w14:paraId="3C98B2C3" w14:textId="4494FDFF" w:rsidR="00077B8F" w:rsidRPr="00283726" w:rsidRDefault="00A92633" w:rsidP="008C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40,297</w:t>
            </w:r>
          </w:p>
        </w:tc>
        <w:tc>
          <w:tcPr>
            <w:tcW w:w="270" w:type="dxa"/>
          </w:tcPr>
          <w:p w14:paraId="490EA633" w14:textId="77777777" w:rsidR="00077B8F" w:rsidRPr="00283726" w:rsidRDefault="00077B8F" w:rsidP="00077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20AD7AE" w14:textId="3D1D030F" w:rsidR="00077B8F" w:rsidRPr="00283726" w:rsidRDefault="00166675" w:rsidP="008C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43,507</w:t>
            </w:r>
          </w:p>
        </w:tc>
      </w:tr>
      <w:tr w:rsidR="00077B8F" w:rsidRPr="00283726" w14:paraId="2300B4C0" w14:textId="77777777" w:rsidTr="009A5397">
        <w:trPr>
          <w:trHeight w:hRule="exact" w:val="403"/>
        </w:trPr>
        <w:tc>
          <w:tcPr>
            <w:tcW w:w="6570" w:type="dxa"/>
          </w:tcPr>
          <w:p w14:paraId="14DADE2C" w14:textId="77777777" w:rsidR="00077B8F" w:rsidRPr="00283726" w:rsidRDefault="00077B8F" w:rsidP="00077B8F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89F80E" w14:textId="3FC1B745" w:rsidR="00077B8F" w:rsidRPr="00283726" w:rsidRDefault="00A92633" w:rsidP="008C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294,027</w:t>
            </w:r>
          </w:p>
        </w:tc>
        <w:tc>
          <w:tcPr>
            <w:tcW w:w="270" w:type="dxa"/>
          </w:tcPr>
          <w:p w14:paraId="66FE0228" w14:textId="77777777" w:rsidR="00077B8F" w:rsidRPr="00283726" w:rsidRDefault="00077B8F" w:rsidP="00077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9A5A6E7" w14:textId="73D029CD" w:rsidR="00077B8F" w:rsidRPr="00283726" w:rsidRDefault="00166675" w:rsidP="008C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294,883</w:t>
            </w:r>
          </w:p>
        </w:tc>
      </w:tr>
      <w:tr w:rsidR="00077B8F" w:rsidRPr="00283726" w14:paraId="2C0BE17F" w14:textId="77777777" w:rsidTr="002E0424">
        <w:trPr>
          <w:trHeight w:hRule="exact" w:val="257"/>
        </w:trPr>
        <w:tc>
          <w:tcPr>
            <w:tcW w:w="6570" w:type="dxa"/>
          </w:tcPr>
          <w:p w14:paraId="6D22F281" w14:textId="77777777" w:rsidR="00077B8F" w:rsidRPr="004C1E6A" w:rsidRDefault="00077B8F" w:rsidP="00077B8F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BE2703" w14:textId="77777777" w:rsidR="00077B8F" w:rsidRPr="00283726" w:rsidRDefault="00077B8F" w:rsidP="008C6FC0">
            <w:pPr>
              <w:tabs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EB8A83" w14:textId="77777777" w:rsidR="00077B8F" w:rsidRPr="00283726" w:rsidRDefault="00077B8F" w:rsidP="00077B8F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C2D9722" w14:textId="77777777" w:rsidR="00077B8F" w:rsidRPr="00283726" w:rsidRDefault="00077B8F" w:rsidP="008C6FC0">
            <w:pPr>
              <w:tabs>
                <w:tab w:val="clear" w:pos="907"/>
                <w:tab w:val="decimal" w:pos="9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7B8F" w:rsidRPr="00283726" w14:paraId="68C969C0" w14:textId="77777777" w:rsidTr="009A5397">
        <w:trPr>
          <w:trHeight w:hRule="exact" w:val="403"/>
        </w:trPr>
        <w:tc>
          <w:tcPr>
            <w:tcW w:w="6570" w:type="dxa"/>
          </w:tcPr>
          <w:p w14:paraId="5ED69F93" w14:textId="77777777" w:rsidR="00077B8F" w:rsidRPr="00283726" w:rsidRDefault="00077B8F" w:rsidP="00077B8F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ผลการดำเนินงานจำแนกตามส่วนงาน</w:t>
            </w:r>
          </w:p>
        </w:tc>
        <w:tc>
          <w:tcPr>
            <w:tcW w:w="1170" w:type="dxa"/>
          </w:tcPr>
          <w:p w14:paraId="6AB4AD75" w14:textId="77777777" w:rsidR="00077B8F" w:rsidRPr="00283726" w:rsidRDefault="00077B8F" w:rsidP="008C6FC0">
            <w:pPr>
              <w:tabs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6F404A" w14:textId="77777777" w:rsidR="00077B8F" w:rsidRPr="00283726" w:rsidRDefault="00077B8F" w:rsidP="00077B8F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702281B" w14:textId="77777777" w:rsidR="00077B8F" w:rsidRPr="00283726" w:rsidRDefault="00077B8F" w:rsidP="008C6FC0">
            <w:pPr>
              <w:tabs>
                <w:tab w:val="clear" w:pos="907"/>
                <w:tab w:val="decimal" w:pos="9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7B8F" w:rsidRPr="00283726" w14:paraId="446AC88D" w14:textId="77777777" w:rsidTr="009A5397">
        <w:trPr>
          <w:trHeight w:hRule="exact" w:val="403"/>
        </w:trPr>
        <w:tc>
          <w:tcPr>
            <w:tcW w:w="6570" w:type="dxa"/>
            <w:shd w:val="clear" w:color="auto" w:fill="auto"/>
          </w:tcPr>
          <w:p w14:paraId="11EAD1B4" w14:textId="77777777" w:rsidR="00077B8F" w:rsidRPr="00283726" w:rsidRDefault="00077B8F" w:rsidP="00077B8F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ส่วนงานธุรกิจสัตว์บก</w:t>
            </w:r>
          </w:p>
        </w:tc>
        <w:tc>
          <w:tcPr>
            <w:tcW w:w="1170" w:type="dxa"/>
            <w:shd w:val="clear" w:color="auto" w:fill="auto"/>
          </w:tcPr>
          <w:p w14:paraId="787BAFE4" w14:textId="3FF82501" w:rsidR="00077B8F" w:rsidRPr="00283726" w:rsidRDefault="00BF6711" w:rsidP="008C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8,955</w:t>
            </w:r>
          </w:p>
        </w:tc>
        <w:tc>
          <w:tcPr>
            <w:tcW w:w="270" w:type="dxa"/>
            <w:shd w:val="clear" w:color="auto" w:fill="auto"/>
          </w:tcPr>
          <w:p w14:paraId="3C17C54D" w14:textId="77777777" w:rsidR="00077B8F" w:rsidRPr="00283726" w:rsidRDefault="00077B8F" w:rsidP="00077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6F8DE08" w14:textId="7AA4028E" w:rsidR="00077B8F" w:rsidRPr="00283726" w:rsidRDefault="0067098E" w:rsidP="008C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17,972</w:t>
            </w:r>
          </w:p>
        </w:tc>
      </w:tr>
      <w:tr w:rsidR="00077B8F" w:rsidRPr="00283726" w14:paraId="65B97057" w14:textId="77777777" w:rsidTr="009A5397">
        <w:trPr>
          <w:trHeight w:hRule="exact" w:val="403"/>
        </w:trPr>
        <w:tc>
          <w:tcPr>
            <w:tcW w:w="6570" w:type="dxa"/>
            <w:shd w:val="clear" w:color="auto" w:fill="auto"/>
          </w:tcPr>
          <w:p w14:paraId="4F9C9593" w14:textId="77777777" w:rsidR="00077B8F" w:rsidRPr="00283726" w:rsidRDefault="00077B8F" w:rsidP="00077B8F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ส่วนงานธุรกิจสัตว์น้ำ</w:t>
            </w:r>
          </w:p>
        </w:tc>
        <w:tc>
          <w:tcPr>
            <w:tcW w:w="1170" w:type="dxa"/>
            <w:shd w:val="clear" w:color="auto" w:fill="auto"/>
          </w:tcPr>
          <w:p w14:paraId="452305C3" w14:textId="48B3710F" w:rsidR="00077B8F" w:rsidRPr="00283726" w:rsidRDefault="00BF6711" w:rsidP="008C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1,371</w:t>
            </w:r>
          </w:p>
        </w:tc>
        <w:tc>
          <w:tcPr>
            <w:tcW w:w="270" w:type="dxa"/>
            <w:shd w:val="clear" w:color="auto" w:fill="auto"/>
          </w:tcPr>
          <w:p w14:paraId="6BA0F01D" w14:textId="77777777" w:rsidR="00077B8F" w:rsidRPr="00283726" w:rsidRDefault="00077B8F" w:rsidP="00077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828866B" w14:textId="2DC04AAF" w:rsidR="00077B8F" w:rsidRPr="00283726" w:rsidRDefault="0067098E" w:rsidP="008C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1,382</w:t>
            </w:r>
          </w:p>
        </w:tc>
      </w:tr>
      <w:tr w:rsidR="00077B8F" w:rsidRPr="00283726" w14:paraId="358FADEA" w14:textId="77777777" w:rsidTr="009A5397">
        <w:trPr>
          <w:trHeight w:hRule="exact" w:val="403"/>
        </w:trPr>
        <w:tc>
          <w:tcPr>
            <w:tcW w:w="6570" w:type="dxa"/>
          </w:tcPr>
          <w:p w14:paraId="16179FA9" w14:textId="77777777" w:rsidR="00077B8F" w:rsidRPr="00283726" w:rsidRDefault="00077B8F" w:rsidP="00077B8F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รวมผลการดำเนินงานส่วนที่จำแนกได้ตามส่วนงาน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354D902" w14:textId="5718B3A7" w:rsidR="00077B8F" w:rsidRPr="00283726" w:rsidRDefault="00BF6711" w:rsidP="008C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10,326</w:t>
            </w:r>
          </w:p>
        </w:tc>
        <w:tc>
          <w:tcPr>
            <w:tcW w:w="270" w:type="dxa"/>
          </w:tcPr>
          <w:p w14:paraId="0915E790" w14:textId="77777777" w:rsidR="00077B8F" w:rsidRPr="00283726" w:rsidRDefault="00077B8F" w:rsidP="00077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8613DE1" w14:textId="42CF6EE8" w:rsidR="00077B8F" w:rsidRPr="00283726" w:rsidRDefault="0067098E" w:rsidP="008C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19,354</w:t>
            </w:r>
          </w:p>
        </w:tc>
      </w:tr>
      <w:tr w:rsidR="00077B8F" w:rsidRPr="00283726" w14:paraId="198634D6" w14:textId="77777777" w:rsidTr="009A5397">
        <w:trPr>
          <w:trHeight w:hRule="exact" w:val="403"/>
        </w:trPr>
        <w:tc>
          <w:tcPr>
            <w:tcW w:w="6570" w:type="dxa"/>
          </w:tcPr>
          <w:p w14:paraId="640FC74B" w14:textId="77777777" w:rsidR="00077B8F" w:rsidRPr="00283726" w:rsidRDefault="00077B8F" w:rsidP="00077B8F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ผลการดำเนินงานส่วนที่จำแนกไม่ได้</w:t>
            </w:r>
          </w:p>
        </w:tc>
        <w:tc>
          <w:tcPr>
            <w:tcW w:w="1170" w:type="dxa"/>
            <w:shd w:val="clear" w:color="auto" w:fill="auto"/>
          </w:tcPr>
          <w:p w14:paraId="4C5D678E" w14:textId="7ED4E7D7" w:rsidR="00077B8F" w:rsidRPr="00283726" w:rsidRDefault="00BF6711" w:rsidP="008C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(13,396)</w:t>
            </w:r>
          </w:p>
        </w:tc>
        <w:tc>
          <w:tcPr>
            <w:tcW w:w="270" w:type="dxa"/>
          </w:tcPr>
          <w:p w14:paraId="365A8E39" w14:textId="77777777" w:rsidR="00077B8F" w:rsidRPr="00283726" w:rsidRDefault="00077B8F" w:rsidP="00077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B0F002A" w14:textId="160EFA95" w:rsidR="00077B8F" w:rsidRPr="00283726" w:rsidRDefault="0067098E" w:rsidP="008C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(11,886)</w:t>
            </w:r>
          </w:p>
        </w:tc>
      </w:tr>
      <w:tr w:rsidR="00077B8F" w:rsidRPr="00283726" w14:paraId="75AB8B80" w14:textId="77777777" w:rsidTr="009A5397">
        <w:trPr>
          <w:trHeight w:hRule="exact" w:val="403"/>
        </w:trPr>
        <w:tc>
          <w:tcPr>
            <w:tcW w:w="6570" w:type="dxa"/>
          </w:tcPr>
          <w:p w14:paraId="4CA5A698" w14:textId="1D784856" w:rsidR="00077B8F" w:rsidRPr="00283726" w:rsidRDefault="00077B8F" w:rsidP="00077B8F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6C02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="006C02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F4FF8C" w14:textId="1EEA751E" w:rsidR="00077B8F" w:rsidRPr="00283726" w:rsidRDefault="00BF6711" w:rsidP="008C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(3,070)</w:t>
            </w:r>
          </w:p>
        </w:tc>
        <w:tc>
          <w:tcPr>
            <w:tcW w:w="270" w:type="dxa"/>
          </w:tcPr>
          <w:p w14:paraId="16FC47AC" w14:textId="77777777" w:rsidR="00077B8F" w:rsidRPr="00283726" w:rsidRDefault="00077B8F" w:rsidP="00077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7565298" w14:textId="67FD6A44" w:rsidR="00077B8F" w:rsidRPr="00283726" w:rsidRDefault="0067098E" w:rsidP="008C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7,468</w:t>
            </w:r>
          </w:p>
        </w:tc>
      </w:tr>
    </w:tbl>
    <w:p w14:paraId="5743EF36" w14:textId="77777777" w:rsidR="00D86838" w:rsidRPr="00164CCD" w:rsidRDefault="00D86838" w:rsidP="002C625D">
      <w:pPr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  <w:cs/>
        </w:rPr>
      </w:pPr>
    </w:p>
    <w:p w14:paraId="58909073" w14:textId="450FB64E" w:rsidR="004158A6" w:rsidRPr="00283726" w:rsidRDefault="00EA479B" w:rsidP="00D57C6B">
      <w:pPr>
        <w:tabs>
          <w:tab w:val="clear" w:pos="454"/>
          <w:tab w:val="clear" w:pos="680"/>
          <w:tab w:val="left" w:pos="540"/>
        </w:tabs>
        <w:spacing w:line="240" w:lineRule="auto"/>
        <w:ind w:left="540" w:hanging="9"/>
        <w:jc w:val="both"/>
        <w:rPr>
          <w:rFonts w:asciiTheme="majorBidi" w:hAnsiTheme="majorBidi" w:cstheme="majorBidi"/>
          <w:b/>
          <w:bCs/>
          <w:iCs/>
          <w:sz w:val="30"/>
          <w:szCs w:val="30"/>
        </w:rPr>
      </w:pPr>
      <w:r w:rsidRPr="00283726">
        <w:rPr>
          <w:rFonts w:asciiTheme="majorBidi" w:hAnsiTheme="majorBidi" w:cstheme="majorBidi"/>
          <w:b/>
          <w:bCs/>
          <w:iCs/>
          <w:sz w:val="30"/>
          <w:szCs w:val="30"/>
          <w:cs/>
        </w:rPr>
        <w:t>ข้อมูลเกี่ยวกับเขต</w:t>
      </w:r>
      <w:r w:rsidR="004158A6" w:rsidRPr="00283726">
        <w:rPr>
          <w:rFonts w:asciiTheme="majorBidi" w:hAnsiTheme="majorBidi" w:cstheme="majorBidi"/>
          <w:b/>
          <w:bCs/>
          <w:iCs/>
          <w:sz w:val="30"/>
          <w:szCs w:val="30"/>
          <w:cs/>
        </w:rPr>
        <w:t>ภูมิศาสตร์</w:t>
      </w:r>
    </w:p>
    <w:p w14:paraId="3D027FB1" w14:textId="77777777" w:rsidR="001C38A3" w:rsidRPr="00164CCD" w:rsidRDefault="001C38A3" w:rsidP="000429AC">
      <w:pPr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6033F7A9" w14:textId="5216A13F" w:rsidR="00C77B93" w:rsidRPr="00283726" w:rsidRDefault="00C77B93" w:rsidP="00D57C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 w:hanging="9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รายละเอียดข้อมูลทางการเงินเกี่ยวกับเขตภูมิศาสตร์ของกลุ่มบริษัท สำหรับงว</w:t>
      </w:r>
      <w:r w:rsidR="009A5397" w:rsidRPr="00283726">
        <w:rPr>
          <w:rFonts w:asciiTheme="majorBidi" w:hAnsiTheme="majorBidi" w:cstheme="majorBidi"/>
          <w:sz w:val="30"/>
          <w:szCs w:val="30"/>
          <w:cs/>
        </w:rPr>
        <w:t>ด</w:t>
      </w:r>
      <w:r w:rsidR="00FE20A3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FE20A3">
        <w:rPr>
          <w:rFonts w:asciiTheme="majorBidi" w:hAnsiTheme="majorBidi" w:cstheme="majorBidi"/>
          <w:sz w:val="30"/>
          <w:szCs w:val="30"/>
        </w:rPr>
        <w:t>30</w:t>
      </w:r>
      <w:r w:rsidR="009A5397" w:rsidRPr="00283726">
        <w:rPr>
          <w:rFonts w:asciiTheme="majorBidi" w:hAnsiTheme="majorBidi" w:cstheme="majorBidi"/>
          <w:sz w:val="30"/>
          <w:szCs w:val="30"/>
        </w:rPr>
        <w:t xml:space="preserve"> </w:t>
      </w:r>
      <w:r w:rsidR="00FE20A3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9A5397"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B20EA" w:rsidRPr="00283726">
        <w:rPr>
          <w:rFonts w:asciiTheme="majorBidi" w:hAnsiTheme="majorBidi" w:cstheme="majorBidi"/>
          <w:sz w:val="30"/>
          <w:szCs w:val="30"/>
          <w:cs/>
        </w:rPr>
        <w:br/>
      </w:r>
      <w:r w:rsidRPr="0028372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4B0F6B2" w14:textId="7879C6E7" w:rsidR="00C77B93" w:rsidRPr="00376734" w:rsidRDefault="00C77B93" w:rsidP="00C77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61"/>
      </w:tblGrid>
      <w:tr w:rsidR="00113679" w:rsidRPr="00283726" w14:paraId="6AEB41F7" w14:textId="77777777" w:rsidTr="008C6FC0">
        <w:trPr>
          <w:trHeight w:hRule="exact" w:val="403"/>
        </w:trPr>
        <w:tc>
          <w:tcPr>
            <w:tcW w:w="6570" w:type="dxa"/>
          </w:tcPr>
          <w:p w14:paraId="0FBADCCF" w14:textId="77777777" w:rsidR="00113679" w:rsidRPr="00283726" w:rsidRDefault="00113679" w:rsidP="0011367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1" w:type="dxa"/>
            <w:gridSpan w:val="3"/>
            <w:vAlign w:val="center"/>
          </w:tcPr>
          <w:p w14:paraId="0EB5AE45" w14:textId="77777777" w:rsidR="00113679" w:rsidRPr="00283726" w:rsidRDefault="00113679" w:rsidP="005F648B">
            <w:pPr>
              <w:tabs>
                <w:tab w:val="left" w:pos="540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113679" w:rsidRPr="00283726" w14:paraId="2C6FEA0A" w14:textId="77777777" w:rsidTr="008C6FC0">
        <w:trPr>
          <w:trHeight w:hRule="exact" w:val="403"/>
        </w:trPr>
        <w:tc>
          <w:tcPr>
            <w:tcW w:w="6570" w:type="dxa"/>
          </w:tcPr>
          <w:p w14:paraId="5E4E83B6" w14:textId="77777777" w:rsidR="00113679" w:rsidRPr="00283726" w:rsidRDefault="00113679" w:rsidP="0011367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1" w:type="dxa"/>
            <w:gridSpan w:val="3"/>
            <w:tcBorders>
              <w:bottom w:val="single" w:sz="4" w:space="0" w:color="auto"/>
            </w:tcBorders>
          </w:tcPr>
          <w:p w14:paraId="051FB503" w14:textId="77777777" w:rsidR="00113679" w:rsidRPr="00283726" w:rsidRDefault="00113679" w:rsidP="005F648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13679" w:rsidRPr="00283726" w14:paraId="39C07228" w14:textId="77777777" w:rsidTr="008C6FC0">
        <w:trPr>
          <w:trHeight w:hRule="exact" w:val="403"/>
        </w:trPr>
        <w:tc>
          <w:tcPr>
            <w:tcW w:w="6570" w:type="dxa"/>
          </w:tcPr>
          <w:p w14:paraId="5C725314" w14:textId="77777777" w:rsidR="00113679" w:rsidRPr="00283726" w:rsidRDefault="00113679" w:rsidP="0011367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8EA111D" w14:textId="254C692E" w:rsidR="00113679" w:rsidRPr="00283726" w:rsidRDefault="00922B35" w:rsidP="005F648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69F6020" w14:textId="77777777" w:rsidR="00113679" w:rsidRPr="00283726" w:rsidRDefault="00113679" w:rsidP="005F648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1B377642" w14:textId="186FE3D8" w:rsidR="00113679" w:rsidRPr="00283726" w:rsidRDefault="00922B35" w:rsidP="005F648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13679" w:rsidRPr="00283726" w14:paraId="020E6184" w14:textId="77777777" w:rsidTr="008C6FC0">
        <w:trPr>
          <w:trHeight w:hRule="exact" w:val="403"/>
        </w:trPr>
        <w:tc>
          <w:tcPr>
            <w:tcW w:w="6570" w:type="dxa"/>
          </w:tcPr>
          <w:p w14:paraId="26E83A81" w14:textId="77777777" w:rsidR="00113679" w:rsidRPr="00283726" w:rsidRDefault="00113679" w:rsidP="00113679">
            <w:pPr>
              <w:tabs>
                <w:tab w:val="clear" w:pos="680"/>
                <w:tab w:val="left" w:pos="70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รายได้จากบุคคลภายนอก</w:t>
            </w:r>
          </w:p>
        </w:tc>
        <w:tc>
          <w:tcPr>
            <w:tcW w:w="1170" w:type="dxa"/>
          </w:tcPr>
          <w:p w14:paraId="361935C4" w14:textId="77777777" w:rsidR="00113679" w:rsidRPr="00283726" w:rsidRDefault="00113679" w:rsidP="005F648B">
            <w:pPr>
              <w:tabs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305DF3" w14:textId="77777777" w:rsidR="00113679" w:rsidRPr="00283726" w:rsidRDefault="00113679" w:rsidP="005F648B">
            <w:pPr>
              <w:tabs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A90DA2A" w14:textId="77777777" w:rsidR="00113679" w:rsidRPr="00283726" w:rsidRDefault="00113679" w:rsidP="0011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2B35" w:rsidRPr="00283726" w14:paraId="4D763451" w14:textId="77777777" w:rsidTr="008C6FC0">
        <w:trPr>
          <w:trHeight w:hRule="exact" w:val="403"/>
        </w:trPr>
        <w:tc>
          <w:tcPr>
            <w:tcW w:w="6570" w:type="dxa"/>
          </w:tcPr>
          <w:p w14:paraId="7CBFC829" w14:textId="77777777" w:rsidR="00922B35" w:rsidRPr="00283726" w:rsidRDefault="00922B35" w:rsidP="00922B3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14:paraId="646ECA7A" w14:textId="1BA8BD11" w:rsidR="00922B35" w:rsidRPr="00283726" w:rsidRDefault="00391888" w:rsidP="007F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96,311</w:t>
            </w:r>
          </w:p>
        </w:tc>
        <w:tc>
          <w:tcPr>
            <w:tcW w:w="270" w:type="dxa"/>
          </w:tcPr>
          <w:p w14:paraId="095A855D" w14:textId="77777777" w:rsidR="00922B35" w:rsidRPr="00283726" w:rsidRDefault="00922B35" w:rsidP="0092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70BAE87F" w14:textId="2936015A" w:rsidR="00922B35" w:rsidRPr="00283726" w:rsidRDefault="0094024F" w:rsidP="008C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91,977</w:t>
            </w:r>
          </w:p>
        </w:tc>
      </w:tr>
      <w:tr w:rsidR="00922B35" w:rsidRPr="00283726" w14:paraId="6A4151E8" w14:textId="77777777" w:rsidTr="008C6FC0">
        <w:trPr>
          <w:trHeight w:hRule="exact" w:val="403"/>
        </w:trPr>
        <w:tc>
          <w:tcPr>
            <w:tcW w:w="6570" w:type="dxa"/>
          </w:tcPr>
          <w:p w14:paraId="4AC1DBB8" w14:textId="77777777" w:rsidR="00922B35" w:rsidRPr="00283726" w:rsidRDefault="00922B35" w:rsidP="00922B3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เอเชีย</w:t>
            </w:r>
          </w:p>
        </w:tc>
        <w:tc>
          <w:tcPr>
            <w:tcW w:w="1170" w:type="dxa"/>
          </w:tcPr>
          <w:p w14:paraId="0A1708F3" w14:textId="0EEADFA4" w:rsidR="00922B35" w:rsidRPr="00283726" w:rsidRDefault="00391888" w:rsidP="0092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143,0</w:t>
            </w:r>
            <w:r w:rsidR="00F17698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270" w:type="dxa"/>
          </w:tcPr>
          <w:p w14:paraId="30BF035B" w14:textId="77777777" w:rsidR="00922B35" w:rsidRPr="00283726" w:rsidRDefault="00922B35" w:rsidP="0092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2AF092ED" w14:textId="68246C56" w:rsidR="00922B35" w:rsidRPr="00283726" w:rsidRDefault="0094024F" w:rsidP="008C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148,142</w:t>
            </w:r>
          </w:p>
        </w:tc>
      </w:tr>
      <w:tr w:rsidR="00922B35" w:rsidRPr="00283726" w14:paraId="33EC97B3" w14:textId="77777777" w:rsidTr="008C6FC0">
        <w:trPr>
          <w:trHeight w:hRule="exact" w:val="403"/>
        </w:trPr>
        <w:tc>
          <w:tcPr>
            <w:tcW w:w="6570" w:type="dxa"/>
          </w:tcPr>
          <w:p w14:paraId="66F019E1" w14:textId="77777777" w:rsidR="00922B35" w:rsidRPr="00283726" w:rsidRDefault="00922B35" w:rsidP="00922B35">
            <w:pPr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ยุโรป</w:t>
            </w:r>
          </w:p>
        </w:tc>
        <w:tc>
          <w:tcPr>
            <w:tcW w:w="1170" w:type="dxa"/>
          </w:tcPr>
          <w:p w14:paraId="241DBC75" w14:textId="32A96E66" w:rsidR="00922B35" w:rsidRPr="00283726" w:rsidRDefault="00F17698" w:rsidP="0092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39,124</w:t>
            </w:r>
          </w:p>
        </w:tc>
        <w:tc>
          <w:tcPr>
            <w:tcW w:w="270" w:type="dxa"/>
          </w:tcPr>
          <w:p w14:paraId="23D3A7AD" w14:textId="77777777" w:rsidR="00922B35" w:rsidRPr="00283726" w:rsidRDefault="00922B35" w:rsidP="0092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9D46327" w14:textId="56A5B2C2" w:rsidR="00922B35" w:rsidRPr="00283726" w:rsidRDefault="0094024F" w:rsidP="008C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37,867</w:t>
            </w:r>
          </w:p>
        </w:tc>
      </w:tr>
      <w:tr w:rsidR="00922B35" w:rsidRPr="00283726" w14:paraId="48AA6457" w14:textId="77777777" w:rsidTr="008C6FC0">
        <w:trPr>
          <w:trHeight w:hRule="exact" w:val="403"/>
        </w:trPr>
        <w:tc>
          <w:tcPr>
            <w:tcW w:w="6570" w:type="dxa"/>
          </w:tcPr>
          <w:p w14:paraId="16848147" w14:textId="77777777" w:rsidR="00922B35" w:rsidRPr="00283726" w:rsidRDefault="00922B35" w:rsidP="00922B35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170" w:type="dxa"/>
          </w:tcPr>
          <w:p w14:paraId="74602CB3" w14:textId="610DAA20" w:rsidR="00922B35" w:rsidRPr="00283726" w:rsidRDefault="00F17698" w:rsidP="0092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14,907</w:t>
            </w:r>
          </w:p>
        </w:tc>
        <w:tc>
          <w:tcPr>
            <w:tcW w:w="270" w:type="dxa"/>
          </w:tcPr>
          <w:p w14:paraId="289FB9CD" w14:textId="77777777" w:rsidR="00922B35" w:rsidRPr="00283726" w:rsidRDefault="00922B35" w:rsidP="0092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12A7C12C" w14:textId="762D1653" w:rsidR="00922B35" w:rsidRPr="00283726" w:rsidRDefault="00482B94" w:rsidP="008C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16,018</w:t>
            </w:r>
          </w:p>
        </w:tc>
      </w:tr>
      <w:tr w:rsidR="00922B35" w:rsidRPr="00283726" w14:paraId="3010F265" w14:textId="77777777" w:rsidTr="008C6FC0">
        <w:trPr>
          <w:trHeight w:hRule="exact" w:val="403"/>
        </w:trPr>
        <w:tc>
          <w:tcPr>
            <w:tcW w:w="6570" w:type="dxa"/>
          </w:tcPr>
          <w:p w14:paraId="4BD82FA7" w14:textId="77777777" w:rsidR="00922B35" w:rsidRPr="00283726" w:rsidRDefault="00922B35" w:rsidP="00922B3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A8EF89" w14:textId="260326D0" w:rsidR="00922B35" w:rsidRPr="00283726" w:rsidRDefault="00F17698" w:rsidP="0092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83572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EFA3AC1" w14:textId="77777777" w:rsidR="00922B35" w:rsidRPr="00283726" w:rsidRDefault="00922B35" w:rsidP="0092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0ACCBBD" w14:textId="58D50002" w:rsidR="00922B35" w:rsidRPr="00283726" w:rsidRDefault="00482B94" w:rsidP="008C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879</w:t>
            </w:r>
          </w:p>
        </w:tc>
      </w:tr>
      <w:tr w:rsidR="00922B35" w:rsidRPr="00283726" w14:paraId="6658DD44" w14:textId="77777777" w:rsidTr="008C6FC0">
        <w:trPr>
          <w:trHeight w:hRule="exact" w:val="403"/>
        </w:trPr>
        <w:tc>
          <w:tcPr>
            <w:tcW w:w="6570" w:type="dxa"/>
          </w:tcPr>
          <w:p w14:paraId="152FD35A" w14:textId="77777777" w:rsidR="00922B35" w:rsidRPr="00283726" w:rsidRDefault="00922B35" w:rsidP="00922B3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CBE22F" w14:textId="4E702FB8" w:rsidR="00922B35" w:rsidRPr="00283726" w:rsidRDefault="00F17698" w:rsidP="00695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294,027</w:t>
            </w:r>
          </w:p>
        </w:tc>
        <w:tc>
          <w:tcPr>
            <w:tcW w:w="270" w:type="dxa"/>
          </w:tcPr>
          <w:p w14:paraId="36B111A5" w14:textId="77777777" w:rsidR="00922B35" w:rsidRPr="00283726" w:rsidRDefault="00922B35" w:rsidP="0092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EC859" w14:textId="6CD2109F" w:rsidR="00922B35" w:rsidRPr="00283726" w:rsidRDefault="00482B94" w:rsidP="008C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294,883</w:t>
            </w:r>
          </w:p>
        </w:tc>
      </w:tr>
    </w:tbl>
    <w:p w14:paraId="2C1E506C" w14:textId="71D10912" w:rsidR="0039667E" w:rsidRPr="0039667E" w:rsidRDefault="003B2C72" w:rsidP="008C6FC0">
      <w:pPr>
        <w:ind w:left="540" w:right="-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lastRenderedPageBreak/>
        <w:t>รายละเอียดข้อมูลทางการเงินเกี่ยวกับเขตภูมิศาสตร์ของกลุ่มบริษัท ณ วันที่</w:t>
      </w:r>
      <w:r w:rsidRPr="00283726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FE20A3">
        <w:rPr>
          <w:rFonts w:asciiTheme="majorBidi" w:hAnsiTheme="majorBidi" w:cstheme="majorBidi"/>
          <w:spacing w:val="-6"/>
          <w:sz w:val="30"/>
          <w:szCs w:val="30"/>
        </w:rPr>
        <w:t>30</w:t>
      </w:r>
      <w:r w:rsidR="00113679" w:rsidRPr="0028372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FE20A3">
        <w:rPr>
          <w:rFonts w:asciiTheme="majorBidi" w:hAnsiTheme="majorBidi" w:cstheme="majorBidi" w:hint="cs"/>
          <w:spacing w:val="-6"/>
          <w:sz w:val="30"/>
          <w:szCs w:val="30"/>
          <w:cs/>
        </w:rPr>
        <w:t>มิถุนายน</w:t>
      </w:r>
      <w:r w:rsidR="00113679" w:rsidRPr="00283726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793266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283726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 </w:t>
      </w:r>
      <w:r w:rsidR="00AB2614" w:rsidRPr="00AB2614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28372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="00AB2614" w:rsidRPr="00AB2614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793266">
        <w:rPr>
          <w:rFonts w:asciiTheme="majorBidi" w:hAnsiTheme="majorBidi" w:cstheme="majorBidi"/>
          <w:spacing w:val="-6"/>
          <w:sz w:val="30"/>
          <w:szCs w:val="30"/>
        </w:rPr>
        <w:t>5</w:t>
      </w:r>
      <w:r w:rsidR="008C6FC0">
        <w:rPr>
          <w:rFonts w:asciiTheme="majorBidi" w:hAnsiTheme="majorBidi" w:cstheme="majorBidi"/>
          <w:spacing w:val="-6"/>
          <w:sz w:val="30"/>
          <w:szCs w:val="30"/>
        </w:rPr>
        <w:br/>
      </w:r>
      <w:r w:rsidR="00CD79FB" w:rsidRPr="00283726">
        <w:rPr>
          <w:rFonts w:asciiTheme="majorBidi" w:hAnsiTheme="majorBidi" w:cstheme="majorBidi"/>
          <w:sz w:val="30"/>
          <w:szCs w:val="30"/>
          <w:cs/>
        </w:rPr>
        <w:t xml:space="preserve">มีดังนี้ </w:t>
      </w:r>
    </w:p>
    <w:p w14:paraId="4C06D843" w14:textId="77777777" w:rsidR="00B60E31" w:rsidRPr="00283726" w:rsidRDefault="00B60E31" w:rsidP="003B2C72">
      <w:pPr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5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570"/>
        <w:gridCol w:w="1179"/>
        <w:gridCol w:w="270"/>
        <w:gridCol w:w="1206"/>
      </w:tblGrid>
      <w:tr w:rsidR="00216B82" w14:paraId="5888C480" w14:textId="77777777" w:rsidTr="00D91A49">
        <w:tc>
          <w:tcPr>
            <w:tcW w:w="6570" w:type="dxa"/>
          </w:tcPr>
          <w:p w14:paraId="2EEE3486" w14:textId="77777777" w:rsidR="00216B82" w:rsidRPr="00216B82" w:rsidRDefault="00216B82" w:rsidP="00216B8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16B8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216B8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655" w:type="dxa"/>
            <w:gridSpan w:val="3"/>
          </w:tcPr>
          <w:p w14:paraId="0361C32A" w14:textId="77777777" w:rsidR="00216B82" w:rsidRPr="00216B82" w:rsidRDefault="00216B82" w:rsidP="0021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7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16B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16B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16B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216B82" w14:paraId="7B3839A2" w14:textId="77777777" w:rsidTr="00D91A49">
        <w:tc>
          <w:tcPr>
            <w:tcW w:w="6570" w:type="dxa"/>
          </w:tcPr>
          <w:p w14:paraId="11E73CB8" w14:textId="77777777" w:rsidR="00216B82" w:rsidRPr="00216B82" w:rsidRDefault="00216B82" w:rsidP="00216B8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5" w:type="dxa"/>
            <w:gridSpan w:val="3"/>
            <w:tcBorders>
              <w:bottom w:val="single" w:sz="4" w:space="0" w:color="auto"/>
            </w:tcBorders>
          </w:tcPr>
          <w:p w14:paraId="6F1106A1" w14:textId="77777777" w:rsidR="00216B82" w:rsidRPr="0089102D" w:rsidRDefault="00216B82" w:rsidP="00891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10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16B82" w14:paraId="4FE35919" w14:textId="77777777" w:rsidTr="00D91A49">
        <w:tblPrEx>
          <w:tblLook w:val="04A0" w:firstRow="1" w:lastRow="0" w:firstColumn="1" w:lastColumn="0" w:noHBand="0" w:noVBand="1"/>
        </w:tblPrEx>
        <w:trPr>
          <w:trHeight w:hRule="exact" w:val="403"/>
        </w:trPr>
        <w:tc>
          <w:tcPr>
            <w:tcW w:w="6570" w:type="dxa"/>
          </w:tcPr>
          <w:p w14:paraId="3707F277" w14:textId="77777777" w:rsidR="00216B82" w:rsidRDefault="00216B82" w:rsidP="0006284E">
            <w:pPr>
              <w:tabs>
                <w:tab w:val="left" w:pos="1260"/>
                <w:tab w:val="right" w:pos="6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hideMark/>
          </w:tcPr>
          <w:p w14:paraId="46ED8763" w14:textId="4CBC835C" w:rsidR="00216B82" w:rsidRDefault="00FE20A3" w:rsidP="0006284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6FB7BC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hideMark/>
          </w:tcPr>
          <w:p w14:paraId="55E867CF" w14:textId="39B62321" w:rsidR="00216B82" w:rsidRDefault="00AB2614" w:rsidP="0006284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2614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216B8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16B82" w14:paraId="723D6074" w14:textId="77777777" w:rsidTr="00D91A49">
        <w:tblPrEx>
          <w:tblLook w:val="04A0" w:firstRow="1" w:lastRow="0" w:firstColumn="1" w:lastColumn="0" w:noHBand="0" w:noVBand="1"/>
        </w:tblPrEx>
        <w:trPr>
          <w:trHeight w:hRule="exact" w:val="403"/>
        </w:trPr>
        <w:tc>
          <w:tcPr>
            <w:tcW w:w="6570" w:type="dxa"/>
          </w:tcPr>
          <w:p w14:paraId="5FDDF94F" w14:textId="77777777" w:rsidR="00216B82" w:rsidRDefault="00216B82" w:rsidP="0006284E">
            <w:pPr>
              <w:tabs>
                <w:tab w:val="left" w:pos="1260"/>
                <w:tab w:val="right" w:pos="6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B234BF" w14:textId="5D59795A" w:rsidR="00216B82" w:rsidRDefault="00AB2614" w:rsidP="0006284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261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77B8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C9E768E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36E008" w14:textId="7CE7AA18" w:rsidR="00216B82" w:rsidRDefault="00AB2614" w:rsidP="0006284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261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77B8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216B82" w14:paraId="49FDA994" w14:textId="77777777" w:rsidTr="00D91A49">
        <w:tblPrEx>
          <w:tblLook w:val="04A0" w:firstRow="1" w:lastRow="0" w:firstColumn="1" w:lastColumn="0" w:noHBand="0" w:noVBand="1"/>
        </w:tblPrEx>
        <w:trPr>
          <w:trHeight w:hRule="exact" w:val="403"/>
        </w:trPr>
        <w:tc>
          <w:tcPr>
            <w:tcW w:w="6570" w:type="dxa"/>
            <w:hideMark/>
          </w:tcPr>
          <w:p w14:paraId="37AA4245" w14:textId="4899B566" w:rsidR="00216B82" w:rsidRDefault="00992C34" w:rsidP="000C61F3">
            <w:pPr>
              <w:tabs>
                <w:tab w:val="left" w:pos="1260"/>
                <w:tab w:val="right" w:pos="6372"/>
              </w:tabs>
              <w:ind w:left="-111" w:firstLine="1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92C3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สินทรัพย์ไม่หมุนเวียน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</w:t>
            </w:r>
            <w:r w:rsidRPr="00992C3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992C3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ไม่รวมสินทรัพย์ภาษีเงินได้รอ</w:t>
            </w:r>
            <w:r w:rsidR="005E3162" w:rsidRPr="00992C3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การตัดบัญชี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BD1BEC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E4F1D2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1DCAE6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16B82" w14:paraId="344AF8C4" w14:textId="77777777" w:rsidTr="00D91A49">
        <w:tblPrEx>
          <w:tblLook w:val="04A0" w:firstRow="1" w:lastRow="0" w:firstColumn="1" w:lastColumn="0" w:noHBand="0" w:noVBand="1"/>
        </w:tblPrEx>
        <w:trPr>
          <w:trHeight w:hRule="exact" w:val="403"/>
        </w:trPr>
        <w:tc>
          <w:tcPr>
            <w:tcW w:w="6570" w:type="dxa"/>
            <w:hideMark/>
          </w:tcPr>
          <w:p w14:paraId="235F6C4F" w14:textId="774C63B3" w:rsidR="00216B82" w:rsidRDefault="00992C34" w:rsidP="000C61F3">
            <w:pPr>
              <w:tabs>
                <w:tab w:val="left" w:pos="1260"/>
                <w:tab w:val="right" w:pos="6372"/>
              </w:tabs>
              <w:ind w:left="42" w:firstLine="1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992C3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และสินทรัพย์ทางการเงินไม่หมุนเวียนอื่น</w:t>
            </w:r>
            <w:r w:rsidRPr="00992C3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)</w:t>
            </w:r>
          </w:p>
        </w:tc>
        <w:tc>
          <w:tcPr>
            <w:tcW w:w="1179" w:type="dxa"/>
          </w:tcPr>
          <w:p w14:paraId="1ECAC880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7A9A02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E7331D1" w14:textId="2EE7AE14" w:rsidR="00216B82" w:rsidRDefault="00216B82" w:rsidP="00F0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16B82" w14:paraId="2EAC3276" w14:textId="77777777" w:rsidTr="00077B8F">
        <w:tblPrEx>
          <w:tblLook w:val="04A0" w:firstRow="1" w:lastRow="0" w:firstColumn="1" w:lastColumn="0" w:noHBand="0" w:noVBand="1"/>
        </w:tblPrEx>
        <w:trPr>
          <w:trHeight w:hRule="exact" w:val="403"/>
        </w:trPr>
        <w:tc>
          <w:tcPr>
            <w:tcW w:w="6570" w:type="dxa"/>
            <w:hideMark/>
          </w:tcPr>
          <w:p w14:paraId="3B3648E0" w14:textId="77777777" w:rsidR="00216B82" w:rsidRDefault="00216B82" w:rsidP="000C61F3">
            <w:pPr>
              <w:ind w:left="-111" w:firstLine="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2C9692C4" w14:textId="274C62AD" w:rsidR="00216B82" w:rsidRPr="001A3CE3" w:rsidRDefault="004C34CF" w:rsidP="00D0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304,558</w:t>
            </w:r>
          </w:p>
        </w:tc>
        <w:tc>
          <w:tcPr>
            <w:tcW w:w="270" w:type="dxa"/>
          </w:tcPr>
          <w:p w14:paraId="2789376E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62042B6" w14:textId="090DFB1A" w:rsidR="00216B82" w:rsidRPr="00FE5943" w:rsidRDefault="00F51593" w:rsidP="00695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303,439</w:t>
            </w:r>
          </w:p>
        </w:tc>
      </w:tr>
      <w:tr w:rsidR="00216B82" w14:paraId="49E55F3A" w14:textId="77777777" w:rsidTr="00077B8F">
        <w:tblPrEx>
          <w:tblLook w:val="04A0" w:firstRow="1" w:lastRow="0" w:firstColumn="1" w:lastColumn="0" w:noHBand="0" w:noVBand="1"/>
        </w:tblPrEx>
        <w:trPr>
          <w:trHeight w:hRule="exact" w:val="403"/>
        </w:trPr>
        <w:tc>
          <w:tcPr>
            <w:tcW w:w="6570" w:type="dxa"/>
            <w:hideMark/>
          </w:tcPr>
          <w:p w14:paraId="1F189363" w14:textId="77777777" w:rsidR="00216B82" w:rsidRDefault="00216B82" w:rsidP="000C61F3">
            <w:pPr>
              <w:ind w:left="-111" w:firstLine="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เอเชีย</w:t>
            </w:r>
          </w:p>
        </w:tc>
        <w:tc>
          <w:tcPr>
            <w:tcW w:w="1179" w:type="dxa"/>
          </w:tcPr>
          <w:p w14:paraId="0CDB117D" w14:textId="7CB8B6F8" w:rsidR="00216B82" w:rsidRPr="00D92EC5" w:rsidRDefault="004C34CF" w:rsidP="00D0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276,69</w:t>
            </w:r>
            <w:r w:rsidR="005513D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B3A97B1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1DA2C62" w14:textId="3BBB9A63" w:rsidR="00216B82" w:rsidRPr="00FE5943" w:rsidRDefault="00E72767" w:rsidP="00695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E72767">
              <w:rPr>
                <w:rFonts w:ascii="Angsana New" w:hAnsi="Angsana New" w:cs="Angsana New"/>
                <w:sz w:val="30"/>
                <w:szCs w:val="30"/>
              </w:rPr>
              <w:t>280,584</w:t>
            </w:r>
          </w:p>
        </w:tc>
      </w:tr>
      <w:tr w:rsidR="00216B82" w14:paraId="6B329A39" w14:textId="77777777" w:rsidTr="00077B8F">
        <w:tblPrEx>
          <w:tblLook w:val="04A0" w:firstRow="1" w:lastRow="0" w:firstColumn="1" w:lastColumn="0" w:noHBand="0" w:noVBand="1"/>
        </w:tblPrEx>
        <w:trPr>
          <w:trHeight w:hRule="exact" w:val="403"/>
        </w:trPr>
        <w:tc>
          <w:tcPr>
            <w:tcW w:w="6570" w:type="dxa"/>
            <w:hideMark/>
          </w:tcPr>
          <w:p w14:paraId="7F8313AD" w14:textId="77777777" w:rsidR="00216B82" w:rsidRDefault="00216B82" w:rsidP="000C61F3">
            <w:pPr>
              <w:ind w:left="-111" w:firstLine="111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ยุโรป</w:t>
            </w:r>
          </w:p>
        </w:tc>
        <w:tc>
          <w:tcPr>
            <w:tcW w:w="1179" w:type="dxa"/>
          </w:tcPr>
          <w:p w14:paraId="6296CB5B" w14:textId="512A9044" w:rsidR="00216B82" w:rsidRPr="00D92EC5" w:rsidRDefault="004C34CF" w:rsidP="00D0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44,928</w:t>
            </w:r>
          </w:p>
        </w:tc>
        <w:tc>
          <w:tcPr>
            <w:tcW w:w="270" w:type="dxa"/>
          </w:tcPr>
          <w:p w14:paraId="4E045778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79C88A3" w14:textId="25D4D3F1" w:rsidR="00216B82" w:rsidRPr="00FE5943" w:rsidRDefault="00181736" w:rsidP="00695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51,795</w:t>
            </w:r>
          </w:p>
        </w:tc>
      </w:tr>
      <w:tr w:rsidR="00216B82" w14:paraId="3E4DA4FA" w14:textId="77777777" w:rsidTr="00077B8F">
        <w:tblPrEx>
          <w:tblLook w:val="04A0" w:firstRow="1" w:lastRow="0" w:firstColumn="1" w:lastColumn="0" w:noHBand="0" w:noVBand="1"/>
        </w:tblPrEx>
        <w:trPr>
          <w:trHeight w:hRule="exact" w:val="403"/>
        </w:trPr>
        <w:tc>
          <w:tcPr>
            <w:tcW w:w="6570" w:type="dxa"/>
            <w:hideMark/>
          </w:tcPr>
          <w:p w14:paraId="0F5361B7" w14:textId="77777777" w:rsidR="00216B82" w:rsidRDefault="00216B82" w:rsidP="000C61F3">
            <w:pPr>
              <w:ind w:left="-111" w:firstLine="111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179" w:type="dxa"/>
          </w:tcPr>
          <w:p w14:paraId="0CD85744" w14:textId="3C895254" w:rsidR="00216B82" w:rsidRPr="00D92EC5" w:rsidRDefault="004C34CF" w:rsidP="00D0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48,385</w:t>
            </w:r>
          </w:p>
        </w:tc>
        <w:tc>
          <w:tcPr>
            <w:tcW w:w="270" w:type="dxa"/>
          </w:tcPr>
          <w:p w14:paraId="62987E81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0F39FA8D" w14:textId="5BC9B3D0" w:rsidR="00216B82" w:rsidRPr="00FE5943" w:rsidRDefault="00BF34E1" w:rsidP="00695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49,644</w:t>
            </w:r>
          </w:p>
        </w:tc>
      </w:tr>
      <w:tr w:rsidR="00B9166D" w:rsidRPr="00862BF5" w14:paraId="5124B9DF" w14:textId="77777777" w:rsidTr="00077B8F">
        <w:tblPrEx>
          <w:tblLook w:val="04A0" w:firstRow="1" w:lastRow="0" w:firstColumn="1" w:lastColumn="0" w:noHBand="0" w:noVBand="1"/>
        </w:tblPrEx>
        <w:trPr>
          <w:trHeight w:hRule="exact" w:val="403"/>
        </w:trPr>
        <w:tc>
          <w:tcPr>
            <w:tcW w:w="6570" w:type="dxa"/>
            <w:hideMark/>
          </w:tcPr>
          <w:p w14:paraId="43BED5AC" w14:textId="77777777" w:rsidR="00216B82" w:rsidRPr="00862BF5" w:rsidRDefault="00216B82" w:rsidP="000C61F3">
            <w:pPr>
              <w:tabs>
                <w:tab w:val="left" w:pos="1260"/>
              </w:tabs>
              <w:ind w:left="-111" w:firstLine="111"/>
              <w:rPr>
                <w:rFonts w:asciiTheme="majorBidi" w:hAnsiTheme="majorBidi" w:cstheme="majorBidi"/>
                <w:sz w:val="30"/>
                <w:szCs w:val="30"/>
              </w:rPr>
            </w:pPr>
            <w:r w:rsidRPr="00862B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1812EF" w14:textId="2EFE36EB" w:rsidR="00216B82" w:rsidRPr="001A3CE3" w:rsidRDefault="004C34CF" w:rsidP="00D0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674,567</w:t>
            </w:r>
          </w:p>
        </w:tc>
        <w:tc>
          <w:tcPr>
            <w:tcW w:w="270" w:type="dxa"/>
          </w:tcPr>
          <w:p w14:paraId="359B206F" w14:textId="77777777" w:rsidR="00216B82" w:rsidRPr="00862BF5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38125A" w14:textId="0915888C" w:rsidR="00216B82" w:rsidRPr="00862BF5" w:rsidRDefault="00723A44" w:rsidP="00695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3A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685,462</w:t>
            </w:r>
          </w:p>
        </w:tc>
      </w:tr>
    </w:tbl>
    <w:p w14:paraId="0C88342D" w14:textId="77777777" w:rsidR="00D86838" w:rsidRDefault="00D86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</w:pPr>
    </w:p>
    <w:p w14:paraId="58FD0AFA" w14:textId="0C9D0597" w:rsidR="00862BF5" w:rsidRPr="00283726" w:rsidRDefault="00862BF5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  <w:r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การจำแนกรายได้</w:t>
      </w:r>
    </w:p>
    <w:p w14:paraId="7E9AFEA5" w14:textId="77777777" w:rsidR="00862BF5" w:rsidRPr="00376734" w:rsidRDefault="00862BF5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B27FA60" w14:textId="31EE0EC5" w:rsidR="00862BF5" w:rsidRPr="00283726" w:rsidRDefault="00862BF5" w:rsidP="008C6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83726">
        <w:rPr>
          <w:rFonts w:asciiTheme="majorBidi" w:hAnsiTheme="majorBidi" w:cstheme="majorBidi"/>
          <w:spacing w:val="-2"/>
          <w:sz w:val="30"/>
          <w:szCs w:val="30"/>
          <w:cs/>
        </w:rPr>
        <w:t>รายละเอียดข้อมูลรายได้ที่จำแนกตามประเภทของผลิตภัณฑ์หลักสำหรับงวด</w:t>
      </w:r>
      <w:r w:rsidR="00FE20A3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Pr="00283726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FE20A3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727CB2" w:rsidRPr="0028372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E20A3"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Pr="0028372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มีดังนี้</w:t>
      </w:r>
    </w:p>
    <w:p w14:paraId="314808D1" w14:textId="77777777" w:rsidR="00FE20A3" w:rsidRPr="00862BF5" w:rsidRDefault="00FE20A3" w:rsidP="00FE2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1"/>
          <w:sz w:val="30"/>
          <w:szCs w:val="30"/>
        </w:rPr>
      </w:pPr>
    </w:p>
    <w:tbl>
      <w:tblPr>
        <w:tblW w:w="9720" w:type="dxa"/>
        <w:tblLayout w:type="fixed"/>
        <w:tblLook w:val="01E0" w:firstRow="1" w:lastRow="1" w:firstColumn="1" w:lastColumn="1" w:noHBand="0" w:noVBand="0"/>
      </w:tblPr>
      <w:tblGrid>
        <w:gridCol w:w="3330"/>
        <w:gridCol w:w="900"/>
        <w:gridCol w:w="270"/>
        <w:gridCol w:w="810"/>
        <w:gridCol w:w="270"/>
        <w:gridCol w:w="810"/>
        <w:gridCol w:w="270"/>
        <w:gridCol w:w="810"/>
        <w:gridCol w:w="270"/>
        <w:gridCol w:w="810"/>
        <w:gridCol w:w="244"/>
        <w:gridCol w:w="926"/>
      </w:tblGrid>
      <w:tr w:rsidR="00FE20A3" w:rsidRPr="00862BF5" w14:paraId="1DE7E663" w14:textId="77777777">
        <w:trPr>
          <w:trHeight w:val="87"/>
          <w:tblHeader/>
        </w:trPr>
        <w:tc>
          <w:tcPr>
            <w:tcW w:w="3330" w:type="dxa"/>
            <w:vAlign w:val="bottom"/>
          </w:tcPr>
          <w:p w14:paraId="33870860" w14:textId="77777777" w:rsidR="00FE20A3" w:rsidRPr="00862BF5" w:rsidRDefault="00FE20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390" w:type="dxa"/>
            <w:gridSpan w:val="11"/>
          </w:tcPr>
          <w:p w14:paraId="5E592B88" w14:textId="77777777" w:rsidR="00FE20A3" w:rsidRPr="00862BF5" w:rsidRDefault="00FE20A3">
            <w:pPr>
              <w:tabs>
                <w:tab w:val="clear" w:pos="6322"/>
                <w:tab w:val="left" w:pos="540"/>
                <w:tab w:val="left" w:pos="5996"/>
                <w:tab w:val="left" w:pos="6266"/>
              </w:tabs>
              <w:spacing w:line="240" w:lineRule="auto"/>
              <w:ind w:left="-108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2B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862B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862B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E20A3" w:rsidRPr="00862BF5" w14:paraId="7A6D77AD" w14:textId="77777777">
        <w:trPr>
          <w:trHeight w:val="87"/>
          <w:tblHeader/>
        </w:trPr>
        <w:tc>
          <w:tcPr>
            <w:tcW w:w="3330" w:type="dxa"/>
            <w:vAlign w:val="bottom"/>
          </w:tcPr>
          <w:p w14:paraId="647E1F9B" w14:textId="77777777" w:rsidR="00FE20A3" w:rsidRPr="00862BF5" w:rsidRDefault="00FE20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390" w:type="dxa"/>
            <w:gridSpan w:val="11"/>
            <w:tcBorders>
              <w:bottom w:val="single" w:sz="4" w:space="0" w:color="auto"/>
            </w:tcBorders>
            <w:vAlign w:val="bottom"/>
          </w:tcPr>
          <w:p w14:paraId="558F6DA0" w14:textId="77777777" w:rsidR="00FE20A3" w:rsidRPr="00862BF5" w:rsidRDefault="00FE20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862B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FE20A3" w:rsidRPr="00862BF5" w14:paraId="72AA014A" w14:textId="77777777">
        <w:trPr>
          <w:trHeight w:val="87"/>
          <w:tblHeader/>
        </w:trPr>
        <w:tc>
          <w:tcPr>
            <w:tcW w:w="3330" w:type="dxa"/>
            <w:vAlign w:val="bottom"/>
          </w:tcPr>
          <w:p w14:paraId="54951EE8" w14:textId="77777777" w:rsidR="00FE20A3" w:rsidRPr="00862BF5" w:rsidRDefault="00FE20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390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F9C3E" w14:textId="77777777" w:rsidR="00FE20A3" w:rsidRPr="00862BF5" w:rsidRDefault="00FE20A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ส่วนงานที่รายงาน</w:t>
            </w:r>
          </w:p>
        </w:tc>
      </w:tr>
      <w:tr w:rsidR="00FE20A3" w:rsidRPr="00862BF5" w14:paraId="02AE291A" w14:textId="77777777">
        <w:trPr>
          <w:trHeight w:val="345"/>
          <w:tblHeader/>
        </w:trPr>
        <w:tc>
          <w:tcPr>
            <w:tcW w:w="3330" w:type="dxa"/>
            <w:vAlign w:val="bottom"/>
          </w:tcPr>
          <w:p w14:paraId="7F005D01" w14:textId="77777777" w:rsidR="00FE20A3" w:rsidRPr="00862BF5" w:rsidRDefault="00FE20A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FCE992" w14:textId="77777777" w:rsidR="00FE20A3" w:rsidRPr="00862BF5" w:rsidRDefault="00FE20A3">
            <w:pPr>
              <w:pStyle w:val="BodyText"/>
              <w:spacing w:after="0" w:line="240" w:lineRule="auto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สัตว์น้ำ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9969C5" w14:textId="77777777" w:rsidR="00FE20A3" w:rsidRPr="00862BF5" w:rsidRDefault="00FE20A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7B7B57" w14:textId="77777777" w:rsidR="00FE20A3" w:rsidRPr="00862BF5" w:rsidRDefault="00FE20A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สัตว์บก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378B1B" w14:textId="77777777" w:rsidR="00FE20A3" w:rsidRPr="00862BF5" w:rsidRDefault="00FE20A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E03DC3" w14:textId="77777777" w:rsidR="00FE20A3" w:rsidRPr="00862BF5" w:rsidRDefault="00FE20A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FE20A3" w:rsidRPr="00862BF5" w14:paraId="60DCF02C" w14:textId="77777777">
        <w:trPr>
          <w:trHeight w:val="87"/>
          <w:tblHeader/>
        </w:trPr>
        <w:tc>
          <w:tcPr>
            <w:tcW w:w="3330" w:type="dxa"/>
            <w:vAlign w:val="bottom"/>
            <w:hideMark/>
          </w:tcPr>
          <w:p w14:paraId="6E6B73F4" w14:textId="77777777" w:rsidR="00FE20A3" w:rsidRPr="00862BF5" w:rsidRDefault="00FE20A3" w:rsidP="00FE20A3">
            <w:pPr>
              <w:spacing w:line="240" w:lineRule="auto"/>
              <w:ind w:left="540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C499C" w14:textId="2E43C889" w:rsidR="00FE20A3" w:rsidRPr="00862BF5" w:rsidRDefault="00FE20A3" w:rsidP="00FE20A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8B0BAB8" w14:textId="77777777" w:rsidR="00FE20A3" w:rsidRPr="00862BF5" w:rsidRDefault="00FE20A3" w:rsidP="00FE20A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7DE8A" w14:textId="7F45A5F4" w:rsidR="00FE20A3" w:rsidRPr="00862BF5" w:rsidRDefault="00FE20A3" w:rsidP="00FE20A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270" w:type="dxa"/>
            <w:vAlign w:val="bottom"/>
          </w:tcPr>
          <w:p w14:paraId="262128BB" w14:textId="77777777" w:rsidR="00FE20A3" w:rsidRPr="00862BF5" w:rsidRDefault="00FE20A3" w:rsidP="00FE20A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124442E" w14:textId="26E04304" w:rsidR="00FE20A3" w:rsidRPr="00862BF5" w:rsidRDefault="00FE20A3" w:rsidP="00FE20A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70" w:type="dxa"/>
            <w:vAlign w:val="bottom"/>
          </w:tcPr>
          <w:p w14:paraId="47588608" w14:textId="77777777" w:rsidR="00FE20A3" w:rsidRPr="00862BF5" w:rsidRDefault="00FE20A3" w:rsidP="00FE20A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A1ABB45" w14:textId="010EB9A5" w:rsidR="00FE20A3" w:rsidRPr="00862BF5" w:rsidRDefault="00FE20A3" w:rsidP="00FE20A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270" w:type="dxa"/>
            <w:vAlign w:val="bottom"/>
          </w:tcPr>
          <w:p w14:paraId="5E8F2227" w14:textId="77777777" w:rsidR="00FE20A3" w:rsidRPr="00862BF5" w:rsidRDefault="00FE20A3" w:rsidP="00FE20A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41E1513" w14:textId="34E82A03" w:rsidR="00FE20A3" w:rsidRPr="00862BF5" w:rsidRDefault="00FE20A3" w:rsidP="00FE20A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44" w:type="dxa"/>
            <w:vAlign w:val="bottom"/>
          </w:tcPr>
          <w:p w14:paraId="011B4AC1" w14:textId="77777777" w:rsidR="00FE20A3" w:rsidRPr="00862BF5" w:rsidRDefault="00FE20A3" w:rsidP="00FE20A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0F0F8138" w14:textId="2C7BD5F5" w:rsidR="00FE20A3" w:rsidRPr="00862BF5" w:rsidRDefault="00FE20A3" w:rsidP="00FE20A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</w:tr>
      <w:tr w:rsidR="00FE20A3" w:rsidRPr="00862BF5" w14:paraId="754324E7" w14:textId="77777777">
        <w:trPr>
          <w:trHeight w:hRule="exact" w:val="415"/>
        </w:trPr>
        <w:tc>
          <w:tcPr>
            <w:tcW w:w="3330" w:type="dxa"/>
            <w:hideMark/>
          </w:tcPr>
          <w:p w14:paraId="16F6C17C" w14:textId="77777777" w:rsidR="00FE20A3" w:rsidRPr="00862BF5" w:rsidRDefault="00FE20A3" w:rsidP="00FE20A3">
            <w:pPr>
              <w:tabs>
                <w:tab w:val="clear" w:pos="227"/>
                <w:tab w:val="left" w:pos="540"/>
              </w:tabs>
              <w:spacing w:line="240" w:lineRule="auto"/>
              <w:ind w:left="72" w:right="-115" w:firstLine="3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862B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ประเภทของผลิตภัณฑ์หลัก</w:t>
            </w:r>
          </w:p>
        </w:tc>
        <w:tc>
          <w:tcPr>
            <w:tcW w:w="900" w:type="dxa"/>
          </w:tcPr>
          <w:p w14:paraId="136966A6" w14:textId="77777777" w:rsidR="00FE20A3" w:rsidRPr="00862BF5" w:rsidRDefault="00FE20A3" w:rsidP="00FE20A3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D93B569" w14:textId="77777777" w:rsidR="00FE20A3" w:rsidRPr="00862BF5" w:rsidRDefault="00FE20A3" w:rsidP="00FE20A3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36A36572" w14:textId="77777777" w:rsidR="00FE20A3" w:rsidRPr="00862BF5" w:rsidRDefault="00FE20A3" w:rsidP="00FE20A3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5779A43" w14:textId="77777777" w:rsidR="00FE20A3" w:rsidRPr="00862BF5" w:rsidRDefault="00FE20A3" w:rsidP="00FE20A3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4865B9A2" w14:textId="77777777" w:rsidR="00FE20A3" w:rsidRPr="00862BF5" w:rsidRDefault="00FE20A3" w:rsidP="00FE20A3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018F45A9" w14:textId="77777777" w:rsidR="00FE20A3" w:rsidRPr="00862BF5" w:rsidRDefault="00FE20A3" w:rsidP="00FE20A3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707014A5" w14:textId="77777777" w:rsidR="00FE20A3" w:rsidRPr="00862BF5" w:rsidRDefault="00FE20A3" w:rsidP="00FE20A3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16D4FD40" w14:textId="77777777" w:rsidR="00FE20A3" w:rsidRPr="00862BF5" w:rsidRDefault="00FE20A3" w:rsidP="00FE20A3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04043048" w14:textId="77777777" w:rsidR="00FE20A3" w:rsidRPr="00862BF5" w:rsidRDefault="00FE20A3" w:rsidP="00FE20A3">
            <w:pPr>
              <w:pStyle w:val="acctfourfigures"/>
              <w:tabs>
                <w:tab w:val="decimal" w:pos="37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44" w:type="dxa"/>
          </w:tcPr>
          <w:p w14:paraId="2FBCFE31" w14:textId="77777777" w:rsidR="00FE20A3" w:rsidRPr="00862BF5" w:rsidRDefault="00FE20A3" w:rsidP="00FE20A3">
            <w:pPr>
              <w:tabs>
                <w:tab w:val="clear" w:pos="454"/>
                <w:tab w:val="decimal" w:pos="43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26" w:type="dxa"/>
            <w:vAlign w:val="bottom"/>
          </w:tcPr>
          <w:p w14:paraId="007074F2" w14:textId="77777777" w:rsidR="00FE20A3" w:rsidRPr="00862BF5" w:rsidRDefault="00FE20A3" w:rsidP="00FE20A3">
            <w:pPr>
              <w:tabs>
                <w:tab w:val="clear" w:pos="454"/>
                <w:tab w:val="decimal" w:pos="43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FE20A3" w:rsidRPr="00862BF5" w14:paraId="0AD96272" w14:textId="77777777">
        <w:tc>
          <w:tcPr>
            <w:tcW w:w="3330" w:type="dxa"/>
            <w:hideMark/>
          </w:tcPr>
          <w:p w14:paraId="2BEBAC94" w14:textId="77777777" w:rsidR="00FE20A3" w:rsidRPr="00862BF5" w:rsidRDefault="00FE20A3" w:rsidP="00FE20A3">
            <w:pPr>
              <w:tabs>
                <w:tab w:val="clear" w:pos="227"/>
                <w:tab w:val="left" w:pos="540"/>
              </w:tabs>
              <w:spacing w:line="240" w:lineRule="auto"/>
              <w:ind w:left="72" w:right="-115" w:firstLine="37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อาหารสัตว์</w:t>
            </w:r>
          </w:p>
        </w:tc>
        <w:tc>
          <w:tcPr>
            <w:tcW w:w="900" w:type="dxa"/>
          </w:tcPr>
          <w:p w14:paraId="0B48761F" w14:textId="1D0FC5F9" w:rsidR="00FE20A3" w:rsidRPr="00862BF5" w:rsidRDefault="006D3E46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22,185</w:t>
            </w:r>
          </w:p>
        </w:tc>
        <w:tc>
          <w:tcPr>
            <w:tcW w:w="270" w:type="dxa"/>
          </w:tcPr>
          <w:p w14:paraId="75E83A42" w14:textId="77777777" w:rsidR="00FE20A3" w:rsidRPr="00862BF5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690FDC40" w14:textId="1AE75A1F" w:rsidR="00FE20A3" w:rsidRPr="00862BF5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23,983</w:t>
            </w:r>
          </w:p>
        </w:tc>
        <w:tc>
          <w:tcPr>
            <w:tcW w:w="270" w:type="dxa"/>
          </w:tcPr>
          <w:p w14:paraId="20818135" w14:textId="77777777" w:rsidR="00FE20A3" w:rsidRPr="00862BF5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23468EB2" w14:textId="793B5D5A" w:rsidR="00FE20A3" w:rsidRPr="00862BF5" w:rsidRDefault="00F618E2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50,026</w:t>
            </w:r>
          </w:p>
        </w:tc>
        <w:tc>
          <w:tcPr>
            <w:tcW w:w="270" w:type="dxa"/>
          </w:tcPr>
          <w:p w14:paraId="64DCFE3B" w14:textId="77777777" w:rsidR="00FE20A3" w:rsidRPr="00862BF5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0D1206C9" w14:textId="4CED8E9E" w:rsidR="00FE20A3" w:rsidRPr="00862BF5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47,636</w:t>
            </w:r>
          </w:p>
        </w:tc>
        <w:tc>
          <w:tcPr>
            <w:tcW w:w="270" w:type="dxa"/>
          </w:tcPr>
          <w:p w14:paraId="079B0F56" w14:textId="77777777" w:rsidR="00FE20A3" w:rsidRPr="00862BF5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62A80033" w14:textId="24B32E1F" w:rsidR="00FE20A3" w:rsidRPr="00862BF5" w:rsidRDefault="00F618E2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72,211</w:t>
            </w:r>
          </w:p>
        </w:tc>
        <w:tc>
          <w:tcPr>
            <w:tcW w:w="244" w:type="dxa"/>
          </w:tcPr>
          <w:p w14:paraId="621C99F0" w14:textId="77777777" w:rsidR="00FE20A3" w:rsidRPr="00862BF5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26" w:type="dxa"/>
          </w:tcPr>
          <w:p w14:paraId="7E4A7E3A" w14:textId="561764C5" w:rsidR="00FE20A3" w:rsidRPr="00862BF5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71,619</w:t>
            </w:r>
          </w:p>
        </w:tc>
      </w:tr>
      <w:tr w:rsidR="00FE20A3" w:rsidRPr="00862BF5" w14:paraId="2F4B4D10" w14:textId="77777777">
        <w:tc>
          <w:tcPr>
            <w:tcW w:w="3330" w:type="dxa"/>
            <w:hideMark/>
          </w:tcPr>
          <w:p w14:paraId="50A26E21" w14:textId="77777777" w:rsidR="00FE20A3" w:rsidRPr="00862BF5" w:rsidRDefault="00FE20A3" w:rsidP="00FE20A3">
            <w:pPr>
              <w:tabs>
                <w:tab w:val="clear" w:pos="227"/>
                <w:tab w:val="left" w:pos="540"/>
              </w:tabs>
              <w:spacing w:line="240" w:lineRule="auto"/>
              <w:ind w:right="-115" w:firstLine="46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ผลิตภัณฑ์จากฟาร์มเลี้ยงสัตว์</w:t>
            </w:r>
          </w:p>
        </w:tc>
        <w:tc>
          <w:tcPr>
            <w:tcW w:w="900" w:type="dxa"/>
          </w:tcPr>
          <w:p w14:paraId="0267C31B" w14:textId="76B21AE0" w:rsidR="00FE20A3" w:rsidRPr="00862BF5" w:rsidRDefault="006D3E46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14,201</w:t>
            </w:r>
          </w:p>
        </w:tc>
        <w:tc>
          <w:tcPr>
            <w:tcW w:w="270" w:type="dxa"/>
          </w:tcPr>
          <w:p w14:paraId="61B4917D" w14:textId="77777777" w:rsidR="00FE20A3" w:rsidRPr="00862BF5" w:rsidRDefault="00FE20A3" w:rsidP="00FE20A3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673E4878" w14:textId="169246DA" w:rsidR="00FE20A3" w:rsidRPr="00862BF5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15,879</w:t>
            </w:r>
          </w:p>
        </w:tc>
        <w:tc>
          <w:tcPr>
            <w:tcW w:w="270" w:type="dxa"/>
          </w:tcPr>
          <w:p w14:paraId="5B6F0F30" w14:textId="77777777" w:rsidR="00FE20A3" w:rsidRPr="00862BF5" w:rsidRDefault="00FE20A3" w:rsidP="00FE20A3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4EA69E58" w14:textId="63B1B361" w:rsidR="00FE20A3" w:rsidRPr="00862BF5" w:rsidRDefault="00F618E2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145,081</w:t>
            </w:r>
          </w:p>
        </w:tc>
        <w:tc>
          <w:tcPr>
            <w:tcW w:w="270" w:type="dxa"/>
          </w:tcPr>
          <w:p w14:paraId="6915841C" w14:textId="77777777" w:rsidR="00FE20A3" w:rsidRPr="00862BF5" w:rsidRDefault="00FE20A3" w:rsidP="00FE20A3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</w:tcPr>
          <w:p w14:paraId="797A26D2" w14:textId="1BA31726" w:rsidR="00FE20A3" w:rsidRPr="00862BF5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146,675</w:t>
            </w:r>
          </w:p>
        </w:tc>
        <w:tc>
          <w:tcPr>
            <w:tcW w:w="270" w:type="dxa"/>
          </w:tcPr>
          <w:p w14:paraId="5E3041C5" w14:textId="77777777" w:rsidR="00FE20A3" w:rsidRPr="00862BF5" w:rsidRDefault="00FE20A3" w:rsidP="00FE20A3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7C580997" w14:textId="7B7394D5" w:rsidR="00FE20A3" w:rsidRPr="00862BF5" w:rsidRDefault="00F618E2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159,282</w:t>
            </w:r>
          </w:p>
        </w:tc>
        <w:tc>
          <w:tcPr>
            <w:tcW w:w="244" w:type="dxa"/>
          </w:tcPr>
          <w:p w14:paraId="5874DCB1" w14:textId="77777777" w:rsidR="00FE20A3" w:rsidRPr="00862BF5" w:rsidRDefault="00FE20A3" w:rsidP="00FE20A3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</w:tcPr>
          <w:p w14:paraId="16434F71" w14:textId="3F3C3264" w:rsidR="00FE20A3" w:rsidRPr="00862BF5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162,554</w:t>
            </w:r>
          </w:p>
        </w:tc>
      </w:tr>
      <w:tr w:rsidR="00FE20A3" w:rsidRPr="00862BF5" w14:paraId="4200AF2E" w14:textId="77777777">
        <w:trPr>
          <w:trHeight w:val="119"/>
        </w:trPr>
        <w:tc>
          <w:tcPr>
            <w:tcW w:w="3330" w:type="dxa"/>
            <w:hideMark/>
          </w:tcPr>
          <w:p w14:paraId="76D81C53" w14:textId="77777777" w:rsidR="00FE20A3" w:rsidRPr="00862BF5" w:rsidRDefault="00FE20A3" w:rsidP="00FE20A3">
            <w:pPr>
              <w:pStyle w:val="BodyText"/>
              <w:tabs>
                <w:tab w:val="clear" w:pos="227"/>
                <w:tab w:val="left" w:pos="540"/>
              </w:tabs>
              <w:spacing w:after="0" w:line="240" w:lineRule="auto"/>
              <w:ind w:right="-89" w:firstLine="46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อาหารแปรรูปและสำเร็จรูป</w:t>
            </w:r>
          </w:p>
        </w:tc>
        <w:tc>
          <w:tcPr>
            <w:tcW w:w="900" w:type="dxa"/>
          </w:tcPr>
          <w:p w14:paraId="5BC3A139" w14:textId="15083627" w:rsidR="00FE20A3" w:rsidRPr="00862BF5" w:rsidRDefault="006D3E46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3,911</w:t>
            </w:r>
          </w:p>
        </w:tc>
        <w:tc>
          <w:tcPr>
            <w:tcW w:w="270" w:type="dxa"/>
          </w:tcPr>
          <w:p w14:paraId="7B0CF852" w14:textId="77777777" w:rsidR="00FE20A3" w:rsidRPr="00862BF5" w:rsidRDefault="00FE20A3" w:rsidP="00FE20A3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3B9F6237" w14:textId="2983D87B" w:rsidR="00FE20A3" w:rsidRPr="00862BF5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3,645</w:t>
            </w:r>
          </w:p>
        </w:tc>
        <w:tc>
          <w:tcPr>
            <w:tcW w:w="270" w:type="dxa"/>
          </w:tcPr>
          <w:p w14:paraId="6C87BEB4" w14:textId="77777777" w:rsidR="00FE20A3" w:rsidRPr="00862BF5" w:rsidRDefault="00FE20A3" w:rsidP="00FE20A3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2EAC00B8" w14:textId="577D6454" w:rsidR="00FE20A3" w:rsidRPr="00862BF5" w:rsidRDefault="00F618E2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58,623</w:t>
            </w:r>
          </w:p>
        </w:tc>
        <w:tc>
          <w:tcPr>
            <w:tcW w:w="270" w:type="dxa"/>
          </w:tcPr>
          <w:p w14:paraId="17A45A1A" w14:textId="77777777" w:rsidR="00FE20A3" w:rsidRPr="00862BF5" w:rsidRDefault="00FE20A3" w:rsidP="00FE20A3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</w:tcPr>
          <w:p w14:paraId="17216752" w14:textId="70DA8FAB" w:rsidR="00FE20A3" w:rsidRPr="00862BF5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57,065</w:t>
            </w:r>
          </w:p>
        </w:tc>
        <w:tc>
          <w:tcPr>
            <w:tcW w:w="270" w:type="dxa"/>
          </w:tcPr>
          <w:p w14:paraId="77858063" w14:textId="77777777" w:rsidR="00FE20A3" w:rsidRPr="00862BF5" w:rsidRDefault="00FE20A3" w:rsidP="00FE20A3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579B60BB" w14:textId="07B04E59" w:rsidR="00FE20A3" w:rsidRPr="00862BF5" w:rsidRDefault="00F618E2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62,534</w:t>
            </w:r>
          </w:p>
        </w:tc>
        <w:tc>
          <w:tcPr>
            <w:tcW w:w="244" w:type="dxa"/>
          </w:tcPr>
          <w:p w14:paraId="7EDACF0E" w14:textId="77777777" w:rsidR="00FE20A3" w:rsidRPr="00862BF5" w:rsidRDefault="00FE20A3" w:rsidP="00FE20A3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</w:tcPr>
          <w:p w14:paraId="2B464638" w14:textId="7946F8A1" w:rsidR="00FE20A3" w:rsidRPr="00862BF5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60,710</w:t>
            </w:r>
          </w:p>
        </w:tc>
      </w:tr>
      <w:tr w:rsidR="00FE20A3" w:rsidRPr="00862BF5" w14:paraId="2A2D0E30" w14:textId="77777777">
        <w:tc>
          <w:tcPr>
            <w:tcW w:w="3330" w:type="dxa"/>
            <w:hideMark/>
          </w:tcPr>
          <w:p w14:paraId="2F4D5393" w14:textId="77777777" w:rsidR="00FE20A3" w:rsidRPr="00862BF5" w:rsidRDefault="00FE20A3" w:rsidP="00FE20A3">
            <w:pPr>
              <w:tabs>
                <w:tab w:val="clear" w:pos="227"/>
                <w:tab w:val="left" w:pos="630"/>
              </w:tabs>
              <w:ind w:left="45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862B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8BFC67" w14:textId="56F1634F" w:rsidR="00FE20A3" w:rsidRPr="00862BF5" w:rsidRDefault="006D3E46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40,297</w:t>
            </w:r>
          </w:p>
        </w:tc>
        <w:tc>
          <w:tcPr>
            <w:tcW w:w="270" w:type="dxa"/>
          </w:tcPr>
          <w:p w14:paraId="495ED8A1" w14:textId="77777777" w:rsidR="00FE20A3" w:rsidRPr="00862BF5" w:rsidRDefault="00FE20A3" w:rsidP="00FE20A3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A970D4" w14:textId="312AA65A" w:rsidR="00FE20A3" w:rsidRPr="00862BF5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43,507</w:t>
            </w:r>
          </w:p>
        </w:tc>
        <w:tc>
          <w:tcPr>
            <w:tcW w:w="270" w:type="dxa"/>
          </w:tcPr>
          <w:p w14:paraId="3D5A54C6" w14:textId="77777777" w:rsidR="00FE20A3" w:rsidRPr="00862BF5" w:rsidRDefault="00FE20A3" w:rsidP="00FE20A3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730F03" w14:textId="257CA85E" w:rsidR="00FE20A3" w:rsidRPr="00862BF5" w:rsidRDefault="00F618E2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253,730</w:t>
            </w:r>
          </w:p>
        </w:tc>
        <w:tc>
          <w:tcPr>
            <w:tcW w:w="270" w:type="dxa"/>
          </w:tcPr>
          <w:p w14:paraId="5213D32F" w14:textId="77777777" w:rsidR="00FE20A3" w:rsidRPr="00862BF5" w:rsidRDefault="00FE20A3" w:rsidP="00FE20A3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999DE5" w14:textId="5B6DB024" w:rsidR="00FE20A3" w:rsidRPr="00862BF5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251,376</w:t>
            </w:r>
          </w:p>
        </w:tc>
        <w:tc>
          <w:tcPr>
            <w:tcW w:w="270" w:type="dxa"/>
          </w:tcPr>
          <w:p w14:paraId="694B42A4" w14:textId="77777777" w:rsidR="00FE20A3" w:rsidRPr="00862BF5" w:rsidRDefault="00FE20A3" w:rsidP="00FE20A3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486F5D" w14:textId="36030D31" w:rsidR="00FE20A3" w:rsidRPr="00862BF5" w:rsidRDefault="00F618E2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294,027</w:t>
            </w:r>
          </w:p>
        </w:tc>
        <w:tc>
          <w:tcPr>
            <w:tcW w:w="244" w:type="dxa"/>
          </w:tcPr>
          <w:p w14:paraId="00E4F7D7" w14:textId="77777777" w:rsidR="00FE20A3" w:rsidRPr="00862BF5" w:rsidRDefault="00FE20A3" w:rsidP="00FE20A3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04974B" w14:textId="1E8E22FC" w:rsidR="00FE20A3" w:rsidRPr="00862BF5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294,883</w:t>
            </w:r>
          </w:p>
        </w:tc>
      </w:tr>
    </w:tbl>
    <w:p w14:paraId="7B23DF46" w14:textId="77777777" w:rsidR="00FE20A3" w:rsidRDefault="00FE20A3" w:rsidP="00FE2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val="en-AU"/>
        </w:rPr>
      </w:pPr>
    </w:p>
    <w:p w14:paraId="7377046A" w14:textId="77777777" w:rsidR="00267135" w:rsidRDefault="00267135" w:rsidP="00FE2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val="en-AU"/>
        </w:rPr>
      </w:pPr>
    </w:p>
    <w:p w14:paraId="3E0EB318" w14:textId="77777777" w:rsidR="00267135" w:rsidRDefault="00267135" w:rsidP="00FE2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val="en-AU"/>
        </w:rPr>
      </w:pPr>
    </w:p>
    <w:p w14:paraId="514D8218" w14:textId="4B41C75C" w:rsidR="00267135" w:rsidRPr="00283726" w:rsidRDefault="00267135" w:rsidP="002671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283726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รายละเอียดข้อมูลรายได้ที่จำแนกตามประเภทของผลิตภัณฑ์หลักสำหรับงวด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Pr="00283726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28372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Pr="0028372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มีดังนี้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(ต่อ)</w:t>
      </w:r>
    </w:p>
    <w:p w14:paraId="7E8BB937" w14:textId="77777777" w:rsidR="00267135" w:rsidRDefault="00267135" w:rsidP="00FE2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val="en-AU"/>
        </w:rPr>
      </w:pPr>
    </w:p>
    <w:tbl>
      <w:tblPr>
        <w:tblW w:w="9711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368"/>
        <w:gridCol w:w="243"/>
        <w:gridCol w:w="1296"/>
      </w:tblGrid>
      <w:tr w:rsidR="00FE20A3" w:rsidRPr="00862BF5" w14:paraId="6E5CB86B" w14:textId="77777777">
        <w:trPr>
          <w:trHeight w:val="87"/>
          <w:tblHeader/>
        </w:trPr>
        <w:tc>
          <w:tcPr>
            <w:tcW w:w="6804" w:type="dxa"/>
            <w:tcBorders>
              <w:top w:val="nil"/>
              <w:bottom w:val="nil"/>
            </w:tcBorders>
            <w:vAlign w:val="bottom"/>
          </w:tcPr>
          <w:p w14:paraId="2A3982F5" w14:textId="77777777" w:rsidR="00FE20A3" w:rsidRPr="00862BF5" w:rsidRDefault="00FE20A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862BF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907" w:type="dxa"/>
            <w:gridSpan w:val="3"/>
            <w:tcBorders>
              <w:top w:val="nil"/>
              <w:bottom w:val="nil"/>
            </w:tcBorders>
          </w:tcPr>
          <w:p w14:paraId="7B61B4A9" w14:textId="77777777" w:rsidR="00FE20A3" w:rsidRPr="00862BF5" w:rsidRDefault="00FE20A3">
            <w:pPr>
              <w:tabs>
                <w:tab w:val="clear" w:pos="2580"/>
                <w:tab w:val="left" w:pos="540"/>
              </w:tabs>
              <w:ind w:left="24" w:right="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2B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862B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862B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E20A3" w:rsidRPr="00862BF5" w14:paraId="6D5E7F8B" w14:textId="77777777">
        <w:trPr>
          <w:trHeight w:val="87"/>
          <w:tblHeader/>
        </w:trPr>
        <w:tc>
          <w:tcPr>
            <w:tcW w:w="6804" w:type="dxa"/>
            <w:tcBorders>
              <w:top w:val="nil"/>
            </w:tcBorders>
            <w:vAlign w:val="bottom"/>
          </w:tcPr>
          <w:p w14:paraId="761BD8FA" w14:textId="77777777" w:rsidR="00FE20A3" w:rsidRPr="00862BF5" w:rsidRDefault="00FE20A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90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55FF59E" w14:textId="77777777" w:rsidR="00FE20A3" w:rsidRPr="00862BF5" w:rsidRDefault="00FE20A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862B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FE20A3" w:rsidRPr="00862BF5" w14:paraId="7B2DF502" w14:textId="77777777">
        <w:trPr>
          <w:trHeight w:val="87"/>
          <w:tblHeader/>
        </w:trPr>
        <w:tc>
          <w:tcPr>
            <w:tcW w:w="6804" w:type="dxa"/>
            <w:vAlign w:val="bottom"/>
          </w:tcPr>
          <w:p w14:paraId="5D4FECD5" w14:textId="77777777" w:rsidR="00FE20A3" w:rsidRPr="00862BF5" w:rsidRDefault="00FE20A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907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E3D929A" w14:textId="77777777" w:rsidR="00FE20A3" w:rsidRPr="00862BF5" w:rsidRDefault="00FE20A3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ส่วนงานที่รายงาน</w:t>
            </w:r>
          </w:p>
        </w:tc>
      </w:tr>
      <w:tr w:rsidR="00FE20A3" w:rsidRPr="00862BF5" w14:paraId="544E62E5" w14:textId="77777777">
        <w:trPr>
          <w:trHeight w:val="87"/>
          <w:tblHeader/>
        </w:trPr>
        <w:tc>
          <w:tcPr>
            <w:tcW w:w="6804" w:type="dxa"/>
            <w:vAlign w:val="bottom"/>
          </w:tcPr>
          <w:p w14:paraId="2D1D507A" w14:textId="77777777" w:rsidR="00FE20A3" w:rsidRPr="00862BF5" w:rsidRDefault="00FE20A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907" w:type="dxa"/>
            <w:gridSpan w:val="3"/>
            <w:tcBorders>
              <w:top w:val="nil"/>
              <w:bottom w:val="single" w:sz="4" w:space="0" w:color="auto"/>
            </w:tcBorders>
          </w:tcPr>
          <w:p w14:paraId="58A530CF" w14:textId="77777777" w:rsidR="00FE20A3" w:rsidRPr="00862BF5" w:rsidRDefault="00FE20A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สัตว์น้ำ</w:t>
            </w:r>
          </w:p>
        </w:tc>
      </w:tr>
      <w:tr w:rsidR="00FE20A3" w:rsidRPr="00862BF5" w14:paraId="208DBB79" w14:textId="77777777">
        <w:trPr>
          <w:trHeight w:val="87"/>
          <w:tblHeader/>
        </w:trPr>
        <w:tc>
          <w:tcPr>
            <w:tcW w:w="6804" w:type="dxa"/>
            <w:vAlign w:val="bottom"/>
          </w:tcPr>
          <w:p w14:paraId="5E34C208" w14:textId="77777777" w:rsidR="00FE20A3" w:rsidRPr="00862BF5" w:rsidRDefault="00FE20A3">
            <w:pPr>
              <w:tabs>
                <w:tab w:val="clear" w:pos="454"/>
                <w:tab w:val="left" w:pos="468"/>
              </w:tabs>
              <w:spacing w:line="240" w:lineRule="auto"/>
              <w:ind w:left="540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9049AC1" w14:textId="52426276" w:rsidR="00FE20A3" w:rsidRPr="00862BF5" w:rsidRDefault="00FE20A3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30B19C88" w14:textId="77777777" w:rsidR="00FE20A3" w:rsidRPr="00862BF5" w:rsidRDefault="00FE20A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8CECCA6" w14:textId="3715C6D4" w:rsidR="00FE20A3" w:rsidRPr="00862BF5" w:rsidRDefault="00FE20A3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</w:tr>
      <w:tr w:rsidR="00FE20A3" w:rsidRPr="00862BF5" w14:paraId="5C25C074" w14:textId="77777777">
        <w:trPr>
          <w:trHeight w:val="92"/>
        </w:trPr>
        <w:tc>
          <w:tcPr>
            <w:tcW w:w="6804" w:type="dxa"/>
            <w:tcBorders>
              <w:top w:val="nil"/>
            </w:tcBorders>
          </w:tcPr>
          <w:p w14:paraId="785DC926" w14:textId="77777777" w:rsidR="00FE20A3" w:rsidRPr="00862BF5" w:rsidRDefault="00FE20A3">
            <w:pPr>
              <w:ind w:left="72" w:right="-115" w:firstLine="3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862B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ประเภทของผลิตภัณฑ์หลัก</w:t>
            </w:r>
          </w:p>
        </w:tc>
        <w:tc>
          <w:tcPr>
            <w:tcW w:w="1368" w:type="dxa"/>
            <w:tcBorders>
              <w:top w:val="nil"/>
            </w:tcBorders>
          </w:tcPr>
          <w:p w14:paraId="40FABFD9" w14:textId="77777777" w:rsidR="00FE20A3" w:rsidRPr="00862BF5" w:rsidRDefault="00FE20A3">
            <w:pPr>
              <w:pStyle w:val="acctfourfigures"/>
              <w:tabs>
                <w:tab w:val="decimal" w:pos="37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43" w:type="dxa"/>
            <w:tcBorders>
              <w:top w:val="nil"/>
            </w:tcBorders>
          </w:tcPr>
          <w:p w14:paraId="6E9ECA36" w14:textId="77777777" w:rsidR="00FE20A3" w:rsidRPr="00862BF5" w:rsidRDefault="00FE20A3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96" w:type="dxa"/>
            <w:tcBorders>
              <w:top w:val="nil"/>
            </w:tcBorders>
            <w:vAlign w:val="bottom"/>
          </w:tcPr>
          <w:p w14:paraId="5CC06669" w14:textId="77777777" w:rsidR="00FE20A3" w:rsidRPr="00862BF5" w:rsidRDefault="00FE20A3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FE20A3" w:rsidRPr="00862BF5" w14:paraId="39B525C0" w14:textId="77777777">
        <w:tc>
          <w:tcPr>
            <w:tcW w:w="6804" w:type="dxa"/>
            <w:hideMark/>
          </w:tcPr>
          <w:p w14:paraId="2F551B14" w14:textId="77777777" w:rsidR="00FE20A3" w:rsidRPr="00862BF5" w:rsidRDefault="00FE20A3" w:rsidP="00FE20A3">
            <w:pPr>
              <w:ind w:left="72" w:right="-115" w:firstLine="37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อาหารสัตว์</w:t>
            </w:r>
          </w:p>
        </w:tc>
        <w:tc>
          <w:tcPr>
            <w:tcW w:w="1368" w:type="dxa"/>
            <w:tcBorders>
              <w:bottom w:val="nil"/>
            </w:tcBorders>
          </w:tcPr>
          <w:p w14:paraId="6EFC882F" w14:textId="3BF2315A" w:rsidR="00FE20A3" w:rsidRPr="00862BF5" w:rsidRDefault="0034302F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7,773</w:t>
            </w:r>
          </w:p>
        </w:tc>
        <w:tc>
          <w:tcPr>
            <w:tcW w:w="243" w:type="dxa"/>
            <w:tcBorders>
              <w:bottom w:val="nil"/>
            </w:tcBorders>
          </w:tcPr>
          <w:p w14:paraId="69015C92" w14:textId="77777777" w:rsidR="00FE20A3" w:rsidRPr="00862BF5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744943A6" w14:textId="07AA5A8A" w:rsidR="00FE20A3" w:rsidRPr="00862BF5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7,222</w:t>
            </w:r>
          </w:p>
        </w:tc>
      </w:tr>
      <w:tr w:rsidR="00FE20A3" w:rsidRPr="00862BF5" w14:paraId="7E62620C" w14:textId="77777777">
        <w:tc>
          <w:tcPr>
            <w:tcW w:w="6804" w:type="dxa"/>
            <w:hideMark/>
          </w:tcPr>
          <w:p w14:paraId="757606B2" w14:textId="77777777" w:rsidR="00FE20A3" w:rsidRPr="00862BF5" w:rsidRDefault="00FE20A3" w:rsidP="00FE20A3">
            <w:pPr>
              <w:ind w:left="72" w:right="-115" w:firstLine="37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ผลิตภัณฑ์จากฟาร์มเลี้ยงสัตว์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BEBD399" w14:textId="1A9B5722" w:rsidR="00FE20A3" w:rsidRPr="00862BF5" w:rsidRDefault="0034302F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5,283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1217504" w14:textId="77777777" w:rsidR="00FE20A3" w:rsidRPr="00862BF5" w:rsidRDefault="00FE20A3" w:rsidP="00FE20A3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B92EB86" w14:textId="5AA0908C" w:rsidR="00FE20A3" w:rsidRPr="00862BF5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5,284</w:t>
            </w:r>
          </w:p>
        </w:tc>
      </w:tr>
      <w:tr w:rsidR="00FE20A3" w:rsidRPr="00862BF5" w14:paraId="0C122913" w14:textId="77777777">
        <w:trPr>
          <w:trHeight w:val="119"/>
        </w:trPr>
        <w:tc>
          <w:tcPr>
            <w:tcW w:w="6804" w:type="dxa"/>
            <w:tcBorders>
              <w:bottom w:val="nil"/>
            </w:tcBorders>
            <w:hideMark/>
          </w:tcPr>
          <w:p w14:paraId="1F5855A1" w14:textId="77777777" w:rsidR="00FE20A3" w:rsidRPr="00862BF5" w:rsidRDefault="00FE20A3" w:rsidP="00FE20A3">
            <w:pPr>
              <w:ind w:left="72" w:right="-115" w:firstLine="37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อาหารแปรรูปและสำเร็จรูป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1AD9D14A" w14:textId="16CC0AF3" w:rsidR="00FE20A3" w:rsidRPr="00862BF5" w:rsidRDefault="0034302F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787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13EC885" w14:textId="77777777" w:rsidR="00FE20A3" w:rsidRPr="00862BF5" w:rsidRDefault="00FE20A3" w:rsidP="00FE20A3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9F587A" w14:textId="2238CB70" w:rsidR="00FE20A3" w:rsidRPr="00862BF5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914</w:t>
            </w:r>
          </w:p>
        </w:tc>
      </w:tr>
      <w:tr w:rsidR="00FE20A3" w:rsidRPr="00862BF5" w14:paraId="4DB04B58" w14:textId="77777777">
        <w:tc>
          <w:tcPr>
            <w:tcW w:w="6804" w:type="dxa"/>
            <w:tcBorders>
              <w:top w:val="nil"/>
              <w:bottom w:val="nil"/>
            </w:tcBorders>
            <w:hideMark/>
          </w:tcPr>
          <w:p w14:paraId="2FBE6ED5" w14:textId="77777777" w:rsidR="00FE20A3" w:rsidRPr="00862BF5" w:rsidRDefault="00FE20A3" w:rsidP="00FE20A3">
            <w:pPr>
              <w:ind w:left="72" w:right="-115" w:firstLine="37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AEAC4F" w14:textId="70587CBE" w:rsidR="00FE20A3" w:rsidRPr="00862BF5" w:rsidRDefault="0034302F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13,843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3151EC0" w14:textId="77777777" w:rsidR="00FE20A3" w:rsidRPr="00862BF5" w:rsidRDefault="00FE20A3" w:rsidP="00FE20A3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49939A" w14:textId="18E67211" w:rsidR="00FE20A3" w:rsidRPr="00862BF5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13,420</w:t>
            </w:r>
          </w:p>
        </w:tc>
      </w:tr>
    </w:tbl>
    <w:p w14:paraId="274C669B" w14:textId="358A002C" w:rsidR="008C6FC0" w:rsidRPr="00547651" w:rsidRDefault="008C6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 w:themeColor="text1"/>
          <w:sz w:val="30"/>
          <w:szCs w:val="30"/>
          <w:lang w:val="en-AU"/>
        </w:rPr>
      </w:pPr>
    </w:p>
    <w:p w14:paraId="6362DC99" w14:textId="42F6CFD9" w:rsidR="00B8635A" w:rsidRPr="00283726" w:rsidRDefault="00B8635A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AU"/>
        </w:rPr>
      </w:pPr>
      <w:r w:rsidRPr="00283726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AU"/>
        </w:rPr>
        <w:t>ยอดคงเหลือของสัญญา</w:t>
      </w:r>
    </w:p>
    <w:p w14:paraId="62B5C69A" w14:textId="77777777" w:rsidR="00B8635A" w:rsidRPr="00AE47A7" w:rsidRDefault="00B8635A" w:rsidP="000429AC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7290E6CC" w14:textId="0ED1A9F9" w:rsidR="00C40A47" w:rsidRPr="00283726" w:rsidRDefault="00454F39" w:rsidP="00DB4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  <w:r w:rsidRPr="005325A0">
        <w:rPr>
          <w:rFonts w:asciiTheme="majorBidi" w:hAnsiTheme="majorBidi" w:cstheme="majorBidi"/>
          <w:spacing w:val="-2"/>
          <w:sz w:val="30"/>
          <w:szCs w:val="30"/>
          <w:cs/>
          <w:lang w:val="en-AU"/>
        </w:rPr>
        <w:t xml:space="preserve">ณ วันที่ </w:t>
      </w:r>
      <w:r w:rsidR="00FE20A3" w:rsidRPr="005325A0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9F43C6" w:rsidRPr="005325A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E20A3" w:rsidRPr="005325A0"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="009F43C6" w:rsidRPr="005325A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AB2614" w:rsidRPr="005325A0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077B8F" w:rsidRPr="005325A0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5325A0">
        <w:rPr>
          <w:rFonts w:asciiTheme="majorBidi" w:hAnsiTheme="majorBidi" w:cstheme="majorBidi"/>
          <w:spacing w:val="-2"/>
          <w:sz w:val="30"/>
          <w:szCs w:val="30"/>
          <w:lang w:val="en-AU"/>
        </w:rPr>
        <w:t xml:space="preserve"> </w:t>
      </w:r>
      <w:r w:rsidRPr="005325A0">
        <w:rPr>
          <w:rFonts w:asciiTheme="majorBidi" w:hAnsiTheme="majorBidi" w:cstheme="majorBidi"/>
          <w:spacing w:val="-2"/>
          <w:sz w:val="30"/>
          <w:szCs w:val="30"/>
          <w:cs/>
          <w:lang w:val="en-AU"/>
        </w:rPr>
        <w:t>กลุ่มบริษัท</w:t>
      </w:r>
      <w:r w:rsidR="0089568A" w:rsidRPr="005325A0">
        <w:rPr>
          <w:rFonts w:asciiTheme="majorBidi" w:hAnsiTheme="majorBidi" w:cstheme="majorBidi"/>
          <w:spacing w:val="-2"/>
          <w:sz w:val="30"/>
          <w:szCs w:val="30"/>
          <w:cs/>
          <w:lang w:val="en-AU"/>
        </w:rPr>
        <w:t>และบริษัท</w:t>
      </w:r>
      <w:r w:rsidRPr="005325A0">
        <w:rPr>
          <w:rFonts w:asciiTheme="majorBidi" w:hAnsiTheme="majorBidi" w:cstheme="majorBidi"/>
          <w:spacing w:val="-2"/>
          <w:sz w:val="30"/>
          <w:szCs w:val="30"/>
          <w:cs/>
          <w:lang w:val="en-AU"/>
        </w:rPr>
        <w:t>มีหนี้สินที่เกิดจากสัญญาจำนวน</w:t>
      </w:r>
      <w:r w:rsidR="00150140" w:rsidRPr="005325A0">
        <w:rPr>
          <w:rFonts w:asciiTheme="majorBidi" w:hAnsiTheme="majorBidi" w:cstheme="majorBidi"/>
          <w:spacing w:val="-2"/>
          <w:sz w:val="30"/>
          <w:szCs w:val="30"/>
          <w:lang w:val="en-AU"/>
        </w:rPr>
        <w:t xml:space="preserve"> </w:t>
      </w:r>
      <w:r w:rsidR="00500C2D">
        <w:rPr>
          <w:rFonts w:asciiTheme="majorBidi" w:hAnsiTheme="majorBidi" w:cstheme="majorBidi"/>
          <w:spacing w:val="-2"/>
          <w:sz w:val="30"/>
          <w:szCs w:val="30"/>
        </w:rPr>
        <w:t>1,127</w:t>
      </w:r>
      <w:r w:rsidR="005325A0" w:rsidRPr="005325A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5325A0">
        <w:rPr>
          <w:rFonts w:asciiTheme="majorBidi" w:hAnsiTheme="majorBidi" w:cstheme="majorBidi"/>
          <w:spacing w:val="-2"/>
          <w:sz w:val="30"/>
          <w:szCs w:val="30"/>
          <w:cs/>
          <w:lang w:val="en-AU"/>
        </w:rPr>
        <w:t>ล้านบาท</w:t>
      </w:r>
      <w:r w:rsidR="0089568A" w:rsidRPr="005325A0">
        <w:rPr>
          <w:rFonts w:asciiTheme="majorBidi" w:hAnsiTheme="majorBidi" w:cstheme="majorBidi"/>
          <w:spacing w:val="-2"/>
          <w:sz w:val="30"/>
          <w:szCs w:val="30"/>
          <w:cs/>
          <w:lang w:val="en-AU"/>
        </w:rPr>
        <w:t xml:space="preserve"> และ</w:t>
      </w:r>
      <w:r w:rsidRPr="005325A0">
        <w:rPr>
          <w:rFonts w:asciiTheme="majorBidi" w:hAnsiTheme="majorBidi" w:cstheme="majorBidi"/>
          <w:spacing w:val="-2"/>
          <w:sz w:val="30"/>
          <w:szCs w:val="30"/>
          <w:cs/>
          <w:lang w:val="en-AU"/>
        </w:rPr>
        <w:t xml:space="preserve"> </w:t>
      </w:r>
      <w:r w:rsidR="002E3CF7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E15D58" w:rsidRPr="005325A0">
        <w:rPr>
          <w:rFonts w:asciiTheme="majorBidi" w:hAnsiTheme="majorBidi" w:cstheme="majorBidi"/>
          <w:spacing w:val="-2"/>
          <w:sz w:val="30"/>
          <w:szCs w:val="30"/>
          <w:lang w:val="en-AU"/>
        </w:rPr>
        <w:t xml:space="preserve"> </w:t>
      </w:r>
      <w:r w:rsidR="0089568A" w:rsidRPr="005325A0">
        <w:rPr>
          <w:rFonts w:asciiTheme="majorBidi" w:hAnsiTheme="majorBidi" w:cstheme="majorBidi"/>
          <w:spacing w:val="-2"/>
          <w:sz w:val="30"/>
          <w:szCs w:val="30"/>
          <w:cs/>
          <w:lang w:val="en-AU"/>
        </w:rPr>
        <w:t>ล้านบาท</w:t>
      </w:r>
      <w:r w:rsidR="0089568A"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ตามลำดับ </w:t>
      </w:r>
      <w:r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(</w:t>
      </w:r>
      <w:r w:rsidR="00AB2614" w:rsidRPr="00AB2614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283726">
        <w:rPr>
          <w:rFonts w:asciiTheme="majorBidi" w:hAnsiTheme="majorBidi" w:cstheme="majorBidi"/>
          <w:i/>
          <w:iCs/>
          <w:sz w:val="30"/>
          <w:szCs w:val="30"/>
          <w:lang w:val="en-AU"/>
        </w:rPr>
        <w:t xml:space="preserve"> </w:t>
      </w:r>
      <w:r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ธันวาคม</w:t>
      </w:r>
      <w:r w:rsidR="002B42E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B2614" w:rsidRPr="00AB261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77B8F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283726">
        <w:rPr>
          <w:rFonts w:asciiTheme="majorBidi" w:hAnsiTheme="majorBidi" w:cstheme="majorBidi"/>
          <w:i/>
          <w:iCs/>
          <w:sz w:val="30"/>
          <w:szCs w:val="30"/>
          <w:lang w:val="en-AU"/>
        </w:rPr>
        <w:t>:</w:t>
      </w:r>
      <w:r w:rsidR="007D1B48" w:rsidRPr="002837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B740B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077B8F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0B740B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077B8F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0B740B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5A661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ล้านบาท</w:t>
      </w:r>
      <w:r w:rsidR="0089568A"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 xml:space="preserve"> และ</w:t>
      </w:r>
      <w:r w:rsidR="009F43C6" w:rsidRPr="00283726">
        <w:rPr>
          <w:rFonts w:asciiTheme="majorBidi" w:hAnsiTheme="majorBidi" w:cstheme="majorBidi"/>
          <w:i/>
          <w:iCs/>
          <w:sz w:val="30"/>
          <w:szCs w:val="30"/>
          <w:lang w:val="en-AU"/>
        </w:rPr>
        <w:t xml:space="preserve"> </w:t>
      </w:r>
      <w:r w:rsidR="00077B8F">
        <w:rPr>
          <w:rFonts w:asciiTheme="majorBidi" w:hAnsiTheme="majorBidi" w:cstheme="majorBidi"/>
          <w:i/>
          <w:iCs/>
          <w:sz w:val="30"/>
          <w:szCs w:val="30"/>
          <w:lang w:val="en-AU"/>
        </w:rPr>
        <w:t>12</w:t>
      </w:r>
      <w:r w:rsidR="009759B0" w:rsidRPr="00283726">
        <w:rPr>
          <w:rFonts w:asciiTheme="majorBidi" w:hAnsiTheme="majorBidi" w:cstheme="majorBidi"/>
          <w:i/>
          <w:iCs/>
          <w:sz w:val="30"/>
          <w:szCs w:val="30"/>
          <w:lang w:val="en-AU"/>
        </w:rPr>
        <w:t xml:space="preserve"> </w:t>
      </w:r>
      <w:r w:rsidR="0089568A"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ล้านบาท ตามลำดับ</w:t>
      </w:r>
      <w:r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)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ซึ่งเป็นภาระผูกพันในการโอนสินค้าให้กับลูกค้าที่กลุ่มบริษัท</w:t>
      </w:r>
      <w:r w:rsidR="003B3724" w:rsidRPr="00283726">
        <w:rPr>
          <w:rFonts w:asciiTheme="majorBidi" w:hAnsiTheme="majorBidi" w:cstheme="majorBidi"/>
          <w:sz w:val="30"/>
          <w:szCs w:val="30"/>
          <w:cs/>
          <w:lang w:val="en-AU"/>
        </w:rPr>
        <w:t>และบริษัท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>ได้รับชำระเงินแล้ว</w:t>
      </w:r>
    </w:p>
    <w:p w14:paraId="3BF30CAE" w14:textId="77777777" w:rsidR="00454F39" w:rsidRPr="00AE47A7" w:rsidRDefault="00454F39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FF856D3" w14:textId="1A059850" w:rsidR="00C12C46" w:rsidRPr="00593D4A" w:rsidRDefault="00B8635A" w:rsidP="00C12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</w:t>
      </w:r>
      <w:r w:rsidR="00C40A47"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>โดยกลุ่มบริษัท</w:t>
      </w:r>
      <w:r w:rsidR="000578C4" w:rsidRPr="00283726">
        <w:rPr>
          <w:rFonts w:asciiTheme="majorBidi" w:hAnsiTheme="majorBidi" w:cstheme="majorBidi"/>
          <w:sz w:val="30"/>
          <w:szCs w:val="30"/>
          <w:cs/>
          <w:lang w:val="en-AU"/>
        </w:rPr>
        <w:t>และบริษัท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>จะรับรู้หนี้สินที่เกิดจากสัญญาดังกล่าวเป็นรายได้เมื่อส่งมอบการควบคุมสินค้าให้กับลูกค้า</w:t>
      </w:r>
      <w:r w:rsidR="00520F8F" w:rsidRPr="00283726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="00520F8F" w:rsidRPr="00283726">
        <w:rPr>
          <w:rFonts w:asciiTheme="majorBidi" w:hAnsiTheme="majorBidi" w:cstheme="majorBidi"/>
          <w:sz w:val="30"/>
          <w:szCs w:val="30"/>
          <w:lang w:val="en-AU"/>
        </w:rPr>
        <w:br/>
      </w:r>
      <w:r w:rsidR="004C0906" w:rsidRPr="00283726">
        <w:rPr>
          <w:rFonts w:asciiTheme="majorBidi" w:hAnsiTheme="majorBidi" w:cstheme="majorBidi"/>
          <w:sz w:val="30"/>
          <w:szCs w:val="30"/>
          <w:cs/>
          <w:lang w:val="en-AU"/>
        </w:rPr>
        <w:t>ยอดคงเหลือของหนี้สินที่เกิดจากสัญญาแสดงรวมในบัญชี “</w:t>
      </w:r>
      <w:r w:rsidR="00A62A63" w:rsidRPr="00283726">
        <w:rPr>
          <w:rFonts w:asciiTheme="majorBidi" w:hAnsiTheme="majorBidi" w:cstheme="majorBidi"/>
          <w:sz w:val="30"/>
          <w:szCs w:val="30"/>
          <w:cs/>
          <w:lang w:val="en-AU"/>
        </w:rPr>
        <w:t>หนี้สินหมุนเวียนอื่น</w:t>
      </w:r>
      <w:r w:rsidR="004C0906" w:rsidRPr="00283726">
        <w:rPr>
          <w:rFonts w:asciiTheme="majorBidi" w:hAnsiTheme="majorBidi" w:cstheme="majorBidi"/>
          <w:sz w:val="30"/>
          <w:szCs w:val="30"/>
          <w:cs/>
          <w:lang w:val="en-AU"/>
        </w:rPr>
        <w:t>” ในงบแสดงฐานะการเงินรว</w:t>
      </w:r>
      <w:r w:rsidR="00520F8F" w:rsidRPr="00283726">
        <w:rPr>
          <w:rFonts w:asciiTheme="majorBidi" w:hAnsiTheme="majorBidi" w:cstheme="majorBidi"/>
          <w:sz w:val="30"/>
          <w:szCs w:val="30"/>
          <w:cs/>
          <w:lang w:val="en-AU"/>
        </w:rPr>
        <w:t>ม</w:t>
      </w:r>
      <w:r w:rsidR="000578C4" w:rsidRPr="00283726">
        <w:rPr>
          <w:rFonts w:asciiTheme="majorBidi" w:hAnsiTheme="majorBidi" w:cstheme="majorBidi"/>
          <w:sz w:val="30"/>
          <w:szCs w:val="30"/>
          <w:cs/>
          <w:lang w:val="en-AU"/>
        </w:rPr>
        <w:t>และงบแสดงฐานะการเงินเฉพาะกิจการ</w:t>
      </w:r>
      <w:r w:rsidR="004C0906"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ณ วันที่ </w:t>
      </w:r>
      <w:r w:rsidR="00AB2614" w:rsidRPr="00AB2614">
        <w:rPr>
          <w:rFonts w:asciiTheme="majorBidi" w:hAnsiTheme="majorBidi" w:cstheme="majorBidi"/>
          <w:sz w:val="30"/>
          <w:szCs w:val="30"/>
        </w:rPr>
        <w:t>3</w:t>
      </w:r>
      <w:r w:rsidR="004A2C65">
        <w:rPr>
          <w:rFonts w:asciiTheme="majorBidi" w:hAnsiTheme="majorBidi" w:cstheme="majorBidi"/>
          <w:sz w:val="30"/>
          <w:szCs w:val="30"/>
        </w:rPr>
        <w:t>0</w:t>
      </w:r>
      <w:r w:rsidR="009F43C6" w:rsidRPr="00283726">
        <w:rPr>
          <w:rFonts w:asciiTheme="majorBidi" w:hAnsiTheme="majorBidi" w:cstheme="majorBidi"/>
          <w:sz w:val="30"/>
          <w:szCs w:val="30"/>
        </w:rPr>
        <w:t xml:space="preserve"> </w:t>
      </w:r>
      <w:r w:rsidR="009F43C6" w:rsidRPr="00283726">
        <w:rPr>
          <w:rFonts w:asciiTheme="majorBidi" w:hAnsiTheme="majorBidi" w:cstheme="majorBidi"/>
          <w:sz w:val="30"/>
          <w:szCs w:val="30"/>
          <w:cs/>
        </w:rPr>
        <w:t>ม</w:t>
      </w:r>
      <w:r w:rsidR="004A2C65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9F43C6"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theme="majorBidi"/>
          <w:sz w:val="30"/>
          <w:szCs w:val="30"/>
        </w:rPr>
        <w:t>256</w:t>
      </w:r>
      <w:r w:rsidR="00595E97">
        <w:rPr>
          <w:rFonts w:asciiTheme="majorBidi" w:hAnsiTheme="majorBidi" w:cstheme="majorBidi"/>
          <w:sz w:val="30"/>
          <w:szCs w:val="30"/>
        </w:rPr>
        <w:t>6</w:t>
      </w:r>
    </w:p>
    <w:p w14:paraId="41DC0577" w14:textId="6F73E4B6" w:rsidR="00DF68A3" w:rsidRPr="00AE47A7" w:rsidRDefault="00DF6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D11E6EF" w14:textId="77777777" w:rsidR="001E191E" w:rsidRPr="00283726" w:rsidRDefault="00794DCA" w:rsidP="00913109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9</w:t>
      </w:r>
      <w:r w:rsidR="00A332A5" w:rsidRPr="00283726">
        <w:rPr>
          <w:rFonts w:asciiTheme="majorBidi" w:hAnsiTheme="majorBidi" w:cstheme="majorBidi"/>
          <w:sz w:val="30"/>
          <w:szCs w:val="30"/>
        </w:rPr>
        <w:tab/>
      </w:r>
      <w:r w:rsidR="001E191E" w:rsidRPr="00283726">
        <w:rPr>
          <w:rFonts w:asciiTheme="majorBidi" w:hAnsiTheme="majorBidi" w:cstheme="majorBidi"/>
          <w:sz w:val="30"/>
          <w:szCs w:val="30"/>
          <w:cs/>
        </w:rPr>
        <w:t>กำไร</w:t>
      </w:r>
      <w:r w:rsidR="008675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67568">
        <w:rPr>
          <w:rFonts w:asciiTheme="majorBidi" w:hAnsiTheme="majorBidi" w:cstheme="majorBidi"/>
          <w:sz w:val="30"/>
          <w:szCs w:val="30"/>
        </w:rPr>
        <w:t>(</w:t>
      </w:r>
      <w:r w:rsidR="00867568">
        <w:rPr>
          <w:rFonts w:asciiTheme="majorBidi" w:hAnsiTheme="majorBidi" w:cstheme="majorBidi" w:hint="cs"/>
          <w:sz w:val="30"/>
          <w:szCs w:val="30"/>
          <w:cs/>
        </w:rPr>
        <w:t xml:space="preserve">ขาดทุน) </w:t>
      </w:r>
      <w:r w:rsidR="001E191E" w:rsidRPr="00283726">
        <w:rPr>
          <w:rFonts w:asciiTheme="majorBidi" w:hAnsiTheme="majorBidi" w:cstheme="majorBidi"/>
          <w:sz w:val="30"/>
          <w:szCs w:val="30"/>
          <w:cs/>
        </w:rPr>
        <w:t>ต่อหุ้น</w:t>
      </w:r>
    </w:p>
    <w:p w14:paraId="5081C589" w14:textId="16DE0518" w:rsidR="001E191E" w:rsidRPr="00AE47A7" w:rsidRDefault="001E191E" w:rsidP="000429AC">
      <w:pPr>
        <w:pStyle w:val="a"/>
        <w:tabs>
          <w:tab w:val="clear" w:pos="1080"/>
        </w:tabs>
        <w:rPr>
          <w:rFonts w:asciiTheme="majorBidi" w:hAnsiTheme="majorBidi" w:cstheme="majorBidi"/>
          <w:lang w:val="en-US"/>
        </w:rPr>
      </w:pPr>
    </w:p>
    <w:p w14:paraId="501DCB6E" w14:textId="53CE49C4" w:rsidR="006B2F18" w:rsidRDefault="006B2F18" w:rsidP="00805C7C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pacing w:val="-4"/>
          <w:sz w:val="30"/>
          <w:szCs w:val="30"/>
          <w:cs/>
        </w:rPr>
        <w:t>กำไร</w:t>
      </w:r>
      <w:r w:rsidR="0086756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867568">
        <w:rPr>
          <w:rFonts w:asciiTheme="majorBidi" w:hAnsiTheme="majorBidi" w:cstheme="majorBidi"/>
          <w:spacing w:val="-4"/>
          <w:sz w:val="30"/>
          <w:szCs w:val="30"/>
        </w:rPr>
        <w:t>(</w:t>
      </w:r>
      <w:r w:rsidR="00867568">
        <w:rPr>
          <w:rFonts w:asciiTheme="majorBidi" w:hAnsiTheme="majorBidi" w:cstheme="majorBidi" w:hint="cs"/>
          <w:spacing w:val="-4"/>
          <w:sz w:val="30"/>
          <w:szCs w:val="30"/>
          <w:cs/>
        </w:rPr>
        <w:t>ขาดทุน</w:t>
      </w:r>
      <w:r w:rsidR="00867568">
        <w:rPr>
          <w:rFonts w:asciiTheme="majorBidi" w:hAnsiTheme="majorBidi" w:cstheme="majorBidi"/>
          <w:spacing w:val="-4"/>
          <w:sz w:val="30"/>
          <w:szCs w:val="30"/>
        </w:rPr>
        <w:t>)</w:t>
      </w:r>
      <w:r w:rsidR="0086756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283726">
        <w:rPr>
          <w:rFonts w:asciiTheme="majorBidi" w:hAnsiTheme="majorBidi" w:cstheme="majorBidi"/>
          <w:spacing w:val="-4"/>
          <w:sz w:val="30"/>
          <w:szCs w:val="30"/>
          <w:cs/>
        </w:rPr>
        <w:t>ต่อหุ้นสำหรับแต่ละงวด</w:t>
      </w:r>
      <w:r w:rsidR="00F26BAF">
        <w:rPr>
          <w:rFonts w:asciiTheme="majorBidi" w:hAnsiTheme="majorBidi" w:cstheme="majorBidi" w:hint="cs"/>
          <w:spacing w:val="-4"/>
          <w:sz w:val="30"/>
          <w:szCs w:val="30"/>
          <w:cs/>
        </w:rPr>
        <w:t>สามเดือนและ</w:t>
      </w:r>
      <w:r w:rsidR="00FE20A3">
        <w:rPr>
          <w:rFonts w:asciiTheme="majorBidi" w:hAnsiTheme="majorBidi" w:cstheme="majorBidi" w:hint="cs"/>
          <w:spacing w:val="-4"/>
          <w:sz w:val="30"/>
          <w:szCs w:val="30"/>
          <w:cs/>
        </w:rPr>
        <w:t>หก</w:t>
      </w:r>
      <w:r w:rsidR="002E7E29" w:rsidRPr="00283726">
        <w:rPr>
          <w:rFonts w:asciiTheme="majorBidi" w:hAnsiTheme="majorBidi" w:cstheme="majorBidi"/>
          <w:spacing w:val="-4"/>
          <w:sz w:val="30"/>
          <w:szCs w:val="30"/>
          <w:cs/>
        </w:rPr>
        <w:t>เดือน</w:t>
      </w:r>
      <w:r w:rsidRPr="00283726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FE20A3">
        <w:rPr>
          <w:rFonts w:asciiTheme="majorBidi" w:hAnsiTheme="majorBidi" w:cstheme="majorBidi"/>
          <w:sz w:val="30"/>
          <w:szCs w:val="30"/>
        </w:rPr>
        <w:t>30</w:t>
      </w:r>
      <w:r w:rsidR="00536983" w:rsidRPr="00283726">
        <w:rPr>
          <w:rFonts w:asciiTheme="majorBidi" w:hAnsiTheme="majorBidi" w:cstheme="majorBidi"/>
          <w:sz w:val="30"/>
          <w:szCs w:val="30"/>
        </w:rPr>
        <w:t xml:space="preserve"> </w:t>
      </w:r>
      <w:r w:rsidR="00FE20A3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536983"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83726">
        <w:rPr>
          <w:rFonts w:asciiTheme="majorBidi" w:hAnsiTheme="majorBidi" w:cstheme="majorBidi"/>
          <w:spacing w:val="-4"/>
          <w:sz w:val="30"/>
          <w:szCs w:val="30"/>
          <w:cs/>
        </w:rPr>
        <w:t>คำนวณจาก</w:t>
      </w:r>
      <w:r w:rsidRPr="00283726">
        <w:rPr>
          <w:rFonts w:asciiTheme="majorBidi" w:hAnsiTheme="majorBidi" w:cstheme="majorBidi"/>
          <w:sz w:val="30"/>
          <w:szCs w:val="30"/>
          <w:cs/>
        </w:rPr>
        <w:t>กำไร</w:t>
      </w:r>
      <w:r w:rsidR="008675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67568">
        <w:rPr>
          <w:rFonts w:asciiTheme="majorBidi" w:hAnsiTheme="majorBidi" w:cstheme="majorBidi"/>
          <w:sz w:val="30"/>
          <w:szCs w:val="30"/>
        </w:rPr>
        <w:t>(</w:t>
      </w:r>
      <w:r w:rsidR="00867568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="00867568">
        <w:rPr>
          <w:rFonts w:asciiTheme="majorBidi" w:hAnsiTheme="majorBidi" w:cstheme="majorBidi"/>
          <w:sz w:val="30"/>
          <w:szCs w:val="30"/>
        </w:rPr>
        <w:t xml:space="preserve">) </w:t>
      </w:r>
      <w:r w:rsidRPr="00283726">
        <w:rPr>
          <w:rFonts w:asciiTheme="majorBidi" w:hAnsiTheme="majorBidi" w:cstheme="majorBidi"/>
          <w:sz w:val="30"/>
          <w:szCs w:val="30"/>
          <w:cs/>
        </w:rPr>
        <w:t>สำหรับงวดที่เป็นส่วนของผู้ถือหุ้นสามัญของบริษัทหักดอกเบี้ยจ่ายสะสม</w:t>
      </w:r>
      <w:r w:rsidR="00CC3D36" w:rsidRPr="00917111">
        <w:rPr>
          <w:rFonts w:asciiTheme="majorBidi" w:hAnsiTheme="majorBidi" w:cstheme="majorBidi" w:hint="cs"/>
          <w:sz w:val="30"/>
          <w:szCs w:val="30"/>
          <w:cs/>
        </w:rPr>
        <w:t xml:space="preserve"> และค่าใช้จ่ายอื่น</w:t>
      </w:r>
      <w:r w:rsidRPr="00283726">
        <w:rPr>
          <w:rFonts w:asciiTheme="majorBidi" w:hAnsiTheme="majorBidi" w:cstheme="majorBidi"/>
          <w:sz w:val="30"/>
          <w:szCs w:val="30"/>
          <w:cs/>
        </w:rPr>
        <w:t>สุทธิจากภาษีเงินได้สำหรับงวดของหุ้นกู้ด้อยสิทธิที่มีลักษณะคล้ายทุน และจำนวนหุ้นสามัญที่ถือโดยบุคคลภายนอกที่มีอยู่ในระหว่างงวดสามเดือน</w:t>
      </w:r>
      <w:r w:rsidR="00C24FF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F26BAF">
        <w:rPr>
          <w:rFonts w:asciiTheme="majorBidi" w:hAnsiTheme="majorBidi" w:cstheme="majorBidi" w:hint="cs"/>
          <w:sz w:val="30"/>
          <w:szCs w:val="30"/>
          <w:cs/>
        </w:rPr>
        <w:t>หกเดือน</w:t>
      </w:r>
      <w:r w:rsidRPr="00283726">
        <w:rPr>
          <w:rFonts w:asciiTheme="majorBidi" w:hAnsiTheme="majorBidi" w:cstheme="majorBidi"/>
          <w:sz w:val="30"/>
          <w:szCs w:val="30"/>
          <w:cs/>
        </w:rPr>
        <w:t>สิ้นสุดวันเดียวกันตามวิธีถัวเฉลี่ยถ่วงน้ำหนัก โดยแสดงการคำนวณได้ดังนี้</w:t>
      </w:r>
    </w:p>
    <w:p w14:paraId="0BBC5E02" w14:textId="77777777" w:rsidR="00684DD9" w:rsidRPr="00283726" w:rsidRDefault="00684DD9" w:rsidP="00805C7C">
      <w:pPr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49AA9C89" w14:textId="77777777" w:rsidR="00A05439" w:rsidRDefault="00A05439" w:rsidP="00A05439">
      <w:pPr>
        <w:tabs>
          <w:tab w:val="clear" w:pos="454"/>
        </w:tabs>
        <w:ind w:left="540" w:hanging="2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สำหรับแต่ละงวด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สาม</w:t>
      </w: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Pr="005E6EC5">
        <w:rPr>
          <w:rFonts w:ascii="Angsana New" w:hAnsi="Angsana New" w:cs="Angsana New" w:hint="cs"/>
          <w:b/>
          <w:bCs/>
          <w:i/>
          <w:iCs/>
          <w:sz w:val="30"/>
          <w:szCs w:val="30"/>
        </w:rPr>
        <w:t>3</w:t>
      </w:r>
      <w:r w:rsidRPr="002606E5">
        <w:rPr>
          <w:rFonts w:ascii="Angsana New" w:hAnsi="Angsana New" w:cs="Angsana New" w:hint="cs"/>
          <w:b/>
          <w:bCs/>
          <w:i/>
          <w:iCs/>
          <w:sz w:val="30"/>
          <w:szCs w:val="30"/>
        </w:rPr>
        <w:t>0</w:t>
      </w: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มิถุนายน</w:t>
      </w:r>
    </w:p>
    <w:p w14:paraId="6B8ADF6F" w14:textId="77777777" w:rsidR="00A05439" w:rsidRPr="00365845" w:rsidRDefault="00A05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75" w:type="dxa"/>
        <w:tblInd w:w="396" w:type="dxa"/>
        <w:tblLayout w:type="fixed"/>
        <w:tblLook w:val="04A0" w:firstRow="1" w:lastRow="0" w:firstColumn="1" w:lastColumn="0" w:noHBand="0" w:noVBand="1"/>
      </w:tblPr>
      <w:tblGrid>
        <w:gridCol w:w="4267"/>
        <w:gridCol w:w="1072"/>
        <w:gridCol w:w="262"/>
        <w:gridCol w:w="1082"/>
        <w:gridCol w:w="8"/>
        <w:gridCol w:w="276"/>
        <w:gridCol w:w="1071"/>
        <w:gridCol w:w="6"/>
        <w:gridCol w:w="266"/>
        <w:gridCol w:w="6"/>
        <w:gridCol w:w="1059"/>
      </w:tblGrid>
      <w:tr w:rsidR="001F4D65" w:rsidRPr="007B685F" w14:paraId="03A7F3B1" w14:textId="77777777">
        <w:tc>
          <w:tcPr>
            <w:tcW w:w="2276" w:type="pct"/>
          </w:tcPr>
          <w:p w14:paraId="524717F9" w14:textId="66554328" w:rsidR="001F4D65" w:rsidRPr="007B685F" w:rsidRDefault="000268E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1293" w:type="pct"/>
            <w:gridSpan w:val="4"/>
          </w:tcPr>
          <w:p w14:paraId="0C6F903D" w14:textId="77777777" w:rsidR="001F4D65" w:rsidRPr="007B685F" w:rsidRDefault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EFD3367" w14:textId="77777777" w:rsidR="001F4D65" w:rsidRPr="007B685F" w:rsidRDefault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pct"/>
            <w:gridSpan w:val="5"/>
            <w:hideMark/>
          </w:tcPr>
          <w:p w14:paraId="42A9B595" w14:textId="77777777" w:rsidR="001F4D65" w:rsidRPr="007B685F" w:rsidRDefault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/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1F4D65" w:rsidRPr="007B685F" w14:paraId="490FA793" w14:textId="77777777">
        <w:tc>
          <w:tcPr>
            <w:tcW w:w="2276" w:type="pct"/>
          </w:tcPr>
          <w:p w14:paraId="5D3C899E" w14:textId="77777777" w:rsidR="001F4D65" w:rsidRPr="007B685F" w:rsidRDefault="001F4D65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3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7854B4" w14:textId="77777777" w:rsidR="001F4D65" w:rsidRPr="007B685F" w:rsidRDefault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1566339" w14:textId="77777777" w:rsidR="001F4D65" w:rsidRPr="007B685F" w:rsidRDefault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292F7C" w14:textId="53A348DB" w:rsidR="001F4D65" w:rsidRPr="007B685F" w:rsidRDefault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F4D65" w:rsidRPr="007B685F" w14:paraId="0ADC1D1E" w14:textId="77777777">
        <w:tc>
          <w:tcPr>
            <w:tcW w:w="2276" w:type="pct"/>
          </w:tcPr>
          <w:p w14:paraId="789C9D8C" w14:textId="77777777" w:rsidR="001F4D65" w:rsidRPr="007B685F" w:rsidRDefault="001F4D65" w:rsidP="001F4D6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54FA53" w14:textId="08954944" w:rsidR="001F4D65" w:rsidRPr="007B685F" w:rsidRDefault="001F4D65" w:rsidP="001F4D65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13FC5E" w14:textId="77777777" w:rsidR="001F4D65" w:rsidRPr="007B685F" w:rsidRDefault="001F4D65" w:rsidP="001F4D65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7C5A785" w14:textId="43C23699" w:rsidR="001F4D65" w:rsidRPr="007B685F" w:rsidRDefault="001F4D65" w:rsidP="001F4D65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47" w:type="pct"/>
          </w:tcPr>
          <w:p w14:paraId="74B87F71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FE0211" w14:textId="40DC96FE" w:rsidR="001F4D65" w:rsidRPr="007B685F" w:rsidRDefault="001F4D65" w:rsidP="001F4D65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A2354A" w14:textId="77777777" w:rsidR="001F4D65" w:rsidRPr="007B685F" w:rsidRDefault="001F4D65" w:rsidP="001F4D65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CE36666" w14:textId="3DF10A0F" w:rsidR="001F4D65" w:rsidRPr="007B685F" w:rsidRDefault="001F4D65" w:rsidP="001F4D65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</w:p>
        </w:tc>
      </w:tr>
      <w:tr w:rsidR="001F4D65" w:rsidRPr="007B685F" w14:paraId="00964EFD" w14:textId="77777777">
        <w:tc>
          <w:tcPr>
            <w:tcW w:w="2276" w:type="pct"/>
            <w:hideMark/>
          </w:tcPr>
          <w:p w14:paraId="3955B502" w14:textId="50D20DB2" w:rsidR="001F4D65" w:rsidRPr="007B685F" w:rsidRDefault="001F4D65" w:rsidP="001F4D65">
            <w:pPr>
              <w:tabs>
                <w:tab w:val="left" w:pos="540"/>
              </w:tabs>
              <w:ind w:left="-14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3457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สำหรับงวดที่เป็นส่วนของ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72" w:type="pct"/>
          </w:tcPr>
          <w:p w14:paraId="280DCE8B" w14:textId="77777777" w:rsidR="001F4D65" w:rsidRPr="007B685F" w:rsidRDefault="001F4D65" w:rsidP="001F4D65">
            <w:pPr>
              <w:tabs>
                <w:tab w:val="clear" w:pos="227"/>
                <w:tab w:val="clear" w:pos="454"/>
                <w:tab w:val="clear" w:pos="680"/>
                <w:tab w:val="decimal" w:pos="844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34B9628B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4706433D" w14:textId="77777777" w:rsidR="001F4D65" w:rsidRPr="007B685F" w:rsidRDefault="001F4D65" w:rsidP="001F4D65">
            <w:pPr>
              <w:tabs>
                <w:tab w:val="clear" w:pos="227"/>
                <w:tab w:val="clear" w:pos="454"/>
                <w:tab w:val="clear" w:pos="680"/>
                <w:tab w:val="decimal" w:pos="844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64E65B5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18A0B5D6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686C877D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2696C1D2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1F4D65" w:rsidRPr="007B685F" w14:paraId="7AA80B19" w14:textId="77777777">
        <w:tc>
          <w:tcPr>
            <w:tcW w:w="2276" w:type="pct"/>
            <w:hideMark/>
          </w:tcPr>
          <w:p w14:paraId="2160EE25" w14:textId="77777777" w:rsidR="001F4D65" w:rsidRPr="007B685F" w:rsidRDefault="001F4D65" w:rsidP="001F4D65">
            <w:pPr>
              <w:tabs>
                <w:tab w:val="clear" w:pos="227"/>
                <w:tab w:val="left" w:pos="218"/>
                <w:tab w:val="left" w:pos="540"/>
              </w:tabs>
              <w:ind w:left="-52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572" w:type="pct"/>
          </w:tcPr>
          <w:p w14:paraId="1E9CB7B1" w14:textId="774666C7" w:rsidR="001F4D65" w:rsidRPr="007B685F" w:rsidRDefault="002A35F5" w:rsidP="00AD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FA5E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792)</w:t>
            </w:r>
          </w:p>
        </w:tc>
        <w:tc>
          <w:tcPr>
            <w:tcW w:w="140" w:type="pct"/>
          </w:tcPr>
          <w:p w14:paraId="7D3FD3C2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hideMark/>
          </w:tcPr>
          <w:p w14:paraId="14ABA27E" w14:textId="1700A97E" w:rsidR="001F4D65" w:rsidRPr="007B685F" w:rsidRDefault="001F4D65" w:rsidP="00AD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4,208</w:t>
            </w:r>
          </w:p>
        </w:tc>
        <w:tc>
          <w:tcPr>
            <w:tcW w:w="147" w:type="pct"/>
          </w:tcPr>
          <w:p w14:paraId="178571F3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75713743" w14:textId="0CCC397B" w:rsidR="001F4D65" w:rsidRPr="007B685F" w:rsidRDefault="008F493F" w:rsidP="00A17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3,573</w:t>
            </w:r>
          </w:p>
        </w:tc>
        <w:tc>
          <w:tcPr>
            <w:tcW w:w="148" w:type="pct"/>
            <w:gridSpan w:val="3"/>
          </w:tcPr>
          <w:p w14:paraId="13620A31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hideMark/>
          </w:tcPr>
          <w:p w14:paraId="332DAF3A" w14:textId="2130181A" w:rsidR="001F4D65" w:rsidRPr="007B685F" w:rsidRDefault="001F4D65" w:rsidP="00A17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13,943</w:t>
            </w:r>
          </w:p>
        </w:tc>
      </w:tr>
      <w:tr w:rsidR="001F4D65" w:rsidRPr="007B685F" w14:paraId="15693080" w14:textId="77777777">
        <w:tc>
          <w:tcPr>
            <w:tcW w:w="2276" w:type="pct"/>
            <w:hideMark/>
          </w:tcPr>
          <w:p w14:paraId="1BBEC5C8" w14:textId="3051FA6A" w:rsidR="001F4D65" w:rsidRPr="007B685F" w:rsidRDefault="001F4D65" w:rsidP="001F4D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ดอกเบี้ยจ่ายสะสม</w:t>
            </w:r>
            <w:r w:rsidR="00345719">
              <w:rPr>
                <w:rFonts w:ascii="Angsana New" w:hAnsi="Angsana New" w:cs="Angsana New" w:hint="cs"/>
                <w:sz w:val="30"/>
                <w:szCs w:val="30"/>
                <w:cs/>
              </w:rPr>
              <w:t>และค่าใช้จ่ายอื่น</w:t>
            </w:r>
          </w:p>
        </w:tc>
        <w:tc>
          <w:tcPr>
            <w:tcW w:w="572" w:type="pct"/>
          </w:tcPr>
          <w:p w14:paraId="00B63B57" w14:textId="77777777" w:rsidR="001F4D65" w:rsidRPr="007B685F" w:rsidRDefault="001F4D65" w:rsidP="001F4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6A0F1620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5FD0B931" w14:textId="77777777" w:rsidR="001F4D65" w:rsidRPr="007B685F" w:rsidRDefault="001F4D65" w:rsidP="001F4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55D83DC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4F9880D0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28928900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189E8BE3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1F4D65" w:rsidRPr="007B685F" w14:paraId="138049C5" w14:textId="77777777">
        <w:tc>
          <w:tcPr>
            <w:tcW w:w="2276" w:type="pct"/>
            <w:hideMark/>
          </w:tcPr>
          <w:p w14:paraId="7F765857" w14:textId="179E411A" w:rsidR="001F4D65" w:rsidRPr="007B685F" w:rsidRDefault="001F4D65" w:rsidP="001F4D65">
            <w:pPr>
              <w:tabs>
                <w:tab w:val="clear" w:pos="227"/>
                <w:tab w:val="clear" w:pos="454"/>
                <w:tab w:val="clear" w:pos="680"/>
                <w:tab w:val="left" w:pos="489"/>
                <w:tab w:val="left" w:pos="720"/>
              </w:tabs>
              <w:ind w:left="-63" w:right="-107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</w:t>
            </w:r>
            <w:r w:rsidR="004F0349" w:rsidRPr="004F0349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สุทธิจากภาษีเงินได้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สำหรับงวดของหุ้นกู้</w:t>
            </w:r>
          </w:p>
        </w:tc>
        <w:tc>
          <w:tcPr>
            <w:tcW w:w="572" w:type="pct"/>
          </w:tcPr>
          <w:p w14:paraId="7A280A7F" w14:textId="77777777" w:rsidR="001F4D65" w:rsidRPr="007B685F" w:rsidRDefault="001F4D65" w:rsidP="001F4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6D27A4F1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24EFA6AA" w14:textId="77777777" w:rsidR="001F4D65" w:rsidRPr="007B685F" w:rsidRDefault="001F4D65" w:rsidP="001F4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8D99E01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6F8F4275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65F58840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1778E1EF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1F4D65" w:rsidRPr="007B685F" w14:paraId="782504C6" w14:textId="77777777">
        <w:tc>
          <w:tcPr>
            <w:tcW w:w="2276" w:type="pct"/>
            <w:hideMark/>
          </w:tcPr>
          <w:p w14:paraId="3B9ACA08" w14:textId="2D34406A" w:rsidR="001F4D65" w:rsidRPr="007B685F" w:rsidRDefault="001F4D65" w:rsidP="001F4D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3" w:right="-107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</w:t>
            </w:r>
            <w:r w:rsidR="004F0349"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ด้อยสิทธิ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ที่มีลักษณะคล้ายทุน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4568FA" w14:textId="5895CFB0" w:rsidR="001F4D65" w:rsidRPr="007B685F" w:rsidRDefault="008F493F" w:rsidP="00A1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(135)</w:t>
            </w:r>
          </w:p>
        </w:tc>
        <w:tc>
          <w:tcPr>
            <w:tcW w:w="140" w:type="pct"/>
          </w:tcPr>
          <w:p w14:paraId="4DD91104" w14:textId="77777777" w:rsidR="001F4D65" w:rsidRPr="007B685F" w:rsidRDefault="001F4D65" w:rsidP="001F4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6EAA43" w14:textId="48CC1CDD" w:rsidR="001F4D65" w:rsidRPr="007B685F" w:rsidRDefault="001F4D65" w:rsidP="001F4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16C3">
              <w:rPr>
                <w:rFonts w:ascii="Angsana New" w:hAnsi="Angsana New" w:cs="Angsana New"/>
                <w:sz w:val="30"/>
                <w:szCs w:val="30"/>
              </w:rPr>
              <w:t>(135)</w:t>
            </w:r>
          </w:p>
        </w:tc>
        <w:tc>
          <w:tcPr>
            <w:tcW w:w="147" w:type="pct"/>
          </w:tcPr>
          <w:p w14:paraId="7F867DB7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91CA37" w14:textId="4E65C479" w:rsidR="001F4D65" w:rsidRPr="007B685F" w:rsidRDefault="008F493F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(135)</w:t>
            </w:r>
          </w:p>
        </w:tc>
        <w:tc>
          <w:tcPr>
            <w:tcW w:w="148" w:type="pct"/>
            <w:gridSpan w:val="3"/>
          </w:tcPr>
          <w:p w14:paraId="2507A02F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98FCBF" w14:textId="643BA61D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(135)</w:t>
            </w:r>
          </w:p>
        </w:tc>
      </w:tr>
      <w:tr w:rsidR="00F4691C" w:rsidRPr="007B685F" w14:paraId="5A0857E3" w14:textId="77777777" w:rsidTr="00A86C5F">
        <w:trPr>
          <w:trHeight w:hRule="exact" w:val="360"/>
        </w:trPr>
        <w:tc>
          <w:tcPr>
            <w:tcW w:w="2276" w:type="pct"/>
          </w:tcPr>
          <w:p w14:paraId="5C29E9B6" w14:textId="17FAD435" w:rsidR="00F4691C" w:rsidRPr="00FC3F9A" w:rsidRDefault="004F2D5C" w:rsidP="00A86C5F">
            <w:pPr>
              <w:tabs>
                <w:tab w:val="clear" w:pos="227"/>
                <w:tab w:val="clear" w:pos="454"/>
                <w:tab w:val="clear" w:pos="680"/>
                <w:tab w:val="left" w:pos="372"/>
                <w:tab w:val="left" w:pos="720"/>
              </w:tabs>
              <w:ind w:left="11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F2D5C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4F2D5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(</w:t>
            </w:r>
            <w:r w:rsidRPr="004F2D5C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4F2D5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) </w:t>
            </w:r>
            <w:r w:rsidRPr="004F2D5C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ที่ใช้ในการคำนวณกำไรต่อหุ้น</w:t>
            </w:r>
          </w:p>
        </w:tc>
        <w:tc>
          <w:tcPr>
            <w:tcW w:w="572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F7C58E" w14:textId="6F484AE4" w:rsidR="00F4691C" w:rsidRDefault="009D1D00" w:rsidP="00F46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(927)</w:t>
            </w:r>
          </w:p>
        </w:tc>
        <w:tc>
          <w:tcPr>
            <w:tcW w:w="140" w:type="pct"/>
          </w:tcPr>
          <w:p w14:paraId="1262BBA5" w14:textId="77777777" w:rsidR="00F4691C" w:rsidRPr="007B685F" w:rsidRDefault="00F4691C" w:rsidP="00F46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70C5615C" w14:textId="687384FC" w:rsidR="00F4691C" w:rsidRDefault="00F4691C" w:rsidP="00F46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4,073</w:t>
            </w:r>
          </w:p>
        </w:tc>
        <w:tc>
          <w:tcPr>
            <w:tcW w:w="147" w:type="pct"/>
          </w:tcPr>
          <w:p w14:paraId="5F34FE01" w14:textId="77777777" w:rsidR="00F4691C" w:rsidRPr="007B685F" w:rsidRDefault="00F4691C" w:rsidP="00F46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bottom w:val="double" w:sz="4" w:space="0" w:color="auto"/>
              <w:right w:val="nil"/>
            </w:tcBorders>
          </w:tcPr>
          <w:p w14:paraId="0F0168AC" w14:textId="660D12A8" w:rsidR="00F4691C" w:rsidRDefault="002022DA" w:rsidP="00F46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3,4</w:t>
            </w:r>
            <w:r w:rsidR="00536FB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38</w:t>
            </w:r>
          </w:p>
        </w:tc>
        <w:tc>
          <w:tcPr>
            <w:tcW w:w="148" w:type="pct"/>
            <w:gridSpan w:val="3"/>
          </w:tcPr>
          <w:p w14:paraId="44194F13" w14:textId="77777777" w:rsidR="00F4691C" w:rsidRPr="007B685F" w:rsidRDefault="00F4691C" w:rsidP="00F46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bottom w:val="double" w:sz="4" w:space="0" w:color="auto"/>
              <w:right w:val="nil"/>
            </w:tcBorders>
          </w:tcPr>
          <w:p w14:paraId="19FB5569" w14:textId="32C1B6DA" w:rsidR="00F4691C" w:rsidRDefault="00F4691C" w:rsidP="00F46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13,808</w:t>
            </w:r>
          </w:p>
        </w:tc>
      </w:tr>
      <w:tr w:rsidR="004F0349" w:rsidRPr="007B685F" w14:paraId="11EB538D" w14:textId="77777777" w:rsidTr="004F2D5C">
        <w:trPr>
          <w:trHeight w:hRule="exact" w:val="392"/>
        </w:trPr>
        <w:tc>
          <w:tcPr>
            <w:tcW w:w="2276" w:type="pct"/>
          </w:tcPr>
          <w:p w14:paraId="07D7BFAC" w14:textId="77777777" w:rsidR="004F0349" w:rsidRPr="00FC3F9A" w:rsidRDefault="004F0349" w:rsidP="001F4D65">
            <w:pPr>
              <w:tabs>
                <w:tab w:val="clear" w:pos="227"/>
                <w:tab w:val="clear" w:pos="454"/>
                <w:tab w:val="clear" w:pos="680"/>
                <w:tab w:val="left" w:pos="372"/>
                <w:tab w:val="left" w:pos="720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AE0CB46" w14:textId="77777777" w:rsidR="004F0349" w:rsidRDefault="004F0349" w:rsidP="001F4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1CE33990" w14:textId="77777777" w:rsidR="004F0349" w:rsidRPr="007B685F" w:rsidRDefault="004F0349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42409FA" w14:textId="77777777" w:rsidR="004F0349" w:rsidRDefault="004F0349" w:rsidP="001F4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59F8C4C" w14:textId="77777777" w:rsidR="004F0349" w:rsidRPr="007B685F" w:rsidRDefault="004F0349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  <w:left w:val="nil"/>
              <w:right w:val="nil"/>
            </w:tcBorders>
          </w:tcPr>
          <w:p w14:paraId="54D5F63B" w14:textId="77777777" w:rsidR="004F0349" w:rsidRDefault="004F0349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2F541F3C" w14:textId="77777777" w:rsidR="004F0349" w:rsidRPr="007B685F" w:rsidRDefault="004F0349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  <w:left w:val="nil"/>
              <w:right w:val="nil"/>
            </w:tcBorders>
          </w:tcPr>
          <w:p w14:paraId="493F068E" w14:textId="77777777" w:rsidR="004F0349" w:rsidRDefault="004F0349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1F4D65" w:rsidRPr="007B685F" w14:paraId="5BF94814" w14:textId="77777777">
        <w:tc>
          <w:tcPr>
            <w:tcW w:w="2276" w:type="pct"/>
          </w:tcPr>
          <w:p w14:paraId="0D2088E4" w14:textId="77777777" w:rsidR="001F4D65" w:rsidRPr="007B685F" w:rsidRDefault="001F4D65" w:rsidP="001F4D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จำนวนหุ้นสามัญที่ถือโดยบุคคลภายนอก</w:t>
            </w: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</w:tcPr>
          <w:p w14:paraId="34305C1C" w14:textId="77777777" w:rsidR="001F4D65" w:rsidRDefault="001F4D65" w:rsidP="001F4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3E4A6A60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right w:val="nil"/>
            </w:tcBorders>
          </w:tcPr>
          <w:p w14:paraId="47DFB44D" w14:textId="77777777" w:rsidR="001F4D65" w:rsidRPr="007B685F" w:rsidRDefault="001F4D65" w:rsidP="001F4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C14B620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</w:tcPr>
          <w:p w14:paraId="719BE6C1" w14:textId="77777777" w:rsidR="001F4D65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04F06125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</w:tcPr>
          <w:p w14:paraId="14CB72A1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1F4D65" w:rsidRPr="007B685F" w14:paraId="1E62129D" w14:textId="77777777">
        <w:tc>
          <w:tcPr>
            <w:tcW w:w="2276" w:type="pct"/>
          </w:tcPr>
          <w:p w14:paraId="054F0CF2" w14:textId="77777777" w:rsidR="001F4D65" w:rsidRPr="007B685F" w:rsidRDefault="001F4D65" w:rsidP="001F4D65">
            <w:pPr>
              <w:tabs>
                <w:tab w:val="clear" w:pos="227"/>
                <w:tab w:val="clear" w:pos="454"/>
                <w:tab w:val="clear" w:pos="680"/>
                <w:tab w:val="left" w:pos="153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ตามวิธีถัวเฉลี่ยถ่วงน้ำหนัก</w:t>
            </w: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</w:tcPr>
          <w:p w14:paraId="44B0660C" w14:textId="77777777" w:rsidR="001F4D65" w:rsidRDefault="001F4D65" w:rsidP="001F4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3E47B4CC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right w:val="nil"/>
            </w:tcBorders>
          </w:tcPr>
          <w:p w14:paraId="5FEFD92A" w14:textId="77777777" w:rsidR="001F4D65" w:rsidRPr="007B685F" w:rsidRDefault="001F4D65" w:rsidP="001F4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F6AFF0C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</w:tcPr>
          <w:p w14:paraId="16C71A39" w14:textId="77777777" w:rsidR="001F4D65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6F45AC49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</w:tcPr>
          <w:p w14:paraId="5EEF5378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1F4D65" w:rsidRPr="007B685F" w14:paraId="7948557C" w14:textId="77777777">
        <w:tc>
          <w:tcPr>
            <w:tcW w:w="2276" w:type="pct"/>
            <w:hideMark/>
          </w:tcPr>
          <w:p w14:paraId="3370D9B7" w14:textId="77777777" w:rsidR="001F4D65" w:rsidRPr="007B685F" w:rsidRDefault="001F4D65" w:rsidP="001F4D65">
            <w:pPr>
              <w:tabs>
                <w:tab w:val="left" w:pos="540"/>
              </w:tabs>
              <w:ind w:left="21" w:right="-13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จำนวนหุ้นสามัญที่ออก ณ วันต้นงวด</w:t>
            </w:r>
          </w:p>
        </w:tc>
        <w:tc>
          <w:tcPr>
            <w:tcW w:w="572" w:type="pct"/>
            <w:shd w:val="clear" w:color="auto" w:fill="auto"/>
          </w:tcPr>
          <w:p w14:paraId="0B5D22AA" w14:textId="374A7D15" w:rsidR="001F4D65" w:rsidRPr="007B685F" w:rsidRDefault="001E0D8B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8,611</w:t>
            </w:r>
          </w:p>
        </w:tc>
        <w:tc>
          <w:tcPr>
            <w:tcW w:w="140" w:type="pct"/>
          </w:tcPr>
          <w:p w14:paraId="0F079DCA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hideMark/>
          </w:tcPr>
          <w:p w14:paraId="323D138B" w14:textId="14B78ACC" w:rsidR="001F4D65" w:rsidRPr="007B685F" w:rsidRDefault="001F4D65" w:rsidP="00A17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8,611</w:t>
            </w:r>
          </w:p>
        </w:tc>
        <w:tc>
          <w:tcPr>
            <w:tcW w:w="151" w:type="pct"/>
            <w:gridSpan w:val="2"/>
          </w:tcPr>
          <w:p w14:paraId="6C238812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2A280CCE" w14:textId="314873BB" w:rsidR="001F4D65" w:rsidRPr="007B685F" w:rsidRDefault="00596C0A" w:rsidP="00A17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8,611</w:t>
            </w:r>
          </w:p>
        </w:tc>
        <w:tc>
          <w:tcPr>
            <w:tcW w:w="145" w:type="pct"/>
            <w:gridSpan w:val="2"/>
          </w:tcPr>
          <w:p w14:paraId="5D8014D3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hideMark/>
          </w:tcPr>
          <w:p w14:paraId="15ABC244" w14:textId="23521EB9" w:rsidR="001F4D65" w:rsidRPr="007B685F" w:rsidRDefault="001F4D65" w:rsidP="00A17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8,611</w:t>
            </w:r>
          </w:p>
        </w:tc>
      </w:tr>
      <w:tr w:rsidR="001F4D65" w:rsidRPr="007B685F" w14:paraId="216053D6" w14:textId="77777777">
        <w:tc>
          <w:tcPr>
            <w:tcW w:w="2276" w:type="pct"/>
            <w:hideMark/>
          </w:tcPr>
          <w:p w14:paraId="67046B62" w14:textId="77777777" w:rsidR="001F4D65" w:rsidRPr="007B685F" w:rsidRDefault="001F4D65" w:rsidP="001F4D65">
            <w:pPr>
              <w:tabs>
                <w:tab w:val="left" w:pos="540"/>
              </w:tabs>
              <w:ind w:left="21" w:right="-13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จำนวนหุ้นทุนซื้อคืนถือโดยบริษัทย่อย</w:t>
            </w:r>
          </w:p>
        </w:tc>
        <w:tc>
          <w:tcPr>
            <w:tcW w:w="57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F9879D3" w14:textId="19268AFC" w:rsidR="001F4D65" w:rsidRPr="007B685F" w:rsidRDefault="001E0D8B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(470)</w:t>
            </w:r>
          </w:p>
        </w:tc>
        <w:tc>
          <w:tcPr>
            <w:tcW w:w="140" w:type="pct"/>
          </w:tcPr>
          <w:p w14:paraId="07866AB9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hideMark/>
          </w:tcPr>
          <w:p w14:paraId="4AB8F13B" w14:textId="238F1AB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(470)</w:t>
            </w:r>
          </w:p>
        </w:tc>
        <w:tc>
          <w:tcPr>
            <w:tcW w:w="151" w:type="pct"/>
            <w:gridSpan w:val="2"/>
          </w:tcPr>
          <w:p w14:paraId="340B3CDA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left w:val="nil"/>
              <w:right w:val="nil"/>
            </w:tcBorders>
          </w:tcPr>
          <w:p w14:paraId="2E2A378F" w14:textId="438C96E3" w:rsidR="001F4D65" w:rsidRPr="007B685F" w:rsidRDefault="00596C0A" w:rsidP="00234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24A243EA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nil"/>
              <w:left w:val="nil"/>
              <w:right w:val="nil"/>
            </w:tcBorders>
            <w:hideMark/>
          </w:tcPr>
          <w:p w14:paraId="00142F1E" w14:textId="37FF03EB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F4D65" w:rsidRPr="007B685F" w14:paraId="6C4B4C75" w14:textId="77777777">
        <w:tc>
          <w:tcPr>
            <w:tcW w:w="2276" w:type="pct"/>
          </w:tcPr>
          <w:p w14:paraId="077D0C98" w14:textId="77777777" w:rsidR="001F4D65" w:rsidRPr="007B685F" w:rsidRDefault="001F4D65" w:rsidP="001F4D65">
            <w:pPr>
              <w:tabs>
                <w:tab w:val="left" w:pos="540"/>
              </w:tabs>
              <w:ind w:left="21" w:right="-13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57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8C7C8" w14:textId="70BE9CC0" w:rsidR="001F4D65" w:rsidRDefault="006C1630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</w:t>
            </w:r>
            <w:r w:rsidR="00702E02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9)</w:t>
            </w:r>
          </w:p>
        </w:tc>
        <w:tc>
          <w:tcPr>
            <w:tcW w:w="140" w:type="pct"/>
          </w:tcPr>
          <w:p w14:paraId="5FF53612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left w:val="nil"/>
              <w:bottom w:val="single" w:sz="4" w:space="0" w:color="auto"/>
              <w:right w:val="nil"/>
            </w:tcBorders>
          </w:tcPr>
          <w:p w14:paraId="5D283863" w14:textId="66F75E23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(204)</w:t>
            </w:r>
          </w:p>
        </w:tc>
        <w:tc>
          <w:tcPr>
            <w:tcW w:w="151" w:type="pct"/>
            <w:gridSpan w:val="2"/>
          </w:tcPr>
          <w:p w14:paraId="6B0824B9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bottom w:val="single" w:sz="4" w:space="0" w:color="auto"/>
              <w:right w:val="nil"/>
            </w:tcBorders>
          </w:tcPr>
          <w:p w14:paraId="3275C997" w14:textId="20E4DA77" w:rsidR="001F4D65" w:rsidRDefault="00596C0A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A74DA">
              <w:rPr>
                <w:rFonts w:ascii="Angsana New" w:hAnsi="Angsana New" w:cs="Angsana New"/>
                <w:sz w:val="30"/>
                <w:szCs w:val="30"/>
              </w:rPr>
              <w:t>289)</w:t>
            </w:r>
          </w:p>
        </w:tc>
        <w:tc>
          <w:tcPr>
            <w:tcW w:w="145" w:type="pct"/>
            <w:gridSpan w:val="2"/>
          </w:tcPr>
          <w:p w14:paraId="6BC36D69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34940E4" w14:textId="152B8C31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(204)</w:t>
            </w:r>
          </w:p>
        </w:tc>
      </w:tr>
      <w:tr w:rsidR="001F4D65" w:rsidRPr="007B685F" w14:paraId="68B37DCC" w14:textId="77777777">
        <w:tc>
          <w:tcPr>
            <w:tcW w:w="2276" w:type="pct"/>
          </w:tcPr>
          <w:p w14:paraId="5EDEE038" w14:textId="11ECD6BC" w:rsidR="001F4D65" w:rsidRDefault="00667F5E" w:rsidP="001F4D65">
            <w:pPr>
              <w:tabs>
                <w:tab w:val="left" w:pos="540"/>
              </w:tabs>
              <w:ind w:left="38" w:right="-138" w:hanging="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4C9F9C" w14:textId="2A2618F6" w:rsidR="001F4D65" w:rsidRPr="00EE560B" w:rsidRDefault="00596C0A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7,852</w:t>
            </w:r>
          </w:p>
        </w:tc>
        <w:tc>
          <w:tcPr>
            <w:tcW w:w="140" w:type="pct"/>
          </w:tcPr>
          <w:p w14:paraId="4193E04A" w14:textId="77777777" w:rsidR="001F4D65" w:rsidRPr="00EE560B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</w:tcPr>
          <w:p w14:paraId="61104EB2" w14:textId="2FABB182" w:rsidR="001F4D65" w:rsidRPr="00EE560B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7,937</w:t>
            </w:r>
          </w:p>
        </w:tc>
        <w:tc>
          <w:tcPr>
            <w:tcW w:w="151" w:type="pct"/>
            <w:gridSpan w:val="2"/>
          </w:tcPr>
          <w:p w14:paraId="49A7FE5F" w14:textId="77777777" w:rsidR="001F4D65" w:rsidRPr="00EE560B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D65814" w14:textId="390F8843" w:rsidR="001F4D65" w:rsidRPr="00EE560B" w:rsidRDefault="00DA74DA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8,322</w:t>
            </w:r>
          </w:p>
        </w:tc>
        <w:tc>
          <w:tcPr>
            <w:tcW w:w="145" w:type="pct"/>
            <w:gridSpan w:val="2"/>
          </w:tcPr>
          <w:p w14:paraId="55FDE1BD" w14:textId="77777777" w:rsidR="001F4D65" w:rsidRPr="00EE560B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7C9EDC6" w14:textId="1B5DA3D5" w:rsidR="001F4D65" w:rsidRPr="00EE560B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8,407</w:t>
            </w:r>
          </w:p>
        </w:tc>
      </w:tr>
      <w:tr w:rsidR="001F4D65" w:rsidRPr="007B685F" w14:paraId="158761B1" w14:textId="77777777">
        <w:trPr>
          <w:trHeight w:hRule="exact" w:val="360"/>
        </w:trPr>
        <w:tc>
          <w:tcPr>
            <w:tcW w:w="2276" w:type="pct"/>
          </w:tcPr>
          <w:p w14:paraId="48EDF624" w14:textId="77777777" w:rsidR="001F4D65" w:rsidRDefault="001F4D65" w:rsidP="001F4D65">
            <w:pPr>
              <w:tabs>
                <w:tab w:val="left" w:pos="540"/>
              </w:tabs>
              <w:ind w:left="35" w:right="-3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C08A6A8" w14:textId="77777777" w:rsidR="001F4D65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22EE643C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  <w:left w:val="nil"/>
              <w:right w:val="nil"/>
            </w:tcBorders>
          </w:tcPr>
          <w:p w14:paraId="2E88062C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33619E8D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30C5586" w14:textId="77777777" w:rsidR="001F4D65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4B39C866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2C9DF47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F4D65" w:rsidRPr="007B685F" w14:paraId="5534191B" w14:textId="77777777">
        <w:tc>
          <w:tcPr>
            <w:tcW w:w="2276" w:type="pct"/>
          </w:tcPr>
          <w:p w14:paraId="05BB6DF1" w14:textId="48386F1E" w:rsidR="001F4D65" w:rsidRDefault="001F4D65" w:rsidP="001F4D65">
            <w:pPr>
              <w:tabs>
                <w:tab w:val="left" w:pos="540"/>
              </w:tabs>
              <w:ind w:left="35" w:right="-3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FD42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72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75683B" w14:textId="25AF3CBD" w:rsidR="001F4D65" w:rsidRDefault="002E15D3" w:rsidP="00234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80"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DA74D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0.12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0" w:type="pct"/>
            <w:shd w:val="clear" w:color="auto" w:fill="auto"/>
          </w:tcPr>
          <w:p w14:paraId="6D2C6351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EB09FF" w14:textId="01996FD5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1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0.51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05EB57E1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96F6DB" w14:textId="3F880A4B" w:rsidR="001F4D65" w:rsidRPr="00C42D7D" w:rsidRDefault="00DA74DA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10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0.41</w:t>
            </w:r>
          </w:p>
        </w:tc>
        <w:tc>
          <w:tcPr>
            <w:tcW w:w="145" w:type="pct"/>
            <w:gridSpan w:val="2"/>
          </w:tcPr>
          <w:p w14:paraId="2A88F82A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63A53D78" w14:textId="577BE428" w:rsidR="001F4D65" w:rsidRPr="00C42D7D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120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1.64</w:t>
            </w:r>
          </w:p>
        </w:tc>
      </w:tr>
    </w:tbl>
    <w:p w14:paraId="13EFF07E" w14:textId="4E000FC3" w:rsidR="00A05439" w:rsidRDefault="00A05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3697D0F" w14:textId="77777777" w:rsidR="00A05439" w:rsidRDefault="00A05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66FB282" w14:textId="425BF378" w:rsidR="00F11971" w:rsidRDefault="00F11971" w:rsidP="00F11971">
      <w:pPr>
        <w:tabs>
          <w:tab w:val="clear" w:pos="454"/>
        </w:tabs>
        <w:ind w:left="540" w:hanging="2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สำหรับแต่ละงวด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หก</w:t>
      </w: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Pr="005E6EC5">
        <w:rPr>
          <w:rFonts w:ascii="Angsana New" w:hAnsi="Angsana New" w:cs="Angsana New" w:hint="cs"/>
          <w:b/>
          <w:bCs/>
          <w:i/>
          <w:iCs/>
          <w:sz w:val="30"/>
          <w:szCs w:val="30"/>
        </w:rPr>
        <w:t>3</w:t>
      </w:r>
      <w:r w:rsidRPr="002606E5">
        <w:rPr>
          <w:rFonts w:ascii="Angsana New" w:hAnsi="Angsana New" w:cs="Angsana New" w:hint="cs"/>
          <w:b/>
          <w:bCs/>
          <w:i/>
          <w:iCs/>
          <w:sz w:val="30"/>
          <w:szCs w:val="30"/>
        </w:rPr>
        <w:t>0</w:t>
      </w: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มิถุนายน</w:t>
      </w:r>
    </w:p>
    <w:p w14:paraId="761FE4C3" w14:textId="77777777" w:rsidR="00F11971" w:rsidRPr="00365845" w:rsidRDefault="00F11971" w:rsidP="00F11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75" w:type="dxa"/>
        <w:tblInd w:w="396" w:type="dxa"/>
        <w:tblLayout w:type="fixed"/>
        <w:tblLook w:val="04A0" w:firstRow="1" w:lastRow="0" w:firstColumn="1" w:lastColumn="0" w:noHBand="0" w:noVBand="1"/>
      </w:tblPr>
      <w:tblGrid>
        <w:gridCol w:w="4267"/>
        <w:gridCol w:w="1072"/>
        <w:gridCol w:w="262"/>
        <w:gridCol w:w="1082"/>
        <w:gridCol w:w="8"/>
        <w:gridCol w:w="276"/>
        <w:gridCol w:w="1071"/>
        <w:gridCol w:w="6"/>
        <w:gridCol w:w="266"/>
        <w:gridCol w:w="6"/>
        <w:gridCol w:w="1059"/>
      </w:tblGrid>
      <w:tr w:rsidR="00F11971" w:rsidRPr="007B685F" w14:paraId="25F027C9" w14:textId="77777777">
        <w:tc>
          <w:tcPr>
            <w:tcW w:w="2276" w:type="pct"/>
          </w:tcPr>
          <w:p w14:paraId="40980E3E" w14:textId="77777777" w:rsidR="00F11971" w:rsidRPr="007B685F" w:rsidRDefault="00F11971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1293" w:type="pct"/>
            <w:gridSpan w:val="4"/>
          </w:tcPr>
          <w:p w14:paraId="24672EAD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57667A2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pct"/>
            <w:gridSpan w:val="5"/>
            <w:hideMark/>
          </w:tcPr>
          <w:p w14:paraId="4A7281F3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/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F11971" w:rsidRPr="007B685F" w14:paraId="20EDE874" w14:textId="77777777">
        <w:tc>
          <w:tcPr>
            <w:tcW w:w="2276" w:type="pct"/>
          </w:tcPr>
          <w:p w14:paraId="09332210" w14:textId="77777777" w:rsidR="00F11971" w:rsidRPr="007B685F" w:rsidRDefault="00F11971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3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AE83B4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6FF333C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5D4A09" w14:textId="3A2EEA40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11971" w:rsidRPr="007B685F" w14:paraId="1C633801" w14:textId="77777777">
        <w:tc>
          <w:tcPr>
            <w:tcW w:w="2276" w:type="pct"/>
          </w:tcPr>
          <w:p w14:paraId="61FB71EC" w14:textId="77777777" w:rsidR="00F11971" w:rsidRPr="007B685F" w:rsidRDefault="00F11971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4E4507" w14:textId="77777777" w:rsidR="00F11971" w:rsidRPr="007B685F" w:rsidRDefault="00F11971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BACC4D" w14:textId="77777777" w:rsidR="00F11971" w:rsidRPr="007B685F" w:rsidRDefault="00F11971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3C66A3" w14:textId="77777777" w:rsidR="00F11971" w:rsidRPr="007B685F" w:rsidRDefault="00F11971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47" w:type="pct"/>
          </w:tcPr>
          <w:p w14:paraId="183A4BB1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767BED" w14:textId="77777777" w:rsidR="00F11971" w:rsidRPr="007B685F" w:rsidRDefault="00F11971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7CF688" w14:textId="77777777" w:rsidR="00F11971" w:rsidRPr="007B685F" w:rsidRDefault="00F11971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0AAB88" w14:textId="77777777" w:rsidR="00F11971" w:rsidRPr="007B685F" w:rsidRDefault="00F11971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</w:p>
        </w:tc>
      </w:tr>
      <w:tr w:rsidR="00F11971" w:rsidRPr="007B685F" w14:paraId="290D76EA" w14:textId="77777777">
        <w:tc>
          <w:tcPr>
            <w:tcW w:w="2276" w:type="pct"/>
            <w:hideMark/>
          </w:tcPr>
          <w:p w14:paraId="25684FAA" w14:textId="77777777" w:rsidR="00F11971" w:rsidRPr="007B685F" w:rsidRDefault="00F11971">
            <w:pPr>
              <w:tabs>
                <w:tab w:val="left" w:pos="540"/>
              </w:tabs>
              <w:ind w:left="-14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สำหรับงวดที่เป็นส่วนของ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72" w:type="pct"/>
          </w:tcPr>
          <w:p w14:paraId="2DC4E34F" w14:textId="77777777" w:rsidR="00F11971" w:rsidRPr="007B685F" w:rsidRDefault="00F11971">
            <w:pPr>
              <w:tabs>
                <w:tab w:val="clear" w:pos="227"/>
                <w:tab w:val="clear" w:pos="454"/>
                <w:tab w:val="clear" w:pos="680"/>
                <w:tab w:val="decimal" w:pos="844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75510A2A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40FFDD80" w14:textId="77777777" w:rsidR="00F11971" w:rsidRPr="007B685F" w:rsidRDefault="00F11971">
            <w:pPr>
              <w:tabs>
                <w:tab w:val="clear" w:pos="227"/>
                <w:tab w:val="clear" w:pos="454"/>
                <w:tab w:val="clear" w:pos="680"/>
                <w:tab w:val="decimal" w:pos="844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2E1553D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098FC18E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6B01277F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265514D8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11971" w:rsidRPr="007B685F" w14:paraId="3D9CD6E9" w14:textId="77777777">
        <w:tc>
          <w:tcPr>
            <w:tcW w:w="2276" w:type="pct"/>
            <w:hideMark/>
          </w:tcPr>
          <w:p w14:paraId="0497BDB0" w14:textId="77777777" w:rsidR="00F11971" w:rsidRPr="007B685F" w:rsidRDefault="00F11971">
            <w:pPr>
              <w:tabs>
                <w:tab w:val="clear" w:pos="227"/>
                <w:tab w:val="left" w:pos="218"/>
                <w:tab w:val="left" w:pos="540"/>
              </w:tabs>
              <w:ind w:left="-52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572" w:type="pct"/>
          </w:tcPr>
          <w:p w14:paraId="4C54B1C6" w14:textId="30F587D6" w:rsidR="00F11971" w:rsidRPr="007B685F" w:rsidRDefault="0011793F" w:rsidP="00710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(3,518)</w:t>
            </w:r>
          </w:p>
        </w:tc>
        <w:tc>
          <w:tcPr>
            <w:tcW w:w="140" w:type="pct"/>
          </w:tcPr>
          <w:p w14:paraId="6834D28B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hideMark/>
          </w:tcPr>
          <w:p w14:paraId="4D7E01A0" w14:textId="0CA3D3FC" w:rsidR="00F11971" w:rsidRPr="007B685F" w:rsidRDefault="00A651AA" w:rsidP="00710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7,050</w:t>
            </w:r>
          </w:p>
        </w:tc>
        <w:tc>
          <w:tcPr>
            <w:tcW w:w="147" w:type="pct"/>
          </w:tcPr>
          <w:p w14:paraId="76113CE0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0E5950D8" w14:textId="0DF74F3A" w:rsidR="00F11971" w:rsidRPr="007B685F" w:rsidRDefault="00E677AA" w:rsidP="007104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1,418</w:t>
            </w:r>
          </w:p>
        </w:tc>
        <w:tc>
          <w:tcPr>
            <w:tcW w:w="148" w:type="pct"/>
            <w:gridSpan w:val="3"/>
          </w:tcPr>
          <w:p w14:paraId="137F1E80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hideMark/>
          </w:tcPr>
          <w:p w14:paraId="0EC1D88A" w14:textId="2C31AB5A" w:rsidR="00F11971" w:rsidRPr="007B685F" w:rsidRDefault="00B932E6" w:rsidP="007104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20,174</w:t>
            </w:r>
          </w:p>
        </w:tc>
      </w:tr>
      <w:tr w:rsidR="00F11971" w:rsidRPr="007B685F" w14:paraId="12FADEA0" w14:textId="77777777">
        <w:tc>
          <w:tcPr>
            <w:tcW w:w="2276" w:type="pct"/>
            <w:hideMark/>
          </w:tcPr>
          <w:p w14:paraId="44ED8C00" w14:textId="77777777" w:rsidR="00F11971" w:rsidRPr="007B685F" w:rsidRDefault="00F119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ดอกเบี้ยจ่ายสะสม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และค่าใช้จ่ายอื่น</w:t>
            </w:r>
          </w:p>
        </w:tc>
        <w:tc>
          <w:tcPr>
            <w:tcW w:w="572" w:type="pct"/>
          </w:tcPr>
          <w:p w14:paraId="6820B04B" w14:textId="77777777" w:rsidR="00F11971" w:rsidRPr="007B685F" w:rsidRDefault="00F11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49181459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3BD171C6" w14:textId="77777777" w:rsidR="00F11971" w:rsidRPr="007B685F" w:rsidRDefault="00F11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D0691CB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301402EC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0AC0DA0D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2379CEAF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F11971" w:rsidRPr="007B685F" w14:paraId="72A438F9" w14:textId="77777777">
        <w:tc>
          <w:tcPr>
            <w:tcW w:w="2276" w:type="pct"/>
            <w:hideMark/>
          </w:tcPr>
          <w:p w14:paraId="3D3B6BCE" w14:textId="77777777" w:rsidR="00F11971" w:rsidRPr="007B685F" w:rsidRDefault="00F11971">
            <w:pPr>
              <w:tabs>
                <w:tab w:val="clear" w:pos="227"/>
                <w:tab w:val="clear" w:pos="454"/>
                <w:tab w:val="clear" w:pos="680"/>
                <w:tab w:val="left" w:pos="489"/>
                <w:tab w:val="left" w:pos="720"/>
              </w:tabs>
              <w:ind w:left="-63" w:right="-107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</w:t>
            </w:r>
            <w:r w:rsidRPr="004F0349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สุทธิจากภาษีเงินได้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สำหรับงวดของหุ้นกู้</w:t>
            </w:r>
          </w:p>
        </w:tc>
        <w:tc>
          <w:tcPr>
            <w:tcW w:w="572" w:type="pct"/>
          </w:tcPr>
          <w:p w14:paraId="2BA382D9" w14:textId="77777777" w:rsidR="00F11971" w:rsidRPr="007B685F" w:rsidRDefault="00F11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3ADF7D79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2ADD5F1A" w14:textId="77777777" w:rsidR="00F11971" w:rsidRPr="007B685F" w:rsidRDefault="00F11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996419D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645FDD5A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4CBBC42C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5A61BD33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F11971" w:rsidRPr="007B685F" w14:paraId="7B03BE37" w14:textId="77777777">
        <w:tc>
          <w:tcPr>
            <w:tcW w:w="2276" w:type="pct"/>
            <w:hideMark/>
          </w:tcPr>
          <w:p w14:paraId="212A946E" w14:textId="77777777" w:rsidR="00F11971" w:rsidRPr="007B685F" w:rsidRDefault="00F119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3" w:right="-107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ด้อยสิทธิที่มีลักษณะคล้ายทุน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8D100E" w14:textId="6B7824B7" w:rsidR="00F11971" w:rsidRPr="007B685F" w:rsidRDefault="0055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(268)</w:t>
            </w:r>
          </w:p>
        </w:tc>
        <w:tc>
          <w:tcPr>
            <w:tcW w:w="140" w:type="pct"/>
          </w:tcPr>
          <w:p w14:paraId="33ADEFF5" w14:textId="77777777" w:rsidR="00F11971" w:rsidRPr="007B685F" w:rsidRDefault="00F11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DB620C" w14:textId="70C6922F" w:rsidR="00F11971" w:rsidRPr="007B685F" w:rsidRDefault="00F11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16C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932E6">
              <w:rPr>
                <w:rFonts w:ascii="Angsana New" w:hAnsi="Angsana New" w:cs="Angsana New"/>
                <w:sz w:val="30"/>
                <w:szCs w:val="30"/>
              </w:rPr>
              <w:t>280</w:t>
            </w:r>
            <w:r w:rsidRPr="001D16C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254D2A3F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5A7C18" w14:textId="5FC2C3D0" w:rsidR="00F11971" w:rsidRPr="007B685F" w:rsidRDefault="00E67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(268)</w:t>
            </w:r>
          </w:p>
        </w:tc>
        <w:tc>
          <w:tcPr>
            <w:tcW w:w="148" w:type="pct"/>
            <w:gridSpan w:val="3"/>
          </w:tcPr>
          <w:p w14:paraId="565769F4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88892F" w14:textId="22FF6275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B932E6">
              <w:rPr>
                <w:rFonts w:ascii="Angsana New" w:hAnsi="Angsana New" w:cs="Angsana New"/>
                <w:color w:val="000000"/>
                <w:sz w:val="30"/>
                <w:szCs w:val="30"/>
              </w:rPr>
              <w:t>280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F11971" w:rsidRPr="007B685F" w14:paraId="5382FB81" w14:textId="77777777">
        <w:trPr>
          <w:trHeight w:hRule="exact" w:val="360"/>
        </w:trPr>
        <w:tc>
          <w:tcPr>
            <w:tcW w:w="2276" w:type="pct"/>
          </w:tcPr>
          <w:p w14:paraId="6911E906" w14:textId="5BB95B87" w:rsidR="00F11971" w:rsidRPr="00FC3F9A" w:rsidRDefault="007868BD" w:rsidP="007868BD">
            <w:pPr>
              <w:tabs>
                <w:tab w:val="clear" w:pos="227"/>
                <w:tab w:val="clear" w:pos="454"/>
                <w:tab w:val="clear" w:pos="680"/>
                <w:tab w:val="left" w:pos="372"/>
                <w:tab w:val="left" w:pos="720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ที่ใช้ในการคำนวณ</w:t>
            </w:r>
            <w:r w:rsidR="00F11971"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</w:t>
            </w:r>
          </w:p>
        </w:tc>
        <w:tc>
          <w:tcPr>
            <w:tcW w:w="572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258A41" w14:textId="4C861DE9" w:rsidR="00F11971" w:rsidRDefault="00271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(3,786)</w:t>
            </w:r>
          </w:p>
        </w:tc>
        <w:tc>
          <w:tcPr>
            <w:tcW w:w="140" w:type="pct"/>
          </w:tcPr>
          <w:p w14:paraId="0E35E237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44342289" w14:textId="15C08A25" w:rsidR="00F11971" w:rsidRDefault="00B9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6,770</w:t>
            </w:r>
          </w:p>
        </w:tc>
        <w:tc>
          <w:tcPr>
            <w:tcW w:w="147" w:type="pct"/>
          </w:tcPr>
          <w:p w14:paraId="1F1DB159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bottom w:val="double" w:sz="4" w:space="0" w:color="auto"/>
              <w:right w:val="nil"/>
            </w:tcBorders>
          </w:tcPr>
          <w:p w14:paraId="51295310" w14:textId="0174BCC4" w:rsidR="00F11971" w:rsidRDefault="001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1,150</w:t>
            </w:r>
          </w:p>
        </w:tc>
        <w:tc>
          <w:tcPr>
            <w:tcW w:w="148" w:type="pct"/>
            <w:gridSpan w:val="3"/>
          </w:tcPr>
          <w:p w14:paraId="39645B57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bottom w:val="double" w:sz="4" w:space="0" w:color="auto"/>
              <w:right w:val="nil"/>
            </w:tcBorders>
          </w:tcPr>
          <w:p w14:paraId="5A10D9DE" w14:textId="4CC465C8" w:rsidR="00F11971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B932E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9,894</w:t>
            </w:r>
          </w:p>
        </w:tc>
      </w:tr>
      <w:tr w:rsidR="00F11971" w:rsidRPr="007B685F" w14:paraId="1B9EE795" w14:textId="77777777" w:rsidTr="007868BD">
        <w:trPr>
          <w:trHeight w:hRule="exact" w:val="392"/>
        </w:trPr>
        <w:tc>
          <w:tcPr>
            <w:tcW w:w="2276" w:type="pct"/>
          </w:tcPr>
          <w:p w14:paraId="62F7663E" w14:textId="77777777" w:rsidR="00F11971" w:rsidRPr="00FC3F9A" w:rsidRDefault="00F11971">
            <w:pPr>
              <w:tabs>
                <w:tab w:val="clear" w:pos="227"/>
                <w:tab w:val="clear" w:pos="454"/>
                <w:tab w:val="clear" w:pos="680"/>
                <w:tab w:val="left" w:pos="372"/>
                <w:tab w:val="left" w:pos="720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81A4552" w14:textId="77777777" w:rsidR="00F11971" w:rsidRDefault="00F11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32E22ABD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298E673C" w14:textId="77777777" w:rsidR="00F11971" w:rsidRDefault="00F11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71B22B7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  <w:left w:val="nil"/>
              <w:right w:val="nil"/>
            </w:tcBorders>
          </w:tcPr>
          <w:p w14:paraId="470FAFFB" w14:textId="77777777" w:rsidR="00F11971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3FDF006F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  <w:left w:val="nil"/>
              <w:right w:val="nil"/>
            </w:tcBorders>
          </w:tcPr>
          <w:p w14:paraId="69206A67" w14:textId="77777777" w:rsidR="00F11971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11971" w:rsidRPr="007B685F" w14:paraId="4BD986FA" w14:textId="77777777">
        <w:tc>
          <w:tcPr>
            <w:tcW w:w="2276" w:type="pct"/>
          </w:tcPr>
          <w:p w14:paraId="3A2703C4" w14:textId="77777777" w:rsidR="00F11971" w:rsidRPr="007B685F" w:rsidRDefault="00F119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จำนวนหุ้นสามัญที่ถือโดยบุคคลภายนอก</w:t>
            </w: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</w:tcPr>
          <w:p w14:paraId="05C8385E" w14:textId="77777777" w:rsidR="00F11971" w:rsidRDefault="00F11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6D273088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right w:val="nil"/>
            </w:tcBorders>
          </w:tcPr>
          <w:p w14:paraId="137DCF10" w14:textId="77777777" w:rsidR="00F11971" w:rsidRPr="007B685F" w:rsidRDefault="00F11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C7D63D0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</w:tcPr>
          <w:p w14:paraId="516B1BF2" w14:textId="77777777" w:rsidR="00F11971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151BF6A6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</w:tcPr>
          <w:p w14:paraId="6CD1E8B6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11971" w:rsidRPr="007B685F" w14:paraId="5F1821EC" w14:textId="77777777">
        <w:tc>
          <w:tcPr>
            <w:tcW w:w="2276" w:type="pct"/>
          </w:tcPr>
          <w:p w14:paraId="731BFE35" w14:textId="77777777" w:rsidR="00F11971" w:rsidRPr="007B685F" w:rsidRDefault="00F11971">
            <w:pPr>
              <w:tabs>
                <w:tab w:val="clear" w:pos="227"/>
                <w:tab w:val="clear" w:pos="454"/>
                <w:tab w:val="clear" w:pos="680"/>
                <w:tab w:val="left" w:pos="153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ตามวิธีถัวเฉลี่ยถ่วงน้ำหนัก</w:t>
            </w: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</w:tcPr>
          <w:p w14:paraId="13F42BD8" w14:textId="77777777" w:rsidR="00F11971" w:rsidRDefault="00F11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1942C939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right w:val="nil"/>
            </w:tcBorders>
          </w:tcPr>
          <w:p w14:paraId="322E5BAF" w14:textId="77777777" w:rsidR="00F11971" w:rsidRPr="007B685F" w:rsidRDefault="00F11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7802975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</w:tcPr>
          <w:p w14:paraId="4AC34206" w14:textId="77777777" w:rsidR="00F11971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3FC8B5D3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</w:tcPr>
          <w:p w14:paraId="11F42ABC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11971" w:rsidRPr="007B685F" w14:paraId="04F46533" w14:textId="77777777">
        <w:tc>
          <w:tcPr>
            <w:tcW w:w="2276" w:type="pct"/>
            <w:hideMark/>
          </w:tcPr>
          <w:p w14:paraId="3BDA3A58" w14:textId="77777777" w:rsidR="00F11971" w:rsidRPr="007B685F" w:rsidRDefault="00F11971">
            <w:pPr>
              <w:tabs>
                <w:tab w:val="left" w:pos="540"/>
              </w:tabs>
              <w:ind w:left="21" w:right="-13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จำนวนหุ้นสามัญที่ออก ณ วันต้นงวด</w:t>
            </w:r>
          </w:p>
        </w:tc>
        <w:tc>
          <w:tcPr>
            <w:tcW w:w="572" w:type="pct"/>
            <w:shd w:val="clear" w:color="auto" w:fill="auto"/>
          </w:tcPr>
          <w:p w14:paraId="3DFD131E" w14:textId="777DE9E0" w:rsidR="00F11971" w:rsidRPr="007B685F" w:rsidRDefault="00604DA0" w:rsidP="00A13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8,611</w:t>
            </w:r>
          </w:p>
        </w:tc>
        <w:tc>
          <w:tcPr>
            <w:tcW w:w="140" w:type="pct"/>
          </w:tcPr>
          <w:p w14:paraId="30D334E0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hideMark/>
          </w:tcPr>
          <w:p w14:paraId="31A03A16" w14:textId="77777777" w:rsidR="00F11971" w:rsidRPr="007B685F" w:rsidRDefault="00F11971" w:rsidP="007104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8,611</w:t>
            </w:r>
          </w:p>
        </w:tc>
        <w:tc>
          <w:tcPr>
            <w:tcW w:w="151" w:type="pct"/>
            <w:gridSpan w:val="2"/>
          </w:tcPr>
          <w:p w14:paraId="6AE1271F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5AA6B4E4" w14:textId="01D09DCA" w:rsidR="00F11971" w:rsidRPr="007B685F" w:rsidRDefault="00FA2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8,611</w:t>
            </w:r>
          </w:p>
        </w:tc>
        <w:tc>
          <w:tcPr>
            <w:tcW w:w="145" w:type="pct"/>
            <w:gridSpan w:val="2"/>
          </w:tcPr>
          <w:p w14:paraId="48766692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hideMark/>
          </w:tcPr>
          <w:p w14:paraId="0149BD6B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8,611</w:t>
            </w:r>
          </w:p>
        </w:tc>
      </w:tr>
      <w:tr w:rsidR="00F11971" w:rsidRPr="007B685F" w14:paraId="68F738F0" w14:textId="77777777">
        <w:tc>
          <w:tcPr>
            <w:tcW w:w="2276" w:type="pct"/>
            <w:hideMark/>
          </w:tcPr>
          <w:p w14:paraId="2EDB1944" w14:textId="77777777" w:rsidR="00F11971" w:rsidRPr="007B685F" w:rsidRDefault="00F11971">
            <w:pPr>
              <w:tabs>
                <w:tab w:val="left" w:pos="540"/>
              </w:tabs>
              <w:ind w:left="21" w:right="-13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จำนวนหุ้นทุนซื้อคืนถือโดยบริษัทย่อย</w:t>
            </w:r>
          </w:p>
        </w:tc>
        <w:tc>
          <w:tcPr>
            <w:tcW w:w="57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6650C78" w14:textId="73454ECA" w:rsidR="00F11971" w:rsidRPr="007B685F" w:rsidRDefault="00604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(470)</w:t>
            </w:r>
          </w:p>
        </w:tc>
        <w:tc>
          <w:tcPr>
            <w:tcW w:w="140" w:type="pct"/>
          </w:tcPr>
          <w:p w14:paraId="0D9C2C14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hideMark/>
          </w:tcPr>
          <w:p w14:paraId="3B53BA3E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(470)</w:t>
            </w:r>
          </w:p>
        </w:tc>
        <w:tc>
          <w:tcPr>
            <w:tcW w:w="151" w:type="pct"/>
            <w:gridSpan w:val="2"/>
          </w:tcPr>
          <w:p w14:paraId="161CBCD9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left w:val="nil"/>
              <w:right w:val="nil"/>
            </w:tcBorders>
          </w:tcPr>
          <w:p w14:paraId="6785843B" w14:textId="3B41ED07" w:rsidR="00F11971" w:rsidRPr="007B685F" w:rsidRDefault="00FA2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082EBC81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nil"/>
              <w:left w:val="nil"/>
              <w:right w:val="nil"/>
            </w:tcBorders>
            <w:hideMark/>
          </w:tcPr>
          <w:p w14:paraId="04025804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11971" w:rsidRPr="007B685F" w14:paraId="473E5B40" w14:textId="77777777">
        <w:tc>
          <w:tcPr>
            <w:tcW w:w="2276" w:type="pct"/>
          </w:tcPr>
          <w:p w14:paraId="6F5044D3" w14:textId="77777777" w:rsidR="00F11971" w:rsidRPr="007B685F" w:rsidRDefault="00F11971">
            <w:pPr>
              <w:tabs>
                <w:tab w:val="left" w:pos="540"/>
              </w:tabs>
              <w:ind w:left="21" w:right="-13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57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6D333B" w14:textId="655F8978" w:rsidR="00F11971" w:rsidRDefault="00604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</w:t>
            </w:r>
            <w:r w:rsidR="00D7440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0A4BD1"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795363E1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left w:val="nil"/>
              <w:bottom w:val="single" w:sz="4" w:space="0" w:color="auto"/>
              <w:right w:val="nil"/>
            </w:tcBorders>
          </w:tcPr>
          <w:p w14:paraId="0F2B9BEA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(204)</w:t>
            </w:r>
          </w:p>
        </w:tc>
        <w:tc>
          <w:tcPr>
            <w:tcW w:w="151" w:type="pct"/>
            <w:gridSpan w:val="2"/>
          </w:tcPr>
          <w:p w14:paraId="17090626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bottom w:val="single" w:sz="4" w:space="0" w:color="auto"/>
              <w:right w:val="nil"/>
            </w:tcBorders>
          </w:tcPr>
          <w:p w14:paraId="503DA4BD" w14:textId="046197B8" w:rsidR="00F11971" w:rsidRDefault="00FA2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(267)</w:t>
            </w:r>
          </w:p>
        </w:tc>
        <w:tc>
          <w:tcPr>
            <w:tcW w:w="145" w:type="pct"/>
            <w:gridSpan w:val="2"/>
          </w:tcPr>
          <w:p w14:paraId="67E5C4B1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4B7B8ED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(204)</w:t>
            </w:r>
          </w:p>
        </w:tc>
      </w:tr>
      <w:tr w:rsidR="007868BD" w:rsidRPr="007B685F" w14:paraId="2197B1E8" w14:textId="77777777">
        <w:tc>
          <w:tcPr>
            <w:tcW w:w="2276" w:type="pct"/>
          </w:tcPr>
          <w:p w14:paraId="7E46E58F" w14:textId="147EE478" w:rsidR="007868BD" w:rsidRDefault="007868BD" w:rsidP="007868BD">
            <w:pPr>
              <w:tabs>
                <w:tab w:val="left" w:pos="540"/>
              </w:tabs>
              <w:ind w:left="38" w:right="-138" w:hanging="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E18D19" w14:textId="625B0BDF" w:rsidR="007868BD" w:rsidRPr="00EE560B" w:rsidRDefault="007868BD" w:rsidP="00786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7,87</w:t>
            </w:r>
            <w:r w:rsidR="000A4BD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140" w:type="pct"/>
          </w:tcPr>
          <w:p w14:paraId="67EEAC28" w14:textId="77777777" w:rsidR="007868BD" w:rsidRPr="00EE560B" w:rsidRDefault="007868BD" w:rsidP="00786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</w:tcPr>
          <w:p w14:paraId="4A4F5D96" w14:textId="69B799A0" w:rsidR="007868BD" w:rsidRPr="00EE560B" w:rsidRDefault="007868BD" w:rsidP="00786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7,937</w:t>
            </w:r>
          </w:p>
        </w:tc>
        <w:tc>
          <w:tcPr>
            <w:tcW w:w="151" w:type="pct"/>
            <w:gridSpan w:val="2"/>
          </w:tcPr>
          <w:p w14:paraId="61C62DBD" w14:textId="77777777" w:rsidR="007868BD" w:rsidRPr="00EE560B" w:rsidRDefault="007868BD" w:rsidP="00786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D59B3B" w14:textId="438D84B0" w:rsidR="007868BD" w:rsidRPr="00EE560B" w:rsidRDefault="007868BD" w:rsidP="00786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8,344</w:t>
            </w:r>
          </w:p>
        </w:tc>
        <w:tc>
          <w:tcPr>
            <w:tcW w:w="145" w:type="pct"/>
            <w:gridSpan w:val="2"/>
          </w:tcPr>
          <w:p w14:paraId="3FB0EBAB" w14:textId="77777777" w:rsidR="007868BD" w:rsidRPr="00EE560B" w:rsidRDefault="007868BD" w:rsidP="00786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14DD2AC" w14:textId="4B685D5A" w:rsidR="007868BD" w:rsidRPr="00EE560B" w:rsidRDefault="007868BD" w:rsidP="00786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8,407</w:t>
            </w:r>
          </w:p>
        </w:tc>
      </w:tr>
      <w:tr w:rsidR="00F11971" w:rsidRPr="007B685F" w14:paraId="062EFAF4" w14:textId="77777777">
        <w:trPr>
          <w:trHeight w:hRule="exact" w:val="360"/>
        </w:trPr>
        <w:tc>
          <w:tcPr>
            <w:tcW w:w="2276" w:type="pct"/>
          </w:tcPr>
          <w:p w14:paraId="5390C535" w14:textId="77777777" w:rsidR="00F11971" w:rsidRDefault="00F11971">
            <w:pPr>
              <w:tabs>
                <w:tab w:val="left" w:pos="540"/>
              </w:tabs>
              <w:ind w:left="35" w:right="-3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3EA62DF" w14:textId="77777777" w:rsidR="00F11971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01DFFAA7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  <w:left w:val="nil"/>
              <w:right w:val="nil"/>
            </w:tcBorders>
          </w:tcPr>
          <w:p w14:paraId="089F930A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6CD8AD37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F7A0BDC" w14:textId="77777777" w:rsidR="00F11971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1825CF6A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7D92DCD6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11971" w:rsidRPr="007B685F" w14:paraId="5C0F46D3" w14:textId="77777777">
        <w:tc>
          <w:tcPr>
            <w:tcW w:w="2276" w:type="pct"/>
          </w:tcPr>
          <w:p w14:paraId="535E03D5" w14:textId="489ECDEE" w:rsidR="00F11971" w:rsidRDefault="00F11971">
            <w:pPr>
              <w:tabs>
                <w:tab w:val="left" w:pos="540"/>
              </w:tabs>
              <w:ind w:left="35" w:right="-3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72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C5EE20" w14:textId="5498BD21" w:rsidR="00F11971" w:rsidRDefault="0033416C" w:rsidP="00F81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80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E677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0.48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0" w:type="pct"/>
            <w:shd w:val="clear" w:color="auto" w:fill="auto"/>
          </w:tcPr>
          <w:p w14:paraId="3C4D231B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48A8B5" w14:textId="6E5E0A0E" w:rsidR="00F11971" w:rsidRPr="007B685F" w:rsidRDefault="00F11971" w:rsidP="007104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7"/>
              </w:tabs>
              <w:spacing w:after="0" w:line="240" w:lineRule="auto"/>
              <w:ind w:left="-143" w:right="1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</w:t>
            </w:r>
            <w:r w:rsidR="00B932E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5C7D2927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A0B1AE" w14:textId="69E4E2BC" w:rsidR="00F11971" w:rsidRPr="00C42D7D" w:rsidRDefault="00FA2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10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0.14</w:t>
            </w:r>
          </w:p>
        </w:tc>
        <w:tc>
          <w:tcPr>
            <w:tcW w:w="145" w:type="pct"/>
            <w:gridSpan w:val="2"/>
          </w:tcPr>
          <w:p w14:paraId="57CD4B5B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79D0D884" w14:textId="1CBF4556" w:rsidR="00F11971" w:rsidRPr="00C42D7D" w:rsidRDefault="00B932E6" w:rsidP="007104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76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F1197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37</w:t>
            </w:r>
          </w:p>
        </w:tc>
      </w:tr>
    </w:tbl>
    <w:p w14:paraId="5F54A9B9" w14:textId="77777777" w:rsidR="00A05439" w:rsidRDefault="00A05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0D96771" w14:textId="77777777" w:rsidR="00A05439" w:rsidRDefault="00A05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13E56C7" w14:textId="1CF512A8" w:rsidR="000268E2" w:rsidRDefault="000268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D14866B" w14:textId="77777777" w:rsidR="00073343" w:rsidRPr="00283726" w:rsidRDefault="003847E8" w:rsidP="00073343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10</w:t>
      </w:r>
      <w:r w:rsidR="00073343" w:rsidRPr="00283726">
        <w:rPr>
          <w:rFonts w:asciiTheme="majorBidi" w:hAnsiTheme="majorBidi" w:cstheme="majorBidi"/>
          <w:sz w:val="30"/>
          <w:szCs w:val="30"/>
        </w:rPr>
        <w:tab/>
      </w:r>
      <w:r w:rsidR="001A505C" w:rsidRPr="001A505C">
        <w:rPr>
          <w:rFonts w:asciiTheme="majorBidi" w:hAnsiTheme="majorBidi" w:cs="Angsana New" w:hint="cs"/>
          <w:sz w:val="30"/>
          <w:szCs w:val="30"/>
          <w:cs/>
        </w:rPr>
        <w:t>เงินปันผลจ่าย</w:t>
      </w:r>
    </w:p>
    <w:p w14:paraId="0F1EB996" w14:textId="77777777" w:rsidR="00073343" w:rsidRPr="00AE47A7" w:rsidRDefault="00073343" w:rsidP="00073343">
      <w:pPr>
        <w:pStyle w:val="a"/>
        <w:tabs>
          <w:tab w:val="clear" w:pos="1080"/>
        </w:tabs>
        <w:rPr>
          <w:rFonts w:asciiTheme="majorBidi" w:hAnsiTheme="majorBidi" w:cstheme="majorBidi"/>
          <w:lang w:val="en-US"/>
        </w:rPr>
      </w:pPr>
    </w:p>
    <w:p w14:paraId="5D1CEAB8" w14:textId="77777777" w:rsidR="00095F3F" w:rsidRDefault="00095F3F" w:rsidP="00095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6B4F26">
        <w:rPr>
          <w:rFonts w:ascii="Angsana New" w:hAnsi="Angsana New" w:cs="Angsana New" w:hint="cs"/>
          <w:sz w:val="30"/>
          <w:szCs w:val="30"/>
          <w:cs/>
        </w:rPr>
        <w:t>รายละเอียดเงินปันผลสำหรับแต่ละงวดหกเดือนสิ้นสุดวันที่</w:t>
      </w:r>
      <w:r w:rsidRPr="006B4F26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F26">
        <w:rPr>
          <w:rFonts w:ascii="Angsana New" w:hAnsi="Angsana New" w:cs="Angsana New"/>
          <w:sz w:val="30"/>
          <w:szCs w:val="30"/>
        </w:rPr>
        <w:t xml:space="preserve">30 </w:t>
      </w:r>
      <w:r w:rsidRPr="006B4F26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6B4F26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F26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3965714E" w14:textId="77777777" w:rsidR="00095F3F" w:rsidRDefault="00095F3F" w:rsidP="00095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tbl>
      <w:tblPr>
        <w:tblW w:w="9369" w:type="dxa"/>
        <w:tblInd w:w="54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710"/>
        <w:gridCol w:w="270"/>
        <w:gridCol w:w="926"/>
        <w:gridCol w:w="250"/>
        <w:gridCol w:w="1531"/>
        <w:gridCol w:w="288"/>
        <w:gridCol w:w="1065"/>
        <w:gridCol w:w="270"/>
        <w:gridCol w:w="3059"/>
      </w:tblGrid>
      <w:tr w:rsidR="00095F3F" w:rsidRPr="00CC55A5" w14:paraId="4A844297" w14:textId="77777777">
        <w:trPr>
          <w:trHeight w:hRule="exact" w:val="374"/>
        </w:trPr>
        <w:tc>
          <w:tcPr>
            <w:tcW w:w="1710" w:type="dxa"/>
            <w:vAlign w:val="bottom"/>
          </w:tcPr>
          <w:p w14:paraId="03B89CB9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612173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154D141E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4909867C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0D7916BF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8" w:type="dxa"/>
          </w:tcPr>
          <w:p w14:paraId="796A4CBD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7E0EE711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C3737C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bottom"/>
          </w:tcPr>
          <w:p w14:paraId="11321CB7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5F3F" w:rsidRPr="00CC55A5" w14:paraId="19658B8F" w14:textId="77777777">
        <w:trPr>
          <w:trHeight w:hRule="exact" w:val="374"/>
        </w:trPr>
        <w:tc>
          <w:tcPr>
            <w:tcW w:w="1710" w:type="dxa"/>
            <w:vAlign w:val="bottom"/>
          </w:tcPr>
          <w:p w14:paraId="4EFB77D7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315CE8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20C5F60B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</w:p>
        </w:tc>
        <w:tc>
          <w:tcPr>
            <w:tcW w:w="250" w:type="dxa"/>
          </w:tcPr>
          <w:p w14:paraId="657CBB97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7D358783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ที่มีสิทธิได้รับ</w:t>
            </w:r>
          </w:p>
        </w:tc>
        <w:tc>
          <w:tcPr>
            <w:tcW w:w="288" w:type="dxa"/>
          </w:tcPr>
          <w:p w14:paraId="099CAFDE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5B13941D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19260CC8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bottom"/>
          </w:tcPr>
          <w:p w14:paraId="63C50BE0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5F3F" w:rsidRPr="00CC55A5" w14:paraId="146A406E" w14:textId="77777777">
        <w:trPr>
          <w:trHeight w:hRule="exact" w:val="374"/>
        </w:trPr>
        <w:tc>
          <w:tcPr>
            <w:tcW w:w="1710" w:type="dxa"/>
            <w:vAlign w:val="bottom"/>
          </w:tcPr>
          <w:p w14:paraId="67A7B81A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</w:tcPr>
          <w:p w14:paraId="284E9E67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6B1FB0E7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หุ้นละ</w:t>
            </w:r>
          </w:p>
        </w:tc>
        <w:tc>
          <w:tcPr>
            <w:tcW w:w="250" w:type="dxa"/>
          </w:tcPr>
          <w:p w14:paraId="39D285CE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5C63FB4A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88" w:type="dxa"/>
          </w:tcPr>
          <w:p w14:paraId="02AC1C5B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1FC873B3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80B6D0C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bottom"/>
          </w:tcPr>
          <w:p w14:paraId="19636018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5F3F" w:rsidRPr="00CC55A5" w14:paraId="2DE54394" w14:textId="77777777">
        <w:trPr>
          <w:trHeight w:hRule="exact" w:val="374"/>
        </w:trPr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B3668EB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จ่ายเงินปันผล</w:t>
            </w:r>
          </w:p>
        </w:tc>
        <w:tc>
          <w:tcPr>
            <w:tcW w:w="270" w:type="dxa"/>
          </w:tcPr>
          <w:p w14:paraId="0163D89D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6E79BF52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4FADA726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53F233A5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14:paraId="0DB42ECA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5473B9CC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6ABACB6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tcBorders>
              <w:bottom w:val="single" w:sz="4" w:space="0" w:color="auto"/>
            </w:tcBorders>
            <w:vAlign w:val="bottom"/>
          </w:tcPr>
          <w:p w14:paraId="330DA7A5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ที่มา</w:t>
            </w:r>
          </w:p>
        </w:tc>
      </w:tr>
      <w:tr w:rsidR="00095F3F" w:rsidRPr="00CC55A5" w14:paraId="6319D1FF" w14:textId="77777777">
        <w:trPr>
          <w:trHeight w:hRule="exact" w:val="216"/>
        </w:trPr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F5E480D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EFEF8E8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469FC27C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0" w:type="dxa"/>
          </w:tcPr>
          <w:p w14:paraId="79F4DF97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4232AE2C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8" w:type="dxa"/>
          </w:tcPr>
          <w:p w14:paraId="2D50B3D0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0C0F06A3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77E470C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59" w:type="dxa"/>
            <w:tcBorders>
              <w:top w:val="single" w:sz="4" w:space="0" w:color="auto"/>
            </w:tcBorders>
            <w:vAlign w:val="bottom"/>
          </w:tcPr>
          <w:p w14:paraId="02787B2B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95F3F" w:rsidRPr="00CC55A5" w14:paraId="307745BE" w14:textId="77777777">
        <w:trPr>
          <w:trHeight w:hRule="exact" w:val="389"/>
        </w:trPr>
        <w:tc>
          <w:tcPr>
            <w:tcW w:w="1710" w:type="dxa"/>
          </w:tcPr>
          <w:p w14:paraId="709A1860" w14:textId="52EABEA1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5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2A60B91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</w:tcPr>
          <w:p w14:paraId="17169AB6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5939F435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1F5A8905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6F4750A4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1DED9CE4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A88D4D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40419ED6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30ED" w:rsidRPr="00CC55A5" w14:paraId="46D23D57" w14:textId="77777777">
        <w:trPr>
          <w:trHeight w:hRule="exact" w:val="374"/>
        </w:trPr>
        <w:tc>
          <w:tcPr>
            <w:tcW w:w="1710" w:type="dxa"/>
            <w:shd w:val="clear" w:color="auto" w:fill="auto"/>
            <w:vAlign w:val="bottom"/>
          </w:tcPr>
          <w:p w14:paraId="6ABB673B" w14:textId="6AE9788E" w:rsidR="007830ED" w:rsidRPr="00287FEE" w:rsidRDefault="007830ED" w:rsidP="007830ED">
            <w:pPr>
              <w:ind w:hanging="115"/>
              <w:rPr>
                <w:rFonts w:asciiTheme="majorBidi" w:hAnsiTheme="majorBidi" w:cstheme="majorBidi"/>
                <w:sz w:val="30"/>
                <w:szCs w:val="30"/>
              </w:rPr>
            </w:pPr>
            <w:r w:rsidRPr="00287FEE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287FE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287FE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32744123" w14:textId="77777777" w:rsidR="007830ED" w:rsidRPr="00D06C89" w:rsidRDefault="007830ED" w:rsidP="007830ED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30F3BB79" w14:textId="0D2B7491" w:rsidR="007830ED" w:rsidRPr="00D06C89" w:rsidRDefault="007830ED" w:rsidP="007830ED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6C89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06C8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0" w:type="dxa"/>
            <w:shd w:val="clear" w:color="auto" w:fill="auto"/>
          </w:tcPr>
          <w:p w14:paraId="116BF00B" w14:textId="77777777" w:rsidR="007830ED" w:rsidRPr="00D06C89" w:rsidRDefault="007830ED" w:rsidP="007830E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74E49CBA" w14:textId="112B1AA6" w:rsidR="007830ED" w:rsidRPr="00D06C89" w:rsidRDefault="007830ED" w:rsidP="007830ED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25E">
              <w:rPr>
                <w:rFonts w:asciiTheme="majorBidi" w:hAnsiTheme="majorBidi" w:cstheme="majorBidi"/>
                <w:sz w:val="30"/>
                <w:szCs w:val="30"/>
              </w:rPr>
              <w:t>8,362,282,585</w:t>
            </w:r>
          </w:p>
        </w:tc>
        <w:tc>
          <w:tcPr>
            <w:tcW w:w="288" w:type="dxa"/>
            <w:shd w:val="clear" w:color="auto" w:fill="auto"/>
          </w:tcPr>
          <w:p w14:paraId="015D7765" w14:textId="77777777" w:rsidR="007830ED" w:rsidRPr="00D06C89" w:rsidRDefault="007830ED" w:rsidP="007830ED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79BA1FDA" w14:textId="38A4C744" w:rsidR="007830ED" w:rsidRPr="00D06C89" w:rsidRDefault="007830ED" w:rsidP="00783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6C89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927</w:t>
            </w:r>
          </w:p>
        </w:tc>
        <w:tc>
          <w:tcPr>
            <w:tcW w:w="270" w:type="dxa"/>
          </w:tcPr>
          <w:p w14:paraId="7464D6F2" w14:textId="77777777" w:rsidR="007830ED" w:rsidRPr="00805C7C" w:rsidRDefault="007830ED" w:rsidP="007830ED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center"/>
          </w:tcPr>
          <w:p w14:paraId="5B96E4BE" w14:textId="6282F125" w:rsidR="007830ED" w:rsidRPr="006546F5" w:rsidRDefault="007830ED" w:rsidP="007830ED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เงินปันผลที่ได้รับจากบริษัทย่อย</w:t>
            </w:r>
          </w:p>
        </w:tc>
      </w:tr>
      <w:tr w:rsidR="007830ED" w:rsidRPr="00CC55A5" w14:paraId="44364553" w14:textId="77777777">
        <w:trPr>
          <w:trHeight w:hRule="exact" w:val="374"/>
        </w:trPr>
        <w:tc>
          <w:tcPr>
            <w:tcW w:w="1710" w:type="dxa"/>
            <w:shd w:val="clear" w:color="auto" w:fill="auto"/>
            <w:vAlign w:val="bottom"/>
          </w:tcPr>
          <w:p w14:paraId="3A898C2E" w14:textId="77777777" w:rsidR="007830ED" w:rsidRPr="00287FEE" w:rsidRDefault="007830ED" w:rsidP="007830ED">
            <w:pPr>
              <w:ind w:hanging="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D399CD" w14:textId="77777777" w:rsidR="007830ED" w:rsidRPr="00D06C89" w:rsidRDefault="007830ED" w:rsidP="007830ED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55C02630" w14:textId="77777777" w:rsidR="007830ED" w:rsidRPr="00D06C89" w:rsidRDefault="007830ED" w:rsidP="007830ED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4785DBAD" w14:textId="77777777" w:rsidR="007830ED" w:rsidRPr="00D06C89" w:rsidRDefault="007830ED" w:rsidP="007830E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75494653" w14:textId="77777777" w:rsidR="007830ED" w:rsidRPr="004C425E" w:rsidRDefault="007830ED" w:rsidP="007830ED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171BCD20" w14:textId="77777777" w:rsidR="007830ED" w:rsidRPr="00D06C89" w:rsidRDefault="007830ED" w:rsidP="007830ED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098F88D" w14:textId="77777777" w:rsidR="007830ED" w:rsidRPr="00D06C89" w:rsidRDefault="007830ED" w:rsidP="00783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840E58" w14:textId="77777777" w:rsidR="007830ED" w:rsidRPr="00805C7C" w:rsidRDefault="007830ED" w:rsidP="007830ED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center"/>
          </w:tcPr>
          <w:p w14:paraId="102706A3" w14:textId="33AE9812" w:rsidR="007830ED" w:rsidRPr="001546EF" w:rsidRDefault="007830ED" w:rsidP="002D3D92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โดยบริษัทย่อยได้จ่ายเงินปันผล </w:t>
            </w:r>
          </w:p>
        </w:tc>
      </w:tr>
      <w:tr w:rsidR="007830ED" w:rsidRPr="00CC55A5" w14:paraId="69356476" w14:textId="77777777">
        <w:trPr>
          <w:trHeight w:hRule="exact" w:val="374"/>
        </w:trPr>
        <w:tc>
          <w:tcPr>
            <w:tcW w:w="1710" w:type="dxa"/>
            <w:shd w:val="clear" w:color="auto" w:fill="auto"/>
            <w:vAlign w:val="bottom"/>
          </w:tcPr>
          <w:p w14:paraId="4E51801B" w14:textId="77777777" w:rsidR="007830ED" w:rsidRPr="00287FEE" w:rsidRDefault="007830ED" w:rsidP="007830ED">
            <w:pPr>
              <w:ind w:hanging="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AC5C49" w14:textId="77777777" w:rsidR="007830ED" w:rsidRPr="00D06C89" w:rsidRDefault="007830ED" w:rsidP="007830ED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1A5D1325" w14:textId="77777777" w:rsidR="007830ED" w:rsidRPr="00D06C89" w:rsidRDefault="007830ED" w:rsidP="007830ED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7FB435E0" w14:textId="77777777" w:rsidR="007830ED" w:rsidRPr="00D06C89" w:rsidRDefault="007830ED" w:rsidP="007830E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3F83BE7F" w14:textId="77777777" w:rsidR="007830ED" w:rsidRPr="004C425E" w:rsidRDefault="007830ED" w:rsidP="007830ED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3C2FEC2C" w14:textId="77777777" w:rsidR="007830ED" w:rsidRPr="00D06C89" w:rsidRDefault="007830ED" w:rsidP="007830ED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15842C41" w14:textId="77777777" w:rsidR="007830ED" w:rsidRPr="00D06C89" w:rsidRDefault="007830ED" w:rsidP="00783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A26C0B" w14:textId="77777777" w:rsidR="007830ED" w:rsidRPr="00805C7C" w:rsidRDefault="007830ED" w:rsidP="007830ED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center"/>
          </w:tcPr>
          <w:p w14:paraId="14179ED7" w14:textId="04C7890D" w:rsidR="007830ED" w:rsidRPr="001546EF" w:rsidRDefault="007830ED" w:rsidP="007830ED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จากกำไรที่เสียภาษีเงินได้</w:t>
            </w:r>
          </w:p>
        </w:tc>
      </w:tr>
      <w:tr w:rsidR="007830ED" w:rsidRPr="00CC55A5" w14:paraId="1F70A161" w14:textId="77777777">
        <w:trPr>
          <w:trHeight w:hRule="exact" w:val="374"/>
        </w:trPr>
        <w:tc>
          <w:tcPr>
            <w:tcW w:w="1710" w:type="dxa"/>
            <w:shd w:val="clear" w:color="auto" w:fill="auto"/>
            <w:vAlign w:val="bottom"/>
          </w:tcPr>
          <w:p w14:paraId="4CF8624C" w14:textId="77777777" w:rsidR="007830ED" w:rsidRPr="00287FEE" w:rsidRDefault="007830ED" w:rsidP="007830ED">
            <w:pPr>
              <w:ind w:hanging="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DFDE6A" w14:textId="77777777" w:rsidR="007830ED" w:rsidRPr="00D06C89" w:rsidRDefault="007830ED" w:rsidP="007830ED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7A647C6B" w14:textId="77777777" w:rsidR="007830ED" w:rsidRPr="00D06C89" w:rsidRDefault="007830ED" w:rsidP="007830ED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7C061512" w14:textId="77777777" w:rsidR="007830ED" w:rsidRPr="00D06C89" w:rsidRDefault="007830ED" w:rsidP="007830E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0634BA7" w14:textId="77777777" w:rsidR="007830ED" w:rsidRPr="004C425E" w:rsidRDefault="007830ED" w:rsidP="007830ED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4C59FFBD" w14:textId="77777777" w:rsidR="007830ED" w:rsidRPr="00D06C89" w:rsidRDefault="007830ED" w:rsidP="007830ED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3B4C6BC" w14:textId="77777777" w:rsidR="007830ED" w:rsidRPr="00D06C89" w:rsidRDefault="007830ED" w:rsidP="00783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38E24E" w14:textId="77777777" w:rsidR="007830ED" w:rsidRPr="00805C7C" w:rsidRDefault="007830ED" w:rsidP="007830ED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center"/>
          </w:tcPr>
          <w:p w14:paraId="564E932A" w14:textId="75E15804" w:rsidR="007830ED" w:rsidRPr="001546EF" w:rsidRDefault="007830ED" w:rsidP="007830ED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นิติบุคคลอัตราร้อยละ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095F3F" w:rsidRPr="00CC55A5" w14:paraId="621D5052" w14:textId="77777777">
        <w:trPr>
          <w:trHeight w:hRule="exact" w:val="374"/>
        </w:trPr>
        <w:tc>
          <w:tcPr>
            <w:tcW w:w="1710" w:type="dxa"/>
            <w:shd w:val="clear" w:color="auto" w:fill="auto"/>
          </w:tcPr>
          <w:p w14:paraId="0A88172A" w14:textId="77777777" w:rsidR="00095F3F" w:rsidRPr="00D06C89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8" w:right="-90" w:hanging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6C8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1ED5098" w14:textId="77777777" w:rsidR="00095F3F" w:rsidRPr="00D06C89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shd w:val="clear" w:color="auto" w:fill="auto"/>
          </w:tcPr>
          <w:p w14:paraId="2839A2C0" w14:textId="77777777" w:rsidR="00095F3F" w:rsidRPr="00D06C89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462556D2" w14:textId="77777777" w:rsidR="00095F3F" w:rsidRPr="00D06C89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shd w:val="clear" w:color="auto" w:fill="auto"/>
          </w:tcPr>
          <w:p w14:paraId="2180A389" w14:textId="77777777" w:rsidR="00095F3F" w:rsidRPr="00D06C89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5F0E922A" w14:textId="77777777" w:rsidR="00095F3F" w:rsidRPr="00D06C89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0A3577" w14:textId="51122738" w:rsidR="00095F3F" w:rsidRPr="00D06C89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6C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6A17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927</w:t>
            </w:r>
          </w:p>
        </w:tc>
        <w:tc>
          <w:tcPr>
            <w:tcW w:w="270" w:type="dxa"/>
          </w:tcPr>
          <w:p w14:paraId="1BB1F8C4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15A12536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left="147"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5F3F" w:rsidRPr="00CC55A5" w14:paraId="0C65A849" w14:textId="77777777">
        <w:trPr>
          <w:trHeight w:val="359"/>
        </w:trPr>
        <w:tc>
          <w:tcPr>
            <w:tcW w:w="1710" w:type="dxa"/>
          </w:tcPr>
          <w:p w14:paraId="199F537A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0522233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6" w:type="dxa"/>
          </w:tcPr>
          <w:p w14:paraId="39F6BED1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0" w:type="dxa"/>
          </w:tcPr>
          <w:p w14:paraId="4A032BEC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1" w:type="dxa"/>
          </w:tcPr>
          <w:p w14:paraId="76B8C7F6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8" w:type="dxa"/>
          </w:tcPr>
          <w:p w14:paraId="29DC104B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double" w:sz="4" w:space="0" w:color="auto"/>
            </w:tcBorders>
          </w:tcPr>
          <w:p w14:paraId="7A69E4AF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B770CCD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59" w:type="dxa"/>
          </w:tcPr>
          <w:p w14:paraId="3132FECC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95F3F" w:rsidRPr="00CC55A5" w14:paraId="27779C87" w14:textId="77777777">
        <w:trPr>
          <w:trHeight w:hRule="exact" w:val="389"/>
        </w:trPr>
        <w:tc>
          <w:tcPr>
            <w:tcW w:w="1710" w:type="dxa"/>
          </w:tcPr>
          <w:p w14:paraId="32F5B9A2" w14:textId="521EC272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5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7DF4FC6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</w:tcPr>
          <w:p w14:paraId="6D042330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52C6D47C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30D27031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1426C4CC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2E58740B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688ABD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4F9F25BD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5F3F" w:rsidRPr="00CC55A5" w14:paraId="1D9D9F00" w14:textId="77777777">
        <w:trPr>
          <w:trHeight w:hRule="exact" w:val="389"/>
        </w:trPr>
        <w:tc>
          <w:tcPr>
            <w:tcW w:w="1710" w:type="dxa"/>
            <w:vAlign w:val="bottom"/>
          </w:tcPr>
          <w:p w14:paraId="32BCAADB" w14:textId="2878F6D0" w:rsidR="00095F3F" w:rsidRPr="00805C7C" w:rsidRDefault="00095F3F" w:rsidP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5"/>
              <w:rPr>
                <w:rFonts w:asciiTheme="majorBidi" w:hAnsiTheme="majorBidi" w:cstheme="majorBidi"/>
                <w:sz w:val="30"/>
                <w:szCs w:val="30"/>
              </w:rPr>
            </w:pPr>
            <w:r w:rsidRPr="00095F3F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095F3F">
              <w:rPr>
                <w:rFonts w:asciiTheme="majorBidi" w:hAnsiTheme="majorBidi" w:cs="Angsana New" w:hint="cs"/>
                <w:sz w:val="30"/>
                <w:szCs w:val="30"/>
                <w:cs/>
              </w:rPr>
              <w:t>เมษายน</w:t>
            </w:r>
            <w:r w:rsidRPr="00095F3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95F3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AF355CC" w14:textId="77777777" w:rsidR="00095F3F" w:rsidRPr="00805C7C" w:rsidRDefault="00095F3F" w:rsidP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342F3C77" w14:textId="27B582F0" w:rsidR="00095F3F" w:rsidRPr="00805C7C" w:rsidRDefault="00095F3F" w:rsidP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6C89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50" w:type="dxa"/>
          </w:tcPr>
          <w:p w14:paraId="132F7467" w14:textId="77777777" w:rsidR="00095F3F" w:rsidRPr="00805C7C" w:rsidRDefault="00095F3F" w:rsidP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1E915EB9" w14:textId="4ED322E2" w:rsidR="00095F3F" w:rsidRPr="00805C7C" w:rsidRDefault="00095F3F" w:rsidP="00095F3F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6C89">
              <w:rPr>
                <w:rFonts w:asciiTheme="majorBidi" w:hAnsiTheme="majorBidi" w:cstheme="majorBidi"/>
                <w:sz w:val="30"/>
                <w:szCs w:val="30"/>
              </w:rPr>
              <w:t>8,406,962,585</w:t>
            </w:r>
          </w:p>
        </w:tc>
        <w:tc>
          <w:tcPr>
            <w:tcW w:w="288" w:type="dxa"/>
          </w:tcPr>
          <w:p w14:paraId="49EBA7BD" w14:textId="77777777" w:rsidR="00095F3F" w:rsidRPr="00805C7C" w:rsidRDefault="00095F3F" w:rsidP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708ED0E7" w14:textId="484EDE88" w:rsidR="00095F3F" w:rsidRPr="00805C7C" w:rsidRDefault="00095F3F" w:rsidP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D06C89">
              <w:rPr>
                <w:rFonts w:asciiTheme="majorBidi" w:hAnsiTheme="majorBidi" w:cstheme="majorBidi"/>
                <w:sz w:val="30"/>
                <w:szCs w:val="30"/>
              </w:rPr>
              <w:t>2,102</w:t>
            </w:r>
          </w:p>
        </w:tc>
        <w:tc>
          <w:tcPr>
            <w:tcW w:w="270" w:type="dxa"/>
          </w:tcPr>
          <w:p w14:paraId="31F1268E" w14:textId="77777777" w:rsidR="00095F3F" w:rsidRPr="00805C7C" w:rsidRDefault="00095F3F" w:rsidP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0B60DA26" w14:textId="77777777" w:rsidR="00095F3F" w:rsidRPr="00805C7C" w:rsidRDefault="00095F3F" w:rsidP="00095F3F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546EF">
              <w:rPr>
                <w:rFonts w:asciiTheme="majorBidi" w:hAnsiTheme="majorBidi" w:cstheme="majorBidi"/>
                <w:sz w:val="30"/>
                <w:szCs w:val="30"/>
                <w:cs/>
              </w:rPr>
              <w:t>กำไรส่วนที่หักผลขาดทุนทางภาษี</w:t>
            </w:r>
          </w:p>
        </w:tc>
      </w:tr>
      <w:tr w:rsidR="00095F3F" w:rsidRPr="00CC55A5" w14:paraId="3A1504D0" w14:textId="77777777">
        <w:trPr>
          <w:trHeight w:hRule="exact" w:val="389"/>
        </w:trPr>
        <w:tc>
          <w:tcPr>
            <w:tcW w:w="1710" w:type="dxa"/>
          </w:tcPr>
          <w:p w14:paraId="42E98982" w14:textId="77777777" w:rsidR="00095F3F" w:rsidRPr="00805C7C" w:rsidRDefault="00095F3F" w:rsidP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44D1725" w14:textId="77777777" w:rsidR="00095F3F" w:rsidRPr="00805C7C" w:rsidRDefault="00095F3F" w:rsidP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</w:tcPr>
          <w:p w14:paraId="6C7DB4E4" w14:textId="77777777" w:rsidR="00095F3F" w:rsidRPr="00805C7C" w:rsidRDefault="00095F3F" w:rsidP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2D916F7D" w14:textId="77777777" w:rsidR="00095F3F" w:rsidRPr="00805C7C" w:rsidRDefault="00095F3F" w:rsidP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3F6ECE2D" w14:textId="77777777" w:rsidR="00095F3F" w:rsidRPr="00805C7C" w:rsidRDefault="00095F3F" w:rsidP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18E85DEE" w14:textId="77777777" w:rsidR="00095F3F" w:rsidRPr="00805C7C" w:rsidRDefault="00095F3F" w:rsidP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2568352D" w14:textId="07FEF114" w:rsidR="00095F3F" w:rsidRPr="00805C7C" w:rsidRDefault="00095F3F" w:rsidP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6C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2,102</w:t>
            </w:r>
          </w:p>
        </w:tc>
        <w:tc>
          <w:tcPr>
            <w:tcW w:w="270" w:type="dxa"/>
          </w:tcPr>
          <w:p w14:paraId="29CCBE4A" w14:textId="77777777" w:rsidR="00095F3F" w:rsidRPr="00805C7C" w:rsidRDefault="00095F3F" w:rsidP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2EACE68A" w14:textId="77777777" w:rsidR="00095F3F" w:rsidRPr="00805C7C" w:rsidRDefault="00095F3F" w:rsidP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7EF1F52" w14:textId="77777777" w:rsidR="00073343" w:rsidRPr="00011AE7" w:rsidRDefault="00073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7838404" w14:textId="77777777" w:rsidR="00450FFC" w:rsidRPr="00283726" w:rsidRDefault="00794DCA" w:rsidP="00450FFC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3847E8">
        <w:rPr>
          <w:rFonts w:asciiTheme="majorBidi" w:hAnsiTheme="majorBidi" w:cstheme="majorBidi"/>
          <w:sz w:val="30"/>
          <w:szCs w:val="30"/>
        </w:rPr>
        <w:t>1</w:t>
      </w:r>
      <w:r w:rsidR="00450FFC" w:rsidRPr="00283726">
        <w:rPr>
          <w:rFonts w:asciiTheme="majorBidi" w:hAnsiTheme="majorBidi" w:cstheme="majorBidi"/>
          <w:sz w:val="30"/>
          <w:szCs w:val="30"/>
        </w:rPr>
        <w:tab/>
      </w:r>
      <w:r w:rsidR="00450FFC" w:rsidRPr="00283726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28CFA290" w14:textId="77777777" w:rsidR="00450FFC" w:rsidRPr="00164CCD" w:rsidRDefault="00450FFC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  <w:lang w:val="en-US"/>
        </w:rPr>
      </w:pPr>
    </w:p>
    <w:p w14:paraId="4322CDB0" w14:textId="77777777" w:rsidR="00DA1740" w:rsidRPr="00283726" w:rsidRDefault="00DA1740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i/>
          <w:iCs/>
          <w:sz w:val="30"/>
          <w:szCs w:val="30"/>
        </w:rPr>
      </w:pPr>
      <w:r w:rsidRPr="00283726">
        <w:rPr>
          <w:rFonts w:asciiTheme="majorBidi" w:hAnsiTheme="majorBidi" w:cstheme="majorBidi"/>
          <w:b w:val="0"/>
          <w:bCs/>
          <w:i/>
          <w:iCs/>
          <w:sz w:val="30"/>
          <w:szCs w:val="30"/>
        </w:rPr>
        <w:tab/>
      </w:r>
      <w:r w:rsidRPr="00283726">
        <w:rPr>
          <w:rFonts w:asciiTheme="majorBidi" w:hAnsiTheme="majorBidi" w:cstheme="majorBidi"/>
          <w:b w:val="0"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939C18A" w14:textId="77777777" w:rsidR="00921C45" w:rsidRPr="00164CCD" w:rsidRDefault="00921C45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</w:rPr>
      </w:pPr>
    </w:p>
    <w:p w14:paraId="27C2947D" w14:textId="44D3F6D7" w:rsidR="00DA1740" w:rsidRPr="00283726" w:rsidRDefault="00DA1740" w:rsidP="00D60169">
      <w:pPr>
        <w:pStyle w:val="acctmergecolhdg"/>
        <w:tabs>
          <w:tab w:val="left" w:pos="747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83726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283726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28372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83726">
        <w:rPr>
          <w:rFonts w:asciiTheme="majorBidi" w:hAnsiTheme="majorBidi" w:cstheme="majorBidi"/>
          <w:sz w:val="30"/>
          <w:szCs w:val="30"/>
          <w:cs/>
          <w:lang w:bidi="th-TH"/>
        </w:rPr>
        <w:t>รวมถึงลำดับชั้นมูลค่ายุติธรรม</w:t>
      </w:r>
      <w:r w:rsidR="000D04E6" w:rsidRPr="00283726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283726">
        <w:rPr>
          <w:rFonts w:asciiTheme="majorBidi" w:hAnsiTheme="majorBidi" w:cstheme="majorBidi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0D04E6" w:rsidRPr="00283726">
        <w:rPr>
          <w:rFonts w:asciiTheme="majorBidi" w:hAnsiTheme="majorBidi" w:cstheme="majorBidi"/>
          <w:sz w:val="30"/>
          <w:szCs w:val="30"/>
          <w:cs/>
          <w:lang w:bidi="th-TH"/>
        </w:rPr>
        <w:t>ราคาทุนตัดจำหน่าย</w:t>
      </w:r>
      <w:r w:rsidRPr="00283726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6EC75294" w14:textId="77777777" w:rsidR="00716598" w:rsidRPr="00283726" w:rsidRDefault="00716598" w:rsidP="00DA1740">
      <w:pPr>
        <w:pStyle w:val="acctmergecolhdg"/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806F7C0" w14:textId="77777777" w:rsidR="003125C7" w:rsidRPr="00283726" w:rsidRDefault="003125C7" w:rsidP="0089568A">
      <w:pPr>
        <w:pStyle w:val="acctmergecolhdg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  <w:sectPr w:rsidR="003125C7" w:rsidRPr="00283726" w:rsidSect="00E768F6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23"/>
          <w:cols w:space="708"/>
          <w:docGrid w:linePitch="360"/>
        </w:sectPr>
      </w:pPr>
    </w:p>
    <w:tbl>
      <w:tblPr>
        <w:tblW w:w="1510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89"/>
        <w:gridCol w:w="804"/>
        <w:gridCol w:w="1308"/>
        <w:gridCol w:w="236"/>
        <w:gridCol w:w="1471"/>
        <w:gridCol w:w="236"/>
        <w:gridCol w:w="1451"/>
        <w:gridCol w:w="240"/>
        <w:gridCol w:w="1301"/>
        <w:gridCol w:w="270"/>
        <w:gridCol w:w="892"/>
        <w:gridCol w:w="270"/>
        <w:gridCol w:w="981"/>
        <w:gridCol w:w="251"/>
        <w:gridCol w:w="1001"/>
        <w:gridCol w:w="240"/>
        <w:gridCol w:w="861"/>
      </w:tblGrid>
      <w:tr w:rsidR="004A15F1" w:rsidRPr="00283726" w14:paraId="38232BEC" w14:textId="77777777" w:rsidTr="00294560">
        <w:trPr>
          <w:trHeight w:val="285"/>
        </w:trPr>
        <w:tc>
          <w:tcPr>
            <w:tcW w:w="3289" w:type="dxa"/>
            <w:vAlign w:val="bottom"/>
          </w:tcPr>
          <w:p w14:paraId="13DC5BBE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4" w:type="dxa"/>
            <w:vAlign w:val="bottom"/>
          </w:tcPr>
          <w:p w14:paraId="07B83FEC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04" w:type="dxa"/>
            <w:gridSpan w:val="15"/>
          </w:tcPr>
          <w:p w14:paraId="4279078B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4A15F1" w:rsidRPr="00283726" w14:paraId="647120DB" w14:textId="77777777" w:rsidTr="00294560">
        <w:trPr>
          <w:trHeight w:val="285"/>
        </w:trPr>
        <w:tc>
          <w:tcPr>
            <w:tcW w:w="3289" w:type="dxa"/>
            <w:vAlign w:val="bottom"/>
          </w:tcPr>
          <w:p w14:paraId="3858E110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4" w:type="dxa"/>
            <w:vAlign w:val="bottom"/>
          </w:tcPr>
          <w:p w14:paraId="44BF04F8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04" w:type="dxa"/>
            <w:gridSpan w:val="15"/>
            <w:tcBorders>
              <w:bottom w:val="single" w:sz="4" w:space="0" w:color="auto"/>
            </w:tcBorders>
          </w:tcPr>
          <w:p w14:paraId="6F2E75FB" w14:textId="77777777" w:rsidR="001A027B" w:rsidRPr="00283726" w:rsidRDefault="001A027B" w:rsidP="00141FBA">
            <w:pPr>
              <w:pStyle w:val="acctfourfigures"/>
              <w:tabs>
                <w:tab w:val="left" w:pos="720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970BBA" w:rsidRPr="00283726" w14:paraId="6EAB3502" w14:textId="77777777" w:rsidTr="00294560">
        <w:trPr>
          <w:trHeight w:val="285"/>
        </w:trPr>
        <w:tc>
          <w:tcPr>
            <w:tcW w:w="3289" w:type="dxa"/>
            <w:vAlign w:val="bottom"/>
          </w:tcPr>
          <w:p w14:paraId="6306695E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4" w:type="dxa"/>
            <w:vAlign w:val="bottom"/>
          </w:tcPr>
          <w:p w14:paraId="08052600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24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88F823A" w14:textId="77777777" w:rsidR="001A027B" w:rsidRPr="00283726" w:rsidRDefault="001A027B" w:rsidP="00141FBA">
            <w:pPr>
              <w:pStyle w:val="acctfourfigures"/>
              <w:tabs>
                <w:tab w:val="left" w:pos="720"/>
              </w:tabs>
              <w:spacing w:line="240" w:lineRule="atLeast"/>
              <w:ind w:left="-9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83B5B3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9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E6A93" w14:textId="77777777" w:rsidR="001A027B" w:rsidRPr="00283726" w:rsidRDefault="001A027B" w:rsidP="00141FBA">
            <w:pPr>
              <w:pStyle w:val="acctfourfigures"/>
              <w:tabs>
                <w:tab w:val="left" w:pos="720"/>
              </w:tabs>
              <w:spacing w:line="240" w:lineRule="atLeast"/>
              <w:ind w:left="-160" w:right="-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8D26F8" w:rsidRPr="00283726" w14:paraId="4F4B07F0" w14:textId="77777777" w:rsidTr="00294560">
        <w:trPr>
          <w:trHeight w:val="285"/>
        </w:trPr>
        <w:tc>
          <w:tcPr>
            <w:tcW w:w="3289" w:type="dxa"/>
            <w:vAlign w:val="bottom"/>
            <w:hideMark/>
          </w:tcPr>
          <w:p w14:paraId="391D82FD" w14:textId="5D562D7E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D4407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30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D44076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8E5F5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804" w:type="dxa"/>
            <w:vAlign w:val="bottom"/>
          </w:tcPr>
          <w:p w14:paraId="3C370817" w14:textId="40975ED4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E2E94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A8D9D89" w14:textId="77777777" w:rsidR="001A027B" w:rsidRPr="00283726" w:rsidRDefault="001A027B" w:rsidP="005F648B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16C54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405D15F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E3DF0D8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694D654F" w14:textId="77777777" w:rsidR="001A027B" w:rsidRPr="00283726" w:rsidRDefault="001A027B" w:rsidP="005F648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934758B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4C8E3A46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  <w:hideMark/>
          </w:tcPr>
          <w:p w14:paraId="075E7509" w14:textId="4DDF4715" w:rsidR="001A027B" w:rsidRPr="00283726" w:rsidRDefault="001A027B" w:rsidP="00141FBA">
            <w:pPr>
              <w:pStyle w:val="acctfourfigures"/>
              <w:tabs>
                <w:tab w:val="clear" w:pos="765"/>
              </w:tabs>
              <w:spacing w:line="240" w:lineRule="atLeast"/>
              <w:ind w:left="-70" w:right="-15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4DBC996F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  <w:hideMark/>
          </w:tcPr>
          <w:p w14:paraId="575715E2" w14:textId="5B625834" w:rsidR="001A027B" w:rsidRPr="00283726" w:rsidRDefault="001A027B" w:rsidP="00141FBA">
            <w:pPr>
              <w:pStyle w:val="acctfourfigures"/>
              <w:tabs>
                <w:tab w:val="clear" w:pos="765"/>
              </w:tabs>
              <w:spacing w:line="240" w:lineRule="atLeast"/>
              <w:ind w:left="-106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1" w:type="dxa"/>
          </w:tcPr>
          <w:p w14:paraId="42EF61C8" w14:textId="77777777" w:rsidR="001A027B" w:rsidRPr="00283726" w:rsidRDefault="001A027B" w:rsidP="005F648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  <w:hideMark/>
          </w:tcPr>
          <w:p w14:paraId="748717F6" w14:textId="697952B2" w:rsidR="001A027B" w:rsidRPr="00283726" w:rsidRDefault="001A027B" w:rsidP="00141FBA">
            <w:pPr>
              <w:tabs>
                <w:tab w:val="clear" w:pos="454"/>
              </w:tabs>
              <w:ind w:left="-122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40" w:type="dxa"/>
          </w:tcPr>
          <w:p w14:paraId="7DAF1E31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vAlign w:val="bottom"/>
            <w:hideMark/>
          </w:tcPr>
          <w:p w14:paraId="4226384F" w14:textId="77777777" w:rsidR="001A027B" w:rsidRPr="00283726" w:rsidRDefault="001A027B" w:rsidP="00141FBA">
            <w:pPr>
              <w:pStyle w:val="acctfourfigures"/>
              <w:tabs>
                <w:tab w:val="clear" w:pos="765"/>
              </w:tabs>
              <w:spacing w:line="240" w:lineRule="atLeast"/>
              <w:ind w:left="-111" w:right="-11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A027B" w:rsidRPr="00283726" w14:paraId="7C6AA118" w14:textId="77777777" w:rsidTr="00294560">
        <w:trPr>
          <w:trHeight w:val="285"/>
        </w:trPr>
        <w:tc>
          <w:tcPr>
            <w:tcW w:w="3289" w:type="dxa"/>
            <w:hideMark/>
          </w:tcPr>
          <w:p w14:paraId="0C7C68D8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4" w:type="dxa"/>
          </w:tcPr>
          <w:p w14:paraId="1BCED41A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68ABB4AC" w14:textId="77777777" w:rsidR="001A027B" w:rsidRPr="00283726" w:rsidRDefault="001A027B" w:rsidP="005F648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3F126A" w14:textId="77777777" w:rsidR="001A027B" w:rsidRPr="00283726" w:rsidRDefault="001A027B" w:rsidP="005F648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</w:tcPr>
          <w:p w14:paraId="74B21D82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22FC7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</w:tcPr>
          <w:p w14:paraId="093D0F6C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068544C8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</w:tcPr>
          <w:p w14:paraId="41AC5604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6CBB7C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65614A54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6D60E4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5F2AE5A4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0BB8A41D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457CB6B7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C7A5D93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5D64BB19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574DA89A" w14:textId="77777777" w:rsidTr="00294560">
        <w:trPr>
          <w:trHeight w:val="285"/>
        </w:trPr>
        <w:tc>
          <w:tcPr>
            <w:tcW w:w="3289" w:type="dxa"/>
            <w:hideMark/>
          </w:tcPr>
          <w:p w14:paraId="21B30EF4" w14:textId="77777777" w:rsidR="001A027B" w:rsidRPr="00283726" w:rsidRDefault="001A027B" w:rsidP="005F648B">
            <w:pPr>
              <w:ind w:left="166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4" w:type="dxa"/>
          </w:tcPr>
          <w:p w14:paraId="6D517C95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08" w:type="dxa"/>
          </w:tcPr>
          <w:p w14:paraId="6A254714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24BA49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</w:tcPr>
          <w:p w14:paraId="230B4B34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350C4B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4C97442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21E2AF7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3A632950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934A4E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43A6E64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4DDA3C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5E230D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01796116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288E3188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20EEC2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4186468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4D58B458" w14:textId="77777777" w:rsidTr="00294560">
        <w:trPr>
          <w:trHeight w:val="285"/>
        </w:trPr>
        <w:tc>
          <w:tcPr>
            <w:tcW w:w="3289" w:type="dxa"/>
          </w:tcPr>
          <w:p w14:paraId="5949EED1" w14:textId="77777777" w:rsidR="001A027B" w:rsidRPr="00283726" w:rsidRDefault="001A027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4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ตราสารทุนที่อยู่ในความต้องการของตลาด</w:t>
            </w:r>
          </w:p>
        </w:tc>
        <w:tc>
          <w:tcPr>
            <w:tcW w:w="804" w:type="dxa"/>
          </w:tcPr>
          <w:p w14:paraId="045B9DB9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08" w:type="dxa"/>
          </w:tcPr>
          <w:p w14:paraId="49BE74DC" w14:textId="57EF835B" w:rsidR="001A027B" w:rsidRPr="00283726" w:rsidRDefault="00E36A3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A95EDA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</w:tcPr>
          <w:p w14:paraId="54CB997A" w14:textId="6086AF64" w:rsidR="001A027B" w:rsidRPr="00283726" w:rsidRDefault="00667D58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55155">
              <w:rPr>
                <w:rFonts w:asciiTheme="majorBidi" w:hAnsiTheme="majorBidi" w:cstheme="majorBidi"/>
                <w:sz w:val="24"/>
                <w:szCs w:val="24"/>
              </w:rPr>
              <w:t>,912</w:t>
            </w:r>
          </w:p>
        </w:tc>
        <w:tc>
          <w:tcPr>
            <w:tcW w:w="236" w:type="dxa"/>
          </w:tcPr>
          <w:p w14:paraId="21CBCDCA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22A28A83" w14:textId="2A03832B" w:rsidR="001A027B" w:rsidRPr="00283726" w:rsidRDefault="00667D58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50A88C0B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6D1174A2" w14:textId="0C634CB9" w:rsidR="001A027B" w:rsidRPr="00283726" w:rsidRDefault="00667D58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2,912</w:t>
            </w:r>
          </w:p>
        </w:tc>
        <w:tc>
          <w:tcPr>
            <w:tcW w:w="270" w:type="dxa"/>
            <w:vAlign w:val="bottom"/>
          </w:tcPr>
          <w:p w14:paraId="51B4679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10F78FC9" w14:textId="45E7CA99" w:rsidR="001A027B" w:rsidRPr="00283726" w:rsidRDefault="00FA39F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2,912</w:t>
            </w:r>
          </w:p>
        </w:tc>
        <w:tc>
          <w:tcPr>
            <w:tcW w:w="270" w:type="dxa"/>
            <w:vAlign w:val="bottom"/>
          </w:tcPr>
          <w:p w14:paraId="0453C9C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D704370" w14:textId="68542E70" w:rsidR="001A027B" w:rsidRPr="00283726" w:rsidRDefault="00FA39F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76D7F45A" w14:textId="77777777" w:rsidR="001A027B" w:rsidRPr="00283726" w:rsidRDefault="001A027B" w:rsidP="005F648B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1" w:type="dxa"/>
            <w:vAlign w:val="bottom"/>
          </w:tcPr>
          <w:p w14:paraId="55C62AA3" w14:textId="00867D3F" w:rsidR="001A027B" w:rsidRPr="00283726" w:rsidRDefault="00FA39FB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2E5E987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7E0CD51D" w14:textId="71526769" w:rsidR="001A027B" w:rsidRPr="00283726" w:rsidRDefault="00FA39FB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2,912</w:t>
            </w:r>
          </w:p>
        </w:tc>
      </w:tr>
      <w:tr w:rsidR="00315C68" w:rsidRPr="00283726" w14:paraId="59C2BEA9" w14:textId="77777777" w:rsidTr="00294560">
        <w:trPr>
          <w:trHeight w:val="285"/>
        </w:trPr>
        <w:tc>
          <w:tcPr>
            <w:tcW w:w="3289" w:type="dxa"/>
          </w:tcPr>
          <w:p w14:paraId="5F0B62B8" w14:textId="77777777" w:rsidR="001A027B" w:rsidRPr="00283726" w:rsidRDefault="001A027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4" w:type="dxa"/>
          </w:tcPr>
          <w:p w14:paraId="52D70303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1D9B5F96" w14:textId="1A8F2DD3" w:rsidR="001A027B" w:rsidRPr="00283726" w:rsidRDefault="00E36A3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CAEBAA2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</w:tcPr>
          <w:p w14:paraId="063ABB16" w14:textId="444A22BE" w:rsidR="001A027B" w:rsidRPr="00283726" w:rsidRDefault="00355155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12,952</w:t>
            </w:r>
          </w:p>
        </w:tc>
        <w:tc>
          <w:tcPr>
            <w:tcW w:w="236" w:type="dxa"/>
          </w:tcPr>
          <w:p w14:paraId="1627F391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15B7BA79" w14:textId="63CBDB6A" w:rsidR="001A027B" w:rsidRPr="00283726" w:rsidRDefault="00667D58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447981A8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</w:tcPr>
          <w:p w14:paraId="046FF1BC" w14:textId="5D595FE8" w:rsidR="001A027B" w:rsidRPr="00283726" w:rsidRDefault="00667D58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12,952</w:t>
            </w:r>
          </w:p>
        </w:tc>
        <w:tc>
          <w:tcPr>
            <w:tcW w:w="270" w:type="dxa"/>
            <w:vAlign w:val="bottom"/>
          </w:tcPr>
          <w:p w14:paraId="55997BC2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7C2D9FBC" w14:textId="01561824" w:rsidR="001A027B" w:rsidRPr="00283726" w:rsidRDefault="00FA39F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D55DC7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1F7B418" w14:textId="5EE8CD41" w:rsidR="001A027B" w:rsidRPr="00283726" w:rsidRDefault="00FA39F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76C4E817" w14:textId="77777777" w:rsidR="001A027B" w:rsidRPr="00283726" w:rsidRDefault="001A027B" w:rsidP="005F648B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1" w:type="dxa"/>
          </w:tcPr>
          <w:p w14:paraId="7B089F5B" w14:textId="6A5876C5" w:rsidR="001A027B" w:rsidRPr="00283726" w:rsidRDefault="00FA39FB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12,952</w:t>
            </w:r>
          </w:p>
        </w:tc>
        <w:tc>
          <w:tcPr>
            <w:tcW w:w="240" w:type="dxa"/>
          </w:tcPr>
          <w:p w14:paraId="14D66092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7F4373E9" w14:textId="36A18A00" w:rsidR="001A027B" w:rsidRPr="00283726" w:rsidRDefault="00FA39FB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12,952</w:t>
            </w:r>
          </w:p>
        </w:tc>
      </w:tr>
      <w:tr w:rsidR="00227F2A" w:rsidRPr="00283726" w14:paraId="49754648" w14:textId="77777777" w:rsidTr="00294560">
        <w:trPr>
          <w:trHeight w:val="285"/>
        </w:trPr>
        <w:tc>
          <w:tcPr>
            <w:tcW w:w="3289" w:type="dxa"/>
          </w:tcPr>
          <w:p w14:paraId="1F192D8B" w14:textId="77777777" w:rsidR="001A027B" w:rsidRPr="00283726" w:rsidRDefault="001A027B" w:rsidP="005F648B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4" w:type="dxa"/>
          </w:tcPr>
          <w:p w14:paraId="23F4E04D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044DA34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7E4C5D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</w:tcPr>
          <w:p w14:paraId="554456A3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BC96AA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12ECBD5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F298F2D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1866648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B2B44D8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35FCD5F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FA9CAE9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FDA267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1F0334B9" w14:textId="77777777" w:rsidR="001A027B" w:rsidRPr="00283726" w:rsidRDefault="001A027B" w:rsidP="005F648B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1" w:type="dxa"/>
            <w:vAlign w:val="bottom"/>
          </w:tcPr>
          <w:p w14:paraId="590A5062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</w:tcPr>
          <w:p w14:paraId="7BBA9BC3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40F671B7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027B" w:rsidRPr="00283726" w14:paraId="08DC2583" w14:textId="77777777" w:rsidTr="00294560">
        <w:trPr>
          <w:trHeight w:val="285"/>
        </w:trPr>
        <w:tc>
          <w:tcPr>
            <w:tcW w:w="3289" w:type="dxa"/>
          </w:tcPr>
          <w:p w14:paraId="331618F7" w14:textId="77777777" w:rsidR="001A027B" w:rsidRPr="00283726" w:rsidRDefault="001A027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4" w:type="dxa"/>
          </w:tcPr>
          <w:p w14:paraId="71C88947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354768EC" w14:textId="05E7D898" w:rsidR="001A027B" w:rsidRPr="00283726" w:rsidRDefault="00044A0F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4,8</w:t>
            </w:r>
            <w:r w:rsidR="00355155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236" w:type="dxa"/>
          </w:tcPr>
          <w:p w14:paraId="0F90F09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</w:tcPr>
          <w:p w14:paraId="466A95F0" w14:textId="6B239EA0" w:rsidR="001A027B" w:rsidRPr="00283726" w:rsidRDefault="00355155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207042A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</w:tcPr>
          <w:p w14:paraId="623768EB" w14:textId="1EAD66B3" w:rsidR="001A027B" w:rsidRPr="00283726" w:rsidRDefault="00667D58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02C0D8EB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</w:tcPr>
          <w:p w14:paraId="3B4E55CF" w14:textId="044BD5AD" w:rsidR="001A027B" w:rsidRPr="00283726" w:rsidRDefault="00D94FF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4,865</w:t>
            </w:r>
          </w:p>
        </w:tc>
        <w:tc>
          <w:tcPr>
            <w:tcW w:w="270" w:type="dxa"/>
          </w:tcPr>
          <w:p w14:paraId="473EC702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4E657C48" w14:textId="16CAD0AB" w:rsidR="001A027B" w:rsidRPr="00283726" w:rsidRDefault="00D94FF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65DA6D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71D6EB15" w14:textId="6EB4A19F" w:rsidR="001A027B" w:rsidRPr="00283726" w:rsidRDefault="00D94FF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4,865</w:t>
            </w:r>
          </w:p>
        </w:tc>
        <w:tc>
          <w:tcPr>
            <w:tcW w:w="251" w:type="dxa"/>
          </w:tcPr>
          <w:p w14:paraId="5D05886D" w14:textId="77777777" w:rsidR="001A027B" w:rsidRPr="00283726" w:rsidRDefault="001A027B" w:rsidP="005F648B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1" w:type="dxa"/>
          </w:tcPr>
          <w:p w14:paraId="384FAAEB" w14:textId="6C5106DE" w:rsidR="001A027B" w:rsidRPr="00283726" w:rsidRDefault="00D94FFB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635CD3B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7B33AF61" w14:textId="7692E3CF" w:rsidR="001A027B" w:rsidRPr="00283726" w:rsidRDefault="00D94FFB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4,865</w:t>
            </w:r>
          </w:p>
        </w:tc>
      </w:tr>
      <w:tr w:rsidR="00571BBD" w:rsidRPr="00283726" w14:paraId="05866D50" w14:textId="77777777" w:rsidTr="00294560">
        <w:trPr>
          <w:trHeight w:val="285"/>
        </w:trPr>
        <w:tc>
          <w:tcPr>
            <w:tcW w:w="3289" w:type="dxa"/>
            <w:hideMark/>
          </w:tcPr>
          <w:p w14:paraId="0097BD14" w14:textId="77777777" w:rsidR="001A027B" w:rsidRPr="00283726" w:rsidRDefault="001A027B" w:rsidP="005F648B">
            <w:pPr>
              <w:tabs>
                <w:tab w:val="clear" w:pos="227"/>
              </w:tabs>
              <w:ind w:left="-19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4" w:type="dxa"/>
          </w:tcPr>
          <w:p w14:paraId="583D5B5E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</w:tcPr>
          <w:p w14:paraId="44E6FA58" w14:textId="174040E0" w:rsidR="001A027B" w:rsidRPr="00283726" w:rsidRDefault="00355155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4,865</w:t>
            </w:r>
          </w:p>
        </w:tc>
        <w:tc>
          <w:tcPr>
            <w:tcW w:w="236" w:type="dxa"/>
          </w:tcPr>
          <w:p w14:paraId="6C1ED510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</w:tcPr>
          <w:p w14:paraId="75E0B182" w14:textId="704F8460" w:rsidR="001A027B" w:rsidRPr="00283726" w:rsidRDefault="00667D58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15,864</w:t>
            </w:r>
          </w:p>
        </w:tc>
        <w:tc>
          <w:tcPr>
            <w:tcW w:w="236" w:type="dxa"/>
          </w:tcPr>
          <w:p w14:paraId="4806BB3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4A0C78" w14:textId="7D4997CC" w:rsidR="001A027B" w:rsidRPr="00283726" w:rsidRDefault="00667D58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44CD345B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5E5BF5" w14:textId="0FFD8FC1" w:rsidR="001A027B" w:rsidRPr="00283726" w:rsidRDefault="009C461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20,729</w:t>
            </w:r>
          </w:p>
        </w:tc>
        <w:tc>
          <w:tcPr>
            <w:tcW w:w="270" w:type="dxa"/>
            <w:vAlign w:val="bottom"/>
          </w:tcPr>
          <w:p w14:paraId="31FA71C3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6FEB22A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A9E22B6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FA66E4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7EE111D9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1B76A84C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22325D4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096F150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26F8" w:rsidRPr="00283726" w14:paraId="16DFC31A" w14:textId="77777777" w:rsidTr="00294560">
        <w:trPr>
          <w:trHeight w:val="285"/>
        </w:trPr>
        <w:tc>
          <w:tcPr>
            <w:tcW w:w="3289" w:type="dxa"/>
          </w:tcPr>
          <w:p w14:paraId="111C3948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4" w:type="dxa"/>
          </w:tcPr>
          <w:p w14:paraId="02CE40DF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08" w:type="dxa"/>
            <w:tcBorders>
              <w:top w:val="double" w:sz="4" w:space="0" w:color="auto"/>
            </w:tcBorders>
          </w:tcPr>
          <w:p w14:paraId="3D9B69F4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3C7F4D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double" w:sz="4" w:space="0" w:color="auto"/>
            </w:tcBorders>
          </w:tcPr>
          <w:p w14:paraId="41EC664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1D235D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9E271A3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F2E65AA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1FEF05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C58162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6A576F8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75E43D8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65D78F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AF701E9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3111217C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93E63B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6984633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2C86FE55" w14:textId="77777777" w:rsidTr="00294560">
        <w:trPr>
          <w:trHeight w:val="285"/>
        </w:trPr>
        <w:tc>
          <w:tcPr>
            <w:tcW w:w="3289" w:type="dxa"/>
          </w:tcPr>
          <w:p w14:paraId="214C68CE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4" w:type="dxa"/>
          </w:tcPr>
          <w:p w14:paraId="0B5D6EB2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1A6C5D8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4E07F2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</w:tcPr>
          <w:p w14:paraId="2E93B651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C60E60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1022679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2EE0439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5024C0C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D050D8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35E4CF7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5F7860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3DEBD06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3066546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1767FCF5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B60044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7D90868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5EDE21AC" w14:textId="77777777" w:rsidTr="00294560">
        <w:trPr>
          <w:trHeight w:val="285"/>
        </w:trPr>
        <w:tc>
          <w:tcPr>
            <w:tcW w:w="3289" w:type="dxa"/>
          </w:tcPr>
          <w:p w14:paraId="51D7C963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4" w:type="dxa"/>
          </w:tcPr>
          <w:p w14:paraId="5E55B1E1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1895F98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9376E1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</w:tcPr>
          <w:p w14:paraId="50447BB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4AFD7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4DEB6E5D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BF5CA6A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7F631C2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83CB1C2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6B7C16F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28B255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F23E88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1F9D2551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6AAD61F9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8948D96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16087E33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5C68" w:rsidRPr="00283726" w14:paraId="01B49BED" w14:textId="77777777" w:rsidTr="00294560">
        <w:trPr>
          <w:trHeight w:val="285"/>
        </w:trPr>
        <w:tc>
          <w:tcPr>
            <w:tcW w:w="3289" w:type="dxa"/>
          </w:tcPr>
          <w:p w14:paraId="0ABEB7B4" w14:textId="77777777" w:rsidR="001A027B" w:rsidRPr="00283726" w:rsidRDefault="001A027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4" w:type="dxa"/>
          </w:tcPr>
          <w:p w14:paraId="519A1D4D" w14:textId="603375AB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2062F38F" w14:textId="639DD654" w:rsidR="001A027B" w:rsidRPr="00283726" w:rsidRDefault="00F7254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F266D99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</w:tcPr>
          <w:p w14:paraId="50474658" w14:textId="18E9252E" w:rsidR="001A027B" w:rsidRPr="00283726" w:rsidRDefault="006B3307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9628DE9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34EB0BB9" w14:textId="22D69FC3" w:rsidR="001A027B" w:rsidRPr="00283726" w:rsidRDefault="006B3307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208,065</w:t>
            </w:r>
          </w:p>
        </w:tc>
        <w:tc>
          <w:tcPr>
            <w:tcW w:w="240" w:type="dxa"/>
            <w:vAlign w:val="bottom"/>
          </w:tcPr>
          <w:p w14:paraId="382D7726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4340B676" w14:textId="5444E087" w:rsidR="001A027B" w:rsidRPr="00283726" w:rsidRDefault="006B3307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208,065</w:t>
            </w:r>
          </w:p>
        </w:tc>
        <w:tc>
          <w:tcPr>
            <w:tcW w:w="270" w:type="dxa"/>
            <w:vAlign w:val="bottom"/>
          </w:tcPr>
          <w:p w14:paraId="24A4958D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5909FD0A" w14:textId="6E0ABCC2" w:rsidR="001A027B" w:rsidRPr="00283726" w:rsidRDefault="005627BC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F3D5906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F8D26B4" w14:textId="6537EBA3" w:rsidR="001A027B" w:rsidRPr="00283726" w:rsidRDefault="00FA5A18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73DA">
              <w:rPr>
                <w:rFonts w:asciiTheme="majorBidi" w:hAnsiTheme="majorBidi" w:cstheme="majorBidi"/>
                <w:sz w:val="24"/>
                <w:szCs w:val="24"/>
              </w:rPr>
              <w:t>209</w:t>
            </w:r>
            <w:r w:rsidR="006D3FCB" w:rsidRPr="001573DA">
              <w:rPr>
                <w:rFonts w:asciiTheme="majorBidi" w:hAnsiTheme="majorBidi" w:cstheme="majorBidi"/>
                <w:sz w:val="24"/>
                <w:szCs w:val="24"/>
              </w:rPr>
              <w:t>,26</w:t>
            </w:r>
            <w:r w:rsidR="00051F53" w:rsidRPr="001573D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512940C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14:paraId="34C63CDE" w14:textId="78D42CC9" w:rsidR="001A027B" w:rsidRPr="00283726" w:rsidRDefault="00AC494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419E671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60AA5610" w14:textId="00D2F04E" w:rsidR="001A027B" w:rsidRPr="00283726" w:rsidRDefault="005F6E61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73DA">
              <w:rPr>
                <w:rFonts w:asciiTheme="majorBidi" w:hAnsiTheme="majorBidi" w:cstheme="majorBidi"/>
                <w:sz w:val="24"/>
                <w:szCs w:val="24"/>
              </w:rPr>
              <w:t>209,267</w:t>
            </w:r>
          </w:p>
        </w:tc>
      </w:tr>
      <w:tr w:rsidR="00315C68" w:rsidRPr="00283726" w14:paraId="351E3E28" w14:textId="77777777" w:rsidTr="00294560">
        <w:trPr>
          <w:trHeight w:val="285"/>
        </w:trPr>
        <w:tc>
          <w:tcPr>
            <w:tcW w:w="3289" w:type="dxa"/>
          </w:tcPr>
          <w:p w14:paraId="0B836556" w14:textId="77777777" w:rsidR="001A027B" w:rsidRPr="00283726" w:rsidRDefault="001A027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04" w:type="dxa"/>
          </w:tcPr>
          <w:p w14:paraId="4AD34F6F" w14:textId="02EE92BF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279B4232" w14:textId="393442EC" w:rsidR="001A027B" w:rsidRPr="00283726" w:rsidRDefault="00F7254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A474F16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</w:tcPr>
          <w:p w14:paraId="6CB1A714" w14:textId="4344054A" w:rsidR="001A027B" w:rsidRPr="00283726" w:rsidRDefault="006B3307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6638AE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63D565DC" w14:textId="019DB614" w:rsidR="001A027B" w:rsidRPr="00283726" w:rsidRDefault="003D20B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143,810</w:t>
            </w:r>
          </w:p>
        </w:tc>
        <w:tc>
          <w:tcPr>
            <w:tcW w:w="240" w:type="dxa"/>
            <w:vAlign w:val="bottom"/>
          </w:tcPr>
          <w:p w14:paraId="0CB198F1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14451E3C" w14:textId="4446E0D4" w:rsidR="001A027B" w:rsidRPr="00283726" w:rsidRDefault="003D20B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143,810</w:t>
            </w:r>
          </w:p>
        </w:tc>
        <w:tc>
          <w:tcPr>
            <w:tcW w:w="270" w:type="dxa"/>
            <w:vAlign w:val="bottom"/>
          </w:tcPr>
          <w:p w14:paraId="3AA59E9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7EC2DD6D" w14:textId="2CF860B4" w:rsidR="001A027B" w:rsidRPr="00283726" w:rsidRDefault="005627BC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4B58A1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38093EB" w14:textId="278B12C0" w:rsidR="001A027B" w:rsidRPr="00283726" w:rsidRDefault="005F6E61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7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FD31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45,</w:t>
            </w:r>
            <w:r w:rsidR="002945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035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6B74AE1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14:paraId="00C06F89" w14:textId="7EC71333" w:rsidR="001A027B" w:rsidRPr="00283726" w:rsidRDefault="00AC494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1838D6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5ED539FB" w14:textId="78D8D1D0" w:rsidR="001A027B" w:rsidRPr="00283726" w:rsidRDefault="001573DA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73D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94560">
              <w:rPr>
                <w:rFonts w:asciiTheme="majorBidi" w:hAnsiTheme="majorBidi" w:cstheme="majorBidi"/>
                <w:sz w:val="24"/>
                <w:szCs w:val="24"/>
              </w:rPr>
              <w:t>45,035</w:t>
            </w:r>
          </w:p>
        </w:tc>
      </w:tr>
      <w:tr w:rsidR="00315C68" w:rsidRPr="00283726" w14:paraId="69FE3F27" w14:textId="77777777" w:rsidTr="00294560">
        <w:trPr>
          <w:trHeight w:val="285"/>
        </w:trPr>
        <w:tc>
          <w:tcPr>
            <w:tcW w:w="3289" w:type="dxa"/>
          </w:tcPr>
          <w:p w14:paraId="6443548E" w14:textId="77777777" w:rsidR="001A027B" w:rsidRPr="00283726" w:rsidRDefault="001A027B" w:rsidP="005F648B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04" w:type="dxa"/>
          </w:tcPr>
          <w:p w14:paraId="060FA521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213E98CA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97840E4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</w:tcPr>
          <w:p w14:paraId="155E5DE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45DA3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72D11B49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B10BF45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2C86AEB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5EA0EA8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3F410AE3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D4B87B9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5A2953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1942D34B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33B0B133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C8AB9E9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110AE4F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5C68" w:rsidRPr="00283726" w14:paraId="6251199F" w14:textId="77777777" w:rsidTr="00294560">
        <w:trPr>
          <w:trHeight w:val="285"/>
        </w:trPr>
        <w:tc>
          <w:tcPr>
            <w:tcW w:w="3289" w:type="dxa"/>
          </w:tcPr>
          <w:p w14:paraId="59C9A531" w14:textId="77777777" w:rsidR="001A027B" w:rsidRPr="00283726" w:rsidRDefault="001A027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4" w:type="dxa"/>
          </w:tcPr>
          <w:p w14:paraId="27D32377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6A045DD3" w14:textId="088B03F2" w:rsidR="001A027B" w:rsidRPr="00283726" w:rsidRDefault="006B3307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638</w:t>
            </w:r>
          </w:p>
        </w:tc>
        <w:tc>
          <w:tcPr>
            <w:tcW w:w="236" w:type="dxa"/>
          </w:tcPr>
          <w:p w14:paraId="44906070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</w:tcPr>
          <w:p w14:paraId="71D07B08" w14:textId="238BCED6" w:rsidR="001A027B" w:rsidRPr="00283726" w:rsidRDefault="006B3307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60CD3A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152056F5" w14:textId="6E2C03CC" w:rsidR="001A027B" w:rsidRPr="00283726" w:rsidRDefault="003D20B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14B4ABB4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722BE2CB" w14:textId="0851FB44" w:rsidR="001A027B" w:rsidRPr="00283726" w:rsidRDefault="003D20B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638</w:t>
            </w:r>
          </w:p>
        </w:tc>
        <w:tc>
          <w:tcPr>
            <w:tcW w:w="270" w:type="dxa"/>
            <w:vAlign w:val="bottom"/>
          </w:tcPr>
          <w:p w14:paraId="18A86DC0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108716BA" w14:textId="3B3CC6C4" w:rsidR="001A027B" w:rsidRPr="005627BC" w:rsidRDefault="005627BC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97F84F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C1D7FDB" w14:textId="0F190F44" w:rsidR="001A027B" w:rsidRPr="00283726" w:rsidRDefault="005627BC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638</w:t>
            </w:r>
          </w:p>
        </w:tc>
        <w:tc>
          <w:tcPr>
            <w:tcW w:w="251" w:type="dxa"/>
            <w:vAlign w:val="bottom"/>
          </w:tcPr>
          <w:p w14:paraId="32BEB2E6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58E20030" w14:textId="4F6B5FCC" w:rsidR="001A027B" w:rsidRPr="00283726" w:rsidRDefault="005627BC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712E1B1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10D1F92E" w14:textId="3D93E6D1" w:rsidR="001A027B" w:rsidRPr="00283726" w:rsidRDefault="005627BC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638</w:t>
            </w:r>
          </w:p>
        </w:tc>
      </w:tr>
      <w:tr w:rsidR="0054754A" w:rsidRPr="00283726" w14:paraId="3C1EA8CF" w14:textId="77777777" w:rsidTr="00294560">
        <w:trPr>
          <w:trHeight w:val="285"/>
        </w:trPr>
        <w:tc>
          <w:tcPr>
            <w:tcW w:w="3289" w:type="dxa"/>
          </w:tcPr>
          <w:p w14:paraId="5C50E6A4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4" w:type="dxa"/>
          </w:tcPr>
          <w:p w14:paraId="26AD016A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</w:tcPr>
          <w:p w14:paraId="561BFF32" w14:textId="0DC9FC85" w:rsidR="001A027B" w:rsidRPr="00283726" w:rsidRDefault="006B3307" w:rsidP="005F648B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638</w:t>
            </w:r>
          </w:p>
        </w:tc>
        <w:tc>
          <w:tcPr>
            <w:tcW w:w="236" w:type="dxa"/>
          </w:tcPr>
          <w:p w14:paraId="0B1A0A24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</w:tcPr>
          <w:p w14:paraId="0103CCEA" w14:textId="458AB13F" w:rsidR="001A027B" w:rsidRPr="00283726" w:rsidRDefault="006B3307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9D8EB94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D23394" w14:textId="49DDA611" w:rsidR="001A027B" w:rsidRPr="00283726" w:rsidRDefault="003D20B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351,875</w:t>
            </w:r>
          </w:p>
        </w:tc>
        <w:tc>
          <w:tcPr>
            <w:tcW w:w="240" w:type="dxa"/>
            <w:vAlign w:val="bottom"/>
          </w:tcPr>
          <w:p w14:paraId="58119D8D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D61838" w14:textId="42611661" w:rsidR="001A027B" w:rsidRPr="00283726" w:rsidRDefault="003D20B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352,513</w:t>
            </w:r>
          </w:p>
        </w:tc>
        <w:tc>
          <w:tcPr>
            <w:tcW w:w="270" w:type="dxa"/>
            <w:vAlign w:val="bottom"/>
          </w:tcPr>
          <w:p w14:paraId="4E6BE8B2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1CCAD20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BE8167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1B25E06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1" w:type="dxa"/>
            <w:vAlign w:val="bottom"/>
          </w:tcPr>
          <w:p w14:paraId="32CDC5A7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1B24575D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C383E09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74B0C266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A510F7B" w14:textId="593C41C6" w:rsidR="00E24E64" w:rsidRPr="00283726" w:rsidRDefault="00E24E64" w:rsidP="001A027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4BE39FF6" w14:textId="767C8B49" w:rsidR="001A027B" w:rsidRPr="00283726" w:rsidRDefault="001A0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283726">
        <w:rPr>
          <w:rFonts w:asciiTheme="majorBidi" w:hAnsiTheme="majorBidi" w:cstheme="majorBidi"/>
        </w:rPr>
        <w:br w:type="page"/>
      </w:r>
    </w:p>
    <w:tbl>
      <w:tblPr>
        <w:tblW w:w="1518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13"/>
        <w:gridCol w:w="809"/>
        <w:gridCol w:w="1317"/>
        <w:gridCol w:w="236"/>
        <w:gridCol w:w="1481"/>
        <w:gridCol w:w="236"/>
        <w:gridCol w:w="1461"/>
        <w:gridCol w:w="240"/>
        <w:gridCol w:w="1310"/>
        <w:gridCol w:w="270"/>
        <w:gridCol w:w="897"/>
        <w:gridCol w:w="270"/>
        <w:gridCol w:w="987"/>
        <w:gridCol w:w="251"/>
        <w:gridCol w:w="1007"/>
        <w:gridCol w:w="240"/>
        <w:gridCol w:w="861"/>
      </w:tblGrid>
      <w:tr w:rsidR="008E5F58" w:rsidRPr="008E5F58" w14:paraId="400049B8" w14:textId="77777777" w:rsidTr="00BE4E79">
        <w:trPr>
          <w:trHeight w:val="285"/>
        </w:trPr>
        <w:tc>
          <w:tcPr>
            <w:tcW w:w="3313" w:type="dxa"/>
            <w:vAlign w:val="bottom"/>
          </w:tcPr>
          <w:p w14:paraId="2F0D423C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2AB2BDD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064" w:type="dxa"/>
            <w:gridSpan w:val="15"/>
          </w:tcPr>
          <w:p w14:paraId="262A4E0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right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  <w:r w:rsidRPr="008E5F58"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  <w:lang w:val="en-GB"/>
              </w:rPr>
              <w:t>(หน่วย</w:t>
            </w:r>
            <w:r w:rsidRPr="008E5F58"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  <w:t xml:space="preserve">: </w:t>
            </w:r>
            <w:r w:rsidRPr="008E5F58"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  <w:lang w:val="en-GB"/>
              </w:rPr>
              <w:t>ล้านบาท)</w:t>
            </w:r>
          </w:p>
        </w:tc>
      </w:tr>
      <w:tr w:rsidR="008E5F58" w:rsidRPr="008E5F58" w14:paraId="01E6C864" w14:textId="77777777" w:rsidTr="00BE4E79">
        <w:trPr>
          <w:trHeight w:val="285"/>
        </w:trPr>
        <w:tc>
          <w:tcPr>
            <w:tcW w:w="3313" w:type="dxa"/>
            <w:vAlign w:val="bottom"/>
          </w:tcPr>
          <w:p w14:paraId="6618F640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66ABF05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064" w:type="dxa"/>
            <w:gridSpan w:val="15"/>
            <w:tcBorders>
              <w:bottom w:val="single" w:sz="4" w:space="0" w:color="auto"/>
            </w:tcBorders>
          </w:tcPr>
          <w:p w14:paraId="6D30BD9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8E5F58" w:rsidRPr="008E5F58" w14:paraId="3CDB6948" w14:textId="77777777" w:rsidTr="00BE4E79">
        <w:trPr>
          <w:trHeight w:val="285"/>
        </w:trPr>
        <w:tc>
          <w:tcPr>
            <w:tcW w:w="3313" w:type="dxa"/>
            <w:vAlign w:val="bottom"/>
          </w:tcPr>
          <w:p w14:paraId="0DA25928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2843092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8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EC41CA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48BFE9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51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200F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54754A" w:rsidRPr="008E5F58" w14:paraId="21DE9097" w14:textId="77777777" w:rsidTr="00294F94">
        <w:trPr>
          <w:trHeight w:val="285"/>
        </w:trPr>
        <w:tc>
          <w:tcPr>
            <w:tcW w:w="3313" w:type="dxa"/>
            <w:vAlign w:val="bottom"/>
            <w:hideMark/>
          </w:tcPr>
          <w:p w14:paraId="4862C480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8E5F58">
              <w:rPr>
                <w:rFonts w:ascii="Angsana New" w:eastAsia="Calibri Light" w:hAnsi="Angsana New" w:cs="Univers LT Std 45 Light"/>
                <w:b/>
                <w:bCs/>
                <w:i/>
                <w:iCs/>
                <w:sz w:val="24"/>
                <w:szCs w:val="24"/>
              </w:rPr>
              <w:t>31</w:t>
            </w: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8E5F58">
              <w:rPr>
                <w:rFonts w:ascii="Angsana New" w:eastAsia="Calibri Light" w:hAnsi="Angsana New" w:cs="Univers LT Std 45 Light"/>
                <w:b/>
                <w:bCs/>
                <w:i/>
                <w:iCs/>
                <w:sz w:val="24"/>
                <w:szCs w:val="24"/>
              </w:rPr>
              <w:t>256</w:t>
            </w: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809" w:type="dxa"/>
            <w:vAlign w:val="bottom"/>
          </w:tcPr>
          <w:p w14:paraId="10193812" w14:textId="1538DAE1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88CEA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113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56C946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9" w:right="-113"/>
              <w:jc w:val="center"/>
              <w:textAlignment w:val="baseline"/>
              <w:rPr>
                <w:rFonts w:ascii="Angsana New" w:eastAsia="Calibri Light" w:hAnsi="Angsana New" w:cs="Angsana New"/>
                <w:sz w:val="24"/>
                <w:szCs w:val="24"/>
                <w:cs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685B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113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0C59EB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113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865D00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113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04EA93AF" w14:textId="77777777" w:rsidR="008E5F58" w:rsidRPr="008E5F58" w:rsidRDefault="008E5F58" w:rsidP="008E5F58">
            <w:pPr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6304CB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75FB951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  <w:hideMark/>
          </w:tcPr>
          <w:p w14:paraId="4F929AC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60" w:right="-197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ระดับ</w:t>
            </w: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 xml:space="preserve"> </w:t>
            </w:r>
            <w:r w:rsidRPr="008E5F58">
              <w:rPr>
                <w:rFonts w:ascii="Angsana New" w:eastAsia="Calibri Light" w:hAnsi="Angsana New" w:cs="Univers LT Std 45 Light"/>
                <w:sz w:val="24"/>
                <w:szCs w:val="24"/>
                <w:lang w:bidi="ar-SA"/>
              </w:rPr>
              <w:t>1</w:t>
            </w:r>
          </w:p>
        </w:tc>
        <w:tc>
          <w:tcPr>
            <w:tcW w:w="270" w:type="dxa"/>
          </w:tcPr>
          <w:p w14:paraId="4649540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  <w:hideMark/>
          </w:tcPr>
          <w:p w14:paraId="062A960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ระดับ</w:t>
            </w: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 xml:space="preserve"> </w:t>
            </w:r>
            <w:r w:rsidRPr="008E5F58">
              <w:rPr>
                <w:rFonts w:ascii="Angsana New" w:eastAsia="Calibri Light" w:hAnsi="Angsana New" w:cs="Univers LT Std 45 Light"/>
                <w:sz w:val="24"/>
                <w:szCs w:val="24"/>
                <w:lang w:bidi="ar-SA"/>
              </w:rPr>
              <w:t>2</w:t>
            </w:r>
          </w:p>
        </w:tc>
        <w:tc>
          <w:tcPr>
            <w:tcW w:w="251" w:type="dxa"/>
          </w:tcPr>
          <w:p w14:paraId="2ACA1E1A" w14:textId="77777777" w:rsidR="008E5F58" w:rsidRPr="008E5F58" w:rsidRDefault="008E5F58" w:rsidP="008E5F58">
            <w:pPr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  <w:hideMark/>
          </w:tcPr>
          <w:p w14:paraId="26F18E95" w14:textId="77777777" w:rsidR="008E5F58" w:rsidRPr="008E5F58" w:rsidRDefault="008E5F58" w:rsidP="008E5F58">
            <w:pPr>
              <w:tabs>
                <w:tab w:val="clear" w:pos="454"/>
              </w:tabs>
              <w:ind w:left="-128" w:right="-114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</w:rPr>
              <w:t>ระดับ</w:t>
            </w:r>
            <w:r w:rsidRPr="008E5F58">
              <w:rPr>
                <w:rFonts w:ascii="Angsana New" w:eastAsia="Calibri Light" w:hAnsi="Angsana New" w:cs="Angsana New"/>
                <w:sz w:val="24"/>
                <w:szCs w:val="24"/>
              </w:rPr>
              <w:t xml:space="preserve"> </w:t>
            </w:r>
            <w:r w:rsidRPr="008E5F58">
              <w:rPr>
                <w:rFonts w:ascii="Angsana New" w:eastAsia="Calibri Light" w:hAnsi="Angsana New" w:cs="Univers LT Std 45 Light"/>
                <w:sz w:val="24"/>
                <w:szCs w:val="24"/>
              </w:rPr>
              <w:t>3</w:t>
            </w:r>
          </w:p>
        </w:tc>
        <w:tc>
          <w:tcPr>
            <w:tcW w:w="240" w:type="dxa"/>
          </w:tcPr>
          <w:p w14:paraId="1BF7BA6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  <w:hideMark/>
          </w:tcPr>
          <w:p w14:paraId="09B5E35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8E5F58" w:rsidRPr="008E5F58" w14:paraId="78AA489E" w14:textId="77777777" w:rsidTr="00BE4E79">
        <w:trPr>
          <w:trHeight w:val="285"/>
        </w:trPr>
        <w:tc>
          <w:tcPr>
            <w:tcW w:w="3313" w:type="dxa"/>
            <w:hideMark/>
          </w:tcPr>
          <w:p w14:paraId="725DB57D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9" w:type="dxa"/>
          </w:tcPr>
          <w:p w14:paraId="100864F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2D150DA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1BB9779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352CBC7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1047AD7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</w:tcPr>
          <w:p w14:paraId="28D6DF4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</w:tcPr>
          <w:p w14:paraId="5640D5A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10" w:type="dxa"/>
          </w:tcPr>
          <w:p w14:paraId="105225B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A7E9FF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26CBE4E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7195CC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</w:tcPr>
          <w:p w14:paraId="2308A5C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</w:tcPr>
          <w:p w14:paraId="1DCD277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</w:tcPr>
          <w:p w14:paraId="626F444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</w:tcPr>
          <w:p w14:paraId="619B98B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293F339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E5F58" w:rsidRPr="008E5F58" w14:paraId="60F018C5" w14:textId="77777777" w:rsidTr="00BE4E79">
        <w:trPr>
          <w:trHeight w:val="285"/>
        </w:trPr>
        <w:tc>
          <w:tcPr>
            <w:tcW w:w="3313" w:type="dxa"/>
            <w:hideMark/>
          </w:tcPr>
          <w:p w14:paraId="37B0DAC6" w14:textId="77777777" w:rsidR="008E5F58" w:rsidRPr="008E5F58" w:rsidRDefault="008E5F58" w:rsidP="008E5F58">
            <w:pPr>
              <w:ind w:left="166" w:right="-90" w:hanging="180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9" w:type="dxa"/>
          </w:tcPr>
          <w:p w14:paraId="16C59DB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7" w:type="dxa"/>
          </w:tcPr>
          <w:p w14:paraId="363F7F3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3D01559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773DB3E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152AD51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273ECF0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2F98B49B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1055643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6F27DE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0FD3E9C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FBCEE6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1E12E79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564A9312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05F8FAE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3BBD14F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5FDA9E1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E5F58" w:rsidRPr="008E5F58" w14:paraId="55C9F541" w14:textId="77777777" w:rsidTr="00BE4E79">
        <w:trPr>
          <w:trHeight w:val="285"/>
        </w:trPr>
        <w:tc>
          <w:tcPr>
            <w:tcW w:w="3313" w:type="dxa"/>
          </w:tcPr>
          <w:p w14:paraId="75F328C9" w14:textId="77777777" w:rsidR="008E5F58" w:rsidRPr="005529E5" w:rsidRDefault="008E5F58" w:rsidP="005529E5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4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5529E5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5529E5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ตราสารทุนที่อยู่ในความต้องการของตลาด</w:t>
            </w:r>
          </w:p>
        </w:tc>
        <w:tc>
          <w:tcPr>
            <w:tcW w:w="809" w:type="dxa"/>
          </w:tcPr>
          <w:p w14:paraId="0C70A47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7" w:type="dxa"/>
          </w:tcPr>
          <w:p w14:paraId="5861AC5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61C5F6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798543F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3,585</w:t>
            </w:r>
          </w:p>
        </w:tc>
        <w:tc>
          <w:tcPr>
            <w:tcW w:w="236" w:type="dxa"/>
          </w:tcPr>
          <w:p w14:paraId="088E42F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54ACA3F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7E1B6CE8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7D2DFE3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bidi="ar-SA"/>
              </w:rPr>
              <w:t>3,585</w:t>
            </w:r>
          </w:p>
        </w:tc>
        <w:tc>
          <w:tcPr>
            <w:tcW w:w="270" w:type="dxa"/>
            <w:vAlign w:val="bottom"/>
          </w:tcPr>
          <w:p w14:paraId="687F2AA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7194F17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3,585</w:t>
            </w:r>
          </w:p>
        </w:tc>
        <w:tc>
          <w:tcPr>
            <w:tcW w:w="270" w:type="dxa"/>
            <w:vAlign w:val="bottom"/>
          </w:tcPr>
          <w:p w14:paraId="7A0001B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6D4E14F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1" w:type="dxa"/>
            <w:vAlign w:val="bottom"/>
          </w:tcPr>
          <w:p w14:paraId="6786C841" w14:textId="77777777" w:rsidR="008E5F58" w:rsidRPr="008E5F58" w:rsidRDefault="008E5F58" w:rsidP="008E5F58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38BD49F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50CA84B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0451EBA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</w:rPr>
              <w:t>3,585</w:t>
            </w:r>
          </w:p>
        </w:tc>
      </w:tr>
      <w:tr w:rsidR="008E5F58" w:rsidRPr="008E5F58" w14:paraId="4CE6F75F" w14:textId="77777777" w:rsidTr="00BE4E79">
        <w:trPr>
          <w:trHeight w:val="285"/>
        </w:trPr>
        <w:tc>
          <w:tcPr>
            <w:tcW w:w="3313" w:type="dxa"/>
          </w:tcPr>
          <w:p w14:paraId="3FD29010" w14:textId="77777777" w:rsidR="008E5F58" w:rsidRPr="005529E5" w:rsidRDefault="008E5F58" w:rsidP="005529E5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4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5529E5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5529E5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9" w:type="dxa"/>
          </w:tcPr>
          <w:p w14:paraId="0BED7A4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3079903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429DBF2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38BB381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13,005</w:t>
            </w:r>
          </w:p>
        </w:tc>
        <w:tc>
          <w:tcPr>
            <w:tcW w:w="236" w:type="dxa"/>
          </w:tcPr>
          <w:p w14:paraId="016302E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4E721A4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0A66D38A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5CE077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13,005</w:t>
            </w:r>
          </w:p>
        </w:tc>
        <w:tc>
          <w:tcPr>
            <w:tcW w:w="270" w:type="dxa"/>
            <w:vAlign w:val="bottom"/>
          </w:tcPr>
          <w:p w14:paraId="6C01FC4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2338470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410893C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01193B4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1" w:type="dxa"/>
            <w:vAlign w:val="bottom"/>
          </w:tcPr>
          <w:p w14:paraId="4003659D" w14:textId="77777777" w:rsidR="008E5F58" w:rsidRPr="008E5F58" w:rsidRDefault="008E5F58" w:rsidP="008E5F58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5D5DFD9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13,005</w:t>
            </w:r>
          </w:p>
        </w:tc>
        <w:tc>
          <w:tcPr>
            <w:tcW w:w="240" w:type="dxa"/>
          </w:tcPr>
          <w:p w14:paraId="79D59E8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1330A99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</w:rPr>
              <w:t>13,005</w:t>
            </w:r>
          </w:p>
        </w:tc>
      </w:tr>
      <w:tr w:rsidR="008E5F58" w:rsidRPr="008E5F58" w14:paraId="13EFEEDF" w14:textId="77777777" w:rsidTr="00BE4E79">
        <w:trPr>
          <w:trHeight w:val="285"/>
        </w:trPr>
        <w:tc>
          <w:tcPr>
            <w:tcW w:w="3313" w:type="dxa"/>
          </w:tcPr>
          <w:p w14:paraId="53ACD878" w14:textId="77777777" w:rsidR="008E5F58" w:rsidRPr="008E5F58" w:rsidRDefault="008E5F58" w:rsidP="008E5F58">
            <w:pPr>
              <w:ind w:right="-90"/>
              <w:rPr>
                <w:rFonts w:ascii="Angsana New" w:eastAsia="Calibri Light" w:hAnsi="Angsana New" w:cs="Angsana New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 w:hint="cs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9" w:type="dxa"/>
          </w:tcPr>
          <w:p w14:paraId="28F94F1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7F5BAA2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7A9B659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36965B4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4139916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588B327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6F1C0593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10ECC6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FC3F90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2C36A16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6DA7D9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4710611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5A69B6C0" w14:textId="77777777" w:rsidR="008E5F58" w:rsidRPr="008E5F58" w:rsidRDefault="008E5F58" w:rsidP="008E5F58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2494C63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</w:tcPr>
          <w:p w14:paraId="7A84ACA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4EE074D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</w:tr>
      <w:tr w:rsidR="008E5F58" w:rsidRPr="008E5F58" w14:paraId="71F76A5A" w14:textId="77777777" w:rsidTr="00BE4E79">
        <w:trPr>
          <w:trHeight w:val="285"/>
        </w:trPr>
        <w:tc>
          <w:tcPr>
            <w:tcW w:w="3313" w:type="dxa"/>
          </w:tcPr>
          <w:p w14:paraId="76AB9768" w14:textId="77777777" w:rsidR="008E5F58" w:rsidRPr="008E5F58" w:rsidRDefault="008E5F58" w:rsidP="005529E5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4"/>
              </w:tabs>
              <w:ind w:left="166" w:right="-90" w:firstLine="0"/>
              <w:rPr>
                <w:rFonts w:ascii="Angsana New" w:eastAsia="Calibri Light" w:hAnsi="Angsana New" w:cs="Angsana New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Cs w:val="24"/>
                <w:lang w:val="en-GB"/>
              </w:rPr>
              <w:t xml:space="preserve"> </w:t>
            </w:r>
            <w:r w:rsidRPr="005529E5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9" w:type="dxa"/>
          </w:tcPr>
          <w:p w14:paraId="2FDC6C0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36298DD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4,692</w:t>
            </w:r>
          </w:p>
        </w:tc>
        <w:tc>
          <w:tcPr>
            <w:tcW w:w="236" w:type="dxa"/>
          </w:tcPr>
          <w:p w14:paraId="7332E1D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020E0D0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7016BA5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</w:tcPr>
          <w:p w14:paraId="32F815B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72660A88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</w:tcPr>
          <w:p w14:paraId="4FAF09A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4,692</w:t>
            </w:r>
          </w:p>
        </w:tc>
        <w:tc>
          <w:tcPr>
            <w:tcW w:w="270" w:type="dxa"/>
          </w:tcPr>
          <w:p w14:paraId="09131ED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3D940F8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4238E1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</w:tcPr>
          <w:p w14:paraId="130E29F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4,692</w:t>
            </w:r>
          </w:p>
        </w:tc>
        <w:tc>
          <w:tcPr>
            <w:tcW w:w="251" w:type="dxa"/>
          </w:tcPr>
          <w:p w14:paraId="216C07DA" w14:textId="77777777" w:rsidR="008E5F58" w:rsidRPr="008E5F58" w:rsidRDefault="008E5F58" w:rsidP="008E5F58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</w:tcPr>
          <w:p w14:paraId="4875EEF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6F5E53F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10C85F2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</w:rPr>
              <w:t>4,692</w:t>
            </w:r>
          </w:p>
        </w:tc>
      </w:tr>
      <w:tr w:rsidR="006D059D" w:rsidRPr="008E5F58" w14:paraId="1499DF42" w14:textId="77777777" w:rsidTr="00BE4E79">
        <w:trPr>
          <w:trHeight w:val="285"/>
        </w:trPr>
        <w:tc>
          <w:tcPr>
            <w:tcW w:w="3313" w:type="dxa"/>
            <w:hideMark/>
          </w:tcPr>
          <w:p w14:paraId="3BB80352" w14:textId="77777777" w:rsidR="008E5F58" w:rsidRPr="008E5F58" w:rsidRDefault="008E5F58" w:rsidP="008E5F58">
            <w:pPr>
              <w:tabs>
                <w:tab w:val="clear" w:pos="227"/>
              </w:tabs>
              <w:ind w:left="-19" w:right="-90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9" w:type="dxa"/>
          </w:tcPr>
          <w:p w14:paraId="1D6427C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2655A4C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/>
              </w:rPr>
              <w:t>4,692</w:t>
            </w:r>
          </w:p>
        </w:tc>
        <w:tc>
          <w:tcPr>
            <w:tcW w:w="236" w:type="dxa"/>
          </w:tcPr>
          <w:p w14:paraId="3E9E35D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568435A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16,590</w:t>
            </w:r>
          </w:p>
        </w:tc>
        <w:tc>
          <w:tcPr>
            <w:tcW w:w="236" w:type="dxa"/>
          </w:tcPr>
          <w:p w14:paraId="290AF22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F89BA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13776B0C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5272F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21,282</w:t>
            </w:r>
          </w:p>
        </w:tc>
        <w:tc>
          <w:tcPr>
            <w:tcW w:w="270" w:type="dxa"/>
            <w:vAlign w:val="bottom"/>
          </w:tcPr>
          <w:p w14:paraId="611246A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152C457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E728C5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6B7E23A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612B36F4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51E814C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F71932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5326DA8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54754A" w:rsidRPr="008E5F58" w14:paraId="138DF018" w14:textId="77777777" w:rsidTr="00BE4E79">
        <w:trPr>
          <w:trHeight w:val="285"/>
        </w:trPr>
        <w:tc>
          <w:tcPr>
            <w:tcW w:w="3313" w:type="dxa"/>
          </w:tcPr>
          <w:p w14:paraId="6E16B0A1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9" w:type="dxa"/>
          </w:tcPr>
          <w:p w14:paraId="7782FF8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7" w:type="dxa"/>
            <w:tcBorders>
              <w:top w:val="double" w:sz="4" w:space="0" w:color="auto"/>
            </w:tcBorders>
          </w:tcPr>
          <w:p w14:paraId="7791E5B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33275BB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14:paraId="07F5CC5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7BAD68D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9CF42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0E4E439F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B84F5F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6DDD2D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66EE332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B2E6AF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1EC9635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2EF5A906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2162148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ABA9EF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74704ED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E5F58" w:rsidRPr="008E5F58" w14:paraId="5F5BC6EC" w14:textId="77777777" w:rsidTr="00BE4E79">
        <w:trPr>
          <w:trHeight w:val="285"/>
        </w:trPr>
        <w:tc>
          <w:tcPr>
            <w:tcW w:w="3313" w:type="dxa"/>
          </w:tcPr>
          <w:p w14:paraId="4740759A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9" w:type="dxa"/>
          </w:tcPr>
          <w:p w14:paraId="0EEC673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1E4093C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2E7126B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45E7C90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6818A78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14DFBB8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662A5A46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01D611A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C705F4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4E0318C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7DB7FA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6ABCF8A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6E9B96A6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61EF4DC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4886FB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71337D5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E5F58" w:rsidRPr="008E5F58" w14:paraId="23623545" w14:textId="77777777" w:rsidTr="00BE4E79">
        <w:trPr>
          <w:trHeight w:val="285"/>
        </w:trPr>
        <w:tc>
          <w:tcPr>
            <w:tcW w:w="3313" w:type="dxa"/>
          </w:tcPr>
          <w:p w14:paraId="5EEB299E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9" w:type="dxa"/>
          </w:tcPr>
          <w:p w14:paraId="7EA8831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21B9EA6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7461BA7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643C6E8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7D68391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2262BBE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40CEC49D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57598A0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11059C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0B51D69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DA2B69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4642FD1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12F362F3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1E27BBB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55991E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08403C9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E5F58" w:rsidRPr="008E5F58" w14:paraId="7C047DA7" w14:textId="77777777" w:rsidTr="00BE4E79">
        <w:trPr>
          <w:trHeight w:val="285"/>
        </w:trPr>
        <w:tc>
          <w:tcPr>
            <w:tcW w:w="3313" w:type="dxa"/>
          </w:tcPr>
          <w:p w14:paraId="09A25091" w14:textId="77777777" w:rsidR="008E5F58" w:rsidRPr="005529E5" w:rsidRDefault="008E5F58" w:rsidP="005529E5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5529E5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5529E5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9" w:type="dxa"/>
          </w:tcPr>
          <w:p w14:paraId="32F97C81" w14:textId="4131A9CD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282A32B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75E74AE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453145E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0E537B9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33B862E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212,215</w:t>
            </w:r>
          </w:p>
        </w:tc>
        <w:tc>
          <w:tcPr>
            <w:tcW w:w="240" w:type="dxa"/>
            <w:vAlign w:val="bottom"/>
          </w:tcPr>
          <w:p w14:paraId="43B75A70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C1553B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212,215</w:t>
            </w:r>
          </w:p>
        </w:tc>
        <w:tc>
          <w:tcPr>
            <w:tcW w:w="270" w:type="dxa"/>
            <w:vAlign w:val="bottom"/>
          </w:tcPr>
          <w:p w14:paraId="0938F22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68AE092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77A1C7E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47DCAB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214,644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8D7CA4B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49786EF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C46042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151905E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214,644</w:t>
            </w:r>
          </w:p>
        </w:tc>
      </w:tr>
      <w:tr w:rsidR="008E5F58" w:rsidRPr="008E5F58" w14:paraId="1227B1C1" w14:textId="77777777" w:rsidTr="00BE4E79">
        <w:trPr>
          <w:trHeight w:val="285"/>
        </w:trPr>
        <w:tc>
          <w:tcPr>
            <w:tcW w:w="3313" w:type="dxa"/>
          </w:tcPr>
          <w:p w14:paraId="535570D8" w14:textId="77777777" w:rsidR="008E5F58" w:rsidRPr="005529E5" w:rsidRDefault="008E5F58" w:rsidP="005529E5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5529E5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5529E5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09" w:type="dxa"/>
          </w:tcPr>
          <w:p w14:paraId="0FD6EE01" w14:textId="294C02ED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4375668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09EBB59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32A24C8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175FB03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4CF8E70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155,402</w:t>
            </w:r>
          </w:p>
        </w:tc>
        <w:tc>
          <w:tcPr>
            <w:tcW w:w="240" w:type="dxa"/>
            <w:vAlign w:val="bottom"/>
          </w:tcPr>
          <w:p w14:paraId="03C3F3B4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0F68F30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155,402</w:t>
            </w:r>
          </w:p>
        </w:tc>
        <w:tc>
          <w:tcPr>
            <w:tcW w:w="270" w:type="dxa"/>
            <w:vAlign w:val="bottom"/>
          </w:tcPr>
          <w:p w14:paraId="4840BEB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76E25F6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6571FCB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60F877F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156,724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71EC16E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31EF611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76D92A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51A06AA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14"/>
              <w:jc w:val="center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</w:rPr>
              <w:t>156,724</w:t>
            </w:r>
          </w:p>
        </w:tc>
      </w:tr>
      <w:tr w:rsidR="008E5F58" w:rsidRPr="008E5F58" w14:paraId="7FBB17F5" w14:textId="77777777" w:rsidTr="00BE4E79">
        <w:trPr>
          <w:trHeight w:val="285"/>
        </w:trPr>
        <w:tc>
          <w:tcPr>
            <w:tcW w:w="3313" w:type="dxa"/>
          </w:tcPr>
          <w:p w14:paraId="17DAF7FB" w14:textId="77777777" w:rsidR="008E5F58" w:rsidRPr="008E5F58" w:rsidRDefault="008E5F58" w:rsidP="008E5F58">
            <w:pPr>
              <w:ind w:right="-90"/>
              <w:rPr>
                <w:rFonts w:ascii="Angsana New" w:eastAsia="Calibri Light" w:hAnsi="Angsana New" w:cs="Angsana New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 w:hint="cs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09" w:type="dxa"/>
          </w:tcPr>
          <w:p w14:paraId="46681AD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Univers LT Std 45 Light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22DBA9D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600E715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2520171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5B219A9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3333EA7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69B6DB1A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70068A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5BBEAA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252682B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171126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79DBB92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7D5C09A7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4EEB33E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032A52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21F644D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D26F8" w:rsidRPr="008E5F58" w14:paraId="0D4EB15C" w14:textId="77777777" w:rsidTr="00BE4E79">
        <w:trPr>
          <w:trHeight w:val="285"/>
        </w:trPr>
        <w:tc>
          <w:tcPr>
            <w:tcW w:w="3313" w:type="dxa"/>
          </w:tcPr>
          <w:p w14:paraId="479312E1" w14:textId="77777777" w:rsidR="008E5F58" w:rsidRPr="008E5F58" w:rsidRDefault="008E5F58" w:rsidP="005529E5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="Angsana New" w:eastAsia="Calibri Light" w:hAnsi="Angsana New" w:cs="Angsana New"/>
                <w:szCs w:val="24"/>
                <w:cs/>
                <w:lang w:val="en-GB"/>
              </w:rPr>
            </w:pPr>
            <w:r w:rsidRPr="005529E5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9" w:type="dxa"/>
          </w:tcPr>
          <w:p w14:paraId="70482BC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1BC3B28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152</w:t>
            </w:r>
          </w:p>
        </w:tc>
        <w:tc>
          <w:tcPr>
            <w:tcW w:w="236" w:type="dxa"/>
          </w:tcPr>
          <w:p w14:paraId="3DA3D09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14:paraId="5086D10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F0DEA0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vAlign w:val="bottom"/>
          </w:tcPr>
          <w:p w14:paraId="33D7413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63EDC9CC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346389C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152</w:t>
            </w:r>
          </w:p>
        </w:tc>
        <w:tc>
          <w:tcPr>
            <w:tcW w:w="270" w:type="dxa"/>
            <w:vAlign w:val="bottom"/>
          </w:tcPr>
          <w:p w14:paraId="69A8612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7BA38C7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4C50FB7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59CBC14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</w:rPr>
              <w:t>152</w:t>
            </w:r>
          </w:p>
        </w:tc>
        <w:tc>
          <w:tcPr>
            <w:tcW w:w="251" w:type="dxa"/>
            <w:vAlign w:val="bottom"/>
          </w:tcPr>
          <w:p w14:paraId="78C35BDE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79A85CF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4B04542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001DABA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15</w:t>
            </w:r>
            <w:r w:rsidRPr="008E5F58">
              <w:rPr>
                <w:rFonts w:ascii="Angsana New" w:eastAsia="Calibri Light" w:hAnsi="Angsana New" w:cs="Angsana New"/>
                <w:sz w:val="24"/>
                <w:szCs w:val="24"/>
              </w:rPr>
              <w:t>2</w:t>
            </w:r>
          </w:p>
        </w:tc>
      </w:tr>
      <w:tr w:rsidR="00571BBD" w:rsidRPr="008E5F58" w14:paraId="0D93BF69" w14:textId="77777777" w:rsidTr="00BE4E79">
        <w:trPr>
          <w:trHeight w:val="285"/>
        </w:trPr>
        <w:tc>
          <w:tcPr>
            <w:tcW w:w="3313" w:type="dxa"/>
          </w:tcPr>
          <w:p w14:paraId="1EF6D6CA" w14:textId="77777777" w:rsidR="008E5F58" w:rsidRPr="008E5F58" w:rsidRDefault="008E5F58" w:rsidP="008E5F58">
            <w:pPr>
              <w:ind w:right="-90"/>
              <w:rPr>
                <w:rFonts w:ascii="Angsana New" w:eastAsia="Calibri Light" w:hAnsi="Angsana New" w:cs="Angsana New"/>
                <w:b/>
                <w:bCs/>
                <w:i/>
                <w:iCs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9" w:type="dxa"/>
          </w:tcPr>
          <w:p w14:paraId="7E9AC65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12B890D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152</w:t>
            </w:r>
          </w:p>
        </w:tc>
        <w:tc>
          <w:tcPr>
            <w:tcW w:w="236" w:type="dxa"/>
          </w:tcPr>
          <w:p w14:paraId="4D99B9C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1D783B0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287CE5B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8662F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367,617</w:t>
            </w:r>
          </w:p>
        </w:tc>
        <w:tc>
          <w:tcPr>
            <w:tcW w:w="240" w:type="dxa"/>
            <w:vAlign w:val="bottom"/>
          </w:tcPr>
          <w:p w14:paraId="708F9FBA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EFA86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367,769</w:t>
            </w:r>
          </w:p>
        </w:tc>
        <w:tc>
          <w:tcPr>
            <w:tcW w:w="270" w:type="dxa"/>
            <w:vAlign w:val="bottom"/>
          </w:tcPr>
          <w:p w14:paraId="151BEE0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6B884DE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7206C7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61ED958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728D36E6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2E8008D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00E11B7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56E796D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6D059D" w:rsidRPr="008E5F58" w14:paraId="2F9B7F68" w14:textId="77777777" w:rsidTr="00BE4E79">
        <w:trPr>
          <w:trHeight w:val="285"/>
        </w:trPr>
        <w:tc>
          <w:tcPr>
            <w:tcW w:w="3313" w:type="dxa"/>
          </w:tcPr>
          <w:p w14:paraId="7822C847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809" w:type="dxa"/>
          </w:tcPr>
          <w:p w14:paraId="696A414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</w:tcPr>
          <w:p w14:paraId="2C5739C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295154B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tcBorders>
              <w:top w:val="single" w:sz="4" w:space="0" w:color="auto"/>
            </w:tcBorders>
          </w:tcPr>
          <w:p w14:paraId="302C229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2837A51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vAlign w:val="bottom"/>
          </w:tcPr>
          <w:p w14:paraId="79C6347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43D74E10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35DA827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ACC1A7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231F73F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8B16BF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19874E9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76DE3C8F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46C62E0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BE010D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1DF3DE1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</w:tbl>
    <w:p w14:paraId="22F87771" w14:textId="77777777" w:rsidR="001A027B" w:rsidRPr="00283726" w:rsidRDefault="001A027B" w:rsidP="001A027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4EFC3193" w14:textId="6271E0C0" w:rsidR="005F648B" w:rsidRPr="00283726" w:rsidRDefault="005F6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283726">
        <w:rPr>
          <w:rFonts w:asciiTheme="majorBidi" w:hAnsiTheme="majorBidi" w:cstheme="majorBidi"/>
          <w:cs/>
        </w:rPr>
        <w:br w:type="page"/>
      </w:r>
    </w:p>
    <w:tbl>
      <w:tblPr>
        <w:tblW w:w="152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89"/>
        <w:gridCol w:w="804"/>
        <w:gridCol w:w="1308"/>
        <w:gridCol w:w="237"/>
        <w:gridCol w:w="1470"/>
        <w:gridCol w:w="236"/>
        <w:gridCol w:w="1451"/>
        <w:gridCol w:w="240"/>
        <w:gridCol w:w="1301"/>
        <w:gridCol w:w="270"/>
        <w:gridCol w:w="892"/>
        <w:gridCol w:w="270"/>
        <w:gridCol w:w="981"/>
        <w:gridCol w:w="251"/>
        <w:gridCol w:w="1001"/>
        <w:gridCol w:w="240"/>
        <w:gridCol w:w="969"/>
      </w:tblGrid>
      <w:tr w:rsidR="009479E4" w:rsidRPr="00283726" w14:paraId="25778465" w14:textId="77777777" w:rsidTr="00011F81">
        <w:trPr>
          <w:trHeight w:val="285"/>
          <w:tblHeader/>
        </w:trPr>
        <w:tc>
          <w:tcPr>
            <w:tcW w:w="3289" w:type="dxa"/>
            <w:vAlign w:val="bottom"/>
          </w:tcPr>
          <w:p w14:paraId="5EF9C1D2" w14:textId="77777777" w:rsidR="00F37AC8" w:rsidRPr="00283726" w:rsidRDefault="00F37AC8" w:rsidP="00F37AC8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2E8D6CA8" w14:textId="77777777" w:rsidR="00F37AC8" w:rsidRPr="00283726" w:rsidRDefault="00F37AC8" w:rsidP="00F37AC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117" w:type="dxa"/>
            <w:gridSpan w:val="15"/>
          </w:tcPr>
          <w:p w14:paraId="028E3AEF" w14:textId="5EE099B2" w:rsidR="00F37AC8" w:rsidRPr="00283726" w:rsidRDefault="00F37AC8" w:rsidP="00F37A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984804" w:rsidRPr="00283726" w14:paraId="4CAFD364" w14:textId="77777777" w:rsidTr="00011F81">
        <w:trPr>
          <w:trHeight w:val="285"/>
          <w:tblHeader/>
        </w:trPr>
        <w:tc>
          <w:tcPr>
            <w:tcW w:w="3289" w:type="dxa"/>
            <w:vAlign w:val="bottom"/>
          </w:tcPr>
          <w:p w14:paraId="279BF363" w14:textId="77777777" w:rsidR="005F648B" w:rsidRPr="00283726" w:rsidRDefault="005F648B" w:rsidP="005F648B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4" w:type="dxa"/>
            <w:vAlign w:val="bottom"/>
          </w:tcPr>
          <w:p w14:paraId="24D4E892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117" w:type="dxa"/>
            <w:gridSpan w:val="15"/>
            <w:tcBorders>
              <w:bottom w:val="single" w:sz="4" w:space="0" w:color="auto"/>
            </w:tcBorders>
          </w:tcPr>
          <w:p w14:paraId="16EAE715" w14:textId="77777777" w:rsidR="005F648B" w:rsidRPr="00283726" w:rsidRDefault="005F648B" w:rsidP="00C87E35">
            <w:pPr>
              <w:pStyle w:val="acctfourfigures"/>
              <w:tabs>
                <w:tab w:val="left" w:pos="720"/>
              </w:tabs>
              <w:spacing w:line="240" w:lineRule="atLeast"/>
              <w:ind w:left="-117" w:right="-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70BBA" w:rsidRPr="00283726" w14:paraId="72E33E64" w14:textId="77777777" w:rsidTr="00011F81">
        <w:trPr>
          <w:trHeight w:val="285"/>
          <w:tblHeader/>
        </w:trPr>
        <w:tc>
          <w:tcPr>
            <w:tcW w:w="3289" w:type="dxa"/>
            <w:vAlign w:val="bottom"/>
          </w:tcPr>
          <w:p w14:paraId="104D771A" w14:textId="77777777" w:rsidR="005F648B" w:rsidRPr="00283726" w:rsidRDefault="005F648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4" w:type="dxa"/>
            <w:vAlign w:val="bottom"/>
          </w:tcPr>
          <w:p w14:paraId="06DED6C6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24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DE2117E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4C5E504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60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FA6EA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26708B" w:rsidRPr="00283726" w14:paraId="6B3D90E4" w14:textId="77777777" w:rsidTr="00011F81">
        <w:trPr>
          <w:trHeight w:val="285"/>
          <w:tblHeader/>
        </w:trPr>
        <w:tc>
          <w:tcPr>
            <w:tcW w:w="3289" w:type="dxa"/>
            <w:vAlign w:val="bottom"/>
            <w:hideMark/>
          </w:tcPr>
          <w:p w14:paraId="12DD64F0" w14:textId="08062AFE" w:rsidR="005F648B" w:rsidRPr="00283726" w:rsidRDefault="005F648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D4407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30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D44076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CE658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804" w:type="dxa"/>
            <w:vAlign w:val="bottom"/>
          </w:tcPr>
          <w:p w14:paraId="52760029" w14:textId="6F3703F6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10ED9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21D3482A" w14:textId="77777777" w:rsidR="005F648B" w:rsidRPr="00283726" w:rsidRDefault="005F648B" w:rsidP="005F648B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448FA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AF070DF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526CA84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7C3409EF" w14:textId="77777777" w:rsidR="005F648B" w:rsidRPr="00283726" w:rsidRDefault="005F648B" w:rsidP="005F648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36E09CF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5F7B514B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  <w:hideMark/>
          </w:tcPr>
          <w:p w14:paraId="18EA9745" w14:textId="038424D0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60" w:right="-19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7AB9F08E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  <w:hideMark/>
          </w:tcPr>
          <w:p w14:paraId="4A4E6428" w14:textId="5CB10995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1" w:type="dxa"/>
          </w:tcPr>
          <w:p w14:paraId="3C653403" w14:textId="77777777" w:rsidR="005F648B" w:rsidRPr="00283726" w:rsidRDefault="005F648B" w:rsidP="005F648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  <w:hideMark/>
          </w:tcPr>
          <w:p w14:paraId="11893CFF" w14:textId="10D0BE2D" w:rsidR="005F648B" w:rsidRPr="00283726" w:rsidRDefault="005F648B" w:rsidP="005F648B">
            <w:pPr>
              <w:tabs>
                <w:tab w:val="clear" w:pos="454"/>
              </w:tabs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40" w:type="dxa"/>
          </w:tcPr>
          <w:p w14:paraId="58F5B74F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vAlign w:val="bottom"/>
            <w:hideMark/>
          </w:tcPr>
          <w:p w14:paraId="65864623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F648B" w:rsidRPr="00283726" w14:paraId="52D71BC2" w14:textId="77777777" w:rsidTr="00011F81">
        <w:trPr>
          <w:trHeight w:val="285"/>
        </w:trPr>
        <w:tc>
          <w:tcPr>
            <w:tcW w:w="3289" w:type="dxa"/>
            <w:hideMark/>
          </w:tcPr>
          <w:p w14:paraId="33EC7569" w14:textId="77777777" w:rsidR="005F648B" w:rsidRPr="00283726" w:rsidRDefault="005F648B" w:rsidP="005F648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4" w:type="dxa"/>
          </w:tcPr>
          <w:p w14:paraId="11611D48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55AD085B" w14:textId="77777777" w:rsidR="005F648B" w:rsidRPr="00283726" w:rsidRDefault="005F648B" w:rsidP="005F648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6A26638C" w14:textId="77777777" w:rsidR="005F648B" w:rsidRPr="00283726" w:rsidRDefault="005F648B" w:rsidP="005F648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</w:tcPr>
          <w:p w14:paraId="5DC5DF8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1E216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</w:tcPr>
          <w:p w14:paraId="1DF54072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4B613D4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</w:tcPr>
          <w:p w14:paraId="3823919F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963FED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6A1F45A8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C020B6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01B3C86D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691CBD0F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0E8DE2E3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445E14C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9" w:type="dxa"/>
          </w:tcPr>
          <w:p w14:paraId="37E121B6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1282A" w:rsidRPr="00283726" w14:paraId="0D50E338" w14:textId="77777777" w:rsidTr="00011F81">
        <w:trPr>
          <w:trHeight w:val="285"/>
        </w:trPr>
        <w:tc>
          <w:tcPr>
            <w:tcW w:w="3289" w:type="dxa"/>
          </w:tcPr>
          <w:p w14:paraId="15C5B1BC" w14:textId="0115EACA" w:rsidR="00E1282A" w:rsidRPr="005B26A7" w:rsidRDefault="00E1282A" w:rsidP="005F648B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53E5">
              <w:rPr>
                <w:rFonts w:asciiTheme="majorBidi" w:hAnsiTheme="majorBidi" w:cs="Angsana New" w:hint="cs"/>
                <w:sz w:val="24"/>
                <w:szCs w:val="24"/>
                <w:cs/>
              </w:rPr>
              <w:t>เงินให้กู้ยืม</w:t>
            </w:r>
            <w:r w:rsidR="00D86838" w:rsidRPr="001A53E5">
              <w:rPr>
                <w:rFonts w:asciiTheme="majorBidi" w:hAnsiTheme="majorBidi" w:cs="Angsana New" w:hint="cs"/>
                <w:sz w:val="24"/>
                <w:szCs w:val="24"/>
                <w:cs/>
              </w:rPr>
              <w:t>ระยะยาว</w:t>
            </w:r>
            <w:r w:rsidRPr="001A53E5">
              <w:rPr>
                <w:rFonts w:asciiTheme="majorBidi" w:hAnsiTheme="majorBidi" w:cs="Angsana New" w:hint="cs"/>
                <w:sz w:val="24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804" w:type="dxa"/>
          </w:tcPr>
          <w:p w14:paraId="5C4046B2" w14:textId="77777777" w:rsidR="00E1282A" w:rsidRPr="005B26A7" w:rsidRDefault="00E1282A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08" w:type="dxa"/>
          </w:tcPr>
          <w:p w14:paraId="28E50CDB" w14:textId="766C7150" w:rsidR="00E1282A" w:rsidRPr="005B26A7" w:rsidRDefault="00960C8C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762B0080" w14:textId="77777777" w:rsidR="00E1282A" w:rsidRPr="005B26A7" w:rsidRDefault="00E1282A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</w:tcPr>
          <w:p w14:paraId="6ABF319F" w14:textId="5B11A5A4" w:rsidR="00E1282A" w:rsidRPr="005B26A7" w:rsidRDefault="00B971DC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3DF9C2B" w14:textId="77777777" w:rsidR="00E1282A" w:rsidRPr="005B26A7" w:rsidRDefault="00E1282A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7476FDAD" w14:textId="03B01BAD" w:rsidR="00E1282A" w:rsidRPr="005B26A7" w:rsidRDefault="00320938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390</w:t>
            </w:r>
          </w:p>
        </w:tc>
        <w:tc>
          <w:tcPr>
            <w:tcW w:w="240" w:type="dxa"/>
            <w:vAlign w:val="bottom"/>
          </w:tcPr>
          <w:p w14:paraId="13EED0CF" w14:textId="77777777" w:rsidR="00E1282A" w:rsidRPr="005B26A7" w:rsidRDefault="00E1282A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4BCD4B86" w14:textId="69FC15B6" w:rsidR="00E1282A" w:rsidRPr="005B26A7" w:rsidRDefault="00BD39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390</w:t>
            </w:r>
          </w:p>
        </w:tc>
        <w:tc>
          <w:tcPr>
            <w:tcW w:w="270" w:type="dxa"/>
            <w:vAlign w:val="bottom"/>
          </w:tcPr>
          <w:p w14:paraId="1DD7219C" w14:textId="77777777" w:rsidR="00E1282A" w:rsidRPr="00283726" w:rsidRDefault="00E1282A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61310D8D" w14:textId="79DD8F5D" w:rsidR="00E1282A" w:rsidRPr="00283726" w:rsidRDefault="00310F29" w:rsidP="005F60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1E1B6AF" w14:textId="77777777" w:rsidR="00E1282A" w:rsidRPr="00283726" w:rsidRDefault="00E1282A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B2A36F5" w14:textId="15096179" w:rsidR="00E1282A" w:rsidRPr="00283726" w:rsidRDefault="00C5640D" w:rsidP="005F60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5D8B379C" w14:textId="77777777" w:rsidR="00E1282A" w:rsidRPr="00283726" w:rsidRDefault="00E1282A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40E13702" w14:textId="7EA8244B" w:rsidR="00E1282A" w:rsidRPr="0033495D" w:rsidRDefault="00C5640D" w:rsidP="005F603A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361</w:t>
            </w:r>
          </w:p>
        </w:tc>
        <w:tc>
          <w:tcPr>
            <w:tcW w:w="240" w:type="dxa"/>
            <w:shd w:val="clear" w:color="auto" w:fill="auto"/>
          </w:tcPr>
          <w:p w14:paraId="1B0831AE" w14:textId="77777777" w:rsidR="00E1282A" w:rsidRPr="0033495D" w:rsidRDefault="00E1282A" w:rsidP="005B26A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24668D8B" w14:textId="191C9DC7" w:rsidR="00E1282A" w:rsidRPr="0033495D" w:rsidRDefault="00310F29" w:rsidP="006A53A5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87"/>
                <w:tab w:val="decimal" w:pos="657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361</w:t>
            </w:r>
          </w:p>
        </w:tc>
      </w:tr>
      <w:tr w:rsidR="004A15F1" w:rsidRPr="00283726" w14:paraId="11D7AA4B" w14:textId="77777777" w:rsidTr="00011F81">
        <w:trPr>
          <w:trHeight w:val="285"/>
        </w:trPr>
        <w:tc>
          <w:tcPr>
            <w:tcW w:w="3289" w:type="dxa"/>
            <w:hideMark/>
          </w:tcPr>
          <w:p w14:paraId="2150B6BF" w14:textId="77777777" w:rsidR="005F648B" w:rsidRPr="00283726" w:rsidRDefault="005F648B" w:rsidP="005F648B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4" w:type="dxa"/>
          </w:tcPr>
          <w:p w14:paraId="307F8BFD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08" w:type="dxa"/>
          </w:tcPr>
          <w:p w14:paraId="282A3125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75AC0FCF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</w:tcPr>
          <w:p w14:paraId="64E78151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58E9D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0E10197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AAE2986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267BC91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5DED8F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01365280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C07B92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F5750B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03C0FE6D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1DED476F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2DA2AC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9" w:type="dxa"/>
          </w:tcPr>
          <w:p w14:paraId="76A778F1" w14:textId="77777777" w:rsidR="005F648B" w:rsidRPr="00283726" w:rsidRDefault="005F648B" w:rsidP="006A53A5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33F1EB0A" w14:textId="77777777" w:rsidTr="00011F81">
        <w:trPr>
          <w:trHeight w:val="285"/>
        </w:trPr>
        <w:tc>
          <w:tcPr>
            <w:tcW w:w="3289" w:type="dxa"/>
          </w:tcPr>
          <w:p w14:paraId="19ACB2B9" w14:textId="77777777" w:rsidR="005F648B" w:rsidRPr="00283726" w:rsidRDefault="005F648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4" w:type="dxa"/>
          </w:tcPr>
          <w:p w14:paraId="115134E2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  <w:vAlign w:val="bottom"/>
          </w:tcPr>
          <w:p w14:paraId="73667520" w14:textId="7707774F" w:rsidR="005F648B" w:rsidRPr="00283726" w:rsidRDefault="008127ED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3CA8413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14:paraId="1DDAA6BC" w14:textId="3855A23C" w:rsidR="005F648B" w:rsidRPr="00283726" w:rsidRDefault="00B971DC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959</w:t>
            </w:r>
          </w:p>
        </w:tc>
        <w:tc>
          <w:tcPr>
            <w:tcW w:w="236" w:type="dxa"/>
            <w:vAlign w:val="bottom"/>
          </w:tcPr>
          <w:p w14:paraId="683B464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4503CC50" w14:textId="3D715F01" w:rsidR="005F648B" w:rsidRPr="00283726" w:rsidRDefault="00320938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3DC1ED95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53C442C5" w14:textId="59E8F59B" w:rsidR="005F648B" w:rsidRPr="00283726" w:rsidRDefault="00BD39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959</w:t>
            </w:r>
          </w:p>
        </w:tc>
        <w:tc>
          <w:tcPr>
            <w:tcW w:w="270" w:type="dxa"/>
            <w:vAlign w:val="bottom"/>
          </w:tcPr>
          <w:p w14:paraId="2B42710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2EF633B8" w14:textId="675F65D3" w:rsidR="005F648B" w:rsidRPr="00283726" w:rsidRDefault="00310F29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62AD31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3F0EA81" w14:textId="51D22ECF" w:rsidR="005F648B" w:rsidRPr="00283726" w:rsidRDefault="00310F29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6C6125D6" w14:textId="77777777" w:rsidR="005F648B" w:rsidRPr="00283726" w:rsidRDefault="005F648B" w:rsidP="005F648B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1" w:type="dxa"/>
            <w:vAlign w:val="bottom"/>
          </w:tcPr>
          <w:p w14:paraId="65F56DD0" w14:textId="09F111DF" w:rsidR="005F648B" w:rsidRPr="00283726" w:rsidRDefault="00EB0D45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959</w:t>
            </w:r>
          </w:p>
        </w:tc>
        <w:tc>
          <w:tcPr>
            <w:tcW w:w="240" w:type="dxa"/>
            <w:vAlign w:val="bottom"/>
          </w:tcPr>
          <w:p w14:paraId="1382B42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18454197" w14:textId="27321665" w:rsidR="005F648B" w:rsidRPr="00283726" w:rsidRDefault="00EB0D45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959</w:t>
            </w:r>
          </w:p>
        </w:tc>
      </w:tr>
      <w:tr w:rsidR="004A15F1" w:rsidRPr="00283726" w14:paraId="3528A193" w14:textId="77777777" w:rsidTr="00011F81">
        <w:trPr>
          <w:trHeight w:val="285"/>
        </w:trPr>
        <w:tc>
          <w:tcPr>
            <w:tcW w:w="3289" w:type="dxa"/>
          </w:tcPr>
          <w:p w14:paraId="62D2A66A" w14:textId="4863CAA5" w:rsidR="005F648B" w:rsidRPr="00283726" w:rsidRDefault="005F648B" w:rsidP="005F648B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สินทรัพย์ทางการเงิน</w:t>
            </w:r>
            <w:r w:rsidR="0020045B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อื่น</w:t>
            </w:r>
          </w:p>
        </w:tc>
        <w:tc>
          <w:tcPr>
            <w:tcW w:w="804" w:type="dxa"/>
          </w:tcPr>
          <w:p w14:paraId="46470ACC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  <w:vAlign w:val="bottom"/>
          </w:tcPr>
          <w:p w14:paraId="2E76093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014CDD1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14:paraId="7CCAD88D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CE29C9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6C9D8273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1A267D1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7E75A87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2CC106F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699F1EE8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871870C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6569CE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53CDC63F" w14:textId="77777777" w:rsidR="005F648B" w:rsidRPr="00283726" w:rsidRDefault="005F648B" w:rsidP="005F648B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1" w:type="dxa"/>
            <w:vAlign w:val="bottom"/>
          </w:tcPr>
          <w:p w14:paraId="183B3C8D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338EA2A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02028157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7F2A" w:rsidRPr="00283726" w14:paraId="35F7276E" w14:textId="77777777" w:rsidTr="00011F81">
        <w:trPr>
          <w:trHeight w:val="285"/>
        </w:trPr>
        <w:tc>
          <w:tcPr>
            <w:tcW w:w="3289" w:type="dxa"/>
          </w:tcPr>
          <w:p w14:paraId="72CB5C5E" w14:textId="77777777" w:rsidR="005F648B" w:rsidRPr="00283726" w:rsidRDefault="005F648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4" w:type="dxa"/>
          </w:tcPr>
          <w:p w14:paraId="7EA37C6E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60E97295" w14:textId="3AAB3451" w:rsidR="005F648B" w:rsidRPr="00283726" w:rsidRDefault="008127ED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A2451D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7" w:type="dxa"/>
          </w:tcPr>
          <w:p w14:paraId="76DDAA3F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</w:tcPr>
          <w:p w14:paraId="30D93736" w14:textId="483D99E2" w:rsidR="005F648B" w:rsidRPr="00283726" w:rsidRDefault="00B971DC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827E411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</w:tcPr>
          <w:p w14:paraId="4D6524A9" w14:textId="41568A3F" w:rsidR="005F648B" w:rsidRPr="00283726" w:rsidRDefault="00320938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C3C41FC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</w:tcPr>
          <w:p w14:paraId="6EBC2B2C" w14:textId="04D640E4" w:rsidR="005F648B" w:rsidRPr="00283726" w:rsidRDefault="00BD39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27</w:t>
            </w:r>
            <w:r w:rsidR="00A2451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270" w:type="dxa"/>
          </w:tcPr>
          <w:p w14:paraId="43D133E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4BC083E0" w14:textId="78EDA092" w:rsidR="005F648B" w:rsidRPr="008807C6" w:rsidRDefault="008807C6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8FFE3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36197082" w14:textId="4A9E8668" w:rsidR="005F648B" w:rsidRPr="00283726" w:rsidRDefault="008807C6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141D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970E88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51" w:type="dxa"/>
          </w:tcPr>
          <w:p w14:paraId="08FDF8DB" w14:textId="77777777" w:rsidR="005F648B" w:rsidRPr="00283726" w:rsidRDefault="005F648B" w:rsidP="005F648B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1" w:type="dxa"/>
            <w:vAlign w:val="bottom"/>
          </w:tcPr>
          <w:p w14:paraId="1240A3EE" w14:textId="3D02850B" w:rsidR="005F648B" w:rsidRPr="00283726" w:rsidRDefault="00310F29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54DDA80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9" w:type="dxa"/>
          </w:tcPr>
          <w:p w14:paraId="56848BE1" w14:textId="45CB54C5" w:rsidR="005F648B" w:rsidRPr="00283726" w:rsidRDefault="00D52505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970E88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26708B" w:rsidRPr="00283726" w14:paraId="63F3BBDB" w14:textId="77777777" w:rsidTr="00011F81">
        <w:trPr>
          <w:trHeight w:val="285"/>
        </w:trPr>
        <w:tc>
          <w:tcPr>
            <w:tcW w:w="3289" w:type="dxa"/>
            <w:hideMark/>
          </w:tcPr>
          <w:p w14:paraId="65B087FE" w14:textId="77777777" w:rsidR="005F648B" w:rsidRPr="00283726" w:rsidRDefault="005F648B" w:rsidP="005F648B">
            <w:pPr>
              <w:tabs>
                <w:tab w:val="clear" w:pos="227"/>
              </w:tabs>
              <w:ind w:left="-2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4" w:type="dxa"/>
          </w:tcPr>
          <w:p w14:paraId="405DFDBB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</w:tcPr>
          <w:p w14:paraId="70DBBC55" w14:textId="6B8E6A9B" w:rsidR="005F648B" w:rsidRPr="00283726" w:rsidRDefault="00721209" w:rsidP="0072120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</w:t>
            </w:r>
            <w:r w:rsidR="00A245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37" w:type="dxa"/>
          </w:tcPr>
          <w:p w14:paraId="38D4FB1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5DB0B47C" w14:textId="6A02BB81" w:rsidR="005F648B" w:rsidRPr="00283726" w:rsidRDefault="00B971DC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959</w:t>
            </w:r>
          </w:p>
        </w:tc>
        <w:tc>
          <w:tcPr>
            <w:tcW w:w="236" w:type="dxa"/>
          </w:tcPr>
          <w:p w14:paraId="5F08D5C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FF3B17" w14:textId="3B54C0B3" w:rsidR="005F648B" w:rsidRPr="00283726" w:rsidRDefault="00320938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390</w:t>
            </w:r>
          </w:p>
        </w:tc>
        <w:tc>
          <w:tcPr>
            <w:tcW w:w="240" w:type="dxa"/>
            <w:vAlign w:val="bottom"/>
          </w:tcPr>
          <w:p w14:paraId="0A8AD9D8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D3E9F2" w14:textId="2C2EE99E" w:rsidR="005F648B" w:rsidRPr="00BD398B" w:rsidRDefault="00BD39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1,62</w:t>
            </w:r>
            <w:r w:rsidR="00A245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5BC29E69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5444168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3205670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AA0DF08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2898EF4E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0E213C0F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C09D22F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0FD11A89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2BB5" w:rsidRPr="00283726" w14:paraId="26047B02" w14:textId="77777777" w:rsidTr="00011F81">
        <w:trPr>
          <w:trHeight w:val="285"/>
        </w:trPr>
        <w:tc>
          <w:tcPr>
            <w:tcW w:w="3289" w:type="dxa"/>
          </w:tcPr>
          <w:p w14:paraId="187AA258" w14:textId="77777777" w:rsidR="005F648B" w:rsidRPr="00283726" w:rsidRDefault="005F648B" w:rsidP="005F648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4" w:type="dxa"/>
          </w:tcPr>
          <w:p w14:paraId="33B2BF05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08" w:type="dxa"/>
            <w:tcBorders>
              <w:top w:val="double" w:sz="4" w:space="0" w:color="auto"/>
            </w:tcBorders>
          </w:tcPr>
          <w:p w14:paraId="6B56ED5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00DD251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double" w:sz="4" w:space="0" w:color="auto"/>
            </w:tcBorders>
          </w:tcPr>
          <w:p w14:paraId="3EE4933C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F1414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616BD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772583D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B00D3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4F8479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73DEECF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A362888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ABDD109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7F0901C2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17957839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C31E93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01CCB9E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157872C2" w14:textId="77777777" w:rsidTr="00011F81">
        <w:trPr>
          <w:trHeight w:val="285"/>
        </w:trPr>
        <w:tc>
          <w:tcPr>
            <w:tcW w:w="3289" w:type="dxa"/>
          </w:tcPr>
          <w:p w14:paraId="14EFB607" w14:textId="77777777" w:rsidR="005F648B" w:rsidRPr="00283726" w:rsidRDefault="005F648B" w:rsidP="005F648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4" w:type="dxa"/>
          </w:tcPr>
          <w:p w14:paraId="4B26DACC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2CA49D0D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4229C680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</w:tcPr>
          <w:p w14:paraId="57B100F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7F66E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7E9BEEA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F1F8018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3681E34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FF8C401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7584307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B43C70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2373F2C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C7F368E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775CA892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8BBD1B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186929E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7D0AE498" w14:textId="77777777" w:rsidTr="00011F81">
        <w:trPr>
          <w:trHeight w:val="285"/>
        </w:trPr>
        <w:tc>
          <w:tcPr>
            <w:tcW w:w="3289" w:type="dxa"/>
          </w:tcPr>
          <w:p w14:paraId="48D74408" w14:textId="77777777" w:rsidR="005F648B" w:rsidRPr="00283726" w:rsidRDefault="005F648B" w:rsidP="005F648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4" w:type="dxa"/>
          </w:tcPr>
          <w:p w14:paraId="0559D2A8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61F3322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49D7C1B5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</w:tcPr>
          <w:p w14:paraId="752F17C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B094D3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534A209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DD22F8E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6377327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ED84EA1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7B4D6E4C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48D4488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A8AF70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6034081B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4727ECF8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1BAB4E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52BB788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543EF" w:rsidRPr="00283726" w14:paraId="5D3DE73A" w14:textId="77777777" w:rsidTr="00011F81">
        <w:trPr>
          <w:trHeight w:val="285"/>
        </w:trPr>
        <w:tc>
          <w:tcPr>
            <w:tcW w:w="3289" w:type="dxa"/>
          </w:tcPr>
          <w:p w14:paraId="25F0A577" w14:textId="77777777" w:rsidR="00D543EF" w:rsidRPr="00283726" w:rsidRDefault="00D543EF" w:rsidP="00D543E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4" w:type="dxa"/>
          </w:tcPr>
          <w:p w14:paraId="1C087EA7" w14:textId="6C9DD1FB" w:rsidR="00D543EF" w:rsidRPr="00283726" w:rsidRDefault="00D543EF" w:rsidP="00D543E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0CEF9DE5" w14:textId="1487FFA8" w:rsidR="00D543EF" w:rsidRPr="00283726" w:rsidRDefault="00D543EF" w:rsidP="00D543E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5F8909C5" w14:textId="77777777" w:rsidR="00D543EF" w:rsidRPr="00283726" w:rsidRDefault="00D543EF" w:rsidP="00D543E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</w:tcPr>
          <w:p w14:paraId="2748B185" w14:textId="03C4A6DD" w:rsidR="00D543EF" w:rsidRPr="00283726" w:rsidRDefault="00D543EF" w:rsidP="00D543E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ACF04D3" w14:textId="77777777" w:rsidR="00D543EF" w:rsidRPr="00283726" w:rsidRDefault="00D543EF" w:rsidP="00D543E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62F8CD65" w14:textId="72C7DC45" w:rsidR="00D543EF" w:rsidRPr="0019519D" w:rsidRDefault="00D543EF" w:rsidP="00D543E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115,015</w:t>
            </w:r>
          </w:p>
        </w:tc>
        <w:tc>
          <w:tcPr>
            <w:tcW w:w="240" w:type="dxa"/>
            <w:vAlign w:val="bottom"/>
          </w:tcPr>
          <w:p w14:paraId="7DEC851D" w14:textId="77777777" w:rsidR="00D543EF" w:rsidRPr="00283726" w:rsidRDefault="00D543EF" w:rsidP="00D543E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75BB992D" w14:textId="111F58F9" w:rsidR="00D543EF" w:rsidRPr="00F7326F" w:rsidRDefault="00D543EF" w:rsidP="00D543E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115,015</w:t>
            </w:r>
          </w:p>
        </w:tc>
        <w:tc>
          <w:tcPr>
            <w:tcW w:w="270" w:type="dxa"/>
            <w:vAlign w:val="bottom"/>
          </w:tcPr>
          <w:p w14:paraId="38F04610" w14:textId="77777777" w:rsidR="00D543EF" w:rsidRPr="00283726" w:rsidRDefault="00D543EF" w:rsidP="00D543E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74BCB13F" w14:textId="12D9333B" w:rsidR="00D543EF" w:rsidRPr="00283726" w:rsidRDefault="00D543EF" w:rsidP="00D543E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5E8AB23" w14:textId="77777777" w:rsidR="00D543EF" w:rsidRPr="00283726" w:rsidRDefault="00D543EF" w:rsidP="00D543E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49FA0AE5" w14:textId="78E831E6" w:rsidR="00D543EF" w:rsidRPr="00283726" w:rsidRDefault="00D543EF" w:rsidP="00D543E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116,295</w:t>
            </w:r>
          </w:p>
        </w:tc>
        <w:tc>
          <w:tcPr>
            <w:tcW w:w="251" w:type="dxa"/>
            <w:vAlign w:val="bottom"/>
          </w:tcPr>
          <w:p w14:paraId="1880E157" w14:textId="77777777" w:rsidR="00D543EF" w:rsidRPr="00283726" w:rsidRDefault="00D543EF" w:rsidP="00D543E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23517A88" w14:textId="52AAAF52" w:rsidR="00D543EF" w:rsidRPr="00283726" w:rsidRDefault="00D543EF" w:rsidP="00D543E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07D68887" w14:textId="77777777" w:rsidR="00D543EF" w:rsidRPr="00283726" w:rsidRDefault="00D543EF" w:rsidP="00D543E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4C4063B5" w14:textId="2390E064" w:rsidR="00D543EF" w:rsidRPr="00283726" w:rsidRDefault="00D543EF" w:rsidP="00D543E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116,295</w:t>
            </w:r>
          </w:p>
        </w:tc>
      </w:tr>
      <w:tr w:rsidR="00D543EF" w:rsidRPr="00283726" w14:paraId="21A74394" w14:textId="77777777" w:rsidTr="00011F81">
        <w:trPr>
          <w:trHeight w:val="285"/>
        </w:trPr>
        <w:tc>
          <w:tcPr>
            <w:tcW w:w="3289" w:type="dxa"/>
          </w:tcPr>
          <w:p w14:paraId="2ADC790F" w14:textId="77777777" w:rsidR="00D543EF" w:rsidRPr="00283726" w:rsidRDefault="00D543EF" w:rsidP="00D543E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04" w:type="dxa"/>
          </w:tcPr>
          <w:p w14:paraId="671CF7E2" w14:textId="7D8D75B4" w:rsidR="00D543EF" w:rsidRPr="00283726" w:rsidRDefault="00D543EF" w:rsidP="00D543E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5D5E8539" w14:textId="4067987D" w:rsidR="00D543EF" w:rsidRPr="00283726" w:rsidRDefault="00D543EF" w:rsidP="00D543E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0E29B9AC" w14:textId="77777777" w:rsidR="00D543EF" w:rsidRPr="00283726" w:rsidRDefault="00D543EF" w:rsidP="00D543E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</w:tcPr>
          <w:p w14:paraId="71C4A66A" w14:textId="0D78B0D2" w:rsidR="00D543EF" w:rsidRPr="00283726" w:rsidRDefault="00D543EF" w:rsidP="00D543E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03133C9" w14:textId="77777777" w:rsidR="00D543EF" w:rsidRPr="00283726" w:rsidRDefault="00D543EF" w:rsidP="00D543E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1A9C627D" w14:textId="68DD2630" w:rsidR="00D543EF" w:rsidRPr="000C0BA6" w:rsidRDefault="00D543EF" w:rsidP="00D543E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1,940</w:t>
            </w:r>
          </w:p>
        </w:tc>
        <w:tc>
          <w:tcPr>
            <w:tcW w:w="240" w:type="dxa"/>
            <w:vAlign w:val="bottom"/>
          </w:tcPr>
          <w:p w14:paraId="7C7B1F49" w14:textId="77777777" w:rsidR="00D543EF" w:rsidRPr="00283726" w:rsidRDefault="00D543EF" w:rsidP="00D543E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1A6C3779" w14:textId="27883209" w:rsidR="00D543EF" w:rsidRPr="00283726" w:rsidRDefault="00D543EF" w:rsidP="00D543E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1,940</w:t>
            </w:r>
          </w:p>
        </w:tc>
        <w:tc>
          <w:tcPr>
            <w:tcW w:w="270" w:type="dxa"/>
            <w:vAlign w:val="bottom"/>
          </w:tcPr>
          <w:p w14:paraId="4498CB7D" w14:textId="77777777" w:rsidR="00D543EF" w:rsidRPr="00283726" w:rsidRDefault="00D543EF" w:rsidP="00D543E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34C34C88" w14:textId="1DC3543C" w:rsidR="00D543EF" w:rsidRPr="00283726" w:rsidRDefault="00D543EF" w:rsidP="00D543E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35BDA3E" w14:textId="77777777" w:rsidR="00D543EF" w:rsidRPr="00283726" w:rsidRDefault="00D543EF" w:rsidP="00D543E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</w:tcPr>
          <w:p w14:paraId="35D05863" w14:textId="6D156042" w:rsidR="00D543EF" w:rsidRPr="00283726" w:rsidRDefault="00D543EF" w:rsidP="00D543E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1,944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4DB9BF8" w14:textId="77777777" w:rsidR="00D543EF" w:rsidRPr="00283726" w:rsidRDefault="00D543EF" w:rsidP="00D543E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14:paraId="47FB2FF1" w14:textId="45AEAE93" w:rsidR="00D543EF" w:rsidRPr="00283726" w:rsidRDefault="00D543EF" w:rsidP="00D543E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A6B08E5" w14:textId="77777777" w:rsidR="00D543EF" w:rsidRPr="00283726" w:rsidRDefault="00D543EF" w:rsidP="00D543E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4740F296" w14:textId="31EBFF52" w:rsidR="00D543EF" w:rsidRPr="00283726" w:rsidRDefault="00D543EF" w:rsidP="00D543E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1,944</w:t>
            </w:r>
          </w:p>
        </w:tc>
      </w:tr>
      <w:tr w:rsidR="00315C68" w:rsidRPr="00283726" w14:paraId="307A8F83" w14:textId="77777777" w:rsidTr="00011F81">
        <w:trPr>
          <w:trHeight w:val="285"/>
        </w:trPr>
        <w:tc>
          <w:tcPr>
            <w:tcW w:w="3289" w:type="dxa"/>
          </w:tcPr>
          <w:p w14:paraId="28D84B80" w14:textId="17C37397" w:rsidR="00B97D65" w:rsidRPr="00283726" w:rsidRDefault="00B97D65" w:rsidP="00B97D65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4F0A67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04" w:type="dxa"/>
          </w:tcPr>
          <w:p w14:paraId="0CD532F6" w14:textId="77777777" w:rsidR="00B97D65" w:rsidRPr="00283726" w:rsidRDefault="00B97D65" w:rsidP="00B97D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6A10C974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7" w:type="dxa"/>
          </w:tcPr>
          <w:p w14:paraId="210D48ED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</w:tcPr>
          <w:p w14:paraId="15B36126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A2B95C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06ADCE00" w14:textId="138FB14F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4C485BA" w14:textId="77777777" w:rsidR="00B97D65" w:rsidRPr="00283726" w:rsidRDefault="00B97D65" w:rsidP="00B97D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124B2576" w14:textId="1BEAA384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7E8E121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6C1190D8" w14:textId="38EDF55C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8EE90D9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337C1B3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D0EED62" w14:textId="77777777" w:rsidR="00B97D65" w:rsidRPr="00283726" w:rsidRDefault="00B97D65" w:rsidP="00B97D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00B59E19" w14:textId="513D54E0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27EE239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68B986F0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5C68" w:rsidRPr="00283726" w14:paraId="409CE08E" w14:textId="77777777" w:rsidTr="00011F81">
        <w:trPr>
          <w:trHeight w:val="285"/>
        </w:trPr>
        <w:tc>
          <w:tcPr>
            <w:tcW w:w="3289" w:type="dxa"/>
          </w:tcPr>
          <w:p w14:paraId="68E064C3" w14:textId="77777777" w:rsidR="00B97D65" w:rsidRPr="00283726" w:rsidRDefault="00B97D65" w:rsidP="00B97D65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4" w:type="dxa"/>
          </w:tcPr>
          <w:p w14:paraId="03867452" w14:textId="77777777" w:rsidR="00B97D65" w:rsidRPr="00283726" w:rsidRDefault="00B97D65" w:rsidP="00B97D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58291B58" w14:textId="18339955" w:rsidR="00B97D65" w:rsidRPr="00283726" w:rsidRDefault="00FF2D0A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237" w:type="dxa"/>
          </w:tcPr>
          <w:p w14:paraId="3C0AE998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</w:tcPr>
          <w:p w14:paraId="09B031E8" w14:textId="6A243098" w:rsidR="00B97D65" w:rsidRPr="00283726" w:rsidRDefault="009241EB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77741E9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45285D10" w14:textId="070EF933" w:rsidR="00B97D65" w:rsidRPr="00283726" w:rsidRDefault="000C0BA6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38870B5A" w14:textId="77777777" w:rsidR="00B97D65" w:rsidRPr="00283726" w:rsidRDefault="00B97D65" w:rsidP="00B97D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2FCB3BAF" w14:textId="41FFFB6A" w:rsidR="00B97D65" w:rsidRPr="008006DE" w:rsidRDefault="001B2A68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006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</w:t>
            </w:r>
          </w:p>
        </w:tc>
        <w:tc>
          <w:tcPr>
            <w:tcW w:w="270" w:type="dxa"/>
            <w:vAlign w:val="bottom"/>
          </w:tcPr>
          <w:p w14:paraId="22BD8710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5BF32629" w14:textId="543C2F16" w:rsidR="00B97D65" w:rsidRPr="00283726" w:rsidRDefault="00D543EF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A0BD953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39D043E" w14:textId="25879762" w:rsidR="00B97D65" w:rsidRPr="00283726" w:rsidRDefault="00D543EF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251" w:type="dxa"/>
            <w:vAlign w:val="bottom"/>
          </w:tcPr>
          <w:p w14:paraId="49B8961D" w14:textId="77777777" w:rsidR="00B97D65" w:rsidRPr="00283726" w:rsidRDefault="00B97D65" w:rsidP="00B97D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4963BD56" w14:textId="23E74C64" w:rsidR="00B97D65" w:rsidRPr="00283726" w:rsidRDefault="00D543EF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12636E2D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0B867756" w14:textId="42E131B1" w:rsidR="00B97D65" w:rsidRPr="00283726" w:rsidRDefault="00D543EF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</w:tr>
      <w:tr w:rsidR="00E947BC" w:rsidRPr="00283726" w14:paraId="78B3DF9C" w14:textId="77777777" w:rsidTr="00011F81">
        <w:trPr>
          <w:trHeight w:val="285"/>
        </w:trPr>
        <w:tc>
          <w:tcPr>
            <w:tcW w:w="3289" w:type="dxa"/>
          </w:tcPr>
          <w:p w14:paraId="5D5F77E8" w14:textId="77777777" w:rsidR="00B97D65" w:rsidRPr="00283726" w:rsidRDefault="00B97D65" w:rsidP="00B97D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4" w:type="dxa"/>
          </w:tcPr>
          <w:p w14:paraId="3287F4B2" w14:textId="77777777" w:rsidR="00B97D65" w:rsidRPr="00283726" w:rsidRDefault="00B97D65" w:rsidP="00B97D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</w:tcPr>
          <w:p w14:paraId="24C31C58" w14:textId="7BEB8925" w:rsidR="00B97D65" w:rsidRPr="00283726" w:rsidRDefault="00FF2D0A" w:rsidP="00B97D65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237" w:type="dxa"/>
          </w:tcPr>
          <w:p w14:paraId="6C2320FA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1AB4FBD4" w14:textId="09691BED" w:rsidR="00B97D65" w:rsidRPr="00283726" w:rsidRDefault="009241EB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C2DA1CC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A4E846" w14:textId="5C11145D" w:rsidR="00B97D65" w:rsidRPr="00283726" w:rsidRDefault="000C0BA6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116,955</w:t>
            </w:r>
          </w:p>
        </w:tc>
        <w:tc>
          <w:tcPr>
            <w:tcW w:w="240" w:type="dxa"/>
            <w:vAlign w:val="bottom"/>
          </w:tcPr>
          <w:p w14:paraId="6A6FA51C" w14:textId="77777777" w:rsidR="00B97D65" w:rsidRPr="00283726" w:rsidRDefault="00B97D65" w:rsidP="00B97D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1E21BA" w14:textId="2D22A400" w:rsidR="00B97D65" w:rsidRPr="008006DE" w:rsidRDefault="00F7326F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006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116,9</w:t>
            </w:r>
            <w:r w:rsidR="00F117FE" w:rsidRPr="008006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</w:t>
            </w:r>
          </w:p>
        </w:tc>
        <w:tc>
          <w:tcPr>
            <w:tcW w:w="270" w:type="dxa"/>
            <w:vAlign w:val="bottom"/>
          </w:tcPr>
          <w:p w14:paraId="1700AE65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102F19A8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9F80803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B584DF5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45B37503" w14:textId="77777777" w:rsidR="00B97D65" w:rsidRPr="00283726" w:rsidRDefault="00B97D65" w:rsidP="00B97D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109CD919" w14:textId="77777777" w:rsidR="00B97D65" w:rsidRPr="00283726" w:rsidRDefault="00B97D65" w:rsidP="00B97D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C4141DC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1E889474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45C8135F" w14:textId="0EDF970C" w:rsidR="001A027B" w:rsidRPr="00283726" w:rsidRDefault="001A027B" w:rsidP="001A027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</w:pPr>
    </w:p>
    <w:p w14:paraId="32B25764" w14:textId="4E35EF78" w:rsidR="005F648B" w:rsidRPr="00283726" w:rsidRDefault="005F6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283726">
        <w:rPr>
          <w:rFonts w:asciiTheme="majorBidi" w:hAnsiTheme="majorBidi" w:cstheme="majorBidi"/>
          <w:cs/>
        </w:rPr>
        <w:br w:type="page"/>
      </w:r>
    </w:p>
    <w:tbl>
      <w:tblPr>
        <w:tblW w:w="1518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13"/>
        <w:gridCol w:w="809"/>
        <w:gridCol w:w="1317"/>
        <w:gridCol w:w="236"/>
        <w:gridCol w:w="1481"/>
        <w:gridCol w:w="236"/>
        <w:gridCol w:w="1461"/>
        <w:gridCol w:w="240"/>
        <w:gridCol w:w="1310"/>
        <w:gridCol w:w="270"/>
        <w:gridCol w:w="897"/>
        <w:gridCol w:w="270"/>
        <w:gridCol w:w="987"/>
        <w:gridCol w:w="251"/>
        <w:gridCol w:w="1007"/>
        <w:gridCol w:w="240"/>
        <w:gridCol w:w="861"/>
      </w:tblGrid>
      <w:tr w:rsidR="008E5F58" w:rsidRPr="008E5F58" w14:paraId="7966C179" w14:textId="77777777" w:rsidTr="00BE4E79">
        <w:trPr>
          <w:trHeight w:val="285"/>
          <w:tblHeader/>
        </w:trPr>
        <w:tc>
          <w:tcPr>
            <w:tcW w:w="3313" w:type="dxa"/>
            <w:vAlign w:val="bottom"/>
          </w:tcPr>
          <w:p w14:paraId="095CE15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4B3CABB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064" w:type="dxa"/>
            <w:gridSpan w:val="15"/>
          </w:tcPr>
          <w:p w14:paraId="7194ED7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right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  <w:r w:rsidRPr="008E5F58"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  <w:lang w:val="en-GB"/>
              </w:rPr>
              <w:t>(หน่วย</w:t>
            </w:r>
            <w:r w:rsidRPr="008E5F58"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  <w:t xml:space="preserve">: </w:t>
            </w:r>
            <w:r w:rsidRPr="008E5F58"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  <w:lang w:val="en-GB"/>
              </w:rPr>
              <w:t>ล้านบาท)</w:t>
            </w:r>
          </w:p>
        </w:tc>
      </w:tr>
      <w:tr w:rsidR="008E5F58" w:rsidRPr="008E5F58" w14:paraId="7D4874E2" w14:textId="77777777" w:rsidTr="00BE4E79">
        <w:trPr>
          <w:trHeight w:val="285"/>
          <w:tblHeader/>
        </w:trPr>
        <w:tc>
          <w:tcPr>
            <w:tcW w:w="3313" w:type="dxa"/>
            <w:vAlign w:val="bottom"/>
          </w:tcPr>
          <w:p w14:paraId="761937AA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4079669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064" w:type="dxa"/>
            <w:gridSpan w:val="15"/>
            <w:tcBorders>
              <w:bottom w:val="single" w:sz="4" w:space="0" w:color="auto"/>
            </w:tcBorders>
          </w:tcPr>
          <w:p w14:paraId="0C60EBF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E5F58" w:rsidRPr="008E5F58" w14:paraId="74A9EE1D" w14:textId="77777777" w:rsidTr="00BE4E79">
        <w:trPr>
          <w:trHeight w:val="285"/>
          <w:tblHeader/>
        </w:trPr>
        <w:tc>
          <w:tcPr>
            <w:tcW w:w="3313" w:type="dxa"/>
            <w:vAlign w:val="bottom"/>
          </w:tcPr>
          <w:p w14:paraId="5FB8F75D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55F68EF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8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ED76DF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A1E36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51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E0EC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54754A" w:rsidRPr="008E5F58" w14:paraId="3D10368E" w14:textId="77777777" w:rsidTr="00294F94">
        <w:trPr>
          <w:trHeight w:val="285"/>
          <w:tblHeader/>
        </w:trPr>
        <w:tc>
          <w:tcPr>
            <w:tcW w:w="3313" w:type="dxa"/>
            <w:vAlign w:val="bottom"/>
            <w:hideMark/>
          </w:tcPr>
          <w:p w14:paraId="3620B81C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8E5F58">
              <w:rPr>
                <w:rFonts w:ascii="Angsana New" w:eastAsia="Calibri Light" w:hAnsi="Angsana New" w:cs="Univers LT Std 45 Light"/>
                <w:b/>
                <w:bCs/>
                <w:i/>
                <w:iCs/>
                <w:sz w:val="24"/>
                <w:szCs w:val="24"/>
              </w:rPr>
              <w:t>31</w:t>
            </w: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8E5F58">
              <w:rPr>
                <w:rFonts w:ascii="Angsana New" w:eastAsia="Calibri Light" w:hAnsi="Angsana New" w:cs="Univers LT Std 45 Light"/>
                <w:b/>
                <w:bCs/>
                <w:i/>
                <w:iCs/>
                <w:sz w:val="24"/>
                <w:szCs w:val="24"/>
              </w:rPr>
              <w:t>256</w:t>
            </w: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809" w:type="dxa"/>
            <w:vAlign w:val="bottom"/>
          </w:tcPr>
          <w:p w14:paraId="2043E177" w14:textId="00E6864B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D5D2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113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25BB9F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9" w:right="-113"/>
              <w:jc w:val="center"/>
              <w:textAlignment w:val="baseline"/>
              <w:rPr>
                <w:rFonts w:ascii="Angsana New" w:eastAsia="Calibri Light" w:hAnsi="Angsana New" w:cs="Angsana New"/>
                <w:sz w:val="24"/>
                <w:szCs w:val="24"/>
                <w:cs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960C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113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1020F9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113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71D5CF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113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7C843749" w14:textId="77777777" w:rsidR="008E5F58" w:rsidRPr="008E5F58" w:rsidRDefault="008E5F58" w:rsidP="008E5F58">
            <w:pPr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749D74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66D42D5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  <w:hideMark/>
          </w:tcPr>
          <w:p w14:paraId="74DC09C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60" w:right="-197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ระดับ</w:t>
            </w: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 xml:space="preserve"> </w:t>
            </w:r>
            <w:r w:rsidRPr="008E5F58">
              <w:rPr>
                <w:rFonts w:ascii="Angsana New" w:eastAsia="Calibri Light" w:hAnsi="Angsana New" w:cs="Univers LT Std 45 Light"/>
                <w:sz w:val="24"/>
                <w:szCs w:val="24"/>
                <w:lang w:bidi="ar-SA"/>
              </w:rPr>
              <w:t>1</w:t>
            </w:r>
          </w:p>
        </w:tc>
        <w:tc>
          <w:tcPr>
            <w:tcW w:w="270" w:type="dxa"/>
          </w:tcPr>
          <w:p w14:paraId="38708A8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  <w:hideMark/>
          </w:tcPr>
          <w:p w14:paraId="507E8E7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ระดับ</w:t>
            </w: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 xml:space="preserve"> </w:t>
            </w:r>
            <w:r w:rsidRPr="008E5F58">
              <w:rPr>
                <w:rFonts w:ascii="Angsana New" w:eastAsia="Calibri Light" w:hAnsi="Angsana New" w:cs="Univers LT Std 45 Light"/>
                <w:sz w:val="24"/>
                <w:szCs w:val="24"/>
                <w:lang w:bidi="ar-SA"/>
              </w:rPr>
              <w:t>2</w:t>
            </w:r>
          </w:p>
        </w:tc>
        <w:tc>
          <w:tcPr>
            <w:tcW w:w="251" w:type="dxa"/>
          </w:tcPr>
          <w:p w14:paraId="222B7080" w14:textId="77777777" w:rsidR="008E5F58" w:rsidRPr="008E5F58" w:rsidRDefault="008E5F58" w:rsidP="008E5F58">
            <w:pPr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  <w:hideMark/>
          </w:tcPr>
          <w:p w14:paraId="7787A41B" w14:textId="77777777" w:rsidR="008E5F58" w:rsidRPr="008E5F58" w:rsidRDefault="008E5F58" w:rsidP="008E5F58">
            <w:pPr>
              <w:tabs>
                <w:tab w:val="clear" w:pos="454"/>
              </w:tabs>
              <w:ind w:left="-128" w:right="-114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</w:rPr>
              <w:t>ระดับ</w:t>
            </w:r>
            <w:r w:rsidRPr="008E5F58">
              <w:rPr>
                <w:rFonts w:ascii="Angsana New" w:eastAsia="Calibri Light" w:hAnsi="Angsana New" w:cs="Angsana New"/>
                <w:sz w:val="24"/>
                <w:szCs w:val="24"/>
              </w:rPr>
              <w:t xml:space="preserve"> </w:t>
            </w:r>
            <w:r w:rsidRPr="008E5F58">
              <w:rPr>
                <w:rFonts w:ascii="Angsana New" w:eastAsia="Calibri Light" w:hAnsi="Angsana New" w:cs="Univers LT Std 45 Light"/>
                <w:sz w:val="24"/>
                <w:szCs w:val="24"/>
              </w:rPr>
              <w:t>3</w:t>
            </w:r>
          </w:p>
        </w:tc>
        <w:tc>
          <w:tcPr>
            <w:tcW w:w="240" w:type="dxa"/>
          </w:tcPr>
          <w:p w14:paraId="29AF963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  <w:hideMark/>
          </w:tcPr>
          <w:p w14:paraId="5021D5B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8E5F58" w:rsidRPr="008E5F58" w14:paraId="415B17D0" w14:textId="77777777" w:rsidTr="00BE4E79">
        <w:trPr>
          <w:trHeight w:val="285"/>
        </w:trPr>
        <w:tc>
          <w:tcPr>
            <w:tcW w:w="3313" w:type="dxa"/>
            <w:hideMark/>
          </w:tcPr>
          <w:p w14:paraId="3209A919" w14:textId="77777777" w:rsidR="008E5F58" w:rsidRPr="008E5F58" w:rsidRDefault="008E5F58" w:rsidP="008E5F58">
            <w:pPr>
              <w:ind w:left="-14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9" w:type="dxa"/>
          </w:tcPr>
          <w:p w14:paraId="37A8F0C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672B0F0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79ECC44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0B33BDB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5B0256D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</w:tcPr>
          <w:p w14:paraId="03CB7BB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</w:tcPr>
          <w:p w14:paraId="3056A32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10" w:type="dxa"/>
          </w:tcPr>
          <w:p w14:paraId="06BDF06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FBD569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5DAFEC9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1155CB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</w:tcPr>
          <w:p w14:paraId="6B92A0D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</w:tcPr>
          <w:p w14:paraId="7332039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</w:tcPr>
          <w:p w14:paraId="60C0B8C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</w:tcPr>
          <w:p w14:paraId="5C7EA7E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01FC266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5B26A7" w:rsidRPr="008E5F58" w14:paraId="4D1F3BF5" w14:textId="77777777" w:rsidTr="00BE4E79">
        <w:trPr>
          <w:trHeight w:val="285"/>
        </w:trPr>
        <w:tc>
          <w:tcPr>
            <w:tcW w:w="3313" w:type="dxa"/>
          </w:tcPr>
          <w:p w14:paraId="107B1393" w14:textId="2536FC31" w:rsidR="005B26A7" w:rsidRPr="005B26A7" w:rsidRDefault="00D86838" w:rsidP="005B26A7">
            <w:pPr>
              <w:ind w:left="160" w:right="-90" w:hanging="180"/>
              <w:rPr>
                <w:rFonts w:ascii="Angsana New" w:eastAsia="Calibri Light" w:hAnsi="Angsana New" w:cs="Angsana New"/>
                <w:sz w:val="24"/>
                <w:szCs w:val="24"/>
                <w:cs/>
              </w:rPr>
            </w:pPr>
            <w:r w:rsidRPr="001A53E5">
              <w:rPr>
                <w:rFonts w:asciiTheme="majorBidi" w:hAnsiTheme="majorBidi" w:cs="Angsana New" w:hint="cs"/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09" w:type="dxa"/>
          </w:tcPr>
          <w:p w14:paraId="5CAAA65F" w14:textId="77777777" w:rsidR="005B26A7" w:rsidRPr="005B26A7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7" w:type="dxa"/>
          </w:tcPr>
          <w:p w14:paraId="19BD7EA7" w14:textId="2D716E9D" w:rsidR="005B26A7" w:rsidRPr="005B26A7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5B26A7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15B094FA" w14:textId="77777777" w:rsidR="005B26A7" w:rsidRPr="005B26A7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324FF929" w14:textId="73AD4869" w:rsidR="005B26A7" w:rsidRPr="005B26A7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5B26A7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41167887" w14:textId="77777777" w:rsidR="005B26A7" w:rsidRPr="005B26A7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161ABCB2" w14:textId="092F9143" w:rsidR="005B26A7" w:rsidRPr="005B26A7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5B26A7">
              <w:rPr>
                <w:rFonts w:ascii="Angsana New" w:eastAsia="Calibri Light" w:hAnsi="Angsana New" w:cs="Angsana New"/>
                <w:sz w:val="24"/>
                <w:szCs w:val="24"/>
              </w:rPr>
              <w:t>3</w:t>
            </w:r>
            <w:r w:rsidRPr="005B26A7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,758</w:t>
            </w:r>
          </w:p>
        </w:tc>
        <w:tc>
          <w:tcPr>
            <w:tcW w:w="240" w:type="dxa"/>
            <w:vAlign w:val="bottom"/>
          </w:tcPr>
          <w:p w14:paraId="1AC5B07D" w14:textId="77777777" w:rsidR="005B26A7" w:rsidRPr="005B26A7" w:rsidRDefault="005B26A7" w:rsidP="005B26A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D106B40" w14:textId="780DEA07" w:rsidR="005B26A7" w:rsidRPr="005B26A7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5B26A7">
              <w:rPr>
                <w:rFonts w:ascii="Angsana New" w:eastAsia="Calibri Light" w:hAnsi="Angsana New" w:cs="Angsana New"/>
                <w:sz w:val="24"/>
                <w:szCs w:val="24"/>
              </w:rPr>
              <w:t>3</w:t>
            </w:r>
            <w:r w:rsidRPr="005B26A7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,758</w:t>
            </w:r>
          </w:p>
        </w:tc>
        <w:tc>
          <w:tcPr>
            <w:tcW w:w="270" w:type="dxa"/>
            <w:vAlign w:val="bottom"/>
          </w:tcPr>
          <w:p w14:paraId="69EF46CC" w14:textId="77777777" w:rsidR="005B26A7" w:rsidRPr="008E5F58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1B7BE411" w14:textId="1096F5F3" w:rsidR="005B26A7" w:rsidRPr="008E5F58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7AE91F7D" w14:textId="77777777" w:rsidR="005B26A7" w:rsidRPr="008E5F58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5C69EAE8" w14:textId="0A6617CA" w:rsidR="005B26A7" w:rsidRPr="008E5F58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1" w:type="dxa"/>
            <w:vAlign w:val="bottom"/>
          </w:tcPr>
          <w:p w14:paraId="6665A0B8" w14:textId="77777777" w:rsidR="005B26A7" w:rsidRPr="00BB1221" w:rsidRDefault="005B26A7" w:rsidP="005B26A7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63D395E6" w14:textId="65EDC6CA" w:rsidR="005B26A7" w:rsidRPr="00BB1221" w:rsidRDefault="00143160" w:rsidP="005B26A7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3,631</w:t>
            </w:r>
          </w:p>
        </w:tc>
        <w:tc>
          <w:tcPr>
            <w:tcW w:w="240" w:type="dxa"/>
          </w:tcPr>
          <w:p w14:paraId="472A7757" w14:textId="77777777" w:rsidR="005B26A7" w:rsidRPr="008E5F58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433115D4" w14:textId="0FC8B42C" w:rsidR="005B26A7" w:rsidRPr="008E5F58" w:rsidRDefault="00143160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7C3F6F">
              <w:rPr>
                <w:rFonts w:asciiTheme="majorBidi" w:hAnsiTheme="majorBidi" w:cstheme="majorBidi"/>
                <w:sz w:val="24"/>
                <w:szCs w:val="24"/>
              </w:rPr>
              <w:t>631</w:t>
            </w:r>
          </w:p>
        </w:tc>
      </w:tr>
      <w:tr w:rsidR="008E5F58" w:rsidRPr="008E5F58" w14:paraId="7FBA4BCA" w14:textId="77777777" w:rsidTr="00BE4E79">
        <w:trPr>
          <w:trHeight w:val="285"/>
        </w:trPr>
        <w:tc>
          <w:tcPr>
            <w:tcW w:w="3313" w:type="dxa"/>
            <w:hideMark/>
          </w:tcPr>
          <w:p w14:paraId="5EAD55D6" w14:textId="77777777" w:rsidR="008E5F58" w:rsidRPr="008E5F58" w:rsidRDefault="008E5F58" w:rsidP="008E5F58">
            <w:pPr>
              <w:ind w:left="160" w:right="-90" w:hanging="180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9" w:type="dxa"/>
          </w:tcPr>
          <w:p w14:paraId="3AC2EA5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7" w:type="dxa"/>
          </w:tcPr>
          <w:p w14:paraId="62A46E7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592E657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63F7030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163B44D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7ACC88C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13A9101E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57DC1B4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20E439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68449DF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B6C4AC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747E2D9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27A76CD2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5D06770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5C12017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39D01B7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E5F58" w:rsidRPr="008E5F58" w14:paraId="449A6228" w14:textId="77777777" w:rsidTr="00BE4E79">
        <w:trPr>
          <w:trHeight w:val="285"/>
        </w:trPr>
        <w:tc>
          <w:tcPr>
            <w:tcW w:w="3313" w:type="dxa"/>
          </w:tcPr>
          <w:p w14:paraId="28FA80FE" w14:textId="77777777" w:rsidR="008E5F58" w:rsidRPr="008E5F58" w:rsidRDefault="008E5F58" w:rsidP="008E5F58">
            <w:pPr>
              <w:numPr>
                <w:ilvl w:val="0"/>
                <w:numId w:val="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line="240" w:lineRule="auto"/>
              <w:ind w:right="-90" w:hanging="180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9" w:type="dxa"/>
          </w:tcPr>
          <w:p w14:paraId="2D33467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  <w:vAlign w:val="bottom"/>
          </w:tcPr>
          <w:p w14:paraId="232269C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7A4062A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vAlign w:val="bottom"/>
          </w:tcPr>
          <w:p w14:paraId="1316D5A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919</w:t>
            </w:r>
          </w:p>
        </w:tc>
        <w:tc>
          <w:tcPr>
            <w:tcW w:w="236" w:type="dxa"/>
            <w:vAlign w:val="bottom"/>
          </w:tcPr>
          <w:p w14:paraId="6E0F27B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5674166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3E8BABB5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0F470D2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919</w:t>
            </w:r>
          </w:p>
        </w:tc>
        <w:tc>
          <w:tcPr>
            <w:tcW w:w="270" w:type="dxa"/>
            <w:vAlign w:val="bottom"/>
          </w:tcPr>
          <w:p w14:paraId="33CF84A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3B21CAF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1A73878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5D23D35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1" w:type="dxa"/>
            <w:vAlign w:val="bottom"/>
          </w:tcPr>
          <w:p w14:paraId="426F5D0A" w14:textId="77777777" w:rsidR="008E5F58" w:rsidRPr="008E5F58" w:rsidRDefault="008E5F58" w:rsidP="008E5F58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4551177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919</w:t>
            </w:r>
          </w:p>
        </w:tc>
        <w:tc>
          <w:tcPr>
            <w:tcW w:w="240" w:type="dxa"/>
            <w:vAlign w:val="bottom"/>
          </w:tcPr>
          <w:p w14:paraId="52FDC0A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6BD424F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</w:rPr>
              <w:t>919</w:t>
            </w:r>
          </w:p>
        </w:tc>
      </w:tr>
      <w:tr w:rsidR="008E5F58" w:rsidRPr="008E5F58" w14:paraId="229A9461" w14:textId="77777777" w:rsidTr="00BE4E79">
        <w:trPr>
          <w:trHeight w:val="285"/>
        </w:trPr>
        <w:tc>
          <w:tcPr>
            <w:tcW w:w="3313" w:type="dxa"/>
          </w:tcPr>
          <w:p w14:paraId="71B47750" w14:textId="77777777" w:rsidR="008E5F58" w:rsidRPr="008E5F58" w:rsidRDefault="008E5F58" w:rsidP="008E5F58">
            <w:pPr>
              <w:ind w:right="-90"/>
              <w:rPr>
                <w:rFonts w:ascii="Angsana New" w:eastAsia="Calibri Light" w:hAnsi="Angsana New" w:cs="Angsana New"/>
                <w:szCs w:val="24"/>
                <w:cs/>
              </w:rPr>
            </w:pPr>
            <w:r w:rsidRPr="008E5F58">
              <w:rPr>
                <w:rFonts w:ascii="Angsana New" w:eastAsia="Calibri Light" w:hAnsi="Angsana New" w:cs="Angsana New" w:hint="cs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9" w:type="dxa"/>
          </w:tcPr>
          <w:p w14:paraId="33522FA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  <w:vAlign w:val="bottom"/>
          </w:tcPr>
          <w:p w14:paraId="72FAC93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1A075CD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vAlign w:val="bottom"/>
          </w:tcPr>
          <w:p w14:paraId="27816DC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2B5C9A8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1AA0C18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242C1588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A42C79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EEED24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2B04D38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33348F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1182252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48D8670B" w14:textId="77777777" w:rsidR="008E5F58" w:rsidRPr="008E5F58" w:rsidRDefault="008E5F58" w:rsidP="008E5F58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30F5DFF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639E182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4311F2C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</w:tr>
      <w:tr w:rsidR="008E5F58" w:rsidRPr="008E5F58" w14:paraId="502B6835" w14:textId="77777777" w:rsidTr="00BE4E79">
        <w:trPr>
          <w:trHeight w:val="285"/>
        </w:trPr>
        <w:tc>
          <w:tcPr>
            <w:tcW w:w="3313" w:type="dxa"/>
          </w:tcPr>
          <w:p w14:paraId="1F3B24E8" w14:textId="77777777" w:rsidR="008E5F58" w:rsidRPr="008E5F58" w:rsidRDefault="008E5F58" w:rsidP="008E5F58">
            <w:pPr>
              <w:numPr>
                <w:ilvl w:val="0"/>
                <w:numId w:val="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line="240" w:lineRule="auto"/>
              <w:ind w:right="-90" w:hanging="180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9" w:type="dxa"/>
          </w:tcPr>
          <w:p w14:paraId="3B039FB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151200C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323</w:t>
            </w:r>
          </w:p>
        </w:tc>
        <w:tc>
          <w:tcPr>
            <w:tcW w:w="236" w:type="dxa"/>
          </w:tcPr>
          <w:p w14:paraId="6EB3891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789FDC5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27D43E6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</w:tcPr>
          <w:p w14:paraId="146A148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44A2AAEE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</w:tcPr>
          <w:p w14:paraId="2F843A2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323</w:t>
            </w:r>
          </w:p>
        </w:tc>
        <w:tc>
          <w:tcPr>
            <w:tcW w:w="270" w:type="dxa"/>
          </w:tcPr>
          <w:p w14:paraId="7EB81E9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787A960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1DB025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</w:tcPr>
          <w:p w14:paraId="19F544B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323</w:t>
            </w:r>
          </w:p>
        </w:tc>
        <w:tc>
          <w:tcPr>
            <w:tcW w:w="251" w:type="dxa"/>
          </w:tcPr>
          <w:p w14:paraId="715A8934" w14:textId="77777777" w:rsidR="008E5F58" w:rsidRPr="008E5F58" w:rsidRDefault="008E5F58" w:rsidP="008E5F58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394E96D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16FD6ED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139181C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</w:rPr>
              <w:t>323</w:t>
            </w:r>
          </w:p>
        </w:tc>
      </w:tr>
      <w:tr w:rsidR="006D059D" w:rsidRPr="008E5F58" w14:paraId="767A473B" w14:textId="77777777" w:rsidTr="00BE4E79">
        <w:trPr>
          <w:trHeight w:val="285"/>
        </w:trPr>
        <w:tc>
          <w:tcPr>
            <w:tcW w:w="3313" w:type="dxa"/>
            <w:hideMark/>
          </w:tcPr>
          <w:p w14:paraId="2C49A1B5" w14:textId="77777777" w:rsidR="008E5F58" w:rsidRPr="008E5F58" w:rsidRDefault="008E5F58" w:rsidP="008E5F58">
            <w:pPr>
              <w:tabs>
                <w:tab w:val="clear" w:pos="227"/>
              </w:tabs>
              <w:ind w:left="-24" w:right="-90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9" w:type="dxa"/>
          </w:tcPr>
          <w:p w14:paraId="1FCD582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23BC6B6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/>
              </w:rPr>
              <w:t>323</w:t>
            </w:r>
          </w:p>
        </w:tc>
        <w:tc>
          <w:tcPr>
            <w:tcW w:w="236" w:type="dxa"/>
          </w:tcPr>
          <w:p w14:paraId="0E70F29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1E181A4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919</w:t>
            </w:r>
          </w:p>
        </w:tc>
        <w:tc>
          <w:tcPr>
            <w:tcW w:w="236" w:type="dxa"/>
          </w:tcPr>
          <w:p w14:paraId="1DB3B8F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CC43B6" w14:textId="410FDD28" w:rsidR="008E5F58" w:rsidRPr="008E5F58" w:rsidRDefault="003A7FC5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3</w:t>
            </w:r>
            <w:r w:rsidR="002F6C53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,7</w:t>
            </w: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5</w:t>
            </w:r>
            <w:r w:rsidR="002F6C53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8</w:t>
            </w:r>
          </w:p>
        </w:tc>
        <w:tc>
          <w:tcPr>
            <w:tcW w:w="240" w:type="dxa"/>
            <w:vAlign w:val="bottom"/>
          </w:tcPr>
          <w:p w14:paraId="414E5E61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879117" w14:textId="1A6BCA6A" w:rsidR="008E5F58" w:rsidRPr="008E5F58" w:rsidRDefault="001A5FF0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5</w:t>
            </w:r>
            <w:r w:rsidR="00BB1221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,0</w:t>
            </w: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0</w:t>
            </w:r>
            <w:r w:rsidR="00BB1221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0</w:t>
            </w:r>
          </w:p>
        </w:tc>
        <w:tc>
          <w:tcPr>
            <w:tcW w:w="270" w:type="dxa"/>
            <w:vAlign w:val="bottom"/>
          </w:tcPr>
          <w:p w14:paraId="49D6281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37CD33F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64EEE8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2D22B26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2722D3B7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7E20D31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C4F21B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12CDA68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54754A" w:rsidRPr="008E5F58" w14:paraId="02CB1139" w14:textId="77777777" w:rsidTr="00BE4E79">
        <w:trPr>
          <w:trHeight w:val="285"/>
        </w:trPr>
        <w:tc>
          <w:tcPr>
            <w:tcW w:w="3313" w:type="dxa"/>
          </w:tcPr>
          <w:p w14:paraId="4C0B997F" w14:textId="77777777" w:rsidR="008E5F58" w:rsidRPr="008E5F58" w:rsidRDefault="008E5F58" w:rsidP="008E5F58">
            <w:pPr>
              <w:ind w:left="-14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9" w:type="dxa"/>
          </w:tcPr>
          <w:p w14:paraId="740C68B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7" w:type="dxa"/>
            <w:tcBorders>
              <w:top w:val="double" w:sz="4" w:space="0" w:color="auto"/>
            </w:tcBorders>
          </w:tcPr>
          <w:p w14:paraId="1B1AFF1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75B7F1E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14:paraId="2CC957F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43402ED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51C9F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2CBDFD18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A35EE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97DA8C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34C1A03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32CD68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6A2E730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13007F30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151C072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F4BAEF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458462B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E5F58" w:rsidRPr="008E5F58" w14:paraId="1675D303" w14:textId="77777777" w:rsidTr="00BE4E79">
        <w:trPr>
          <w:trHeight w:val="285"/>
        </w:trPr>
        <w:tc>
          <w:tcPr>
            <w:tcW w:w="3313" w:type="dxa"/>
          </w:tcPr>
          <w:p w14:paraId="436060EB" w14:textId="77777777" w:rsidR="008E5F58" w:rsidRPr="008E5F58" w:rsidRDefault="008E5F58" w:rsidP="008E5F58">
            <w:pPr>
              <w:ind w:left="-14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9" w:type="dxa"/>
          </w:tcPr>
          <w:p w14:paraId="6372ED7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4B0CD3C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4624980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04E973F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0B12139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4F8620F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67AB2B12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CA04A1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C4784E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7EC1D03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C5D4FA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52C4AD5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5E3A4143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7BE687B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5F0A82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0C6EEC8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E5F58" w:rsidRPr="008E5F58" w14:paraId="46B2E764" w14:textId="77777777" w:rsidTr="00BE4E79">
        <w:trPr>
          <w:trHeight w:val="285"/>
        </w:trPr>
        <w:tc>
          <w:tcPr>
            <w:tcW w:w="3313" w:type="dxa"/>
          </w:tcPr>
          <w:p w14:paraId="412CE23F" w14:textId="77777777" w:rsidR="008E5F58" w:rsidRPr="008E5F58" w:rsidRDefault="008E5F58" w:rsidP="008E5F58">
            <w:pPr>
              <w:ind w:left="-14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9" w:type="dxa"/>
          </w:tcPr>
          <w:p w14:paraId="71F061A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2DDF2A8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656FFF7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14A88AC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20E14C5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7E39663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7B140F71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BA167C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A17DFC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50F12AB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EFF87C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3C083E4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2349D5A1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62953EE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29C083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06F3814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E5F58" w:rsidRPr="008E5F58" w14:paraId="643EE661" w14:textId="77777777" w:rsidTr="00BE4E79">
        <w:trPr>
          <w:trHeight w:val="285"/>
        </w:trPr>
        <w:tc>
          <w:tcPr>
            <w:tcW w:w="3313" w:type="dxa"/>
          </w:tcPr>
          <w:p w14:paraId="5863D16D" w14:textId="77777777" w:rsidR="008E5F58" w:rsidRPr="008E5F58" w:rsidRDefault="008E5F58" w:rsidP="008E5F58">
            <w:pPr>
              <w:numPr>
                <w:ilvl w:val="0"/>
                <w:numId w:val="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line="240" w:lineRule="auto"/>
              <w:ind w:right="-90" w:hanging="18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9" w:type="dxa"/>
          </w:tcPr>
          <w:p w14:paraId="0866243C" w14:textId="08C5B14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5188B8E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052A957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4DB3DEE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087A148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4E71B6F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123,015</w:t>
            </w:r>
          </w:p>
        </w:tc>
        <w:tc>
          <w:tcPr>
            <w:tcW w:w="240" w:type="dxa"/>
            <w:vAlign w:val="bottom"/>
          </w:tcPr>
          <w:p w14:paraId="7B84DF3E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3375529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123,015</w:t>
            </w:r>
          </w:p>
        </w:tc>
        <w:tc>
          <w:tcPr>
            <w:tcW w:w="270" w:type="dxa"/>
            <w:vAlign w:val="bottom"/>
          </w:tcPr>
          <w:p w14:paraId="36EE81D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76F7C8C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1ADF6D6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0875489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124,543</w:t>
            </w:r>
          </w:p>
        </w:tc>
        <w:tc>
          <w:tcPr>
            <w:tcW w:w="251" w:type="dxa"/>
            <w:vAlign w:val="bottom"/>
          </w:tcPr>
          <w:p w14:paraId="166F5EFE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499BF35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7ED32BD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0646C6A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124,543</w:t>
            </w:r>
          </w:p>
        </w:tc>
      </w:tr>
      <w:tr w:rsidR="008E5F58" w:rsidRPr="008E5F58" w14:paraId="0F00A9A9" w14:textId="77777777" w:rsidTr="00BE4E79">
        <w:trPr>
          <w:trHeight w:val="285"/>
        </w:trPr>
        <w:tc>
          <w:tcPr>
            <w:tcW w:w="3313" w:type="dxa"/>
          </w:tcPr>
          <w:p w14:paraId="5C18F38C" w14:textId="77777777" w:rsidR="008E5F58" w:rsidRPr="008E5F58" w:rsidRDefault="008E5F58" w:rsidP="008E5F58">
            <w:pPr>
              <w:numPr>
                <w:ilvl w:val="0"/>
                <w:numId w:val="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line="240" w:lineRule="auto"/>
              <w:ind w:right="-90" w:hanging="180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 w:hint="cs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09" w:type="dxa"/>
          </w:tcPr>
          <w:p w14:paraId="444439AB" w14:textId="232E9DFA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Univers LT Std 45 Light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08653FF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2F53E7A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40EBEF3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3644746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7B33984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2,589</w:t>
            </w:r>
          </w:p>
        </w:tc>
        <w:tc>
          <w:tcPr>
            <w:tcW w:w="240" w:type="dxa"/>
            <w:vAlign w:val="bottom"/>
          </w:tcPr>
          <w:p w14:paraId="05666A83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510E16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2,589</w:t>
            </w:r>
          </w:p>
        </w:tc>
        <w:tc>
          <w:tcPr>
            <w:tcW w:w="270" w:type="dxa"/>
            <w:vAlign w:val="bottom"/>
          </w:tcPr>
          <w:p w14:paraId="33A4270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3B790B2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2DACF2E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5EEFD37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2,600</w:t>
            </w:r>
          </w:p>
        </w:tc>
        <w:tc>
          <w:tcPr>
            <w:tcW w:w="251" w:type="dxa"/>
            <w:vAlign w:val="bottom"/>
          </w:tcPr>
          <w:p w14:paraId="31919CD5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3A3A6E3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6EA3483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09153E3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2,600</w:t>
            </w:r>
          </w:p>
        </w:tc>
      </w:tr>
      <w:tr w:rsidR="008E5F58" w:rsidRPr="008E5F58" w14:paraId="267E0687" w14:textId="77777777" w:rsidTr="00BE4E79">
        <w:trPr>
          <w:trHeight w:val="285"/>
        </w:trPr>
        <w:tc>
          <w:tcPr>
            <w:tcW w:w="3313" w:type="dxa"/>
          </w:tcPr>
          <w:p w14:paraId="27797E87" w14:textId="34CDCEA8" w:rsidR="008E5F58" w:rsidRPr="008E5F58" w:rsidRDefault="008E5F58" w:rsidP="008E5F58">
            <w:pPr>
              <w:ind w:right="-90"/>
              <w:rPr>
                <w:rFonts w:ascii="Angsana New" w:eastAsia="Calibri Light" w:hAnsi="Angsana New" w:cs="Angsana New"/>
                <w:szCs w:val="24"/>
                <w:cs/>
                <w:lang w:val="en-GB"/>
              </w:rPr>
            </w:pPr>
            <w:r w:rsidRPr="004F0A67">
              <w:rPr>
                <w:rFonts w:ascii="Angsana New" w:eastAsia="Calibri Light" w:hAnsi="Angsana New" w:cs="Angsana New" w:hint="cs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09" w:type="dxa"/>
          </w:tcPr>
          <w:p w14:paraId="7AF7DB7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Univers LT Std 45 Light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11ABE0B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236" w:type="dxa"/>
          </w:tcPr>
          <w:p w14:paraId="09D9919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7AB3536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4C927DF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2AF647F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45339829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761370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7891B7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01EEFA0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7FB6E1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13BAFFA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07EED3AF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703B998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397D5EF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19B0962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E5F58" w:rsidRPr="008E5F58" w14:paraId="1BCF87BC" w14:textId="77777777" w:rsidTr="00BE4E79">
        <w:trPr>
          <w:trHeight w:val="285"/>
        </w:trPr>
        <w:tc>
          <w:tcPr>
            <w:tcW w:w="3313" w:type="dxa"/>
          </w:tcPr>
          <w:p w14:paraId="4BCD3C23" w14:textId="77777777" w:rsidR="008E5F58" w:rsidRPr="008E5F58" w:rsidRDefault="008E5F58" w:rsidP="008E5F58">
            <w:pPr>
              <w:numPr>
                <w:ilvl w:val="0"/>
                <w:numId w:val="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line="240" w:lineRule="auto"/>
              <w:ind w:right="-90" w:hanging="18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9" w:type="dxa"/>
          </w:tcPr>
          <w:p w14:paraId="1B88F56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703BB02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</w:t>
            </w:r>
          </w:p>
        </w:tc>
        <w:tc>
          <w:tcPr>
            <w:tcW w:w="236" w:type="dxa"/>
          </w:tcPr>
          <w:p w14:paraId="3CE1E7C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4185202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2B2F126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47E1763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2F803D46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5BB697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</w:t>
            </w:r>
          </w:p>
        </w:tc>
        <w:tc>
          <w:tcPr>
            <w:tcW w:w="270" w:type="dxa"/>
            <w:vAlign w:val="bottom"/>
          </w:tcPr>
          <w:p w14:paraId="61CAD00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3C9C754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594C674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632409D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</w:t>
            </w:r>
          </w:p>
        </w:tc>
        <w:tc>
          <w:tcPr>
            <w:tcW w:w="251" w:type="dxa"/>
            <w:vAlign w:val="bottom"/>
          </w:tcPr>
          <w:p w14:paraId="789AED53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6A8F700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1BC9A58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21DFA52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</w:t>
            </w:r>
          </w:p>
        </w:tc>
      </w:tr>
      <w:tr w:rsidR="00571BBD" w:rsidRPr="008E5F58" w14:paraId="4FB2DBD6" w14:textId="77777777" w:rsidTr="00BE4E79">
        <w:trPr>
          <w:trHeight w:val="285"/>
        </w:trPr>
        <w:tc>
          <w:tcPr>
            <w:tcW w:w="3313" w:type="dxa"/>
          </w:tcPr>
          <w:p w14:paraId="0397047A" w14:textId="77777777" w:rsidR="008E5F58" w:rsidRPr="008E5F58" w:rsidRDefault="008E5F58" w:rsidP="008E5F58">
            <w:pPr>
              <w:ind w:left="-14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9" w:type="dxa"/>
          </w:tcPr>
          <w:p w14:paraId="5393733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5AB8F0D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1</w:t>
            </w:r>
          </w:p>
        </w:tc>
        <w:tc>
          <w:tcPr>
            <w:tcW w:w="236" w:type="dxa"/>
          </w:tcPr>
          <w:p w14:paraId="03FBF70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744033E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E145B3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FC4AA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125,604</w:t>
            </w:r>
          </w:p>
        </w:tc>
        <w:tc>
          <w:tcPr>
            <w:tcW w:w="240" w:type="dxa"/>
            <w:vAlign w:val="bottom"/>
          </w:tcPr>
          <w:p w14:paraId="62C81A24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9FC97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125,605</w:t>
            </w:r>
          </w:p>
        </w:tc>
        <w:tc>
          <w:tcPr>
            <w:tcW w:w="270" w:type="dxa"/>
            <w:vAlign w:val="bottom"/>
          </w:tcPr>
          <w:p w14:paraId="5A01CE9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1260A08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FFB0AB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7CD63C9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41DF0BE0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24D7720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83D843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6B0591A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</w:tbl>
    <w:p w14:paraId="0E2C22CC" w14:textId="77777777" w:rsidR="001A027B" w:rsidRDefault="001A027B" w:rsidP="001A027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79C76FE5" w14:textId="77777777" w:rsidR="00232F94" w:rsidRPr="00C840F5" w:rsidRDefault="00232F94" w:rsidP="00232F94">
      <w:pPr>
        <w:pStyle w:val="acctmergecolhdg"/>
        <w:spacing w:line="240" w:lineRule="auto"/>
        <w:ind w:right="-387"/>
        <w:jc w:val="left"/>
        <w:rPr>
          <w:rFonts w:asciiTheme="majorBidi" w:hAnsiTheme="majorBidi" w:cstheme="majorBidi"/>
          <w:sz w:val="29"/>
          <w:szCs w:val="29"/>
        </w:rPr>
      </w:pPr>
      <w:r>
        <w:rPr>
          <w:rFonts w:asciiTheme="majorBidi" w:hAnsiTheme="majorBidi" w:cs="Angsana New" w:hint="cs"/>
          <w:sz w:val="29"/>
          <w:szCs w:val="29"/>
          <w:cs/>
          <w:lang w:bidi="th-TH"/>
        </w:rPr>
        <w:t>ไม่มีการเปลี่ยนแปลง</w:t>
      </w:r>
      <w:r w:rsidRPr="00C840F5">
        <w:rPr>
          <w:rFonts w:asciiTheme="majorBidi" w:hAnsiTheme="majorBidi" w:cs="Angsana New" w:hint="cs"/>
          <w:sz w:val="29"/>
          <w:szCs w:val="29"/>
          <w:cs/>
          <w:lang w:bidi="th-TH"/>
        </w:rPr>
        <w:t>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  <w:r>
        <w:rPr>
          <w:rFonts w:asciiTheme="majorBidi" w:hAnsiTheme="majorBidi" w:cs="Angsana New" w:hint="cs"/>
          <w:sz w:val="29"/>
          <w:szCs w:val="29"/>
          <w:cs/>
          <w:lang w:bidi="th-TH"/>
        </w:rPr>
        <w:t>ที่มีนัยสำคัญระหว่างงวด</w:t>
      </w:r>
    </w:p>
    <w:p w14:paraId="6DDC0230" w14:textId="7A38EAE5" w:rsidR="00232F94" w:rsidRPr="00283726" w:rsidRDefault="00232F94" w:rsidP="001A027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  <w:sectPr w:rsidR="00232F94" w:rsidRPr="00283726" w:rsidSect="001A027B">
          <w:headerReference w:type="default" r:id="rId13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6854FE5" w14:textId="5D33FEA9" w:rsidR="00A911E8" w:rsidRPr="00283726" w:rsidRDefault="00E22A6D" w:rsidP="00A66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" w:firstLine="53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55A1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ผลขาดทุน</w:t>
      </w:r>
      <w:r w:rsidR="00EB28B6" w:rsidRPr="00B55A1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ด้านเครดิต</w:t>
      </w:r>
      <w:r w:rsidR="00DC3EE7" w:rsidRPr="00B55A1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</w:t>
      </w:r>
      <w:r w:rsidR="00B53D78" w:rsidRPr="00B55A1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</w:t>
      </w:r>
      <w:r w:rsidR="00DC3EE7" w:rsidRPr="00B55A1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าดว่าจะเกิดขึ้น</w:t>
      </w:r>
    </w:p>
    <w:p w14:paraId="51577C67" w14:textId="244C5DE0" w:rsidR="002C4659" w:rsidRPr="00C4139A" w:rsidRDefault="002C465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711" w:type="dxa"/>
        <w:tblLayout w:type="fixed"/>
        <w:tblLook w:val="04A0" w:firstRow="1" w:lastRow="0" w:firstColumn="1" w:lastColumn="0" w:noHBand="0" w:noVBand="1"/>
      </w:tblPr>
      <w:tblGrid>
        <w:gridCol w:w="4140"/>
        <w:gridCol w:w="360"/>
        <w:gridCol w:w="1080"/>
        <w:gridCol w:w="261"/>
        <w:gridCol w:w="1089"/>
        <w:gridCol w:w="236"/>
        <w:gridCol w:w="1204"/>
        <w:gridCol w:w="311"/>
        <w:gridCol w:w="1030"/>
      </w:tblGrid>
      <w:tr w:rsidR="00456478" w14:paraId="31D6C1C6" w14:textId="77777777" w:rsidTr="00D44076">
        <w:trPr>
          <w:trHeight w:hRule="exact" w:val="360"/>
        </w:trPr>
        <w:tc>
          <w:tcPr>
            <w:tcW w:w="4140" w:type="dxa"/>
          </w:tcPr>
          <w:p w14:paraId="06FFB4A8" w14:textId="77777777" w:rsidR="00456478" w:rsidRDefault="00456478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br w:type="page"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br w:type="page"/>
            </w:r>
          </w:p>
        </w:tc>
        <w:tc>
          <w:tcPr>
            <w:tcW w:w="360" w:type="dxa"/>
          </w:tcPr>
          <w:p w14:paraId="1AC23945" w14:textId="77777777" w:rsidR="0045647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1BD44D" w14:textId="77777777" w:rsidR="0045647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4EAC4558" w14:textId="77777777" w:rsidR="00456478" w:rsidRDefault="00456478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41ED23B9" w14:textId="77777777" w:rsidR="00456478" w:rsidRDefault="00456478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180597B" w14:textId="77777777" w:rsidR="00456478" w:rsidRDefault="00456478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40" w:type="dxa"/>
            <w:gridSpan w:val="3"/>
          </w:tcPr>
          <w:p w14:paraId="73F5A563" w14:textId="77777777" w:rsidR="00456478" w:rsidRDefault="00456478" w:rsidP="00844C12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57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(หน่วย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: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456478" w14:paraId="61CD0D1F" w14:textId="77777777" w:rsidTr="00D44076">
        <w:trPr>
          <w:trHeight w:hRule="exact" w:val="360"/>
        </w:trPr>
        <w:tc>
          <w:tcPr>
            <w:tcW w:w="4140" w:type="dxa"/>
          </w:tcPr>
          <w:p w14:paraId="16D497AF" w14:textId="77777777" w:rsidR="00456478" w:rsidRDefault="00456478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4CBC460" w14:textId="77777777" w:rsidR="0045647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3992BB" w14:textId="77777777" w:rsidR="0045647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3BEF383" w14:textId="77777777" w:rsidR="0045647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4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F90D1CA" w14:textId="77777777" w:rsidR="0045647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4076" w14:paraId="73979549" w14:textId="77777777" w:rsidTr="00D44076">
        <w:trPr>
          <w:trHeight w:hRule="exact" w:val="372"/>
        </w:trPr>
        <w:tc>
          <w:tcPr>
            <w:tcW w:w="4140" w:type="dxa"/>
          </w:tcPr>
          <w:p w14:paraId="127D36D4" w14:textId="77777777" w:rsidR="00D44076" w:rsidRDefault="00D44076" w:rsidP="00D4407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8AD3150" w14:textId="77777777" w:rsidR="00D44076" w:rsidRDefault="00D44076" w:rsidP="00D4407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749C325" w14:textId="519026A6" w:rsidR="00D44076" w:rsidRDefault="00D44076" w:rsidP="00D44076">
            <w:pPr>
              <w:tabs>
                <w:tab w:val="clear" w:pos="907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" w:type="dxa"/>
          </w:tcPr>
          <w:p w14:paraId="43D050A9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</w:tcPr>
          <w:p w14:paraId="29B344A7" w14:textId="4B78BABE" w:rsidR="00D44076" w:rsidRDefault="00D44076" w:rsidP="00D44076">
            <w:pPr>
              <w:tabs>
                <w:tab w:val="clear" w:pos="907"/>
                <w:tab w:val="left" w:pos="862"/>
              </w:tabs>
              <w:spacing w:line="240" w:lineRule="auto"/>
              <w:ind w:lef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647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C571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D5D8BAA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</w:tcPr>
          <w:p w14:paraId="68C3E028" w14:textId="15030B5A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11" w:type="dxa"/>
          </w:tcPr>
          <w:p w14:paraId="3D7B51D9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</w:tcPr>
          <w:p w14:paraId="3EFFBA37" w14:textId="020C549E" w:rsidR="00D44076" w:rsidRDefault="00D44076" w:rsidP="00D4407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647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56478">
              <w:rPr>
                <w:rFonts w:asciiTheme="majorBidi" w:hAnsiTheme="majorBidi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44076" w14:paraId="64580615" w14:textId="77777777" w:rsidTr="00D44076">
        <w:trPr>
          <w:trHeight w:hRule="exact" w:val="372"/>
        </w:trPr>
        <w:tc>
          <w:tcPr>
            <w:tcW w:w="4140" w:type="dxa"/>
          </w:tcPr>
          <w:p w14:paraId="1DF0B0F6" w14:textId="77777777" w:rsidR="00D44076" w:rsidRDefault="00D44076" w:rsidP="00D4407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5C1A183" w14:textId="77777777" w:rsidR="00D44076" w:rsidRDefault="00D44076" w:rsidP="00D4407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5DF7C1" w14:textId="0460527A" w:rsidR="00D44076" w:rsidRDefault="00D44076" w:rsidP="00D44076">
            <w:pPr>
              <w:tabs>
                <w:tab w:val="clear" w:pos="907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1" w:type="dxa"/>
          </w:tcPr>
          <w:p w14:paraId="0FF686CD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E1839" w14:textId="57F8BD5F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F1433EC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18D041" w14:textId="0A5EB98E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311" w:type="dxa"/>
          </w:tcPr>
          <w:p w14:paraId="53FA40A1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8E336F" w14:textId="2E16F416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44076" w14:paraId="6A6C1F9B" w14:textId="77777777" w:rsidTr="00D44076">
        <w:trPr>
          <w:trHeight w:hRule="exact" w:val="165"/>
        </w:trPr>
        <w:tc>
          <w:tcPr>
            <w:tcW w:w="4140" w:type="dxa"/>
          </w:tcPr>
          <w:p w14:paraId="19471266" w14:textId="77777777" w:rsidR="00D44076" w:rsidRDefault="00D44076" w:rsidP="00D4407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569996B7" w14:textId="77777777" w:rsidR="00D44076" w:rsidRDefault="00D44076" w:rsidP="00D4407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7C524" w14:textId="77777777" w:rsidR="00D44076" w:rsidRDefault="00D44076" w:rsidP="00D4407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3F92EE0A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C2C80F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5819370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1D4B4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1" w:type="dxa"/>
            <w:tcBorders>
              <w:left w:val="nil"/>
              <w:bottom w:val="nil"/>
              <w:right w:val="nil"/>
            </w:tcBorders>
          </w:tcPr>
          <w:p w14:paraId="7C49E3E1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8323D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44076" w14:paraId="0EE7050F" w14:textId="77777777" w:rsidTr="00D44076">
        <w:trPr>
          <w:trHeight w:hRule="exact" w:val="360"/>
        </w:trPr>
        <w:tc>
          <w:tcPr>
            <w:tcW w:w="4140" w:type="dxa"/>
            <w:hideMark/>
          </w:tcPr>
          <w:p w14:paraId="51056828" w14:textId="77777777" w:rsidR="00D44076" w:rsidRPr="00724B51" w:rsidRDefault="00D44076" w:rsidP="00D44076">
            <w:pPr>
              <w:ind w:left="-113" w:firstLine="55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ยังไม่เกินกำหนดระยะเวลา</w:t>
            </w:r>
          </w:p>
        </w:tc>
        <w:tc>
          <w:tcPr>
            <w:tcW w:w="360" w:type="dxa"/>
          </w:tcPr>
          <w:p w14:paraId="5779A11E" w14:textId="77777777" w:rsidR="00D44076" w:rsidRDefault="00D44076" w:rsidP="00D4407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7026ECE3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205ABD5F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41FB78F" w14:textId="77777777" w:rsidR="00D44076" w:rsidRPr="00724B51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D1BED1" w14:textId="77777777" w:rsidR="00D44076" w:rsidRPr="00724B51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C9237EA" w14:textId="77777777" w:rsidR="00D44076" w:rsidRPr="00724B51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" w:type="dxa"/>
          </w:tcPr>
          <w:p w14:paraId="6077B345" w14:textId="77777777" w:rsidR="00D44076" w:rsidRPr="00724B51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6B253ECC" w14:textId="77777777" w:rsidR="00D44076" w:rsidRPr="00724B51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4076" w14:paraId="5510982C" w14:textId="77777777" w:rsidTr="00D44076">
        <w:trPr>
          <w:trHeight w:hRule="exact" w:val="360"/>
        </w:trPr>
        <w:tc>
          <w:tcPr>
            <w:tcW w:w="4140" w:type="dxa"/>
          </w:tcPr>
          <w:p w14:paraId="4FB9C81F" w14:textId="6D3DE911" w:rsidR="00D44076" w:rsidRPr="00724B51" w:rsidRDefault="00D44076" w:rsidP="00D44076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การรับชำระหนี้</w:t>
            </w:r>
          </w:p>
        </w:tc>
        <w:tc>
          <w:tcPr>
            <w:tcW w:w="360" w:type="dxa"/>
          </w:tcPr>
          <w:p w14:paraId="253F2587" w14:textId="77777777" w:rsidR="00D44076" w:rsidRDefault="00D44076" w:rsidP="00D4407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28F84D6" w14:textId="49BC72DC" w:rsidR="00D44076" w:rsidRDefault="00177522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33,065</w:t>
            </w:r>
          </w:p>
        </w:tc>
        <w:tc>
          <w:tcPr>
            <w:tcW w:w="261" w:type="dxa"/>
          </w:tcPr>
          <w:p w14:paraId="56E7C295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420BADB" w14:textId="2C4D2B5E" w:rsidR="00D44076" w:rsidRPr="00724B51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34,310</w:t>
            </w:r>
          </w:p>
        </w:tc>
        <w:tc>
          <w:tcPr>
            <w:tcW w:w="236" w:type="dxa"/>
          </w:tcPr>
          <w:p w14:paraId="46AD1D2E" w14:textId="77777777" w:rsidR="00D44076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A453B55" w14:textId="21ACA1FE" w:rsidR="00D44076" w:rsidRDefault="00C90DA4" w:rsidP="00D4407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2,289</w:t>
            </w:r>
          </w:p>
        </w:tc>
        <w:tc>
          <w:tcPr>
            <w:tcW w:w="311" w:type="dxa"/>
          </w:tcPr>
          <w:p w14:paraId="4D0232F9" w14:textId="77777777" w:rsidR="00D44076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686A677A" w14:textId="42A0823E" w:rsidR="00D44076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290" w:right="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2,207</w:t>
            </w:r>
          </w:p>
        </w:tc>
      </w:tr>
      <w:tr w:rsidR="00D44076" w14:paraId="183F37A2" w14:textId="77777777" w:rsidTr="00D44076">
        <w:trPr>
          <w:trHeight w:hRule="exact" w:val="403"/>
        </w:trPr>
        <w:tc>
          <w:tcPr>
            <w:tcW w:w="4140" w:type="dxa"/>
            <w:hideMark/>
          </w:tcPr>
          <w:p w14:paraId="78AABC8D" w14:textId="32EC57A4" w:rsidR="00D44076" w:rsidRPr="00724B51" w:rsidRDefault="00D44076" w:rsidP="00D44076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</w:rPr>
            </w:pP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เกิน 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</w:rPr>
              <w:t xml:space="preserve">1 - 60 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 </w:t>
            </w:r>
          </w:p>
        </w:tc>
        <w:tc>
          <w:tcPr>
            <w:tcW w:w="360" w:type="dxa"/>
          </w:tcPr>
          <w:p w14:paraId="491074FE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651336" w14:textId="4891F417" w:rsidR="00D44076" w:rsidRDefault="00177522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4,844</w:t>
            </w:r>
          </w:p>
        </w:tc>
        <w:tc>
          <w:tcPr>
            <w:tcW w:w="261" w:type="dxa"/>
          </w:tcPr>
          <w:p w14:paraId="1B9EB76A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hideMark/>
          </w:tcPr>
          <w:p w14:paraId="32EF2B36" w14:textId="484D02C8" w:rsidR="00D44076" w:rsidRPr="00724B51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6,259</w:t>
            </w:r>
          </w:p>
        </w:tc>
        <w:tc>
          <w:tcPr>
            <w:tcW w:w="236" w:type="dxa"/>
          </w:tcPr>
          <w:p w14:paraId="1C5977F5" w14:textId="77777777" w:rsidR="00D44076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F5BB477" w14:textId="38D021B5" w:rsidR="00D44076" w:rsidRDefault="00DD2802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427</w:t>
            </w:r>
          </w:p>
        </w:tc>
        <w:tc>
          <w:tcPr>
            <w:tcW w:w="311" w:type="dxa"/>
          </w:tcPr>
          <w:p w14:paraId="6C27177D" w14:textId="77777777" w:rsidR="00D44076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32BD0395" w14:textId="09BA44BF" w:rsidR="00D44076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560" w:right="7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912</w:t>
            </w:r>
          </w:p>
        </w:tc>
      </w:tr>
      <w:tr w:rsidR="00D44076" w14:paraId="569A1976" w14:textId="77777777" w:rsidTr="00D44076">
        <w:trPr>
          <w:trHeight w:hRule="exact" w:val="403"/>
        </w:trPr>
        <w:tc>
          <w:tcPr>
            <w:tcW w:w="4140" w:type="dxa"/>
            <w:hideMark/>
          </w:tcPr>
          <w:p w14:paraId="4C4606C9" w14:textId="6A0F9222" w:rsidR="00D44076" w:rsidRPr="00724B51" w:rsidRDefault="00D44076" w:rsidP="00D44076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</w:rPr>
            </w:pP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เกิน 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</w:rPr>
              <w:t>60 - 120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360" w:type="dxa"/>
          </w:tcPr>
          <w:p w14:paraId="357F2B0E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A39059" w14:textId="7A81C750" w:rsidR="00D44076" w:rsidRDefault="00177522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1,114</w:t>
            </w:r>
          </w:p>
        </w:tc>
        <w:tc>
          <w:tcPr>
            <w:tcW w:w="261" w:type="dxa"/>
          </w:tcPr>
          <w:p w14:paraId="1FE5A57D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hideMark/>
          </w:tcPr>
          <w:p w14:paraId="480A6940" w14:textId="73600392" w:rsidR="00D44076" w:rsidRPr="00724B51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1,178</w:t>
            </w:r>
          </w:p>
        </w:tc>
        <w:tc>
          <w:tcPr>
            <w:tcW w:w="236" w:type="dxa"/>
          </w:tcPr>
          <w:p w14:paraId="5274A8F8" w14:textId="77777777" w:rsidR="00D44076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083216F" w14:textId="17E9AE7A" w:rsidR="00D44076" w:rsidRDefault="00DD2802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311" w:type="dxa"/>
          </w:tcPr>
          <w:p w14:paraId="21A69C62" w14:textId="77777777" w:rsidR="00D44076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0FCA1526" w14:textId="7D464FAC" w:rsidR="00D44076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200" w:right="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D44076" w14:paraId="48A6B113" w14:textId="77777777" w:rsidTr="00D44076">
        <w:trPr>
          <w:trHeight w:hRule="exact" w:val="403"/>
        </w:trPr>
        <w:tc>
          <w:tcPr>
            <w:tcW w:w="4140" w:type="dxa"/>
            <w:hideMark/>
          </w:tcPr>
          <w:p w14:paraId="70CFA8B8" w14:textId="5567F681" w:rsidR="00D44076" w:rsidRPr="00724B51" w:rsidRDefault="00D44076" w:rsidP="00D44076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</w:rPr>
            </w:pP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</w:rPr>
              <w:t>120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360" w:type="dxa"/>
          </w:tcPr>
          <w:p w14:paraId="6988876A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BFCEFE" w14:textId="0C1DBBB8" w:rsidR="00D44076" w:rsidRDefault="00177522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2,770</w:t>
            </w:r>
          </w:p>
        </w:tc>
        <w:tc>
          <w:tcPr>
            <w:tcW w:w="261" w:type="dxa"/>
          </w:tcPr>
          <w:p w14:paraId="1A74A5D1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09F79B" w14:textId="58D85ED2" w:rsidR="00D44076" w:rsidRPr="00724B51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2,554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16C9D06" w14:textId="77777777" w:rsidR="00D44076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D0ACFF" w14:textId="1E502D15" w:rsidR="00D44076" w:rsidRDefault="00DD2802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  <w:tc>
          <w:tcPr>
            <w:tcW w:w="311" w:type="dxa"/>
          </w:tcPr>
          <w:p w14:paraId="668986DB" w14:textId="77777777" w:rsidR="00D44076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076B28" w14:textId="6D761A23" w:rsidR="00D44076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290" w:right="7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D44076" w14:paraId="4884BF91" w14:textId="77777777" w:rsidTr="00D44076">
        <w:trPr>
          <w:trHeight w:hRule="exact" w:val="403"/>
        </w:trPr>
        <w:tc>
          <w:tcPr>
            <w:tcW w:w="4140" w:type="dxa"/>
            <w:hideMark/>
          </w:tcPr>
          <w:p w14:paraId="3DE4140C" w14:textId="77777777" w:rsidR="00D44076" w:rsidRPr="00724B51" w:rsidRDefault="00D44076" w:rsidP="00D44076">
            <w:pPr>
              <w:ind w:left="-113" w:firstLine="5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4B5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71E1EAA5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F3B76D" w14:textId="1262AAC5" w:rsidR="00D44076" w:rsidRDefault="00177522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41,793</w:t>
            </w:r>
          </w:p>
        </w:tc>
        <w:tc>
          <w:tcPr>
            <w:tcW w:w="261" w:type="dxa"/>
          </w:tcPr>
          <w:p w14:paraId="5AD09142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6187D2" w14:textId="2FECF82B" w:rsidR="00D44076" w:rsidRPr="00724B51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44,301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4EA42A8D" w14:textId="77777777" w:rsidR="00D44076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0143F5" w14:textId="72FA9AE8" w:rsidR="00D44076" w:rsidRDefault="00DD2802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3,697</w:t>
            </w:r>
          </w:p>
        </w:tc>
        <w:tc>
          <w:tcPr>
            <w:tcW w:w="311" w:type="dxa"/>
          </w:tcPr>
          <w:p w14:paraId="4A98D496" w14:textId="77777777" w:rsidR="00D44076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205C60" w14:textId="2A64CD92" w:rsidR="00D44076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290" w:right="77" w:hanging="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3,166</w:t>
            </w:r>
          </w:p>
        </w:tc>
      </w:tr>
      <w:tr w:rsidR="00D44076" w14:paraId="39073DC5" w14:textId="77777777" w:rsidTr="00D44076">
        <w:trPr>
          <w:trHeight w:hRule="exact" w:val="403"/>
        </w:trPr>
        <w:tc>
          <w:tcPr>
            <w:tcW w:w="4140" w:type="dxa"/>
            <w:hideMark/>
          </w:tcPr>
          <w:p w14:paraId="27B5FEB6" w14:textId="77777777" w:rsidR="00D44076" w:rsidRPr="00724B51" w:rsidRDefault="00D44076" w:rsidP="00D44076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</w:rPr>
            </w:pPr>
            <w:r w:rsidRPr="00724B5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360" w:type="dxa"/>
          </w:tcPr>
          <w:p w14:paraId="0BF94837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540D04" w14:textId="77777777" w:rsidR="00D44076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348444A5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14A40E3" w14:textId="77777777" w:rsidR="00D44076" w:rsidRPr="00724B51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A8213A" w14:textId="77777777" w:rsidR="00D44076" w:rsidRPr="00724B51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50F82F7" w14:textId="77777777" w:rsidR="00D44076" w:rsidRPr="00724B51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" w:type="dxa"/>
          </w:tcPr>
          <w:p w14:paraId="4F200FDA" w14:textId="77777777" w:rsidR="00D44076" w:rsidRPr="00724B51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1C0CFB09" w14:textId="77777777" w:rsidR="00D44076" w:rsidRPr="00724B51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4076" w14:paraId="43237C58" w14:textId="77777777" w:rsidTr="00D44076">
        <w:trPr>
          <w:trHeight w:hRule="exact" w:val="403"/>
        </w:trPr>
        <w:tc>
          <w:tcPr>
            <w:tcW w:w="4140" w:type="dxa"/>
            <w:hideMark/>
          </w:tcPr>
          <w:p w14:paraId="65D97C91" w14:textId="7ADAB68C" w:rsidR="00D44076" w:rsidRPr="00724B51" w:rsidRDefault="00D44076" w:rsidP="00D44076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360" w:type="dxa"/>
          </w:tcPr>
          <w:p w14:paraId="638CA3E2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813CF" w14:textId="26452AB4" w:rsidR="00D44076" w:rsidRDefault="00177522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(1,062)</w:t>
            </w:r>
          </w:p>
        </w:tc>
        <w:tc>
          <w:tcPr>
            <w:tcW w:w="261" w:type="dxa"/>
          </w:tcPr>
          <w:p w14:paraId="0A9CA599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89974E" w14:textId="20A8DD1B" w:rsidR="00D44076" w:rsidRPr="00724B51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(1,080)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77E5211" w14:textId="77777777" w:rsidR="00D44076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1F4200" w14:textId="41B5647A" w:rsidR="00D44076" w:rsidRDefault="00DD2802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311" w:type="dxa"/>
          </w:tcPr>
          <w:p w14:paraId="5E33BC16" w14:textId="77777777" w:rsidR="00D44076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379C7" w14:textId="191F83FC" w:rsidR="00D44076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110"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</w:tr>
      <w:tr w:rsidR="00D44076" w14:paraId="3D9BD5E7" w14:textId="77777777" w:rsidTr="00D44076">
        <w:trPr>
          <w:trHeight w:hRule="exact" w:val="403"/>
        </w:trPr>
        <w:tc>
          <w:tcPr>
            <w:tcW w:w="4140" w:type="dxa"/>
            <w:hideMark/>
          </w:tcPr>
          <w:p w14:paraId="43660686" w14:textId="77777777" w:rsidR="00D44076" w:rsidRPr="00724B51" w:rsidRDefault="00D44076" w:rsidP="00D44076">
            <w:pPr>
              <w:ind w:left="-113" w:firstLine="5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4B5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60" w:type="dxa"/>
          </w:tcPr>
          <w:p w14:paraId="3C152942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DC9602" w14:textId="29A3AD15" w:rsidR="00D44076" w:rsidRDefault="00177522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40,731</w:t>
            </w:r>
          </w:p>
        </w:tc>
        <w:tc>
          <w:tcPr>
            <w:tcW w:w="261" w:type="dxa"/>
          </w:tcPr>
          <w:p w14:paraId="337373B7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F2AF4AA" w14:textId="23A6B7C2" w:rsidR="00D44076" w:rsidRPr="00724B51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43,221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DF91F02" w14:textId="77777777" w:rsidR="00D44076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27764E" w14:textId="73D8CF04" w:rsidR="00D44076" w:rsidRDefault="00DD2802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3,693</w:t>
            </w:r>
          </w:p>
        </w:tc>
        <w:tc>
          <w:tcPr>
            <w:tcW w:w="311" w:type="dxa"/>
          </w:tcPr>
          <w:p w14:paraId="39F25B5D" w14:textId="77777777" w:rsidR="00D44076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A7CE23" w14:textId="378CCACE" w:rsidR="00D44076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200" w:right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3,163</w:t>
            </w:r>
          </w:p>
        </w:tc>
      </w:tr>
    </w:tbl>
    <w:p w14:paraId="2D7598DE" w14:textId="77777777" w:rsidR="001D3715" w:rsidRPr="00C4139A" w:rsidRDefault="001D3715" w:rsidP="00A73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D2729F3" w14:textId="6281418B" w:rsidR="00D44780" w:rsidRPr="00283726" w:rsidRDefault="00D44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1E17A67" w14:textId="77777777" w:rsidR="00BC322F" w:rsidRPr="00283726" w:rsidRDefault="00794DCA" w:rsidP="00D17C60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3847E8">
        <w:rPr>
          <w:rFonts w:asciiTheme="majorBidi" w:hAnsiTheme="majorBidi" w:cstheme="majorBidi"/>
          <w:sz w:val="30"/>
          <w:szCs w:val="30"/>
        </w:rPr>
        <w:t>2</w:t>
      </w:r>
      <w:r w:rsidR="00A332A5" w:rsidRPr="00283726">
        <w:rPr>
          <w:rFonts w:asciiTheme="majorBidi" w:hAnsiTheme="majorBidi" w:cstheme="majorBidi"/>
          <w:sz w:val="30"/>
          <w:szCs w:val="30"/>
        </w:rPr>
        <w:tab/>
      </w:r>
      <w:r w:rsidR="00813B31" w:rsidRPr="00283726">
        <w:rPr>
          <w:rFonts w:asciiTheme="majorBidi" w:hAnsiTheme="majorBidi" w:cstheme="majorBidi"/>
          <w:sz w:val="30"/>
          <w:szCs w:val="30"/>
          <w:cs/>
        </w:rPr>
        <w:t>ภาระผูกพันกับบุ</w:t>
      </w:r>
      <w:r w:rsidR="00A83A43" w:rsidRPr="00283726">
        <w:rPr>
          <w:rFonts w:asciiTheme="majorBidi" w:hAnsiTheme="majorBidi" w:cstheme="majorBidi"/>
          <w:sz w:val="30"/>
          <w:szCs w:val="30"/>
          <w:cs/>
        </w:rPr>
        <w:t>คคลหรือกิจการที่ไม่เกี่ยวข้องกัน</w:t>
      </w:r>
    </w:p>
    <w:p w14:paraId="70CA9D4E" w14:textId="77777777" w:rsidR="0059267B" w:rsidRPr="00283726" w:rsidRDefault="0059267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8E1E61" w14:textId="002F3994" w:rsidR="003645D7" w:rsidRPr="00283726" w:rsidRDefault="00294F94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3847E8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8A7EFC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BC322F" w:rsidRPr="00283726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3645D7" w:rsidRPr="00283726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  <w:r w:rsidR="005C3DAA" w:rsidRPr="00283726">
        <w:rPr>
          <w:rFonts w:asciiTheme="majorBidi" w:hAnsiTheme="majorBidi" w:cstheme="majorBidi"/>
          <w:b/>
          <w:bCs/>
          <w:sz w:val="30"/>
          <w:szCs w:val="30"/>
          <w:cs/>
        </w:rPr>
        <w:t>ตามสัญญาที่เป็น</w:t>
      </w:r>
      <w:r w:rsidR="003645D7" w:rsidRPr="00283726">
        <w:rPr>
          <w:rFonts w:asciiTheme="majorBidi" w:hAnsiTheme="majorBidi" w:cstheme="majorBidi"/>
          <w:b/>
          <w:bCs/>
          <w:sz w:val="30"/>
          <w:szCs w:val="30"/>
          <w:cs/>
        </w:rPr>
        <w:t>รายจ่ายฝ่ายทุน</w:t>
      </w:r>
      <w:r w:rsidR="0064464F" w:rsidRPr="0028372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0B2804EA" w14:textId="14496766" w:rsidR="00A332A5" w:rsidRPr="00C4139A" w:rsidRDefault="00A332A5" w:rsidP="00805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6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2"/>
        <w:gridCol w:w="1080"/>
        <w:gridCol w:w="270"/>
        <w:gridCol w:w="1080"/>
        <w:gridCol w:w="270"/>
        <w:gridCol w:w="1089"/>
        <w:gridCol w:w="270"/>
        <w:gridCol w:w="1066"/>
      </w:tblGrid>
      <w:tr w:rsidR="005A42CD" w:rsidRPr="00283726" w14:paraId="7C858391" w14:textId="77777777" w:rsidTr="005A42CD">
        <w:tc>
          <w:tcPr>
            <w:tcW w:w="3942" w:type="dxa"/>
          </w:tcPr>
          <w:p w14:paraId="67FB8B10" w14:textId="77777777" w:rsidR="005A42CD" w:rsidRPr="00283726" w:rsidRDefault="005A42CD" w:rsidP="00107252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812C70B" w14:textId="77777777" w:rsidR="005A42CD" w:rsidRPr="00283726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6ACFDB" w14:textId="77777777" w:rsidR="005A42CD" w:rsidRPr="00283726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5" w:type="dxa"/>
            <w:gridSpan w:val="3"/>
          </w:tcPr>
          <w:p w14:paraId="73B4DCBF" w14:textId="77777777" w:rsidR="005A42CD" w:rsidRPr="00283726" w:rsidRDefault="005A42CD" w:rsidP="0010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A42CD" w:rsidRPr="00283726" w14:paraId="2FB16D03" w14:textId="77777777" w:rsidTr="005A42CD">
        <w:tc>
          <w:tcPr>
            <w:tcW w:w="3942" w:type="dxa"/>
          </w:tcPr>
          <w:p w14:paraId="29155F5E" w14:textId="77777777" w:rsidR="005A42CD" w:rsidRPr="00283726" w:rsidRDefault="005A42CD" w:rsidP="00107252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3F85F35" w14:textId="77777777" w:rsidR="005A42CD" w:rsidRPr="00283726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6947B9" w14:textId="77777777" w:rsidR="005A42CD" w:rsidRPr="00283726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5" w:type="dxa"/>
            <w:gridSpan w:val="3"/>
            <w:tcBorders>
              <w:bottom w:val="single" w:sz="4" w:space="0" w:color="auto"/>
            </w:tcBorders>
          </w:tcPr>
          <w:p w14:paraId="13F16B63" w14:textId="77777777" w:rsidR="005A42CD" w:rsidRPr="00283726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4076" w:rsidRPr="00283726" w14:paraId="2631BA37" w14:textId="77777777" w:rsidTr="005A42CD">
        <w:tc>
          <w:tcPr>
            <w:tcW w:w="3942" w:type="dxa"/>
          </w:tcPr>
          <w:p w14:paraId="0D3AAF7E" w14:textId="77777777" w:rsidR="00D44076" w:rsidRPr="00283726" w:rsidRDefault="00D44076" w:rsidP="00D44076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6B2C86" w14:textId="5390E065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97C98C" w14:textId="77777777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1BFAE4" w14:textId="5BEF65DF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1374E090" w14:textId="77777777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05D79ECD" w14:textId="7C107998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F3D193" w14:textId="77777777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13BBC999" w14:textId="4FCA9CFD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44076" w:rsidRPr="00283726" w14:paraId="53BC24DA" w14:textId="77777777" w:rsidTr="005A42CD">
        <w:tc>
          <w:tcPr>
            <w:tcW w:w="3942" w:type="dxa"/>
          </w:tcPr>
          <w:p w14:paraId="44AFE0D5" w14:textId="77777777" w:rsidR="00D44076" w:rsidRPr="00283726" w:rsidRDefault="00D44076" w:rsidP="00D44076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5135EE" w14:textId="516B75B1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88EAA2E" w14:textId="77777777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235B75" w14:textId="37BBE953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B7892E9" w14:textId="77777777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1BA8D4B5" w14:textId="1DD3A50A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6F4D1FC" w14:textId="77777777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69288D28" w14:textId="45CD637A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44076" w:rsidRPr="00283726" w14:paraId="3716EC82" w14:textId="77777777" w:rsidTr="005A42CD">
        <w:tc>
          <w:tcPr>
            <w:tcW w:w="3942" w:type="dxa"/>
          </w:tcPr>
          <w:p w14:paraId="0DE1AA53" w14:textId="77777777" w:rsidR="00D44076" w:rsidRPr="00283726" w:rsidRDefault="00D44076" w:rsidP="00D44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14:paraId="254FEF5F" w14:textId="77777777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9ED25A" w14:textId="77777777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F87B13" w14:textId="77777777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963A1A" w14:textId="77777777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63FEC1C" w14:textId="77777777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51C0F8" w14:textId="77777777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5464B8EB" w14:textId="77777777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4076" w:rsidRPr="00283726" w14:paraId="3F41AF3E" w14:textId="77777777" w:rsidTr="005A42CD">
        <w:tc>
          <w:tcPr>
            <w:tcW w:w="3942" w:type="dxa"/>
          </w:tcPr>
          <w:p w14:paraId="057C089A" w14:textId="77777777" w:rsidR="00D44076" w:rsidRPr="00283726" w:rsidRDefault="00D44076" w:rsidP="00D44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อาคารและสิ่งปลูกสร้าง</w:t>
            </w:r>
          </w:p>
        </w:tc>
        <w:tc>
          <w:tcPr>
            <w:tcW w:w="1080" w:type="dxa"/>
          </w:tcPr>
          <w:p w14:paraId="0262B977" w14:textId="28AF4191" w:rsidR="00D44076" w:rsidRPr="00283726" w:rsidRDefault="003F56BC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3,536</w:t>
            </w:r>
          </w:p>
        </w:tc>
        <w:tc>
          <w:tcPr>
            <w:tcW w:w="270" w:type="dxa"/>
          </w:tcPr>
          <w:p w14:paraId="2071C294" w14:textId="77777777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427206" w14:textId="1C752B3A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3,664</w:t>
            </w:r>
          </w:p>
        </w:tc>
        <w:tc>
          <w:tcPr>
            <w:tcW w:w="270" w:type="dxa"/>
          </w:tcPr>
          <w:p w14:paraId="5B1D1AE2" w14:textId="77777777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69D2D9E" w14:textId="2A4724E4" w:rsidR="00D44076" w:rsidRPr="00283726" w:rsidRDefault="00022982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EBADE2" w14:textId="77777777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2A7AACBE" w14:textId="61E1F253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44076" w:rsidRPr="00283726" w14:paraId="56CC03D9" w14:textId="77777777" w:rsidTr="005A42CD">
        <w:tc>
          <w:tcPr>
            <w:tcW w:w="3942" w:type="dxa"/>
          </w:tcPr>
          <w:p w14:paraId="55ECBC88" w14:textId="77777777" w:rsidR="00D44076" w:rsidRPr="00283726" w:rsidRDefault="00D44076" w:rsidP="00D44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อุปกรณ์และอื่นๆ</w:t>
            </w:r>
          </w:p>
        </w:tc>
        <w:tc>
          <w:tcPr>
            <w:tcW w:w="1080" w:type="dxa"/>
          </w:tcPr>
          <w:p w14:paraId="76099388" w14:textId="23803036" w:rsidR="00D44076" w:rsidRPr="00283726" w:rsidRDefault="003F56BC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4,560</w:t>
            </w:r>
          </w:p>
        </w:tc>
        <w:tc>
          <w:tcPr>
            <w:tcW w:w="270" w:type="dxa"/>
          </w:tcPr>
          <w:p w14:paraId="686DB859" w14:textId="77777777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46168E" w14:textId="7782EF2D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5,511</w:t>
            </w:r>
          </w:p>
        </w:tc>
        <w:tc>
          <w:tcPr>
            <w:tcW w:w="270" w:type="dxa"/>
          </w:tcPr>
          <w:p w14:paraId="1FDC38D4" w14:textId="77777777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E7CDE6D" w14:textId="49509192" w:rsidR="00D44076" w:rsidRPr="00975CB1" w:rsidRDefault="00050851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76DEB63" w14:textId="77777777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4EEC3577" w14:textId="70823851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D44076" w:rsidRPr="00283726" w14:paraId="7C42DB20" w14:textId="77777777" w:rsidTr="005A42CD">
        <w:tc>
          <w:tcPr>
            <w:tcW w:w="3942" w:type="dxa"/>
          </w:tcPr>
          <w:p w14:paraId="6BBC9211" w14:textId="77777777" w:rsidR="00D44076" w:rsidRPr="00283726" w:rsidRDefault="00D44076" w:rsidP="00D44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3C8824" w14:textId="00E94B37" w:rsidR="00D44076" w:rsidRPr="00283726" w:rsidRDefault="003F56BC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8,096</w:t>
            </w:r>
          </w:p>
        </w:tc>
        <w:tc>
          <w:tcPr>
            <w:tcW w:w="270" w:type="dxa"/>
          </w:tcPr>
          <w:p w14:paraId="793FB18E" w14:textId="77777777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8B84AE" w14:textId="1784EF6D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9,175</w:t>
            </w:r>
          </w:p>
        </w:tc>
        <w:tc>
          <w:tcPr>
            <w:tcW w:w="270" w:type="dxa"/>
          </w:tcPr>
          <w:p w14:paraId="526DD6DC" w14:textId="77777777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5AD892FB" w14:textId="32ED748B" w:rsidR="00D44076" w:rsidRPr="00975CB1" w:rsidRDefault="00050851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18B97F3" w14:textId="77777777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23512D48" w14:textId="6DBE7BE0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</w:p>
        </w:tc>
      </w:tr>
    </w:tbl>
    <w:p w14:paraId="16A666B0" w14:textId="34EBAD03" w:rsidR="00D44780" w:rsidRDefault="00D44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D9FAD20" w14:textId="77777777" w:rsidR="00B6264A" w:rsidRDefault="00B62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B2F5E2F" w14:textId="77777777" w:rsidR="00196BBD" w:rsidRDefault="00196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9AD8E96" w14:textId="77777777" w:rsidR="00A73BF3" w:rsidRDefault="00A73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3E46A4D" w14:textId="2D3C7B1A" w:rsidR="00BC322F" w:rsidRPr="00283726" w:rsidRDefault="00294F94" w:rsidP="00F60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3847E8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F1014A" w:rsidRPr="00283726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5E64F3" w:rsidRPr="00283726">
        <w:rPr>
          <w:rFonts w:asciiTheme="majorBidi" w:hAnsiTheme="majorBidi" w:cstheme="majorBidi"/>
          <w:b/>
          <w:bCs/>
          <w:sz w:val="30"/>
          <w:szCs w:val="30"/>
        </w:rPr>
        <w:tab/>
      </w:r>
      <w:r w:rsidR="00BC322F" w:rsidRPr="00283726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ภาระผูกพันอื่นๆ</w:t>
      </w:r>
    </w:p>
    <w:p w14:paraId="1CCEF70C" w14:textId="77777777" w:rsidR="0059267B" w:rsidRPr="00283726" w:rsidRDefault="0059267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45CA416A" w14:textId="34871A87" w:rsidR="003B3F1D" w:rsidRPr="00283726" w:rsidRDefault="003B3F1D" w:rsidP="008E0467">
      <w:pPr>
        <w:pStyle w:val="a"/>
        <w:numPr>
          <w:ilvl w:val="0"/>
          <w:numId w:val="11"/>
        </w:numPr>
        <w:tabs>
          <w:tab w:val="clear" w:pos="1080"/>
        </w:tabs>
        <w:ind w:right="-9"/>
        <w:jc w:val="thaiDistribute"/>
        <w:rPr>
          <w:rFonts w:asciiTheme="majorBidi" w:eastAsia="CG Times (W1)" w:hAnsiTheme="majorBidi" w:cstheme="majorBidi"/>
          <w:i/>
          <w:iCs/>
        </w:rPr>
      </w:pPr>
      <w:r w:rsidRPr="007B7268">
        <w:rPr>
          <w:rFonts w:ascii="Angsana New" w:eastAsia="Cordia New" w:hAnsi="Angsana New" w:cs="Angsana New"/>
          <w:spacing w:val="-4"/>
          <w:cs/>
          <w:lang w:val="en-US"/>
        </w:rPr>
        <w:t>บริษัทมีสัญญาว่าด้วยความร่วมมือทางวิชาการกับมหาวิทยาลัยแม่โจ้ (</w:t>
      </w:r>
      <w:r w:rsidRPr="007B7268">
        <w:rPr>
          <w:rFonts w:ascii="Angsana New" w:eastAsia="Cordia New" w:hAnsi="Angsana New" w:cs="Angsana New"/>
          <w:spacing w:val="-4"/>
          <w:lang w:val="en-US"/>
        </w:rPr>
        <w:t>“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>มหาวิทยาลัย</w:t>
      </w:r>
      <w:r w:rsidRPr="007B7268">
        <w:rPr>
          <w:rFonts w:ascii="Angsana New" w:eastAsia="Cordia New" w:hAnsi="Angsana New" w:cs="Angsana New"/>
          <w:spacing w:val="-4"/>
          <w:lang w:val="en-US"/>
        </w:rPr>
        <w:t>”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 xml:space="preserve">) โดยทางมหาวิทยาลัยอนุญาตให้บริษัทใช้ที่ดินและสิ่งปลูกสร้างในการสร้างบ่อเลี้ยงกุ้ง และใช้เป็นศูนย์วิจัยและฝึกอบรมแก่อาจารย์และนักวิชาการ ซึ่งจะสิ้นสุดวันที่ </w:t>
      </w:r>
      <w:r w:rsidRPr="007B7268">
        <w:rPr>
          <w:rFonts w:ascii="Angsana New" w:eastAsia="Cordia New" w:hAnsi="Angsana New" w:cs="Angsana New"/>
          <w:spacing w:val="-4"/>
          <w:lang w:val="en-US"/>
        </w:rPr>
        <w:t xml:space="preserve">31 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 xml:space="preserve">ธันวาคม </w:t>
      </w:r>
      <w:r w:rsidRPr="007B7268">
        <w:rPr>
          <w:rFonts w:ascii="Angsana New" w:eastAsia="Cordia New" w:hAnsi="Angsana New" w:cs="Angsana New"/>
          <w:spacing w:val="-4"/>
          <w:lang w:val="en-US"/>
        </w:rPr>
        <w:t>256</w:t>
      </w:r>
      <w:r w:rsidR="00F37FD7">
        <w:rPr>
          <w:rFonts w:ascii="Angsana New" w:eastAsia="Cordia New" w:hAnsi="Angsana New" w:cs="Angsana New"/>
          <w:spacing w:val="-4"/>
          <w:lang w:val="en-US"/>
        </w:rPr>
        <w:t>8</w:t>
      </w:r>
      <w:r w:rsidRPr="007B7268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>ภายใต้เงื่อนไขของสัญญาดังกล่าว บริษัทมี</w:t>
      </w:r>
      <w:r w:rsidRPr="007B7268">
        <w:rPr>
          <w:rFonts w:ascii="Angsana New" w:eastAsia="Cordia New" w:hAnsi="Angsana New" w:cs="Angsana New"/>
          <w:spacing w:val="-4"/>
          <w:lang w:val="en-US"/>
        </w:rPr>
        <w:br/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>ภาระผูกพันที่จะต้องจ่ายค่าตอบแทนให้กับมหาวิทยาลัยเป็นจำนวนเงิน</w:t>
      </w:r>
      <w:r w:rsidRPr="007B7268">
        <w:rPr>
          <w:rFonts w:ascii="Angsana New" w:eastAsia="Cordia New" w:hAnsi="Angsana New" w:cs="Angsana New"/>
          <w:spacing w:val="-4"/>
          <w:lang w:val="en-US"/>
        </w:rPr>
        <w:t xml:space="preserve"> 2.2 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>ล้านบาทต่อปี</w:t>
      </w:r>
      <w:r w:rsidRPr="007B7268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 xml:space="preserve">และจะต้องโอนกรรมสิทธิ์ในสินทรัพย์ทั้งหมดของโครงการให้กับมหาวิทยาลัยเมื่ออายุของสัญญาสิ้นสุดลง ทั้งนี้ราคาตามบัญชีของสินทรัพย์ของบริษัทภายใต้สัญญาดังกล่าว ณ วันที่ </w:t>
      </w:r>
      <w:r w:rsidR="00F37FD7" w:rsidRPr="00F37FD7">
        <w:rPr>
          <w:rFonts w:ascii="Angsana New" w:eastAsia="Cordia New" w:hAnsi="Angsana New" w:cs="Angsana New"/>
          <w:spacing w:val="-4"/>
          <w:lang w:val="en-US"/>
        </w:rPr>
        <w:t>3</w:t>
      </w:r>
      <w:r w:rsidR="000A1816">
        <w:rPr>
          <w:rFonts w:ascii="Angsana New" w:eastAsia="Cordia New" w:hAnsi="Angsana New" w:cs="Angsana New"/>
          <w:spacing w:val="-4"/>
          <w:lang w:val="en-US"/>
        </w:rPr>
        <w:t>0</w:t>
      </w:r>
      <w:r w:rsidR="00F37FD7" w:rsidRPr="00F37FD7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F37FD7" w:rsidRPr="00F37FD7">
        <w:rPr>
          <w:rFonts w:ascii="Angsana New" w:eastAsia="Cordia New" w:hAnsi="Angsana New" w:cs="Angsana New" w:hint="cs"/>
          <w:spacing w:val="-4"/>
          <w:cs/>
          <w:lang w:val="en-US"/>
        </w:rPr>
        <w:t>ม</w:t>
      </w:r>
      <w:r w:rsidR="000A1816">
        <w:rPr>
          <w:rFonts w:ascii="Angsana New" w:eastAsia="Cordia New" w:hAnsi="Angsana New" w:cs="Angsana New" w:hint="cs"/>
          <w:spacing w:val="-4"/>
          <w:cs/>
          <w:lang w:val="en-US"/>
        </w:rPr>
        <w:t>ิถุนายน</w:t>
      </w:r>
      <w:r w:rsidR="00F37FD7" w:rsidRPr="00F37FD7">
        <w:rPr>
          <w:rFonts w:ascii="Angsana New" w:eastAsia="Cordia New" w:hAnsi="Angsana New" w:cs="Angsana New"/>
          <w:spacing w:val="-4"/>
          <w:cs/>
          <w:lang w:val="en-US"/>
        </w:rPr>
        <w:t xml:space="preserve"> </w:t>
      </w:r>
      <w:r w:rsidR="00F37FD7" w:rsidRPr="00F37FD7">
        <w:rPr>
          <w:rFonts w:ascii="Angsana New" w:eastAsia="Cordia New" w:hAnsi="Angsana New" w:cs="Angsana New"/>
          <w:spacing w:val="-4"/>
          <w:lang w:val="en-US"/>
        </w:rPr>
        <w:t xml:space="preserve">2566 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>มีจำนวนเงินรวม</w:t>
      </w:r>
      <w:r w:rsidRPr="007B7268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0B01B7">
        <w:rPr>
          <w:rFonts w:ascii="Angsana New" w:eastAsia="Cordia New" w:hAnsi="Angsana New" w:cs="Angsana New"/>
          <w:spacing w:val="-4"/>
          <w:lang w:val="en-US"/>
        </w:rPr>
        <w:t>1</w:t>
      </w:r>
      <w:r w:rsidR="007F3AA5">
        <w:rPr>
          <w:rFonts w:ascii="Angsana New" w:eastAsia="Cordia New" w:hAnsi="Angsana New" w:cs="Angsana New"/>
          <w:spacing w:val="-4"/>
          <w:lang w:val="en-US"/>
        </w:rPr>
        <w:t>9</w:t>
      </w:r>
      <w:r w:rsidR="00B6264A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 xml:space="preserve">ล้านบาท </w:t>
      </w:r>
      <w:r w:rsidRPr="007B7268">
        <w:rPr>
          <w:rFonts w:ascii="Angsana New" w:eastAsia="Cordia New" w:hAnsi="Angsana New" w:cs="Angsana New"/>
          <w:i/>
          <w:iCs/>
          <w:spacing w:val="-4"/>
          <w:cs/>
          <w:lang w:val="en-US"/>
        </w:rPr>
        <w:t>(</w:t>
      </w:r>
      <w:r>
        <w:rPr>
          <w:rFonts w:asciiTheme="majorBidi" w:eastAsia="CG Times (W1)" w:hAnsiTheme="majorBidi" w:cstheme="majorBidi"/>
          <w:i/>
          <w:iCs/>
        </w:rPr>
        <w:t xml:space="preserve">31 </w:t>
      </w:r>
      <w:r w:rsidRPr="00283726">
        <w:rPr>
          <w:rFonts w:asciiTheme="majorBidi" w:eastAsia="CG Times (W1)" w:hAnsiTheme="majorBidi" w:cstheme="majorBidi"/>
          <w:i/>
          <w:iCs/>
          <w:cs/>
        </w:rPr>
        <w:t xml:space="preserve">ธันวาคม </w:t>
      </w:r>
      <w:r>
        <w:rPr>
          <w:rFonts w:asciiTheme="majorBidi" w:eastAsia="CG Times (W1)" w:hAnsiTheme="majorBidi" w:cstheme="majorBidi"/>
          <w:i/>
          <w:iCs/>
        </w:rPr>
        <w:t>256</w:t>
      </w:r>
      <w:r w:rsidR="00F37FD7">
        <w:rPr>
          <w:rFonts w:asciiTheme="majorBidi" w:eastAsia="CG Times (W1)" w:hAnsiTheme="majorBidi" w:cstheme="majorBidi" w:hint="cs"/>
          <w:i/>
          <w:iCs/>
          <w:cs/>
        </w:rPr>
        <w:t>5</w:t>
      </w:r>
      <w:r w:rsidRPr="00283726">
        <w:rPr>
          <w:rFonts w:asciiTheme="majorBidi" w:eastAsia="CG Times (W1)" w:hAnsiTheme="majorBidi" w:cstheme="majorBidi"/>
          <w:i/>
          <w:iCs/>
        </w:rPr>
        <w:t xml:space="preserve">: </w:t>
      </w:r>
      <w:r>
        <w:rPr>
          <w:rFonts w:asciiTheme="majorBidi" w:eastAsia="CG Times (W1)" w:hAnsiTheme="majorBidi" w:cstheme="majorBidi"/>
          <w:i/>
          <w:iCs/>
        </w:rPr>
        <w:t xml:space="preserve">15 </w:t>
      </w:r>
      <w:r w:rsidRPr="00283726">
        <w:rPr>
          <w:rFonts w:asciiTheme="majorBidi" w:eastAsia="CG Times (W1)" w:hAnsiTheme="majorBidi" w:cstheme="majorBidi"/>
          <w:i/>
          <w:iCs/>
          <w:cs/>
        </w:rPr>
        <w:t>ล้านบาท)</w:t>
      </w:r>
    </w:p>
    <w:p w14:paraId="7B3C59A5" w14:textId="77777777" w:rsidR="003B3F1D" w:rsidRPr="00F41DAA" w:rsidRDefault="003B3F1D" w:rsidP="003B3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7"/>
        <w:jc w:val="thaiDistribute"/>
        <w:rPr>
          <w:rFonts w:asciiTheme="majorBidi" w:eastAsia="CG Times (W1)" w:hAnsiTheme="majorBidi" w:cstheme="majorBidi"/>
          <w:sz w:val="30"/>
          <w:szCs w:val="30"/>
        </w:rPr>
      </w:pPr>
    </w:p>
    <w:p w14:paraId="5547FC7C" w14:textId="569052A0" w:rsidR="003B3F1D" w:rsidRDefault="003B3F1D" w:rsidP="008E0467">
      <w:pPr>
        <w:pStyle w:val="a"/>
        <w:numPr>
          <w:ilvl w:val="0"/>
          <w:numId w:val="11"/>
        </w:numPr>
        <w:tabs>
          <w:tab w:val="clear" w:pos="1080"/>
        </w:tabs>
        <w:jc w:val="thaiDistribute"/>
        <w:rPr>
          <w:rFonts w:ascii="Angsana New" w:eastAsia="Cordia New" w:hAnsi="Angsana New" w:cs="Angsana New"/>
          <w:lang w:val="en-US"/>
        </w:rPr>
      </w:pPr>
      <w:r w:rsidRPr="00C20284">
        <w:rPr>
          <w:rFonts w:ascii="Angsana New" w:eastAsia="Cordia New" w:hAnsi="Angsana New" w:cs="Angsana New"/>
          <w:spacing w:val="-4"/>
          <w:cs/>
          <w:lang w:val="en-US"/>
        </w:rPr>
        <w:t>บริษัทและบริษัทย่อยบางแห่งมีภาระผูกพันจากการที่สถาบันการเงินบางแห่งออกหนังสือค้ำประกันบริษัทและบริษัทย่อยดังกล่าวต่อหน่วยงานราชการและอื่นๆ เป็นจำนวนเงิน</w:t>
      </w:r>
      <w:r w:rsidRPr="00855744">
        <w:rPr>
          <w:rFonts w:ascii="Angsana New" w:eastAsia="Cordia New" w:hAnsi="Angsana New" w:cs="Angsana New"/>
          <w:spacing w:val="-4"/>
          <w:cs/>
          <w:lang w:val="en-US"/>
        </w:rPr>
        <w:t>รวม</w:t>
      </w:r>
      <w:r w:rsidR="00B6264A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EB0833">
        <w:rPr>
          <w:rFonts w:ascii="Angsana New" w:eastAsia="Cordia New" w:hAnsi="Angsana New" w:cs="Angsana New"/>
          <w:spacing w:val="-4"/>
          <w:lang w:val="en-US"/>
        </w:rPr>
        <w:t>8</w:t>
      </w:r>
      <w:r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Pr="00855744">
        <w:rPr>
          <w:rFonts w:ascii="Angsana New" w:eastAsia="Cordia New" w:hAnsi="Angsana New" w:cs="Angsana New"/>
          <w:spacing w:val="-4"/>
          <w:cs/>
          <w:lang w:val="en-US"/>
        </w:rPr>
        <w:t>ล้านบาท</w:t>
      </w:r>
      <w:r w:rsidRPr="00367ADF">
        <w:rPr>
          <w:rFonts w:ascii="Angsana New" w:eastAsia="Cordia New" w:hAnsi="Angsana New" w:cs="Angsana New"/>
          <w:spacing w:val="-4"/>
          <w:cs/>
          <w:lang w:val="en-US"/>
        </w:rPr>
        <w:t xml:space="preserve"> และ</w:t>
      </w:r>
      <w:r w:rsidR="00B6264A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6169E1">
        <w:rPr>
          <w:rFonts w:ascii="Angsana New" w:eastAsia="Cordia New" w:hAnsi="Angsana New" w:cs="Angsana New"/>
          <w:spacing w:val="-4"/>
          <w:lang w:val="en-US"/>
        </w:rPr>
        <w:t>189</w:t>
      </w:r>
      <w:r w:rsidRPr="00C20284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Pr="00C20284">
        <w:rPr>
          <w:rFonts w:ascii="Angsana New" w:eastAsia="Cordia New" w:hAnsi="Angsana New" w:cs="Angsana New"/>
          <w:cs/>
          <w:lang w:val="en-US"/>
        </w:rPr>
        <w:t>ล้านบาท</w:t>
      </w:r>
      <w:r w:rsidRPr="00C20284">
        <w:rPr>
          <w:rFonts w:ascii="Angsana New" w:eastAsia="Cordia New" w:hAnsi="Angsana New" w:cs="Angsana New"/>
          <w:lang w:val="en-US"/>
        </w:rPr>
        <w:t xml:space="preserve"> </w:t>
      </w:r>
      <w:r w:rsidRPr="00C20284">
        <w:rPr>
          <w:rFonts w:ascii="Angsana New" w:eastAsia="Cordia New" w:hAnsi="Angsana New" w:cs="Angsana New"/>
          <w:cs/>
          <w:lang w:val="en-US"/>
        </w:rPr>
        <w:t xml:space="preserve">ตามลำดับ </w:t>
      </w:r>
      <w:r w:rsidRPr="00C20284">
        <w:rPr>
          <w:rFonts w:ascii="Angsana New" w:eastAsia="Cordia New" w:hAnsi="Angsana New" w:cs="Angsana New"/>
          <w:i/>
          <w:iCs/>
          <w:cs/>
          <w:lang w:val="en-US"/>
        </w:rPr>
        <w:t>(</w:t>
      </w:r>
      <w:r>
        <w:rPr>
          <w:rFonts w:asciiTheme="majorBidi" w:eastAsia="CG Times (W1)" w:hAnsiTheme="majorBidi" w:cs="Angsana New"/>
          <w:i/>
          <w:iCs/>
          <w:spacing w:val="-4"/>
          <w:lang w:val="en-US"/>
        </w:rPr>
        <w:t xml:space="preserve">31 </w:t>
      </w:r>
      <w:r w:rsidRPr="0045523B">
        <w:rPr>
          <w:rFonts w:asciiTheme="majorBidi" w:eastAsia="CG Times (W1)" w:hAnsiTheme="majorBidi" w:cs="Angsana New" w:hint="cs"/>
          <w:i/>
          <w:iCs/>
          <w:spacing w:val="-4"/>
          <w:cs/>
          <w:lang w:val="en-US"/>
        </w:rPr>
        <w:t>ธันวาคม</w:t>
      </w:r>
      <w:r>
        <w:rPr>
          <w:rFonts w:asciiTheme="majorBidi" w:eastAsia="CG Times (W1)" w:hAnsiTheme="majorBidi" w:cs="Angsana New"/>
          <w:i/>
          <w:iCs/>
          <w:spacing w:val="-4"/>
          <w:lang w:val="en-US"/>
        </w:rPr>
        <w:t xml:space="preserve"> 256</w:t>
      </w:r>
      <w:r w:rsidR="00B22F74">
        <w:rPr>
          <w:rFonts w:asciiTheme="majorBidi" w:eastAsia="CG Times (W1)" w:hAnsiTheme="majorBidi" w:cs="Angsana New"/>
          <w:i/>
          <w:iCs/>
          <w:spacing w:val="-4"/>
          <w:lang w:val="en-US"/>
        </w:rPr>
        <w:t>5</w:t>
      </w:r>
      <w:r w:rsidRPr="00C20284">
        <w:rPr>
          <w:rFonts w:ascii="Angsana New" w:eastAsia="Cordia New" w:hAnsi="Angsana New" w:cs="Angsana New"/>
          <w:i/>
          <w:iCs/>
          <w:lang w:val="en-US"/>
        </w:rPr>
        <w:t xml:space="preserve">: </w:t>
      </w:r>
      <w:r w:rsidRPr="009711B9">
        <w:rPr>
          <w:rFonts w:ascii="Angsana New" w:eastAsia="Cordia New" w:hAnsi="Angsana New" w:cs="Angsana New"/>
          <w:i/>
          <w:iCs/>
          <w:lang w:val="en-US"/>
        </w:rPr>
        <w:t>1</w:t>
      </w:r>
      <w:r>
        <w:rPr>
          <w:rFonts w:ascii="Angsana New" w:eastAsia="Cordia New" w:hAnsi="Angsana New" w:cs="Angsana New"/>
          <w:i/>
          <w:iCs/>
          <w:lang w:val="en-US"/>
        </w:rPr>
        <w:t>1</w:t>
      </w:r>
      <w:r w:rsidRPr="00C20284">
        <w:rPr>
          <w:rFonts w:ascii="Angsana New" w:eastAsia="Cordia New" w:hAnsi="Angsana New" w:cs="Angsana New"/>
          <w:i/>
          <w:iCs/>
          <w:lang w:val="en-US"/>
        </w:rPr>
        <w:t xml:space="preserve"> </w:t>
      </w:r>
      <w:r w:rsidRPr="00C20284">
        <w:rPr>
          <w:rFonts w:ascii="Angsana New" w:eastAsia="Cordia New" w:hAnsi="Angsana New" w:cs="Angsana New"/>
          <w:i/>
          <w:iCs/>
          <w:cs/>
          <w:lang w:val="en-US"/>
        </w:rPr>
        <w:t xml:space="preserve">ล้านบาท และ </w:t>
      </w:r>
      <w:r w:rsidR="00B22F74">
        <w:rPr>
          <w:rFonts w:ascii="Angsana New" w:eastAsia="Cordia New" w:hAnsi="Angsana New" w:cs="Angsana New"/>
          <w:i/>
          <w:iCs/>
          <w:lang w:val="en-US"/>
        </w:rPr>
        <w:t>193</w:t>
      </w:r>
      <w:r w:rsidRPr="00C20284">
        <w:rPr>
          <w:rFonts w:ascii="Angsana New" w:eastAsia="Cordia New" w:hAnsi="Angsana New" w:cs="Angsana New"/>
          <w:i/>
          <w:iCs/>
          <w:lang w:val="en-US"/>
        </w:rPr>
        <w:t xml:space="preserve"> </w:t>
      </w:r>
      <w:r w:rsidRPr="00C20284">
        <w:rPr>
          <w:rFonts w:ascii="Angsana New" w:eastAsia="Cordia New" w:hAnsi="Angsana New" w:cs="Angsana New"/>
          <w:i/>
          <w:iCs/>
          <w:cs/>
          <w:lang w:val="en-US"/>
        </w:rPr>
        <w:t>ล้านบาท ตามลำดับ)</w:t>
      </w:r>
      <w:r w:rsidRPr="00C20284">
        <w:rPr>
          <w:rFonts w:ascii="Angsana New" w:eastAsia="Cordia New" w:hAnsi="Angsana New" w:cs="Angsana New"/>
          <w:cs/>
          <w:lang w:val="en-US"/>
        </w:rPr>
        <w:t xml:space="preserve"> หนังสือค้ำประกันเหล่านี้</w:t>
      </w:r>
      <w:r w:rsidR="00212C1B">
        <w:rPr>
          <w:rFonts w:ascii="Angsana New" w:eastAsia="Cordia New" w:hAnsi="Angsana New" w:cs="Angsana New"/>
          <w:cs/>
          <w:lang w:val="en-US"/>
        </w:rPr>
        <w:br/>
      </w:r>
      <w:r w:rsidRPr="00C20284">
        <w:rPr>
          <w:rFonts w:ascii="Angsana New" w:eastAsia="Cordia New" w:hAnsi="Angsana New" w:cs="Angsana New"/>
          <w:cs/>
          <w:lang w:val="en-US"/>
        </w:rPr>
        <w:t>ส่วนใหญ่เป็นการค้ำประกัน</w:t>
      </w:r>
      <w:r w:rsidRPr="000B7F2E">
        <w:rPr>
          <w:rFonts w:ascii="Angsana New" w:eastAsia="Cordia New" w:hAnsi="Angsana New" w:cs="Angsana New" w:hint="cs"/>
          <w:cs/>
          <w:lang w:val="en-US"/>
        </w:rPr>
        <w:t>การขายสินค้า</w:t>
      </w:r>
      <w:r w:rsidRPr="000B7F2E">
        <w:rPr>
          <w:rFonts w:ascii="Angsana New" w:eastAsia="Cordia New" w:hAnsi="Angsana New" w:cs="Angsana New"/>
          <w:cs/>
          <w:lang w:val="en-US"/>
        </w:rPr>
        <w:t xml:space="preserve"> </w:t>
      </w:r>
      <w:r w:rsidRPr="00C20284">
        <w:rPr>
          <w:rFonts w:ascii="Angsana New" w:eastAsia="Cordia New" w:hAnsi="Angsana New" w:cs="Angsana New"/>
          <w:cs/>
          <w:lang w:val="en-US"/>
        </w:rPr>
        <w:t xml:space="preserve">ค่าภาษี </w:t>
      </w:r>
      <w:r w:rsidRPr="000B7F2E">
        <w:rPr>
          <w:rFonts w:ascii="Angsana New" w:eastAsia="Cordia New" w:hAnsi="Angsana New" w:cs="Angsana New" w:hint="cs"/>
          <w:cs/>
          <w:lang w:val="en-US"/>
        </w:rPr>
        <w:t>และ</w:t>
      </w:r>
      <w:r w:rsidRPr="00C20284">
        <w:rPr>
          <w:rFonts w:ascii="Angsana New" w:eastAsia="Cordia New" w:hAnsi="Angsana New" w:cs="Angsana New"/>
          <w:cs/>
          <w:lang w:val="en-US"/>
        </w:rPr>
        <w:t>ค่าอากรต่างๆ</w:t>
      </w:r>
    </w:p>
    <w:p w14:paraId="5BEF4DD1" w14:textId="77777777" w:rsidR="00395737" w:rsidRPr="00395737" w:rsidRDefault="00395737" w:rsidP="00395737">
      <w:pPr>
        <w:pStyle w:val="ListParagraph"/>
        <w:rPr>
          <w:rFonts w:ascii="Angsana New" w:eastAsia="Cordia New" w:hAnsi="Angsana New" w:cs="Angsana New"/>
          <w:sz w:val="30"/>
          <w:szCs w:val="30"/>
        </w:rPr>
      </w:pPr>
    </w:p>
    <w:p w14:paraId="1908B131" w14:textId="5D7C508F" w:rsidR="00F1014A" w:rsidRPr="00283726" w:rsidRDefault="00294F94" w:rsidP="00F60850">
      <w:pPr>
        <w:pStyle w:val="BodyText2"/>
        <w:ind w:left="1080" w:right="6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3847E8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F1014A" w:rsidRPr="00283726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F1014A" w:rsidRPr="00283726">
        <w:rPr>
          <w:rFonts w:asciiTheme="majorBidi" w:hAnsiTheme="majorBidi" w:cstheme="majorBidi"/>
          <w:b/>
          <w:bCs/>
          <w:sz w:val="30"/>
          <w:szCs w:val="30"/>
          <w:cs/>
        </w:rPr>
        <w:tab/>
        <w:t>เลตเตอร์ออฟเครดิต</w:t>
      </w:r>
    </w:p>
    <w:p w14:paraId="7D826C94" w14:textId="77777777" w:rsidR="00F1014A" w:rsidRPr="00164CCD" w:rsidRDefault="00F1014A" w:rsidP="000429AC">
      <w:pPr>
        <w:pStyle w:val="BodyText2"/>
        <w:ind w:left="1080" w:right="63" w:hanging="538"/>
        <w:jc w:val="thaiDistribute"/>
        <w:rPr>
          <w:rFonts w:asciiTheme="majorBidi" w:hAnsiTheme="majorBidi" w:cstheme="majorBidi"/>
          <w:sz w:val="30"/>
          <w:szCs w:val="30"/>
        </w:rPr>
      </w:pPr>
    </w:p>
    <w:p w14:paraId="0F8C6A6C" w14:textId="3FB1E4AB" w:rsidR="002C1FB9" w:rsidRPr="007D4E3C" w:rsidRDefault="00F1014A" w:rsidP="008E0467">
      <w:pPr>
        <w:pStyle w:val="BodyText2"/>
        <w:ind w:left="1080" w:firstLine="0"/>
        <w:jc w:val="thaiDistribute"/>
        <w:rPr>
          <w:rFonts w:ascii="Angsana New" w:eastAsia="CG Times (W1)" w:hAnsi="Angsana New" w:cs="Angsana New"/>
          <w:i/>
          <w:iCs/>
          <w:sz w:val="30"/>
          <w:szCs w:val="30"/>
        </w:rPr>
      </w:pPr>
      <w:r w:rsidRPr="007D4E3C">
        <w:rPr>
          <w:rFonts w:ascii="Angsana New" w:eastAsia="Cordia New" w:hAnsi="Angsana New" w:cs="Angsana New"/>
          <w:spacing w:val="-4"/>
          <w:sz w:val="30"/>
          <w:szCs w:val="30"/>
          <w:cs/>
        </w:rPr>
        <w:t>บริษัทย่อยบางแห่งมีภาระผูกพัน</w:t>
      </w:r>
      <w:r w:rsidR="0085319D" w:rsidRPr="007D4E3C">
        <w:rPr>
          <w:rFonts w:ascii="Angsana New" w:eastAsia="Cordia New" w:hAnsi="Angsana New" w:cs="Angsana New"/>
          <w:spacing w:val="-4"/>
          <w:sz w:val="30"/>
          <w:szCs w:val="30"/>
          <w:cs/>
        </w:rPr>
        <w:t>ภายใต้</w:t>
      </w:r>
      <w:r w:rsidRPr="007D4E3C">
        <w:rPr>
          <w:rFonts w:ascii="Angsana New" w:eastAsia="Cordia New" w:hAnsi="Angsana New" w:cs="Angsana New"/>
          <w:spacing w:val="-4"/>
          <w:sz w:val="30"/>
          <w:szCs w:val="30"/>
          <w:cs/>
        </w:rPr>
        <w:t>เลตเตอร์ออฟเครดิตที่ออกแล้วเป็นจำนวนเงินรวม</w:t>
      </w:r>
      <w:r w:rsidR="001D724A" w:rsidRPr="007D4E3C">
        <w:rPr>
          <w:rFonts w:ascii="Angsana New" w:eastAsia="Cordia New" w:hAnsi="Angsana New" w:cs="Angsana New"/>
          <w:spacing w:val="-4"/>
          <w:sz w:val="30"/>
          <w:szCs w:val="30"/>
        </w:rPr>
        <w:t xml:space="preserve"> 1,213 </w:t>
      </w:r>
      <w:r w:rsidR="005832D2" w:rsidRPr="007D4E3C">
        <w:rPr>
          <w:rFonts w:ascii="Angsana New" w:eastAsia="Cordia New" w:hAnsi="Angsana New" w:cs="Angsana New"/>
          <w:spacing w:val="-4"/>
          <w:sz w:val="30"/>
          <w:szCs w:val="30"/>
          <w:cs/>
        </w:rPr>
        <w:t>ล้านบาท</w:t>
      </w:r>
      <w:r w:rsidR="004A63AD" w:rsidRPr="007D4E3C">
        <w:rPr>
          <w:rFonts w:ascii="Angsana New" w:hAnsi="Angsana New" w:cs="Angsana New"/>
          <w:sz w:val="30"/>
          <w:szCs w:val="30"/>
        </w:rPr>
        <w:br/>
      </w:r>
      <w:r w:rsidRPr="007D4E3C">
        <w:rPr>
          <w:rFonts w:ascii="Angsana New" w:eastAsia="CG Times (W1)" w:hAnsi="Angsana New" w:cs="Angsana New"/>
          <w:i/>
          <w:iCs/>
          <w:sz w:val="30"/>
          <w:szCs w:val="30"/>
          <w:cs/>
        </w:rPr>
        <w:t>(</w:t>
      </w:r>
      <w:r w:rsidR="00AB2614" w:rsidRPr="007D4E3C">
        <w:rPr>
          <w:rFonts w:ascii="Angsana New" w:eastAsia="CG Times (W1)" w:hAnsi="Angsana New" w:cs="Angsana New"/>
          <w:i/>
          <w:iCs/>
          <w:sz w:val="30"/>
          <w:szCs w:val="30"/>
        </w:rPr>
        <w:t>31</w:t>
      </w:r>
      <w:r w:rsidR="000A3B65" w:rsidRPr="007D4E3C">
        <w:rPr>
          <w:rFonts w:ascii="Angsana New" w:eastAsia="CG Times (W1)" w:hAnsi="Angsana New" w:cs="Angsana New"/>
          <w:i/>
          <w:iCs/>
          <w:sz w:val="30"/>
          <w:szCs w:val="30"/>
        </w:rPr>
        <w:t xml:space="preserve"> </w:t>
      </w:r>
      <w:r w:rsidR="00DA236A" w:rsidRPr="007D4E3C">
        <w:rPr>
          <w:rFonts w:ascii="Angsana New" w:eastAsia="CG Times (W1)" w:hAnsi="Angsana New" w:cs="Angsana New"/>
          <w:i/>
          <w:iCs/>
          <w:sz w:val="30"/>
          <w:szCs w:val="30"/>
          <w:cs/>
        </w:rPr>
        <w:t>ธันวาคม</w:t>
      </w:r>
      <w:r w:rsidR="000A3B65" w:rsidRPr="007D4E3C">
        <w:rPr>
          <w:rFonts w:ascii="Angsana New" w:eastAsia="CG Times (W1)" w:hAnsi="Angsana New" w:cs="Angsana New"/>
          <w:i/>
          <w:iCs/>
          <w:sz w:val="30"/>
          <w:szCs w:val="30"/>
        </w:rPr>
        <w:t xml:space="preserve"> </w:t>
      </w:r>
      <w:r w:rsidR="00AB2614" w:rsidRPr="007D4E3C">
        <w:rPr>
          <w:rFonts w:ascii="Angsana New" w:eastAsia="CG Times (W1)" w:hAnsi="Angsana New" w:cs="Angsana New"/>
          <w:i/>
          <w:iCs/>
          <w:sz w:val="30"/>
          <w:szCs w:val="30"/>
        </w:rPr>
        <w:t>256</w:t>
      </w:r>
      <w:r w:rsidR="00A7467E" w:rsidRPr="007D4E3C">
        <w:rPr>
          <w:rFonts w:ascii="Angsana New" w:eastAsia="CG Times (W1)" w:hAnsi="Angsana New" w:cs="Angsana New"/>
          <w:i/>
          <w:iCs/>
          <w:sz w:val="30"/>
          <w:szCs w:val="30"/>
        </w:rPr>
        <w:t>5</w:t>
      </w:r>
      <w:r w:rsidR="000A3B65" w:rsidRPr="007D4E3C">
        <w:rPr>
          <w:rFonts w:ascii="Angsana New" w:eastAsia="CG Times (W1)" w:hAnsi="Angsana New" w:cs="Angsana New"/>
          <w:i/>
          <w:iCs/>
          <w:sz w:val="30"/>
          <w:szCs w:val="30"/>
        </w:rPr>
        <w:t xml:space="preserve">: </w:t>
      </w:r>
      <w:r w:rsidR="00A7467E" w:rsidRPr="007D4E3C">
        <w:rPr>
          <w:rFonts w:ascii="Angsana New" w:eastAsia="CG Times (W1)" w:hAnsi="Angsana New" w:cs="Angsana New"/>
          <w:i/>
          <w:iCs/>
          <w:sz w:val="30"/>
          <w:szCs w:val="30"/>
        </w:rPr>
        <w:t>1,994</w:t>
      </w:r>
      <w:r w:rsidR="00A97C6D" w:rsidRPr="007D4E3C">
        <w:rPr>
          <w:rFonts w:ascii="Angsana New" w:eastAsia="CG Times (W1)" w:hAnsi="Angsana New" w:cs="Angsana New"/>
          <w:i/>
          <w:iCs/>
          <w:sz w:val="30"/>
          <w:szCs w:val="30"/>
        </w:rPr>
        <w:t xml:space="preserve"> </w:t>
      </w:r>
      <w:r w:rsidR="0088679E" w:rsidRPr="007D4E3C">
        <w:rPr>
          <w:rFonts w:ascii="Angsana New" w:eastAsia="CG Times (W1)" w:hAnsi="Angsana New" w:cs="Angsana New"/>
          <w:i/>
          <w:iCs/>
          <w:sz w:val="30"/>
          <w:szCs w:val="30"/>
          <w:cs/>
        </w:rPr>
        <w:t>ล้านบา</w:t>
      </w:r>
      <w:r w:rsidR="00DF3DC6" w:rsidRPr="007D4E3C">
        <w:rPr>
          <w:rFonts w:ascii="Angsana New" w:eastAsia="CG Times (W1)" w:hAnsi="Angsana New" w:cs="Angsana New"/>
          <w:i/>
          <w:iCs/>
          <w:sz w:val="30"/>
          <w:szCs w:val="30"/>
          <w:cs/>
        </w:rPr>
        <w:t>ท</w:t>
      </w:r>
      <w:r w:rsidRPr="007D4E3C">
        <w:rPr>
          <w:rFonts w:ascii="Angsana New" w:eastAsia="CG Times (W1)" w:hAnsi="Angsana New" w:cs="Angsana New"/>
          <w:i/>
          <w:iCs/>
          <w:sz w:val="30"/>
          <w:szCs w:val="30"/>
          <w:cs/>
        </w:rPr>
        <w:t>)</w:t>
      </w:r>
    </w:p>
    <w:p w14:paraId="7CD917BE" w14:textId="77777777" w:rsidR="00881625" w:rsidRPr="00881625" w:rsidRDefault="00881625" w:rsidP="004A63AD">
      <w:pPr>
        <w:pStyle w:val="BodyText2"/>
        <w:ind w:left="1080" w:right="-27" w:firstLine="0"/>
        <w:jc w:val="thaiDistribute"/>
        <w:rPr>
          <w:rFonts w:asciiTheme="majorBidi" w:eastAsia="CG Times (W1)" w:hAnsiTheme="majorBidi" w:cstheme="majorBidi"/>
          <w:sz w:val="30"/>
          <w:szCs w:val="30"/>
        </w:rPr>
      </w:pPr>
    </w:p>
    <w:p w14:paraId="330133CF" w14:textId="6E90E6FD" w:rsidR="003645D7" w:rsidRPr="00283726" w:rsidRDefault="00294F94" w:rsidP="00F60850">
      <w:pPr>
        <w:pStyle w:val="BodyText2"/>
        <w:ind w:left="108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3847E8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F1014A" w:rsidRPr="00283726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F1014A" w:rsidRPr="00283726">
        <w:rPr>
          <w:rFonts w:asciiTheme="majorBidi" w:hAnsiTheme="majorBidi" w:cstheme="majorBidi"/>
          <w:b/>
          <w:bCs/>
          <w:sz w:val="30"/>
          <w:szCs w:val="30"/>
        </w:rPr>
        <w:tab/>
      </w:r>
      <w:r w:rsidR="00EA52E9" w:rsidRPr="00EA52E9">
        <w:rPr>
          <w:rFonts w:asciiTheme="majorBidi" w:hAnsiTheme="majorBidi" w:cs="Angsana New" w:hint="cs"/>
          <w:b/>
          <w:bCs/>
          <w:sz w:val="30"/>
          <w:szCs w:val="30"/>
          <w:cs/>
        </w:rPr>
        <w:t>หนี้สินที่อาจเกิดขึ้น</w:t>
      </w:r>
    </w:p>
    <w:p w14:paraId="502D588D" w14:textId="77777777" w:rsidR="00EC4737" w:rsidRPr="00164CCD" w:rsidRDefault="00EC4737" w:rsidP="000429AC">
      <w:pPr>
        <w:pStyle w:val="BodyText2"/>
        <w:ind w:left="1080" w:hanging="53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68931C8" w14:textId="6A96AE3E" w:rsidR="00BD6C22" w:rsidRPr="005F40A6" w:rsidRDefault="00D379E3" w:rsidP="00257588">
      <w:pPr>
        <w:pStyle w:val="a"/>
        <w:tabs>
          <w:tab w:val="clear" w:pos="1080"/>
          <w:tab w:val="left" w:pos="1620"/>
        </w:tabs>
        <w:ind w:left="1125" w:right="18"/>
        <w:jc w:val="thaiDistribute"/>
        <w:rPr>
          <w:rFonts w:ascii="Angsana New" w:eastAsia="Cordia New" w:hAnsi="Angsana New" w:cs="Angsana New"/>
          <w:i/>
          <w:iCs/>
          <w:spacing w:val="-4"/>
          <w:cs/>
          <w:lang w:val="en-US"/>
        </w:rPr>
      </w:pPr>
      <w:r w:rsidRPr="00911155">
        <w:rPr>
          <w:rFonts w:ascii="Angsana New" w:eastAsia="Cordia New" w:hAnsi="Angsana New" w:cs="Angsana New"/>
          <w:cs/>
          <w:lang w:val="en-US"/>
        </w:rPr>
        <w:t>บริษัทย่อยในต่างประเทศ</w:t>
      </w:r>
      <w:r w:rsidRPr="00911155">
        <w:rPr>
          <w:rFonts w:ascii="Angsana New" w:eastAsia="Cordia New" w:hAnsi="Angsana New" w:cs="Angsana New" w:hint="cs"/>
          <w:cs/>
          <w:lang w:val="en-US"/>
        </w:rPr>
        <w:t>บาง</w:t>
      </w:r>
      <w:r w:rsidRPr="00911155">
        <w:rPr>
          <w:rFonts w:ascii="Angsana New" w:eastAsia="Cordia New" w:hAnsi="Angsana New" w:cs="Angsana New"/>
          <w:cs/>
          <w:lang w:val="en-US"/>
        </w:rPr>
        <w:t>แห่งมีภาระผูกพันจากการออกหนังสือค้ำประกันให้กับสถาบันการเงินใน</w:t>
      </w:r>
      <w:r w:rsidRPr="00C20284">
        <w:rPr>
          <w:rFonts w:ascii="Angsana New" w:eastAsia="Cordia New" w:hAnsi="Angsana New" w:cs="Angsana New"/>
          <w:spacing w:val="-4"/>
          <w:cs/>
          <w:lang w:val="en-US"/>
        </w:rPr>
        <w:t>ต่างประเทศที่ให้สินเชื่อแก่ลูกค้าในกลุ่มธุรกิจอาหารสัตว์ของบริษัทย่อยเหล่านั้นจำนวน</w:t>
      </w:r>
      <w:r w:rsidR="002E53E8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1D724A">
        <w:rPr>
          <w:rFonts w:ascii="Angsana New" w:eastAsia="Cordia New" w:hAnsi="Angsana New" w:cs="Angsana New"/>
          <w:spacing w:val="-4"/>
          <w:lang w:val="en-US"/>
        </w:rPr>
        <w:t>60</w:t>
      </w:r>
      <w:r w:rsidR="00C24FE2">
        <w:rPr>
          <w:rFonts w:ascii="Angsana New" w:eastAsia="Cordia New" w:hAnsi="Angsana New" w:cs="Angsana New"/>
          <w:spacing w:val="-4"/>
        </w:rPr>
        <w:t xml:space="preserve"> </w:t>
      </w:r>
      <w:r w:rsidRPr="00C20284">
        <w:rPr>
          <w:rFonts w:ascii="Angsana New" w:eastAsia="Cordia New" w:hAnsi="Angsana New" w:cs="Angsana New"/>
          <w:spacing w:val="-4"/>
          <w:cs/>
          <w:lang w:val="en-US"/>
        </w:rPr>
        <w:t xml:space="preserve">ล้านบาท </w:t>
      </w:r>
      <w:r w:rsidR="002E53E8">
        <w:rPr>
          <w:rFonts w:ascii="Angsana New" w:eastAsia="Cordia New" w:hAnsi="Angsana New" w:cs="Angsana New"/>
          <w:spacing w:val="-4"/>
          <w:lang w:val="en-US"/>
        </w:rPr>
        <w:br/>
      </w:r>
      <w:r w:rsidRPr="00C20284">
        <w:rPr>
          <w:rFonts w:ascii="Angsana New" w:eastAsia="Cordia New" w:hAnsi="Angsana New" w:cs="Angsana New"/>
          <w:i/>
          <w:iCs/>
          <w:spacing w:val="-4"/>
          <w:cs/>
          <w:lang w:val="en-US"/>
        </w:rPr>
        <w:t>(</w:t>
      </w:r>
      <w:r w:rsidRPr="007D4E3C">
        <w:rPr>
          <w:rFonts w:ascii="Angsana New" w:eastAsia="CG Times (W1)" w:hAnsi="Angsana New" w:cs="Angsana New"/>
          <w:i/>
          <w:iCs/>
          <w:spacing w:val="-4"/>
          <w:lang w:val="en-US"/>
        </w:rPr>
        <w:t xml:space="preserve">31 </w:t>
      </w:r>
      <w:r w:rsidRPr="007D4E3C">
        <w:rPr>
          <w:rFonts w:ascii="Angsana New" w:eastAsia="CG Times (W1)" w:hAnsi="Angsana New" w:cs="Angsana New" w:hint="cs"/>
          <w:i/>
          <w:iCs/>
          <w:spacing w:val="-4"/>
          <w:cs/>
          <w:lang w:val="en-US"/>
        </w:rPr>
        <w:t>ธันวาคม</w:t>
      </w:r>
      <w:r w:rsidRPr="007D4E3C">
        <w:rPr>
          <w:rFonts w:ascii="Angsana New" w:eastAsia="CG Times (W1)" w:hAnsi="Angsana New" w:cs="Angsana New"/>
          <w:i/>
          <w:iCs/>
          <w:spacing w:val="-4"/>
          <w:lang w:val="en-US"/>
        </w:rPr>
        <w:t xml:space="preserve"> 2565</w:t>
      </w:r>
      <w:r w:rsidRPr="00C20284">
        <w:rPr>
          <w:rFonts w:ascii="Angsana New" w:eastAsia="Cordia New" w:hAnsi="Angsana New" w:cs="Angsana New"/>
          <w:i/>
          <w:iCs/>
          <w:spacing w:val="-4"/>
          <w:lang w:val="en-US"/>
        </w:rPr>
        <w:t>:</w:t>
      </w:r>
      <w:r w:rsidRPr="00C20284">
        <w:rPr>
          <w:rFonts w:ascii="Angsana New" w:eastAsia="Cordia New" w:hAnsi="Angsana New" w:cs="Angsana New"/>
          <w:i/>
          <w:iCs/>
          <w:spacing w:val="-4"/>
          <w:cs/>
          <w:lang w:val="en-US"/>
        </w:rPr>
        <w:t xml:space="preserve"> </w:t>
      </w:r>
      <w:r w:rsidR="005206C6">
        <w:rPr>
          <w:rFonts w:ascii="Angsana New" w:eastAsia="Cordia New" w:hAnsi="Angsana New" w:cs="Angsana New"/>
          <w:i/>
          <w:iCs/>
          <w:spacing w:val="-4"/>
          <w:lang w:val="en-US"/>
        </w:rPr>
        <w:t>116</w:t>
      </w:r>
      <w:r>
        <w:rPr>
          <w:rFonts w:ascii="Angsana New" w:eastAsia="Cordia New" w:hAnsi="Angsana New" w:cs="Angsana New"/>
          <w:i/>
          <w:iCs/>
          <w:spacing w:val="-4"/>
          <w:lang w:val="en-US"/>
        </w:rPr>
        <w:t xml:space="preserve"> </w:t>
      </w:r>
      <w:r w:rsidRPr="00C20284">
        <w:rPr>
          <w:rFonts w:ascii="Angsana New" w:eastAsia="Cordia New" w:hAnsi="Angsana New" w:cs="Angsana New"/>
          <w:i/>
          <w:iCs/>
          <w:spacing w:val="-4"/>
          <w:cs/>
          <w:lang w:val="en-US"/>
        </w:rPr>
        <w:t>ล้านบาท)</w:t>
      </w:r>
    </w:p>
    <w:p w14:paraId="3210115A" w14:textId="77777777" w:rsidR="00257588" w:rsidRDefault="00257588" w:rsidP="00221B93">
      <w:pPr>
        <w:pStyle w:val="a"/>
        <w:tabs>
          <w:tab w:val="clear" w:pos="1080"/>
        </w:tabs>
        <w:ind w:left="1440" w:hanging="360"/>
        <w:jc w:val="thaiDistribute"/>
        <w:rPr>
          <w:rFonts w:asciiTheme="majorBidi" w:hAnsiTheme="majorBidi" w:cstheme="majorBidi"/>
          <w:b/>
          <w:bCs/>
          <w:cs/>
        </w:rPr>
      </w:pPr>
    </w:p>
    <w:p w14:paraId="2F8570CF" w14:textId="77777777" w:rsidR="00F41DAA" w:rsidRDefault="00F41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AE2B387" w14:textId="77777777" w:rsidR="001B597C" w:rsidRPr="00283726" w:rsidRDefault="00B97EA7" w:rsidP="002174D4">
      <w:pPr>
        <w:pStyle w:val="Heading8"/>
        <w:tabs>
          <w:tab w:val="left" w:pos="630"/>
        </w:tabs>
        <w:ind w:left="540" w:hanging="522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3847E8">
        <w:rPr>
          <w:rFonts w:asciiTheme="majorBidi" w:hAnsiTheme="majorBidi" w:cstheme="majorBidi"/>
          <w:sz w:val="30"/>
          <w:szCs w:val="30"/>
        </w:rPr>
        <w:t>3</w:t>
      </w:r>
      <w:r w:rsidR="001B597C" w:rsidRPr="00283726">
        <w:rPr>
          <w:rFonts w:asciiTheme="majorBidi" w:hAnsiTheme="majorBidi" w:cstheme="majorBidi"/>
          <w:sz w:val="30"/>
          <w:szCs w:val="30"/>
        </w:rPr>
        <w:tab/>
      </w:r>
      <w:r w:rsidR="00283F02">
        <w:rPr>
          <w:rFonts w:asciiTheme="majorBidi" w:hAnsiTheme="majorBidi" w:cstheme="majorBidi" w:hint="cs"/>
          <w:sz w:val="30"/>
          <w:szCs w:val="30"/>
          <w:cs/>
        </w:rPr>
        <w:t>หลัก</w:t>
      </w:r>
      <w:r w:rsidR="001B597C" w:rsidRPr="00283726">
        <w:rPr>
          <w:rFonts w:asciiTheme="majorBidi" w:hAnsiTheme="majorBidi" w:cstheme="majorBidi"/>
          <w:sz w:val="30"/>
          <w:szCs w:val="30"/>
          <w:cs/>
        </w:rPr>
        <w:t>ประกัน</w:t>
      </w:r>
      <w:r w:rsidR="009143AC">
        <w:rPr>
          <w:rFonts w:asciiTheme="majorBidi" w:hAnsiTheme="majorBidi" w:cstheme="majorBidi" w:hint="cs"/>
          <w:sz w:val="30"/>
          <w:szCs w:val="30"/>
          <w:cs/>
        </w:rPr>
        <w:t>หนี้สิน</w:t>
      </w:r>
    </w:p>
    <w:p w14:paraId="2C3DB05F" w14:textId="77777777" w:rsidR="001B597C" w:rsidRPr="00283726" w:rsidRDefault="001B597C" w:rsidP="001B597C">
      <w:pPr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5A3EFDF" w14:textId="6D4AB610" w:rsidR="001B597C" w:rsidRPr="00B30A43" w:rsidRDefault="001B597C" w:rsidP="008E0467">
      <w:pPr>
        <w:tabs>
          <w:tab w:val="clear" w:pos="454"/>
        </w:tabs>
        <w:ind w:left="540" w:right="18" w:firstLine="9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B30A43">
        <w:rPr>
          <w:rFonts w:asciiTheme="majorBidi" w:hAnsiTheme="majorBidi" w:cstheme="majorBidi"/>
          <w:spacing w:val="-4"/>
          <w:sz w:val="30"/>
          <w:szCs w:val="30"/>
          <w:cs/>
        </w:rPr>
        <w:t>ณ วันที่</w:t>
      </w:r>
      <w:r w:rsidR="00B30A43" w:rsidRPr="00B30A4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44076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D4407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มิถุนายน </w:t>
      </w:r>
      <w:r w:rsidR="00AB2614" w:rsidRPr="00AB2614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0C286F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B30A43" w:rsidRPr="00B30A4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30A43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บริษัทย่อยในต่างประเทศบางแห่งได้นำสินทรัพย์ต่างๆ</w:t>
      </w:r>
      <w:r w:rsidR="003640B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B30A43">
        <w:rPr>
          <w:rFonts w:asciiTheme="majorBidi" w:hAnsiTheme="majorBidi" w:cstheme="majorBidi"/>
          <w:spacing w:val="-4"/>
          <w:sz w:val="30"/>
          <w:szCs w:val="30"/>
          <w:cs/>
        </w:rPr>
        <w:t>ไปใช้เป็นหลักประกันการกู้ยืมเงินจากสถาบันการเงิน ซึ่งประกอบด้วย ที่ดิน อาคาร และอุปกรณ์ซึ่งมีมูลค่าสุทธิทางบัญชีเป็นจำนวนเงิน</w:t>
      </w:r>
      <w:r w:rsidR="00964A1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8056D">
        <w:rPr>
          <w:rFonts w:asciiTheme="majorBidi" w:hAnsiTheme="majorBidi" w:cstheme="majorBidi"/>
          <w:spacing w:val="-4"/>
          <w:sz w:val="30"/>
          <w:szCs w:val="30"/>
        </w:rPr>
        <w:t>16,209</w:t>
      </w:r>
      <w:r w:rsidR="003D73D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30A43">
        <w:rPr>
          <w:rFonts w:asciiTheme="majorBidi" w:hAnsiTheme="majorBidi" w:cstheme="majorBidi"/>
          <w:spacing w:val="-4"/>
          <w:sz w:val="30"/>
          <w:szCs w:val="30"/>
          <w:cs/>
        </w:rPr>
        <w:t>ล้าน</w:t>
      </w:r>
      <w:r w:rsidRPr="00B30A43">
        <w:rPr>
          <w:rFonts w:asciiTheme="majorBidi" w:hAnsiTheme="majorBidi" w:cstheme="majorBidi"/>
          <w:spacing w:val="-2"/>
          <w:sz w:val="30"/>
          <w:szCs w:val="30"/>
          <w:cs/>
        </w:rPr>
        <w:t>บาท</w:t>
      </w:r>
      <w:r w:rsidR="003D73D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A774B">
        <w:rPr>
          <w:rFonts w:asciiTheme="majorBidi" w:hAnsiTheme="majorBidi" w:cstheme="majorBidi"/>
          <w:spacing w:val="-2"/>
          <w:sz w:val="30"/>
          <w:szCs w:val="30"/>
        </w:rPr>
        <w:br/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AB2614" w:rsidRPr="00AB2614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="00B30A43" w:rsidRPr="00B30A4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AB2614" w:rsidRPr="00AB2614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0C286F">
        <w:rPr>
          <w:rFonts w:asciiTheme="majorBidi" w:hAnsiTheme="majorBidi" w:cstheme="majorBidi"/>
          <w:i/>
          <w:iCs/>
          <w:spacing w:val="-4"/>
          <w:sz w:val="30"/>
          <w:szCs w:val="30"/>
        </w:rPr>
        <w:t>5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: </w:t>
      </w:r>
      <w:r w:rsidR="00642E7E">
        <w:rPr>
          <w:rFonts w:asciiTheme="majorBidi" w:hAnsiTheme="majorBidi" w:cstheme="majorBidi"/>
          <w:i/>
          <w:iCs/>
          <w:spacing w:val="-4"/>
          <w:sz w:val="30"/>
          <w:szCs w:val="30"/>
        </w:rPr>
        <w:t>17</w:t>
      </w:r>
      <w:r w:rsidR="00901A51">
        <w:rPr>
          <w:rFonts w:asciiTheme="majorBidi" w:hAnsiTheme="majorBidi" w:cstheme="majorBidi"/>
          <w:i/>
          <w:iCs/>
          <w:spacing w:val="-4"/>
          <w:sz w:val="30"/>
          <w:szCs w:val="30"/>
        </w:rPr>
        <w:t>,</w:t>
      </w:r>
      <w:r w:rsidR="00642E7E">
        <w:rPr>
          <w:rFonts w:asciiTheme="majorBidi" w:hAnsiTheme="majorBidi" w:cstheme="majorBidi"/>
          <w:i/>
          <w:iCs/>
          <w:spacing w:val="-4"/>
          <w:sz w:val="30"/>
          <w:szCs w:val="30"/>
        </w:rPr>
        <w:t>746</w:t>
      </w:r>
      <w:r w:rsidR="00901A51" w:rsidRPr="00B30A4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  <w:r w:rsidRPr="00B30A4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สินทรัพย์หมุนเวียนและไม่หมุนเวียนซึ่งส่วนใหญ่ประกอบด้วย สินทรัพย์สิทธิการเช่า สินค้าคงเหลือ และลูกหนี้สุทธิเจ้าหนี้ ซึ่งมีมูลค่าตามบัญชีจำนวน</w:t>
      </w:r>
      <w:r w:rsidR="0018760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04C1A">
        <w:rPr>
          <w:rFonts w:asciiTheme="majorBidi" w:hAnsiTheme="majorBidi" w:cstheme="majorBidi"/>
          <w:spacing w:val="-2"/>
          <w:sz w:val="30"/>
          <w:szCs w:val="30"/>
        </w:rPr>
        <w:t>6,017</w:t>
      </w:r>
      <w:r w:rsidR="00FF0FB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30A43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AB2614" w:rsidRPr="00AB2614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ธันวาคม </w:t>
      </w:r>
      <w:r w:rsidR="00AB2614" w:rsidRPr="00AB2614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C24DC9">
        <w:rPr>
          <w:rFonts w:asciiTheme="majorBidi" w:hAnsiTheme="majorBidi" w:cstheme="majorBidi"/>
          <w:i/>
          <w:iCs/>
          <w:spacing w:val="-4"/>
          <w:sz w:val="30"/>
          <w:szCs w:val="30"/>
        </w:rPr>
        <w:t>5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: </w:t>
      </w:r>
      <w:r w:rsidR="003A72EF"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br/>
      </w:r>
      <w:r w:rsidR="00C24DC9">
        <w:rPr>
          <w:rFonts w:asciiTheme="majorBidi" w:hAnsiTheme="majorBidi" w:cstheme="majorBidi"/>
          <w:i/>
          <w:iCs/>
          <w:spacing w:val="-4"/>
          <w:sz w:val="30"/>
          <w:szCs w:val="30"/>
        </w:rPr>
        <w:t>6</w:t>
      </w:r>
      <w:r w:rsidR="00901A51">
        <w:rPr>
          <w:rFonts w:asciiTheme="majorBidi" w:hAnsiTheme="majorBidi" w:cstheme="majorBidi"/>
          <w:i/>
          <w:iCs/>
          <w:spacing w:val="-4"/>
          <w:sz w:val="30"/>
          <w:szCs w:val="30"/>
        </w:rPr>
        <w:t>,</w:t>
      </w:r>
      <w:r w:rsidR="00C24DC9">
        <w:rPr>
          <w:rFonts w:asciiTheme="majorBidi" w:hAnsiTheme="majorBidi" w:cstheme="majorBidi"/>
          <w:i/>
          <w:iCs/>
          <w:spacing w:val="-4"/>
          <w:sz w:val="30"/>
          <w:szCs w:val="30"/>
        </w:rPr>
        <w:t>743</w:t>
      </w:r>
      <w:r w:rsidR="00901A51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  <w:r w:rsidRPr="00B30A4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F26EC7" w:rsidRPr="00917111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B30A43">
        <w:rPr>
          <w:rFonts w:asciiTheme="majorBidi" w:hAnsiTheme="majorBidi" w:cstheme="majorBidi"/>
          <w:spacing w:val="-2"/>
          <w:sz w:val="30"/>
          <w:szCs w:val="30"/>
          <w:cs/>
        </w:rPr>
        <w:t>หุ้นสามัญของบริษัทย่อยในต่างประเทศซึ่งมีมูลค่ารวมประมาณ</w:t>
      </w:r>
      <w:r w:rsidR="0018760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04C1A">
        <w:rPr>
          <w:rFonts w:asciiTheme="majorBidi" w:hAnsiTheme="majorBidi" w:cstheme="majorBidi"/>
          <w:spacing w:val="-2"/>
          <w:sz w:val="30"/>
          <w:szCs w:val="30"/>
        </w:rPr>
        <w:t>2,525</w:t>
      </w:r>
      <w:r w:rsidR="00BE6AC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30A43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AB2614" w:rsidRPr="00AB2614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="00901A51"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AB2614" w:rsidRPr="00AB2614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C24DC9">
        <w:rPr>
          <w:rFonts w:asciiTheme="majorBidi" w:hAnsiTheme="majorBidi" w:cstheme="majorBidi"/>
          <w:i/>
          <w:iCs/>
          <w:spacing w:val="-4"/>
          <w:sz w:val="30"/>
          <w:szCs w:val="30"/>
        </w:rPr>
        <w:t>5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:</w:t>
      </w:r>
      <w:r w:rsidR="00117CB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C24DC9">
        <w:rPr>
          <w:rFonts w:asciiTheme="majorBidi" w:hAnsiTheme="majorBidi" w:cstheme="majorBidi"/>
          <w:i/>
          <w:iCs/>
          <w:spacing w:val="-4"/>
          <w:sz w:val="30"/>
          <w:szCs w:val="30"/>
        </w:rPr>
        <w:t>3</w:t>
      </w:r>
      <w:r w:rsidR="00117CBC">
        <w:rPr>
          <w:rFonts w:asciiTheme="majorBidi" w:hAnsiTheme="majorBidi" w:cstheme="majorBidi"/>
          <w:i/>
          <w:iCs/>
          <w:spacing w:val="-4"/>
          <w:sz w:val="30"/>
          <w:szCs w:val="30"/>
        </w:rPr>
        <w:t>,</w:t>
      </w:r>
      <w:r w:rsidR="00AB2614" w:rsidRPr="00AB2614">
        <w:rPr>
          <w:rFonts w:asciiTheme="majorBidi" w:hAnsiTheme="majorBidi" w:cstheme="majorBidi"/>
          <w:i/>
          <w:iCs/>
          <w:spacing w:val="-4"/>
          <w:sz w:val="30"/>
          <w:szCs w:val="30"/>
        </w:rPr>
        <w:t>1</w:t>
      </w:r>
      <w:r w:rsidR="00C24DC9">
        <w:rPr>
          <w:rFonts w:asciiTheme="majorBidi" w:hAnsiTheme="majorBidi" w:cstheme="majorBidi"/>
          <w:i/>
          <w:iCs/>
          <w:spacing w:val="-4"/>
          <w:sz w:val="30"/>
          <w:szCs w:val="30"/>
        </w:rPr>
        <w:t>8</w:t>
      </w:r>
      <w:r w:rsidR="00AB2614" w:rsidRPr="00AB2614">
        <w:rPr>
          <w:rFonts w:asciiTheme="majorBidi" w:hAnsiTheme="majorBidi" w:cstheme="majorBidi"/>
          <w:i/>
          <w:iCs/>
          <w:spacing w:val="-4"/>
          <w:sz w:val="30"/>
          <w:szCs w:val="30"/>
        </w:rPr>
        <w:t>2</w:t>
      </w:r>
      <w:r w:rsidR="00117CBC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</w:p>
    <w:p w14:paraId="2E20EF3F" w14:textId="435D9119" w:rsidR="006B28FB" w:rsidRDefault="006B2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  <w:lang w:val="en-GB"/>
        </w:rPr>
      </w:pPr>
    </w:p>
    <w:p w14:paraId="0BCF47AF" w14:textId="7B04AEA1" w:rsidR="00321B3F" w:rsidRPr="00283726" w:rsidRDefault="00321B3F" w:rsidP="00321B3F">
      <w:pPr>
        <w:pStyle w:val="Heading8"/>
        <w:tabs>
          <w:tab w:val="left" w:pos="63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14</w:t>
      </w:r>
      <w:r w:rsidRPr="00283726"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 w:hint="cs"/>
          <w:sz w:val="30"/>
          <w:szCs w:val="30"/>
          <w:cs/>
        </w:rPr>
        <w:t>เรื่องอื่น</w:t>
      </w:r>
    </w:p>
    <w:p w14:paraId="39620FB9" w14:textId="77777777" w:rsidR="00311465" w:rsidRDefault="00311465" w:rsidP="00311465">
      <w:pPr>
        <w:pStyle w:val="acctmergecolhdg"/>
        <w:spacing w:line="240" w:lineRule="auto"/>
        <w:ind w:left="540" w:right="45"/>
        <w:jc w:val="thaiDistribute"/>
        <w:rPr>
          <w:rFonts w:ascii="Angsana New" w:hAnsi="Angsana New" w:cs="Angsana New"/>
          <w:b w:val="0"/>
          <w:bCs/>
          <w:sz w:val="30"/>
          <w:szCs w:val="30"/>
        </w:rPr>
      </w:pPr>
    </w:p>
    <w:p w14:paraId="0E97DA1C" w14:textId="0F812765" w:rsidR="00AE5236" w:rsidRPr="00311465" w:rsidRDefault="00311465" w:rsidP="00311465">
      <w:pPr>
        <w:pStyle w:val="acctmergecolhdg"/>
        <w:spacing w:line="240" w:lineRule="auto"/>
        <w:ind w:left="540" w:right="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311465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>
        <w:rPr>
          <w:rFonts w:ascii="Angsana New" w:hAnsi="Angsana New" w:cs="Angsana New"/>
          <w:b w:val="0"/>
          <w:bCs/>
          <w:sz w:val="30"/>
          <w:szCs w:val="30"/>
        </w:rPr>
        <w:t xml:space="preserve"> 12</w:t>
      </w:r>
      <w:r w:rsidRPr="00311465">
        <w:rPr>
          <w:rFonts w:ascii="Angsana New" w:hAnsi="Angsana New" w:cs="Angsana New" w:hint="cs"/>
          <w:sz w:val="30"/>
          <w:szCs w:val="30"/>
          <w:cs/>
        </w:rPr>
        <w:t xml:space="preserve"> เมษายน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311465">
        <w:rPr>
          <w:rFonts w:ascii="Angsana New" w:hAnsi="Angsana New" w:cs="Angsana New"/>
          <w:b w:val="0"/>
          <w:bCs/>
          <w:sz w:val="30"/>
          <w:szCs w:val="30"/>
        </w:rPr>
        <w:t>256</w:t>
      </w:r>
      <w:r w:rsidR="00095E65">
        <w:rPr>
          <w:rFonts w:ascii="Angsana New" w:hAnsi="Angsana New" w:cs="Angsana New"/>
          <w:b w:val="0"/>
          <w:bCs/>
          <w:sz w:val="30"/>
          <w:szCs w:val="30"/>
        </w:rPr>
        <w:t>6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31146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9D0FF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311465">
        <w:rPr>
          <w:rFonts w:asciiTheme="majorBidi" w:hAnsiTheme="majorBidi" w:cs="Angsana New" w:hint="cs"/>
          <w:sz w:val="30"/>
          <w:szCs w:val="30"/>
          <w:cs/>
        </w:rPr>
        <w:t>ซีพีเอฟ โกลบอล ฟู้ด โซลูชั่น</w:t>
      </w:r>
      <w:r w:rsidRPr="00311465">
        <w:rPr>
          <w:rFonts w:ascii="Angsana New" w:hAnsi="Angsana New" w:cs="Angsana New" w:hint="cs"/>
          <w:sz w:val="30"/>
          <w:szCs w:val="30"/>
          <w:cs/>
        </w:rPr>
        <w:t xml:space="preserve"> จำกัด (มหาชน</w:t>
      </w:r>
      <w:r w:rsidR="005424FD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)</w:t>
      </w:r>
      <w:r w:rsidRPr="00311465">
        <w:rPr>
          <w:rFonts w:ascii="Angsana New" w:hAnsi="Angsana New" w:cs="Angsana New" w:hint="cs"/>
          <w:b w:val="0"/>
          <w:bCs/>
          <w:sz w:val="30"/>
          <w:szCs w:val="30"/>
          <w:cs/>
        </w:rPr>
        <w:t xml:space="preserve"> </w:t>
      </w:r>
      <w:r w:rsidR="005424FD" w:rsidRPr="00311465">
        <w:rPr>
          <w:rFonts w:ascii="Angsana New" w:hAnsi="Angsana New" w:cs="Angsana New" w:hint="cs"/>
          <w:sz w:val="30"/>
          <w:szCs w:val="30"/>
          <w:cs/>
        </w:rPr>
        <w:t>(</w:t>
      </w:r>
      <w:r w:rsidRPr="00311465">
        <w:rPr>
          <w:rFonts w:ascii="Angsana New" w:hAnsi="Angsana New" w:cs="Angsana New" w:hint="cs"/>
          <w:b w:val="0"/>
          <w:bCs/>
          <w:sz w:val="30"/>
          <w:szCs w:val="30"/>
          <w:cs/>
        </w:rPr>
        <w:t>“</w:t>
      </w:r>
      <w:r w:rsidRPr="00311465">
        <w:rPr>
          <w:rFonts w:ascii="Angsana New" w:hAnsi="Angsana New" w:cs="Angsana New" w:hint="cs"/>
          <w:b w:val="0"/>
          <w:bCs/>
          <w:sz w:val="30"/>
          <w:szCs w:val="30"/>
        </w:rPr>
        <w:t xml:space="preserve">CPFGS”) </w:t>
      </w:r>
      <w:r w:rsidRPr="00311465">
        <w:rPr>
          <w:rFonts w:ascii="Angsana New" w:hAnsi="Angsana New" w:cs="Angsana New" w:hint="cs"/>
          <w:sz w:val="30"/>
          <w:szCs w:val="30"/>
          <w:cs/>
        </w:rPr>
        <w:t>ซึ่งเป็นบริษัทย่อยทางตรงและทางอ้อมที่บริษัทถือหุ้นในสัดส่วนร้อยละ</w:t>
      </w:r>
      <w:r w:rsidRPr="00311465">
        <w:rPr>
          <w:rFonts w:ascii="Angsana New" w:hAnsi="Angsana New" w:cs="Angsana New" w:hint="cs"/>
          <w:sz w:val="30"/>
          <w:szCs w:val="30"/>
        </w:rPr>
        <w:t xml:space="preserve"> </w:t>
      </w:r>
      <w:r w:rsidRPr="00311465">
        <w:rPr>
          <w:rFonts w:ascii="Angsana New" w:hAnsi="Angsana New" w:cs="Angsana New" w:hint="cs"/>
          <w:b w:val="0"/>
          <w:bCs/>
          <w:sz w:val="30"/>
          <w:szCs w:val="30"/>
        </w:rPr>
        <w:t>99.98</w:t>
      </w:r>
      <w:r w:rsidRPr="00311465">
        <w:rPr>
          <w:rFonts w:ascii="Angsana New" w:hAnsi="Angsana New" w:cs="Angsana New" w:hint="cs"/>
          <w:sz w:val="30"/>
          <w:szCs w:val="30"/>
          <w:cs/>
        </w:rPr>
        <w:t xml:space="preserve"> ได้ยื่นคําขออนุญาตและยื่นแบบแสดงรายการข้อมูลการเสนอขายหลักทรัพย์และร่างหนังสือชี้ชวนเพื่อการเสนอขายหุ้นสามัญที่ออกใหม่ต่อประชาชนเป็นครั้งแรก</w:t>
      </w:r>
      <w:r w:rsidRPr="00311465">
        <w:rPr>
          <w:rFonts w:ascii="Angsana New" w:hAnsi="Angsana New" w:cs="Angsana New" w:hint="cs"/>
          <w:sz w:val="30"/>
          <w:szCs w:val="30"/>
        </w:rPr>
        <w:t xml:space="preserve"> </w:t>
      </w:r>
      <w:r w:rsidRPr="00311465">
        <w:rPr>
          <w:rFonts w:ascii="Angsana New" w:hAnsi="Angsana New" w:cs="Angsana New" w:hint="cs"/>
          <w:b w:val="0"/>
          <w:bCs/>
          <w:sz w:val="30"/>
          <w:szCs w:val="30"/>
        </w:rPr>
        <w:t>(“IPO”)</w:t>
      </w:r>
      <w:r w:rsidRPr="00311465">
        <w:rPr>
          <w:rFonts w:ascii="Angsana New" w:hAnsi="Angsana New" w:cs="Angsana New" w:hint="cs"/>
          <w:sz w:val="30"/>
          <w:szCs w:val="30"/>
        </w:rPr>
        <w:t xml:space="preserve"> </w:t>
      </w:r>
      <w:r w:rsidRPr="00311465">
        <w:rPr>
          <w:rFonts w:ascii="Angsana New" w:hAnsi="Angsana New" w:cs="Angsana New" w:hint="cs"/>
          <w:sz w:val="30"/>
          <w:szCs w:val="30"/>
          <w:cs/>
        </w:rPr>
        <w:t>ต่อสํานักงานคณะกรรมการกํากับหลักทรัพย์และตลาดหลักทรัพย์ และได้</w:t>
      </w:r>
      <w:r w:rsidRPr="00311465">
        <w:rPr>
          <w:rFonts w:ascii="Angsana New" w:hAnsi="Angsana New" w:cs="Angsana New" w:hint="cs"/>
          <w:spacing w:val="-4"/>
          <w:sz w:val="30"/>
          <w:szCs w:val="30"/>
          <w:cs/>
        </w:rPr>
        <w:t>ยื่นคําขอให้รับหุ้นสามัญเป็นหลักทรัพย์จดทะเบียนในตลาดหลักทรัพย์แห่งประเทศไทย (</w:t>
      </w:r>
      <w:r w:rsidRPr="00311465">
        <w:rPr>
          <w:rFonts w:ascii="Angsana New" w:hAnsi="Angsana New" w:cs="Angsana New" w:hint="cs"/>
          <w:spacing w:val="-4"/>
          <w:sz w:val="30"/>
          <w:szCs w:val="30"/>
        </w:rPr>
        <w:t>“</w:t>
      </w:r>
      <w:r w:rsidRPr="00311465">
        <w:rPr>
          <w:rFonts w:ascii="Angsana New" w:hAnsi="Angsana New" w:cs="Angsana New" w:hint="cs"/>
          <w:spacing w:val="-4"/>
          <w:sz w:val="30"/>
          <w:szCs w:val="30"/>
          <w:cs/>
        </w:rPr>
        <w:t>ตลาดหลักทรัพย์ฯ”)</w:t>
      </w:r>
      <w:r w:rsidRPr="00311465">
        <w:rPr>
          <w:rFonts w:ascii="Angsana New" w:hAnsi="Angsana New" w:cs="Angsana New" w:hint="cs"/>
          <w:sz w:val="30"/>
          <w:szCs w:val="30"/>
          <w:cs/>
        </w:rPr>
        <w:t xml:space="preserve"> ต่อตลาดหลักทรัพย์ฯ ทั้งนี้การออกและเสนอขายหุ้นสามัญต่อประชาชนเป็นครั้งแรกของ </w:t>
      </w:r>
      <w:r w:rsidRPr="00311465">
        <w:rPr>
          <w:rFonts w:ascii="Angsana New" w:hAnsi="Angsana New" w:cs="Angsana New" w:hint="cs"/>
          <w:b w:val="0"/>
          <w:bCs/>
          <w:sz w:val="30"/>
          <w:szCs w:val="30"/>
        </w:rPr>
        <w:t>CPFGS</w:t>
      </w:r>
      <w:r w:rsidRPr="00311465">
        <w:rPr>
          <w:rFonts w:ascii="Angsana New" w:hAnsi="Angsana New" w:cs="Angsana New" w:hint="cs"/>
          <w:sz w:val="30"/>
          <w:szCs w:val="30"/>
        </w:rPr>
        <w:t xml:space="preserve"> </w:t>
      </w:r>
      <w:r w:rsidRPr="00311465">
        <w:rPr>
          <w:rFonts w:ascii="Angsana New" w:hAnsi="Angsana New" w:cs="Angsana New" w:hint="cs"/>
          <w:sz w:val="30"/>
          <w:szCs w:val="30"/>
          <w:cs/>
        </w:rPr>
        <w:t xml:space="preserve">จะประกอบด้วย การเสนอขายหุ้นสามัญที่ออกใหม่ของ </w:t>
      </w:r>
      <w:r w:rsidRPr="00311465">
        <w:rPr>
          <w:rFonts w:ascii="Angsana New" w:hAnsi="Angsana New" w:cs="Angsana New" w:hint="cs"/>
          <w:b w:val="0"/>
          <w:bCs/>
          <w:sz w:val="30"/>
          <w:szCs w:val="30"/>
        </w:rPr>
        <w:t>CPFGS</w:t>
      </w:r>
      <w:r w:rsidRPr="00311465">
        <w:rPr>
          <w:rFonts w:ascii="Angsana New" w:hAnsi="Angsana New" w:cs="Angsana New" w:hint="cs"/>
          <w:sz w:val="30"/>
          <w:szCs w:val="30"/>
        </w:rPr>
        <w:t xml:space="preserve"> </w:t>
      </w:r>
      <w:r w:rsidRPr="00311465">
        <w:rPr>
          <w:rFonts w:ascii="Angsana New" w:hAnsi="Angsana New" w:cs="Angsana New" w:hint="cs"/>
          <w:sz w:val="30"/>
          <w:szCs w:val="30"/>
          <w:cs/>
        </w:rPr>
        <w:t>จํานวนไม่เกิน</w:t>
      </w:r>
      <w:r w:rsidRPr="00311465">
        <w:rPr>
          <w:rFonts w:ascii="Angsana New" w:hAnsi="Angsana New" w:cs="Angsana New" w:hint="cs"/>
          <w:sz w:val="30"/>
          <w:szCs w:val="30"/>
        </w:rPr>
        <w:t xml:space="preserve"> </w:t>
      </w:r>
      <w:r w:rsidRPr="00311465">
        <w:rPr>
          <w:rFonts w:ascii="Angsana New" w:hAnsi="Angsana New" w:cs="Angsana New" w:hint="cs"/>
          <w:b w:val="0"/>
          <w:bCs/>
          <w:sz w:val="30"/>
          <w:szCs w:val="30"/>
        </w:rPr>
        <w:t>66,700,000</w:t>
      </w:r>
      <w:r w:rsidRPr="00311465">
        <w:rPr>
          <w:rFonts w:ascii="Angsana New" w:hAnsi="Angsana New" w:cs="Angsana New" w:hint="cs"/>
          <w:b w:val="0"/>
          <w:bCs/>
          <w:sz w:val="30"/>
          <w:szCs w:val="30"/>
          <w:cs/>
        </w:rPr>
        <w:t xml:space="preserve"> </w:t>
      </w:r>
      <w:r w:rsidRPr="00311465">
        <w:rPr>
          <w:rFonts w:ascii="Angsana New" w:hAnsi="Angsana New" w:cs="Angsana New" w:hint="cs"/>
          <w:sz w:val="30"/>
          <w:szCs w:val="30"/>
          <w:cs/>
        </w:rPr>
        <w:t>หุ้น และการเสนอขายหุ้นสามัญใน</w:t>
      </w:r>
      <w:r w:rsidRPr="00311465">
        <w:rPr>
          <w:rFonts w:ascii="Angsana New" w:hAnsi="Angsana New" w:cs="Angsana New" w:hint="cs"/>
          <w:b w:val="0"/>
          <w:bCs/>
          <w:sz w:val="30"/>
          <w:szCs w:val="30"/>
          <w:cs/>
        </w:rPr>
        <w:t xml:space="preserve"> </w:t>
      </w:r>
      <w:r w:rsidRPr="00311465">
        <w:rPr>
          <w:rFonts w:ascii="Angsana New" w:hAnsi="Angsana New" w:cs="Angsana New" w:hint="cs"/>
          <w:b w:val="0"/>
          <w:bCs/>
          <w:sz w:val="30"/>
          <w:szCs w:val="30"/>
        </w:rPr>
        <w:t>CPFGS</w:t>
      </w:r>
      <w:r w:rsidRPr="00311465">
        <w:rPr>
          <w:rFonts w:ascii="Angsana New" w:hAnsi="Angsana New" w:cs="Angsana New" w:hint="cs"/>
          <w:b w:val="0"/>
          <w:bCs/>
          <w:sz w:val="30"/>
          <w:szCs w:val="30"/>
          <w:cs/>
        </w:rPr>
        <w:t xml:space="preserve"> </w:t>
      </w:r>
      <w:r w:rsidRPr="00311465">
        <w:rPr>
          <w:rFonts w:ascii="Angsana New" w:hAnsi="Angsana New" w:cs="Angsana New" w:hint="cs"/>
          <w:sz w:val="30"/>
          <w:szCs w:val="30"/>
          <w:cs/>
        </w:rPr>
        <w:t>บางส่วนที่ถือโดยบริษัทและบริษัทย่อยแห่งหนึ่งจํานวนไม่เกิน</w:t>
      </w:r>
      <w:r w:rsidRPr="00311465">
        <w:rPr>
          <w:rFonts w:ascii="Angsana New" w:hAnsi="Angsana New" w:cs="Angsana New" w:hint="cs"/>
          <w:sz w:val="30"/>
          <w:szCs w:val="30"/>
        </w:rPr>
        <w:t xml:space="preserve"> </w:t>
      </w:r>
      <w:r w:rsidRPr="00311465">
        <w:rPr>
          <w:rFonts w:ascii="Angsana New" w:hAnsi="Angsana New" w:cs="Angsana New" w:hint="cs"/>
          <w:b w:val="0"/>
          <w:bCs/>
          <w:sz w:val="30"/>
          <w:szCs w:val="30"/>
        </w:rPr>
        <w:t>316,655,000</w:t>
      </w:r>
      <w:r w:rsidRPr="00311465">
        <w:rPr>
          <w:rFonts w:ascii="Angsana New" w:hAnsi="Angsana New" w:cs="Angsana New" w:hint="cs"/>
          <w:sz w:val="30"/>
          <w:szCs w:val="30"/>
          <w:cs/>
        </w:rPr>
        <w:t xml:space="preserve"> หุ้น และ </w:t>
      </w:r>
      <w:r w:rsidRPr="00311465">
        <w:rPr>
          <w:rFonts w:ascii="Angsana New" w:hAnsi="Angsana New" w:cs="Angsana New" w:hint="cs"/>
          <w:b w:val="0"/>
          <w:bCs/>
          <w:sz w:val="30"/>
          <w:szCs w:val="30"/>
        </w:rPr>
        <w:t>116,655,000</w:t>
      </w:r>
      <w:r w:rsidRPr="00311465">
        <w:rPr>
          <w:rFonts w:ascii="Angsana New" w:hAnsi="Angsana New" w:cs="Angsana New" w:hint="cs"/>
          <w:sz w:val="30"/>
          <w:szCs w:val="30"/>
        </w:rPr>
        <w:t xml:space="preserve"> </w:t>
      </w:r>
      <w:r w:rsidRPr="00311465">
        <w:rPr>
          <w:rFonts w:ascii="Angsana New" w:hAnsi="Angsana New" w:cs="Angsana New" w:hint="cs"/>
          <w:sz w:val="30"/>
          <w:szCs w:val="30"/>
          <w:cs/>
        </w:rPr>
        <w:t xml:space="preserve">หุ้น ตามลำดับ โดยภายหลังการเสนอขายหุ้น </w:t>
      </w:r>
      <w:r w:rsidRPr="00311465">
        <w:rPr>
          <w:rFonts w:ascii="Angsana New" w:hAnsi="Angsana New" w:cs="Angsana New" w:hint="cs"/>
          <w:b w:val="0"/>
          <w:bCs/>
          <w:sz w:val="30"/>
          <w:szCs w:val="30"/>
        </w:rPr>
        <w:t>IPO</w:t>
      </w:r>
      <w:r w:rsidRPr="00311465">
        <w:rPr>
          <w:rFonts w:ascii="Angsana New" w:hAnsi="Angsana New" w:cs="Angsana New" w:hint="cs"/>
          <w:sz w:val="30"/>
          <w:szCs w:val="30"/>
        </w:rPr>
        <w:t xml:space="preserve"> </w:t>
      </w:r>
      <w:r w:rsidRPr="00311465">
        <w:rPr>
          <w:rFonts w:ascii="Angsana New" w:hAnsi="Angsana New" w:cs="Angsana New" w:hint="cs"/>
          <w:sz w:val="30"/>
          <w:szCs w:val="30"/>
          <w:cs/>
        </w:rPr>
        <w:t>เสร็จสมบูรณ์ สัดส่วนการถือหุ้นรวมของกลุ่มบริษัทจะไม่น้อยกว่าร้อยละ</w:t>
      </w:r>
      <w:r w:rsidRPr="00311465">
        <w:rPr>
          <w:rFonts w:ascii="Angsana New" w:hAnsi="Angsana New" w:cs="Angsana New" w:hint="cs"/>
          <w:sz w:val="30"/>
          <w:szCs w:val="30"/>
        </w:rPr>
        <w:t xml:space="preserve"> </w:t>
      </w:r>
      <w:r w:rsidRPr="00311465">
        <w:rPr>
          <w:rFonts w:ascii="Angsana New" w:hAnsi="Angsana New" w:cs="Angsana New" w:hint="cs"/>
          <w:b w:val="0"/>
          <w:bCs/>
          <w:sz w:val="30"/>
          <w:szCs w:val="30"/>
        </w:rPr>
        <w:t>70</w:t>
      </w:r>
      <w:r w:rsidRPr="00311465">
        <w:rPr>
          <w:rFonts w:ascii="Angsana New" w:hAnsi="Angsana New" w:cs="Angsana New" w:hint="cs"/>
          <w:sz w:val="30"/>
          <w:szCs w:val="30"/>
          <w:cs/>
        </w:rPr>
        <w:t xml:space="preserve"> ของหุ้นสามัญที่ออกและจําหน่ายแล้วทั้งหมดใน </w:t>
      </w:r>
      <w:r w:rsidRPr="00311465">
        <w:rPr>
          <w:rFonts w:ascii="Angsana New" w:hAnsi="Angsana New" w:cs="Angsana New" w:hint="cs"/>
          <w:b w:val="0"/>
          <w:bCs/>
          <w:sz w:val="30"/>
          <w:szCs w:val="30"/>
        </w:rPr>
        <w:t>CPFGS</w:t>
      </w:r>
      <w:r w:rsidRPr="00311465">
        <w:rPr>
          <w:rFonts w:ascii="Angsana New" w:hAnsi="Angsana New" w:cs="Angsana New" w:hint="cs"/>
          <w:sz w:val="30"/>
          <w:szCs w:val="30"/>
        </w:rPr>
        <w:t xml:space="preserve"> </w:t>
      </w:r>
      <w:r w:rsidRPr="00311465">
        <w:rPr>
          <w:rFonts w:ascii="Angsana New" w:hAnsi="Angsana New" w:cs="Angsana New" w:hint="cs"/>
          <w:sz w:val="30"/>
          <w:szCs w:val="30"/>
          <w:cs/>
        </w:rPr>
        <w:t>และ</w:t>
      </w:r>
      <w:r w:rsidR="006034B1">
        <w:rPr>
          <w:rFonts w:ascii="Angsana New" w:hAnsi="Angsana New" w:cs="Angsana New"/>
          <w:sz w:val="30"/>
          <w:szCs w:val="30"/>
        </w:rPr>
        <w:t xml:space="preserve"> </w:t>
      </w:r>
      <w:r w:rsidRPr="00311465">
        <w:rPr>
          <w:rFonts w:ascii="Angsana New" w:hAnsi="Angsana New" w:cs="Angsana New" w:hint="cs"/>
          <w:b w:val="0"/>
          <w:bCs/>
          <w:sz w:val="30"/>
          <w:szCs w:val="30"/>
        </w:rPr>
        <w:t xml:space="preserve">CPFGS </w:t>
      </w:r>
      <w:r w:rsidRPr="00311465">
        <w:rPr>
          <w:rFonts w:ascii="Angsana New" w:hAnsi="Angsana New" w:cs="Angsana New" w:hint="cs"/>
          <w:sz w:val="30"/>
          <w:szCs w:val="30"/>
          <w:cs/>
        </w:rPr>
        <w:t>จะยังคงมีสถานะเป็นบริษัทย่อยของกลุ่มบริษัท</w:t>
      </w:r>
    </w:p>
    <w:p w14:paraId="754B271D" w14:textId="77777777" w:rsidR="00AE5236" w:rsidRDefault="00AE5236" w:rsidP="008E0467">
      <w:pPr>
        <w:pStyle w:val="acctmergecolhdg"/>
        <w:spacing w:line="240" w:lineRule="auto"/>
        <w:ind w:left="1080" w:right="45" w:hanging="540"/>
        <w:jc w:val="thaiDistribute"/>
        <w:rPr>
          <w:rFonts w:ascii="Angsana New" w:hAnsi="Angsana New" w:cs="Angsana New"/>
          <w:b w:val="0"/>
          <w:sz w:val="30"/>
          <w:szCs w:val="30"/>
          <w:lang w:val="en-US" w:bidi="th-TH"/>
        </w:rPr>
      </w:pPr>
    </w:p>
    <w:p w14:paraId="6B3D356F" w14:textId="77777777" w:rsidR="00C96897" w:rsidRDefault="00C96897" w:rsidP="008E0467">
      <w:pPr>
        <w:pStyle w:val="acctmergecolhdg"/>
        <w:spacing w:line="240" w:lineRule="auto"/>
        <w:ind w:left="1080" w:right="45" w:hanging="540"/>
        <w:jc w:val="thaiDistribute"/>
        <w:rPr>
          <w:rFonts w:ascii="Angsana New" w:hAnsi="Angsana New" w:cs="Angsana New"/>
          <w:b w:val="0"/>
          <w:sz w:val="30"/>
          <w:szCs w:val="30"/>
          <w:lang w:val="en-US" w:bidi="th-TH"/>
        </w:rPr>
      </w:pPr>
    </w:p>
    <w:p w14:paraId="4AD1A143" w14:textId="2EAD7A77" w:rsidR="00AE5236" w:rsidRPr="00A944EA" w:rsidRDefault="00AE5236" w:rsidP="008E0467">
      <w:pPr>
        <w:pStyle w:val="acctmergecolhdg"/>
        <w:spacing w:line="240" w:lineRule="auto"/>
        <w:ind w:left="1080" w:right="45" w:hanging="540"/>
        <w:jc w:val="thaiDistribute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3DFB0FC8" w14:textId="77777777" w:rsidR="00B0537E" w:rsidRDefault="00B0537E" w:rsidP="008E0467">
      <w:pPr>
        <w:pStyle w:val="acctmergecolhdg"/>
        <w:spacing w:line="240" w:lineRule="auto"/>
        <w:ind w:left="1080" w:right="45" w:hanging="540"/>
        <w:jc w:val="thaiDistribute"/>
        <w:rPr>
          <w:rFonts w:ascii="Angsana New" w:hAnsi="Angsana New" w:cs="Angsana New"/>
          <w:b w:val="0"/>
          <w:sz w:val="30"/>
          <w:szCs w:val="30"/>
          <w:lang w:val="en-US" w:bidi="th-TH"/>
        </w:rPr>
      </w:pPr>
    </w:p>
    <w:p w14:paraId="3EFB3A47" w14:textId="77777777" w:rsidR="00380798" w:rsidRDefault="00380798" w:rsidP="008E0467">
      <w:pPr>
        <w:pStyle w:val="acctmergecolhdg"/>
        <w:spacing w:line="240" w:lineRule="auto"/>
        <w:ind w:left="1080" w:right="45" w:hanging="540"/>
        <w:jc w:val="thaiDistribute"/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</w:pPr>
    </w:p>
    <w:sectPr w:rsidR="00380798" w:rsidSect="00203AF9">
      <w:headerReference w:type="default" r:id="rId14"/>
      <w:footerReference w:type="default" r:id="rId15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80BF9" w14:textId="77777777" w:rsidR="00201312" w:rsidRDefault="00201312" w:rsidP="004956B4">
      <w:r>
        <w:separator/>
      </w:r>
    </w:p>
  </w:endnote>
  <w:endnote w:type="continuationSeparator" w:id="0">
    <w:p w14:paraId="57521B6E" w14:textId="77777777" w:rsidR="00201312" w:rsidRDefault="00201312" w:rsidP="004956B4">
      <w:r>
        <w:continuationSeparator/>
      </w:r>
    </w:p>
  </w:endnote>
  <w:endnote w:type="continuationNotice" w:id="1">
    <w:p w14:paraId="2095ACA2" w14:textId="77777777" w:rsidR="00201312" w:rsidRDefault="0020131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x in the snow">
    <w:charset w:val="EE"/>
    <w:family w:val="auto"/>
    <w:pitch w:val="variable"/>
    <w:sig w:usb0="8000002F" w:usb1="00000002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7C31C" w14:textId="10D710B1" w:rsidR="005F648B" w:rsidRPr="00E74A37" w:rsidRDefault="00095E65" w:rsidP="00CD194C">
    <w:pPr>
      <w:pStyle w:val="Footer"/>
      <w:jc w:val="center"/>
      <w:rPr>
        <w:rFonts w:cstheme="minorBidi"/>
      </w:rPr>
    </w:pPr>
    <w:sdt>
      <w:sdtPr>
        <w:id w:val="-181786843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F648B" w:rsidRPr="00CD194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="005F648B" w:rsidRPr="00CD194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="005F648B" w:rsidRPr="00CD194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AB2614" w:rsidRPr="00AB2614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="005F648B" w:rsidRPr="00CD194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04707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B5648F" w14:textId="60FDD201" w:rsidR="005F648B" w:rsidRDefault="005F648B" w:rsidP="00CD194C">
        <w:pPr>
          <w:pStyle w:val="Footer"/>
          <w:jc w:val="center"/>
        </w:pPr>
        <w:r w:rsidRPr="00CD194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CD194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CD194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AB2614" w:rsidRPr="00AB2614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CD194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63344" w14:textId="77777777" w:rsidR="00201312" w:rsidRDefault="00201312" w:rsidP="004956B4">
      <w:r>
        <w:separator/>
      </w:r>
    </w:p>
  </w:footnote>
  <w:footnote w:type="continuationSeparator" w:id="0">
    <w:p w14:paraId="05D0394E" w14:textId="77777777" w:rsidR="00201312" w:rsidRDefault="00201312" w:rsidP="004956B4">
      <w:r>
        <w:continuationSeparator/>
      </w:r>
    </w:p>
  </w:footnote>
  <w:footnote w:type="continuationNotice" w:id="1">
    <w:p w14:paraId="663153DE" w14:textId="77777777" w:rsidR="00201312" w:rsidRDefault="0020131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38353" w14:textId="77777777" w:rsidR="005F648B" w:rsidRPr="0018399C" w:rsidRDefault="005F648B" w:rsidP="00D77C3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8399C">
      <w:rPr>
        <w:rFonts w:asciiTheme="majorBidi" w:hAnsiTheme="majorBidi" w:cstheme="majorBidi"/>
        <w:b/>
        <w:bCs/>
        <w:sz w:val="32"/>
        <w:szCs w:val="32"/>
        <w:cs/>
      </w:rPr>
      <w:t>บริษัท</w:t>
    </w:r>
    <w:r w:rsidRPr="0018399C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18399C">
      <w:rPr>
        <w:rFonts w:asciiTheme="majorBidi" w:hAnsiTheme="majorBidi" w:cstheme="majorBidi"/>
        <w:b/>
        <w:bCs/>
        <w:sz w:val="32"/>
        <w:szCs w:val="32"/>
        <w:cs/>
      </w:rPr>
      <w:t>เจริญโภคภัณฑ์อาหาร จำกัด (มหาชน)</w:t>
    </w:r>
    <w:r w:rsidRPr="0018399C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18399C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7871AA24" w14:textId="77777777" w:rsidR="005F648B" w:rsidRPr="0018399C" w:rsidRDefault="005F648B" w:rsidP="00D77C3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18399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</w:t>
    </w:r>
  </w:p>
  <w:p w14:paraId="4A345384" w14:textId="62C370C4" w:rsidR="006A05E0" w:rsidRPr="0018399C" w:rsidRDefault="006A05E0" w:rsidP="006A05E0">
    <w:pPr>
      <w:jc w:val="both"/>
      <w:rPr>
        <w:rFonts w:asciiTheme="majorBidi" w:hAnsiTheme="majorBidi" w:cstheme="majorBidi"/>
        <w:b/>
        <w:bCs/>
        <w:sz w:val="32"/>
        <w:szCs w:val="32"/>
      </w:rPr>
    </w:pP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5E6EC5">
      <w:rPr>
        <w:rFonts w:asciiTheme="majorBidi" w:hAnsiTheme="majorBidi" w:cstheme="majorBidi" w:hint="cs"/>
        <w:b/>
        <w:bCs/>
        <w:sz w:val="32"/>
        <w:szCs w:val="32"/>
      </w:rPr>
      <w:t>3</w:t>
    </w:r>
    <w:r w:rsidRPr="0018399C">
      <w:rPr>
        <w:rFonts w:asciiTheme="majorBidi" w:hAnsiTheme="majorBidi" w:cstheme="majorBidi" w:hint="cs"/>
        <w:b/>
        <w:bCs/>
        <w:sz w:val="32"/>
        <w:szCs w:val="32"/>
      </w:rPr>
      <w:t>0</w:t>
    </w: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 มิถุนายน </w:t>
    </w:r>
    <w:r w:rsidRPr="0018399C">
      <w:rPr>
        <w:rFonts w:asciiTheme="majorBidi" w:hAnsiTheme="majorBidi" w:cstheme="majorBidi"/>
        <w:b/>
        <w:bCs/>
        <w:sz w:val="32"/>
        <w:szCs w:val="32"/>
      </w:rPr>
      <w:t>256</w:t>
    </w:r>
    <w:r>
      <w:rPr>
        <w:rFonts w:asciiTheme="majorBidi" w:hAnsiTheme="majorBidi" w:cstheme="majorBidi"/>
        <w:b/>
        <w:bCs/>
        <w:sz w:val="32"/>
        <w:szCs w:val="32"/>
      </w:rPr>
      <w:t>6</w:t>
    </w: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 (ไม่ได้ตรวจสอบ)</w:t>
    </w:r>
  </w:p>
  <w:p w14:paraId="7C84F27C" w14:textId="77777777" w:rsidR="005F648B" w:rsidRPr="006A05E0" w:rsidRDefault="005F648B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0F8FD" w14:textId="77777777" w:rsidR="005F648B" w:rsidRPr="001A027B" w:rsidRDefault="005F648B" w:rsidP="001A027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  <w:cs/>
      </w:rPr>
    </w:pPr>
    <w:r w:rsidRPr="001A027B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1A027B">
      <w:rPr>
        <w:rFonts w:ascii="Angsana New" w:hAnsi="Angsana New" w:cs="Angsana New"/>
        <w:b/>
        <w:bCs/>
        <w:sz w:val="32"/>
        <w:szCs w:val="32"/>
      </w:rPr>
      <w:t xml:space="preserve"> </w:t>
    </w:r>
    <w:r w:rsidRPr="001A027B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1A027B">
      <w:rPr>
        <w:rFonts w:ascii="Angsana New" w:hAnsi="Angsana New" w:cs="Angsana New"/>
        <w:b/>
        <w:bCs/>
        <w:sz w:val="32"/>
        <w:szCs w:val="32"/>
      </w:rPr>
      <w:t xml:space="preserve"> </w:t>
    </w:r>
    <w:r w:rsidRPr="001A027B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F8CE171" w14:textId="77777777" w:rsidR="005F648B" w:rsidRPr="001A027B" w:rsidRDefault="005F648B" w:rsidP="001A027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1A027B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A497256" w14:textId="77777777" w:rsidR="00D44076" w:rsidRPr="0018399C" w:rsidRDefault="00D44076" w:rsidP="00D44076">
    <w:pPr>
      <w:jc w:val="both"/>
      <w:rPr>
        <w:rFonts w:asciiTheme="majorBidi" w:hAnsiTheme="majorBidi" w:cstheme="majorBidi"/>
        <w:b/>
        <w:bCs/>
        <w:sz w:val="32"/>
        <w:szCs w:val="32"/>
      </w:rPr>
    </w:pP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5E6EC5">
      <w:rPr>
        <w:rFonts w:asciiTheme="majorBidi" w:hAnsiTheme="majorBidi" w:cstheme="majorBidi" w:hint="cs"/>
        <w:b/>
        <w:bCs/>
        <w:sz w:val="32"/>
        <w:szCs w:val="32"/>
      </w:rPr>
      <w:t>3</w:t>
    </w:r>
    <w:r w:rsidRPr="0018399C">
      <w:rPr>
        <w:rFonts w:asciiTheme="majorBidi" w:hAnsiTheme="majorBidi" w:cstheme="majorBidi" w:hint="cs"/>
        <w:b/>
        <w:bCs/>
        <w:sz w:val="32"/>
        <w:szCs w:val="32"/>
      </w:rPr>
      <w:t>0</w:t>
    </w: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 มิถุนายน </w:t>
    </w:r>
    <w:r w:rsidRPr="0018399C">
      <w:rPr>
        <w:rFonts w:asciiTheme="majorBidi" w:hAnsiTheme="majorBidi" w:cstheme="majorBidi"/>
        <w:b/>
        <w:bCs/>
        <w:sz w:val="32"/>
        <w:szCs w:val="32"/>
      </w:rPr>
      <w:t>256</w:t>
    </w:r>
    <w:r>
      <w:rPr>
        <w:rFonts w:asciiTheme="majorBidi" w:hAnsiTheme="majorBidi" w:cstheme="majorBidi"/>
        <w:b/>
        <w:bCs/>
        <w:sz w:val="32"/>
        <w:szCs w:val="32"/>
      </w:rPr>
      <w:t>6</w:t>
    </w: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 (ไม่ได้ตรวจสอบ)</w:t>
    </w:r>
  </w:p>
  <w:p w14:paraId="13ADB5DD" w14:textId="77777777" w:rsidR="005F648B" w:rsidRPr="001A027B" w:rsidRDefault="005F648B" w:rsidP="001A027B">
    <w:pPr>
      <w:pStyle w:val="Header"/>
      <w:spacing w:line="240" w:lineRule="auto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1A991" w14:textId="77777777" w:rsidR="005F648B" w:rsidRPr="008B6CCF" w:rsidRDefault="005F648B" w:rsidP="008B6C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8B6CCF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8B6CCF">
      <w:rPr>
        <w:rFonts w:ascii="Angsana New" w:hAnsi="Angsana New" w:cs="Angsana New"/>
        <w:b/>
        <w:bCs/>
        <w:sz w:val="32"/>
        <w:szCs w:val="32"/>
      </w:rPr>
      <w:t xml:space="preserve"> </w:t>
    </w:r>
    <w:r w:rsidRPr="008B6CCF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8B6CCF">
      <w:rPr>
        <w:rFonts w:ascii="Angsana New" w:hAnsi="Angsana New" w:cs="Angsana New"/>
        <w:b/>
        <w:bCs/>
        <w:sz w:val="32"/>
        <w:szCs w:val="32"/>
      </w:rPr>
      <w:t xml:space="preserve"> </w:t>
    </w:r>
    <w:r w:rsidRPr="008B6CCF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2932F984" w14:textId="77777777" w:rsidR="005F648B" w:rsidRPr="008B6CCF" w:rsidRDefault="005F648B" w:rsidP="008B6C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8B6CC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5EB416BF" w14:textId="77777777" w:rsidR="00D44076" w:rsidRPr="0018399C" w:rsidRDefault="00D44076" w:rsidP="00D44076">
    <w:pPr>
      <w:jc w:val="both"/>
      <w:rPr>
        <w:rFonts w:asciiTheme="majorBidi" w:hAnsiTheme="majorBidi" w:cstheme="majorBidi"/>
        <w:b/>
        <w:bCs/>
        <w:sz w:val="32"/>
        <w:szCs w:val="32"/>
      </w:rPr>
    </w:pP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5E6EC5">
      <w:rPr>
        <w:rFonts w:asciiTheme="majorBidi" w:hAnsiTheme="majorBidi" w:cstheme="majorBidi" w:hint="cs"/>
        <w:b/>
        <w:bCs/>
        <w:sz w:val="32"/>
        <w:szCs w:val="32"/>
      </w:rPr>
      <w:t>3</w:t>
    </w:r>
    <w:r w:rsidRPr="0018399C">
      <w:rPr>
        <w:rFonts w:asciiTheme="majorBidi" w:hAnsiTheme="majorBidi" w:cstheme="majorBidi" w:hint="cs"/>
        <w:b/>
        <w:bCs/>
        <w:sz w:val="32"/>
        <w:szCs w:val="32"/>
      </w:rPr>
      <w:t>0</w:t>
    </w: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 มิถุนายน </w:t>
    </w:r>
    <w:r w:rsidRPr="0018399C">
      <w:rPr>
        <w:rFonts w:asciiTheme="majorBidi" w:hAnsiTheme="majorBidi" w:cstheme="majorBidi"/>
        <w:b/>
        <w:bCs/>
        <w:sz w:val="32"/>
        <w:szCs w:val="32"/>
      </w:rPr>
      <w:t>256</w:t>
    </w:r>
    <w:r>
      <w:rPr>
        <w:rFonts w:asciiTheme="majorBidi" w:hAnsiTheme="majorBidi" w:cstheme="majorBidi"/>
        <w:b/>
        <w:bCs/>
        <w:sz w:val="32"/>
        <w:szCs w:val="32"/>
      </w:rPr>
      <w:t>6</w:t>
    </w: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 (ไม่ได้ตรวจสอบ)</w:t>
    </w:r>
  </w:p>
  <w:p w14:paraId="47ECFF98" w14:textId="77777777" w:rsidR="005F648B" w:rsidRPr="002F2DDD" w:rsidRDefault="005F648B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33D5E"/>
    <w:multiLevelType w:val="hybridMultilevel"/>
    <w:tmpl w:val="93161C2A"/>
    <w:lvl w:ilvl="0" w:tplc="C6043AC2">
      <w:start w:val="20"/>
      <w:numFmt w:val="bullet"/>
      <w:lvlText w:val="-"/>
      <w:lvlJc w:val="left"/>
      <w:pPr>
        <w:ind w:left="252" w:hanging="36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" w15:restartNumberingAfterBreak="0">
    <w:nsid w:val="0FFC7C93"/>
    <w:multiLevelType w:val="hybridMultilevel"/>
    <w:tmpl w:val="71765D68"/>
    <w:lvl w:ilvl="0" w:tplc="BD60C392">
      <w:start w:val="1"/>
      <w:numFmt w:val="decimal"/>
      <w:lvlText w:val="(%1)"/>
      <w:lvlJc w:val="left"/>
      <w:pPr>
        <w:ind w:left="918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2" w15:restartNumberingAfterBreak="0">
    <w:nsid w:val="11257C11"/>
    <w:multiLevelType w:val="hybridMultilevel"/>
    <w:tmpl w:val="0978A744"/>
    <w:lvl w:ilvl="0" w:tplc="4B903FA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 w15:restartNumberingAfterBreak="0">
    <w:nsid w:val="18F348D1"/>
    <w:multiLevelType w:val="hybridMultilevel"/>
    <w:tmpl w:val="BAE0BBB2"/>
    <w:lvl w:ilvl="0" w:tplc="4D1A59A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576B8"/>
    <w:multiLevelType w:val="hybridMultilevel"/>
    <w:tmpl w:val="C7246726"/>
    <w:lvl w:ilvl="0" w:tplc="E27C51C0">
      <w:start w:val="1"/>
      <w:numFmt w:val="thaiLetters"/>
      <w:lvlText w:val="(%1)"/>
      <w:lvlJc w:val="left"/>
      <w:pPr>
        <w:ind w:left="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5" w15:restartNumberingAfterBreak="0">
    <w:nsid w:val="21EC01D1"/>
    <w:multiLevelType w:val="hybridMultilevel"/>
    <w:tmpl w:val="270A38C0"/>
    <w:lvl w:ilvl="0" w:tplc="A1E2F47C">
      <w:start w:val="1"/>
      <w:numFmt w:val="thaiLetters"/>
      <w:lvlText w:val="(%1)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32A0684D"/>
    <w:multiLevelType w:val="hybridMultilevel"/>
    <w:tmpl w:val="200AA3BA"/>
    <w:lvl w:ilvl="0" w:tplc="EEC0C12A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BF436C5"/>
    <w:multiLevelType w:val="hybridMultilevel"/>
    <w:tmpl w:val="32CC4424"/>
    <w:lvl w:ilvl="0" w:tplc="6FF80AA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0" w15:restartNumberingAfterBreak="0">
    <w:nsid w:val="40B771F8"/>
    <w:multiLevelType w:val="hybridMultilevel"/>
    <w:tmpl w:val="700E36CA"/>
    <w:lvl w:ilvl="0" w:tplc="D8AA72CC">
      <w:start w:val="1"/>
      <w:numFmt w:val="thaiLetters"/>
      <w:lvlText w:val="(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1" w15:restartNumberingAfterBreak="0">
    <w:nsid w:val="55A43EC2"/>
    <w:multiLevelType w:val="hybridMultilevel"/>
    <w:tmpl w:val="609EE8B0"/>
    <w:lvl w:ilvl="0" w:tplc="C4F8E05A">
      <w:start w:val="1"/>
      <w:numFmt w:val="decimal"/>
      <w:lvlText w:val="%1."/>
      <w:lvlJc w:val="left"/>
      <w:pPr>
        <w:ind w:left="1620" w:hanging="360"/>
      </w:pPr>
      <w:rPr>
        <w:rFonts w:ascii="Angsana New" w:eastAsia="Univers 45 Light" w:hAnsi="Angsana New" w:cs="Courier New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12" w15:restartNumberingAfterBreak="0">
    <w:nsid w:val="62A22684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2D43D6"/>
    <w:multiLevelType w:val="hybridMultilevel"/>
    <w:tmpl w:val="1D04649E"/>
    <w:lvl w:ilvl="0" w:tplc="1B5630F8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246189370">
    <w:abstractNumId w:val="8"/>
  </w:num>
  <w:num w:numId="2" w16cid:durableId="548996655">
    <w:abstractNumId w:val="0"/>
  </w:num>
  <w:num w:numId="3" w16cid:durableId="1304701675">
    <w:abstractNumId w:val="7"/>
  </w:num>
  <w:num w:numId="4" w16cid:durableId="528564929">
    <w:abstractNumId w:val="2"/>
  </w:num>
  <w:num w:numId="5" w16cid:durableId="18311918">
    <w:abstractNumId w:val="14"/>
  </w:num>
  <w:num w:numId="6" w16cid:durableId="1969629683">
    <w:abstractNumId w:val="12"/>
  </w:num>
  <w:num w:numId="7" w16cid:durableId="104918485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10168893">
    <w:abstractNumId w:val="10"/>
  </w:num>
  <w:num w:numId="9" w16cid:durableId="827669811">
    <w:abstractNumId w:val="6"/>
  </w:num>
  <w:num w:numId="10" w16cid:durableId="1739940139">
    <w:abstractNumId w:val="13"/>
  </w:num>
  <w:num w:numId="11" w16cid:durableId="342636331">
    <w:abstractNumId w:val="5"/>
  </w:num>
  <w:num w:numId="12" w16cid:durableId="777794263">
    <w:abstractNumId w:val="1"/>
  </w:num>
  <w:num w:numId="13" w16cid:durableId="865606614">
    <w:abstractNumId w:val="4"/>
  </w:num>
  <w:num w:numId="14" w16cid:durableId="219220380">
    <w:abstractNumId w:val="3"/>
  </w:num>
  <w:num w:numId="15" w16cid:durableId="783884938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117"/>
    <w:rsid w:val="00000218"/>
    <w:rsid w:val="0000024E"/>
    <w:rsid w:val="000003C2"/>
    <w:rsid w:val="00000448"/>
    <w:rsid w:val="000004A2"/>
    <w:rsid w:val="00000599"/>
    <w:rsid w:val="000008DB"/>
    <w:rsid w:val="00000910"/>
    <w:rsid w:val="0000091F"/>
    <w:rsid w:val="000009D6"/>
    <w:rsid w:val="00000B61"/>
    <w:rsid w:val="00000B80"/>
    <w:rsid w:val="00000C39"/>
    <w:rsid w:val="00000C69"/>
    <w:rsid w:val="00000CFF"/>
    <w:rsid w:val="00000DE4"/>
    <w:rsid w:val="00000FB0"/>
    <w:rsid w:val="00000FCF"/>
    <w:rsid w:val="0000104C"/>
    <w:rsid w:val="000013CB"/>
    <w:rsid w:val="000013EE"/>
    <w:rsid w:val="00001434"/>
    <w:rsid w:val="0000160F"/>
    <w:rsid w:val="00001631"/>
    <w:rsid w:val="0000174B"/>
    <w:rsid w:val="000017BF"/>
    <w:rsid w:val="000019C7"/>
    <w:rsid w:val="000019E4"/>
    <w:rsid w:val="00001A55"/>
    <w:rsid w:val="00001B2E"/>
    <w:rsid w:val="00001B45"/>
    <w:rsid w:val="00001C64"/>
    <w:rsid w:val="000021FB"/>
    <w:rsid w:val="000022C2"/>
    <w:rsid w:val="00002354"/>
    <w:rsid w:val="00002BD2"/>
    <w:rsid w:val="00002BDF"/>
    <w:rsid w:val="00002C79"/>
    <w:rsid w:val="00002D22"/>
    <w:rsid w:val="00002D31"/>
    <w:rsid w:val="00002E16"/>
    <w:rsid w:val="00002ECE"/>
    <w:rsid w:val="00003007"/>
    <w:rsid w:val="000031FB"/>
    <w:rsid w:val="000034AB"/>
    <w:rsid w:val="00003575"/>
    <w:rsid w:val="0000362B"/>
    <w:rsid w:val="0000366F"/>
    <w:rsid w:val="00003727"/>
    <w:rsid w:val="00003A4B"/>
    <w:rsid w:val="00003A93"/>
    <w:rsid w:val="00003B50"/>
    <w:rsid w:val="00003CF4"/>
    <w:rsid w:val="00003F54"/>
    <w:rsid w:val="00004347"/>
    <w:rsid w:val="00004592"/>
    <w:rsid w:val="000048DE"/>
    <w:rsid w:val="0000494F"/>
    <w:rsid w:val="00004A37"/>
    <w:rsid w:val="00004BE1"/>
    <w:rsid w:val="00004C38"/>
    <w:rsid w:val="00004C6C"/>
    <w:rsid w:val="00004D05"/>
    <w:rsid w:val="00004FBF"/>
    <w:rsid w:val="0000504F"/>
    <w:rsid w:val="00005053"/>
    <w:rsid w:val="000050C5"/>
    <w:rsid w:val="00005304"/>
    <w:rsid w:val="00005383"/>
    <w:rsid w:val="000053B2"/>
    <w:rsid w:val="00005420"/>
    <w:rsid w:val="00005497"/>
    <w:rsid w:val="00005650"/>
    <w:rsid w:val="000058FD"/>
    <w:rsid w:val="000059C8"/>
    <w:rsid w:val="00005A18"/>
    <w:rsid w:val="00005A2F"/>
    <w:rsid w:val="00005B69"/>
    <w:rsid w:val="00005B91"/>
    <w:rsid w:val="00005CEA"/>
    <w:rsid w:val="00005D6D"/>
    <w:rsid w:val="000060E7"/>
    <w:rsid w:val="000061CD"/>
    <w:rsid w:val="0000620C"/>
    <w:rsid w:val="00006276"/>
    <w:rsid w:val="00006607"/>
    <w:rsid w:val="000066BE"/>
    <w:rsid w:val="000068AA"/>
    <w:rsid w:val="00006AEC"/>
    <w:rsid w:val="00006CCA"/>
    <w:rsid w:val="00006D43"/>
    <w:rsid w:val="00006E72"/>
    <w:rsid w:val="00007201"/>
    <w:rsid w:val="00007216"/>
    <w:rsid w:val="0000728C"/>
    <w:rsid w:val="00007345"/>
    <w:rsid w:val="00007498"/>
    <w:rsid w:val="00007622"/>
    <w:rsid w:val="00007869"/>
    <w:rsid w:val="00007A27"/>
    <w:rsid w:val="0001003F"/>
    <w:rsid w:val="000101A0"/>
    <w:rsid w:val="000102A1"/>
    <w:rsid w:val="0001036E"/>
    <w:rsid w:val="00010613"/>
    <w:rsid w:val="0001084C"/>
    <w:rsid w:val="00010908"/>
    <w:rsid w:val="00010A3F"/>
    <w:rsid w:val="00010CEF"/>
    <w:rsid w:val="00010D6F"/>
    <w:rsid w:val="00010D91"/>
    <w:rsid w:val="0001107D"/>
    <w:rsid w:val="00011192"/>
    <w:rsid w:val="00011239"/>
    <w:rsid w:val="000112F0"/>
    <w:rsid w:val="0001146B"/>
    <w:rsid w:val="0001151D"/>
    <w:rsid w:val="0001157B"/>
    <w:rsid w:val="00011682"/>
    <w:rsid w:val="00011734"/>
    <w:rsid w:val="000117C7"/>
    <w:rsid w:val="0001185C"/>
    <w:rsid w:val="00011958"/>
    <w:rsid w:val="00011AE7"/>
    <w:rsid w:val="00011CCD"/>
    <w:rsid w:val="00011E28"/>
    <w:rsid w:val="00011F81"/>
    <w:rsid w:val="00012000"/>
    <w:rsid w:val="00012007"/>
    <w:rsid w:val="000121CE"/>
    <w:rsid w:val="00012221"/>
    <w:rsid w:val="00012414"/>
    <w:rsid w:val="0001267B"/>
    <w:rsid w:val="00012834"/>
    <w:rsid w:val="00012973"/>
    <w:rsid w:val="000129F0"/>
    <w:rsid w:val="00012A2D"/>
    <w:rsid w:val="00012BAD"/>
    <w:rsid w:val="00012BE0"/>
    <w:rsid w:val="00012BFB"/>
    <w:rsid w:val="00012D93"/>
    <w:rsid w:val="00012E4E"/>
    <w:rsid w:val="00012E56"/>
    <w:rsid w:val="00013089"/>
    <w:rsid w:val="0001308B"/>
    <w:rsid w:val="000130EA"/>
    <w:rsid w:val="00013110"/>
    <w:rsid w:val="000132EA"/>
    <w:rsid w:val="000134B6"/>
    <w:rsid w:val="00013611"/>
    <w:rsid w:val="00013628"/>
    <w:rsid w:val="00013635"/>
    <w:rsid w:val="00013652"/>
    <w:rsid w:val="00013679"/>
    <w:rsid w:val="00013701"/>
    <w:rsid w:val="00013704"/>
    <w:rsid w:val="00013786"/>
    <w:rsid w:val="000137F9"/>
    <w:rsid w:val="00013860"/>
    <w:rsid w:val="0001386B"/>
    <w:rsid w:val="0001387D"/>
    <w:rsid w:val="000139A3"/>
    <w:rsid w:val="00013AF4"/>
    <w:rsid w:val="00013C2B"/>
    <w:rsid w:val="00013C42"/>
    <w:rsid w:val="00013CB1"/>
    <w:rsid w:val="00013D52"/>
    <w:rsid w:val="00013DDD"/>
    <w:rsid w:val="00013E19"/>
    <w:rsid w:val="00013F46"/>
    <w:rsid w:val="00014102"/>
    <w:rsid w:val="000141CF"/>
    <w:rsid w:val="000141ED"/>
    <w:rsid w:val="00014949"/>
    <w:rsid w:val="0001498C"/>
    <w:rsid w:val="000149B9"/>
    <w:rsid w:val="000149D5"/>
    <w:rsid w:val="00014BEA"/>
    <w:rsid w:val="00014C1D"/>
    <w:rsid w:val="00014C66"/>
    <w:rsid w:val="00014C67"/>
    <w:rsid w:val="0001505E"/>
    <w:rsid w:val="00015077"/>
    <w:rsid w:val="000150F4"/>
    <w:rsid w:val="00015237"/>
    <w:rsid w:val="00015393"/>
    <w:rsid w:val="000153B6"/>
    <w:rsid w:val="00015B25"/>
    <w:rsid w:val="00015C42"/>
    <w:rsid w:val="00015EB1"/>
    <w:rsid w:val="00015FC1"/>
    <w:rsid w:val="0001602E"/>
    <w:rsid w:val="00016042"/>
    <w:rsid w:val="000160E6"/>
    <w:rsid w:val="000161EB"/>
    <w:rsid w:val="00016317"/>
    <w:rsid w:val="000165CA"/>
    <w:rsid w:val="000165DD"/>
    <w:rsid w:val="000167E0"/>
    <w:rsid w:val="000168FF"/>
    <w:rsid w:val="00016938"/>
    <w:rsid w:val="00016A0B"/>
    <w:rsid w:val="00016A4F"/>
    <w:rsid w:val="00016BEA"/>
    <w:rsid w:val="00016D9B"/>
    <w:rsid w:val="00016E09"/>
    <w:rsid w:val="00016EAF"/>
    <w:rsid w:val="0001706B"/>
    <w:rsid w:val="000171A4"/>
    <w:rsid w:val="00017264"/>
    <w:rsid w:val="000172A0"/>
    <w:rsid w:val="0001730E"/>
    <w:rsid w:val="00017804"/>
    <w:rsid w:val="00017D92"/>
    <w:rsid w:val="00017E69"/>
    <w:rsid w:val="00017E6F"/>
    <w:rsid w:val="00017EEF"/>
    <w:rsid w:val="00020004"/>
    <w:rsid w:val="0002005D"/>
    <w:rsid w:val="000201E9"/>
    <w:rsid w:val="00020377"/>
    <w:rsid w:val="0002041F"/>
    <w:rsid w:val="00020428"/>
    <w:rsid w:val="00020520"/>
    <w:rsid w:val="000206B1"/>
    <w:rsid w:val="000207B6"/>
    <w:rsid w:val="000207D0"/>
    <w:rsid w:val="00020955"/>
    <w:rsid w:val="00020AAD"/>
    <w:rsid w:val="00020C37"/>
    <w:rsid w:val="00020C9C"/>
    <w:rsid w:val="00020DF6"/>
    <w:rsid w:val="00020EE6"/>
    <w:rsid w:val="00020FB1"/>
    <w:rsid w:val="00021040"/>
    <w:rsid w:val="000210F5"/>
    <w:rsid w:val="0002112C"/>
    <w:rsid w:val="00021310"/>
    <w:rsid w:val="0002133A"/>
    <w:rsid w:val="000213A0"/>
    <w:rsid w:val="00021440"/>
    <w:rsid w:val="000218CA"/>
    <w:rsid w:val="000219AD"/>
    <w:rsid w:val="00021A69"/>
    <w:rsid w:val="00021BC1"/>
    <w:rsid w:val="00021D22"/>
    <w:rsid w:val="00021E14"/>
    <w:rsid w:val="00021ECF"/>
    <w:rsid w:val="00021FFF"/>
    <w:rsid w:val="00022004"/>
    <w:rsid w:val="00022029"/>
    <w:rsid w:val="000226E3"/>
    <w:rsid w:val="00022819"/>
    <w:rsid w:val="0002282F"/>
    <w:rsid w:val="00022851"/>
    <w:rsid w:val="00022982"/>
    <w:rsid w:val="00022B51"/>
    <w:rsid w:val="00022BC0"/>
    <w:rsid w:val="00022C21"/>
    <w:rsid w:val="00022CE6"/>
    <w:rsid w:val="00022D27"/>
    <w:rsid w:val="00022D38"/>
    <w:rsid w:val="00022E8E"/>
    <w:rsid w:val="00022E97"/>
    <w:rsid w:val="00022F5D"/>
    <w:rsid w:val="0002310D"/>
    <w:rsid w:val="000231D3"/>
    <w:rsid w:val="000234E4"/>
    <w:rsid w:val="0002357B"/>
    <w:rsid w:val="0002369A"/>
    <w:rsid w:val="00023744"/>
    <w:rsid w:val="0002379B"/>
    <w:rsid w:val="00023816"/>
    <w:rsid w:val="000238E9"/>
    <w:rsid w:val="00023954"/>
    <w:rsid w:val="000239E0"/>
    <w:rsid w:val="00023DB8"/>
    <w:rsid w:val="00023E11"/>
    <w:rsid w:val="00023E63"/>
    <w:rsid w:val="00023F8C"/>
    <w:rsid w:val="00023FC1"/>
    <w:rsid w:val="00024053"/>
    <w:rsid w:val="00024066"/>
    <w:rsid w:val="00024088"/>
    <w:rsid w:val="0002426A"/>
    <w:rsid w:val="000242B3"/>
    <w:rsid w:val="0002447A"/>
    <w:rsid w:val="000245B2"/>
    <w:rsid w:val="000246B1"/>
    <w:rsid w:val="00024810"/>
    <w:rsid w:val="00024B70"/>
    <w:rsid w:val="00024B97"/>
    <w:rsid w:val="00024C24"/>
    <w:rsid w:val="00024CA3"/>
    <w:rsid w:val="00024D19"/>
    <w:rsid w:val="00024E16"/>
    <w:rsid w:val="00024E1F"/>
    <w:rsid w:val="00024E98"/>
    <w:rsid w:val="00024EF7"/>
    <w:rsid w:val="00024FF6"/>
    <w:rsid w:val="00024FFA"/>
    <w:rsid w:val="000250BE"/>
    <w:rsid w:val="0002521C"/>
    <w:rsid w:val="00025333"/>
    <w:rsid w:val="00025382"/>
    <w:rsid w:val="00025425"/>
    <w:rsid w:val="000255C8"/>
    <w:rsid w:val="000256A5"/>
    <w:rsid w:val="00025719"/>
    <w:rsid w:val="0002599D"/>
    <w:rsid w:val="000259A7"/>
    <w:rsid w:val="00025A84"/>
    <w:rsid w:val="00025CEB"/>
    <w:rsid w:val="00025D14"/>
    <w:rsid w:val="00025FD3"/>
    <w:rsid w:val="000262E6"/>
    <w:rsid w:val="00026330"/>
    <w:rsid w:val="00026455"/>
    <w:rsid w:val="00026533"/>
    <w:rsid w:val="000265F1"/>
    <w:rsid w:val="00026636"/>
    <w:rsid w:val="00026695"/>
    <w:rsid w:val="000266A2"/>
    <w:rsid w:val="000266B1"/>
    <w:rsid w:val="000268E2"/>
    <w:rsid w:val="0002693E"/>
    <w:rsid w:val="00026952"/>
    <w:rsid w:val="00026978"/>
    <w:rsid w:val="000269C7"/>
    <w:rsid w:val="00026A7F"/>
    <w:rsid w:val="00026C83"/>
    <w:rsid w:val="00026CBE"/>
    <w:rsid w:val="000270A7"/>
    <w:rsid w:val="000273E2"/>
    <w:rsid w:val="00027606"/>
    <w:rsid w:val="000276BB"/>
    <w:rsid w:val="000276D0"/>
    <w:rsid w:val="0002777E"/>
    <w:rsid w:val="00027A4D"/>
    <w:rsid w:val="00027B55"/>
    <w:rsid w:val="00027C1D"/>
    <w:rsid w:val="00027D0B"/>
    <w:rsid w:val="00027F72"/>
    <w:rsid w:val="00027FB3"/>
    <w:rsid w:val="000301EB"/>
    <w:rsid w:val="0003037E"/>
    <w:rsid w:val="0003040A"/>
    <w:rsid w:val="00030425"/>
    <w:rsid w:val="00030506"/>
    <w:rsid w:val="0003050A"/>
    <w:rsid w:val="0003050B"/>
    <w:rsid w:val="0003053E"/>
    <w:rsid w:val="00030568"/>
    <w:rsid w:val="0003059B"/>
    <w:rsid w:val="0003060F"/>
    <w:rsid w:val="000306C8"/>
    <w:rsid w:val="00030750"/>
    <w:rsid w:val="00030ABE"/>
    <w:rsid w:val="00030B08"/>
    <w:rsid w:val="00030C01"/>
    <w:rsid w:val="00030C95"/>
    <w:rsid w:val="00030E5C"/>
    <w:rsid w:val="00030EF5"/>
    <w:rsid w:val="00031182"/>
    <w:rsid w:val="000311B1"/>
    <w:rsid w:val="00031375"/>
    <w:rsid w:val="000313AE"/>
    <w:rsid w:val="00031575"/>
    <w:rsid w:val="000315A7"/>
    <w:rsid w:val="000315E2"/>
    <w:rsid w:val="000319CD"/>
    <w:rsid w:val="00031A23"/>
    <w:rsid w:val="00031AD8"/>
    <w:rsid w:val="00031BD4"/>
    <w:rsid w:val="00031C38"/>
    <w:rsid w:val="00031E09"/>
    <w:rsid w:val="00031E74"/>
    <w:rsid w:val="00031EEC"/>
    <w:rsid w:val="00031F36"/>
    <w:rsid w:val="0003206E"/>
    <w:rsid w:val="000321FE"/>
    <w:rsid w:val="0003233F"/>
    <w:rsid w:val="00032423"/>
    <w:rsid w:val="000325FF"/>
    <w:rsid w:val="0003267E"/>
    <w:rsid w:val="00032700"/>
    <w:rsid w:val="00032985"/>
    <w:rsid w:val="00032A39"/>
    <w:rsid w:val="00032CB1"/>
    <w:rsid w:val="00032EEC"/>
    <w:rsid w:val="00032F4D"/>
    <w:rsid w:val="0003302D"/>
    <w:rsid w:val="00033047"/>
    <w:rsid w:val="0003305B"/>
    <w:rsid w:val="000330AA"/>
    <w:rsid w:val="00033197"/>
    <w:rsid w:val="000333CD"/>
    <w:rsid w:val="0003353C"/>
    <w:rsid w:val="0003368C"/>
    <w:rsid w:val="0003369C"/>
    <w:rsid w:val="000336EF"/>
    <w:rsid w:val="00033792"/>
    <w:rsid w:val="00033803"/>
    <w:rsid w:val="00033995"/>
    <w:rsid w:val="000339B8"/>
    <w:rsid w:val="000339CC"/>
    <w:rsid w:val="00033A15"/>
    <w:rsid w:val="00033C3B"/>
    <w:rsid w:val="00033E6F"/>
    <w:rsid w:val="00033F6D"/>
    <w:rsid w:val="000340D2"/>
    <w:rsid w:val="00034130"/>
    <w:rsid w:val="00034157"/>
    <w:rsid w:val="000342DF"/>
    <w:rsid w:val="000342F9"/>
    <w:rsid w:val="00034391"/>
    <w:rsid w:val="0003450C"/>
    <w:rsid w:val="00034578"/>
    <w:rsid w:val="000345A7"/>
    <w:rsid w:val="000345C0"/>
    <w:rsid w:val="000345EF"/>
    <w:rsid w:val="00034652"/>
    <w:rsid w:val="0003483C"/>
    <w:rsid w:val="00034853"/>
    <w:rsid w:val="00034BEA"/>
    <w:rsid w:val="00034E51"/>
    <w:rsid w:val="00035257"/>
    <w:rsid w:val="000353D9"/>
    <w:rsid w:val="00035438"/>
    <w:rsid w:val="0003552A"/>
    <w:rsid w:val="000356CC"/>
    <w:rsid w:val="0003578C"/>
    <w:rsid w:val="000357EA"/>
    <w:rsid w:val="00035AA5"/>
    <w:rsid w:val="00035BBD"/>
    <w:rsid w:val="00035CAF"/>
    <w:rsid w:val="00036113"/>
    <w:rsid w:val="000363DB"/>
    <w:rsid w:val="00036643"/>
    <w:rsid w:val="000367BF"/>
    <w:rsid w:val="0003680A"/>
    <w:rsid w:val="00036927"/>
    <w:rsid w:val="000369A1"/>
    <w:rsid w:val="00036A1F"/>
    <w:rsid w:val="00036A5F"/>
    <w:rsid w:val="00036A93"/>
    <w:rsid w:val="00036B33"/>
    <w:rsid w:val="00036BEE"/>
    <w:rsid w:val="00036D32"/>
    <w:rsid w:val="00036F26"/>
    <w:rsid w:val="00037043"/>
    <w:rsid w:val="000371F5"/>
    <w:rsid w:val="0003732B"/>
    <w:rsid w:val="00037345"/>
    <w:rsid w:val="00037423"/>
    <w:rsid w:val="00037514"/>
    <w:rsid w:val="00037583"/>
    <w:rsid w:val="000377D1"/>
    <w:rsid w:val="00037841"/>
    <w:rsid w:val="00037B04"/>
    <w:rsid w:val="00037B17"/>
    <w:rsid w:val="00037CBE"/>
    <w:rsid w:val="00037E53"/>
    <w:rsid w:val="00037EAB"/>
    <w:rsid w:val="00037EFC"/>
    <w:rsid w:val="00037F39"/>
    <w:rsid w:val="00040303"/>
    <w:rsid w:val="0004040F"/>
    <w:rsid w:val="00040516"/>
    <w:rsid w:val="000406B3"/>
    <w:rsid w:val="000407DF"/>
    <w:rsid w:val="00040914"/>
    <w:rsid w:val="00040930"/>
    <w:rsid w:val="0004098A"/>
    <w:rsid w:val="00040A8B"/>
    <w:rsid w:val="00040D31"/>
    <w:rsid w:val="00040E6F"/>
    <w:rsid w:val="00040E9E"/>
    <w:rsid w:val="00040FF1"/>
    <w:rsid w:val="00041224"/>
    <w:rsid w:val="000412C6"/>
    <w:rsid w:val="000412DE"/>
    <w:rsid w:val="000412E7"/>
    <w:rsid w:val="00041555"/>
    <w:rsid w:val="000417B4"/>
    <w:rsid w:val="000417C2"/>
    <w:rsid w:val="000418C1"/>
    <w:rsid w:val="00041B9F"/>
    <w:rsid w:val="00041CDB"/>
    <w:rsid w:val="00041CF2"/>
    <w:rsid w:val="00041DE0"/>
    <w:rsid w:val="00041EE4"/>
    <w:rsid w:val="00041F62"/>
    <w:rsid w:val="000421EE"/>
    <w:rsid w:val="000422D2"/>
    <w:rsid w:val="000423AF"/>
    <w:rsid w:val="000423B6"/>
    <w:rsid w:val="00042480"/>
    <w:rsid w:val="000426EC"/>
    <w:rsid w:val="000427A9"/>
    <w:rsid w:val="00042827"/>
    <w:rsid w:val="000428A6"/>
    <w:rsid w:val="000429AC"/>
    <w:rsid w:val="00042A78"/>
    <w:rsid w:val="00042C04"/>
    <w:rsid w:val="00042F89"/>
    <w:rsid w:val="0004306F"/>
    <w:rsid w:val="000430E8"/>
    <w:rsid w:val="00043137"/>
    <w:rsid w:val="000431EA"/>
    <w:rsid w:val="00043377"/>
    <w:rsid w:val="0004351F"/>
    <w:rsid w:val="00043691"/>
    <w:rsid w:val="000436A5"/>
    <w:rsid w:val="00043788"/>
    <w:rsid w:val="00043899"/>
    <w:rsid w:val="00043B7C"/>
    <w:rsid w:val="00043C1A"/>
    <w:rsid w:val="00043CEE"/>
    <w:rsid w:val="00043E62"/>
    <w:rsid w:val="000441E6"/>
    <w:rsid w:val="000442A4"/>
    <w:rsid w:val="000443A4"/>
    <w:rsid w:val="00044413"/>
    <w:rsid w:val="00044471"/>
    <w:rsid w:val="000444D8"/>
    <w:rsid w:val="000445A4"/>
    <w:rsid w:val="000447B4"/>
    <w:rsid w:val="000447F9"/>
    <w:rsid w:val="000448A0"/>
    <w:rsid w:val="000448DD"/>
    <w:rsid w:val="000448DF"/>
    <w:rsid w:val="00044A0F"/>
    <w:rsid w:val="00044D0B"/>
    <w:rsid w:val="00044E80"/>
    <w:rsid w:val="00044E8D"/>
    <w:rsid w:val="00044E97"/>
    <w:rsid w:val="00044EC0"/>
    <w:rsid w:val="00044EC4"/>
    <w:rsid w:val="00045050"/>
    <w:rsid w:val="00045065"/>
    <w:rsid w:val="00045149"/>
    <w:rsid w:val="00045373"/>
    <w:rsid w:val="000453AB"/>
    <w:rsid w:val="00045428"/>
    <w:rsid w:val="00045501"/>
    <w:rsid w:val="0004571B"/>
    <w:rsid w:val="00045728"/>
    <w:rsid w:val="000459BD"/>
    <w:rsid w:val="00045A36"/>
    <w:rsid w:val="00045A6A"/>
    <w:rsid w:val="00045A97"/>
    <w:rsid w:val="00045AB8"/>
    <w:rsid w:val="00045AE2"/>
    <w:rsid w:val="00045B04"/>
    <w:rsid w:val="00045B6E"/>
    <w:rsid w:val="00045C41"/>
    <w:rsid w:val="00045CF6"/>
    <w:rsid w:val="00045E37"/>
    <w:rsid w:val="00045EF1"/>
    <w:rsid w:val="00045EFF"/>
    <w:rsid w:val="00046189"/>
    <w:rsid w:val="00046358"/>
    <w:rsid w:val="0004641F"/>
    <w:rsid w:val="00046583"/>
    <w:rsid w:val="0004660E"/>
    <w:rsid w:val="000468A5"/>
    <w:rsid w:val="00046C24"/>
    <w:rsid w:val="00046C48"/>
    <w:rsid w:val="00046D78"/>
    <w:rsid w:val="00046DFA"/>
    <w:rsid w:val="00046E06"/>
    <w:rsid w:val="00046F98"/>
    <w:rsid w:val="00047076"/>
    <w:rsid w:val="0004709D"/>
    <w:rsid w:val="00047199"/>
    <w:rsid w:val="000471E5"/>
    <w:rsid w:val="000473D5"/>
    <w:rsid w:val="0004742C"/>
    <w:rsid w:val="000474D1"/>
    <w:rsid w:val="00047560"/>
    <w:rsid w:val="000475F5"/>
    <w:rsid w:val="000476DF"/>
    <w:rsid w:val="000478E8"/>
    <w:rsid w:val="000479BE"/>
    <w:rsid w:val="00047A58"/>
    <w:rsid w:val="00047A6D"/>
    <w:rsid w:val="00047A86"/>
    <w:rsid w:val="00047F8A"/>
    <w:rsid w:val="00047FFC"/>
    <w:rsid w:val="00050010"/>
    <w:rsid w:val="00050099"/>
    <w:rsid w:val="00050197"/>
    <w:rsid w:val="0005024C"/>
    <w:rsid w:val="00050277"/>
    <w:rsid w:val="00050460"/>
    <w:rsid w:val="0005066C"/>
    <w:rsid w:val="000506F1"/>
    <w:rsid w:val="00050851"/>
    <w:rsid w:val="00050953"/>
    <w:rsid w:val="00050CBF"/>
    <w:rsid w:val="00050D18"/>
    <w:rsid w:val="00050D1F"/>
    <w:rsid w:val="00050E21"/>
    <w:rsid w:val="00050ECD"/>
    <w:rsid w:val="00050ED2"/>
    <w:rsid w:val="0005106F"/>
    <w:rsid w:val="000510C3"/>
    <w:rsid w:val="000510DE"/>
    <w:rsid w:val="00051103"/>
    <w:rsid w:val="000511EC"/>
    <w:rsid w:val="0005136A"/>
    <w:rsid w:val="00051378"/>
    <w:rsid w:val="000513FD"/>
    <w:rsid w:val="0005155B"/>
    <w:rsid w:val="00051A07"/>
    <w:rsid w:val="00051B92"/>
    <w:rsid w:val="00051C56"/>
    <w:rsid w:val="00051CA7"/>
    <w:rsid w:val="00051F13"/>
    <w:rsid w:val="00051F53"/>
    <w:rsid w:val="00051FE4"/>
    <w:rsid w:val="000521D9"/>
    <w:rsid w:val="000521F0"/>
    <w:rsid w:val="0005222B"/>
    <w:rsid w:val="000522F0"/>
    <w:rsid w:val="00052341"/>
    <w:rsid w:val="0005239F"/>
    <w:rsid w:val="000523AD"/>
    <w:rsid w:val="000524CE"/>
    <w:rsid w:val="000524D3"/>
    <w:rsid w:val="00052582"/>
    <w:rsid w:val="000528DD"/>
    <w:rsid w:val="0005292F"/>
    <w:rsid w:val="00052942"/>
    <w:rsid w:val="000529B9"/>
    <w:rsid w:val="00053055"/>
    <w:rsid w:val="00053117"/>
    <w:rsid w:val="000532B3"/>
    <w:rsid w:val="00053397"/>
    <w:rsid w:val="000533DF"/>
    <w:rsid w:val="00053495"/>
    <w:rsid w:val="000534DB"/>
    <w:rsid w:val="000535E5"/>
    <w:rsid w:val="00053680"/>
    <w:rsid w:val="0005381D"/>
    <w:rsid w:val="0005393E"/>
    <w:rsid w:val="0005399D"/>
    <w:rsid w:val="00053A0B"/>
    <w:rsid w:val="00053A9A"/>
    <w:rsid w:val="00053C25"/>
    <w:rsid w:val="00053CE4"/>
    <w:rsid w:val="00053E0A"/>
    <w:rsid w:val="00053E45"/>
    <w:rsid w:val="00053E9A"/>
    <w:rsid w:val="00054078"/>
    <w:rsid w:val="000540FF"/>
    <w:rsid w:val="00054157"/>
    <w:rsid w:val="000541BB"/>
    <w:rsid w:val="000541FD"/>
    <w:rsid w:val="0005432C"/>
    <w:rsid w:val="00054376"/>
    <w:rsid w:val="000543B1"/>
    <w:rsid w:val="000543B5"/>
    <w:rsid w:val="00054411"/>
    <w:rsid w:val="00054524"/>
    <w:rsid w:val="000545E7"/>
    <w:rsid w:val="00054674"/>
    <w:rsid w:val="000546C7"/>
    <w:rsid w:val="0005478B"/>
    <w:rsid w:val="000547E1"/>
    <w:rsid w:val="000548AA"/>
    <w:rsid w:val="00054938"/>
    <w:rsid w:val="000549D7"/>
    <w:rsid w:val="00054C6D"/>
    <w:rsid w:val="00054C9B"/>
    <w:rsid w:val="00054FC9"/>
    <w:rsid w:val="0005505B"/>
    <w:rsid w:val="0005514A"/>
    <w:rsid w:val="00055167"/>
    <w:rsid w:val="00055234"/>
    <w:rsid w:val="0005535E"/>
    <w:rsid w:val="00055530"/>
    <w:rsid w:val="0005559F"/>
    <w:rsid w:val="000555E5"/>
    <w:rsid w:val="00055610"/>
    <w:rsid w:val="000556A9"/>
    <w:rsid w:val="000556E7"/>
    <w:rsid w:val="0005578E"/>
    <w:rsid w:val="000557E1"/>
    <w:rsid w:val="00055818"/>
    <w:rsid w:val="00055960"/>
    <w:rsid w:val="000559F3"/>
    <w:rsid w:val="00055BA5"/>
    <w:rsid w:val="00055CB7"/>
    <w:rsid w:val="00055D63"/>
    <w:rsid w:val="00056019"/>
    <w:rsid w:val="00056109"/>
    <w:rsid w:val="00056147"/>
    <w:rsid w:val="00056906"/>
    <w:rsid w:val="00056ACA"/>
    <w:rsid w:val="00056B46"/>
    <w:rsid w:val="00056D58"/>
    <w:rsid w:val="00056E44"/>
    <w:rsid w:val="00056E9F"/>
    <w:rsid w:val="00056FF2"/>
    <w:rsid w:val="000570D4"/>
    <w:rsid w:val="00057257"/>
    <w:rsid w:val="000572B4"/>
    <w:rsid w:val="00057407"/>
    <w:rsid w:val="000574DA"/>
    <w:rsid w:val="0005761E"/>
    <w:rsid w:val="00057641"/>
    <w:rsid w:val="00057694"/>
    <w:rsid w:val="00057729"/>
    <w:rsid w:val="000578C4"/>
    <w:rsid w:val="00057975"/>
    <w:rsid w:val="00057DE0"/>
    <w:rsid w:val="00057E81"/>
    <w:rsid w:val="00057EF5"/>
    <w:rsid w:val="00057F80"/>
    <w:rsid w:val="0006013E"/>
    <w:rsid w:val="00060185"/>
    <w:rsid w:val="000602BD"/>
    <w:rsid w:val="0006038B"/>
    <w:rsid w:val="00060457"/>
    <w:rsid w:val="00060492"/>
    <w:rsid w:val="000604B5"/>
    <w:rsid w:val="0006061C"/>
    <w:rsid w:val="000606C3"/>
    <w:rsid w:val="00060700"/>
    <w:rsid w:val="00060712"/>
    <w:rsid w:val="0006072C"/>
    <w:rsid w:val="00060799"/>
    <w:rsid w:val="00060BC7"/>
    <w:rsid w:val="00060C24"/>
    <w:rsid w:val="00060D77"/>
    <w:rsid w:val="00060EC7"/>
    <w:rsid w:val="0006132F"/>
    <w:rsid w:val="0006152B"/>
    <w:rsid w:val="000615D9"/>
    <w:rsid w:val="000616B2"/>
    <w:rsid w:val="00061810"/>
    <w:rsid w:val="00061854"/>
    <w:rsid w:val="000618D8"/>
    <w:rsid w:val="00061A5D"/>
    <w:rsid w:val="00061A92"/>
    <w:rsid w:val="00061DD2"/>
    <w:rsid w:val="00061F8D"/>
    <w:rsid w:val="00061F9F"/>
    <w:rsid w:val="0006200C"/>
    <w:rsid w:val="00062020"/>
    <w:rsid w:val="0006205F"/>
    <w:rsid w:val="0006229F"/>
    <w:rsid w:val="000622B0"/>
    <w:rsid w:val="0006244A"/>
    <w:rsid w:val="0006269B"/>
    <w:rsid w:val="000626C9"/>
    <w:rsid w:val="0006284E"/>
    <w:rsid w:val="00062871"/>
    <w:rsid w:val="000629FA"/>
    <w:rsid w:val="00062AC0"/>
    <w:rsid w:val="00062CEC"/>
    <w:rsid w:val="00062D9F"/>
    <w:rsid w:val="00062F3E"/>
    <w:rsid w:val="00062F4C"/>
    <w:rsid w:val="00062FCB"/>
    <w:rsid w:val="0006310B"/>
    <w:rsid w:val="0006312C"/>
    <w:rsid w:val="00063137"/>
    <w:rsid w:val="0006354B"/>
    <w:rsid w:val="00063556"/>
    <w:rsid w:val="00063583"/>
    <w:rsid w:val="000636FA"/>
    <w:rsid w:val="000637AA"/>
    <w:rsid w:val="00063837"/>
    <w:rsid w:val="00063897"/>
    <w:rsid w:val="000638D7"/>
    <w:rsid w:val="00063CC2"/>
    <w:rsid w:val="00063D62"/>
    <w:rsid w:val="00063DD0"/>
    <w:rsid w:val="00063F67"/>
    <w:rsid w:val="00063F6E"/>
    <w:rsid w:val="00063FA2"/>
    <w:rsid w:val="000640A0"/>
    <w:rsid w:val="000646A7"/>
    <w:rsid w:val="000646AC"/>
    <w:rsid w:val="00064711"/>
    <w:rsid w:val="00064812"/>
    <w:rsid w:val="000648EA"/>
    <w:rsid w:val="00064A0F"/>
    <w:rsid w:val="00064B31"/>
    <w:rsid w:val="00064BFE"/>
    <w:rsid w:val="00064DD6"/>
    <w:rsid w:val="00064DDB"/>
    <w:rsid w:val="00064E2B"/>
    <w:rsid w:val="00064F02"/>
    <w:rsid w:val="00064FDA"/>
    <w:rsid w:val="0006503A"/>
    <w:rsid w:val="00065110"/>
    <w:rsid w:val="000651E6"/>
    <w:rsid w:val="000652A4"/>
    <w:rsid w:val="000653A4"/>
    <w:rsid w:val="00065558"/>
    <w:rsid w:val="00065598"/>
    <w:rsid w:val="00065609"/>
    <w:rsid w:val="0006564F"/>
    <w:rsid w:val="000656E1"/>
    <w:rsid w:val="00065835"/>
    <w:rsid w:val="00065846"/>
    <w:rsid w:val="000658EA"/>
    <w:rsid w:val="00065934"/>
    <w:rsid w:val="00065948"/>
    <w:rsid w:val="00065ADE"/>
    <w:rsid w:val="00065B97"/>
    <w:rsid w:val="00065BF9"/>
    <w:rsid w:val="00065C80"/>
    <w:rsid w:val="00065D16"/>
    <w:rsid w:val="00065F27"/>
    <w:rsid w:val="00065FC9"/>
    <w:rsid w:val="00066362"/>
    <w:rsid w:val="000663E6"/>
    <w:rsid w:val="0006648E"/>
    <w:rsid w:val="000665D4"/>
    <w:rsid w:val="000666C1"/>
    <w:rsid w:val="0006673A"/>
    <w:rsid w:val="000667B0"/>
    <w:rsid w:val="000668FC"/>
    <w:rsid w:val="00066B02"/>
    <w:rsid w:val="00066B9F"/>
    <w:rsid w:val="00066D6A"/>
    <w:rsid w:val="00066E34"/>
    <w:rsid w:val="0006702A"/>
    <w:rsid w:val="0006704C"/>
    <w:rsid w:val="0006741C"/>
    <w:rsid w:val="00067611"/>
    <w:rsid w:val="00067728"/>
    <w:rsid w:val="0006776E"/>
    <w:rsid w:val="000677F1"/>
    <w:rsid w:val="00067865"/>
    <w:rsid w:val="00067BB3"/>
    <w:rsid w:val="00067C15"/>
    <w:rsid w:val="00067C85"/>
    <w:rsid w:val="00067D18"/>
    <w:rsid w:val="00067D22"/>
    <w:rsid w:val="00067D6A"/>
    <w:rsid w:val="00067ED8"/>
    <w:rsid w:val="00067F23"/>
    <w:rsid w:val="00067FA6"/>
    <w:rsid w:val="00070088"/>
    <w:rsid w:val="00070439"/>
    <w:rsid w:val="0007057C"/>
    <w:rsid w:val="00070589"/>
    <w:rsid w:val="0007063C"/>
    <w:rsid w:val="0007065E"/>
    <w:rsid w:val="000706A2"/>
    <w:rsid w:val="0007077B"/>
    <w:rsid w:val="00070832"/>
    <w:rsid w:val="00070861"/>
    <w:rsid w:val="0007099C"/>
    <w:rsid w:val="00070B1B"/>
    <w:rsid w:val="00070E65"/>
    <w:rsid w:val="00070FB8"/>
    <w:rsid w:val="000710D8"/>
    <w:rsid w:val="000715CD"/>
    <w:rsid w:val="0007168B"/>
    <w:rsid w:val="000716D7"/>
    <w:rsid w:val="000719CC"/>
    <w:rsid w:val="00071A05"/>
    <w:rsid w:val="00071AD7"/>
    <w:rsid w:val="00071B79"/>
    <w:rsid w:val="00071C98"/>
    <w:rsid w:val="00071D9E"/>
    <w:rsid w:val="00071DCC"/>
    <w:rsid w:val="00071F77"/>
    <w:rsid w:val="00071FC1"/>
    <w:rsid w:val="00072393"/>
    <w:rsid w:val="00072485"/>
    <w:rsid w:val="00072642"/>
    <w:rsid w:val="000726AA"/>
    <w:rsid w:val="0007277C"/>
    <w:rsid w:val="00072A1D"/>
    <w:rsid w:val="00072AD2"/>
    <w:rsid w:val="00072BC8"/>
    <w:rsid w:val="00072BDA"/>
    <w:rsid w:val="00072C0A"/>
    <w:rsid w:val="00072EBE"/>
    <w:rsid w:val="0007302E"/>
    <w:rsid w:val="000730B8"/>
    <w:rsid w:val="000730CF"/>
    <w:rsid w:val="00073262"/>
    <w:rsid w:val="00073343"/>
    <w:rsid w:val="000734E2"/>
    <w:rsid w:val="000735C7"/>
    <w:rsid w:val="0007367C"/>
    <w:rsid w:val="000736A6"/>
    <w:rsid w:val="0007372A"/>
    <w:rsid w:val="000739D9"/>
    <w:rsid w:val="00073B8C"/>
    <w:rsid w:val="00073C86"/>
    <w:rsid w:val="00073EE0"/>
    <w:rsid w:val="00073F25"/>
    <w:rsid w:val="00073F93"/>
    <w:rsid w:val="0007400D"/>
    <w:rsid w:val="0007419D"/>
    <w:rsid w:val="000741E3"/>
    <w:rsid w:val="00074261"/>
    <w:rsid w:val="00074411"/>
    <w:rsid w:val="000744FA"/>
    <w:rsid w:val="000745C7"/>
    <w:rsid w:val="000745DF"/>
    <w:rsid w:val="000746EF"/>
    <w:rsid w:val="00074751"/>
    <w:rsid w:val="00074765"/>
    <w:rsid w:val="000747BC"/>
    <w:rsid w:val="00074A4D"/>
    <w:rsid w:val="00074AA7"/>
    <w:rsid w:val="00074CC6"/>
    <w:rsid w:val="00074F86"/>
    <w:rsid w:val="00075079"/>
    <w:rsid w:val="0007509B"/>
    <w:rsid w:val="000751B4"/>
    <w:rsid w:val="00075224"/>
    <w:rsid w:val="00075278"/>
    <w:rsid w:val="00075355"/>
    <w:rsid w:val="0007539F"/>
    <w:rsid w:val="0007546C"/>
    <w:rsid w:val="000754D3"/>
    <w:rsid w:val="0007557D"/>
    <w:rsid w:val="000755B1"/>
    <w:rsid w:val="000755DD"/>
    <w:rsid w:val="00075772"/>
    <w:rsid w:val="000757CB"/>
    <w:rsid w:val="00075854"/>
    <w:rsid w:val="000759B4"/>
    <w:rsid w:val="000759BC"/>
    <w:rsid w:val="000759D6"/>
    <w:rsid w:val="00075B85"/>
    <w:rsid w:val="00075B96"/>
    <w:rsid w:val="00075BA6"/>
    <w:rsid w:val="00075C26"/>
    <w:rsid w:val="00075C9C"/>
    <w:rsid w:val="00075CC0"/>
    <w:rsid w:val="00075D68"/>
    <w:rsid w:val="00075D9B"/>
    <w:rsid w:val="00075E55"/>
    <w:rsid w:val="00076003"/>
    <w:rsid w:val="00076027"/>
    <w:rsid w:val="0007616E"/>
    <w:rsid w:val="00076392"/>
    <w:rsid w:val="00076431"/>
    <w:rsid w:val="000764E4"/>
    <w:rsid w:val="000764E8"/>
    <w:rsid w:val="000765FB"/>
    <w:rsid w:val="00076605"/>
    <w:rsid w:val="0007673C"/>
    <w:rsid w:val="00076789"/>
    <w:rsid w:val="0007679B"/>
    <w:rsid w:val="000767A6"/>
    <w:rsid w:val="00076834"/>
    <w:rsid w:val="00076934"/>
    <w:rsid w:val="00076978"/>
    <w:rsid w:val="0007709B"/>
    <w:rsid w:val="000770F6"/>
    <w:rsid w:val="00077107"/>
    <w:rsid w:val="00077127"/>
    <w:rsid w:val="000771C3"/>
    <w:rsid w:val="0007723D"/>
    <w:rsid w:val="00077255"/>
    <w:rsid w:val="0007728E"/>
    <w:rsid w:val="000772F2"/>
    <w:rsid w:val="000772FF"/>
    <w:rsid w:val="000774BA"/>
    <w:rsid w:val="000774FF"/>
    <w:rsid w:val="000775D8"/>
    <w:rsid w:val="00077665"/>
    <w:rsid w:val="00077683"/>
    <w:rsid w:val="00077712"/>
    <w:rsid w:val="00077849"/>
    <w:rsid w:val="000778E5"/>
    <w:rsid w:val="0007794B"/>
    <w:rsid w:val="00077ADF"/>
    <w:rsid w:val="00077B37"/>
    <w:rsid w:val="00077B43"/>
    <w:rsid w:val="00077B8F"/>
    <w:rsid w:val="00077BEC"/>
    <w:rsid w:val="00077D95"/>
    <w:rsid w:val="00077F0B"/>
    <w:rsid w:val="00077FB7"/>
    <w:rsid w:val="0008005B"/>
    <w:rsid w:val="000801FD"/>
    <w:rsid w:val="00080481"/>
    <w:rsid w:val="000804DE"/>
    <w:rsid w:val="0008057E"/>
    <w:rsid w:val="0008066C"/>
    <w:rsid w:val="0008079C"/>
    <w:rsid w:val="000808CD"/>
    <w:rsid w:val="00080905"/>
    <w:rsid w:val="0008094D"/>
    <w:rsid w:val="0008098F"/>
    <w:rsid w:val="000809E4"/>
    <w:rsid w:val="00080A65"/>
    <w:rsid w:val="00080AF3"/>
    <w:rsid w:val="00080C30"/>
    <w:rsid w:val="00080C50"/>
    <w:rsid w:val="00080C6A"/>
    <w:rsid w:val="00080CD3"/>
    <w:rsid w:val="00080D81"/>
    <w:rsid w:val="00080DB8"/>
    <w:rsid w:val="00080E4B"/>
    <w:rsid w:val="00080F02"/>
    <w:rsid w:val="00080F86"/>
    <w:rsid w:val="0008135A"/>
    <w:rsid w:val="00081411"/>
    <w:rsid w:val="00081429"/>
    <w:rsid w:val="00081500"/>
    <w:rsid w:val="00081562"/>
    <w:rsid w:val="0008166C"/>
    <w:rsid w:val="000816C8"/>
    <w:rsid w:val="00081808"/>
    <w:rsid w:val="00081840"/>
    <w:rsid w:val="00081BF2"/>
    <w:rsid w:val="00081C0C"/>
    <w:rsid w:val="00081D7F"/>
    <w:rsid w:val="00081DA4"/>
    <w:rsid w:val="00081F54"/>
    <w:rsid w:val="00082141"/>
    <w:rsid w:val="000821C3"/>
    <w:rsid w:val="000823E4"/>
    <w:rsid w:val="000824D1"/>
    <w:rsid w:val="0008250C"/>
    <w:rsid w:val="000825F9"/>
    <w:rsid w:val="00082667"/>
    <w:rsid w:val="00082722"/>
    <w:rsid w:val="00082760"/>
    <w:rsid w:val="00082787"/>
    <w:rsid w:val="0008285E"/>
    <w:rsid w:val="000829DA"/>
    <w:rsid w:val="00082B84"/>
    <w:rsid w:val="00082BF5"/>
    <w:rsid w:val="00082C40"/>
    <w:rsid w:val="00082CFA"/>
    <w:rsid w:val="00082EAD"/>
    <w:rsid w:val="00082EDE"/>
    <w:rsid w:val="00082EF8"/>
    <w:rsid w:val="00082F02"/>
    <w:rsid w:val="00083117"/>
    <w:rsid w:val="000831FE"/>
    <w:rsid w:val="000832B1"/>
    <w:rsid w:val="0008331F"/>
    <w:rsid w:val="00083391"/>
    <w:rsid w:val="0008349C"/>
    <w:rsid w:val="00083551"/>
    <w:rsid w:val="0008356D"/>
    <w:rsid w:val="00083654"/>
    <w:rsid w:val="0008383D"/>
    <w:rsid w:val="000838F4"/>
    <w:rsid w:val="000839A7"/>
    <w:rsid w:val="00083A63"/>
    <w:rsid w:val="00083C0F"/>
    <w:rsid w:val="00083C2B"/>
    <w:rsid w:val="00083EE1"/>
    <w:rsid w:val="00084107"/>
    <w:rsid w:val="0008419D"/>
    <w:rsid w:val="000841D5"/>
    <w:rsid w:val="0008429C"/>
    <w:rsid w:val="00084448"/>
    <w:rsid w:val="00084539"/>
    <w:rsid w:val="000845C0"/>
    <w:rsid w:val="000845C1"/>
    <w:rsid w:val="00084663"/>
    <w:rsid w:val="00084B02"/>
    <w:rsid w:val="00084C3B"/>
    <w:rsid w:val="00084C82"/>
    <w:rsid w:val="00084D0F"/>
    <w:rsid w:val="00084D28"/>
    <w:rsid w:val="00084D4B"/>
    <w:rsid w:val="00084E15"/>
    <w:rsid w:val="00084F4E"/>
    <w:rsid w:val="00084F6D"/>
    <w:rsid w:val="00085427"/>
    <w:rsid w:val="0008550C"/>
    <w:rsid w:val="000855B3"/>
    <w:rsid w:val="000855BC"/>
    <w:rsid w:val="0008567C"/>
    <w:rsid w:val="00085B70"/>
    <w:rsid w:val="00085D4F"/>
    <w:rsid w:val="00085E8B"/>
    <w:rsid w:val="00086032"/>
    <w:rsid w:val="00086260"/>
    <w:rsid w:val="00086276"/>
    <w:rsid w:val="0008627F"/>
    <w:rsid w:val="00086302"/>
    <w:rsid w:val="00086316"/>
    <w:rsid w:val="0008635F"/>
    <w:rsid w:val="0008664C"/>
    <w:rsid w:val="00086670"/>
    <w:rsid w:val="0008678E"/>
    <w:rsid w:val="00086864"/>
    <w:rsid w:val="00086870"/>
    <w:rsid w:val="000868B6"/>
    <w:rsid w:val="00086953"/>
    <w:rsid w:val="00086AF2"/>
    <w:rsid w:val="00086CE3"/>
    <w:rsid w:val="00086E8D"/>
    <w:rsid w:val="000871CF"/>
    <w:rsid w:val="0008723C"/>
    <w:rsid w:val="000873D6"/>
    <w:rsid w:val="00087595"/>
    <w:rsid w:val="00087657"/>
    <w:rsid w:val="0008774E"/>
    <w:rsid w:val="000877B0"/>
    <w:rsid w:val="0008783A"/>
    <w:rsid w:val="00087A25"/>
    <w:rsid w:val="00087B37"/>
    <w:rsid w:val="00087BEA"/>
    <w:rsid w:val="00087C45"/>
    <w:rsid w:val="00087C9A"/>
    <w:rsid w:val="00087CD7"/>
    <w:rsid w:val="00087E7D"/>
    <w:rsid w:val="00087ECC"/>
    <w:rsid w:val="00087F7C"/>
    <w:rsid w:val="000901F5"/>
    <w:rsid w:val="00090217"/>
    <w:rsid w:val="00090271"/>
    <w:rsid w:val="00090312"/>
    <w:rsid w:val="00090353"/>
    <w:rsid w:val="0009046A"/>
    <w:rsid w:val="000906E7"/>
    <w:rsid w:val="0009091F"/>
    <w:rsid w:val="00090A82"/>
    <w:rsid w:val="00090BE9"/>
    <w:rsid w:val="00090D59"/>
    <w:rsid w:val="00090E2E"/>
    <w:rsid w:val="00090F05"/>
    <w:rsid w:val="00090FC2"/>
    <w:rsid w:val="0009120E"/>
    <w:rsid w:val="00091501"/>
    <w:rsid w:val="00091527"/>
    <w:rsid w:val="000915F7"/>
    <w:rsid w:val="00091982"/>
    <w:rsid w:val="000919EC"/>
    <w:rsid w:val="00091A6F"/>
    <w:rsid w:val="00091BB8"/>
    <w:rsid w:val="00091CB4"/>
    <w:rsid w:val="00091D45"/>
    <w:rsid w:val="00092227"/>
    <w:rsid w:val="00092279"/>
    <w:rsid w:val="0009229B"/>
    <w:rsid w:val="000922A9"/>
    <w:rsid w:val="000923B3"/>
    <w:rsid w:val="0009240A"/>
    <w:rsid w:val="00092428"/>
    <w:rsid w:val="00092433"/>
    <w:rsid w:val="00092452"/>
    <w:rsid w:val="000924CE"/>
    <w:rsid w:val="000925A6"/>
    <w:rsid w:val="0009260C"/>
    <w:rsid w:val="00092641"/>
    <w:rsid w:val="0009269E"/>
    <w:rsid w:val="000926F2"/>
    <w:rsid w:val="00092750"/>
    <w:rsid w:val="000927BB"/>
    <w:rsid w:val="000927DB"/>
    <w:rsid w:val="0009288B"/>
    <w:rsid w:val="00092A6F"/>
    <w:rsid w:val="00092B88"/>
    <w:rsid w:val="00092CCB"/>
    <w:rsid w:val="00092D3E"/>
    <w:rsid w:val="00092D62"/>
    <w:rsid w:val="00092DF0"/>
    <w:rsid w:val="00092E88"/>
    <w:rsid w:val="0009302D"/>
    <w:rsid w:val="00093199"/>
    <w:rsid w:val="000931C0"/>
    <w:rsid w:val="000933EB"/>
    <w:rsid w:val="0009345A"/>
    <w:rsid w:val="00093499"/>
    <w:rsid w:val="00093525"/>
    <w:rsid w:val="000936DE"/>
    <w:rsid w:val="00093767"/>
    <w:rsid w:val="0009386F"/>
    <w:rsid w:val="00093956"/>
    <w:rsid w:val="00093972"/>
    <w:rsid w:val="000939B9"/>
    <w:rsid w:val="00093A25"/>
    <w:rsid w:val="00093BAF"/>
    <w:rsid w:val="00093C25"/>
    <w:rsid w:val="00093E58"/>
    <w:rsid w:val="00093E6E"/>
    <w:rsid w:val="00093E7F"/>
    <w:rsid w:val="00093F1F"/>
    <w:rsid w:val="00093FE7"/>
    <w:rsid w:val="00093FF8"/>
    <w:rsid w:val="000940FC"/>
    <w:rsid w:val="0009422B"/>
    <w:rsid w:val="00094345"/>
    <w:rsid w:val="0009468E"/>
    <w:rsid w:val="000947DB"/>
    <w:rsid w:val="00094AA8"/>
    <w:rsid w:val="00094D59"/>
    <w:rsid w:val="00094E6A"/>
    <w:rsid w:val="00094E87"/>
    <w:rsid w:val="00094F78"/>
    <w:rsid w:val="0009507E"/>
    <w:rsid w:val="0009517E"/>
    <w:rsid w:val="000953C8"/>
    <w:rsid w:val="0009544C"/>
    <w:rsid w:val="00095717"/>
    <w:rsid w:val="00095741"/>
    <w:rsid w:val="000957CE"/>
    <w:rsid w:val="00095892"/>
    <w:rsid w:val="000958B8"/>
    <w:rsid w:val="0009597D"/>
    <w:rsid w:val="00095DFE"/>
    <w:rsid w:val="00095E65"/>
    <w:rsid w:val="00095EDD"/>
    <w:rsid w:val="00095F3F"/>
    <w:rsid w:val="00095F95"/>
    <w:rsid w:val="00095FDB"/>
    <w:rsid w:val="0009601F"/>
    <w:rsid w:val="00096025"/>
    <w:rsid w:val="000960DA"/>
    <w:rsid w:val="00096282"/>
    <w:rsid w:val="00096312"/>
    <w:rsid w:val="0009634A"/>
    <w:rsid w:val="000967EC"/>
    <w:rsid w:val="00096961"/>
    <w:rsid w:val="00096A89"/>
    <w:rsid w:val="00096B87"/>
    <w:rsid w:val="00096BBA"/>
    <w:rsid w:val="00096BCA"/>
    <w:rsid w:val="00096C8C"/>
    <w:rsid w:val="00096EFB"/>
    <w:rsid w:val="00096F51"/>
    <w:rsid w:val="00096F54"/>
    <w:rsid w:val="0009721E"/>
    <w:rsid w:val="0009727B"/>
    <w:rsid w:val="000972FF"/>
    <w:rsid w:val="0009732D"/>
    <w:rsid w:val="00097398"/>
    <w:rsid w:val="00097462"/>
    <w:rsid w:val="000974DD"/>
    <w:rsid w:val="0009756E"/>
    <w:rsid w:val="0009759B"/>
    <w:rsid w:val="00097AB0"/>
    <w:rsid w:val="00097B3E"/>
    <w:rsid w:val="00097C58"/>
    <w:rsid w:val="00097CAE"/>
    <w:rsid w:val="00097D5B"/>
    <w:rsid w:val="00097DD0"/>
    <w:rsid w:val="00097F6A"/>
    <w:rsid w:val="00097F97"/>
    <w:rsid w:val="000A0171"/>
    <w:rsid w:val="000A01C7"/>
    <w:rsid w:val="000A0218"/>
    <w:rsid w:val="000A02B9"/>
    <w:rsid w:val="000A0339"/>
    <w:rsid w:val="000A03ED"/>
    <w:rsid w:val="000A05FC"/>
    <w:rsid w:val="000A0686"/>
    <w:rsid w:val="000A06B1"/>
    <w:rsid w:val="000A07FE"/>
    <w:rsid w:val="000A083F"/>
    <w:rsid w:val="000A0B37"/>
    <w:rsid w:val="000A0C14"/>
    <w:rsid w:val="000A0D6E"/>
    <w:rsid w:val="000A0DB1"/>
    <w:rsid w:val="000A0EA3"/>
    <w:rsid w:val="000A0F0A"/>
    <w:rsid w:val="000A0F3F"/>
    <w:rsid w:val="000A1033"/>
    <w:rsid w:val="000A11EB"/>
    <w:rsid w:val="000A127F"/>
    <w:rsid w:val="000A129B"/>
    <w:rsid w:val="000A1572"/>
    <w:rsid w:val="000A1623"/>
    <w:rsid w:val="000A164F"/>
    <w:rsid w:val="000A1783"/>
    <w:rsid w:val="000A1816"/>
    <w:rsid w:val="000A199E"/>
    <w:rsid w:val="000A1DC3"/>
    <w:rsid w:val="000A231A"/>
    <w:rsid w:val="000A257D"/>
    <w:rsid w:val="000A25C9"/>
    <w:rsid w:val="000A2648"/>
    <w:rsid w:val="000A277B"/>
    <w:rsid w:val="000A27CB"/>
    <w:rsid w:val="000A2877"/>
    <w:rsid w:val="000A288F"/>
    <w:rsid w:val="000A289D"/>
    <w:rsid w:val="000A28EA"/>
    <w:rsid w:val="000A2980"/>
    <w:rsid w:val="000A2A9E"/>
    <w:rsid w:val="000A2ADE"/>
    <w:rsid w:val="000A2F1E"/>
    <w:rsid w:val="000A30E3"/>
    <w:rsid w:val="000A31BB"/>
    <w:rsid w:val="000A337B"/>
    <w:rsid w:val="000A3466"/>
    <w:rsid w:val="000A3486"/>
    <w:rsid w:val="000A34CA"/>
    <w:rsid w:val="000A358C"/>
    <w:rsid w:val="000A3662"/>
    <w:rsid w:val="000A3788"/>
    <w:rsid w:val="000A37E0"/>
    <w:rsid w:val="000A3867"/>
    <w:rsid w:val="000A391D"/>
    <w:rsid w:val="000A3945"/>
    <w:rsid w:val="000A39CA"/>
    <w:rsid w:val="000A3A41"/>
    <w:rsid w:val="000A3B65"/>
    <w:rsid w:val="000A3BAC"/>
    <w:rsid w:val="000A3C70"/>
    <w:rsid w:val="000A3D10"/>
    <w:rsid w:val="000A3E07"/>
    <w:rsid w:val="000A3F06"/>
    <w:rsid w:val="000A3FCB"/>
    <w:rsid w:val="000A400A"/>
    <w:rsid w:val="000A40A9"/>
    <w:rsid w:val="000A429A"/>
    <w:rsid w:val="000A441E"/>
    <w:rsid w:val="000A45F4"/>
    <w:rsid w:val="000A49E8"/>
    <w:rsid w:val="000A4B51"/>
    <w:rsid w:val="000A4BD1"/>
    <w:rsid w:val="000A4BE5"/>
    <w:rsid w:val="000A4D63"/>
    <w:rsid w:val="000A4EFE"/>
    <w:rsid w:val="000A4F9C"/>
    <w:rsid w:val="000A5029"/>
    <w:rsid w:val="000A5385"/>
    <w:rsid w:val="000A5596"/>
    <w:rsid w:val="000A5611"/>
    <w:rsid w:val="000A5744"/>
    <w:rsid w:val="000A580D"/>
    <w:rsid w:val="000A588C"/>
    <w:rsid w:val="000A588E"/>
    <w:rsid w:val="000A597D"/>
    <w:rsid w:val="000A59FB"/>
    <w:rsid w:val="000A5BA6"/>
    <w:rsid w:val="000A5DFC"/>
    <w:rsid w:val="000A5E29"/>
    <w:rsid w:val="000A6250"/>
    <w:rsid w:val="000A62C5"/>
    <w:rsid w:val="000A637F"/>
    <w:rsid w:val="000A67A9"/>
    <w:rsid w:val="000A67DA"/>
    <w:rsid w:val="000A68A7"/>
    <w:rsid w:val="000A68E5"/>
    <w:rsid w:val="000A6A5A"/>
    <w:rsid w:val="000A6A7B"/>
    <w:rsid w:val="000A6BAC"/>
    <w:rsid w:val="000A6C35"/>
    <w:rsid w:val="000A6CB5"/>
    <w:rsid w:val="000A6DE3"/>
    <w:rsid w:val="000A6E9E"/>
    <w:rsid w:val="000A6F2B"/>
    <w:rsid w:val="000A6FB5"/>
    <w:rsid w:val="000A7106"/>
    <w:rsid w:val="000A7186"/>
    <w:rsid w:val="000A72CF"/>
    <w:rsid w:val="000A7330"/>
    <w:rsid w:val="000A74B7"/>
    <w:rsid w:val="000A74D6"/>
    <w:rsid w:val="000A7521"/>
    <w:rsid w:val="000A75F6"/>
    <w:rsid w:val="000A77F9"/>
    <w:rsid w:val="000A78FB"/>
    <w:rsid w:val="000A7987"/>
    <w:rsid w:val="000A79CC"/>
    <w:rsid w:val="000A7BD8"/>
    <w:rsid w:val="000A7CD5"/>
    <w:rsid w:val="000A7D87"/>
    <w:rsid w:val="000A7E06"/>
    <w:rsid w:val="000A7EF0"/>
    <w:rsid w:val="000A7F01"/>
    <w:rsid w:val="000B0105"/>
    <w:rsid w:val="000B01B7"/>
    <w:rsid w:val="000B01CD"/>
    <w:rsid w:val="000B01F4"/>
    <w:rsid w:val="000B0239"/>
    <w:rsid w:val="000B0279"/>
    <w:rsid w:val="000B03A0"/>
    <w:rsid w:val="000B05EF"/>
    <w:rsid w:val="000B0703"/>
    <w:rsid w:val="000B0720"/>
    <w:rsid w:val="000B0819"/>
    <w:rsid w:val="000B0A96"/>
    <w:rsid w:val="000B0A99"/>
    <w:rsid w:val="000B0C76"/>
    <w:rsid w:val="000B0D21"/>
    <w:rsid w:val="000B0DD8"/>
    <w:rsid w:val="000B0DFF"/>
    <w:rsid w:val="000B0E74"/>
    <w:rsid w:val="000B0ECB"/>
    <w:rsid w:val="000B0FDC"/>
    <w:rsid w:val="000B1236"/>
    <w:rsid w:val="000B14B0"/>
    <w:rsid w:val="000B15A3"/>
    <w:rsid w:val="000B161C"/>
    <w:rsid w:val="000B1637"/>
    <w:rsid w:val="000B16B7"/>
    <w:rsid w:val="000B1729"/>
    <w:rsid w:val="000B174A"/>
    <w:rsid w:val="000B179D"/>
    <w:rsid w:val="000B1918"/>
    <w:rsid w:val="000B1B44"/>
    <w:rsid w:val="000B1BEC"/>
    <w:rsid w:val="000B1C8A"/>
    <w:rsid w:val="000B1C94"/>
    <w:rsid w:val="000B205D"/>
    <w:rsid w:val="000B22DC"/>
    <w:rsid w:val="000B23B2"/>
    <w:rsid w:val="000B25FE"/>
    <w:rsid w:val="000B2720"/>
    <w:rsid w:val="000B27A1"/>
    <w:rsid w:val="000B2839"/>
    <w:rsid w:val="000B2959"/>
    <w:rsid w:val="000B2A6C"/>
    <w:rsid w:val="000B2A7B"/>
    <w:rsid w:val="000B2B29"/>
    <w:rsid w:val="000B2BD3"/>
    <w:rsid w:val="000B2BD9"/>
    <w:rsid w:val="000B2F40"/>
    <w:rsid w:val="000B3090"/>
    <w:rsid w:val="000B30EC"/>
    <w:rsid w:val="000B310B"/>
    <w:rsid w:val="000B31ED"/>
    <w:rsid w:val="000B328E"/>
    <w:rsid w:val="000B32CC"/>
    <w:rsid w:val="000B32CF"/>
    <w:rsid w:val="000B331F"/>
    <w:rsid w:val="000B3408"/>
    <w:rsid w:val="000B3411"/>
    <w:rsid w:val="000B3473"/>
    <w:rsid w:val="000B3559"/>
    <w:rsid w:val="000B35D3"/>
    <w:rsid w:val="000B366A"/>
    <w:rsid w:val="000B3763"/>
    <w:rsid w:val="000B38F3"/>
    <w:rsid w:val="000B3A79"/>
    <w:rsid w:val="000B3AB2"/>
    <w:rsid w:val="000B3B0B"/>
    <w:rsid w:val="000B3C89"/>
    <w:rsid w:val="000B3D68"/>
    <w:rsid w:val="000B3D8E"/>
    <w:rsid w:val="000B3F82"/>
    <w:rsid w:val="000B3FA7"/>
    <w:rsid w:val="000B4117"/>
    <w:rsid w:val="000B421C"/>
    <w:rsid w:val="000B423E"/>
    <w:rsid w:val="000B42B9"/>
    <w:rsid w:val="000B431A"/>
    <w:rsid w:val="000B4425"/>
    <w:rsid w:val="000B47D0"/>
    <w:rsid w:val="000B48C5"/>
    <w:rsid w:val="000B49A6"/>
    <w:rsid w:val="000B49F3"/>
    <w:rsid w:val="000B4C2B"/>
    <w:rsid w:val="000B4D41"/>
    <w:rsid w:val="000B4E88"/>
    <w:rsid w:val="000B4EEC"/>
    <w:rsid w:val="000B4F38"/>
    <w:rsid w:val="000B4FDC"/>
    <w:rsid w:val="000B558C"/>
    <w:rsid w:val="000B5667"/>
    <w:rsid w:val="000B56F9"/>
    <w:rsid w:val="000B58F3"/>
    <w:rsid w:val="000B59B3"/>
    <w:rsid w:val="000B5BAD"/>
    <w:rsid w:val="000B5DAF"/>
    <w:rsid w:val="000B5E6D"/>
    <w:rsid w:val="000B603E"/>
    <w:rsid w:val="000B644B"/>
    <w:rsid w:val="000B6519"/>
    <w:rsid w:val="000B65CF"/>
    <w:rsid w:val="000B6635"/>
    <w:rsid w:val="000B6679"/>
    <w:rsid w:val="000B66B1"/>
    <w:rsid w:val="000B67B1"/>
    <w:rsid w:val="000B67E5"/>
    <w:rsid w:val="000B68E4"/>
    <w:rsid w:val="000B695E"/>
    <w:rsid w:val="000B6BF4"/>
    <w:rsid w:val="000B6BFD"/>
    <w:rsid w:val="000B6C3E"/>
    <w:rsid w:val="000B6D38"/>
    <w:rsid w:val="000B6DCA"/>
    <w:rsid w:val="000B6DE0"/>
    <w:rsid w:val="000B6FFB"/>
    <w:rsid w:val="000B7195"/>
    <w:rsid w:val="000B71CC"/>
    <w:rsid w:val="000B7281"/>
    <w:rsid w:val="000B72D1"/>
    <w:rsid w:val="000B740B"/>
    <w:rsid w:val="000B74FD"/>
    <w:rsid w:val="000B750A"/>
    <w:rsid w:val="000B75DB"/>
    <w:rsid w:val="000B75F8"/>
    <w:rsid w:val="000B7673"/>
    <w:rsid w:val="000B7707"/>
    <w:rsid w:val="000B774A"/>
    <w:rsid w:val="000B7750"/>
    <w:rsid w:val="000B78AD"/>
    <w:rsid w:val="000B78F0"/>
    <w:rsid w:val="000B798E"/>
    <w:rsid w:val="000B7A60"/>
    <w:rsid w:val="000B7A68"/>
    <w:rsid w:val="000B7C6B"/>
    <w:rsid w:val="000B7D27"/>
    <w:rsid w:val="000B7EF7"/>
    <w:rsid w:val="000B7F49"/>
    <w:rsid w:val="000B7F82"/>
    <w:rsid w:val="000B7FDB"/>
    <w:rsid w:val="000C000B"/>
    <w:rsid w:val="000C0034"/>
    <w:rsid w:val="000C0065"/>
    <w:rsid w:val="000C0185"/>
    <w:rsid w:val="000C01F1"/>
    <w:rsid w:val="000C0321"/>
    <w:rsid w:val="000C0365"/>
    <w:rsid w:val="000C0370"/>
    <w:rsid w:val="000C0387"/>
    <w:rsid w:val="000C0457"/>
    <w:rsid w:val="000C04B1"/>
    <w:rsid w:val="000C051E"/>
    <w:rsid w:val="000C0534"/>
    <w:rsid w:val="000C0580"/>
    <w:rsid w:val="000C05BE"/>
    <w:rsid w:val="000C0688"/>
    <w:rsid w:val="000C06B3"/>
    <w:rsid w:val="000C0759"/>
    <w:rsid w:val="000C0776"/>
    <w:rsid w:val="000C0864"/>
    <w:rsid w:val="000C0946"/>
    <w:rsid w:val="000C099A"/>
    <w:rsid w:val="000C0A96"/>
    <w:rsid w:val="000C0AE5"/>
    <w:rsid w:val="000C0B5B"/>
    <w:rsid w:val="000C0BA6"/>
    <w:rsid w:val="000C0C66"/>
    <w:rsid w:val="000C0FD3"/>
    <w:rsid w:val="000C15E3"/>
    <w:rsid w:val="000C16A9"/>
    <w:rsid w:val="000C16D5"/>
    <w:rsid w:val="000C1822"/>
    <w:rsid w:val="000C18B7"/>
    <w:rsid w:val="000C18BA"/>
    <w:rsid w:val="000C1A32"/>
    <w:rsid w:val="000C1AB1"/>
    <w:rsid w:val="000C1D48"/>
    <w:rsid w:val="000C2123"/>
    <w:rsid w:val="000C2237"/>
    <w:rsid w:val="000C22C7"/>
    <w:rsid w:val="000C22E4"/>
    <w:rsid w:val="000C2429"/>
    <w:rsid w:val="000C25A4"/>
    <w:rsid w:val="000C2622"/>
    <w:rsid w:val="000C2732"/>
    <w:rsid w:val="000C286F"/>
    <w:rsid w:val="000C289E"/>
    <w:rsid w:val="000C2B9A"/>
    <w:rsid w:val="000C2C47"/>
    <w:rsid w:val="000C2D8E"/>
    <w:rsid w:val="000C2DEC"/>
    <w:rsid w:val="000C2E8F"/>
    <w:rsid w:val="000C2F5C"/>
    <w:rsid w:val="000C2FDA"/>
    <w:rsid w:val="000C319C"/>
    <w:rsid w:val="000C320B"/>
    <w:rsid w:val="000C3211"/>
    <w:rsid w:val="000C3347"/>
    <w:rsid w:val="000C373A"/>
    <w:rsid w:val="000C382A"/>
    <w:rsid w:val="000C3B41"/>
    <w:rsid w:val="000C3CE6"/>
    <w:rsid w:val="000C3D32"/>
    <w:rsid w:val="000C3E58"/>
    <w:rsid w:val="000C3EEF"/>
    <w:rsid w:val="000C3F8E"/>
    <w:rsid w:val="000C3FEE"/>
    <w:rsid w:val="000C40D8"/>
    <w:rsid w:val="000C40E7"/>
    <w:rsid w:val="000C4186"/>
    <w:rsid w:val="000C432D"/>
    <w:rsid w:val="000C446F"/>
    <w:rsid w:val="000C4478"/>
    <w:rsid w:val="000C44D4"/>
    <w:rsid w:val="000C479F"/>
    <w:rsid w:val="000C4846"/>
    <w:rsid w:val="000C48A6"/>
    <w:rsid w:val="000C4A0A"/>
    <w:rsid w:val="000C4A64"/>
    <w:rsid w:val="000C4AB6"/>
    <w:rsid w:val="000C4F26"/>
    <w:rsid w:val="000C514D"/>
    <w:rsid w:val="000C51D9"/>
    <w:rsid w:val="000C54FE"/>
    <w:rsid w:val="000C5765"/>
    <w:rsid w:val="000C57CA"/>
    <w:rsid w:val="000C5851"/>
    <w:rsid w:val="000C5875"/>
    <w:rsid w:val="000C5ABC"/>
    <w:rsid w:val="000C5AD3"/>
    <w:rsid w:val="000C5B66"/>
    <w:rsid w:val="000C5BB7"/>
    <w:rsid w:val="000C5DC6"/>
    <w:rsid w:val="000C5E54"/>
    <w:rsid w:val="000C5FAF"/>
    <w:rsid w:val="000C608D"/>
    <w:rsid w:val="000C6110"/>
    <w:rsid w:val="000C61AE"/>
    <w:rsid w:val="000C61F3"/>
    <w:rsid w:val="000C62D8"/>
    <w:rsid w:val="000C6589"/>
    <w:rsid w:val="000C666A"/>
    <w:rsid w:val="000C666B"/>
    <w:rsid w:val="000C670E"/>
    <w:rsid w:val="000C6799"/>
    <w:rsid w:val="000C6838"/>
    <w:rsid w:val="000C68E8"/>
    <w:rsid w:val="000C693C"/>
    <w:rsid w:val="000C694F"/>
    <w:rsid w:val="000C6D34"/>
    <w:rsid w:val="000C6FEC"/>
    <w:rsid w:val="000C7023"/>
    <w:rsid w:val="000C7032"/>
    <w:rsid w:val="000C7104"/>
    <w:rsid w:val="000C7182"/>
    <w:rsid w:val="000C71AE"/>
    <w:rsid w:val="000C71E3"/>
    <w:rsid w:val="000C72B7"/>
    <w:rsid w:val="000C741D"/>
    <w:rsid w:val="000C74A7"/>
    <w:rsid w:val="000C74EE"/>
    <w:rsid w:val="000C75CA"/>
    <w:rsid w:val="000C76A8"/>
    <w:rsid w:val="000C77A2"/>
    <w:rsid w:val="000C77BA"/>
    <w:rsid w:val="000C78FF"/>
    <w:rsid w:val="000C7BF5"/>
    <w:rsid w:val="000C7C21"/>
    <w:rsid w:val="000C7CB3"/>
    <w:rsid w:val="000C7CDA"/>
    <w:rsid w:val="000C7F8A"/>
    <w:rsid w:val="000D004A"/>
    <w:rsid w:val="000D00F5"/>
    <w:rsid w:val="000D01F7"/>
    <w:rsid w:val="000D02B7"/>
    <w:rsid w:val="000D02F7"/>
    <w:rsid w:val="000D04E6"/>
    <w:rsid w:val="000D04FF"/>
    <w:rsid w:val="000D0538"/>
    <w:rsid w:val="000D054A"/>
    <w:rsid w:val="000D05B4"/>
    <w:rsid w:val="000D05F1"/>
    <w:rsid w:val="000D06CE"/>
    <w:rsid w:val="000D073C"/>
    <w:rsid w:val="000D07D8"/>
    <w:rsid w:val="000D0815"/>
    <w:rsid w:val="000D08B5"/>
    <w:rsid w:val="000D0ACA"/>
    <w:rsid w:val="000D0B9E"/>
    <w:rsid w:val="000D0BEF"/>
    <w:rsid w:val="000D0C6B"/>
    <w:rsid w:val="000D10C0"/>
    <w:rsid w:val="000D1254"/>
    <w:rsid w:val="000D13CE"/>
    <w:rsid w:val="000D1466"/>
    <w:rsid w:val="000D161E"/>
    <w:rsid w:val="000D1833"/>
    <w:rsid w:val="000D199B"/>
    <w:rsid w:val="000D1A1C"/>
    <w:rsid w:val="000D1A6B"/>
    <w:rsid w:val="000D1AB9"/>
    <w:rsid w:val="000D1CC9"/>
    <w:rsid w:val="000D1FE0"/>
    <w:rsid w:val="000D20FD"/>
    <w:rsid w:val="000D219C"/>
    <w:rsid w:val="000D21E0"/>
    <w:rsid w:val="000D221C"/>
    <w:rsid w:val="000D2333"/>
    <w:rsid w:val="000D23EA"/>
    <w:rsid w:val="000D250F"/>
    <w:rsid w:val="000D267D"/>
    <w:rsid w:val="000D270B"/>
    <w:rsid w:val="000D280F"/>
    <w:rsid w:val="000D28A5"/>
    <w:rsid w:val="000D28AF"/>
    <w:rsid w:val="000D2AD2"/>
    <w:rsid w:val="000D2B86"/>
    <w:rsid w:val="000D2BAF"/>
    <w:rsid w:val="000D2BD8"/>
    <w:rsid w:val="000D30FB"/>
    <w:rsid w:val="000D32D4"/>
    <w:rsid w:val="000D3333"/>
    <w:rsid w:val="000D33B4"/>
    <w:rsid w:val="000D345D"/>
    <w:rsid w:val="000D374E"/>
    <w:rsid w:val="000D3758"/>
    <w:rsid w:val="000D37C0"/>
    <w:rsid w:val="000D3952"/>
    <w:rsid w:val="000D3995"/>
    <w:rsid w:val="000D39FD"/>
    <w:rsid w:val="000D3A8F"/>
    <w:rsid w:val="000D3B9C"/>
    <w:rsid w:val="000D3C97"/>
    <w:rsid w:val="000D3D65"/>
    <w:rsid w:val="000D3F98"/>
    <w:rsid w:val="000D3FC3"/>
    <w:rsid w:val="000D4020"/>
    <w:rsid w:val="000D403E"/>
    <w:rsid w:val="000D4071"/>
    <w:rsid w:val="000D40CE"/>
    <w:rsid w:val="000D41FB"/>
    <w:rsid w:val="000D4418"/>
    <w:rsid w:val="000D4511"/>
    <w:rsid w:val="000D46AC"/>
    <w:rsid w:val="000D4901"/>
    <w:rsid w:val="000D49B5"/>
    <w:rsid w:val="000D4C35"/>
    <w:rsid w:val="000D4F06"/>
    <w:rsid w:val="000D5008"/>
    <w:rsid w:val="000D50CC"/>
    <w:rsid w:val="000D512B"/>
    <w:rsid w:val="000D5187"/>
    <w:rsid w:val="000D523E"/>
    <w:rsid w:val="000D5565"/>
    <w:rsid w:val="000D588C"/>
    <w:rsid w:val="000D5990"/>
    <w:rsid w:val="000D599D"/>
    <w:rsid w:val="000D5A54"/>
    <w:rsid w:val="000D5AB7"/>
    <w:rsid w:val="000D5AD5"/>
    <w:rsid w:val="000D5B3B"/>
    <w:rsid w:val="000D5CBF"/>
    <w:rsid w:val="000D5FC5"/>
    <w:rsid w:val="000D60C2"/>
    <w:rsid w:val="000D6121"/>
    <w:rsid w:val="000D6144"/>
    <w:rsid w:val="000D6170"/>
    <w:rsid w:val="000D6213"/>
    <w:rsid w:val="000D65FC"/>
    <w:rsid w:val="000D6971"/>
    <w:rsid w:val="000D6AF0"/>
    <w:rsid w:val="000D6B13"/>
    <w:rsid w:val="000D6B8C"/>
    <w:rsid w:val="000D6BC5"/>
    <w:rsid w:val="000D6C48"/>
    <w:rsid w:val="000D6E27"/>
    <w:rsid w:val="000D6F9B"/>
    <w:rsid w:val="000D701E"/>
    <w:rsid w:val="000D71CC"/>
    <w:rsid w:val="000D72C0"/>
    <w:rsid w:val="000D7313"/>
    <w:rsid w:val="000D765E"/>
    <w:rsid w:val="000D7896"/>
    <w:rsid w:val="000D794E"/>
    <w:rsid w:val="000D79DC"/>
    <w:rsid w:val="000D79F2"/>
    <w:rsid w:val="000D7C03"/>
    <w:rsid w:val="000D7C67"/>
    <w:rsid w:val="000D7C94"/>
    <w:rsid w:val="000E034D"/>
    <w:rsid w:val="000E0369"/>
    <w:rsid w:val="000E03B5"/>
    <w:rsid w:val="000E03C6"/>
    <w:rsid w:val="000E0773"/>
    <w:rsid w:val="000E08A8"/>
    <w:rsid w:val="000E08ED"/>
    <w:rsid w:val="000E0A03"/>
    <w:rsid w:val="000E0A89"/>
    <w:rsid w:val="000E0CD0"/>
    <w:rsid w:val="000E0D18"/>
    <w:rsid w:val="000E0E2E"/>
    <w:rsid w:val="000E0EDB"/>
    <w:rsid w:val="000E0FF1"/>
    <w:rsid w:val="000E1019"/>
    <w:rsid w:val="000E10C9"/>
    <w:rsid w:val="000E10FE"/>
    <w:rsid w:val="000E11C6"/>
    <w:rsid w:val="000E11F9"/>
    <w:rsid w:val="000E12CF"/>
    <w:rsid w:val="000E1A14"/>
    <w:rsid w:val="000E1B57"/>
    <w:rsid w:val="000E1E20"/>
    <w:rsid w:val="000E24D0"/>
    <w:rsid w:val="000E24E8"/>
    <w:rsid w:val="000E2578"/>
    <w:rsid w:val="000E26F6"/>
    <w:rsid w:val="000E28AF"/>
    <w:rsid w:val="000E28CB"/>
    <w:rsid w:val="000E2ADF"/>
    <w:rsid w:val="000E2B53"/>
    <w:rsid w:val="000E2BA7"/>
    <w:rsid w:val="000E2DFA"/>
    <w:rsid w:val="000E308A"/>
    <w:rsid w:val="000E3120"/>
    <w:rsid w:val="000E3149"/>
    <w:rsid w:val="000E3196"/>
    <w:rsid w:val="000E31F7"/>
    <w:rsid w:val="000E35AA"/>
    <w:rsid w:val="000E36F9"/>
    <w:rsid w:val="000E3815"/>
    <w:rsid w:val="000E39AE"/>
    <w:rsid w:val="000E3A06"/>
    <w:rsid w:val="000E3B3B"/>
    <w:rsid w:val="000E3C2B"/>
    <w:rsid w:val="000E3C3C"/>
    <w:rsid w:val="000E3CF4"/>
    <w:rsid w:val="000E3E75"/>
    <w:rsid w:val="000E3FCF"/>
    <w:rsid w:val="000E40C2"/>
    <w:rsid w:val="000E4226"/>
    <w:rsid w:val="000E423C"/>
    <w:rsid w:val="000E42AE"/>
    <w:rsid w:val="000E439E"/>
    <w:rsid w:val="000E444E"/>
    <w:rsid w:val="000E4654"/>
    <w:rsid w:val="000E480D"/>
    <w:rsid w:val="000E49CB"/>
    <w:rsid w:val="000E4A21"/>
    <w:rsid w:val="000E4BE2"/>
    <w:rsid w:val="000E4CAE"/>
    <w:rsid w:val="000E4D18"/>
    <w:rsid w:val="000E4D88"/>
    <w:rsid w:val="000E4DF2"/>
    <w:rsid w:val="000E504E"/>
    <w:rsid w:val="000E5057"/>
    <w:rsid w:val="000E511E"/>
    <w:rsid w:val="000E53B4"/>
    <w:rsid w:val="000E53DB"/>
    <w:rsid w:val="000E5599"/>
    <w:rsid w:val="000E56C2"/>
    <w:rsid w:val="000E57DB"/>
    <w:rsid w:val="000E598C"/>
    <w:rsid w:val="000E5A1F"/>
    <w:rsid w:val="000E5AC7"/>
    <w:rsid w:val="000E5C5C"/>
    <w:rsid w:val="000E5C77"/>
    <w:rsid w:val="000E5CB8"/>
    <w:rsid w:val="000E5D03"/>
    <w:rsid w:val="000E5DCC"/>
    <w:rsid w:val="000E5E63"/>
    <w:rsid w:val="000E5EB1"/>
    <w:rsid w:val="000E5EFA"/>
    <w:rsid w:val="000E5F00"/>
    <w:rsid w:val="000E61F6"/>
    <w:rsid w:val="000E61FB"/>
    <w:rsid w:val="000E64F4"/>
    <w:rsid w:val="000E65C0"/>
    <w:rsid w:val="000E6837"/>
    <w:rsid w:val="000E6910"/>
    <w:rsid w:val="000E6969"/>
    <w:rsid w:val="000E6A5A"/>
    <w:rsid w:val="000E6A6E"/>
    <w:rsid w:val="000E6A87"/>
    <w:rsid w:val="000E6AEC"/>
    <w:rsid w:val="000E6C47"/>
    <w:rsid w:val="000E6C81"/>
    <w:rsid w:val="000E6C98"/>
    <w:rsid w:val="000E6CEA"/>
    <w:rsid w:val="000E6D06"/>
    <w:rsid w:val="000E6DC1"/>
    <w:rsid w:val="000E6DF1"/>
    <w:rsid w:val="000E705D"/>
    <w:rsid w:val="000E70FC"/>
    <w:rsid w:val="000E710A"/>
    <w:rsid w:val="000E72B1"/>
    <w:rsid w:val="000E7344"/>
    <w:rsid w:val="000E73AD"/>
    <w:rsid w:val="000E73E9"/>
    <w:rsid w:val="000E746C"/>
    <w:rsid w:val="000E74E0"/>
    <w:rsid w:val="000E74E2"/>
    <w:rsid w:val="000E7578"/>
    <w:rsid w:val="000E7584"/>
    <w:rsid w:val="000E768E"/>
    <w:rsid w:val="000E76B5"/>
    <w:rsid w:val="000E7743"/>
    <w:rsid w:val="000E7823"/>
    <w:rsid w:val="000E7AF7"/>
    <w:rsid w:val="000E7C4B"/>
    <w:rsid w:val="000E7D1F"/>
    <w:rsid w:val="000E7D32"/>
    <w:rsid w:val="000E7D68"/>
    <w:rsid w:val="000E7E13"/>
    <w:rsid w:val="000E7E81"/>
    <w:rsid w:val="000E7FB2"/>
    <w:rsid w:val="000E7FCD"/>
    <w:rsid w:val="000F0086"/>
    <w:rsid w:val="000F02B5"/>
    <w:rsid w:val="000F0382"/>
    <w:rsid w:val="000F0516"/>
    <w:rsid w:val="000F0606"/>
    <w:rsid w:val="000F064F"/>
    <w:rsid w:val="000F06B1"/>
    <w:rsid w:val="000F0753"/>
    <w:rsid w:val="000F0BA7"/>
    <w:rsid w:val="000F0C4D"/>
    <w:rsid w:val="000F0CAA"/>
    <w:rsid w:val="000F0FC2"/>
    <w:rsid w:val="000F1026"/>
    <w:rsid w:val="000F111F"/>
    <w:rsid w:val="000F17A4"/>
    <w:rsid w:val="000F17EB"/>
    <w:rsid w:val="000F1898"/>
    <w:rsid w:val="000F1A64"/>
    <w:rsid w:val="000F1AC8"/>
    <w:rsid w:val="000F1B64"/>
    <w:rsid w:val="000F1B99"/>
    <w:rsid w:val="000F1C35"/>
    <w:rsid w:val="000F1E6A"/>
    <w:rsid w:val="000F1F42"/>
    <w:rsid w:val="000F2096"/>
    <w:rsid w:val="000F2109"/>
    <w:rsid w:val="000F2201"/>
    <w:rsid w:val="000F2247"/>
    <w:rsid w:val="000F22C4"/>
    <w:rsid w:val="000F24E3"/>
    <w:rsid w:val="000F250A"/>
    <w:rsid w:val="000F25E8"/>
    <w:rsid w:val="000F2A46"/>
    <w:rsid w:val="000F2A74"/>
    <w:rsid w:val="000F2B7F"/>
    <w:rsid w:val="000F2CF7"/>
    <w:rsid w:val="000F2D46"/>
    <w:rsid w:val="000F2E90"/>
    <w:rsid w:val="000F3159"/>
    <w:rsid w:val="000F3423"/>
    <w:rsid w:val="000F3447"/>
    <w:rsid w:val="000F34A9"/>
    <w:rsid w:val="000F34AC"/>
    <w:rsid w:val="000F3556"/>
    <w:rsid w:val="000F3817"/>
    <w:rsid w:val="000F387A"/>
    <w:rsid w:val="000F3899"/>
    <w:rsid w:val="000F3A78"/>
    <w:rsid w:val="000F3B2D"/>
    <w:rsid w:val="000F3BB8"/>
    <w:rsid w:val="000F3C13"/>
    <w:rsid w:val="000F3CC7"/>
    <w:rsid w:val="000F3D72"/>
    <w:rsid w:val="000F3DEB"/>
    <w:rsid w:val="000F3E52"/>
    <w:rsid w:val="000F3EC7"/>
    <w:rsid w:val="000F3F2C"/>
    <w:rsid w:val="000F3FA4"/>
    <w:rsid w:val="000F410E"/>
    <w:rsid w:val="000F4174"/>
    <w:rsid w:val="000F42B7"/>
    <w:rsid w:val="000F45CC"/>
    <w:rsid w:val="000F461B"/>
    <w:rsid w:val="000F4780"/>
    <w:rsid w:val="000F47D4"/>
    <w:rsid w:val="000F47E7"/>
    <w:rsid w:val="000F480A"/>
    <w:rsid w:val="000F487F"/>
    <w:rsid w:val="000F4919"/>
    <w:rsid w:val="000F49E3"/>
    <w:rsid w:val="000F4B0D"/>
    <w:rsid w:val="000F4B22"/>
    <w:rsid w:val="000F4BB6"/>
    <w:rsid w:val="000F4FAA"/>
    <w:rsid w:val="000F4FD7"/>
    <w:rsid w:val="000F5073"/>
    <w:rsid w:val="000F508E"/>
    <w:rsid w:val="000F5256"/>
    <w:rsid w:val="000F52B1"/>
    <w:rsid w:val="000F53C0"/>
    <w:rsid w:val="000F5515"/>
    <w:rsid w:val="000F551B"/>
    <w:rsid w:val="000F55B7"/>
    <w:rsid w:val="000F56D6"/>
    <w:rsid w:val="000F5786"/>
    <w:rsid w:val="000F584E"/>
    <w:rsid w:val="000F5863"/>
    <w:rsid w:val="000F5AA3"/>
    <w:rsid w:val="000F5AE0"/>
    <w:rsid w:val="000F5AE7"/>
    <w:rsid w:val="000F5B7D"/>
    <w:rsid w:val="000F5BCD"/>
    <w:rsid w:val="000F5C75"/>
    <w:rsid w:val="000F5E71"/>
    <w:rsid w:val="000F5F90"/>
    <w:rsid w:val="000F6205"/>
    <w:rsid w:val="000F629E"/>
    <w:rsid w:val="000F62A5"/>
    <w:rsid w:val="000F6369"/>
    <w:rsid w:val="000F6546"/>
    <w:rsid w:val="000F69DD"/>
    <w:rsid w:val="000F6A2C"/>
    <w:rsid w:val="000F6AD7"/>
    <w:rsid w:val="000F6B0E"/>
    <w:rsid w:val="000F6C64"/>
    <w:rsid w:val="000F6CD8"/>
    <w:rsid w:val="000F6CDE"/>
    <w:rsid w:val="000F6F49"/>
    <w:rsid w:val="000F6FAB"/>
    <w:rsid w:val="000F713E"/>
    <w:rsid w:val="000F721B"/>
    <w:rsid w:val="000F732D"/>
    <w:rsid w:val="000F7498"/>
    <w:rsid w:val="000F75A5"/>
    <w:rsid w:val="000F75DF"/>
    <w:rsid w:val="000F77C5"/>
    <w:rsid w:val="000F7869"/>
    <w:rsid w:val="000F7919"/>
    <w:rsid w:val="000F799F"/>
    <w:rsid w:val="000F79AE"/>
    <w:rsid w:val="000F7B82"/>
    <w:rsid w:val="000F7BC2"/>
    <w:rsid w:val="000F7C54"/>
    <w:rsid w:val="000F7CC3"/>
    <w:rsid w:val="000F7DE1"/>
    <w:rsid w:val="000F7E4F"/>
    <w:rsid w:val="000F7EC0"/>
    <w:rsid w:val="00100081"/>
    <w:rsid w:val="001000B5"/>
    <w:rsid w:val="00100149"/>
    <w:rsid w:val="0010029B"/>
    <w:rsid w:val="00100322"/>
    <w:rsid w:val="00100335"/>
    <w:rsid w:val="0010041F"/>
    <w:rsid w:val="00100481"/>
    <w:rsid w:val="001004C0"/>
    <w:rsid w:val="0010056C"/>
    <w:rsid w:val="00100600"/>
    <w:rsid w:val="0010064E"/>
    <w:rsid w:val="0010081C"/>
    <w:rsid w:val="0010099C"/>
    <w:rsid w:val="001009DE"/>
    <w:rsid w:val="00100A46"/>
    <w:rsid w:val="00100A9F"/>
    <w:rsid w:val="00100BA9"/>
    <w:rsid w:val="00100CE0"/>
    <w:rsid w:val="00100D0B"/>
    <w:rsid w:val="00100D2A"/>
    <w:rsid w:val="00100DC2"/>
    <w:rsid w:val="00100E79"/>
    <w:rsid w:val="00100F9B"/>
    <w:rsid w:val="00100FFF"/>
    <w:rsid w:val="00101000"/>
    <w:rsid w:val="00101225"/>
    <w:rsid w:val="0010123E"/>
    <w:rsid w:val="0010138E"/>
    <w:rsid w:val="00101494"/>
    <w:rsid w:val="00101589"/>
    <w:rsid w:val="00101633"/>
    <w:rsid w:val="0010165B"/>
    <w:rsid w:val="0010167D"/>
    <w:rsid w:val="00101694"/>
    <w:rsid w:val="00101930"/>
    <w:rsid w:val="00101B3F"/>
    <w:rsid w:val="00101C04"/>
    <w:rsid w:val="00101C0D"/>
    <w:rsid w:val="00101D84"/>
    <w:rsid w:val="00101E96"/>
    <w:rsid w:val="0010248F"/>
    <w:rsid w:val="00102494"/>
    <w:rsid w:val="00102516"/>
    <w:rsid w:val="00102533"/>
    <w:rsid w:val="00102733"/>
    <w:rsid w:val="001027FA"/>
    <w:rsid w:val="001028EB"/>
    <w:rsid w:val="0010291D"/>
    <w:rsid w:val="0010299E"/>
    <w:rsid w:val="00102A46"/>
    <w:rsid w:val="00102A8C"/>
    <w:rsid w:val="00102CB5"/>
    <w:rsid w:val="00102DEC"/>
    <w:rsid w:val="00102E0A"/>
    <w:rsid w:val="00102F0A"/>
    <w:rsid w:val="00103021"/>
    <w:rsid w:val="001031D9"/>
    <w:rsid w:val="001032BF"/>
    <w:rsid w:val="00103388"/>
    <w:rsid w:val="001033D6"/>
    <w:rsid w:val="00103403"/>
    <w:rsid w:val="001034C3"/>
    <w:rsid w:val="0010358E"/>
    <w:rsid w:val="00103627"/>
    <w:rsid w:val="00103657"/>
    <w:rsid w:val="001036DF"/>
    <w:rsid w:val="0010394E"/>
    <w:rsid w:val="00103AB0"/>
    <w:rsid w:val="00103B97"/>
    <w:rsid w:val="00103C18"/>
    <w:rsid w:val="00103C2A"/>
    <w:rsid w:val="00103C6B"/>
    <w:rsid w:val="00103F3F"/>
    <w:rsid w:val="00103F57"/>
    <w:rsid w:val="001041BF"/>
    <w:rsid w:val="001041C0"/>
    <w:rsid w:val="0010446E"/>
    <w:rsid w:val="001044EF"/>
    <w:rsid w:val="00104539"/>
    <w:rsid w:val="00104692"/>
    <w:rsid w:val="0010471F"/>
    <w:rsid w:val="001047C0"/>
    <w:rsid w:val="00104887"/>
    <w:rsid w:val="001049C7"/>
    <w:rsid w:val="00104B1A"/>
    <w:rsid w:val="00104C1B"/>
    <w:rsid w:val="00104D8E"/>
    <w:rsid w:val="00104ED2"/>
    <w:rsid w:val="00104EFB"/>
    <w:rsid w:val="00104F95"/>
    <w:rsid w:val="00105023"/>
    <w:rsid w:val="001050B5"/>
    <w:rsid w:val="00105269"/>
    <w:rsid w:val="0010536E"/>
    <w:rsid w:val="001053E5"/>
    <w:rsid w:val="001054AF"/>
    <w:rsid w:val="001055C8"/>
    <w:rsid w:val="001056A2"/>
    <w:rsid w:val="001058A5"/>
    <w:rsid w:val="001058F4"/>
    <w:rsid w:val="00105950"/>
    <w:rsid w:val="00105969"/>
    <w:rsid w:val="00105A26"/>
    <w:rsid w:val="00105B33"/>
    <w:rsid w:val="00105B91"/>
    <w:rsid w:val="00105CB6"/>
    <w:rsid w:val="00105CF0"/>
    <w:rsid w:val="00105E5A"/>
    <w:rsid w:val="00105F77"/>
    <w:rsid w:val="00106035"/>
    <w:rsid w:val="0010603C"/>
    <w:rsid w:val="001063B0"/>
    <w:rsid w:val="00106409"/>
    <w:rsid w:val="00106622"/>
    <w:rsid w:val="0010666F"/>
    <w:rsid w:val="001066EB"/>
    <w:rsid w:val="00106CDD"/>
    <w:rsid w:val="00106DCF"/>
    <w:rsid w:val="00106E91"/>
    <w:rsid w:val="00107019"/>
    <w:rsid w:val="001070D4"/>
    <w:rsid w:val="00107104"/>
    <w:rsid w:val="0010712D"/>
    <w:rsid w:val="0010723A"/>
    <w:rsid w:val="00107252"/>
    <w:rsid w:val="00107293"/>
    <w:rsid w:val="001072DA"/>
    <w:rsid w:val="00107386"/>
    <w:rsid w:val="0010743B"/>
    <w:rsid w:val="00107576"/>
    <w:rsid w:val="00107634"/>
    <w:rsid w:val="001076D5"/>
    <w:rsid w:val="00107772"/>
    <w:rsid w:val="001077C4"/>
    <w:rsid w:val="00107886"/>
    <w:rsid w:val="0010790B"/>
    <w:rsid w:val="0010791B"/>
    <w:rsid w:val="00107ABF"/>
    <w:rsid w:val="00107AFF"/>
    <w:rsid w:val="00107B30"/>
    <w:rsid w:val="00107D99"/>
    <w:rsid w:val="00107F97"/>
    <w:rsid w:val="0011000C"/>
    <w:rsid w:val="00110121"/>
    <w:rsid w:val="001101AC"/>
    <w:rsid w:val="00110235"/>
    <w:rsid w:val="001102BE"/>
    <w:rsid w:val="0011068A"/>
    <w:rsid w:val="001106CC"/>
    <w:rsid w:val="00110823"/>
    <w:rsid w:val="00110835"/>
    <w:rsid w:val="0011094A"/>
    <w:rsid w:val="00110987"/>
    <w:rsid w:val="001109CD"/>
    <w:rsid w:val="001109D4"/>
    <w:rsid w:val="00110A11"/>
    <w:rsid w:val="00110A45"/>
    <w:rsid w:val="00110A4B"/>
    <w:rsid w:val="00110B99"/>
    <w:rsid w:val="00110CE0"/>
    <w:rsid w:val="00110E80"/>
    <w:rsid w:val="00110E8C"/>
    <w:rsid w:val="00110ECA"/>
    <w:rsid w:val="001110DA"/>
    <w:rsid w:val="00111105"/>
    <w:rsid w:val="001111E5"/>
    <w:rsid w:val="0011122A"/>
    <w:rsid w:val="00111371"/>
    <w:rsid w:val="001114C7"/>
    <w:rsid w:val="00111551"/>
    <w:rsid w:val="001115EE"/>
    <w:rsid w:val="0011183A"/>
    <w:rsid w:val="001118E8"/>
    <w:rsid w:val="001118FD"/>
    <w:rsid w:val="0011199A"/>
    <w:rsid w:val="00111ADB"/>
    <w:rsid w:val="00111B4C"/>
    <w:rsid w:val="00111B7E"/>
    <w:rsid w:val="00111EF6"/>
    <w:rsid w:val="00111F06"/>
    <w:rsid w:val="00111F9A"/>
    <w:rsid w:val="001123AE"/>
    <w:rsid w:val="00112593"/>
    <w:rsid w:val="001126F9"/>
    <w:rsid w:val="00112726"/>
    <w:rsid w:val="00112908"/>
    <w:rsid w:val="0011297E"/>
    <w:rsid w:val="00112AB8"/>
    <w:rsid w:val="00112B58"/>
    <w:rsid w:val="00112BF8"/>
    <w:rsid w:val="00112D91"/>
    <w:rsid w:val="00112E3F"/>
    <w:rsid w:val="00112E63"/>
    <w:rsid w:val="00112F28"/>
    <w:rsid w:val="001132FE"/>
    <w:rsid w:val="0011333C"/>
    <w:rsid w:val="001133B5"/>
    <w:rsid w:val="0011362B"/>
    <w:rsid w:val="00113679"/>
    <w:rsid w:val="00113695"/>
    <w:rsid w:val="0011370D"/>
    <w:rsid w:val="001138E7"/>
    <w:rsid w:val="00113A9E"/>
    <w:rsid w:val="00113E64"/>
    <w:rsid w:val="00114040"/>
    <w:rsid w:val="00114247"/>
    <w:rsid w:val="00114313"/>
    <w:rsid w:val="0011438F"/>
    <w:rsid w:val="001143CC"/>
    <w:rsid w:val="00114452"/>
    <w:rsid w:val="00114485"/>
    <w:rsid w:val="001144C0"/>
    <w:rsid w:val="001144CE"/>
    <w:rsid w:val="001144F3"/>
    <w:rsid w:val="001145D2"/>
    <w:rsid w:val="001145DF"/>
    <w:rsid w:val="001148D7"/>
    <w:rsid w:val="001148E3"/>
    <w:rsid w:val="001149A6"/>
    <w:rsid w:val="001149CA"/>
    <w:rsid w:val="001149FD"/>
    <w:rsid w:val="001149FF"/>
    <w:rsid w:val="00114CAC"/>
    <w:rsid w:val="00114D76"/>
    <w:rsid w:val="00114D94"/>
    <w:rsid w:val="001153E5"/>
    <w:rsid w:val="00115407"/>
    <w:rsid w:val="001154C3"/>
    <w:rsid w:val="0011552E"/>
    <w:rsid w:val="001156F8"/>
    <w:rsid w:val="0011571E"/>
    <w:rsid w:val="00115A14"/>
    <w:rsid w:val="00115C82"/>
    <w:rsid w:val="00115D93"/>
    <w:rsid w:val="00115E56"/>
    <w:rsid w:val="00115FC5"/>
    <w:rsid w:val="001160E2"/>
    <w:rsid w:val="00116100"/>
    <w:rsid w:val="0011613B"/>
    <w:rsid w:val="001161B7"/>
    <w:rsid w:val="001161F3"/>
    <w:rsid w:val="001162EC"/>
    <w:rsid w:val="001163B7"/>
    <w:rsid w:val="00116421"/>
    <w:rsid w:val="0011653B"/>
    <w:rsid w:val="001165AA"/>
    <w:rsid w:val="001166A4"/>
    <w:rsid w:val="00116BBF"/>
    <w:rsid w:val="00116C29"/>
    <w:rsid w:val="00116CCB"/>
    <w:rsid w:val="00116CE6"/>
    <w:rsid w:val="00117027"/>
    <w:rsid w:val="00117031"/>
    <w:rsid w:val="0011703C"/>
    <w:rsid w:val="001170B3"/>
    <w:rsid w:val="0011719C"/>
    <w:rsid w:val="00117330"/>
    <w:rsid w:val="0011743D"/>
    <w:rsid w:val="0011745A"/>
    <w:rsid w:val="001174EC"/>
    <w:rsid w:val="001174FD"/>
    <w:rsid w:val="00117589"/>
    <w:rsid w:val="001176C2"/>
    <w:rsid w:val="00117746"/>
    <w:rsid w:val="001177DB"/>
    <w:rsid w:val="0011793F"/>
    <w:rsid w:val="0011799D"/>
    <w:rsid w:val="00117B45"/>
    <w:rsid w:val="00117CBC"/>
    <w:rsid w:val="00117F7C"/>
    <w:rsid w:val="00117FE4"/>
    <w:rsid w:val="00120057"/>
    <w:rsid w:val="00120073"/>
    <w:rsid w:val="001201E4"/>
    <w:rsid w:val="001202F2"/>
    <w:rsid w:val="001202FE"/>
    <w:rsid w:val="00120302"/>
    <w:rsid w:val="0012041C"/>
    <w:rsid w:val="00120568"/>
    <w:rsid w:val="001205EC"/>
    <w:rsid w:val="001207AC"/>
    <w:rsid w:val="00120847"/>
    <w:rsid w:val="00120912"/>
    <w:rsid w:val="00120980"/>
    <w:rsid w:val="001209B0"/>
    <w:rsid w:val="00120B18"/>
    <w:rsid w:val="00120B5F"/>
    <w:rsid w:val="00120DE5"/>
    <w:rsid w:val="00120E6E"/>
    <w:rsid w:val="00120FD9"/>
    <w:rsid w:val="0012105D"/>
    <w:rsid w:val="00121317"/>
    <w:rsid w:val="0012133B"/>
    <w:rsid w:val="001213FD"/>
    <w:rsid w:val="0012152C"/>
    <w:rsid w:val="0012169C"/>
    <w:rsid w:val="001216D8"/>
    <w:rsid w:val="001216F7"/>
    <w:rsid w:val="001217EF"/>
    <w:rsid w:val="00121882"/>
    <w:rsid w:val="001219F2"/>
    <w:rsid w:val="00121A95"/>
    <w:rsid w:val="00121B70"/>
    <w:rsid w:val="00121BA9"/>
    <w:rsid w:val="00121C08"/>
    <w:rsid w:val="00121CA9"/>
    <w:rsid w:val="00121E5D"/>
    <w:rsid w:val="00121F6A"/>
    <w:rsid w:val="00121F94"/>
    <w:rsid w:val="00121FF2"/>
    <w:rsid w:val="00122195"/>
    <w:rsid w:val="001221CE"/>
    <w:rsid w:val="0012229C"/>
    <w:rsid w:val="001222AB"/>
    <w:rsid w:val="001223A2"/>
    <w:rsid w:val="00122431"/>
    <w:rsid w:val="00122568"/>
    <w:rsid w:val="001226E3"/>
    <w:rsid w:val="00122764"/>
    <w:rsid w:val="00122814"/>
    <w:rsid w:val="00122871"/>
    <w:rsid w:val="0012297C"/>
    <w:rsid w:val="00122AEA"/>
    <w:rsid w:val="00122CAD"/>
    <w:rsid w:val="00122CD0"/>
    <w:rsid w:val="00122D5B"/>
    <w:rsid w:val="00122E11"/>
    <w:rsid w:val="00122E38"/>
    <w:rsid w:val="00122EBB"/>
    <w:rsid w:val="00123032"/>
    <w:rsid w:val="00123062"/>
    <w:rsid w:val="00123170"/>
    <w:rsid w:val="0012320D"/>
    <w:rsid w:val="001232D0"/>
    <w:rsid w:val="0012330B"/>
    <w:rsid w:val="00123370"/>
    <w:rsid w:val="00123393"/>
    <w:rsid w:val="00123412"/>
    <w:rsid w:val="0012352C"/>
    <w:rsid w:val="00123602"/>
    <w:rsid w:val="00123608"/>
    <w:rsid w:val="0012388A"/>
    <w:rsid w:val="00123897"/>
    <w:rsid w:val="001238D8"/>
    <w:rsid w:val="00123C31"/>
    <w:rsid w:val="00123C66"/>
    <w:rsid w:val="00123D8E"/>
    <w:rsid w:val="00123D98"/>
    <w:rsid w:val="00123DD4"/>
    <w:rsid w:val="00123DE2"/>
    <w:rsid w:val="00123DFA"/>
    <w:rsid w:val="00123E22"/>
    <w:rsid w:val="001240A7"/>
    <w:rsid w:val="00124125"/>
    <w:rsid w:val="00124151"/>
    <w:rsid w:val="0012427D"/>
    <w:rsid w:val="001242C0"/>
    <w:rsid w:val="001242D3"/>
    <w:rsid w:val="001242F6"/>
    <w:rsid w:val="00124311"/>
    <w:rsid w:val="00124476"/>
    <w:rsid w:val="00124481"/>
    <w:rsid w:val="0012455A"/>
    <w:rsid w:val="0012455B"/>
    <w:rsid w:val="001245F1"/>
    <w:rsid w:val="00124623"/>
    <w:rsid w:val="0012469B"/>
    <w:rsid w:val="0012476B"/>
    <w:rsid w:val="001248E3"/>
    <w:rsid w:val="00124A3F"/>
    <w:rsid w:val="00124C42"/>
    <w:rsid w:val="00124C74"/>
    <w:rsid w:val="00124F5D"/>
    <w:rsid w:val="0012506D"/>
    <w:rsid w:val="00125097"/>
    <w:rsid w:val="001250B3"/>
    <w:rsid w:val="0012511D"/>
    <w:rsid w:val="0012538E"/>
    <w:rsid w:val="001253B8"/>
    <w:rsid w:val="00125481"/>
    <w:rsid w:val="00125621"/>
    <w:rsid w:val="00125668"/>
    <w:rsid w:val="001257D3"/>
    <w:rsid w:val="001258C3"/>
    <w:rsid w:val="0012595F"/>
    <w:rsid w:val="001259DD"/>
    <w:rsid w:val="00125BDC"/>
    <w:rsid w:val="00125BF9"/>
    <w:rsid w:val="00125C60"/>
    <w:rsid w:val="00125CB4"/>
    <w:rsid w:val="00125E2D"/>
    <w:rsid w:val="00125EB9"/>
    <w:rsid w:val="00125ED3"/>
    <w:rsid w:val="00125F9C"/>
    <w:rsid w:val="00125FC1"/>
    <w:rsid w:val="001261A0"/>
    <w:rsid w:val="001261B1"/>
    <w:rsid w:val="001262F5"/>
    <w:rsid w:val="00126495"/>
    <w:rsid w:val="001264E9"/>
    <w:rsid w:val="00126639"/>
    <w:rsid w:val="0012668E"/>
    <w:rsid w:val="0012690D"/>
    <w:rsid w:val="001269CE"/>
    <w:rsid w:val="00126ABE"/>
    <w:rsid w:val="00126B4C"/>
    <w:rsid w:val="00126C02"/>
    <w:rsid w:val="00126C10"/>
    <w:rsid w:val="00126CCF"/>
    <w:rsid w:val="00126D1C"/>
    <w:rsid w:val="00126E1A"/>
    <w:rsid w:val="00126F84"/>
    <w:rsid w:val="001270E0"/>
    <w:rsid w:val="0012722D"/>
    <w:rsid w:val="00127299"/>
    <w:rsid w:val="00127356"/>
    <w:rsid w:val="00127419"/>
    <w:rsid w:val="00127432"/>
    <w:rsid w:val="001274E9"/>
    <w:rsid w:val="001274ED"/>
    <w:rsid w:val="00127579"/>
    <w:rsid w:val="001275D3"/>
    <w:rsid w:val="001276F4"/>
    <w:rsid w:val="00127878"/>
    <w:rsid w:val="001278CD"/>
    <w:rsid w:val="00127929"/>
    <w:rsid w:val="0012797C"/>
    <w:rsid w:val="001279E8"/>
    <w:rsid w:val="001279ED"/>
    <w:rsid w:val="00127BFD"/>
    <w:rsid w:val="00127EA3"/>
    <w:rsid w:val="00130015"/>
    <w:rsid w:val="00130144"/>
    <w:rsid w:val="0013020D"/>
    <w:rsid w:val="0013034F"/>
    <w:rsid w:val="00130371"/>
    <w:rsid w:val="0013049F"/>
    <w:rsid w:val="0013050F"/>
    <w:rsid w:val="00130561"/>
    <w:rsid w:val="00130667"/>
    <w:rsid w:val="001306CA"/>
    <w:rsid w:val="00130774"/>
    <w:rsid w:val="001307B6"/>
    <w:rsid w:val="00130874"/>
    <w:rsid w:val="001309E6"/>
    <w:rsid w:val="00130A77"/>
    <w:rsid w:val="00130A9E"/>
    <w:rsid w:val="00130B83"/>
    <w:rsid w:val="00130C76"/>
    <w:rsid w:val="00130D0A"/>
    <w:rsid w:val="00130E86"/>
    <w:rsid w:val="00130ED4"/>
    <w:rsid w:val="00130FB9"/>
    <w:rsid w:val="00130FC2"/>
    <w:rsid w:val="00130FE4"/>
    <w:rsid w:val="0013103E"/>
    <w:rsid w:val="00131059"/>
    <w:rsid w:val="001311D7"/>
    <w:rsid w:val="00131301"/>
    <w:rsid w:val="00131318"/>
    <w:rsid w:val="001314C0"/>
    <w:rsid w:val="001315F4"/>
    <w:rsid w:val="0013173F"/>
    <w:rsid w:val="001318AB"/>
    <w:rsid w:val="00131A42"/>
    <w:rsid w:val="00131A7E"/>
    <w:rsid w:val="00131D0B"/>
    <w:rsid w:val="00131E6C"/>
    <w:rsid w:val="00131EAC"/>
    <w:rsid w:val="00131EF1"/>
    <w:rsid w:val="00132190"/>
    <w:rsid w:val="001321CE"/>
    <w:rsid w:val="001321E1"/>
    <w:rsid w:val="001321E4"/>
    <w:rsid w:val="0013229F"/>
    <w:rsid w:val="001325C0"/>
    <w:rsid w:val="00132811"/>
    <w:rsid w:val="00132A18"/>
    <w:rsid w:val="00132B84"/>
    <w:rsid w:val="00132EA0"/>
    <w:rsid w:val="00132ED4"/>
    <w:rsid w:val="00132FD2"/>
    <w:rsid w:val="001330B4"/>
    <w:rsid w:val="001330E0"/>
    <w:rsid w:val="0013310F"/>
    <w:rsid w:val="00133180"/>
    <w:rsid w:val="00133413"/>
    <w:rsid w:val="0013342B"/>
    <w:rsid w:val="00133488"/>
    <w:rsid w:val="001334A2"/>
    <w:rsid w:val="001335AC"/>
    <w:rsid w:val="0013362D"/>
    <w:rsid w:val="00133676"/>
    <w:rsid w:val="0013386A"/>
    <w:rsid w:val="00133887"/>
    <w:rsid w:val="0013395A"/>
    <w:rsid w:val="00133AAF"/>
    <w:rsid w:val="00133B32"/>
    <w:rsid w:val="00133BA7"/>
    <w:rsid w:val="00133C16"/>
    <w:rsid w:val="00133D07"/>
    <w:rsid w:val="00133DE2"/>
    <w:rsid w:val="00133F1E"/>
    <w:rsid w:val="00133F9A"/>
    <w:rsid w:val="00133FA0"/>
    <w:rsid w:val="001341CC"/>
    <w:rsid w:val="001341DF"/>
    <w:rsid w:val="001344B6"/>
    <w:rsid w:val="00134500"/>
    <w:rsid w:val="0013464D"/>
    <w:rsid w:val="00134777"/>
    <w:rsid w:val="00134858"/>
    <w:rsid w:val="00134861"/>
    <w:rsid w:val="0013486F"/>
    <w:rsid w:val="001348A5"/>
    <w:rsid w:val="001349BC"/>
    <w:rsid w:val="00134B3F"/>
    <w:rsid w:val="00134BD6"/>
    <w:rsid w:val="00134CD2"/>
    <w:rsid w:val="00134DE0"/>
    <w:rsid w:val="00134E7F"/>
    <w:rsid w:val="0013509D"/>
    <w:rsid w:val="001350E9"/>
    <w:rsid w:val="0013526B"/>
    <w:rsid w:val="00135272"/>
    <w:rsid w:val="0013532A"/>
    <w:rsid w:val="001354B4"/>
    <w:rsid w:val="0013553E"/>
    <w:rsid w:val="0013559C"/>
    <w:rsid w:val="001355BB"/>
    <w:rsid w:val="001356D3"/>
    <w:rsid w:val="001356F5"/>
    <w:rsid w:val="00135740"/>
    <w:rsid w:val="0013578E"/>
    <w:rsid w:val="001357DA"/>
    <w:rsid w:val="00135833"/>
    <w:rsid w:val="0013585A"/>
    <w:rsid w:val="00135982"/>
    <w:rsid w:val="001359A4"/>
    <w:rsid w:val="00135D85"/>
    <w:rsid w:val="00135DBE"/>
    <w:rsid w:val="00135E38"/>
    <w:rsid w:val="00135E61"/>
    <w:rsid w:val="00135FE0"/>
    <w:rsid w:val="001360AC"/>
    <w:rsid w:val="001360CA"/>
    <w:rsid w:val="00136242"/>
    <w:rsid w:val="00136427"/>
    <w:rsid w:val="001364A7"/>
    <w:rsid w:val="0013654C"/>
    <w:rsid w:val="0013667A"/>
    <w:rsid w:val="0013679B"/>
    <w:rsid w:val="00136A2D"/>
    <w:rsid w:val="00136A82"/>
    <w:rsid w:val="00136A88"/>
    <w:rsid w:val="00136B9A"/>
    <w:rsid w:val="00136C2F"/>
    <w:rsid w:val="00136C44"/>
    <w:rsid w:val="00136CFE"/>
    <w:rsid w:val="00136F2B"/>
    <w:rsid w:val="00136F42"/>
    <w:rsid w:val="00136FE5"/>
    <w:rsid w:val="00137164"/>
    <w:rsid w:val="001371B2"/>
    <w:rsid w:val="0013728C"/>
    <w:rsid w:val="001372C4"/>
    <w:rsid w:val="001372E4"/>
    <w:rsid w:val="00137308"/>
    <w:rsid w:val="00137360"/>
    <w:rsid w:val="001374A0"/>
    <w:rsid w:val="001374D6"/>
    <w:rsid w:val="00137590"/>
    <w:rsid w:val="00137742"/>
    <w:rsid w:val="00137780"/>
    <w:rsid w:val="00137A25"/>
    <w:rsid w:val="00137B14"/>
    <w:rsid w:val="00137C27"/>
    <w:rsid w:val="00137CFC"/>
    <w:rsid w:val="00137F2B"/>
    <w:rsid w:val="001400E7"/>
    <w:rsid w:val="001400ED"/>
    <w:rsid w:val="001401F3"/>
    <w:rsid w:val="0014022A"/>
    <w:rsid w:val="001404B5"/>
    <w:rsid w:val="001405CF"/>
    <w:rsid w:val="00140614"/>
    <w:rsid w:val="0014063B"/>
    <w:rsid w:val="0014065F"/>
    <w:rsid w:val="001407C0"/>
    <w:rsid w:val="001407FB"/>
    <w:rsid w:val="00140861"/>
    <w:rsid w:val="001408E1"/>
    <w:rsid w:val="00140A62"/>
    <w:rsid w:val="00140A6A"/>
    <w:rsid w:val="00140B75"/>
    <w:rsid w:val="00140C9D"/>
    <w:rsid w:val="00140D52"/>
    <w:rsid w:val="00140D56"/>
    <w:rsid w:val="00140F64"/>
    <w:rsid w:val="00140FB7"/>
    <w:rsid w:val="00140FE3"/>
    <w:rsid w:val="00141302"/>
    <w:rsid w:val="00141368"/>
    <w:rsid w:val="00141527"/>
    <w:rsid w:val="001416FD"/>
    <w:rsid w:val="00141732"/>
    <w:rsid w:val="00141755"/>
    <w:rsid w:val="00141A6C"/>
    <w:rsid w:val="00141A9B"/>
    <w:rsid w:val="00141B94"/>
    <w:rsid w:val="00141C84"/>
    <w:rsid w:val="00141E15"/>
    <w:rsid w:val="00141FBA"/>
    <w:rsid w:val="00142044"/>
    <w:rsid w:val="0014219D"/>
    <w:rsid w:val="0014228B"/>
    <w:rsid w:val="001422E5"/>
    <w:rsid w:val="001422EF"/>
    <w:rsid w:val="0014257C"/>
    <w:rsid w:val="001425C5"/>
    <w:rsid w:val="00142928"/>
    <w:rsid w:val="0014298C"/>
    <w:rsid w:val="00142A2C"/>
    <w:rsid w:val="00142A33"/>
    <w:rsid w:val="00142AFA"/>
    <w:rsid w:val="00142DEA"/>
    <w:rsid w:val="00142E30"/>
    <w:rsid w:val="00142E4C"/>
    <w:rsid w:val="00142EB7"/>
    <w:rsid w:val="00142F89"/>
    <w:rsid w:val="001430C9"/>
    <w:rsid w:val="00143160"/>
    <w:rsid w:val="0014336A"/>
    <w:rsid w:val="00143594"/>
    <w:rsid w:val="001435F3"/>
    <w:rsid w:val="001439E9"/>
    <w:rsid w:val="00143A49"/>
    <w:rsid w:val="00143B99"/>
    <w:rsid w:val="00143C19"/>
    <w:rsid w:val="00143D7F"/>
    <w:rsid w:val="00143E1C"/>
    <w:rsid w:val="00143E30"/>
    <w:rsid w:val="00143E76"/>
    <w:rsid w:val="00143F53"/>
    <w:rsid w:val="00143FC4"/>
    <w:rsid w:val="00143FC5"/>
    <w:rsid w:val="0014406C"/>
    <w:rsid w:val="001440D8"/>
    <w:rsid w:val="00144279"/>
    <w:rsid w:val="00144397"/>
    <w:rsid w:val="001443B8"/>
    <w:rsid w:val="00144724"/>
    <w:rsid w:val="001448B6"/>
    <w:rsid w:val="00144A6A"/>
    <w:rsid w:val="00144BAC"/>
    <w:rsid w:val="00144C5E"/>
    <w:rsid w:val="00144DFC"/>
    <w:rsid w:val="00144E8D"/>
    <w:rsid w:val="00144F4B"/>
    <w:rsid w:val="00144FED"/>
    <w:rsid w:val="00145268"/>
    <w:rsid w:val="001453D4"/>
    <w:rsid w:val="001453D5"/>
    <w:rsid w:val="001456C9"/>
    <w:rsid w:val="001456F7"/>
    <w:rsid w:val="00145748"/>
    <w:rsid w:val="00145ADC"/>
    <w:rsid w:val="00145C19"/>
    <w:rsid w:val="00145C8E"/>
    <w:rsid w:val="00145E26"/>
    <w:rsid w:val="00145E60"/>
    <w:rsid w:val="00145EEB"/>
    <w:rsid w:val="00145F44"/>
    <w:rsid w:val="00145F46"/>
    <w:rsid w:val="00146084"/>
    <w:rsid w:val="0014619B"/>
    <w:rsid w:val="0014619C"/>
    <w:rsid w:val="001462D6"/>
    <w:rsid w:val="001468EB"/>
    <w:rsid w:val="00146ADF"/>
    <w:rsid w:val="00146DB3"/>
    <w:rsid w:val="00146E97"/>
    <w:rsid w:val="00146F70"/>
    <w:rsid w:val="00146F84"/>
    <w:rsid w:val="00146FB4"/>
    <w:rsid w:val="00147089"/>
    <w:rsid w:val="0014708F"/>
    <w:rsid w:val="001470C8"/>
    <w:rsid w:val="00147216"/>
    <w:rsid w:val="00147259"/>
    <w:rsid w:val="001472BD"/>
    <w:rsid w:val="0014732D"/>
    <w:rsid w:val="001473A0"/>
    <w:rsid w:val="001473A5"/>
    <w:rsid w:val="00147434"/>
    <w:rsid w:val="00147487"/>
    <w:rsid w:val="001474A5"/>
    <w:rsid w:val="00147593"/>
    <w:rsid w:val="00147638"/>
    <w:rsid w:val="0014765E"/>
    <w:rsid w:val="00147785"/>
    <w:rsid w:val="001477DB"/>
    <w:rsid w:val="001478A0"/>
    <w:rsid w:val="00147B60"/>
    <w:rsid w:val="00147DCE"/>
    <w:rsid w:val="00147E50"/>
    <w:rsid w:val="00147F8D"/>
    <w:rsid w:val="001500B5"/>
    <w:rsid w:val="00150107"/>
    <w:rsid w:val="00150140"/>
    <w:rsid w:val="001501CE"/>
    <w:rsid w:val="001502A6"/>
    <w:rsid w:val="001502C2"/>
    <w:rsid w:val="001502D3"/>
    <w:rsid w:val="0015043E"/>
    <w:rsid w:val="00150629"/>
    <w:rsid w:val="00150694"/>
    <w:rsid w:val="00150706"/>
    <w:rsid w:val="00150996"/>
    <w:rsid w:val="00150A2B"/>
    <w:rsid w:val="00150AF1"/>
    <w:rsid w:val="00150D9B"/>
    <w:rsid w:val="00151110"/>
    <w:rsid w:val="00151298"/>
    <w:rsid w:val="00151299"/>
    <w:rsid w:val="00151345"/>
    <w:rsid w:val="001513C1"/>
    <w:rsid w:val="0015140D"/>
    <w:rsid w:val="00151470"/>
    <w:rsid w:val="00151476"/>
    <w:rsid w:val="00151479"/>
    <w:rsid w:val="001515C5"/>
    <w:rsid w:val="00151693"/>
    <w:rsid w:val="001517BC"/>
    <w:rsid w:val="001518DA"/>
    <w:rsid w:val="00151966"/>
    <w:rsid w:val="001519E1"/>
    <w:rsid w:val="00151A35"/>
    <w:rsid w:val="00151DBA"/>
    <w:rsid w:val="00151E25"/>
    <w:rsid w:val="00151E4C"/>
    <w:rsid w:val="00151F46"/>
    <w:rsid w:val="00151FBB"/>
    <w:rsid w:val="00151FE3"/>
    <w:rsid w:val="0015212A"/>
    <w:rsid w:val="0015214A"/>
    <w:rsid w:val="00152349"/>
    <w:rsid w:val="00152383"/>
    <w:rsid w:val="00152523"/>
    <w:rsid w:val="001526E1"/>
    <w:rsid w:val="001529F1"/>
    <w:rsid w:val="00152A43"/>
    <w:rsid w:val="00152A98"/>
    <w:rsid w:val="00152B25"/>
    <w:rsid w:val="00152B69"/>
    <w:rsid w:val="00152BF6"/>
    <w:rsid w:val="00152BFC"/>
    <w:rsid w:val="00152CE0"/>
    <w:rsid w:val="00152DBB"/>
    <w:rsid w:val="00152F8D"/>
    <w:rsid w:val="00152FF0"/>
    <w:rsid w:val="00153113"/>
    <w:rsid w:val="00153193"/>
    <w:rsid w:val="00153341"/>
    <w:rsid w:val="00153356"/>
    <w:rsid w:val="001533A9"/>
    <w:rsid w:val="00153429"/>
    <w:rsid w:val="00153466"/>
    <w:rsid w:val="001535A8"/>
    <w:rsid w:val="001536E6"/>
    <w:rsid w:val="00153786"/>
    <w:rsid w:val="001537A0"/>
    <w:rsid w:val="00153924"/>
    <w:rsid w:val="00153930"/>
    <w:rsid w:val="00153A2B"/>
    <w:rsid w:val="00153B19"/>
    <w:rsid w:val="00153BA6"/>
    <w:rsid w:val="00153EBF"/>
    <w:rsid w:val="00153F09"/>
    <w:rsid w:val="0015400A"/>
    <w:rsid w:val="00154010"/>
    <w:rsid w:val="0015406F"/>
    <w:rsid w:val="0015407D"/>
    <w:rsid w:val="001540DB"/>
    <w:rsid w:val="00154132"/>
    <w:rsid w:val="00154322"/>
    <w:rsid w:val="001543E8"/>
    <w:rsid w:val="00154616"/>
    <w:rsid w:val="0015470C"/>
    <w:rsid w:val="0015472D"/>
    <w:rsid w:val="00154911"/>
    <w:rsid w:val="00154989"/>
    <w:rsid w:val="00154AEB"/>
    <w:rsid w:val="00154C11"/>
    <w:rsid w:val="00154C2D"/>
    <w:rsid w:val="00154CF1"/>
    <w:rsid w:val="00154DC1"/>
    <w:rsid w:val="00154EED"/>
    <w:rsid w:val="00154FF0"/>
    <w:rsid w:val="001551EE"/>
    <w:rsid w:val="0015542F"/>
    <w:rsid w:val="001556E4"/>
    <w:rsid w:val="00155720"/>
    <w:rsid w:val="00155786"/>
    <w:rsid w:val="001557DC"/>
    <w:rsid w:val="001558D9"/>
    <w:rsid w:val="001558F9"/>
    <w:rsid w:val="001559F5"/>
    <w:rsid w:val="00155A0C"/>
    <w:rsid w:val="00155B55"/>
    <w:rsid w:val="00155DC4"/>
    <w:rsid w:val="00155EDB"/>
    <w:rsid w:val="001561B3"/>
    <w:rsid w:val="001562A0"/>
    <w:rsid w:val="00156304"/>
    <w:rsid w:val="0015630D"/>
    <w:rsid w:val="0015647F"/>
    <w:rsid w:val="001566E1"/>
    <w:rsid w:val="00156875"/>
    <w:rsid w:val="001568FD"/>
    <w:rsid w:val="0015694F"/>
    <w:rsid w:val="00156AAE"/>
    <w:rsid w:val="00156B12"/>
    <w:rsid w:val="00156B68"/>
    <w:rsid w:val="00156C11"/>
    <w:rsid w:val="00156D86"/>
    <w:rsid w:val="00156EAF"/>
    <w:rsid w:val="00156EB6"/>
    <w:rsid w:val="00157022"/>
    <w:rsid w:val="00157165"/>
    <w:rsid w:val="0015722A"/>
    <w:rsid w:val="001572C5"/>
    <w:rsid w:val="001572F0"/>
    <w:rsid w:val="00157301"/>
    <w:rsid w:val="001573CA"/>
    <w:rsid w:val="001573DA"/>
    <w:rsid w:val="00157498"/>
    <w:rsid w:val="0015751F"/>
    <w:rsid w:val="00157598"/>
    <w:rsid w:val="001575AA"/>
    <w:rsid w:val="001575D0"/>
    <w:rsid w:val="0015760F"/>
    <w:rsid w:val="001576DD"/>
    <w:rsid w:val="00157A5D"/>
    <w:rsid w:val="00157B4B"/>
    <w:rsid w:val="00157C04"/>
    <w:rsid w:val="00157CE1"/>
    <w:rsid w:val="00157DB5"/>
    <w:rsid w:val="001600D5"/>
    <w:rsid w:val="001600FA"/>
    <w:rsid w:val="001602FB"/>
    <w:rsid w:val="001606D0"/>
    <w:rsid w:val="0016091C"/>
    <w:rsid w:val="0016098A"/>
    <w:rsid w:val="00160B21"/>
    <w:rsid w:val="00160B26"/>
    <w:rsid w:val="00160C3D"/>
    <w:rsid w:val="00160D8E"/>
    <w:rsid w:val="00160DE3"/>
    <w:rsid w:val="00160DFF"/>
    <w:rsid w:val="00160E92"/>
    <w:rsid w:val="00160FCF"/>
    <w:rsid w:val="001610E7"/>
    <w:rsid w:val="0016126B"/>
    <w:rsid w:val="00161317"/>
    <w:rsid w:val="001614DB"/>
    <w:rsid w:val="001615ED"/>
    <w:rsid w:val="001616E2"/>
    <w:rsid w:val="001618A1"/>
    <w:rsid w:val="00161ACA"/>
    <w:rsid w:val="00161B10"/>
    <w:rsid w:val="00161B3B"/>
    <w:rsid w:val="00161CB4"/>
    <w:rsid w:val="00161D06"/>
    <w:rsid w:val="00161D1E"/>
    <w:rsid w:val="00161D4F"/>
    <w:rsid w:val="00161D6E"/>
    <w:rsid w:val="00161E82"/>
    <w:rsid w:val="00161ECD"/>
    <w:rsid w:val="00161F32"/>
    <w:rsid w:val="00161F72"/>
    <w:rsid w:val="00161F81"/>
    <w:rsid w:val="00161FB0"/>
    <w:rsid w:val="0016207F"/>
    <w:rsid w:val="001620C9"/>
    <w:rsid w:val="00162161"/>
    <w:rsid w:val="0016236C"/>
    <w:rsid w:val="0016248C"/>
    <w:rsid w:val="0016273C"/>
    <w:rsid w:val="001628B6"/>
    <w:rsid w:val="001628C8"/>
    <w:rsid w:val="00162935"/>
    <w:rsid w:val="0016295D"/>
    <w:rsid w:val="00162AEF"/>
    <w:rsid w:val="00162B34"/>
    <w:rsid w:val="00162BF4"/>
    <w:rsid w:val="00162C15"/>
    <w:rsid w:val="00162C6F"/>
    <w:rsid w:val="00162DC5"/>
    <w:rsid w:val="00162F96"/>
    <w:rsid w:val="0016319F"/>
    <w:rsid w:val="0016326B"/>
    <w:rsid w:val="0016339C"/>
    <w:rsid w:val="001633DE"/>
    <w:rsid w:val="00163542"/>
    <w:rsid w:val="00163559"/>
    <w:rsid w:val="0016356B"/>
    <w:rsid w:val="00163715"/>
    <w:rsid w:val="00163864"/>
    <w:rsid w:val="00163B2F"/>
    <w:rsid w:val="00163B7B"/>
    <w:rsid w:val="00163B95"/>
    <w:rsid w:val="00163C01"/>
    <w:rsid w:val="00163C29"/>
    <w:rsid w:val="00163CD3"/>
    <w:rsid w:val="00163E3F"/>
    <w:rsid w:val="0016411E"/>
    <w:rsid w:val="00164230"/>
    <w:rsid w:val="0016427A"/>
    <w:rsid w:val="001642B6"/>
    <w:rsid w:val="001644F8"/>
    <w:rsid w:val="00164598"/>
    <w:rsid w:val="0016475A"/>
    <w:rsid w:val="00164762"/>
    <w:rsid w:val="00164768"/>
    <w:rsid w:val="00164AFD"/>
    <w:rsid w:val="00164B43"/>
    <w:rsid w:val="00164B79"/>
    <w:rsid w:val="00164BB4"/>
    <w:rsid w:val="00164C5C"/>
    <w:rsid w:val="00164C94"/>
    <w:rsid w:val="00164CCD"/>
    <w:rsid w:val="00164D34"/>
    <w:rsid w:val="0016531B"/>
    <w:rsid w:val="0016538E"/>
    <w:rsid w:val="0016573E"/>
    <w:rsid w:val="00165745"/>
    <w:rsid w:val="00165864"/>
    <w:rsid w:val="001658BE"/>
    <w:rsid w:val="00165B0C"/>
    <w:rsid w:val="00165B13"/>
    <w:rsid w:val="00165C00"/>
    <w:rsid w:val="00165C30"/>
    <w:rsid w:val="00165C8F"/>
    <w:rsid w:val="00165E2A"/>
    <w:rsid w:val="00165E6A"/>
    <w:rsid w:val="00165F6C"/>
    <w:rsid w:val="001661C5"/>
    <w:rsid w:val="001662E0"/>
    <w:rsid w:val="00166301"/>
    <w:rsid w:val="001663F2"/>
    <w:rsid w:val="0016640D"/>
    <w:rsid w:val="001664D9"/>
    <w:rsid w:val="00166575"/>
    <w:rsid w:val="001665BE"/>
    <w:rsid w:val="00166675"/>
    <w:rsid w:val="0016685D"/>
    <w:rsid w:val="001668CB"/>
    <w:rsid w:val="00166931"/>
    <w:rsid w:val="00166957"/>
    <w:rsid w:val="00166977"/>
    <w:rsid w:val="00166B3F"/>
    <w:rsid w:val="00166C28"/>
    <w:rsid w:val="00166EFE"/>
    <w:rsid w:val="00166FCC"/>
    <w:rsid w:val="00167088"/>
    <w:rsid w:val="0016711F"/>
    <w:rsid w:val="0016738E"/>
    <w:rsid w:val="0016744F"/>
    <w:rsid w:val="001674F3"/>
    <w:rsid w:val="001675D4"/>
    <w:rsid w:val="00167612"/>
    <w:rsid w:val="00167720"/>
    <w:rsid w:val="00167771"/>
    <w:rsid w:val="00167814"/>
    <w:rsid w:val="00167857"/>
    <w:rsid w:val="00167A04"/>
    <w:rsid w:val="00167A0F"/>
    <w:rsid w:val="00167AAB"/>
    <w:rsid w:val="00167C22"/>
    <w:rsid w:val="00167C2F"/>
    <w:rsid w:val="00167CF2"/>
    <w:rsid w:val="00167D08"/>
    <w:rsid w:val="00167E08"/>
    <w:rsid w:val="00167E0D"/>
    <w:rsid w:val="00170065"/>
    <w:rsid w:val="001701BB"/>
    <w:rsid w:val="001701FB"/>
    <w:rsid w:val="0017032D"/>
    <w:rsid w:val="0017069C"/>
    <w:rsid w:val="001708B1"/>
    <w:rsid w:val="00170A66"/>
    <w:rsid w:val="00170C3F"/>
    <w:rsid w:val="00170D3F"/>
    <w:rsid w:val="00170D4B"/>
    <w:rsid w:val="00170DA8"/>
    <w:rsid w:val="001710D4"/>
    <w:rsid w:val="001711A1"/>
    <w:rsid w:val="00171221"/>
    <w:rsid w:val="00171242"/>
    <w:rsid w:val="00171254"/>
    <w:rsid w:val="00171301"/>
    <w:rsid w:val="00171385"/>
    <w:rsid w:val="00171538"/>
    <w:rsid w:val="001715B0"/>
    <w:rsid w:val="001717D8"/>
    <w:rsid w:val="00171846"/>
    <w:rsid w:val="0017192F"/>
    <w:rsid w:val="00171CF4"/>
    <w:rsid w:val="00171D05"/>
    <w:rsid w:val="00171E2C"/>
    <w:rsid w:val="00171ED8"/>
    <w:rsid w:val="00172182"/>
    <w:rsid w:val="00172212"/>
    <w:rsid w:val="0017245B"/>
    <w:rsid w:val="001724A9"/>
    <w:rsid w:val="00172568"/>
    <w:rsid w:val="001727DB"/>
    <w:rsid w:val="0017288D"/>
    <w:rsid w:val="0017299C"/>
    <w:rsid w:val="001729E8"/>
    <w:rsid w:val="00172C0A"/>
    <w:rsid w:val="00172CF0"/>
    <w:rsid w:val="00172E6F"/>
    <w:rsid w:val="0017312E"/>
    <w:rsid w:val="001731A7"/>
    <w:rsid w:val="001731D5"/>
    <w:rsid w:val="00173212"/>
    <w:rsid w:val="0017329B"/>
    <w:rsid w:val="001732A8"/>
    <w:rsid w:val="00173562"/>
    <w:rsid w:val="00173636"/>
    <w:rsid w:val="0017365A"/>
    <w:rsid w:val="00173826"/>
    <w:rsid w:val="001739A9"/>
    <w:rsid w:val="00173AD1"/>
    <w:rsid w:val="00173B82"/>
    <w:rsid w:val="00173C22"/>
    <w:rsid w:val="00173C6C"/>
    <w:rsid w:val="00173CD5"/>
    <w:rsid w:val="00173DA4"/>
    <w:rsid w:val="00174018"/>
    <w:rsid w:val="001740B4"/>
    <w:rsid w:val="0017414D"/>
    <w:rsid w:val="0017414E"/>
    <w:rsid w:val="00174299"/>
    <w:rsid w:val="001742C1"/>
    <w:rsid w:val="0017467D"/>
    <w:rsid w:val="001747D3"/>
    <w:rsid w:val="0017480D"/>
    <w:rsid w:val="00174830"/>
    <w:rsid w:val="00174847"/>
    <w:rsid w:val="00174C94"/>
    <w:rsid w:val="00174E6B"/>
    <w:rsid w:val="00174FD8"/>
    <w:rsid w:val="00175000"/>
    <w:rsid w:val="001750E5"/>
    <w:rsid w:val="00175137"/>
    <w:rsid w:val="001752E2"/>
    <w:rsid w:val="00175337"/>
    <w:rsid w:val="001755C6"/>
    <w:rsid w:val="0017579F"/>
    <w:rsid w:val="001757DD"/>
    <w:rsid w:val="00175823"/>
    <w:rsid w:val="00175B4D"/>
    <w:rsid w:val="00175FBC"/>
    <w:rsid w:val="0017611E"/>
    <w:rsid w:val="00176281"/>
    <w:rsid w:val="001762AD"/>
    <w:rsid w:val="001762F1"/>
    <w:rsid w:val="001762FA"/>
    <w:rsid w:val="00176369"/>
    <w:rsid w:val="00176792"/>
    <w:rsid w:val="00176A46"/>
    <w:rsid w:val="00176A57"/>
    <w:rsid w:val="00176B41"/>
    <w:rsid w:val="00176C8A"/>
    <w:rsid w:val="00176C97"/>
    <w:rsid w:val="00176EE3"/>
    <w:rsid w:val="0017704A"/>
    <w:rsid w:val="00177313"/>
    <w:rsid w:val="00177355"/>
    <w:rsid w:val="00177387"/>
    <w:rsid w:val="001774AD"/>
    <w:rsid w:val="001774FC"/>
    <w:rsid w:val="00177522"/>
    <w:rsid w:val="001775EC"/>
    <w:rsid w:val="00177685"/>
    <w:rsid w:val="0017783F"/>
    <w:rsid w:val="00177958"/>
    <w:rsid w:val="0017797F"/>
    <w:rsid w:val="00177998"/>
    <w:rsid w:val="001779F7"/>
    <w:rsid w:val="00177A80"/>
    <w:rsid w:val="00177AF3"/>
    <w:rsid w:val="00177B0C"/>
    <w:rsid w:val="00177C0F"/>
    <w:rsid w:val="00177E69"/>
    <w:rsid w:val="00177F45"/>
    <w:rsid w:val="001804BB"/>
    <w:rsid w:val="00180638"/>
    <w:rsid w:val="00180725"/>
    <w:rsid w:val="00180777"/>
    <w:rsid w:val="00180800"/>
    <w:rsid w:val="00180880"/>
    <w:rsid w:val="001808C6"/>
    <w:rsid w:val="0018095C"/>
    <w:rsid w:val="00180A0A"/>
    <w:rsid w:val="00180D39"/>
    <w:rsid w:val="00180DA4"/>
    <w:rsid w:val="00180E0A"/>
    <w:rsid w:val="00180F27"/>
    <w:rsid w:val="00180F3B"/>
    <w:rsid w:val="00180F3D"/>
    <w:rsid w:val="00180FBE"/>
    <w:rsid w:val="00181100"/>
    <w:rsid w:val="0018125D"/>
    <w:rsid w:val="001812A3"/>
    <w:rsid w:val="001812D2"/>
    <w:rsid w:val="0018159A"/>
    <w:rsid w:val="001815B3"/>
    <w:rsid w:val="00181736"/>
    <w:rsid w:val="001818A6"/>
    <w:rsid w:val="001818B5"/>
    <w:rsid w:val="00181939"/>
    <w:rsid w:val="00181988"/>
    <w:rsid w:val="001819F8"/>
    <w:rsid w:val="00181A9D"/>
    <w:rsid w:val="00181BA4"/>
    <w:rsid w:val="00182022"/>
    <w:rsid w:val="00182060"/>
    <w:rsid w:val="00182065"/>
    <w:rsid w:val="001820E2"/>
    <w:rsid w:val="0018217F"/>
    <w:rsid w:val="001822BB"/>
    <w:rsid w:val="001822C5"/>
    <w:rsid w:val="00182350"/>
    <w:rsid w:val="001823FA"/>
    <w:rsid w:val="00182514"/>
    <w:rsid w:val="00182615"/>
    <w:rsid w:val="0018266B"/>
    <w:rsid w:val="001826EE"/>
    <w:rsid w:val="0018277A"/>
    <w:rsid w:val="001829C5"/>
    <w:rsid w:val="00182BE9"/>
    <w:rsid w:val="00182C4F"/>
    <w:rsid w:val="00182D1B"/>
    <w:rsid w:val="00182DB3"/>
    <w:rsid w:val="00182EE3"/>
    <w:rsid w:val="00182EE4"/>
    <w:rsid w:val="0018303F"/>
    <w:rsid w:val="00183104"/>
    <w:rsid w:val="0018323A"/>
    <w:rsid w:val="001833CC"/>
    <w:rsid w:val="001833FE"/>
    <w:rsid w:val="00183437"/>
    <w:rsid w:val="001834EB"/>
    <w:rsid w:val="0018357F"/>
    <w:rsid w:val="0018360B"/>
    <w:rsid w:val="001836DA"/>
    <w:rsid w:val="001836E4"/>
    <w:rsid w:val="0018387E"/>
    <w:rsid w:val="00183880"/>
    <w:rsid w:val="0018396F"/>
    <w:rsid w:val="0018399C"/>
    <w:rsid w:val="00183A1F"/>
    <w:rsid w:val="00183BC3"/>
    <w:rsid w:val="00183C50"/>
    <w:rsid w:val="00183D61"/>
    <w:rsid w:val="00183D67"/>
    <w:rsid w:val="00183DDE"/>
    <w:rsid w:val="00183DE3"/>
    <w:rsid w:val="00183E1D"/>
    <w:rsid w:val="00183FC5"/>
    <w:rsid w:val="0018406C"/>
    <w:rsid w:val="0018425C"/>
    <w:rsid w:val="00184364"/>
    <w:rsid w:val="00184509"/>
    <w:rsid w:val="00184610"/>
    <w:rsid w:val="00184649"/>
    <w:rsid w:val="0018464C"/>
    <w:rsid w:val="001846A4"/>
    <w:rsid w:val="001847FB"/>
    <w:rsid w:val="0018480B"/>
    <w:rsid w:val="00184878"/>
    <w:rsid w:val="001848A9"/>
    <w:rsid w:val="00184A51"/>
    <w:rsid w:val="00184AB2"/>
    <w:rsid w:val="00184B8D"/>
    <w:rsid w:val="00184BB1"/>
    <w:rsid w:val="00184E55"/>
    <w:rsid w:val="00184FB6"/>
    <w:rsid w:val="001850FE"/>
    <w:rsid w:val="0018532A"/>
    <w:rsid w:val="001853F3"/>
    <w:rsid w:val="001858AB"/>
    <w:rsid w:val="0018591A"/>
    <w:rsid w:val="00185A0A"/>
    <w:rsid w:val="00185B63"/>
    <w:rsid w:val="00185B6B"/>
    <w:rsid w:val="00185C66"/>
    <w:rsid w:val="00185CD5"/>
    <w:rsid w:val="00185DB7"/>
    <w:rsid w:val="00185E1F"/>
    <w:rsid w:val="00185E33"/>
    <w:rsid w:val="00185E43"/>
    <w:rsid w:val="00185E96"/>
    <w:rsid w:val="0018602E"/>
    <w:rsid w:val="001860E3"/>
    <w:rsid w:val="00186181"/>
    <w:rsid w:val="0018643F"/>
    <w:rsid w:val="00186468"/>
    <w:rsid w:val="00186486"/>
    <w:rsid w:val="00186525"/>
    <w:rsid w:val="001866CF"/>
    <w:rsid w:val="00186751"/>
    <w:rsid w:val="00186891"/>
    <w:rsid w:val="001868AA"/>
    <w:rsid w:val="0018694C"/>
    <w:rsid w:val="00186B8D"/>
    <w:rsid w:val="00186CB9"/>
    <w:rsid w:val="00186CCB"/>
    <w:rsid w:val="00186D0A"/>
    <w:rsid w:val="001870F5"/>
    <w:rsid w:val="00187161"/>
    <w:rsid w:val="001872D5"/>
    <w:rsid w:val="0018735F"/>
    <w:rsid w:val="00187423"/>
    <w:rsid w:val="00187550"/>
    <w:rsid w:val="0018760E"/>
    <w:rsid w:val="001878B4"/>
    <w:rsid w:val="00187928"/>
    <w:rsid w:val="00187995"/>
    <w:rsid w:val="001879F0"/>
    <w:rsid w:val="00187A32"/>
    <w:rsid w:val="00187B2E"/>
    <w:rsid w:val="00187B5A"/>
    <w:rsid w:val="00187BD3"/>
    <w:rsid w:val="00187C4D"/>
    <w:rsid w:val="00187D51"/>
    <w:rsid w:val="00187D7D"/>
    <w:rsid w:val="00187F9E"/>
    <w:rsid w:val="0019003C"/>
    <w:rsid w:val="00190055"/>
    <w:rsid w:val="0019024C"/>
    <w:rsid w:val="00190341"/>
    <w:rsid w:val="0019041A"/>
    <w:rsid w:val="00190487"/>
    <w:rsid w:val="001905AE"/>
    <w:rsid w:val="001905F9"/>
    <w:rsid w:val="001906FC"/>
    <w:rsid w:val="00190724"/>
    <w:rsid w:val="0019087C"/>
    <w:rsid w:val="001908A1"/>
    <w:rsid w:val="00190CC5"/>
    <w:rsid w:val="00190F6F"/>
    <w:rsid w:val="0019126E"/>
    <w:rsid w:val="00191600"/>
    <w:rsid w:val="001916B8"/>
    <w:rsid w:val="001916D0"/>
    <w:rsid w:val="00191747"/>
    <w:rsid w:val="00191A7C"/>
    <w:rsid w:val="00191B63"/>
    <w:rsid w:val="00191B99"/>
    <w:rsid w:val="00191BA5"/>
    <w:rsid w:val="00191D82"/>
    <w:rsid w:val="00191F4B"/>
    <w:rsid w:val="00192018"/>
    <w:rsid w:val="0019207F"/>
    <w:rsid w:val="001923AF"/>
    <w:rsid w:val="001923B5"/>
    <w:rsid w:val="00192439"/>
    <w:rsid w:val="00192482"/>
    <w:rsid w:val="001924B4"/>
    <w:rsid w:val="00192564"/>
    <w:rsid w:val="00192605"/>
    <w:rsid w:val="0019265D"/>
    <w:rsid w:val="001926C5"/>
    <w:rsid w:val="00192713"/>
    <w:rsid w:val="00192882"/>
    <w:rsid w:val="00192944"/>
    <w:rsid w:val="001929FD"/>
    <w:rsid w:val="00192A22"/>
    <w:rsid w:val="00192A56"/>
    <w:rsid w:val="00192A97"/>
    <w:rsid w:val="00192AA2"/>
    <w:rsid w:val="00192AB0"/>
    <w:rsid w:val="00192C08"/>
    <w:rsid w:val="00192C09"/>
    <w:rsid w:val="00192CE8"/>
    <w:rsid w:val="00192D00"/>
    <w:rsid w:val="00192D36"/>
    <w:rsid w:val="00192D3E"/>
    <w:rsid w:val="00192E84"/>
    <w:rsid w:val="00192E8D"/>
    <w:rsid w:val="00192FE3"/>
    <w:rsid w:val="00193024"/>
    <w:rsid w:val="00193039"/>
    <w:rsid w:val="001930E7"/>
    <w:rsid w:val="00193106"/>
    <w:rsid w:val="001931FE"/>
    <w:rsid w:val="001933A3"/>
    <w:rsid w:val="00193419"/>
    <w:rsid w:val="0019375A"/>
    <w:rsid w:val="0019378B"/>
    <w:rsid w:val="001937C0"/>
    <w:rsid w:val="001937CE"/>
    <w:rsid w:val="0019382C"/>
    <w:rsid w:val="00193956"/>
    <w:rsid w:val="00193B09"/>
    <w:rsid w:val="00193B72"/>
    <w:rsid w:val="00193BD1"/>
    <w:rsid w:val="00193D18"/>
    <w:rsid w:val="00193DAA"/>
    <w:rsid w:val="00193EBD"/>
    <w:rsid w:val="00193F8D"/>
    <w:rsid w:val="00194088"/>
    <w:rsid w:val="00194114"/>
    <w:rsid w:val="00194118"/>
    <w:rsid w:val="0019445F"/>
    <w:rsid w:val="00194603"/>
    <w:rsid w:val="0019464B"/>
    <w:rsid w:val="00194654"/>
    <w:rsid w:val="001946D9"/>
    <w:rsid w:val="00194757"/>
    <w:rsid w:val="00194769"/>
    <w:rsid w:val="00194906"/>
    <w:rsid w:val="00194916"/>
    <w:rsid w:val="00194BD3"/>
    <w:rsid w:val="00194CCE"/>
    <w:rsid w:val="00194D44"/>
    <w:rsid w:val="00194DAE"/>
    <w:rsid w:val="00194DB3"/>
    <w:rsid w:val="0019519D"/>
    <w:rsid w:val="00195240"/>
    <w:rsid w:val="00195493"/>
    <w:rsid w:val="0019578E"/>
    <w:rsid w:val="00195997"/>
    <w:rsid w:val="001959CA"/>
    <w:rsid w:val="00195AB4"/>
    <w:rsid w:val="00195CAC"/>
    <w:rsid w:val="00195DB6"/>
    <w:rsid w:val="00195DED"/>
    <w:rsid w:val="001960B8"/>
    <w:rsid w:val="00196115"/>
    <w:rsid w:val="00196203"/>
    <w:rsid w:val="0019624E"/>
    <w:rsid w:val="001964B4"/>
    <w:rsid w:val="00196562"/>
    <w:rsid w:val="00196653"/>
    <w:rsid w:val="0019672D"/>
    <w:rsid w:val="001967D1"/>
    <w:rsid w:val="00196AB0"/>
    <w:rsid w:val="00196B67"/>
    <w:rsid w:val="00196B7B"/>
    <w:rsid w:val="00196BBD"/>
    <w:rsid w:val="00196BC6"/>
    <w:rsid w:val="00196CBC"/>
    <w:rsid w:val="00196DB5"/>
    <w:rsid w:val="00196EF9"/>
    <w:rsid w:val="00196F12"/>
    <w:rsid w:val="00196F93"/>
    <w:rsid w:val="0019701C"/>
    <w:rsid w:val="00197050"/>
    <w:rsid w:val="00197125"/>
    <w:rsid w:val="001971E6"/>
    <w:rsid w:val="00197264"/>
    <w:rsid w:val="0019727B"/>
    <w:rsid w:val="00197609"/>
    <w:rsid w:val="0019765A"/>
    <w:rsid w:val="001977EF"/>
    <w:rsid w:val="00197BB8"/>
    <w:rsid w:val="00197C25"/>
    <w:rsid w:val="00197C36"/>
    <w:rsid w:val="00197D00"/>
    <w:rsid w:val="00197DC0"/>
    <w:rsid w:val="00197EC9"/>
    <w:rsid w:val="00197F67"/>
    <w:rsid w:val="001A0166"/>
    <w:rsid w:val="001A01CC"/>
    <w:rsid w:val="001A01E7"/>
    <w:rsid w:val="001A027B"/>
    <w:rsid w:val="001A03CB"/>
    <w:rsid w:val="001A064B"/>
    <w:rsid w:val="001A073B"/>
    <w:rsid w:val="001A089A"/>
    <w:rsid w:val="001A0900"/>
    <w:rsid w:val="001A0A7F"/>
    <w:rsid w:val="001A0CA3"/>
    <w:rsid w:val="001A0E36"/>
    <w:rsid w:val="001A0E4E"/>
    <w:rsid w:val="001A0EA9"/>
    <w:rsid w:val="001A0F17"/>
    <w:rsid w:val="001A0F50"/>
    <w:rsid w:val="001A1074"/>
    <w:rsid w:val="001A12F0"/>
    <w:rsid w:val="001A13AF"/>
    <w:rsid w:val="001A1712"/>
    <w:rsid w:val="001A18BF"/>
    <w:rsid w:val="001A197D"/>
    <w:rsid w:val="001A19D1"/>
    <w:rsid w:val="001A1A2E"/>
    <w:rsid w:val="001A1AA9"/>
    <w:rsid w:val="001A1B59"/>
    <w:rsid w:val="001A1D9D"/>
    <w:rsid w:val="001A2016"/>
    <w:rsid w:val="001A204E"/>
    <w:rsid w:val="001A2108"/>
    <w:rsid w:val="001A21AA"/>
    <w:rsid w:val="001A21E1"/>
    <w:rsid w:val="001A2395"/>
    <w:rsid w:val="001A2461"/>
    <w:rsid w:val="001A2502"/>
    <w:rsid w:val="001A25AE"/>
    <w:rsid w:val="001A269B"/>
    <w:rsid w:val="001A2749"/>
    <w:rsid w:val="001A293E"/>
    <w:rsid w:val="001A2968"/>
    <w:rsid w:val="001A2D23"/>
    <w:rsid w:val="001A2E56"/>
    <w:rsid w:val="001A2EEF"/>
    <w:rsid w:val="001A2F4B"/>
    <w:rsid w:val="001A3251"/>
    <w:rsid w:val="001A331B"/>
    <w:rsid w:val="001A33D5"/>
    <w:rsid w:val="001A33F3"/>
    <w:rsid w:val="001A3594"/>
    <w:rsid w:val="001A375F"/>
    <w:rsid w:val="001A377D"/>
    <w:rsid w:val="001A38F7"/>
    <w:rsid w:val="001A3925"/>
    <w:rsid w:val="001A3A84"/>
    <w:rsid w:val="001A3AE7"/>
    <w:rsid w:val="001A3B1E"/>
    <w:rsid w:val="001A3BAB"/>
    <w:rsid w:val="001A3BE1"/>
    <w:rsid w:val="001A3C3C"/>
    <w:rsid w:val="001A3CC7"/>
    <w:rsid w:val="001A3CE3"/>
    <w:rsid w:val="001A3D06"/>
    <w:rsid w:val="001A3DC7"/>
    <w:rsid w:val="001A3EEB"/>
    <w:rsid w:val="001A3FC6"/>
    <w:rsid w:val="001A3FF2"/>
    <w:rsid w:val="001A4204"/>
    <w:rsid w:val="001A42B9"/>
    <w:rsid w:val="001A43BD"/>
    <w:rsid w:val="001A4558"/>
    <w:rsid w:val="001A45C8"/>
    <w:rsid w:val="001A46E4"/>
    <w:rsid w:val="001A47C5"/>
    <w:rsid w:val="001A47DD"/>
    <w:rsid w:val="001A48FA"/>
    <w:rsid w:val="001A4C10"/>
    <w:rsid w:val="001A4C2F"/>
    <w:rsid w:val="001A4CF3"/>
    <w:rsid w:val="001A4D8D"/>
    <w:rsid w:val="001A4E66"/>
    <w:rsid w:val="001A4F6E"/>
    <w:rsid w:val="001A4FF2"/>
    <w:rsid w:val="001A505C"/>
    <w:rsid w:val="001A50A5"/>
    <w:rsid w:val="001A5116"/>
    <w:rsid w:val="001A5211"/>
    <w:rsid w:val="001A522F"/>
    <w:rsid w:val="001A5288"/>
    <w:rsid w:val="001A53E5"/>
    <w:rsid w:val="001A547F"/>
    <w:rsid w:val="001A549E"/>
    <w:rsid w:val="001A5666"/>
    <w:rsid w:val="001A5690"/>
    <w:rsid w:val="001A5B01"/>
    <w:rsid w:val="001A5CBE"/>
    <w:rsid w:val="001A5D69"/>
    <w:rsid w:val="001A5E4F"/>
    <w:rsid w:val="001A5FF0"/>
    <w:rsid w:val="001A60FE"/>
    <w:rsid w:val="001A6160"/>
    <w:rsid w:val="001A618C"/>
    <w:rsid w:val="001A61A8"/>
    <w:rsid w:val="001A6215"/>
    <w:rsid w:val="001A6260"/>
    <w:rsid w:val="001A634D"/>
    <w:rsid w:val="001A640B"/>
    <w:rsid w:val="001A644D"/>
    <w:rsid w:val="001A64C4"/>
    <w:rsid w:val="001A659E"/>
    <w:rsid w:val="001A6667"/>
    <w:rsid w:val="001A669C"/>
    <w:rsid w:val="001A6797"/>
    <w:rsid w:val="001A67A4"/>
    <w:rsid w:val="001A683A"/>
    <w:rsid w:val="001A6884"/>
    <w:rsid w:val="001A688A"/>
    <w:rsid w:val="001A68C3"/>
    <w:rsid w:val="001A68F5"/>
    <w:rsid w:val="001A691D"/>
    <w:rsid w:val="001A6964"/>
    <w:rsid w:val="001A6A4A"/>
    <w:rsid w:val="001A6B0A"/>
    <w:rsid w:val="001A6B79"/>
    <w:rsid w:val="001A6D71"/>
    <w:rsid w:val="001A6E7E"/>
    <w:rsid w:val="001A6F7F"/>
    <w:rsid w:val="001A6FA9"/>
    <w:rsid w:val="001A6FE7"/>
    <w:rsid w:val="001A70EA"/>
    <w:rsid w:val="001A71A1"/>
    <w:rsid w:val="001A71ED"/>
    <w:rsid w:val="001A74A9"/>
    <w:rsid w:val="001A76DF"/>
    <w:rsid w:val="001A774B"/>
    <w:rsid w:val="001A7831"/>
    <w:rsid w:val="001A7B76"/>
    <w:rsid w:val="001A7BFD"/>
    <w:rsid w:val="001A7E19"/>
    <w:rsid w:val="001A7E73"/>
    <w:rsid w:val="001B010E"/>
    <w:rsid w:val="001B01F0"/>
    <w:rsid w:val="001B0250"/>
    <w:rsid w:val="001B02FA"/>
    <w:rsid w:val="001B0569"/>
    <w:rsid w:val="001B05AB"/>
    <w:rsid w:val="001B072E"/>
    <w:rsid w:val="001B076E"/>
    <w:rsid w:val="001B0800"/>
    <w:rsid w:val="001B092A"/>
    <w:rsid w:val="001B09D4"/>
    <w:rsid w:val="001B0A2F"/>
    <w:rsid w:val="001B0BB9"/>
    <w:rsid w:val="001B0C82"/>
    <w:rsid w:val="001B0D99"/>
    <w:rsid w:val="001B0E11"/>
    <w:rsid w:val="001B0E2E"/>
    <w:rsid w:val="001B0F72"/>
    <w:rsid w:val="001B1008"/>
    <w:rsid w:val="001B102B"/>
    <w:rsid w:val="001B1283"/>
    <w:rsid w:val="001B1597"/>
    <w:rsid w:val="001B15D8"/>
    <w:rsid w:val="001B172A"/>
    <w:rsid w:val="001B1772"/>
    <w:rsid w:val="001B17AA"/>
    <w:rsid w:val="001B180F"/>
    <w:rsid w:val="001B1824"/>
    <w:rsid w:val="001B18E5"/>
    <w:rsid w:val="001B19B7"/>
    <w:rsid w:val="001B1BAE"/>
    <w:rsid w:val="001B1C17"/>
    <w:rsid w:val="001B1C79"/>
    <w:rsid w:val="001B1C98"/>
    <w:rsid w:val="001B1DF3"/>
    <w:rsid w:val="001B1E16"/>
    <w:rsid w:val="001B1EA6"/>
    <w:rsid w:val="001B1FFB"/>
    <w:rsid w:val="001B2181"/>
    <w:rsid w:val="001B21A5"/>
    <w:rsid w:val="001B21C6"/>
    <w:rsid w:val="001B2462"/>
    <w:rsid w:val="001B28AE"/>
    <w:rsid w:val="001B28C2"/>
    <w:rsid w:val="001B2961"/>
    <w:rsid w:val="001B2966"/>
    <w:rsid w:val="001B2A21"/>
    <w:rsid w:val="001B2A68"/>
    <w:rsid w:val="001B2A76"/>
    <w:rsid w:val="001B2A98"/>
    <w:rsid w:val="001B2C78"/>
    <w:rsid w:val="001B2F25"/>
    <w:rsid w:val="001B3126"/>
    <w:rsid w:val="001B3133"/>
    <w:rsid w:val="001B313B"/>
    <w:rsid w:val="001B324C"/>
    <w:rsid w:val="001B3251"/>
    <w:rsid w:val="001B33DC"/>
    <w:rsid w:val="001B3405"/>
    <w:rsid w:val="001B3410"/>
    <w:rsid w:val="001B34B1"/>
    <w:rsid w:val="001B34BD"/>
    <w:rsid w:val="001B356A"/>
    <w:rsid w:val="001B35B5"/>
    <w:rsid w:val="001B35E3"/>
    <w:rsid w:val="001B375C"/>
    <w:rsid w:val="001B3835"/>
    <w:rsid w:val="001B3961"/>
    <w:rsid w:val="001B3BFA"/>
    <w:rsid w:val="001B3C00"/>
    <w:rsid w:val="001B3C16"/>
    <w:rsid w:val="001B3C2E"/>
    <w:rsid w:val="001B3E7A"/>
    <w:rsid w:val="001B3FAA"/>
    <w:rsid w:val="001B4092"/>
    <w:rsid w:val="001B410D"/>
    <w:rsid w:val="001B413E"/>
    <w:rsid w:val="001B414B"/>
    <w:rsid w:val="001B427F"/>
    <w:rsid w:val="001B438E"/>
    <w:rsid w:val="001B43D2"/>
    <w:rsid w:val="001B4426"/>
    <w:rsid w:val="001B4618"/>
    <w:rsid w:val="001B466C"/>
    <w:rsid w:val="001B47BF"/>
    <w:rsid w:val="001B4894"/>
    <w:rsid w:val="001B48B7"/>
    <w:rsid w:val="001B48EC"/>
    <w:rsid w:val="001B4997"/>
    <w:rsid w:val="001B49BA"/>
    <w:rsid w:val="001B4A35"/>
    <w:rsid w:val="001B4A46"/>
    <w:rsid w:val="001B4AC6"/>
    <w:rsid w:val="001B4C12"/>
    <w:rsid w:val="001B4D8B"/>
    <w:rsid w:val="001B4DE1"/>
    <w:rsid w:val="001B4E58"/>
    <w:rsid w:val="001B4ECB"/>
    <w:rsid w:val="001B4F27"/>
    <w:rsid w:val="001B4F9F"/>
    <w:rsid w:val="001B5119"/>
    <w:rsid w:val="001B5131"/>
    <w:rsid w:val="001B51C7"/>
    <w:rsid w:val="001B51FF"/>
    <w:rsid w:val="001B53AB"/>
    <w:rsid w:val="001B5832"/>
    <w:rsid w:val="001B584C"/>
    <w:rsid w:val="001B597C"/>
    <w:rsid w:val="001B5AEC"/>
    <w:rsid w:val="001B5B58"/>
    <w:rsid w:val="001B5BFB"/>
    <w:rsid w:val="001B5C11"/>
    <w:rsid w:val="001B5D34"/>
    <w:rsid w:val="001B5D9F"/>
    <w:rsid w:val="001B5DE8"/>
    <w:rsid w:val="001B5E2D"/>
    <w:rsid w:val="001B5F02"/>
    <w:rsid w:val="001B5F63"/>
    <w:rsid w:val="001B60E1"/>
    <w:rsid w:val="001B61AE"/>
    <w:rsid w:val="001B6335"/>
    <w:rsid w:val="001B63F6"/>
    <w:rsid w:val="001B6407"/>
    <w:rsid w:val="001B6413"/>
    <w:rsid w:val="001B6518"/>
    <w:rsid w:val="001B6654"/>
    <w:rsid w:val="001B673D"/>
    <w:rsid w:val="001B6A09"/>
    <w:rsid w:val="001B6CD6"/>
    <w:rsid w:val="001B6F66"/>
    <w:rsid w:val="001B6F94"/>
    <w:rsid w:val="001B6F97"/>
    <w:rsid w:val="001B703A"/>
    <w:rsid w:val="001B7054"/>
    <w:rsid w:val="001B7124"/>
    <w:rsid w:val="001B7214"/>
    <w:rsid w:val="001B73B2"/>
    <w:rsid w:val="001B73F9"/>
    <w:rsid w:val="001B755E"/>
    <w:rsid w:val="001B759C"/>
    <w:rsid w:val="001B76CC"/>
    <w:rsid w:val="001B7707"/>
    <w:rsid w:val="001B7967"/>
    <w:rsid w:val="001B798B"/>
    <w:rsid w:val="001B79C1"/>
    <w:rsid w:val="001B7AEC"/>
    <w:rsid w:val="001B7D33"/>
    <w:rsid w:val="001C00C8"/>
    <w:rsid w:val="001C0297"/>
    <w:rsid w:val="001C02AC"/>
    <w:rsid w:val="001C0656"/>
    <w:rsid w:val="001C0751"/>
    <w:rsid w:val="001C07A4"/>
    <w:rsid w:val="001C07BE"/>
    <w:rsid w:val="001C07F6"/>
    <w:rsid w:val="001C090D"/>
    <w:rsid w:val="001C0A79"/>
    <w:rsid w:val="001C0AA3"/>
    <w:rsid w:val="001C0D1D"/>
    <w:rsid w:val="001C0DBF"/>
    <w:rsid w:val="001C0ECB"/>
    <w:rsid w:val="001C0F8C"/>
    <w:rsid w:val="001C0FB3"/>
    <w:rsid w:val="001C0FB6"/>
    <w:rsid w:val="001C0FF6"/>
    <w:rsid w:val="001C11CB"/>
    <w:rsid w:val="001C1240"/>
    <w:rsid w:val="001C134F"/>
    <w:rsid w:val="001C1415"/>
    <w:rsid w:val="001C15A7"/>
    <w:rsid w:val="001C1611"/>
    <w:rsid w:val="001C1630"/>
    <w:rsid w:val="001C1659"/>
    <w:rsid w:val="001C168E"/>
    <w:rsid w:val="001C16A1"/>
    <w:rsid w:val="001C16C5"/>
    <w:rsid w:val="001C16DA"/>
    <w:rsid w:val="001C1735"/>
    <w:rsid w:val="001C1747"/>
    <w:rsid w:val="001C1773"/>
    <w:rsid w:val="001C182A"/>
    <w:rsid w:val="001C1ACA"/>
    <w:rsid w:val="001C1AE6"/>
    <w:rsid w:val="001C1BB4"/>
    <w:rsid w:val="001C1BCB"/>
    <w:rsid w:val="001C1DE3"/>
    <w:rsid w:val="001C20FA"/>
    <w:rsid w:val="001C236B"/>
    <w:rsid w:val="001C24F9"/>
    <w:rsid w:val="001C2524"/>
    <w:rsid w:val="001C25E2"/>
    <w:rsid w:val="001C2639"/>
    <w:rsid w:val="001C2879"/>
    <w:rsid w:val="001C296C"/>
    <w:rsid w:val="001C29FF"/>
    <w:rsid w:val="001C2E3B"/>
    <w:rsid w:val="001C2EC8"/>
    <w:rsid w:val="001C2FBA"/>
    <w:rsid w:val="001C3069"/>
    <w:rsid w:val="001C3089"/>
    <w:rsid w:val="001C318F"/>
    <w:rsid w:val="001C322F"/>
    <w:rsid w:val="001C332D"/>
    <w:rsid w:val="001C35F8"/>
    <w:rsid w:val="001C368B"/>
    <w:rsid w:val="001C374F"/>
    <w:rsid w:val="001C38A3"/>
    <w:rsid w:val="001C38BD"/>
    <w:rsid w:val="001C3938"/>
    <w:rsid w:val="001C3A5F"/>
    <w:rsid w:val="001C3C64"/>
    <w:rsid w:val="001C3C92"/>
    <w:rsid w:val="001C3F75"/>
    <w:rsid w:val="001C4192"/>
    <w:rsid w:val="001C42CA"/>
    <w:rsid w:val="001C42D2"/>
    <w:rsid w:val="001C46B1"/>
    <w:rsid w:val="001C47C5"/>
    <w:rsid w:val="001C49CB"/>
    <w:rsid w:val="001C4A45"/>
    <w:rsid w:val="001C4BC4"/>
    <w:rsid w:val="001C4C48"/>
    <w:rsid w:val="001C4CE6"/>
    <w:rsid w:val="001C4D39"/>
    <w:rsid w:val="001C4DE8"/>
    <w:rsid w:val="001C4E2F"/>
    <w:rsid w:val="001C4EB9"/>
    <w:rsid w:val="001C4F22"/>
    <w:rsid w:val="001C5012"/>
    <w:rsid w:val="001C5118"/>
    <w:rsid w:val="001C524E"/>
    <w:rsid w:val="001C52AF"/>
    <w:rsid w:val="001C52CC"/>
    <w:rsid w:val="001C5416"/>
    <w:rsid w:val="001C5460"/>
    <w:rsid w:val="001C5475"/>
    <w:rsid w:val="001C5483"/>
    <w:rsid w:val="001C549C"/>
    <w:rsid w:val="001C54AB"/>
    <w:rsid w:val="001C55DA"/>
    <w:rsid w:val="001C57EB"/>
    <w:rsid w:val="001C57FD"/>
    <w:rsid w:val="001C58D6"/>
    <w:rsid w:val="001C59AD"/>
    <w:rsid w:val="001C5B25"/>
    <w:rsid w:val="001C5BC5"/>
    <w:rsid w:val="001C5D54"/>
    <w:rsid w:val="001C5F90"/>
    <w:rsid w:val="001C5FA1"/>
    <w:rsid w:val="001C6039"/>
    <w:rsid w:val="001C603E"/>
    <w:rsid w:val="001C61D0"/>
    <w:rsid w:val="001C6244"/>
    <w:rsid w:val="001C629F"/>
    <w:rsid w:val="001C6512"/>
    <w:rsid w:val="001C6655"/>
    <w:rsid w:val="001C6728"/>
    <w:rsid w:val="001C6971"/>
    <w:rsid w:val="001C6B14"/>
    <w:rsid w:val="001C6BAA"/>
    <w:rsid w:val="001C6BED"/>
    <w:rsid w:val="001C6DCF"/>
    <w:rsid w:val="001C6E64"/>
    <w:rsid w:val="001C6EA8"/>
    <w:rsid w:val="001C6F72"/>
    <w:rsid w:val="001C6F93"/>
    <w:rsid w:val="001C6FC2"/>
    <w:rsid w:val="001C708B"/>
    <w:rsid w:val="001C7194"/>
    <w:rsid w:val="001C71DF"/>
    <w:rsid w:val="001C7228"/>
    <w:rsid w:val="001C727A"/>
    <w:rsid w:val="001C7317"/>
    <w:rsid w:val="001C7340"/>
    <w:rsid w:val="001C7368"/>
    <w:rsid w:val="001C73E2"/>
    <w:rsid w:val="001C7415"/>
    <w:rsid w:val="001C7587"/>
    <w:rsid w:val="001C77A3"/>
    <w:rsid w:val="001C77FA"/>
    <w:rsid w:val="001C7869"/>
    <w:rsid w:val="001C78D4"/>
    <w:rsid w:val="001C7A9F"/>
    <w:rsid w:val="001C7B06"/>
    <w:rsid w:val="001C7CEA"/>
    <w:rsid w:val="001C7DEF"/>
    <w:rsid w:val="001C7E51"/>
    <w:rsid w:val="001D005A"/>
    <w:rsid w:val="001D006A"/>
    <w:rsid w:val="001D0255"/>
    <w:rsid w:val="001D04D0"/>
    <w:rsid w:val="001D0601"/>
    <w:rsid w:val="001D06B0"/>
    <w:rsid w:val="001D07A4"/>
    <w:rsid w:val="001D0AC0"/>
    <w:rsid w:val="001D0CBE"/>
    <w:rsid w:val="001D0E5A"/>
    <w:rsid w:val="001D0F01"/>
    <w:rsid w:val="001D1047"/>
    <w:rsid w:val="001D1058"/>
    <w:rsid w:val="001D10E1"/>
    <w:rsid w:val="001D1122"/>
    <w:rsid w:val="001D116D"/>
    <w:rsid w:val="001D1227"/>
    <w:rsid w:val="001D1240"/>
    <w:rsid w:val="001D1285"/>
    <w:rsid w:val="001D13AF"/>
    <w:rsid w:val="001D14BD"/>
    <w:rsid w:val="001D159D"/>
    <w:rsid w:val="001D15BF"/>
    <w:rsid w:val="001D16E6"/>
    <w:rsid w:val="001D18CB"/>
    <w:rsid w:val="001D1995"/>
    <w:rsid w:val="001D1ACB"/>
    <w:rsid w:val="001D1AD8"/>
    <w:rsid w:val="001D1B0A"/>
    <w:rsid w:val="001D1C0E"/>
    <w:rsid w:val="001D1CF0"/>
    <w:rsid w:val="001D200D"/>
    <w:rsid w:val="001D20F4"/>
    <w:rsid w:val="001D2190"/>
    <w:rsid w:val="001D21F4"/>
    <w:rsid w:val="001D21FC"/>
    <w:rsid w:val="001D2204"/>
    <w:rsid w:val="001D223E"/>
    <w:rsid w:val="001D236A"/>
    <w:rsid w:val="001D23A0"/>
    <w:rsid w:val="001D23A9"/>
    <w:rsid w:val="001D24EE"/>
    <w:rsid w:val="001D262B"/>
    <w:rsid w:val="001D265F"/>
    <w:rsid w:val="001D267D"/>
    <w:rsid w:val="001D2A8B"/>
    <w:rsid w:val="001D2C28"/>
    <w:rsid w:val="001D2D4B"/>
    <w:rsid w:val="001D2DC2"/>
    <w:rsid w:val="001D2E88"/>
    <w:rsid w:val="001D2EB6"/>
    <w:rsid w:val="001D2EC5"/>
    <w:rsid w:val="001D2F93"/>
    <w:rsid w:val="001D302E"/>
    <w:rsid w:val="001D3156"/>
    <w:rsid w:val="001D3271"/>
    <w:rsid w:val="001D336E"/>
    <w:rsid w:val="001D340F"/>
    <w:rsid w:val="001D3453"/>
    <w:rsid w:val="001D359B"/>
    <w:rsid w:val="001D36DE"/>
    <w:rsid w:val="001D3715"/>
    <w:rsid w:val="001D3C2F"/>
    <w:rsid w:val="001D3DB8"/>
    <w:rsid w:val="001D3DE3"/>
    <w:rsid w:val="001D3EB2"/>
    <w:rsid w:val="001D3F2F"/>
    <w:rsid w:val="001D3FB1"/>
    <w:rsid w:val="001D4075"/>
    <w:rsid w:val="001D409B"/>
    <w:rsid w:val="001D40B3"/>
    <w:rsid w:val="001D40BE"/>
    <w:rsid w:val="001D420E"/>
    <w:rsid w:val="001D443C"/>
    <w:rsid w:val="001D4456"/>
    <w:rsid w:val="001D459C"/>
    <w:rsid w:val="001D4B6D"/>
    <w:rsid w:val="001D4BAB"/>
    <w:rsid w:val="001D4CEE"/>
    <w:rsid w:val="001D4EFF"/>
    <w:rsid w:val="001D53A1"/>
    <w:rsid w:val="001D5435"/>
    <w:rsid w:val="001D544D"/>
    <w:rsid w:val="001D5634"/>
    <w:rsid w:val="001D5653"/>
    <w:rsid w:val="001D5721"/>
    <w:rsid w:val="001D5802"/>
    <w:rsid w:val="001D5868"/>
    <w:rsid w:val="001D5B12"/>
    <w:rsid w:val="001D5BB0"/>
    <w:rsid w:val="001D5C64"/>
    <w:rsid w:val="001D5D5E"/>
    <w:rsid w:val="001D5E72"/>
    <w:rsid w:val="001D5F2A"/>
    <w:rsid w:val="001D5F7F"/>
    <w:rsid w:val="001D6006"/>
    <w:rsid w:val="001D61D8"/>
    <w:rsid w:val="001D6291"/>
    <w:rsid w:val="001D6322"/>
    <w:rsid w:val="001D642D"/>
    <w:rsid w:val="001D6489"/>
    <w:rsid w:val="001D64A3"/>
    <w:rsid w:val="001D64D9"/>
    <w:rsid w:val="001D696D"/>
    <w:rsid w:val="001D6BD5"/>
    <w:rsid w:val="001D6BEA"/>
    <w:rsid w:val="001D6BF5"/>
    <w:rsid w:val="001D6FC1"/>
    <w:rsid w:val="001D6FE6"/>
    <w:rsid w:val="001D7098"/>
    <w:rsid w:val="001D714E"/>
    <w:rsid w:val="001D7180"/>
    <w:rsid w:val="001D724A"/>
    <w:rsid w:val="001D7275"/>
    <w:rsid w:val="001D7283"/>
    <w:rsid w:val="001D7310"/>
    <w:rsid w:val="001D747C"/>
    <w:rsid w:val="001D7691"/>
    <w:rsid w:val="001D7728"/>
    <w:rsid w:val="001D7869"/>
    <w:rsid w:val="001D7893"/>
    <w:rsid w:val="001D78B4"/>
    <w:rsid w:val="001D78CD"/>
    <w:rsid w:val="001D7B6C"/>
    <w:rsid w:val="001D7BCA"/>
    <w:rsid w:val="001D7C3D"/>
    <w:rsid w:val="001D7CC7"/>
    <w:rsid w:val="001D7DBC"/>
    <w:rsid w:val="001D7E99"/>
    <w:rsid w:val="001E000F"/>
    <w:rsid w:val="001E0041"/>
    <w:rsid w:val="001E0162"/>
    <w:rsid w:val="001E048E"/>
    <w:rsid w:val="001E0499"/>
    <w:rsid w:val="001E0561"/>
    <w:rsid w:val="001E08DA"/>
    <w:rsid w:val="001E08F5"/>
    <w:rsid w:val="001E09AB"/>
    <w:rsid w:val="001E0AA9"/>
    <w:rsid w:val="001E0BDA"/>
    <w:rsid w:val="001E0C02"/>
    <w:rsid w:val="001E0D4B"/>
    <w:rsid w:val="001E0D8B"/>
    <w:rsid w:val="001E0E59"/>
    <w:rsid w:val="001E0E79"/>
    <w:rsid w:val="001E0ED2"/>
    <w:rsid w:val="001E0EF8"/>
    <w:rsid w:val="001E118F"/>
    <w:rsid w:val="001E119D"/>
    <w:rsid w:val="001E1252"/>
    <w:rsid w:val="001E12B9"/>
    <w:rsid w:val="001E12DA"/>
    <w:rsid w:val="001E13E6"/>
    <w:rsid w:val="001E140E"/>
    <w:rsid w:val="001E169D"/>
    <w:rsid w:val="001E191E"/>
    <w:rsid w:val="001E1953"/>
    <w:rsid w:val="001E19EE"/>
    <w:rsid w:val="001E1A5D"/>
    <w:rsid w:val="001E1A80"/>
    <w:rsid w:val="001E1ABD"/>
    <w:rsid w:val="001E1C75"/>
    <w:rsid w:val="001E1CC4"/>
    <w:rsid w:val="001E1CEE"/>
    <w:rsid w:val="001E1CF3"/>
    <w:rsid w:val="001E1D57"/>
    <w:rsid w:val="001E1EE0"/>
    <w:rsid w:val="001E201E"/>
    <w:rsid w:val="001E2202"/>
    <w:rsid w:val="001E22F2"/>
    <w:rsid w:val="001E2302"/>
    <w:rsid w:val="001E230F"/>
    <w:rsid w:val="001E2410"/>
    <w:rsid w:val="001E245D"/>
    <w:rsid w:val="001E24FF"/>
    <w:rsid w:val="001E250E"/>
    <w:rsid w:val="001E2550"/>
    <w:rsid w:val="001E25DD"/>
    <w:rsid w:val="001E2613"/>
    <w:rsid w:val="001E2670"/>
    <w:rsid w:val="001E26B3"/>
    <w:rsid w:val="001E26FD"/>
    <w:rsid w:val="001E2759"/>
    <w:rsid w:val="001E2796"/>
    <w:rsid w:val="001E284C"/>
    <w:rsid w:val="001E2A4F"/>
    <w:rsid w:val="001E2AA9"/>
    <w:rsid w:val="001E2AD0"/>
    <w:rsid w:val="001E2BAF"/>
    <w:rsid w:val="001E2CB8"/>
    <w:rsid w:val="001E2E50"/>
    <w:rsid w:val="001E2FAA"/>
    <w:rsid w:val="001E3071"/>
    <w:rsid w:val="001E32B9"/>
    <w:rsid w:val="001E3308"/>
    <w:rsid w:val="001E33F5"/>
    <w:rsid w:val="001E3466"/>
    <w:rsid w:val="001E3547"/>
    <w:rsid w:val="001E35A5"/>
    <w:rsid w:val="001E385B"/>
    <w:rsid w:val="001E38C8"/>
    <w:rsid w:val="001E3AF1"/>
    <w:rsid w:val="001E3B8D"/>
    <w:rsid w:val="001E3B8F"/>
    <w:rsid w:val="001E3C3B"/>
    <w:rsid w:val="001E3D8B"/>
    <w:rsid w:val="001E3DC8"/>
    <w:rsid w:val="001E3F03"/>
    <w:rsid w:val="001E3F8B"/>
    <w:rsid w:val="001E4012"/>
    <w:rsid w:val="001E418C"/>
    <w:rsid w:val="001E41AC"/>
    <w:rsid w:val="001E41B6"/>
    <w:rsid w:val="001E42E2"/>
    <w:rsid w:val="001E433A"/>
    <w:rsid w:val="001E44FC"/>
    <w:rsid w:val="001E472B"/>
    <w:rsid w:val="001E47BF"/>
    <w:rsid w:val="001E47D6"/>
    <w:rsid w:val="001E47EB"/>
    <w:rsid w:val="001E47F5"/>
    <w:rsid w:val="001E4AB7"/>
    <w:rsid w:val="001E4C67"/>
    <w:rsid w:val="001E4D12"/>
    <w:rsid w:val="001E4EC5"/>
    <w:rsid w:val="001E4FE9"/>
    <w:rsid w:val="001E5192"/>
    <w:rsid w:val="001E54A8"/>
    <w:rsid w:val="001E55AC"/>
    <w:rsid w:val="001E5637"/>
    <w:rsid w:val="001E57D0"/>
    <w:rsid w:val="001E5A09"/>
    <w:rsid w:val="001E5A76"/>
    <w:rsid w:val="001E5AB6"/>
    <w:rsid w:val="001E5C97"/>
    <w:rsid w:val="001E5DB0"/>
    <w:rsid w:val="001E5E83"/>
    <w:rsid w:val="001E5F3F"/>
    <w:rsid w:val="001E5F5A"/>
    <w:rsid w:val="001E6013"/>
    <w:rsid w:val="001E6019"/>
    <w:rsid w:val="001E60C1"/>
    <w:rsid w:val="001E63DF"/>
    <w:rsid w:val="001E63E1"/>
    <w:rsid w:val="001E6408"/>
    <w:rsid w:val="001E6452"/>
    <w:rsid w:val="001E64D3"/>
    <w:rsid w:val="001E64F1"/>
    <w:rsid w:val="001E6655"/>
    <w:rsid w:val="001E6708"/>
    <w:rsid w:val="001E67F0"/>
    <w:rsid w:val="001E685E"/>
    <w:rsid w:val="001E6943"/>
    <w:rsid w:val="001E69AF"/>
    <w:rsid w:val="001E69E3"/>
    <w:rsid w:val="001E6A5B"/>
    <w:rsid w:val="001E6A6E"/>
    <w:rsid w:val="001E6AB9"/>
    <w:rsid w:val="001E6B30"/>
    <w:rsid w:val="001E6B35"/>
    <w:rsid w:val="001E6B51"/>
    <w:rsid w:val="001E6C62"/>
    <w:rsid w:val="001E6DE4"/>
    <w:rsid w:val="001E6E11"/>
    <w:rsid w:val="001E6EA5"/>
    <w:rsid w:val="001E6EB8"/>
    <w:rsid w:val="001E6FA0"/>
    <w:rsid w:val="001E6FFD"/>
    <w:rsid w:val="001E712E"/>
    <w:rsid w:val="001E71A5"/>
    <w:rsid w:val="001E723A"/>
    <w:rsid w:val="001E723B"/>
    <w:rsid w:val="001E7271"/>
    <w:rsid w:val="001E7422"/>
    <w:rsid w:val="001E742F"/>
    <w:rsid w:val="001E7774"/>
    <w:rsid w:val="001E7871"/>
    <w:rsid w:val="001E789C"/>
    <w:rsid w:val="001E7A04"/>
    <w:rsid w:val="001E7A87"/>
    <w:rsid w:val="001E7B42"/>
    <w:rsid w:val="001E7B7A"/>
    <w:rsid w:val="001E7B8C"/>
    <w:rsid w:val="001E7BFF"/>
    <w:rsid w:val="001E7C71"/>
    <w:rsid w:val="001E7E16"/>
    <w:rsid w:val="001E7F1B"/>
    <w:rsid w:val="001E7FC3"/>
    <w:rsid w:val="001F00CE"/>
    <w:rsid w:val="001F03A0"/>
    <w:rsid w:val="001F0426"/>
    <w:rsid w:val="001F0477"/>
    <w:rsid w:val="001F05AF"/>
    <w:rsid w:val="001F05E2"/>
    <w:rsid w:val="001F06D3"/>
    <w:rsid w:val="001F07A4"/>
    <w:rsid w:val="001F0874"/>
    <w:rsid w:val="001F0C69"/>
    <w:rsid w:val="001F0D62"/>
    <w:rsid w:val="001F0F80"/>
    <w:rsid w:val="001F0FD0"/>
    <w:rsid w:val="001F12C4"/>
    <w:rsid w:val="001F1300"/>
    <w:rsid w:val="001F1381"/>
    <w:rsid w:val="001F1413"/>
    <w:rsid w:val="001F14F1"/>
    <w:rsid w:val="001F177A"/>
    <w:rsid w:val="001F1786"/>
    <w:rsid w:val="001F17FE"/>
    <w:rsid w:val="001F183C"/>
    <w:rsid w:val="001F1907"/>
    <w:rsid w:val="001F19CE"/>
    <w:rsid w:val="001F1A95"/>
    <w:rsid w:val="001F1C0C"/>
    <w:rsid w:val="001F1CA0"/>
    <w:rsid w:val="001F1D42"/>
    <w:rsid w:val="001F1EEB"/>
    <w:rsid w:val="001F1F1B"/>
    <w:rsid w:val="001F20B0"/>
    <w:rsid w:val="001F2222"/>
    <w:rsid w:val="001F226F"/>
    <w:rsid w:val="001F2279"/>
    <w:rsid w:val="001F233A"/>
    <w:rsid w:val="001F235F"/>
    <w:rsid w:val="001F2602"/>
    <w:rsid w:val="001F26B0"/>
    <w:rsid w:val="001F2830"/>
    <w:rsid w:val="001F2B19"/>
    <w:rsid w:val="001F2B8C"/>
    <w:rsid w:val="001F2B8F"/>
    <w:rsid w:val="001F2BEA"/>
    <w:rsid w:val="001F2C59"/>
    <w:rsid w:val="001F2D82"/>
    <w:rsid w:val="001F2D97"/>
    <w:rsid w:val="001F2D9E"/>
    <w:rsid w:val="001F2F0E"/>
    <w:rsid w:val="001F300F"/>
    <w:rsid w:val="001F31CE"/>
    <w:rsid w:val="001F3443"/>
    <w:rsid w:val="001F353C"/>
    <w:rsid w:val="001F3596"/>
    <w:rsid w:val="001F35F2"/>
    <w:rsid w:val="001F3611"/>
    <w:rsid w:val="001F377C"/>
    <w:rsid w:val="001F38C5"/>
    <w:rsid w:val="001F38E3"/>
    <w:rsid w:val="001F395E"/>
    <w:rsid w:val="001F39BC"/>
    <w:rsid w:val="001F3A11"/>
    <w:rsid w:val="001F3B43"/>
    <w:rsid w:val="001F3D40"/>
    <w:rsid w:val="001F3F29"/>
    <w:rsid w:val="001F4001"/>
    <w:rsid w:val="001F4086"/>
    <w:rsid w:val="001F41EF"/>
    <w:rsid w:val="001F4285"/>
    <w:rsid w:val="001F4460"/>
    <w:rsid w:val="001F48CE"/>
    <w:rsid w:val="001F4955"/>
    <w:rsid w:val="001F4963"/>
    <w:rsid w:val="001F49DE"/>
    <w:rsid w:val="001F4AE8"/>
    <w:rsid w:val="001F4B6D"/>
    <w:rsid w:val="001F4C13"/>
    <w:rsid w:val="001F4C9E"/>
    <w:rsid w:val="001F4D65"/>
    <w:rsid w:val="001F4FF0"/>
    <w:rsid w:val="001F545C"/>
    <w:rsid w:val="001F5625"/>
    <w:rsid w:val="001F56B3"/>
    <w:rsid w:val="001F56DD"/>
    <w:rsid w:val="001F57C8"/>
    <w:rsid w:val="001F5A0A"/>
    <w:rsid w:val="001F5B85"/>
    <w:rsid w:val="001F5C62"/>
    <w:rsid w:val="001F5CD1"/>
    <w:rsid w:val="001F5D1F"/>
    <w:rsid w:val="001F5E48"/>
    <w:rsid w:val="001F5F44"/>
    <w:rsid w:val="001F5FFC"/>
    <w:rsid w:val="001F600D"/>
    <w:rsid w:val="001F6093"/>
    <w:rsid w:val="001F614C"/>
    <w:rsid w:val="001F6189"/>
    <w:rsid w:val="001F6307"/>
    <w:rsid w:val="001F644E"/>
    <w:rsid w:val="001F645F"/>
    <w:rsid w:val="001F64D9"/>
    <w:rsid w:val="001F65D7"/>
    <w:rsid w:val="001F6620"/>
    <w:rsid w:val="001F6661"/>
    <w:rsid w:val="001F672E"/>
    <w:rsid w:val="001F67A8"/>
    <w:rsid w:val="001F682A"/>
    <w:rsid w:val="001F68F0"/>
    <w:rsid w:val="001F6B47"/>
    <w:rsid w:val="001F6BE1"/>
    <w:rsid w:val="001F6C72"/>
    <w:rsid w:val="001F6FFD"/>
    <w:rsid w:val="001F7124"/>
    <w:rsid w:val="001F72FF"/>
    <w:rsid w:val="001F74C2"/>
    <w:rsid w:val="001F74F5"/>
    <w:rsid w:val="001F750D"/>
    <w:rsid w:val="001F7667"/>
    <w:rsid w:val="001F77B9"/>
    <w:rsid w:val="001F78F6"/>
    <w:rsid w:val="001F7909"/>
    <w:rsid w:val="001F7F1E"/>
    <w:rsid w:val="001F7FE5"/>
    <w:rsid w:val="0020012D"/>
    <w:rsid w:val="00200134"/>
    <w:rsid w:val="0020024C"/>
    <w:rsid w:val="00200355"/>
    <w:rsid w:val="0020038F"/>
    <w:rsid w:val="0020045B"/>
    <w:rsid w:val="00200525"/>
    <w:rsid w:val="002006A9"/>
    <w:rsid w:val="00200758"/>
    <w:rsid w:val="0020082C"/>
    <w:rsid w:val="002009DA"/>
    <w:rsid w:val="00200B77"/>
    <w:rsid w:val="00200B8F"/>
    <w:rsid w:val="002010FC"/>
    <w:rsid w:val="00201174"/>
    <w:rsid w:val="00201312"/>
    <w:rsid w:val="00201438"/>
    <w:rsid w:val="0020147B"/>
    <w:rsid w:val="002014D5"/>
    <w:rsid w:val="002014F3"/>
    <w:rsid w:val="00201519"/>
    <w:rsid w:val="00201546"/>
    <w:rsid w:val="002016A0"/>
    <w:rsid w:val="0020170B"/>
    <w:rsid w:val="0020176B"/>
    <w:rsid w:val="0020178D"/>
    <w:rsid w:val="002017F2"/>
    <w:rsid w:val="00201896"/>
    <w:rsid w:val="00201958"/>
    <w:rsid w:val="00201AA4"/>
    <w:rsid w:val="00201B3D"/>
    <w:rsid w:val="00201B98"/>
    <w:rsid w:val="00201D53"/>
    <w:rsid w:val="00201EF4"/>
    <w:rsid w:val="00201F6A"/>
    <w:rsid w:val="00201F95"/>
    <w:rsid w:val="0020205C"/>
    <w:rsid w:val="0020205D"/>
    <w:rsid w:val="002021A1"/>
    <w:rsid w:val="002021A7"/>
    <w:rsid w:val="002021CA"/>
    <w:rsid w:val="002022DA"/>
    <w:rsid w:val="002023A2"/>
    <w:rsid w:val="002023F0"/>
    <w:rsid w:val="002024A1"/>
    <w:rsid w:val="00202627"/>
    <w:rsid w:val="00202654"/>
    <w:rsid w:val="00202740"/>
    <w:rsid w:val="002028B2"/>
    <w:rsid w:val="0020307C"/>
    <w:rsid w:val="0020319F"/>
    <w:rsid w:val="002032B5"/>
    <w:rsid w:val="00203351"/>
    <w:rsid w:val="002033A6"/>
    <w:rsid w:val="0020343E"/>
    <w:rsid w:val="00203501"/>
    <w:rsid w:val="00203514"/>
    <w:rsid w:val="0020354E"/>
    <w:rsid w:val="002035AB"/>
    <w:rsid w:val="002035DE"/>
    <w:rsid w:val="00203660"/>
    <w:rsid w:val="00203739"/>
    <w:rsid w:val="00203A60"/>
    <w:rsid w:val="00203A6B"/>
    <w:rsid w:val="00203AF9"/>
    <w:rsid w:val="00203BEA"/>
    <w:rsid w:val="00203CDE"/>
    <w:rsid w:val="00203D3E"/>
    <w:rsid w:val="00203FDE"/>
    <w:rsid w:val="002040EC"/>
    <w:rsid w:val="002041AD"/>
    <w:rsid w:val="002041C1"/>
    <w:rsid w:val="00204284"/>
    <w:rsid w:val="002042F8"/>
    <w:rsid w:val="002044B8"/>
    <w:rsid w:val="0020461B"/>
    <w:rsid w:val="00204666"/>
    <w:rsid w:val="002046E0"/>
    <w:rsid w:val="00204933"/>
    <w:rsid w:val="00204A1C"/>
    <w:rsid w:val="00204A9E"/>
    <w:rsid w:val="00204B6B"/>
    <w:rsid w:val="00204B6D"/>
    <w:rsid w:val="00204B80"/>
    <w:rsid w:val="00204BE8"/>
    <w:rsid w:val="00204C79"/>
    <w:rsid w:val="00204D9D"/>
    <w:rsid w:val="00204DB8"/>
    <w:rsid w:val="00204ECC"/>
    <w:rsid w:val="00205049"/>
    <w:rsid w:val="00205123"/>
    <w:rsid w:val="002052DD"/>
    <w:rsid w:val="00205461"/>
    <w:rsid w:val="002055B0"/>
    <w:rsid w:val="002055EC"/>
    <w:rsid w:val="00205605"/>
    <w:rsid w:val="00205840"/>
    <w:rsid w:val="002058AA"/>
    <w:rsid w:val="00205B5C"/>
    <w:rsid w:val="00205BC1"/>
    <w:rsid w:val="00205D74"/>
    <w:rsid w:val="002060BF"/>
    <w:rsid w:val="002060D7"/>
    <w:rsid w:val="00206239"/>
    <w:rsid w:val="002062B4"/>
    <w:rsid w:val="0020634D"/>
    <w:rsid w:val="002064AF"/>
    <w:rsid w:val="0020658D"/>
    <w:rsid w:val="002066E7"/>
    <w:rsid w:val="0020681B"/>
    <w:rsid w:val="00206A04"/>
    <w:rsid w:val="00206C58"/>
    <w:rsid w:val="00206CBD"/>
    <w:rsid w:val="00207211"/>
    <w:rsid w:val="002072AD"/>
    <w:rsid w:val="002072F0"/>
    <w:rsid w:val="00207500"/>
    <w:rsid w:val="00207531"/>
    <w:rsid w:val="00207554"/>
    <w:rsid w:val="00207562"/>
    <w:rsid w:val="00207632"/>
    <w:rsid w:val="0020765E"/>
    <w:rsid w:val="0020774D"/>
    <w:rsid w:val="0020778F"/>
    <w:rsid w:val="002078F1"/>
    <w:rsid w:val="00207A38"/>
    <w:rsid w:val="00207AAA"/>
    <w:rsid w:val="00207ADA"/>
    <w:rsid w:val="00207AE5"/>
    <w:rsid w:val="00207B99"/>
    <w:rsid w:val="00207C27"/>
    <w:rsid w:val="00207C3A"/>
    <w:rsid w:val="00207F8B"/>
    <w:rsid w:val="0021031D"/>
    <w:rsid w:val="00210527"/>
    <w:rsid w:val="0021056F"/>
    <w:rsid w:val="00210710"/>
    <w:rsid w:val="00210822"/>
    <w:rsid w:val="00210883"/>
    <w:rsid w:val="002109F7"/>
    <w:rsid w:val="00210A37"/>
    <w:rsid w:val="00210A59"/>
    <w:rsid w:val="00210AC6"/>
    <w:rsid w:val="00210B9E"/>
    <w:rsid w:val="002111AB"/>
    <w:rsid w:val="002111C5"/>
    <w:rsid w:val="002115B6"/>
    <w:rsid w:val="002115FD"/>
    <w:rsid w:val="00211677"/>
    <w:rsid w:val="00211981"/>
    <w:rsid w:val="00211A63"/>
    <w:rsid w:val="00211B11"/>
    <w:rsid w:val="00211B1A"/>
    <w:rsid w:val="00211B51"/>
    <w:rsid w:val="00211B75"/>
    <w:rsid w:val="00211C0F"/>
    <w:rsid w:val="00211E2A"/>
    <w:rsid w:val="002121A7"/>
    <w:rsid w:val="0021224C"/>
    <w:rsid w:val="00212250"/>
    <w:rsid w:val="00212315"/>
    <w:rsid w:val="00212350"/>
    <w:rsid w:val="002123F1"/>
    <w:rsid w:val="0021249F"/>
    <w:rsid w:val="002124F5"/>
    <w:rsid w:val="002126B4"/>
    <w:rsid w:val="00212A05"/>
    <w:rsid w:val="00212A9E"/>
    <w:rsid w:val="00212C1B"/>
    <w:rsid w:val="00212D02"/>
    <w:rsid w:val="00212F81"/>
    <w:rsid w:val="00213077"/>
    <w:rsid w:val="0021317D"/>
    <w:rsid w:val="0021321A"/>
    <w:rsid w:val="002132FC"/>
    <w:rsid w:val="00213371"/>
    <w:rsid w:val="00213455"/>
    <w:rsid w:val="002134A7"/>
    <w:rsid w:val="002136C0"/>
    <w:rsid w:val="002136FD"/>
    <w:rsid w:val="0021374C"/>
    <w:rsid w:val="002137B7"/>
    <w:rsid w:val="002138CE"/>
    <w:rsid w:val="0021391E"/>
    <w:rsid w:val="002139B4"/>
    <w:rsid w:val="00213A48"/>
    <w:rsid w:val="00213C5D"/>
    <w:rsid w:val="00213E30"/>
    <w:rsid w:val="00213EC2"/>
    <w:rsid w:val="002142AB"/>
    <w:rsid w:val="002142B8"/>
    <w:rsid w:val="002142E8"/>
    <w:rsid w:val="002142F4"/>
    <w:rsid w:val="0021431E"/>
    <w:rsid w:val="0021452C"/>
    <w:rsid w:val="002146F5"/>
    <w:rsid w:val="00214790"/>
    <w:rsid w:val="00214AB1"/>
    <w:rsid w:val="00214AD9"/>
    <w:rsid w:val="00215008"/>
    <w:rsid w:val="00215133"/>
    <w:rsid w:val="00215171"/>
    <w:rsid w:val="0021549E"/>
    <w:rsid w:val="00215543"/>
    <w:rsid w:val="00215615"/>
    <w:rsid w:val="00215726"/>
    <w:rsid w:val="00215776"/>
    <w:rsid w:val="00215838"/>
    <w:rsid w:val="002158AD"/>
    <w:rsid w:val="0021598E"/>
    <w:rsid w:val="00215A86"/>
    <w:rsid w:val="00215B28"/>
    <w:rsid w:val="00215C74"/>
    <w:rsid w:val="00215CAA"/>
    <w:rsid w:val="00215CC0"/>
    <w:rsid w:val="00215CD2"/>
    <w:rsid w:val="00215D84"/>
    <w:rsid w:val="00215FAD"/>
    <w:rsid w:val="00216527"/>
    <w:rsid w:val="002168DD"/>
    <w:rsid w:val="002168FC"/>
    <w:rsid w:val="00216950"/>
    <w:rsid w:val="002169F4"/>
    <w:rsid w:val="00216B82"/>
    <w:rsid w:val="00216C6B"/>
    <w:rsid w:val="00216D19"/>
    <w:rsid w:val="00216D1A"/>
    <w:rsid w:val="00216D1F"/>
    <w:rsid w:val="00216D32"/>
    <w:rsid w:val="00216D44"/>
    <w:rsid w:val="00216DF0"/>
    <w:rsid w:val="00216F1E"/>
    <w:rsid w:val="0021717A"/>
    <w:rsid w:val="002171B5"/>
    <w:rsid w:val="002172E8"/>
    <w:rsid w:val="00217381"/>
    <w:rsid w:val="002173DC"/>
    <w:rsid w:val="002173E7"/>
    <w:rsid w:val="0021745A"/>
    <w:rsid w:val="002174D4"/>
    <w:rsid w:val="00217532"/>
    <w:rsid w:val="00217535"/>
    <w:rsid w:val="002175EE"/>
    <w:rsid w:val="0021789F"/>
    <w:rsid w:val="00217988"/>
    <w:rsid w:val="002179CB"/>
    <w:rsid w:val="00217A6D"/>
    <w:rsid w:val="00217C23"/>
    <w:rsid w:val="00217C41"/>
    <w:rsid w:val="00217C49"/>
    <w:rsid w:val="00217E88"/>
    <w:rsid w:val="00217FAA"/>
    <w:rsid w:val="00220175"/>
    <w:rsid w:val="00220189"/>
    <w:rsid w:val="002201DC"/>
    <w:rsid w:val="0022040F"/>
    <w:rsid w:val="00220415"/>
    <w:rsid w:val="0022045A"/>
    <w:rsid w:val="002204FA"/>
    <w:rsid w:val="0022051B"/>
    <w:rsid w:val="002205F7"/>
    <w:rsid w:val="0022060C"/>
    <w:rsid w:val="00220773"/>
    <w:rsid w:val="002207EF"/>
    <w:rsid w:val="002207F7"/>
    <w:rsid w:val="00220882"/>
    <w:rsid w:val="00220886"/>
    <w:rsid w:val="00220B60"/>
    <w:rsid w:val="00220CEE"/>
    <w:rsid w:val="00220DFE"/>
    <w:rsid w:val="00220E47"/>
    <w:rsid w:val="00220F21"/>
    <w:rsid w:val="0022100E"/>
    <w:rsid w:val="002212CE"/>
    <w:rsid w:val="0022152D"/>
    <w:rsid w:val="0022162F"/>
    <w:rsid w:val="00221634"/>
    <w:rsid w:val="00221730"/>
    <w:rsid w:val="00221929"/>
    <w:rsid w:val="00221988"/>
    <w:rsid w:val="00221A85"/>
    <w:rsid w:val="00221B0A"/>
    <w:rsid w:val="00221B93"/>
    <w:rsid w:val="00221C6E"/>
    <w:rsid w:val="00221CD5"/>
    <w:rsid w:val="00221DEF"/>
    <w:rsid w:val="00221F44"/>
    <w:rsid w:val="00221F46"/>
    <w:rsid w:val="00221F8B"/>
    <w:rsid w:val="0022203E"/>
    <w:rsid w:val="0022207F"/>
    <w:rsid w:val="00222599"/>
    <w:rsid w:val="0022262B"/>
    <w:rsid w:val="0022268D"/>
    <w:rsid w:val="002226AA"/>
    <w:rsid w:val="002226D2"/>
    <w:rsid w:val="0022270E"/>
    <w:rsid w:val="0022295D"/>
    <w:rsid w:val="002229A4"/>
    <w:rsid w:val="00222AC3"/>
    <w:rsid w:val="00222D1F"/>
    <w:rsid w:val="00222D26"/>
    <w:rsid w:val="00222D72"/>
    <w:rsid w:val="00222D9F"/>
    <w:rsid w:val="00222DA6"/>
    <w:rsid w:val="00222DD3"/>
    <w:rsid w:val="00222DE7"/>
    <w:rsid w:val="00222FDE"/>
    <w:rsid w:val="002230DF"/>
    <w:rsid w:val="00223242"/>
    <w:rsid w:val="00223305"/>
    <w:rsid w:val="0022349F"/>
    <w:rsid w:val="002234A1"/>
    <w:rsid w:val="002234B6"/>
    <w:rsid w:val="0022356C"/>
    <w:rsid w:val="00223A1A"/>
    <w:rsid w:val="00223A3C"/>
    <w:rsid w:val="00223A4E"/>
    <w:rsid w:val="00223AD2"/>
    <w:rsid w:val="00223ADB"/>
    <w:rsid w:val="00223E29"/>
    <w:rsid w:val="00223F3C"/>
    <w:rsid w:val="00223F58"/>
    <w:rsid w:val="00224018"/>
    <w:rsid w:val="00224054"/>
    <w:rsid w:val="002240F1"/>
    <w:rsid w:val="00224219"/>
    <w:rsid w:val="002245F6"/>
    <w:rsid w:val="00224642"/>
    <w:rsid w:val="00224724"/>
    <w:rsid w:val="002247AA"/>
    <w:rsid w:val="002249E6"/>
    <w:rsid w:val="00224BB0"/>
    <w:rsid w:val="00224BF2"/>
    <w:rsid w:val="00224D3D"/>
    <w:rsid w:val="00224E71"/>
    <w:rsid w:val="00225139"/>
    <w:rsid w:val="0022516D"/>
    <w:rsid w:val="002251D0"/>
    <w:rsid w:val="00225202"/>
    <w:rsid w:val="002252A4"/>
    <w:rsid w:val="002253BD"/>
    <w:rsid w:val="00225410"/>
    <w:rsid w:val="002254C5"/>
    <w:rsid w:val="00225520"/>
    <w:rsid w:val="0022553D"/>
    <w:rsid w:val="00225633"/>
    <w:rsid w:val="002256F6"/>
    <w:rsid w:val="002257A1"/>
    <w:rsid w:val="00225A9F"/>
    <w:rsid w:val="00225CFC"/>
    <w:rsid w:val="00225E11"/>
    <w:rsid w:val="0022632A"/>
    <w:rsid w:val="0022633F"/>
    <w:rsid w:val="00226454"/>
    <w:rsid w:val="00226475"/>
    <w:rsid w:val="002265D7"/>
    <w:rsid w:val="002265E9"/>
    <w:rsid w:val="0022661F"/>
    <w:rsid w:val="0022668A"/>
    <w:rsid w:val="0022678D"/>
    <w:rsid w:val="002267F8"/>
    <w:rsid w:val="002267FC"/>
    <w:rsid w:val="002268BB"/>
    <w:rsid w:val="00226908"/>
    <w:rsid w:val="00226A0F"/>
    <w:rsid w:val="00226A53"/>
    <w:rsid w:val="00226B6B"/>
    <w:rsid w:val="00226D52"/>
    <w:rsid w:val="00226D6E"/>
    <w:rsid w:val="00226E33"/>
    <w:rsid w:val="00226F29"/>
    <w:rsid w:val="00226F90"/>
    <w:rsid w:val="00226FF8"/>
    <w:rsid w:val="0022704F"/>
    <w:rsid w:val="002270F5"/>
    <w:rsid w:val="00227189"/>
    <w:rsid w:val="00227208"/>
    <w:rsid w:val="00227230"/>
    <w:rsid w:val="0022733E"/>
    <w:rsid w:val="00227451"/>
    <w:rsid w:val="00227563"/>
    <w:rsid w:val="00227566"/>
    <w:rsid w:val="00227595"/>
    <w:rsid w:val="00227616"/>
    <w:rsid w:val="002276A3"/>
    <w:rsid w:val="0022789B"/>
    <w:rsid w:val="00227A9F"/>
    <w:rsid w:val="00227AA8"/>
    <w:rsid w:val="00227C14"/>
    <w:rsid w:val="00227C20"/>
    <w:rsid w:val="00227DC0"/>
    <w:rsid w:val="00227E85"/>
    <w:rsid w:val="00227F2A"/>
    <w:rsid w:val="00230099"/>
    <w:rsid w:val="0023014C"/>
    <w:rsid w:val="00230204"/>
    <w:rsid w:val="0023023C"/>
    <w:rsid w:val="00230459"/>
    <w:rsid w:val="00230534"/>
    <w:rsid w:val="00230690"/>
    <w:rsid w:val="00230D31"/>
    <w:rsid w:val="00230F11"/>
    <w:rsid w:val="002310E5"/>
    <w:rsid w:val="0023123B"/>
    <w:rsid w:val="00231242"/>
    <w:rsid w:val="002313CD"/>
    <w:rsid w:val="00231901"/>
    <w:rsid w:val="00231933"/>
    <w:rsid w:val="00231B8D"/>
    <w:rsid w:val="00231C24"/>
    <w:rsid w:val="00231C6C"/>
    <w:rsid w:val="00231CEA"/>
    <w:rsid w:val="00231D1E"/>
    <w:rsid w:val="00231DAB"/>
    <w:rsid w:val="00231DD5"/>
    <w:rsid w:val="00231E15"/>
    <w:rsid w:val="00231E3C"/>
    <w:rsid w:val="0023211F"/>
    <w:rsid w:val="0023213B"/>
    <w:rsid w:val="002321DB"/>
    <w:rsid w:val="00232494"/>
    <w:rsid w:val="0023250E"/>
    <w:rsid w:val="0023258E"/>
    <w:rsid w:val="002325F9"/>
    <w:rsid w:val="00232641"/>
    <w:rsid w:val="00232839"/>
    <w:rsid w:val="00232A0B"/>
    <w:rsid w:val="00232B1C"/>
    <w:rsid w:val="00232B40"/>
    <w:rsid w:val="00232BE8"/>
    <w:rsid w:val="00232C39"/>
    <w:rsid w:val="00232DE5"/>
    <w:rsid w:val="00232F94"/>
    <w:rsid w:val="00233221"/>
    <w:rsid w:val="00233366"/>
    <w:rsid w:val="00233631"/>
    <w:rsid w:val="00233648"/>
    <w:rsid w:val="002336C2"/>
    <w:rsid w:val="0023378D"/>
    <w:rsid w:val="002338E8"/>
    <w:rsid w:val="00233964"/>
    <w:rsid w:val="00233981"/>
    <w:rsid w:val="00233B05"/>
    <w:rsid w:val="00233B66"/>
    <w:rsid w:val="00233B90"/>
    <w:rsid w:val="00233D40"/>
    <w:rsid w:val="00233EE3"/>
    <w:rsid w:val="00233F96"/>
    <w:rsid w:val="0023412E"/>
    <w:rsid w:val="002341CA"/>
    <w:rsid w:val="0023431D"/>
    <w:rsid w:val="00234495"/>
    <w:rsid w:val="0023449C"/>
    <w:rsid w:val="002344C2"/>
    <w:rsid w:val="0023458F"/>
    <w:rsid w:val="002345FB"/>
    <w:rsid w:val="00234682"/>
    <w:rsid w:val="002346C8"/>
    <w:rsid w:val="00234AA5"/>
    <w:rsid w:val="00234B19"/>
    <w:rsid w:val="00234BFF"/>
    <w:rsid w:val="00234F65"/>
    <w:rsid w:val="002350F8"/>
    <w:rsid w:val="0023549C"/>
    <w:rsid w:val="002355D7"/>
    <w:rsid w:val="0023583E"/>
    <w:rsid w:val="00235BB7"/>
    <w:rsid w:val="00235BFD"/>
    <w:rsid w:val="00235C05"/>
    <w:rsid w:val="00235CB8"/>
    <w:rsid w:val="00235FDA"/>
    <w:rsid w:val="0023614C"/>
    <w:rsid w:val="0023623E"/>
    <w:rsid w:val="00236303"/>
    <w:rsid w:val="002367AA"/>
    <w:rsid w:val="0023687C"/>
    <w:rsid w:val="00236885"/>
    <w:rsid w:val="00236956"/>
    <w:rsid w:val="00236B78"/>
    <w:rsid w:val="00236C13"/>
    <w:rsid w:val="00236E0B"/>
    <w:rsid w:val="00236E49"/>
    <w:rsid w:val="00236EFA"/>
    <w:rsid w:val="002370C4"/>
    <w:rsid w:val="002371FE"/>
    <w:rsid w:val="0023743A"/>
    <w:rsid w:val="00237742"/>
    <w:rsid w:val="002377FA"/>
    <w:rsid w:val="00237971"/>
    <w:rsid w:val="002379E6"/>
    <w:rsid w:val="00237A58"/>
    <w:rsid w:val="00237B2F"/>
    <w:rsid w:val="00237BD4"/>
    <w:rsid w:val="00237C9B"/>
    <w:rsid w:val="00237CEE"/>
    <w:rsid w:val="00237D9D"/>
    <w:rsid w:val="00237E15"/>
    <w:rsid w:val="00237E6F"/>
    <w:rsid w:val="00237E82"/>
    <w:rsid w:val="00237F88"/>
    <w:rsid w:val="00237FF4"/>
    <w:rsid w:val="0024008F"/>
    <w:rsid w:val="00240217"/>
    <w:rsid w:val="00240491"/>
    <w:rsid w:val="002406AD"/>
    <w:rsid w:val="0024071D"/>
    <w:rsid w:val="0024087E"/>
    <w:rsid w:val="0024089D"/>
    <w:rsid w:val="002409A4"/>
    <w:rsid w:val="00240C67"/>
    <w:rsid w:val="00240CB5"/>
    <w:rsid w:val="00240CE9"/>
    <w:rsid w:val="00240D22"/>
    <w:rsid w:val="00240EC9"/>
    <w:rsid w:val="00241121"/>
    <w:rsid w:val="002411B1"/>
    <w:rsid w:val="002414C5"/>
    <w:rsid w:val="002414E6"/>
    <w:rsid w:val="00241597"/>
    <w:rsid w:val="0024160C"/>
    <w:rsid w:val="00241656"/>
    <w:rsid w:val="00241665"/>
    <w:rsid w:val="00241682"/>
    <w:rsid w:val="002416D4"/>
    <w:rsid w:val="00241757"/>
    <w:rsid w:val="002417F3"/>
    <w:rsid w:val="00241A2C"/>
    <w:rsid w:val="00241AD5"/>
    <w:rsid w:val="00241AF0"/>
    <w:rsid w:val="00241B8F"/>
    <w:rsid w:val="00241BEF"/>
    <w:rsid w:val="00241D10"/>
    <w:rsid w:val="00241EAD"/>
    <w:rsid w:val="00241F67"/>
    <w:rsid w:val="00241FBC"/>
    <w:rsid w:val="00242017"/>
    <w:rsid w:val="00242069"/>
    <w:rsid w:val="002420CD"/>
    <w:rsid w:val="00242298"/>
    <w:rsid w:val="00242309"/>
    <w:rsid w:val="00242380"/>
    <w:rsid w:val="00242492"/>
    <w:rsid w:val="002424A3"/>
    <w:rsid w:val="0024270F"/>
    <w:rsid w:val="002428F0"/>
    <w:rsid w:val="00242952"/>
    <w:rsid w:val="002429A0"/>
    <w:rsid w:val="00242AE5"/>
    <w:rsid w:val="00242B48"/>
    <w:rsid w:val="00242B6B"/>
    <w:rsid w:val="00242D40"/>
    <w:rsid w:val="00242E66"/>
    <w:rsid w:val="00242F17"/>
    <w:rsid w:val="00243115"/>
    <w:rsid w:val="0024312D"/>
    <w:rsid w:val="002431CB"/>
    <w:rsid w:val="002431E2"/>
    <w:rsid w:val="002432CA"/>
    <w:rsid w:val="002432E9"/>
    <w:rsid w:val="002432EE"/>
    <w:rsid w:val="002432FC"/>
    <w:rsid w:val="00243336"/>
    <w:rsid w:val="0024348E"/>
    <w:rsid w:val="00243517"/>
    <w:rsid w:val="0024351E"/>
    <w:rsid w:val="00243728"/>
    <w:rsid w:val="0024376F"/>
    <w:rsid w:val="002437C8"/>
    <w:rsid w:val="00243A64"/>
    <w:rsid w:val="00243B8F"/>
    <w:rsid w:val="00243D8D"/>
    <w:rsid w:val="00243E00"/>
    <w:rsid w:val="00243EBF"/>
    <w:rsid w:val="00243F73"/>
    <w:rsid w:val="00243FAE"/>
    <w:rsid w:val="00244107"/>
    <w:rsid w:val="00244209"/>
    <w:rsid w:val="00244327"/>
    <w:rsid w:val="00244370"/>
    <w:rsid w:val="00244381"/>
    <w:rsid w:val="00244426"/>
    <w:rsid w:val="002446F4"/>
    <w:rsid w:val="00244A85"/>
    <w:rsid w:val="00244B32"/>
    <w:rsid w:val="00244B38"/>
    <w:rsid w:val="00244B4A"/>
    <w:rsid w:val="00244C19"/>
    <w:rsid w:val="00244CB5"/>
    <w:rsid w:val="00244CD2"/>
    <w:rsid w:val="00244DB9"/>
    <w:rsid w:val="00244DDF"/>
    <w:rsid w:val="00244E7D"/>
    <w:rsid w:val="00244F4E"/>
    <w:rsid w:val="00244FEE"/>
    <w:rsid w:val="0024524F"/>
    <w:rsid w:val="00245312"/>
    <w:rsid w:val="002454FB"/>
    <w:rsid w:val="002455E2"/>
    <w:rsid w:val="00245825"/>
    <w:rsid w:val="00245A2B"/>
    <w:rsid w:val="00245A71"/>
    <w:rsid w:val="00245AA2"/>
    <w:rsid w:val="00245AFF"/>
    <w:rsid w:val="00245B6B"/>
    <w:rsid w:val="00245C0A"/>
    <w:rsid w:val="00245C59"/>
    <w:rsid w:val="00245C74"/>
    <w:rsid w:val="00245E1A"/>
    <w:rsid w:val="00245E1E"/>
    <w:rsid w:val="00245EDD"/>
    <w:rsid w:val="00245F4D"/>
    <w:rsid w:val="002460A3"/>
    <w:rsid w:val="002460DA"/>
    <w:rsid w:val="0024614D"/>
    <w:rsid w:val="00246176"/>
    <w:rsid w:val="00246199"/>
    <w:rsid w:val="0024624B"/>
    <w:rsid w:val="002462BC"/>
    <w:rsid w:val="00246327"/>
    <w:rsid w:val="002463E8"/>
    <w:rsid w:val="002463EB"/>
    <w:rsid w:val="0024651E"/>
    <w:rsid w:val="0024678F"/>
    <w:rsid w:val="0024687E"/>
    <w:rsid w:val="002468CC"/>
    <w:rsid w:val="00246913"/>
    <w:rsid w:val="00246A85"/>
    <w:rsid w:val="0024714A"/>
    <w:rsid w:val="00247236"/>
    <w:rsid w:val="0024733B"/>
    <w:rsid w:val="00247369"/>
    <w:rsid w:val="00247661"/>
    <w:rsid w:val="002476CC"/>
    <w:rsid w:val="00247712"/>
    <w:rsid w:val="00247736"/>
    <w:rsid w:val="002477BE"/>
    <w:rsid w:val="002477D1"/>
    <w:rsid w:val="00247823"/>
    <w:rsid w:val="00247885"/>
    <w:rsid w:val="00247A73"/>
    <w:rsid w:val="00247A92"/>
    <w:rsid w:val="00247C5E"/>
    <w:rsid w:val="00247C9C"/>
    <w:rsid w:val="00247CB0"/>
    <w:rsid w:val="00247F52"/>
    <w:rsid w:val="00247F5E"/>
    <w:rsid w:val="002501B8"/>
    <w:rsid w:val="0025022A"/>
    <w:rsid w:val="002504A7"/>
    <w:rsid w:val="00250626"/>
    <w:rsid w:val="0025066E"/>
    <w:rsid w:val="0025067A"/>
    <w:rsid w:val="0025078B"/>
    <w:rsid w:val="00250BB5"/>
    <w:rsid w:val="00250BB9"/>
    <w:rsid w:val="00250CF8"/>
    <w:rsid w:val="00250F31"/>
    <w:rsid w:val="00251095"/>
    <w:rsid w:val="002510BC"/>
    <w:rsid w:val="0025112B"/>
    <w:rsid w:val="00251241"/>
    <w:rsid w:val="00251309"/>
    <w:rsid w:val="00251422"/>
    <w:rsid w:val="0025151E"/>
    <w:rsid w:val="00251542"/>
    <w:rsid w:val="002515DC"/>
    <w:rsid w:val="00251621"/>
    <w:rsid w:val="00251B9B"/>
    <w:rsid w:val="00251D7B"/>
    <w:rsid w:val="00251EB6"/>
    <w:rsid w:val="0025238E"/>
    <w:rsid w:val="0025242E"/>
    <w:rsid w:val="00252590"/>
    <w:rsid w:val="00252676"/>
    <w:rsid w:val="0025269E"/>
    <w:rsid w:val="002527D8"/>
    <w:rsid w:val="00252833"/>
    <w:rsid w:val="002528F0"/>
    <w:rsid w:val="00252A3C"/>
    <w:rsid w:val="00252C55"/>
    <w:rsid w:val="00252CDA"/>
    <w:rsid w:val="00252D37"/>
    <w:rsid w:val="00252DA6"/>
    <w:rsid w:val="00252FAE"/>
    <w:rsid w:val="00253447"/>
    <w:rsid w:val="00253535"/>
    <w:rsid w:val="002535D9"/>
    <w:rsid w:val="0025367B"/>
    <w:rsid w:val="002536EA"/>
    <w:rsid w:val="00253762"/>
    <w:rsid w:val="002537B2"/>
    <w:rsid w:val="0025385F"/>
    <w:rsid w:val="002538E9"/>
    <w:rsid w:val="00253AC8"/>
    <w:rsid w:val="00253BEE"/>
    <w:rsid w:val="00253C34"/>
    <w:rsid w:val="00253E4F"/>
    <w:rsid w:val="00253E8B"/>
    <w:rsid w:val="00253ECF"/>
    <w:rsid w:val="0025420F"/>
    <w:rsid w:val="002542E9"/>
    <w:rsid w:val="00254311"/>
    <w:rsid w:val="0025441E"/>
    <w:rsid w:val="00254436"/>
    <w:rsid w:val="002544BF"/>
    <w:rsid w:val="0025454B"/>
    <w:rsid w:val="00254683"/>
    <w:rsid w:val="0025474A"/>
    <w:rsid w:val="002547F9"/>
    <w:rsid w:val="002547FB"/>
    <w:rsid w:val="00254807"/>
    <w:rsid w:val="00254A86"/>
    <w:rsid w:val="00254A8C"/>
    <w:rsid w:val="00254AFC"/>
    <w:rsid w:val="00254BEA"/>
    <w:rsid w:val="00254C00"/>
    <w:rsid w:val="00255317"/>
    <w:rsid w:val="002556E8"/>
    <w:rsid w:val="002557AE"/>
    <w:rsid w:val="002558E1"/>
    <w:rsid w:val="002559A4"/>
    <w:rsid w:val="00255B5E"/>
    <w:rsid w:val="00255BA7"/>
    <w:rsid w:val="00255BD5"/>
    <w:rsid w:val="00255BF1"/>
    <w:rsid w:val="00255C28"/>
    <w:rsid w:val="00255CB0"/>
    <w:rsid w:val="00255DF6"/>
    <w:rsid w:val="00255F11"/>
    <w:rsid w:val="002562B3"/>
    <w:rsid w:val="0025636A"/>
    <w:rsid w:val="00256385"/>
    <w:rsid w:val="0025641B"/>
    <w:rsid w:val="00256453"/>
    <w:rsid w:val="00256571"/>
    <w:rsid w:val="002565F6"/>
    <w:rsid w:val="0025660F"/>
    <w:rsid w:val="00256695"/>
    <w:rsid w:val="0025672C"/>
    <w:rsid w:val="00256B49"/>
    <w:rsid w:val="00256BA6"/>
    <w:rsid w:val="00256D35"/>
    <w:rsid w:val="00256D54"/>
    <w:rsid w:val="00256D6D"/>
    <w:rsid w:val="0025702C"/>
    <w:rsid w:val="0025707F"/>
    <w:rsid w:val="0025714A"/>
    <w:rsid w:val="002572D5"/>
    <w:rsid w:val="002572E1"/>
    <w:rsid w:val="0025733D"/>
    <w:rsid w:val="002574BC"/>
    <w:rsid w:val="00257588"/>
    <w:rsid w:val="0025765A"/>
    <w:rsid w:val="002576E3"/>
    <w:rsid w:val="00257701"/>
    <w:rsid w:val="002577ED"/>
    <w:rsid w:val="00257989"/>
    <w:rsid w:val="002579B6"/>
    <w:rsid w:val="00257A59"/>
    <w:rsid w:val="00257ACD"/>
    <w:rsid w:val="00257BF5"/>
    <w:rsid w:val="00257C99"/>
    <w:rsid w:val="00257CA3"/>
    <w:rsid w:val="00257DFC"/>
    <w:rsid w:val="00257E2F"/>
    <w:rsid w:val="00257F31"/>
    <w:rsid w:val="00257F94"/>
    <w:rsid w:val="0026003D"/>
    <w:rsid w:val="002601BE"/>
    <w:rsid w:val="002604EA"/>
    <w:rsid w:val="002604EE"/>
    <w:rsid w:val="002605E2"/>
    <w:rsid w:val="0026061E"/>
    <w:rsid w:val="00260A76"/>
    <w:rsid w:val="00260C70"/>
    <w:rsid w:val="00260CB4"/>
    <w:rsid w:val="00260CE3"/>
    <w:rsid w:val="00260D1D"/>
    <w:rsid w:val="0026113A"/>
    <w:rsid w:val="002611A6"/>
    <w:rsid w:val="002611B2"/>
    <w:rsid w:val="00261230"/>
    <w:rsid w:val="002613EA"/>
    <w:rsid w:val="00261455"/>
    <w:rsid w:val="00261592"/>
    <w:rsid w:val="002615FA"/>
    <w:rsid w:val="0026162E"/>
    <w:rsid w:val="00261731"/>
    <w:rsid w:val="002619B6"/>
    <w:rsid w:val="00261A8E"/>
    <w:rsid w:val="00261AB8"/>
    <w:rsid w:val="00261AC7"/>
    <w:rsid w:val="00261AD0"/>
    <w:rsid w:val="00261B14"/>
    <w:rsid w:val="00261B62"/>
    <w:rsid w:val="00261C0F"/>
    <w:rsid w:val="00261CD6"/>
    <w:rsid w:val="00261E1F"/>
    <w:rsid w:val="00261E46"/>
    <w:rsid w:val="00261EAA"/>
    <w:rsid w:val="00261F1B"/>
    <w:rsid w:val="00262043"/>
    <w:rsid w:val="0026218A"/>
    <w:rsid w:val="0026223F"/>
    <w:rsid w:val="002622C8"/>
    <w:rsid w:val="00262333"/>
    <w:rsid w:val="002623B2"/>
    <w:rsid w:val="00262405"/>
    <w:rsid w:val="0026252E"/>
    <w:rsid w:val="002625A6"/>
    <w:rsid w:val="00262615"/>
    <w:rsid w:val="002628FB"/>
    <w:rsid w:val="00262916"/>
    <w:rsid w:val="002629CE"/>
    <w:rsid w:val="00262BAE"/>
    <w:rsid w:val="00262CA9"/>
    <w:rsid w:val="00262D76"/>
    <w:rsid w:val="00262E14"/>
    <w:rsid w:val="00262E57"/>
    <w:rsid w:val="00262F6C"/>
    <w:rsid w:val="00263098"/>
    <w:rsid w:val="00263119"/>
    <w:rsid w:val="00263124"/>
    <w:rsid w:val="00263251"/>
    <w:rsid w:val="002634A3"/>
    <w:rsid w:val="00263564"/>
    <w:rsid w:val="00263703"/>
    <w:rsid w:val="002637AC"/>
    <w:rsid w:val="002637CC"/>
    <w:rsid w:val="002637D1"/>
    <w:rsid w:val="00263838"/>
    <w:rsid w:val="00263875"/>
    <w:rsid w:val="00263994"/>
    <w:rsid w:val="00263B67"/>
    <w:rsid w:val="00263BE4"/>
    <w:rsid w:val="00263BE8"/>
    <w:rsid w:val="00263CA7"/>
    <w:rsid w:val="00263D2C"/>
    <w:rsid w:val="00263D84"/>
    <w:rsid w:val="00263DE5"/>
    <w:rsid w:val="00263E21"/>
    <w:rsid w:val="00264186"/>
    <w:rsid w:val="00264341"/>
    <w:rsid w:val="0026442A"/>
    <w:rsid w:val="00264461"/>
    <w:rsid w:val="00264465"/>
    <w:rsid w:val="00264633"/>
    <w:rsid w:val="00264690"/>
    <w:rsid w:val="002646F5"/>
    <w:rsid w:val="0026470C"/>
    <w:rsid w:val="00264C1A"/>
    <w:rsid w:val="00264C51"/>
    <w:rsid w:val="00264E04"/>
    <w:rsid w:val="00264E55"/>
    <w:rsid w:val="00264F99"/>
    <w:rsid w:val="0026523F"/>
    <w:rsid w:val="0026526C"/>
    <w:rsid w:val="0026550A"/>
    <w:rsid w:val="002656C6"/>
    <w:rsid w:val="002656EC"/>
    <w:rsid w:val="002656F1"/>
    <w:rsid w:val="00265735"/>
    <w:rsid w:val="00265841"/>
    <w:rsid w:val="00265942"/>
    <w:rsid w:val="002659D5"/>
    <w:rsid w:val="00265A63"/>
    <w:rsid w:val="00265B23"/>
    <w:rsid w:val="00265BFC"/>
    <w:rsid w:val="00265C87"/>
    <w:rsid w:val="00265CCA"/>
    <w:rsid w:val="00265F02"/>
    <w:rsid w:val="00265F4B"/>
    <w:rsid w:val="00265FF4"/>
    <w:rsid w:val="00266245"/>
    <w:rsid w:val="002662DC"/>
    <w:rsid w:val="0026636E"/>
    <w:rsid w:val="00266387"/>
    <w:rsid w:val="0026640E"/>
    <w:rsid w:val="0026646B"/>
    <w:rsid w:val="00266567"/>
    <w:rsid w:val="00266660"/>
    <w:rsid w:val="0026667E"/>
    <w:rsid w:val="0026670F"/>
    <w:rsid w:val="002667B5"/>
    <w:rsid w:val="002667F9"/>
    <w:rsid w:val="0026686B"/>
    <w:rsid w:val="00266874"/>
    <w:rsid w:val="0026691A"/>
    <w:rsid w:val="00266B72"/>
    <w:rsid w:val="00266CF3"/>
    <w:rsid w:val="00266DB9"/>
    <w:rsid w:val="00266DD6"/>
    <w:rsid w:val="00266FA9"/>
    <w:rsid w:val="00266FBF"/>
    <w:rsid w:val="00267022"/>
    <w:rsid w:val="0026708B"/>
    <w:rsid w:val="00267135"/>
    <w:rsid w:val="00267500"/>
    <w:rsid w:val="002675FE"/>
    <w:rsid w:val="0026768C"/>
    <w:rsid w:val="00267933"/>
    <w:rsid w:val="002679FE"/>
    <w:rsid w:val="00267B78"/>
    <w:rsid w:val="00267C1B"/>
    <w:rsid w:val="00267C70"/>
    <w:rsid w:val="00267CA2"/>
    <w:rsid w:val="00267CAF"/>
    <w:rsid w:val="00267EA8"/>
    <w:rsid w:val="00267EF7"/>
    <w:rsid w:val="00267F50"/>
    <w:rsid w:val="00267F8B"/>
    <w:rsid w:val="00270092"/>
    <w:rsid w:val="002701D2"/>
    <w:rsid w:val="002702F8"/>
    <w:rsid w:val="0027033D"/>
    <w:rsid w:val="00270347"/>
    <w:rsid w:val="002703E1"/>
    <w:rsid w:val="00270420"/>
    <w:rsid w:val="0027048B"/>
    <w:rsid w:val="002704A1"/>
    <w:rsid w:val="00270738"/>
    <w:rsid w:val="002707C6"/>
    <w:rsid w:val="0027084F"/>
    <w:rsid w:val="0027091E"/>
    <w:rsid w:val="00270A84"/>
    <w:rsid w:val="00270B32"/>
    <w:rsid w:val="00270BB1"/>
    <w:rsid w:val="00270C77"/>
    <w:rsid w:val="00270DB4"/>
    <w:rsid w:val="0027108F"/>
    <w:rsid w:val="00271172"/>
    <w:rsid w:val="0027136A"/>
    <w:rsid w:val="0027138E"/>
    <w:rsid w:val="002716B3"/>
    <w:rsid w:val="0027178E"/>
    <w:rsid w:val="00271964"/>
    <w:rsid w:val="00271A82"/>
    <w:rsid w:val="00271B16"/>
    <w:rsid w:val="00271CA9"/>
    <w:rsid w:val="00271D80"/>
    <w:rsid w:val="00271DD9"/>
    <w:rsid w:val="00271FEB"/>
    <w:rsid w:val="00272069"/>
    <w:rsid w:val="0027223A"/>
    <w:rsid w:val="00272289"/>
    <w:rsid w:val="002722A4"/>
    <w:rsid w:val="002722CA"/>
    <w:rsid w:val="0027240A"/>
    <w:rsid w:val="0027246B"/>
    <w:rsid w:val="002726AA"/>
    <w:rsid w:val="00272838"/>
    <w:rsid w:val="002728A0"/>
    <w:rsid w:val="002728B7"/>
    <w:rsid w:val="00272935"/>
    <w:rsid w:val="00272AD6"/>
    <w:rsid w:val="00272B21"/>
    <w:rsid w:val="00272C88"/>
    <w:rsid w:val="00272E1D"/>
    <w:rsid w:val="00272EB6"/>
    <w:rsid w:val="00272F1A"/>
    <w:rsid w:val="00272F7B"/>
    <w:rsid w:val="0027306D"/>
    <w:rsid w:val="002730C7"/>
    <w:rsid w:val="002730DF"/>
    <w:rsid w:val="002730FB"/>
    <w:rsid w:val="00273284"/>
    <w:rsid w:val="002733B7"/>
    <w:rsid w:val="0027347F"/>
    <w:rsid w:val="002734F6"/>
    <w:rsid w:val="00273505"/>
    <w:rsid w:val="002736E9"/>
    <w:rsid w:val="0027381A"/>
    <w:rsid w:val="002739D3"/>
    <w:rsid w:val="00273A94"/>
    <w:rsid w:val="00273EFE"/>
    <w:rsid w:val="00273F28"/>
    <w:rsid w:val="00273FAB"/>
    <w:rsid w:val="0027402D"/>
    <w:rsid w:val="002742D0"/>
    <w:rsid w:val="0027433E"/>
    <w:rsid w:val="002743C9"/>
    <w:rsid w:val="002744D8"/>
    <w:rsid w:val="00274571"/>
    <w:rsid w:val="002745FE"/>
    <w:rsid w:val="0027460F"/>
    <w:rsid w:val="002746EE"/>
    <w:rsid w:val="00274788"/>
    <w:rsid w:val="002748AD"/>
    <w:rsid w:val="002748B6"/>
    <w:rsid w:val="00274A5C"/>
    <w:rsid w:val="00274BB8"/>
    <w:rsid w:val="00274C3C"/>
    <w:rsid w:val="00274DA7"/>
    <w:rsid w:val="00275011"/>
    <w:rsid w:val="002751B1"/>
    <w:rsid w:val="00275214"/>
    <w:rsid w:val="00275605"/>
    <w:rsid w:val="002758B2"/>
    <w:rsid w:val="00275909"/>
    <w:rsid w:val="002759A6"/>
    <w:rsid w:val="002759AA"/>
    <w:rsid w:val="00275A95"/>
    <w:rsid w:val="00275C6E"/>
    <w:rsid w:val="00275D0D"/>
    <w:rsid w:val="00275D19"/>
    <w:rsid w:val="00275D87"/>
    <w:rsid w:val="00275E2E"/>
    <w:rsid w:val="00275E45"/>
    <w:rsid w:val="00275E7B"/>
    <w:rsid w:val="00275F58"/>
    <w:rsid w:val="00275F65"/>
    <w:rsid w:val="002760CE"/>
    <w:rsid w:val="002763D9"/>
    <w:rsid w:val="0027656E"/>
    <w:rsid w:val="00276626"/>
    <w:rsid w:val="002766E8"/>
    <w:rsid w:val="00276750"/>
    <w:rsid w:val="00276770"/>
    <w:rsid w:val="00276872"/>
    <w:rsid w:val="00276A69"/>
    <w:rsid w:val="00276AE6"/>
    <w:rsid w:val="00276B87"/>
    <w:rsid w:val="00276BC7"/>
    <w:rsid w:val="00276BD9"/>
    <w:rsid w:val="00276BFD"/>
    <w:rsid w:val="00276C0C"/>
    <w:rsid w:val="00276CB0"/>
    <w:rsid w:val="00276D00"/>
    <w:rsid w:val="00276D96"/>
    <w:rsid w:val="00276F8A"/>
    <w:rsid w:val="002770CA"/>
    <w:rsid w:val="0027711A"/>
    <w:rsid w:val="00277195"/>
    <w:rsid w:val="00277220"/>
    <w:rsid w:val="002775DE"/>
    <w:rsid w:val="002775FD"/>
    <w:rsid w:val="002776E0"/>
    <w:rsid w:val="00277716"/>
    <w:rsid w:val="0027774C"/>
    <w:rsid w:val="0027783F"/>
    <w:rsid w:val="00277856"/>
    <w:rsid w:val="0027792D"/>
    <w:rsid w:val="00277961"/>
    <w:rsid w:val="00277964"/>
    <w:rsid w:val="00277A35"/>
    <w:rsid w:val="00277BA3"/>
    <w:rsid w:val="00277C82"/>
    <w:rsid w:val="00277DE9"/>
    <w:rsid w:val="00277EF7"/>
    <w:rsid w:val="00280043"/>
    <w:rsid w:val="0028009E"/>
    <w:rsid w:val="002801D7"/>
    <w:rsid w:val="002803A6"/>
    <w:rsid w:val="002807AB"/>
    <w:rsid w:val="00280836"/>
    <w:rsid w:val="00280925"/>
    <w:rsid w:val="00280BBA"/>
    <w:rsid w:val="00280D17"/>
    <w:rsid w:val="00280E17"/>
    <w:rsid w:val="00280E78"/>
    <w:rsid w:val="00280EDB"/>
    <w:rsid w:val="0028102C"/>
    <w:rsid w:val="00281069"/>
    <w:rsid w:val="00281181"/>
    <w:rsid w:val="002811B0"/>
    <w:rsid w:val="002812E8"/>
    <w:rsid w:val="00281506"/>
    <w:rsid w:val="0028184A"/>
    <w:rsid w:val="00281987"/>
    <w:rsid w:val="002819D5"/>
    <w:rsid w:val="00281A0D"/>
    <w:rsid w:val="00281AF5"/>
    <w:rsid w:val="00281EB0"/>
    <w:rsid w:val="00282035"/>
    <w:rsid w:val="002820A5"/>
    <w:rsid w:val="002820D3"/>
    <w:rsid w:val="00282222"/>
    <w:rsid w:val="002822FF"/>
    <w:rsid w:val="0028234C"/>
    <w:rsid w:val="00282398"/>
    <w:rsid w:val="00282459"/>
    <w:rsid w:val="0028246B"/>
    <w:rsid w:val="0028247A"/>
    <w:rsid w:val="00282570"/>
    <w:rsid w:val="0028268C"/>
    <w:rsid w:val="00282790"/>
    <w:rsid w:val="002827F7"/>
    <w:rsid w:val="00282A55"/>
    <w:rsid w:val="00282A63"/>
    <w:rsid w:val="00282A87"/>
    <w:rsid w:val="00282B1B"/>
    <w:rsid w:val="00282B7B"/>
    <w:rsid w:val="00282B86"/>
    <w:rsid w:val="00282C28"/>
    <w:rsid w:val="00282CCF"/>
    <w:rsid w:val="00282E24"/>
    <w:rsid w:val="00282EE6"/>
    <w:rsid w:val="00283000"/>
    <w:rsid w:val="0028315D"/>
    <w:rsid w:val="00283218"/>
    <w:rsid w:val="00283549"/>
    <w:rsid w:val="002835BE"/>
    <w:rsid w:val="00283707"/>
    <w:rsid w:val="00283726"/>
    <w:rsid w:val="002837F7"/>
    <w:rsid w:val="00283867"/>
    <w:rsid w:val="00283D69"/>
    <w:rsid w:val="00283E2F"/>
    <w:rsid w:val="00283EFC"/>
    <w:rsid w:val="00283F02"/>
    <w:rsid w:val="00284076"/>
    <w:rsid w:val="00284262"/>
    <w:rsid w:val="002844F0"/>
    <w:rsid w:val="0028455E"/>
    <w:rsid w:val="002845C8"/>
    <w:rsid w:val="00284607"/>
    <w:rsid w:val="00284619"/>
    <w:rsid w:val="00284660"/>
    <w:rsid w:val="0028485C"/>
    <w:rsid w:val="002848A4"/>
    <w:rsid w:val="00284A58"/>
    <w:rsid w:val="00284A7E"/>
    <w:rsid w:val="00284AC5"/>
    <w:rsid w:val="00284B3A"/>
    <w:rsid w:val="00284BFD"/>
    <w:rsid w:val="00284D8D"/>
    <w:rsid w:val="00284E53"/>
    <w:rsid w:val="00284ECC"/>
    <w:rsid w:val="00284EF3"/>
    <w:rsid w:val="00285009"/>
    <w:rsid w:val="002850E3"/>
    <w:rsid w:val="002850ED"/>
    <w:rsid w:val="00285110"/>
    <w:rsid w:val="0028512A"/>
    <w:rsid w:val="00285219"/>
    <w:rsid w:val="0028527E"/>
    <w:rsid w:val="002852FE"/>
    <w:rsid w:val="00285391"/>
    <w:rsid w:val="002853F0"/>
    <w:rsid w:val="00285665"/>
    <w:rsid w:val="00285872"/>
    <w:rsid w:val="00285885"/>
    <w:rsid w:val="00285992"/>
    <w:rsid w:val="00285A7B"/>
    <w:rsid w:val="00285AA0"/>
    <w:rsid w:val="00285D29"/>
    <w:rsid w:val="00285E3D"/>
    <w:rsid w:val="00285FCA"/>
    <w:rsid w:val="00286055"/>
    <w:rsid w:val="00286065"/>
    <w:rsid w:val="002861E1"/>
    <w:rsid w:val="00286223"/>
    <w:rsid w:val="0028633B"/>
    <w:rsid w:val="00286386"/>
    <w:rsid w:val="0028639B"/>
    <w:rsid w:val="0028643E"/>
    <w:rsid w:val="002864E0"/>
    <w:rsid w:val="00286574"/>
    <w:rsid w:val="002865DF"/>
    <w:rsid w:val="002866B6"/>
    <w:rsid w:val="00286ACD"/>
    <w:rsid w:val="00286C33"/>
    <w:rsid w:val="00286C3F"/>
    <w:rsid w:val="00286C60"/>
    <w:rsid w:val="00286CCE"/>
    <w:rsid w:val="00286EC8"/>
    <w:rsid w:val="00286F5D"/>
    <w:rsid w:val="00286F8B"/>
    <w:rsid w:val="00286F91"/>
    <w:rsid w:val="00286F9A"/>
    <w:rsid w:val="002870FE"/>
    <w:rsid w:val="00287463"/>
    <w:rsid w:val="00287481"/>
    <w:rsid w:val="002877E8"/>
    <w:rsid w:val="0028780B"/>
    <w:rsid w:val="0028799D"/>
    <w:rsid w:val="002879F2"/>
    <w:rsid w:val="00287A4B"/>
    <w:rsid w:val="00287A5E"/>
    <w:rsid w:val="00287A8B"/>
    <w:rsid w:val="00287BDD"/>
    <w:rsid w:val="00287BE1"/>
    <w:rsid w:val="00287E47"/>
    <w:rsid w:val="00287F49"/>
    <w:rsid w:val="00287FEE"/>
    <w:rsid w:val="0029017C"/>
    <w:rsid w:val="002901C2"/>
    <w:rsid w:val="0029035B"/>
    <w:rsid w:val="002904CF"/>
    <w:rsid w:val="00290659"/>
    <w:rsid w:val="002907CE"/>
    <w:rsid w:val="00290803"/>
    <w:rsid w:val="00290930"/>
    <w:rsid w:val="00290993"/>
    <w:rsid w:val="00290A34"/>
    <w:rsid w:val="00290A66"/>
    <w:rsid w:val="00290B46"/>
    <w:rsid w:val="00290C2E"/>
    <w:rsid w:val="00290D79"/>
    <w:rsid w:val="0029100C"/>
    <w:rsid w:val="0029114A"/>
    <w:rsid w:val="00291169"/>
    <w:rsid w:val="002911DE"/>
    <w:rsid w:val="0029126B"/>
    <w:rsid w:val="00291294"/>
    <w:rsid w:val="00291338"/>
    <w:rsid w:val="00291530"/>
    <w:rsid w:val="002915E3"/>
    <w:rsid w:val="0029169F"/>
    <w:rsid w:val="00291740"/>
    <w:rsid w:val="00291746"/>
    <w:rsid w:val="00291871"/>
    <w:rsid w:val="002918A2"/>
    <w:rsid w:val="00291A6D"/>
    <w:rsid w:val="00291B39"/>
    <w:rsid w:val="00291C63"/>
    <w:rsid w:val="00291DE4"/>
    <w:rsid w:val="00291E85"/>
    <w:rsid w:val="0029222F"/>
    <w:rsid w:val="002923CB"/>
    <w:rsid w:val="0029282A"/>
    <w:rsid w:val="00292B14"/>
    <w:rsid w:val="00292B92"/>
    <w:rsid w:val="00292C9B"/>
    <w:rsid w:val="00292E71"/>
    <w:rsid w:val="00292FB7"/>
    <w:rsid w:val="00293201"/>
    <w:rsid w:val="002932AF"/>
    <w:rsid w:val="002932F2"/>
    <w:rsid w:val="0029381D"/>
    <w:rsid w:val="00293979"/>
    <w:rsid w:val="00293A06"/>
    <w:rsid w:val="00293A4B"/>
    <w:rsid w:val="00293A61"/>
    <w:rsid w:val="00293A9A"/>
    <w:rsid w:val="00293C0A"/>
    <w:rsid w:val="00293C52"/>
    <w:rsid w:val="00293FD8"/>
    <w:rsid w:val="00294267"/>
    <w:rsid w:val="00294284"/>
    <w:rsid w:val="002943A8"/>
    <w:rsid w:val="002943AE"/>
    <w:rsid w:val="00294485"/>
    <w:rsid w:val="00294560"/>
    <w:rsid w:val="00294596"/>
    <w:rsid w:val="002947E9"/>
    <w:rsid w:val="002947F8"/>
    <w:rsid w:val="0029490E"/>
    <w:rsid w:val="00294A38"/>
    <w:rsid w:val="00294AA0"/>
    <w:rsid w:val="00294BB1"/>
    <w:rsid w:val="00294C42"/>
    <w:rsid w:val="00294D03"/>
    <w:rsid w:val="00294D76"/>
    <w:rsid w:val="00294EE9"/>
    <w:rsid w:val="00294F0C"/>
    <w:rsid w:val="00294F94"/>
    <w:rsid w:val="00294FCA"/>
    <w:rsid w:val="00294FDB"/>
    <w:rsid w:val="0029503A"/>
    <w:rsid w:val="00295143"/>
    <w:rsid w:val="00295262"/>
    <w:rsid w:val="002954F1"/>
    <w:rsid w:val="00295509"/>
    <w:rsid w:val="0029562A"/>
    <w:rsid w:val="002958A7"/>
    <w:rsid w:val="00295953"/>
    <w:rsid w:val="00295968"/>
    <w:rsid w:val="002959A8"/>
    <w:rsid w:val="00295ABA"/>
    <w:rsid w:val="00295B21"/>
    <w:rsid w:val="00295BF0"/>
    <w:rsid w:val="00295C84"/>
    <w:rsid w:val="00295D68"/>
    <w:rsid w:val="00295F30"/>
    <w:rsid w:val="00295F8B"/>
    <w:rsid w:val="00295FB2"/>
    <w:rsid w:val="0029600B"/>
    <w:rsid w:val="0029601F"/>
    <w:rsid w:val="00296122"/>
    <w:rsid w:val="00296163"/>
    <w:rsid w:val="002962A3"/>
    <w:rsid w:val="00296428"/>
    <w:rsid w:val="002964C3"/>
    <w:rsid w:val="00296519"/>
    <w:rsid w:val="0029679D"/>
    <w:rsid w:val="0029685F"/>
    <w:rsid w:val="002969C6"/>
    <w:rsid w:val="00296AB6"/>
    <w:rsid w:val="00296CBF"/>
    <w:rsid w:val="00296D17"/>
    <w:rsid w:val="00296E09"/>
    <w:rsid w:val="00296E0A"/>
    <w:rsid w:val="00296F2F"/>
    <w:rsid w:val="0029702F"/>
    <w:rsid w:val="002970BE"/>
    <w:rsid w:val="002970D2"/>
    <w:rsid w:val="002970FF"/>
    <w:rsid w:val="00297136"/>
    <w:rsid w:val="00297216"/>
    <w:rsid w:val="0029724E"/>
    <w:rsid w:val="002972AB"/>
    <w:rsid w:val="002972CC"/>
    <w:rsid w:val="002974CB"/>
    <w:rsid w:val="00297544"/>
    <w:rsid w:val="002976EE"/>
    <w:rsid w:val="00297728"/>
    <w:rsid w:val="00297855"/>
    <w:rsid w:val="00297873"/>
    <w:rsid w:val="0029797A"/>
    <w:rsid w:val="00297B8A"/>
    <w:rsid w:val="00297F41"/>
    <w:rsid w:val="00297F58"/>
    <w:rsid w:val="00297F99"/>
    <w:rsid w:val="00297FBD"/>
    <w:rsid w:val="002A000A"/>
    <w:rsid w:val="002A01A4"/>
    <w:rsid w:val="002A02BD"/>
    <w:rsid w:val="002A044D"/>
    <w:rsid w:val="002A04CC"/>
    <w:rsid w:val="002A051B"/>
    <w:rsid w:val="002A05DB"/>
    <w:rsid w:val="002A07DC"/>
    <w:rsid w:val="002A081B"/>
    <w:rsid w:val="002A0898"/>
    <w:rsid w:val="002A0996"/>
    <w:rsid w:val="002A0A0F"/>
    <w:rsid w:val="002A0BED"/>
    <w:rsid w:val="002A0E07"/>
    <w:rsid w:val="002A0E81"/>
    <w:rsid w:val="002A0FF5"/>
    <w:rsid w:val="002A113D"/>
    <w:rsid w:val="002A12E1"/>
    <w:rsid w:val="002A150C"/>
    <w:rsid w:val="002A153F"/>
    <w:rsid w:val="002A1543"/>
    <w:rsid w:val="002A166B"/>
    <w:rsid w:val="002A1897"/>
    <w:rsid w:val="002A1AF1"/>
    <w:rsid w:val="002A1B53"/>
    <w:rsid w:val="002A1B84"/>
    <w:rsid w:val="002A1C2D"/>
    <w:rsid w:val="002A2181"/>
    <w:rsid w:val="002A22F9"/>
    <w:rsid w:val="002A23B2"/>
    <w:rsid w:val="002A23D5"/>
    <w:rsid w:val="002A24B1"/>
    <w:rsid w:val="002A24CE"/>
    <w:rsid w:val="002A26A7"/>
    <w:rsid w:val="002A273F"/>
    <w:rsid w:val="002A276B"/>
    <w:rsid w:val="002A27FD"/>
    <w:rsid w:val="002A2809"/>
    <w:rsid w:val="002A28DB"/>
    <w:rsid w:val="002A28E8"/>
    <w:rsid w:val="002A29B7"/>
    <w:rsid w:val="002A2C4A"/>
    <w:rsid w:val="002A2F39"/>
    <w:rsid w:val="002A30BE"/>
    <w:rsid w:val="002A3155"/>
    <w:rsid w:val="002A32EC"/>
    <w:rsid w:val="002A3550"/>
    <w:rsid w:val="002A35E6"/>
    <w:rsid w:val="002A35F5"/>
    <w:rsid w:val="002A36AF"/>
    <w:rsid w:val="002A3B1D"/>
    <w:rsid w:val="002A3BB0"/>
    <w:rsid w:val="002A3D52"/>
    <w:rsid w:val="002A3DF9"/>
    <w:rsid w:val="002A3E27"/>
    <w:rsid w:val="002A3E7D"/>
    <w:rsid w:val="002A3EE7"/>
    <w:rsid w:val="002A3F01"/>
    <w:rsid w:val="002A405B"/>
    <w:rsid w:val="002A40B4"/>
    <w:rsid w:val="002A432A"/>
    <w:rsid w:val="002A439F"/>
    <w:rsid w:val="002A43E6"/>
    <w:rsid w:val="002A44AB"/>
    <w:rsid w:val="002A45A9"/>
    <w:rsid w:val="002A49E3"/>
    <w:rsid w:val="002A4AEE"/>
    <w:rsid w:val="002A4C1E"/>
    <w:rsid w:val="002A4C37"/>
    <w:rsid w:val="002A4D48"/>
    <w:rsid w:val="002A4DE9"/>
    <w:rsid w:val="002A4E0D"/>
    <w:rsid w:val="002A4E2A"/>
    <w:rsid w:val="002A4E72"/>
    <w:rsid w:val="002A4E94"/>
    <w:rsid w:val="002A4EF6"/>
    <w:rsid w:val="002A4F20"/>
    <w:rsid w:val="002A4F26"/>
    <w:rsid w:val="002A4FD0"/>
    <w:rsid w:val="002A5028"/>
    <w:rsid w:val="002A51B7"/>
    <w:rsid w:val="002A53E4"/>
    <w:rsid w:val="002A5585"/>
    <w:rsid w:val="002A5600"/>
    <w:rsid w:val="002A58B3"/>
    <w:rsid w:val="002A5AB9"/>
    <w:rsid w:val="002A5AEF"/>
    <w:rsid w:val="002A5B87"/>
    <w:rsid w:val="002A5D92"/>
    <w:rsid w:val="002A5E03"/>
    <w:rsid w:val="002A5EA5"/>
    <w:rsid w:val="002A60C1"/>
    <w:rsid w:val="002A6277"/>
    <w:rsid w:val="002A6681"/>
    <w:rsid w:val="002A66CA"/>
    <w:rsid w:val="002A6705"/>
    <w:rsid w:val="002A6757"/>
    <w:rsid w:val="002A68E1"/>
    <w:rsid w:val="002A6BB7"/>
    <w:rsid w:val="002A6C16"/>
    <w:rsid w:val="002A6D6E"/>
    <w:rsid w:val="002A6EBB"/>
    <w:rsid w:val="002A6F8E"/>
    <w:rsid w:val="002A70B2"/>
    <w:rsid w:val="002A7104"/>
    <w:rsid w:val="002A722C"/>
    <w:rsid w:val="002A729E"/>
    <w:rsid w:val="002A7332"/>
    <w:rsid w:val="002A7557"/>
    <w:rsid w:val="002A7792"/>
    <w:rsid w:val="002A7851"/>
    <w:rsid w:val="002A7998"/>
    <w:rsid w:val="002A7AD4"/>
    <w:rsid w:val="002A7B99"/>
    <w:rsid w:val="002A7BB0"/>
    <w:rsid w:val="002A7F14"/>
    <w:rsid w:val="002A7F27"/>
    <w:rsid w:val="002B0262"/>
    <w:rsid w:val="002B03DA"/>
    <w:rsid w:val="002B04A0"/>
    <w:rsid w:val="002B069E"/>
    <w:rsid w:val="002B0757"/>
    <w:rsid w:val="002B090D"/>
    <w:rsid w:val="002B0983"/>
    <w:rsid w:val="002B0A84"/>
    <w:rsid w:val="002B0AE7"/>
    <w:rsid w:val="002B0B5F"/>
    <w:rsid w:val="002B0B6A"/>
    <w:rsid w:val="002B0CAE"/>
    <w:rsid w:val="002B0CEB"/>
    <w:rsid w:val="002B0D93"/>
    <w:rsid w:val="002B11A2"/>
    <w:rsid w:val="002B1217"/>
    <w:rsid w:val="002B12EF"/>
    <w:rsid w:val="002B1326"/>
    <w:rsid w:val="002B1542"/>
    <w:rsid w:val="002B17C5"/>
    <w:rsid w:val="002B1A98"/>
    <w:rsid w:val="002B1C1A"/>
    <w:rsid w:val="002B1C64"/>
    <w:rsid w:val="002B1D08"/>
    <w:rsid w:val="002B1DF6"/>
    <w:rsid w:val="002B1E88"/>
    <w:rsid w:val="002B1F31"/>
    <w:rsid w:val="002B1F9A"/>
    <w:rsid w:val="002B2281"/>
    <w:rsid w:val="002B22C6"/>
    <w:rsid w:val="002B2326"/>
    <w:rsid w:val="002B24D9"/>
    <w:rsid w:val="002B2754"/>
    <w:rsid w:val="002B2781"/>
    <w:rsid w:val="002B2807"/>
    <w:rsid w:val="002B2924"/>
    <w:rsid w:val="002B2AE5"/>
    <w:rsid w:val="002B2BF7"/>
    <w:rsid w:val="002B2C08"/>
    <w:rsid w:val="002B2D12"/>
    <w:rsid w:val="002B3228"/>
    <w:rsid w:val="002B33D3"/>
    <w:rsid w:val="002B34CC"/>
    <w:rsid w:val="002B3900"/>
    <w:rsid w:val="002B3B21"/>
    <w:rsid w:val="002B3D3D"/>
    <w:rsid w:val="002B3ED4"/>
    <w:rsid w:val="002B3F92"/>
    <w:rsid w:val="002B4227"/>
    <w:rsid w:val="002B42E0"/>
    <w:rsid w:val="002B43EE"/>
    <w:rsid w:val="002B448E"/>
    <w:rsid w:val="002B492C"/>
    <w:rsid w:val="002B49FB"/>
    <w:rsid w:val="002B4CB1"/>
    <w:rsid w:val="002B4D3C"/>
    <w:rsid w:val="002B4DF1"/>
    <w:rsid w:val="002B4E50"/>
    <w:rsid w:val="002B5005"/>
    <w:rsid w:val="002B5488"/>
    <w:rsid w:val="002B54E8"/>
    <w:rsid w:val="002B55E8"/>
    <w:rsid w:val="002B56ED"/>
    <w:rsid w:val="002B5796"/>
    <w:rsid w:val="002B59DC"/>
    <w:rsid w:val="002B5A53"/>
    <w:rsid w:val="002B5B7E"/>
    <w:rsid w:val="002B5B97"/>
    <w:rsid w:val="002B5E83"/>
    <w:rsid w:val="002B60B5"/>
    <w:rsid w:val="002B6275"/>
    <w:rsid w:val="002B6280"/>
    <w:rsid w:val="002B64E4"/>
    <w:rsid w:val="002B650D"/>
    <w:rsid w:val="002B6552"/>
    <w:rsid w:val="002B66D6"/>
    <w:rsid w:val="002B6753"/>
    <w:rsid w:val="002B6812"/>
    <w:rsid w:val="002B682D"/>
    <w:rsid w:val="002B6944"/>
    <w:rsid w:val="002B699D"/>
    <w:rsid w:val="002B6AB8"/>
    <w:rsid w:val="002B6ACD"/>
    <w:rsid w:val="002B6CC8"/>
    <w:rsid w:val="002B6D33"/>
    <w:rsid w:val="002B6EDB"/>
    <w:rsid w:val="002B7056"/>
    <w:rsid w:val="002B70BF"/>
    <w:rsid w:val="002B70DD"/>
    <w:rsid w:val="002B72B5"/>
    <w:rsid w:val="002B72C0"/>
    <w:rsid w:val="002B743F"/>
    <w:rsid w:val="002B75D7"/>
    <w:rsid w:val="002B75EE"/>
    <w:rsid w:val="002B77EA"/>
    <w:rsid w:val="002B7CD7"/>
    <w:rsid w:val="002B7D3D"/>
    <w:rsid w:val="002B7D9F"/>
    <w:rsid w:val="002B7DA9"/>
    <w:rsid w:val="002C0132"/>
    <w:rsid w:val="002C029D"/>
    <w:rsid w:val="002C0362"/>
    <w:rsid w:val="002C0536"/>
    <w:rsid w:val="002C06DA"/>
    <w:rsid w:val="002C076E"/>
    <w:rsid w:val="002C0961"/>
    <w:rsid w:val="002C09C5"/>
    <w:rsid w:val="002C0A4F"/>
    <w:rsid w:val="002C0A84"/>
    <w:rsid w:val="002C0ACA"/>
    <w:rsid w:val="002C0B66"/>
    <w:rsid w:val="002C0EB5"/>
    <w:rsid w:val="002C10E4"/>
    <w:rsid w:val="002C1142"/>
    <w:rsid w:val="002C117E"/>
    <w:rsid w:val="002C1194"/>
    <w:rsid w:val="002C1264"/>
    <w:rsid w:val="002C13A2"/>
    <w:rsid w:val="002C13BE"/>
    <w:rsid w:val="002C1504"/>
    <w:rsid w:val="002C163A"/>
    <w:rsid w:val="002C1741"/>
    <w:rsid w:val="002C1AFD"/>
    <w:rsid w:val="002C1BC5"/>
    <w:rsid w:val="002C1DE3"/>
    <w:rsid w:val="002C1E20"/>
    <w:rsid w:val="002C1F3B"/>
    <w:rsid w:val="002C1F4D"/>
    <w:rsid w:val="002C1FB9"/>
    <w:rsid w:val="002C21B3"/>
    <w:rsid w:val="002C22D9"/>
    <w:rsid w:val="002C2457"/>
    <w:rsid w:val="002C2469"/>
    <w:rsid w:val="002C247F"/>
    <w:rsid w:val="002C250C"/>
    <w:rsid w:val="002C2511"/>
    <w:rsid w:val="002C2593"/>
    <w:rsid w:val="002C26A2"/>
    <w:rsid w:val="002C2777"/>
    <w:rsid w:val="002C282E"/>
    <w:rsid w:val="002C28FA"/>
    <w:rsid w:val="002C28FC"/>
    <w:rsid w:val="002C2C7F"/>
    <w:rsid w:val="002C2CD3"/>
    <w:rsid w:val="002C2E20"/>
    <w:rsid w:val="002C3053"/>
    <w:rsid w:val="002C3388"/>
    <w:rsid w:val="002C352A"/>
    <w:rsid w:val="002C362C"/>
    <w:rsid w:val="002C36EB"/>
    <w:rsid w:val="002C377B"/>
    <w:rsid w:val="002C3800"/>
    <w:rsid w:val="002C39BE"/>
    <w:rsid w:val="002C3A41"/>
    <w:rsid w:val="002C3CF0"/>
    <w:rsid w:val="002C3D76"/>
    <w:rsid w:val="002C3E72"/>
    <w:rsid w:val="002C40ED"/>
    <w:rsid w:val="002C430E"/>
    <w:rsid w:val="002C4334"/>
    <w:rsid w:val="002C43F0"/>
    <w:rsid w:val="002C43FA"/>
    <w:rsid w:val="002C440A"/>
    <w:rsid w:val="002C447D"/>
    <w:rsid w:val="002C4553"/>
    <w:rsid w:val="002C4659"/>
    <w:rsid w:val="002C4688"/>
    <w:rsid w:val="002C47E0"/>
    <w:rsid w:val="002C4859"/>
    <w:rsid w:val="002C4891"/>
    <w:rsid w:val="002C4C00"/>
    <w:rsid w:val="002C4C2F"/>
    <w:rsid w:val="002C4D49"/>
    <w:rsid w:val="002C4D70"/>
    <w:rsid w:val="002C4D82"/>
    <w:rsid w:val="002C4E3E"/>
    <w:rsid w:val="002C4EB2"/>
    <w:rsid w:val="002C4FCA"/>
    <w:rsid w:val="002C50F7"/>
    <w:rsid w:val="002C51BC"/>
    <w:rsid w:val="002C51D7"/>
    <w:rsid w:val="002C5239"/>
    <w:rsid w:val="002C5298"/>
    <w:rsid w:val="002C52D8"/>
    <w:rsid w:val="002C54C7"/>
    <w:rsid w:val="002C54DE"/>
    <w:rsid w:val="002C552A"/>
    <w:rsid w:val="002C56D6"/>
    <w:rsid w:val="002C57D1"/>
    <w:rsid w:val="002C584C"/>
    <w:rsid w:val="002C58C2"/>
    <w:rsid w:val="002C58F4"/>
    <w:rsid w:val="002C58F9"/>
    <w:rsid w:val="002C5917"/>
    <w:rsid w:val="002C595D"/>
    <w:rsid w:val="002C59F5"/>
    <w:rsid w:val="002C5C17"/>
    <w:rsid w:val="002C5CA9"/>
    <w:rsid w:val="002C5DB7"/>
    <w:rsid w:val="002C625D"/>
    <w:rsid w:val="002C63AA"/>
    <w:rsid w:val="002C63C7"/>
    <w:rsid w:val="002C6474"/>
    <w:rsid w:val="002C6724"/>
    <w:rsid w:val="002C67BA"/>
    <w:rsid w:val="002C6891"/>
    <w:rsid w:val="002C6AF9"/>
    <w:rsid w:val="002C6BE7"/>
    <w:rsid w:val="002C6C0C"/>
    <w:rsid w:val="002C6C3B"/>
    <w:rsid w:val="002C6E51"/>
    <w:rsid w:val="002C6EC7"/>
    <w:rsid w:val="002C6F9A"/>
    <w:rsid w:val="002C6FE1"/>
    <w:rsid w:val="002C719F"/>
    <w:rsid w:val="002C727E"/>
    <w:rsid w:val="002C72A6"/>
    <w:rsid w:val="002C733F"/>
    <w:rsid w:val="002C7687"/>
    <w:rsid w:val="002C77B7"/>
    <w:rsid w:val="002C7828"/>
    <w:rsid w:val="002C795D"/>
    <w:rsid w:val="002C796E"/>
    <w:rsid w:val="002C7A6D"/>
    <w:rsid w:val="002C7C1C"/>
    <w:rsid w:val="002C7C5F"/>
    <w:rsid w:val="002C7CB7"/>
    <w:rsid w:val="002C7CD0"/>
    <w:rsid w:val="002C7D32"/>
    <w:rsid w:val="002C7DB3"/>
    <w:rsid w:val="002C7DCA"/>
    <w:rsid w:val="002C7E8D"/>
    <w:rsid w:val="002C7ED6"/>
    <w:rsid w:val="002C7F37"/>
    <w:rsid w:val="002C7FA2"/>
    <w:rsid w:val="002C7FC6"/>
    <w:rsid w:val="002D001F"/>
    <w:rsid w:val="002D057B"/>
    <w:rsid w:val="002D05DC"/>
    <w:rsid w:val="002D06DF"/>
    <w:rsid w:val="002D08C2"/>
    <w:rsid w:val="002D0A03"/>
    <w:rsid w:val="002D0B90"/>
    <w:rsid w:val="002D0BE4"/>
    <w:rsid w:val="002D0E5B"/>
    <w:rsid w:val="002D0F9F"/>
    <w:rsid w:val="002D1076"/>
    <w:rsid w:val="002D1123"/>
    <w:rsid w:val="002D113D"/>
    <w:rsid w:val="002D1153"/>
    <w:rsid w:val="002D1207"/>
    <w:rsid w:val="002D159B"/>
    <w:rsid w:val="002D15E1"/>
    <w:rsid w:val="002D160F"/>
    <w:rsid w:val="002D18A8"/>
    <w:rsid w:val="002D1927"/>
    <w:rsid w:val="002D1998"/>
    <w:rsid w:val="002D19BA"/>
    <w:rsid w:val="002D1A02"/>
    <w:rsid w:val="002D1BF5"/>
    <w:rsid w:val="002D1D21"/>
    <w:rsid w:val="002D1F76"/>
    <w:rsid w:val="002D1FA8"/>
    <w:rsid w:val="002D20CA"/>
    <w:rsid w:val="002D2120"/>
    <w:rsid w:val="002D227C"/>
    <w:rsid w:val="002D23D2"/>
    <w:rsid w:val="002D2424"/>
    <w:rsid w:val="002D2537"/>
    <w:rsid w:val="002D25F7"/>
    <w:rsid w:val="002D26EA"/>
    <w:rsid w:val="002D26FD"/>
    <w:rsid w:val="002D296A"/>
    <w:rsid w:val="002D2BEB"/>
    <w:rsid w:val="002D2ECB"/>
    <w:rsid w:val="002D3089"/>
    <w:rsid w:val="002D328A"/>
    <w:rsid w:val="002D33FB"/>
    <w:rsid w:val="002D3566"/>
    <w:rsid w:val="002D370C"/>
    <w:rsid w:val="002D37ED"/>
    <w:rsid w:val="002D39A4"/>
    <w:rsid w:val="002D3B6D"/>
    <w:rsid w:val="002D3B82"/>
    <w:rsid w:val="002D3BC8"/>
    <w:rsid w:val="002D3D92"/>
    <w:rsid w:val="002D3DE1"/>
    <w:rsid w:val="002D3EBC"/>
    <w:rsid w:val="002D3EF0"/>
    <w:rsid w:val="002D3F8A"/>
    <w:rsid w:val="002D3F8E"/>
    <w:rsid w:val="002D4046"/>
    <w:rsid w:val="002D40B4"/>
    <w:rsid w:val="002D417B"/>
    <w:rsid w:val="002D41B9"/>
    <w:rsid w:val="002D4208"/>
    <w:rsid w:val="002D435E"/>
    <w:rsid w:val="002D436B"/>
    <w:rsid w:val="002D436E"/>
    <w:rsid w:val="002D438B"/>
    <w:rsid w:val="002D44C7"/>
    <w:rsid w:val="002D472A"/>
    <w:rsid w:val="002D4745"/>
    <w:rsid w:val="002D47EE"/>
    <w:rsid w:val="002D4817"/>
    <w:rsid w:val="002D482F"/>
    <w:rsid w:val="002D497D"/>
    <w:rsid w:val="002D49A1"/>
    <w:rsid w:val="002D49EE"/>
    <w:rsid w:val="002D4C6C"/>
    <w:rsid w:val="002D4D23"/>
    <w:rsid w:val="002D4D3B"/>
    <w:rsid w:val="002D4E6D"/>
    <w:rsid w:val="002D500C"/>
    <w:rsid w:val="002D514C"/>
    <w:rsid w:val="002D52C1"/>
    <w:rsid w:val="002D5330"/>
    <w:rsid w:val="002D55CA"/>
    <w:rsid w:val="002D599F"/>
    <w:rsid w:val="002D5C85"/>
    <w:rsid w:val="002D5C87"/>
    <w:rsid w:val="002D5D18"/>
    <w:rsid w:val="002D5DB6"/>
    <w:rsid w:val="002D5E78"/>
    <w:rsid w:val="002D6124"/>
    <w:rsid w:val="002D6169"/>
    <w:rsid w:val="002D616B"/>
    <w:rsid w:val="002D61CC"/>
    <w:rsid w:val="002D61EC"/>
    <w:rsid w:val="002D62C3"/>
    <w:rsid w:val="002D6307"/>
    <w:rsid w:val="002D642B"/>
    <w:rsid w:val="002D647A"/>
    <w:rsid w:val="002D6788"/>
    <w:rsid w:val="002D6854"/>
    <w:rsid w:val="002D68ED"/>
    <w:rsid w:val="002D6AC4"/>
    <w:rsid w:val="002D6AE4"/>
    <w:rsid w:val="002D6BA7"/>
    <w:rsid w:val="002D6CB6"/>
    <w:rsid w:val="002D6F49"/>
    <w:rsid w:val="002D7287"/>
    <w:rsid w:val="002D729A"/>
    <w:rsid w:val="002D72DC"/>
    <w:rsid w:val="002D7305"/>
    <w:rsid w:val="002D7429"/>
    <w:rsid w:val="002D74CD"/>
    <w:rsid w:val="002D758E"/>
    <w:rsid w:val="002D75D2"/>
    <w:rsid w:val="002D772D"/>
    <w:rsid w:val="002D7778"/>
    <w:rsid w:val="002D792B"/>
    <w:rsid w:val="002D795E"/>
    <w:rsid w:val="002D79A2"/>
    <w:rsid w:val="002D7A2F"/>
    <w:rsid w:val="002D7B62"/>
    <w:rsid w:val="002D7B85"/>
    <w:rsid w:val="002D7C90"/>
    <w:rsid w:val="002D7E70"/>
    <w:rsid w:val="002D7FBE"/>
    <w:rsid w:val="002D7FE6"/>
    <w:rsid w:val="002E0040"/>
    <w:rsid w:val="002E0251"/>
    <w:rsid w:val="002E02B6"/>
    <w:rsid w:val="002E0424"/>
    <w:rsid w:val="002E0443"/>
    <w:rsid w:val="002E051F"/>
    <w:rsid w:val="002E0637"/>
    <w:rsid w:val="002E0670"/>
    <w:rsid w:val="002E0857"/>
    <w:rsid w:val="002E08E3"/>
    <w:rsid w:val="002E0A78"/>
    <w:rsid w:val="002E0A95"/>
    <w:rsid w:val="002E0AE3"/>
    <w:rsid w:val="002E1078"/>
    <w:rsid w:val="002E10D2"/>
    <w:rsid w:val="002E10E1"/>
    <w:rsid w:val="002E110E"/>
    <w:rsid w:val="002E11BF"/>
    <w:rsid w:val="002E1337"/>
    <w:rsid w:val="002E1371"/>
    <w:rsid w:val="002E14E1"/>
    <w:rsid w:val="002E15D3"/>
    <w:rsid w:val="002E177B"/>
    <w:rsid w:val="002E1B8D"/>
    <w:rsid w:val="002E1DA5"/>
    <w:rsid w:val="002E2007"/>
    <w:rsid w:val="002E221B"/>
    <w:rsid w:val="002E2301"/>
    <w:rsid w:val="002E2343"/>
    <w:rsid w:val="002E24D7"/>
    <w:rsid w:val="002E2519"/>
    <w:rsid w:val="002E2702"/>
    <w:rsid w:val="002E2723"/>
    <w:rsid w:val="002E2742"/>
    <w:rsid w:val="002E2750"/>
    <w:rsid w:val="002E2783"/>
    <w:rsid w:val="002E27CF"/>
    <w:rsid w:val="002E2860"/>
    <w:rsid w:val="002E28A4"/>
    <w:rsid w:val="002E28E0"/>
    <w:rsid w:val="002E2996"/>
    <w:rsid w:val="002E29D5"/>
    <w:rsid w:val="002E2A2E"/>
    <w:rsid w:val="002E2A62"/>
    <w:rsid w:val="002E2B35"/>
    <w:rsid w:val="002E2B6E"/>
    <w:rsid w:val="002E2DA3"/>
    <w:rsid w:val="002E2E1E"/>
    <w:rsid w:val="002E2E41"/>
    <w:rsid w:val="002E2F15"/>
    <w:rsid w:val="002E2FE5"/>
    <w:rsid w:val="002E30E6"/>
    <w:rsid w:val="002E3529"/>
    <w:rsid w:val="002E3570"/>
    <w:rsid w:val="002E371C"/>
    <w:rsid w:val="002E3745"/>
    <w:rsid w:val="002E3A64"/>
    <w:rsid w:val="002E3C3C"/>
    <w:rsid w:val="002E3CF7"/>
    <w:rsid w:val="002E3E9E"/>
    <w:rsid w:val="002E4139"/>
    <w:rsid w:val="002E426D"/>
    <w:rsid w:val="002E42A1"/>
    <w:rsid w:val="002E43E6"/>
    <w:rsid w:val="002E43FD"/>
    <w:rsid w:val="002E445B"/>
    <w:rsid w:val="002E4968"/>
    <w:rsid w:val="002E49AF"/>
    <w:rsid w:val="002E4B18"/>
    <w:rsid w:val="002E4B34"/>
    <w:rsid w:val="002E4B99"/>
    <w:rsid w:val="002E4BFD"/>
    <w:rsid w:val="002E4CF7"/>
    <w:rsid w:val="002E4FB6"/>
    <w:rsid w:val="002E50E9"/>
    <w:rsid w:val="002E52B9"/>
    <w:rsid w:val="002E5305"/>
    <w:rsid w:val="002E53E8"/>
    <w:rsid w:val="002E57FD"/>
    <w:rsid w:val="002E5851"/>
    <w:rsid w:val="002E58B4"/>
    <w:rsid w:val="002E591A"/>
    <w:rsid w:val="002E595B"/>
    <w:rsid w:val="002E59C9"/>
    <w:rsid w:val="002E5AA9"/>
    <w:rsid w:val="002E5AC3"/>
    <w:rsid w:val="002E5BBE"/>
    <w:rsid w:val="002E5BE4"/>
    <w:rsid w:val="002E5D4C"/>
    <w:rsid w:val="002E5EAA"/>
    <w:rsid w:val="002E5F44"/>
    <w:rsid w:val="002E5F68"/>
    <w:rsid w:val="002E5FE4"/>
    <w:rsid w:val="002E603F"/>
    <w:rsid w:val="002E6346"/>
    <w:rsid w:val="002E636A"/>
    <w:rsid w:val="002E6396"/>
    <w:rsid w:val="002E66A9"/>
    <w:rsid w:val="002E698D"/>
    <w:rsid w:val="002E69AF"/>
    <w:rsid w:val="002E6A78"/>
    <w:rsid w:val="002E6CC2"/>
    <w:rsid w:val="002E6DBA"/>
    <w:rsid w:val="002E6E8B"/>
    <w:rsid w:val="002E6F07"/>
    <w:rsid w:val="002E6F55"/>
    <w:rsid w:val="002E6F62"/>
    <w:rsid w:val="002E70CE"/>
    <w:rsid w:val="002E72F4"/>
    <w:rsid w:val="002E7318"/>
    <w:rsid w:val="002E733F"/>
    <w:rsid w:val="002E741A"/>
    <w:rsid w:val="002E7473"/>
    <w:rsid w:val="002E765B"/>
    <w:rsid w:val="002E7663"/>
    <w:rsid w:val="002E7774"/>
    <w:rsid w:val="002E783E"/>
    <w:rsid w:val="002E7960"/>
    <w:rsid w:val="002E7B4A"/>
    <w:rsid w:val="002E7CE7"/>
    <w:rsid w:val="002E7E29"/>
    <w:rsid w:val="002E7E9B"/>
    <w:rsid w:val="002E7EE6"/>
    <w:rsid w:val="002F01AC"/>
    <w:rsid w:val="002F0233"/>
    <w:rsid w:val="002F0516"/>
    <w:rsid w:val="002F069B"/>
    <w:rsid w:val="002F06FC"/>
    <w:rsid w:val="002F073A"/>
    <w:rsid w:val="002F076D"/>
    <w:rsid w:val="002F07D5"/>
    <w:rsid w:val="002F07E3"/>
    <w:rsid w:val="002F0880"/>
    <w:rsid w:val="002F08C2"/>
    <w:rsid w:val="002F0975"/>
    <w:rsid w:val="002F09FF"/>
    <w:rsid w:val="002F0A1E"/>
    <w:rsid w:val="002F0A82"/>
    <w:rsid w:val="002F0EED"/>
    <w:rsid w:val="002F0F1F"/>
    <w:rsid w:val="002F0F2C"/>
    <w:rsid w:val="002F0F66"/>
    <w:rsid w:val="002F1072"/>
    <w:rsid w:val="002F11FF"/>
    <w:rsid w:val="002F1345"/>
    <w:rsid w:val="002F1554"/>
    <w:rsid w:val="002F1601"/>
    <w:rsid w:val="002F173C"/>
    <w:rsid w:val="002F1751"/>
    <w:rsid w:val="002F1990"/>
    <w:rsid w:val="002F1A18"/>
    <w:rsid w:val="002F1C39"/>
    <w:rsid w:val="002F1CD1"/>
    <w:rsid w:val="002F1F0D"/>
    <w:rsid w:val="002F1FD0"/>
    <w:rsid w:val="002F2022"/>
    <w:rsid w:val="002F203C"/>
    <w:rsid w:val="002F2046"/>
    <w:rsid w:val="002F22CD"/>
    <w:rsid w:val="002F2420"/>
    <w:rsid w:val="002F2434"/>
    <w:rsid w:val="002F2445"/>
    <w:rsid w:val="002F2562"/>
    <w:rsid w:val="002F2793"/>
    <w:rsid w:val="002F27B6"/>
    <w:rsid w:val="002F2836"/>
    <w:rsid w:val="002F2A90"/>
    <w:rsid w:val="002F2AF5"/>
    <w:rsid w:val="002F2B38"/>
    <w:rsid w:val="002F2C76"/>
    <w:rsid w:val="002F2C7D"/>
    <w:rsid w:val="002F2DCC"/>
    <w:rsid w:val="002F2DDD"/>
    <w:rsid w:val="002F2E51"/>
    <w:rsid w:val="002F32B4"/>
    <w:rsid w:val="002F32F9"/>
    <w:rsid w:val="002F33D3"/>
    <w:rsid w:val="002F34E2"/>
    <w:rsid w:val="002F3648"/>
    <w:rsid w:val="002F3666"/>
    <w:rsid w:val="002F367E"/>
    <w:rsid w:val="002F368A"/>
    <w:rsid w:val="002F37BD"/>
    <w:rsid w:val="002F3933"/>
    <w:rsid w:val="002F3957"/>
    <w:rsid w:val="002F3AF3"/>
    <w:rsid w:val="002F3E28"/>
    <w:rsid w:val="002F3E37"/>
    <w:rsid w:val="002F4049"/>
    <w:rsid w:val="002F4087"/>
    <w:rsid w:val="002F4243"/>
    <w:rsid w:val="002F425A"/>
    <w:rsid w:val="002F44A4"/>
    <w:rsid w:val="002F44F5"/>
    <w:rsid w:val="002F4562"/>
    <w:rsid w:val="002F465E"/>
    <w:rsid w:val="002F4670"/>
    <w:rsid w:val="002F473C"/>
    <w:rsid w:val="002F481C"/>
    <w:rsid w:val="002F483F"/>
    <w:rsid w:val="002F48C6"/>
    <w:rsid w:val="002F4A23"/>
    <w:rsid w:val="002F4A35"/>
    <w:rsid w:val="002F4B80"/>
    <w:rsid w:val="002F4B99"/>
    <w:rsid w:val="002F4D69"/>
    <w:rsid w:val="002F4EBC"/>
    <w:rsid w:val="002F4F7B"/>
    <w:rsid w:val="002F4F81"/>
    <w:rsid w:val="002F50D1"/>
    <w:rsid w:val="002F512D"/>
    <w:rsid w:val="002F513C"/>
    <w:rsid w:val="002F53BB"/>
    <w:rsid w:val="002F56F0"/>
    <w:rsid w:val="002F57A2"/>
    <w:rsid w:val="002F58CB"/>
    <w:rsid w:val="002F5AAA"/>
    <w:rsid w:val="002F5B11"/>
    <w:rsid w:val="002F5CF6"/>
    <w:rsid w:val="002F5F24"/>
    <w:rsid w:val="002F6003"/>
    <w:rsid w:val="002F60B4"/>
    <w:rsid w:val="002F6380"/>
    <w:rsid w:val="002F649B"/>
    <w:rsid w:val="002F6635"/>
    <w:rsid w:val="002F67C6"/>
    <w:rsid w:val="002F6B9B"/>
    <w:rsid w:val="002F6C53"/>
    <w:rsid w:val="002F6DB0"/>
    <w:rsid w:val="002F6E6B"/>
    <w:rsid w:val="002F6EBC"/>
    <w:rsid w:val="002F709A"/>
    <w:rsid w:val="002F70AA"/>
    <w:rsid w:val="002F7471"/>
    <w:rsid w:val="002F74E8"/>
    <w:rsid w:val="002F7654"/>
    <w:rsid w:val="002F775E"/>
    <w:rsid w:val="002F79E4"/>
    <w:rsid w:val="002F7A0A"/>
    <w:rsid w:val="002F7A62"/>
    <w:rsid w:val="002F7A7C"/>
    <w:rsid w:val="002F7AB4"/>
    <w:rsid w:val="002F7AEE"/>
    <w:rsid w:val="002F7B58"/>
    <w:rsid w:val="002F7C20"/>
    <w:rsid w:val="002F7C2C"/>
    <w:rsid w:val="002F7E45"/>
    <w:rsid w:val="002F7F2F"/>
    <w:rsid w:val="00300018"/>
    <w:rsid w:val="00300121"/>
    <w:rsid w:val="003002C0"/>
    <w:rsid w:val="0030032E"/>
    <w:rsid w:val="00300348"/>
    <w:rsid w:val="00300585"/>
    <w:rsid w:val="003005D7"/>
    <w:rsid w:val="00300708"/>
    <w:rsid w:val="003007DC"/>
    <w:rsid w:val="0030086C"/>
    <w:rsid w:val="003008BD"/>
    <w:rsid w:val="00300C9F"/>
    <w:rsid w:val="00300D44"/>
    <w:rsid w:val="00300E2D"/>
    <w:rsid w:val="00300FC4"/>
    <w:rsid w:val="00301002"/>
    <w:rsid w:val="00301054"/>
    <w:rsid w:val="00301071"/>
    <w:rsid w:val="0030143F"/>
    <w:rsid w:val="003014D5"/>
    <w:rsid w:val="003014F7"/>
    <w:rsid w:val="0030174D"/>
    <w:rsid w:val="0030177F"/>
    <w:rsid w:val="0030195D"/>
    <w:rsid w:val="00301996"/>
    <w:rsid w:val="003019CC"/>
    <w:rsid w:val="00301A09"/>
    <w:rsid w:val="00301A22"/>
    <w:rsid w:val="00301A47"/>
    <w:rsid w:val="00301A75"/>
    <w:rsid w:val="00301AB4"/>
    <w:rsid w:val="00301B7C"/>
    <w:rsid w:val="00301BB7"/>
    <w:rsid w:val="00301BBB"/>
    <w:rsid w:val="00301C37"/>
    <w:rsid w:val="00301D6D"/>
    <w:rsid w:val="00301F60"/>
    <w:rsid w:val="00302038"/>
    <w:rsid w:val="0030208F"/>
    <w:rsid w:val="0030212A"/>
    <w:rsid w:val="00302183"/>
    <w:rsid w:val="003021E8"/>
    <w:rsid w:val="003022E8"/>
    <w:rsid w:val="00302439"/>
    <w:rsid w:val="003024F3"/>
    <w:rsid w:val="0030257D"/>
    <w:rsid w:val="003025A6"/>
    <w:rsid w:val="00302604"/>
    <w:rsid w:val="00302719"/>
    <w:rsid w:val="00302768"/>
    <w:rsid w:val="00302935"/>
    <w:rsid w:val="003029F3"/>
    <w:rsid w:val="00302A4C"/>
    <w:rsid w:val="00302B1D"/>
    <w:rsid w:val="00302F86"/>
    <w:rsid w:val="0030303C"/>
    <w:rsid w:val="0030318E"/>
    <w:rsid w:val="00303248"/>
    <w:rsid w:val="0030336E"/>
    <w:rsid w:val="00303383"/>
    <w:rsid w:val="003038F4"/>
    <w:rsid w:val="00303A33"/>
    <w:rsid w:val="00303A4B"/>
    <w:rsid w:val="00303AD6"/>
    <w:rsid w:val="00303B7F"/>
    <w:rsid w:val="00303BC7"/>
    <w:rsid w:val="00303CA4"/>
    <w:rsid w:val="0030405F"/>
    <w:rsid w:val="00304162"/>
    <w:rsid w:val="003044CE"/>
    <w:rsid w:val="00304776"/>
    <w:rsid w:val="00304833"/>
    <w:rsid w:val="00304BA7"/>
    <w:rsid w:val="00304C9E"/>
    <w:rsid w:val="00304CBD"/>
    <w:rsid w:val="00304CF3"/>
    <w:rsid w:val="00304E2A"/>
    <w:rsid w:val="00304F02"/>
    <w:rsid w:val="00305033"/>
    <w:rsid w:val="00305037"/>
    <w:rsid w:val="003051E1"/>
    <w:rsid w:val="003052F6"/>
    <w:rsid w:val="00305326"/>
    <w:rsid w:val="00305327"/>
    <w:rsid w:val="0030540C"/>
    <w:rsid w:val="00305412"/>
    <w:rsid w:val="0030544C"/>
    <w:rsid w:val="0030565B"/>
    <w:rsid w:val="003056CC"/>
    <w:rsid w:val="003057D6"/>
    <w:rsid w:val="003057DE"/>
    <w:rsid w:val="0030589A"/>
    <w:rsid w:val="003058F8"/>
    <w:rsid w:val="00305961"/>
    <w:rsid w:val="00305B66"/>
    <w:rsid w:val="0030612B"/>
    <w:rsid w:val="00306152"/>
    <w:rsid w:val="00306154"/>
    <w:rsid w:val="00306309"/>
    <w:rsid w:val="0030630A"/>
    <w:rsid w:val="003064B5"/>
    <w:rsid w:val="003064FD"/>
    <w:rsid w:val="00306519"/>
    <w:rsid w:val="00306559"/>
    <w:rsid w:val="00306591"/>
    <w:rsid w:val="00306678"/>
    <w:rsid w:val="0030684D"/>
    <w:rsid w:val="003068FB"/>
    <w:rsid w:val="00306A0E"/>
    <w:rsid w:val="00306BA1"/>
    <w:rsid w:val="00306BA6"/>
    <w:rsid w:val="00306BE7"/>
    <w:rsid w:val="00306CFA"/>
    <w:rsid w:val="00306E40"/>
    <w:rsid w:val="00306EA3"/>
    <w:rsid w:val="0030709B"/>
    <w:rsid w:val="003070D1"/>
    <w:rsid w:val="003073D1"/>
    <w:rsid w:val="0030749B"/>
    <w:rsid w:val="00307547"/>
    <w:rsid w:val="00307821"/>
    <w:rsid w:val="00307837"/>
    <w:rsid w:val="003078B1"/>
    <w:rsid w:val="00307A24"/>
    <w:rsid w:val="00307B54"/>
    <w:rsid w:val="00307B59"/>
    <w:rsid w:val="00307D35"/>
    <w:rsid w:val="00307D62"/>
    <w:rsid w:val="00307F8A"/>
    <w:rsid w:val="00307FB2"/>
    <w:rsid w:val="0031006D"/>
    <w:rsid w:val="003101B3"/>
    <w:rsid w:val="003104A4"/>
    <w:rsid w:val="003104D6"/>
    <w:rsid w:val="003105ED"/>
    <w:rsid w:val="0031063F"/>
    <w:rsid w:val="00310712"/>
    <w:rsid w:val="003107BA"/>
    <w:rsid w:val="0031094C"/>
    <w:rsid w:val="0031094D"/>
    <w:rsid w:val="003109A8"/>
    <w:rsid w:val="00310BBE"/>
    <w:rsid w:val="00310F29"/>
    <w:rsid w:val="00310F4D"/>
    <w:rsid w:val="003110FB"/>
    <w:rsid w:val="0031144B"/>
    <w:rsid w:val="00311465"/>
    <w:rsid w:val="00311472"/>
    <w:rsid w:val="003114C9"/>
    <w:rsid w:val="0031157F"/>
    <w:rsid w:val="0031159A"/>
    <w:rsid w:val="0031172B"/>
    <w:rsid w:val="00311774"/>
    <w:rsid w:val="0031192D"/>
    <w:rsid w:val="00311A8F"/>
    <w:rsid w:val="00311D04"/>
    <w:rsid w:val="00311E46"/>
    <w:rsid w:val="00311E70"/>
    <w:rsid w:val="00311EFB"/>
    <w:rsid w:val="0031214A"/>
    <w:rsid w:val="00312178"/>
    <w:rsid w:val="00312215"/>
    <w:rsid w:val="0031227C"/>
    <w:rsid w:val="0031238B"/>
    <w:rsid w:val="003123C7"/>
    <w:rsid w:val="003125C7"/>
    <w:rsid w:val="00312778"/>
    <w:rsid w:val="00312808"/>
    <w:rsid w:val="00312898"/>
    <w:rsid w:val="003129C4"/>
    <w:rsid w:val="00312A71"/>
    <w:rsid w:val="00312BC8"/>
    <w:rsid w:val="00312D07"/>
    <w:rsid w:val="00312D10"/>
    <w:rsid w:val="00312D26"/>
    <w:rsid w:val="00313070"/>
    <w:rsid w:val="0031312D"/>
    <w:rsid w:val="00313193"/>
    <w:rsid w:val="003131A2"/>
    <w:rsid w:val="003131A7"/>
    <w:rsid w:val="003131E0"/>
    <w:rsid w:val="00313200"/>
    <w:rsid w:val="003132C9"/>
    <w:rsid w:val="003132CC"/>
    <w:rsid w:val="003133D4"/>
    <w:rsid w:val="003133E2"/>
    <w:rsid w:val="0031395A"/>
    <w:rsid w:val="00313B8A"/>
    <w:rsid w:val="00313CEF"/>
    <w:rsid w:val="00313CF8"/>
    <w:rsid w:val="00313D84"/>
    <w:rsid w:val="00313E19"/>
    <w:rsid w:val="00313F3F"/>
    <w:rsid w:val="00314165"/>
    <w:rsid w:val="003141D9"/>
    <w:rsid w:val="0031449B"/>
    <w:rsid w:val="00314522"/>
    <w:rsid w:val="00314622"/>
    <w:rsid w:val="00314692"/>
    <w:rsid w:val="00314791"/>
    <w:rsid w:val="003147B2"/>
    <w:rsid w:val="003147E7"/>
    <w:rsid w:val="003148D3"/>
    <w:rsid w:val="0031499E"/>
    <w:rsid w:val="00314B04"/>
    <w:rsid w:val="00314D19"/>
    <w:rsid w:val="00314E14"/>
    <w:rsid w:val="00314EC5"/>
    <w:rsid w:val="00314F51"/>
    <w:rsid w:val="0031500B"/>
    <w:rsid w:val="0031501C"/>
    <w:rsid w:val="003150B9"/>
    <w:rsid w:val="00315120"/>
    <w:rsid w:val="00315192"/>
    <w:rsid w:val="003152A9"/>
    <w:rsid w:val="0031532C"/>
    <w:rsid w:val="00315402"/>
    <w:rsid w:val="003154AC"/>
    <w:rsid w:val="0031556F"/>
    <w:rsid w:val="003155CA"/>
    <w:rsid w:val="003155E2"/>
    <w:rsid w:val="003155E6"/>
    <w:rsid w:val="003155FD"/>
    <w:rsid w:val="003156C8"/>
    <w:rsid w:val="003157CD"/>
    <w:rsid w:val="003158E3"/>
    <w:rsid w:val="003158F6"/>
    <w:rsid w:val="00315999"/>
    <w:rsid w:val="00315B47"/>
    <w:rsid w:val="00315B6C"/>
    <w:rsid w:val="00315BEC"/>
    <w:rsid w:val="00315C23"/>
    <w:rsid w:val="00315C68"/>
    <w:rsid w:val="00315CEE"/>
    <w:rsid w:val="00315FE1"/>
    <w:rsid w:val="0031600A"/>
    <w:rsid w:val="00316064"/>
    <w:rsid w:val="00316074"/>
    <w:rsid w:val="003160A4"/>
    <w:rsid w:val="00316107"/>
    <w:rsid w:val="00316389"/>
    <w:rsid w:val="00316753"/>
    <w:rsid w:val="00316C6C"/>
    <w:rsid w:val="00316CFC"/>
    <w:rsid w:val="00316DC3"/>
    <w:rsid w:val="00316E21"/>
    <w:rsid w:val="00316F3A"/>
    <w:rsid w:val="00317032"/>
    <w:rsid w:val="00317139"/>
    <w:rsid w:val="003171C5"/>
    <w:rsid w:val="00317288"/>
    <w:rsid w:val="0031736B"/>
    <w:rsid w:val="0031736D"/>
    <w:rsid w:val="00317479"/>
    <w:rsid w:val="00317557"/>
    <w:rsid w:val="003175F1"/>
    <w:rsid w:val="00317629"/>
    <w:rsid w:val="00317668"/>
    <w:rsid w:val="003177D7"/>
    <w:rsid w:val="003177F0"/>
    <w:rsid w:val="00317809"/>
    <w:rsid w:val="00317879"/>
    <w:rsid w:val="003179DF"/>
    <w:rsid w:val="00317A09"/>
    <w:rsid w:val="00317A52"/>
    <w:rsid w:val="00317BEF"/>
    <w:rsid w:val="00317BFB"/>
    <w:rsid w:val="00317CEE"/>
    <w:rsid w:val="00317EAA"/>
    <w:rsid w:val="00320006"/>
    <w:rsid w:val="00320124"/>
    <w:rsid w:val="00320255"/>
    <w:rsid w:val="00320320"/>
    <w:rsid w:val="00320938"/>
    <w:rsid w:val="0032099E"/>
    <w:rsid w:val="00320A12"/>
    <w:rsid w:val="00320A80"/>
    <w:rsid w:val="00320AE3"/>
    <w:rsid w:val="00320CD1"/>
    <w:rsid w:val="00320E0D"/>
    <w:rsid w:val="00320ED1"/>
    <w:rsid w:val="0032107B"/>
    <w:rsid w:val="003210D5"/>
    <w:rsid w:val="00321129"/>
    <w:rsid w:val="00321185"/>
    <w:rsid w:val="0032165B"/>
    <w:rsid w:val="00321660"/>
    <w:rsid w:val="0032188F"/>
    <w:rsid w:val="0032189E"/>
    <w:rsid w:val="00321ADE"/>
    <w:rsid w:val="00321AEF"/>
    <w:rsid w:val="00321B3F"/>
    <w:rsid w:val="00321BFB"/>
    <w:rsid w:val="00321C31"/>
    <w:rsid w:val="00321ECC"/>
    <w:rsid w:val="00322178"/>
    <w:rsid w:val="0032226B"/>
    <w:rsid w:val="003222F2"/>
    <w:rsid w:val="0032248F"/>
    <w:rsid w:val="003224D2"/>
    <w:rsid w:val="003225A8"/>
    <w:rsid w:val="0032266F"/>
    <w:rsid w:val="00322697"/>
    <w:rsid w:val="00322747"/>
    <w:rsid w:val="003229C9"/>
    <w:rsid w:val="00322B98"/>
    <w:rsid w:val="00322C50"/>
    <w:rsid w:val="00322CE3"/>
    <w:rsid w:val="00322DD7"/>
    <w:rsid w:val="00322FAD"/>
    <w:rsid w:val="0032319B"/>
    <w:rsid w:val="00323234"/>
    <w:rsid w:val="003232EA"/>
    <w:rsid w:val="00323343"/>
    <w:rsid w:val="0032344B"/>
    <w:rsid w:val="003235D6"/>
    <w:rsid w:val="00323655"/>
    <w:rsid w:val="00323757"/>
    <w:rsid w:val="00323784"/>
    <w:rsid w:val="003237AA"/>
    <w:rsid w:val="00323AE9"/>
    <w:rsid w:val="00323B28"/>
    <w:rsid w:val="00323C64"/>
    <w:rsid w:val="00323CA6"/>
    <w:rsid w:val="00323CE6"/>
    <w:rsid w:val="00323DF2"/>
    <w:rsid w:val="00323E1A"/>
    <w:rsid w:val="00323F77"/>
    <w:rsid w:val="00324012"/>
    <w:rsid w:val="0032416F"/>
    <w:rsid w:val="00324223"/>
    <w:rsid w:val="003243DD"/>
    <w:rsid w:val="00324436"/>
    <w:rsid w:val="003244EE"/>
    <w:rsid w:val="00324533"/>
    <w:rsid w:val="003246D5"/>
    <w:rsid w:val="0032478F"/>
    <w:rsid w:val="00324904"/>
    <w:rsid w:val="00324955"/>
    <w:rsid w:val="00324A98"/>
    <w:rsid w:val="00324CA4"/>
    <w:rsid w:val="00324CC3"/>
    <w:rsid w:val="00324D76"/>
    <w:rsid w:val="00324FD2"/>
    <w:rsid w:val="0032500C"/>
    <w:rsid w:val="00325105"/>
    <w:rsid w:val="003251F6"/>
    <w:rsid w:val="00325292"/>
    <w:rsid w:val="00325898"/>
    <w:rsid w:val="00325942"/>
    <w:rsid w:val="003259EE"/>
    <w:rsid w:val="00325ADD"/>
    <w:rsid w:val="00325C09"/>
    <w:rsid w:val="00325D43"/>
    <w:rsid w:val="00325E3B"/>
    <w:rsid w:val="00325E67"/>
    <w:rsid w:val="00325E74"/>
    <w:rsid w:val="00325FC3"/>
    <w:rsid w:val="003263C1"/>
    <w:rsid w:val="00326683"/>
    <w:rsid w:val="0032679C"/>
    <w:rsid w:val="00326B24"/>
    <w:rsid w:val="00326B5E"/>
    <w:rsid w:val="00326E90"/>
    <w:rsid w:val="00326F3B"/>
    <w:rsid w:val="00326FF8"/>
    <w:rsid w:val="00327066"/>
    <w:rsid w:val="00327155"/>
    <w:rsid w:val="003271AC"/>
    <w:rsid w:val="003271D8"/>
    <w:rsid w:val="003271F2"/>
    <w:rsid w:val="003272E3"/>
    <w:rsid w:val="003274E4"/>
    <w:rsid w:val="003276D8"/>
    <w:rsid w:val="00327835"/>
    <w:rsid w:val="0032787A"/>
    <w:rsid w:val="00327A62"/>
    <w:rsid w:val="00327AE6"/>
    <w:rsid w:val="00327B2E"/>
    <w:rsid w:val="00327C50"/>
    <w:rsid w:val="00327CC7"/>
    <w:rsid w:val="00327D49"/>
    <w:rsid w:val="00327E5E"/>
    <w:rsid w:val="00327E8F"/>
    <w:rsid w:val="0033007E"/>
    <w:rsid w:val="003300B0"/>
    <w:rsid w:val="00330242"/>
    <w:rsid w:val="003302D3"/>
    <w:rsid w:val="003302D8"/>
    <w:rsid w:val="0033048A"/>
    <w:rsid w:val="003304AF"/>
    <w:rsid w:val="003304CA"/>
    <w:rsid w:val="003304D8"/>
    <w:rsid w:val="0033063C"/>
    <w:rsid w:val="00330682"/>
    <w:rsid w:val="003306C8"/>
    <w:rsid w:val="003306E5"/>
    <w:rsid w:val="00330928"/>
    <w:rsid w:val="0033099C"/>
    <w:rsid w:val="00330C7E"/>
    <w:rsid w:val="00330CD0"/>
    <w:rsid w:val="00330CFF"/>
    <w:rsid w:val="00330E48"/>
    <w:rsid w:val="00330E59"/>
    <w:rsid w:val="00330F83"/>
    <w:rsid w:val="00330F91"/>
    <w:rsid w:val="00331006"/>
    <w:rsid w:val="003312C0"/>
    <w:rsid w:val="00331301"/>
    <w:rsid w:val="00331446"/>
    <w:rsid w:val="003314ED"/>
    <w:rsid w:val="0033169C"/>
    <w:rsid w:val="0033181C"/>
    <w:rsid w:val="0033189D"/>
    <w:rsid w:val="00331A74"/>
    <w:rsid w:val="00331A7C"/>
    <w:rsid w:val="00331B17"/>
    <w:rsid w:val="00331B23"/>
    <w:rsid w:val="00331B32"/>
    <w:rsid w:val="00331D0B"/>
    <w:rsid w:val="00331D82"/>
    <w:rsid w:val="00331E7D"/>
    <w:rsid w:val="00332151"/>
    <w:rsid w:val="003321A1"/>
    <w:rsid w:val="0033235F"/>
    <w:rsid w:val="003324D8"/>
    <w:rsid w:val="00332579"/>
    <w:rsid w:val="0033296C"/>
    <w:rsid w:val="00332B90"/>
    <w:rsid w:val="00332BB2"/>
    <w:rsid w:val="00332C72"/>
    <w:rsid w:val="00332D40"/>
    <w:rsid w:val="00332FAE"/>
    <w:rsid w:val="00333141"/>
    <w:rsid w:val="0033317E"/>
    <w:rsid w:val="00333252"/>
    <w:rsid w:val="003332E8"/>
    <w:rsid w:val="003332ED"/>
    <w:rsid w:val="00333310"/>
    <w:rsid w:val="003333C0"/>
    <w:rsid w:val="00333435"/>
    <w:rsid w:val="00333467"/>
    <w:rsid w:val="00333A31"/>
    <w:rsid w:val="00333A57"/>
    <w:rsid w:val="00333B57"/>
    <w:rsid w:val="00333CBD"/>
    <w:rsid w:val="00333CE2"/>
    <w:rsid w:val="00333D3B"/>
    <w:rsid w:val="00333D4A"/>
    <w:rsid w:val="003340D5"/>
    <w:rsid w:val="003340D6"/>
    <w:rsid w:val="0033416C"/>
    <w:rsid w:val="003341D5"/>
    <w:rsid w:val="003341F7"/>
    <w:rsid w:val="00334247"/>
    <w:rsid w:val="003342E6"/>
    <w:rsid w:val="0033452E"/>
    <w:rsid w:val="003345A7"/>
    <w:rsid w:val="003347D2"/>
    <w:rsid w:val="003347FF"/>
    <w:rsid w:val="0033495D"/>
    <w:rsid w:val="0033497A"/>
    <w:rsid w:val="003349A4"/>
    <w:rsid w:val="00334B0C"/>
    <w:rsid w:val="00334C70"/>
    <w:rsid w:val="00334D3E"/>
    <w:rsid w:val="00334D4A"/>
    <w:rsid w:val="00334F6D"/>
    <w:rsid w:val="00334FF2"/>
    <w:rsid w:val="00335141"/>
    <w:rsid w:val="00335172"/>
    <w:rsid w:val="00335272"/>
    <w:rsid w:val="003352E8"/>
    <w:rsid w:val="00335338"/>
    <w:rsid w:val="003353F3"/>
    <w:rsid w:val="003354AF"/>
    <w:rsid w:val="003354F9"/>
    <w:rsid w:val="003354FC"/>
    <w:rsid w:val="003355DA"/>
    <w:rsid w:val="003356AE"/>
    <w:rsid w:val="00335A7C"/>
    <w:rsid w:val="00335B06"/>
    <w:rsid w:val="00335B0C"/>
    <w:rsid w:val="00335C7C"/>
    <w:rsid w:val="00335CA0"/>
    <w:rsid w:val="00335CC9"/>
    <w:rsid w:val="00335CDC"/>
    <w:rsid w:val="00335CEF"/>
    <w:rsid w:val="00335D22"/>
    <w:rsid w:val="00335D68"/>
    <w:rsid w:val="00335DE7"/>
    <w:rsid w:val="00335E09"/>
    <w:rsid w:val="00335E4E"/>
    <w:rsid w:val="00335E51"/>
    <w:rsid w:val="00335E5B"/>
    <w:rsid w:val="00335FB6"/>
    <w:rsid w:val="00335FDE"/>
    <w:rsid w:val="00336246"/>
    <w:rsid w:val="0033625F"/>
    <w:rsid w:val="00336280"/>
    <w:rsid w:val="00336606"/>
    <w:rsid w:val="00336750"/>
    <w:rsid w:val="003367C6"/>
    <w:rsid w:val="003368FD"/>
    <w:rsid w:val="0033693D"/>
    <w:rsid w:val="00336BA9"/>
    <w:rsid w:val="00336DC8"/>
    <w:rsid w:val="00336EA8"/>
    <w:rsid w:val="00337070"/>
    <w:rsid w:val="0033726A"/>
    <w:rsid w:val="00337344"/>
    <w:rsid w:val="003374BC"/>
    <w:rsid w:val="00337559"/>
    <w:rsid w:val="00337683"/>
    <w:rsid w:val="00337696"/>
    <w:rsid w:val="003376AB"/>
    <w:rsid w:val="00337B20"/>
    <w:rsid w:val="00337B93"/>
    <w:rsid w:val="00337BC0"/>
    <w:rsid w:val="00337C8D"/>
    <w:rsid w:val="00337E81"/>
    <w:rsid w:val="00337F3F"/>
    <w:rsid w:val="003403F4"/>
    <w:rsid w:val="003404AB"/>
    <w:rsid w:val="00340634"/>
    <w:rsid w:val="00340642"/>
    <w:rsid w:val="003406F2"/>
    <w:rsid w:val="00340711"/>
    <w:rsid w:val="00340826"/>
    <w:rsid w:val="0034086E"/>
    <w:rsid w:val="00340944"/>
    <w:rsid w:val="00340A75"/>
    <w:rsid w:val="00340B5A"/>
    <w:rsid w:val="00340B91"/>
    <w:rsid w:val="00340CE3"/>
    <w:rsid w:val="00340F58"/>
    <w:rsid w:val="00341025"/>
    <w:rsid w:val="00341211"/>
    <w:rsid w:val="00341222"/>
    <w:rsid w:val="003413D9"/>
    <w:rsid w:val="00341417"/>
    <w:rsid w:val="003415AD"/>
    <w:rsid w:val="00341699"/>
    <w:rsid w:val="0034173B"/>
    <w:rsid w:val="0034177B"/>
    <w:rsid w:val="0034180D"/>
    <w:rsid w:val="003418B4"/>
    <w:rsid w:val="00341914"/>
    <w:rsid w:val="00341A0F"/>
    <w:rsid w:val="00341A60"/>
    <w:rsid w:val="00341CFE"/>
    <w:rsid w:val="00341D6C"/>
    <w:rsid w:val="003420C8"/>
    <w:rsid w:val="00342161"/>
    <w:rsid w:val="003423E7"/>
    <w:rsid w:val="00342486"/>
    <w:rsid w:val="00342602"/>
    <w:rsid w:val="0034264F"/>
    <w:rsid w:val="003426EB"/>
    <w:rsid w:val="003427AE"/>
    <w:rsid w:val="003429C9"/>
    <w:rsid w:val="00342A61"/>
    <w:rsid w:val="00343009"/>
    <w:rsid w:val="0034302F"/>
    <w:rsid w:val="003431A0"/>
    <w:rsid w:val="003433B2"/>
    <w:rsid w:val="0034345B"/>
    <w:rsid w:val="0034351C"/>
    <w:rsid w:val="003435CD"/>
    <w:rsid w:val="00343674"/>
    <w:rsid w:val="003437CE"/>
    <w:rsid w:val="00343894"/>
    <w:rsid w:val="003439A0"/>
    <w:rsid w:val="00343A4B"/>
    <w:rsid w:val="00343A75"/>
    <w:rsid w:val="00343CDF"/>
    <w:rsid w:val="00344097"/>
    <w:rsid w:val="003441A0"/>
    <w:rsid w:val="003441E0"/>
    <w:rsid w:val="00344216"/>
    <w:rsid w:val="0034431D"/>
    <w:rsid w:val="003443A1"/>
    <w:rsid w:val="0034443A"/>
    <w:rsid w:val="00344532"/>
    <w:rsid w:val="003445C0"/>
    <w:rsid w:val="00344672"/>
    <w:rsid w:val="00344735"/>
    <w:rsid w:val="003447F7"/>
    <w:rsid w:val="00344B23"/>
    <w:rsid w:val="00344C8E"/>
    <w:rsid w:val="00344D63"/>
    <w:rsid w:val="00344E55"/>
    <w:rsid w:val="00344E62"/>
    <w:rsid w:val="00344E9D"/>
    <w:rsid w:val="0034523A"/>
    <w:rsid w:val="003453C0"/>
    <w:rsid w:val="003453C7"/>
    <w:rsid w:val="00345416"/>
    <w:rsid w:val="003454B3"/>
    <w:rsid w:val="003455DD"/>
    <w:rsid w:val="00345719"/>
    <w:rsid w:val="00345729"/>
    <w:rsid w:val="0034573E"/>
    <w:rsid w:val="003457F1"/>
    <w:rsid w:val="00345908"/>
    <w:rsid w:val="0034590F"/>
    <w:rsid w:val="00345942"/>
    <w:rsid w:val="00345A58"/>
    <w:rsid w:val="00345B29"/>
    <w:rsid w:val="00345B34"/>
    <w:rsid w:val="00345BBA"/>
    <w:rsid w:val="00345F29"/>
    <w:rsid w:val="00345F2E"/>
    <w:rsid w:val="00345F8D"/>
    <w:rsid w:val="00345FF5"/>
    <w:rsid w:val="0034608E"/>
    <w:rsid w:val="003462C5"/>
    <w:rsid w:val="003463BE"/>
    <w:rsid w:val="0034646B"/>
    <w:rsid w:val="00346548"/>
    <w:rsid w:val="00346669"/>
    <w:rsid w:val="003466B6"/>
    <w:rsid w:val="003467CE"/>
    <w:rsid w:val="00346817"/>
    <w:rsid w:val="00346859"/>
    <w:rsid w:val="00346863"/>
    <w:rsid w:val="0034687D"/>
    <w:rsid w:val="00346995"/>
    <w:rsid w:val="00346BB6"/>
    <w:rsid w:val="00346C23"/>
    <w:rsid w:val="00346D4F"/>
    <w:rsid w:val="00346D53"/>
    <w:rsid w:val="00346D77"/>
    <w:rsid w:val="00346E29"/>
    <w:rsid w:val="00346F7E"/>
    <w:rsid w:val="00347015"/>
    <w:rsid w:val="0034712D"/>
    <w:rsid w:val="003471BB"/>
    <w:rsid w:val="00347212"/>
    <w:rsid w:val="0034728C"/>
    <w:rsid w:val="003473E6"/>
    <w:rsid w:val="00347902"/>
    <w:rsid w:val="0034791C"/>
    <w:rsid w:val="00347BA0"/>
    <w:rsid w:val="00347BE2"/>
    <w:rsid w:val="00347DD2"/>
    <w:rsid w:val="00347F0E"/>
    <w:rsid w:val="0035009A"/>
    <w:rsid w:val="00350763"/>
    <w:rsid w:val="00350783"/>
    <w:rsid w:val="0035082F"/>
    <w:rsid w:val="00350968"/>
    <w:rsid w:val="00350A6A"/>
    <w:rsid w:val="00350AB2"/>
    <w:rsid w:val="00350AF0"/>
    <w:rsid w:val="00350B21"/>
    <w:rsid w:val="00350BB2"/>
    <w:rsid w:val="00350D88"/>
    <w:rsid w:val="00350D93"/>
    <w:rsid w:val="00350E13"/>
    <w:rsid w:val="00350F85"/>
    <w:rsid w:val="003512E2"/>
    <w:rsid w:val="00351456"/>
    <w:rsid w:val="003514AF"/>
    <w:rsid w:val="00351667"/>
    <w:rsid w:val="003516A5"/>
    <w:rsid w:val="003516E8"/>
    <w:rsid w:val="0035173D"/>
    <w:rsid w:val="0035192B"/>
    <w:rsid w:val="00351A39"/>
    <w:rsid w:val="00351A78"/>
    <w:rsid w:val="00351AFC"/>
    <w:rsid w:val="00351B26"/>
    <w:rsid w:val="00351C69"/>
    <w:rsid w:val="00351CCD"/>
    <w:rsid w:val="00351F23"/>
    <w:rsid w:val="00351F62"/>
    <w:rsid w:val="00351F8D"/>
    <w:rsid w:val="0035205A"/>
    <w:rsid w:val="00352131"/>
    <w:rsid w:val="003521BE"/>
    <w:rsid w:val="0035222A"/>
    <w:rsid w:val="00352359"/>
    <w:rsid w:val="003523DE"/>
    <w:rsid w:val="003525B6"/>
    <w:rsid w:val="0035261C"/>
    <w:rsid w:val="0035262E"/>
    <w:rsid w:val="003526B9"/>
    <w:rsid w:val="00352978"/>
    <w:rsid w:val="00352BE5"/>
    <w:rsid w:val="00352D9F"/>
    <w:rsid w:val="00352E4B"/>
    <w:rsid w:val="00352F11"/>
    <w:rsid w:val="003532F2"/>
    <w:rsid w:val="0035332C"/>
    <w:rsid w:val="00353364"/>
    <w:rsid w:val="00353406"/>
    <w:rsid w:val="003534CC"/>
    <w:rsid w:val="003534CE"/>
    <w:rsid w:val="003535C5"/>
    <w:rsid w:val="003535E3"/>
    <w:rsid w:val="00353618"/>
    <w:rsid w:val="00353743"/>
    <w:rsid w:val="00353791"/>
    <w:rsid w:val="003538E2"/>
    <w:rsid w:val="00353902"/>
    <w:rsid w:val="003539E9"/>
    <w:rsid w:val="003539F8"/>
    <w:rsid w:val="00353BA0"/>
    <w:rsid w:val="00353BCD"/>
    <w:rsid w:val="00353CD7"/>
    <w:rsid w:val="00353EE9"/>
    <w:rsid w:val="00353F77"/>
    <w:rsid w:val="00353FFD"/>
    <w:rsid w:val="00354040"/>
    <w:rsid w:val="003541B8"/>
    <w:rsid w:val="003547A9"/>
    <w:rsid w:val="003548C4"/>
    <w:rsid w:val="00354B13"/>
    <w:rsid w:val="00354B50"/>
    <w:rsid w:val="00354BBC"/>
    <w:rsid w:val="00355124"/>
    <w:rsid w:val="00355155"/>
    <w:rsid w:val="003551D1"/>
    <w:rsid w:val="0035536E"/>
    <w:rsid w:val="003553E7"/>
    <w:rsid w:val="0035548B"/>
    <w:rsid w:val="00355643"/>
    <w:rsid w:val="003556C4"/>
    <w:rsid w:val="003557A1"/>
    <w:rsid w:val="0035585D"/>
    <w:rsid w:val="00355884"/>
    <w:rsid w:val="003559C8"/>
    <w:rsid w:val="00355BA8"/>
    <w:rsid w:val="00355C31"/>
    <w:rsid w:val="00355D67"/>
    <w:rsid w:val="00355E84"/>
    <w:rsid w:val="00355EB5"/>
    <w:rsid w:val="00355EB9"/>
    <w:rsid w:val="00355FB5"/>
    <w:rsid w:val="0035618D"/>
    <w:rsid w:val="003561F7"/>
    <w:rsid w:val="003564A6"/>
    <w:rsid w:val="003564E1"/>
    <w:rsid w:val="00356540"/>
    <w:rsid w:val="0035678A"/>
    <w:rsid w:val="00356795"/>
    <w:rsid w:val="00356812"/>
    <w:rsid w:val="0035697A"/>
    <w:rsid w:val="003569B0"/>
    <w:rsid w:val="003569B5"/>
    <w:rsid w:val="00356A46"/>
    <w:rsid w:val="00356AFA"/>
    <w:rsid w:val="00356B49"/>
    <w:rsid w:val="00356D16"/>
    <w:rsid w:val="00356F4A"/>
    <w:rsid w:val="0035713A"/>
    <w:rsid w:val="003572E9"/>
    <w:rsid w:val="003574C4"/>
    <w:rsid w:val="003575C9"/>
    <w:rsid w:val="00357783"/>
    <w:rsid w:val="00357916"/>
    <w:rsid w:val="00357A6B"/>
    <w:rsid w:val="00357ADA"/>
    <w:rsid w:val="00357C07"/>
    <w:rsid w:val="00357EAD"/>
    <w:rsid w:val="00357F2E"/>
    <w:rsid w:val="00360206"/>
    <w:rsid w:val="00360225"/>
    <w:rsid w:val="003602F2"/>
    <w:rsid w:val="00360318"/>
    <w:rsid w:val="00360493"/>
    <w:rsid w:val="0036053C"/>
    <w:rsid w:val="003605A8"/>
    <w:rsid w:val="003605FB"/>
    <w:rsid w:val="0036079C"/>
    <w:rsid w:val="003607B7"/>
    <w:rsid w:val="003607FA"/>
    <w:rsid w:val="00360841"/>
    <w:rsid w:val="00360897"/>
    <w:rsid w:val="00360958"/>
    <w:rsid w:val="003609E3"/>
    <w:rsid w:val="00360A3E"/>
    <w:rsid w:val="00360A69"/>
    <w:rsid w:val="00360B2B"/>
    <w:rsid w:val="00360CC7"/>
    <w:rsid w:val="0036161E"/>
    <w:rsid w:val="00361693"/>
    <w:rsid w:val="00361A11"/>
    <w:rsid w:val="00361A98"/>
    <w:rsid w:val="00361C03"/>
    <w:rsid w:val="00361C55"/>
    <w:rsid w:val="00361D7E"/>
    <w:rsid w:val="00362091"/>
    <w:rsid w:val="003622A3"/>
    <w:rsid w:val="003623C7"/>
    <w:rsid w:val="0036246A"/>
    <w:rsid w:val="0036252D"/>
    <w:rsid w:val="0036260B"/>
    <w:rsid w:val="003629C8"/>
    <w:rsid w:val="00362FAB"/>
    <w:rsid w:val="00363035"/>
    <w:rsid w:val="00363080"/>
    <w:rsid w:val="0036308E"/>
    <w:rsid w:val="003630A0"/>
    <w:rsid w:val="0036312A"/>
    <w:rsid w:val="003632F5"/>
    <w:rsid w:val="0036330C"/>
    <w:rsid w:val="003633D5"/>
    <w:rsid w:val="0036345F"/>
    <w:rsid w:val="003634AE"/>
    <w:rsid w:val="00363635"/>
    <w:rsid w:val="00363729"/>
    <w:rsid w:val="003638A3"/>
    <w:rsid w:val="003638EE"/>
    <w:rsid w:val="003638F0"/>
    <w:rsid w:val="00363B14"/>
    <w:rsid w:val="00363B36"/>
    <w:rsid w:val="00363C76"/>
    <w:rsid w:val="00363EB1"/>
    <w:rsid w:val="00363F91"/>
    <w:rsid w:val="003640B9"/>
    <w:rsid w:val="00364124"/>
    <w:rsid w:val="00364150"/>
    <w:rsid w:val="00364364"/>
    <w:rsid w:val="0036439B"/>
    <w:rsid w:val="00364480"/>
    <w:rsid w:val="003644F3"/>
    <w:rsid w:val="00364567"/>
    <w:rsid w:val="003645D7"/>
    <w:rsid w:val="0036486D"/>
    <w:rsid w:val="00364903"/>
    <w:rsid w:val="00364951"/>
    <w:rsid w:val="003649AD"/>
    <w:rsid w:val="00364A8E"/>
    <w:rsid w:val="00364C1C"/>
    <w:rsid w:val="00364E74"/>
    <w:rsid w:val="00364ED8"/>
    <w:rsid w:val="00364F7F"/>
    <w:rsid w:val="00364F91"/>
    <w:rsid w:val="00364FD1"/>
    <w:rsid w:val="00365052"/>
    <w:rsid w:val="003653E4"/>
    <w:rsid w:val="00365443"/>
    <w:rsid w:val="003654C9"/>
    <w:rsid w:val="003655C9"/>
    <w:rsid w:val="00365615"/>
    <w:rsid w:val="0036571B"/>
    <w:rsid w:val="0036571F"/>
    <w:rsid w:val="00365845"/>
    <w:rsid w:val="00365912"/>
    <w:rsid w:val="00365965"/>
    <w:rsid w:val="00365978"/>
    <w:rsid w:val="00365B02"/>
    <w:rsid w:val="00365E0F"/>
    <w:rsid w:val="003660FD"/>
    <w:rsid w:val="0036631A"/>
    <w:rsid w:val="00366425"/>
    <w:rsid w:val="00366459"/>
    <w:rsid w:val="00366504"/>
    <w:rsid w:val="00366581"/>
    <w:rsid w:val="0036679A"/>
    <w:rsid w:val="0036684D"/>
    <w:rsid w:val="0036698C"/>
    <w:rsid w:val="00366AFD"/>
    <w:rsid w:val="00366C2A"/>
    <w:rsid w:val="00366C60"/>
    <w:rsid w:val="00366DC7"/>
    <w:rsid w:val="00366EDE"/>
    <w:rsid w:val="00366F96"/>
    <w:rsid w:val="00366FAB"/>
    <w:rsid w:val="003670E6"/>
    <w:rsid w:val="003671D8"/>
    <w:rsid w:val="00367204"/>
    <w:rsid w:val="00367207"/>
    <w:rsid w:val="003672B4"/>
    <w:rsid w:val="0036738C"/>
    <w:rsid w:val="00367598"/>
    <w:rsid w:val="003675BE"/>
    <w:rsid w:val="00367784"/>
    <w:rsid w:val="003677A3"/>
    <w:rsid w:val="003678F9"/>
    <w:rsid w:val="00367AAB"/>
    <w:rsid w:val="00367B3A"/>
    <w:rsid w:val="00367B85"/>
    <w:rsid w:val="00367BB8"/>
    <w:rsid w:val="00367C37"/>
    <w:rsid w:val="00367D55"/>
    <w:rsid w:val="00367E27"/>
    <w:rsid w:val="00370177"/>
    <w:rsid w:val="003701DD"/>
    <w:rsid w:val="00370250"/>
    <w:rsid w:val="00370375"/>
    <w:rsid w:val="003703C3"/>
    <w:rsid w:val="00370404"/>
    <w:rsid w:val="0037059D"/>
    <w:rsid w:val="00370684"/>
    <w:rsid w:val="0037093D"/>
    <w:rsid w:val="00370B86"/>
    <w:rsid w:val="00370C48"/>
    <w:rsid w:val="00370E88"/>
    <w:rsid w:val="00370EB5"/>
    <w:rsid w:val="00370F73"/>
    <w:rsid w:val="00370F7B"/>
    <w:rsid w:val="003710C5"/>
    <w:rsid w:val="003711C2"/>
    <w:rsid w:val="00371409"/>
    <w:rsid w:val="003714E2"/>
    <w:rsid w:val="00371539"/>
    <w:rsid w:val="00371663"/>
    <w:rsid w:val="0037167C"/>
    <w:rsid w:val="0037171D"/>
    <w:rsid w:val="00371893"/>
    <w:rsid w:val="00371934"/>
    <w:rsid w:val="00371A41"/>
    <w:rsid w:val="00371AB2"/>
    <w:rsid w:val="00371BE0"/>
    <w:rsid w:val="00371C43"/>
    <w:rsid w:val="00371D85"/>
    <w:rsid w:val="00371EF3"/>
    <w:rsid w:val="00371F22"/>
    <w:rsid w:val="00371F25"/>
    <w:rsid w:val="00371F73"/>
    <w:rsid w:val="00371FA9"/>
    <w:rsid w:val="00372021"/>
    <w:rsid w:val="003720B4"/>
    <w:rsid w:val="003720B5"/>
    <w:rsid w:val="0037236F"/>
    <w:rsid w:val="0037251D"/>
    <w:rsid w:val="003726AF"/>
    <w:rsid w:val="003729AA"/>
    <w:rsid w:val="00372B3C"/>
    <w:rsid w:val="00372D9D"/>
    <w:rsid w:val="00372FDF"/>
    <w:rsid w:val="0037307D"/>
    <w:rsid w:val="003730A2"/>
    <w:rsid w:val="00373131"/>
    <w:rsid w:val="00373193"/>
    <w:rsid w:val="003731D1"/>
    <w:rsid w:val="003735B9"/>
    <w:rsid w:val="0037375A"/>
    <w:rsid w:val="0037377E"/>
    <w:rsid w:val="003737A6"/>
    <w:rsid w:val="003737AE"/>
    <w:rsid w:val="00373954"/>
    <w:rsid w:val="00373977"/>
    <w:rsid w:val="00373981"/>
    <w:rsid w:val="00373A1F"/>
    <w:rsid w:val="00373A91"/>
    <w:rsid w:val="00373AEF"/>
    <w:rsid w:val="00373B9E"/>
    <w:rsid w:val="00373D69"/>
    <w:rsid w:val="00374608"/>
    <w:rsid w:val="0037468C"/>
    <w:rsid w:val="003747F8"/>
    <w:rsid w:val="00374978"/>
    <w:rsid w:val="00374A94"/>
    <w:rsid w:val="00374C69"/>
    <w:rsid w:val="00374C86"/>
    <w:rsid w:val="00374FCA"/>
    <w:rsid w:val="003750D4"/>
    <w:rsid w:val="00375193"/>
    <w:rsid w:val="003751E8"/>
    <w:rsid w:val="00375211"/>
    <w:rsid w:val="00375341"/>
    <w:rsid w:val="00375351"/>
    <w:rsid w:val="003753EF"/>
    <w:rsid w:val="00375672"/>
    <w:rsid w:val="00375887"/>
    <w:rsid w:val="00375B1A"/>
    <w:rsid w:val="00375B9B"/>
    <w:rsid w:val="00375BFF"/>
    <w:rsid w:val="00375CC8"/>
    <w:rsid w:val="00375D95"/>
    <w:rsid w:val="00375F5C"/>
    <w:rsid w:val="0037609D"/>
    <w:rsid w:val="003760A6"/>
    <w:rsid w:val="00376201"/>
    <w:rsid w:val="00376302"/>
    <w:rsid w:val="00376326"/>
    <w:rsid w:val="003763EC"/>
    <w:rsid w:val="00376425"/>
    <w:rsid w:val="00376675"/>
    <w:rsid w:val="003766A4"/>
    <w:rsid w:val="003766B6"/>
    <w:rsid w:val="00376706"/>
    <w:rsid w:val="00376734"/>
    <w:rsid w:val="00376742"/>
    <w:rsid w:val="003767D9"/>
    <w:rsid w:val="00376A29"/>
    <w:rsid w:val="00376AA3"/>
    <w:rsid w:val="00376CDB"/>
    <w:rsid w:val="00376E52"/>
    <w:rsid w:val="00376E78"/>
    <w:rsid w:val="00376F96"/>
    <w:rsid w:val="0037714E"/>
    <w:rsid w:val="00377281"/>
    <w:rsid w:val="003772ED"/>
    <w:rsid w:val="0037735E"/>
    <w:rsid w:val="00377484"/>
    <w:rsid w:val="00377653"/>
    <w:rsid w:val="003779A4"/>
    <w:rsid w:val="00377B89"/>
    <w:rsid w:val="00377C1E"/>
    <w:rsid w:val="00377C95"/>
    <w:rsid w:val="00377D48"/>
    <w:rsid w:val="00377DAA"/>
    <w:rsid w:val="00377E50"/>
    <w:rsid w:val="00377F08"/>
    <w:rsid w:val="003800B6"/>
    <w:rsid w:val="003800BA"/>
    <w:rsid w:val="003800CA"/>
    <w:rsid w:val="003800FA"/>
    <w:rsid w:val="00380147"/>
    <w:rsid w:val="003801B0"/>
    <w:rsid w:val="0038030A"/>
    <w:rsid w:val="00380338"/>
    <w:rsid w:val="003804FE"/>
    <w:rsid w:val="00380500"/>
    <w:rsid w:val="00380574"/>
    <w:rsid w:val="0038069E"/>
    <w:rsid w:val="0038073C"/>
    <w:rsid w:val="00380798"/>
    <w:rsid w:val="003807FC"/>
    <w:rsid w:val="00380850"/>
    <w:rsid w:val="0038097B"/>
    <w:rsid w:val="00380A64"/>
    <w:rsid w:val="00380B1E"/>
    <w:rsid w:val="00380BC2"/>
    <w:rsid w:val="00380C85"/>
    <w:rsid w:val="00380D68"/>
    <w:rsid w:val="00380F90"/>
    <w:rsid w:val="00380FF2"/>
    <w:rsid w:val="0038102D"/>
    <w:rsid w:val="00381142"/>
    <w:rsid w:val="00381395"/>
    <w:rsid w:val="003814FC"/>
    <w:rsid w:val="00381725"/>
    <w:rsid w:val="00381746"/>
    <w:rsid w:val="00381759"/>
    <w:rsid w:val="00381768"/>
    <w:rsid w:val="00381781"/>
    <w:rsid w:val="0038183B"/>
    <w:rsid w:val="0038186D"/>
    <w:rsid w:val="00381886"/>
    <w:rsid w:val="003818D9"/>
    <w:rsid w:val="00381909"/>
    <w:rsid w:val="00381B97"/>
    <w:rsid w:val="00381EC0"/>
    <w:rsid w:val="00382098"/>
    <w:rsid w:val="003820E4"/>
    <w:rsid w:val="00382137"/>
    <w:rsid w:val="003821BA"/>
    <w:rsid w:val="003824F3"/>
    <w:rsid w:val="003824FD"/>
    <w:rsid w:val="00382560"/>
    <w:rsid w:val="003825C8"/>
    <w:rsid w:val="00382645"/>
    <w:rsid w:val="003826DC"/>
    <w:rsid w:val="0038298C"/>
    <w:rsid w:val="003829D2"/>
    <w:rsid w:val="00382A23"/>
    <w:rsid w:val="00382B25"/>
    <w:rsid w:val="00382BBF"/>
    <w:rsid w:val="00382D6A"/>
    <w:rsid w:val="00382D8D"/>
    <w:rsid w:val="00382DD1"/>
    <w:rsid w:val="00383061"/>
    <w:rsid w:val="00383092"/>
    <w:rsid w:val="003830C8"/>
    <w:rsid w:val="003832D6"/>
    <w:rsid w:val="00383428"/>
    <w:rsid w:val="00383435"/>
    <w:rsid w:val="0038347A"/>
    <w:rsid w:val="003835B4"/>
    <w:rsid w:val="0038360B"/>
    <w:rsid w:val="003836E1"/>
    <w:rsid w:val="0038372A"/>
    <w:rsid w:val="00383803"/>
    <w:rsid w:val="00383879"/>
    <w:rsid w:val="0038393E"/>
    <w:rsid w:val="00383989"/>
    <w:rsid w:val="0038398D"/>
    <w:rsid w:val="00383A47"/>
    <w:rsid w:val="00383ACF"/>
    <w:rsid w:val="00383D2A"/>
    <w:rsid w:val="00383EAC"/>
    <w:rsid w:val="00384004"/>
    <w:rsid w:val="00384057"/>
    <w:rsid w:val="00384113"/>
    <w:rsid w:val="003841C4"/>
    <w:rsid w:val="003841EE"/>
    <w:rsid w:val="0038426A"/>
    <w:rsid w:val="0038429F"/>
    <w:rsid w:val="00384320"/>
    <w:rsid w:val="003843ED"/>
    <w:rsid w:val="0038448B"/>
    <w:rsid w:val="003845CD"/>
    <w:rsid w:val="00384631"/>
    <w:rsid w:val="0038463C"/>
    <w:rsid w:val="00384708"/>
    <w:rsid w:val="00384750"/>
    <w:rsid w:val="003847E8"/>
    <w:rsid w:val="00384813"/>
    <w:rsid w:val="00384925"/>
    <w:rsid w:val="00384949"/>
    <w:rsid w:val="00384AB2"/>
    <w:rsid w:val="00384B94"/>
    <w:rsid w:val="00384BBB"/>
    <w:rsid w:val="00384CBE"/>
    <w:rsid w:val="00384D2A"/>
    <w:rsid w:val="00384D58"/>
    <w:rsid w:val="00384D80"/>
    <w:rsid w:val="00385027"/>
    <w:rsid w:val="00385066"/>
    <w:rsid w:val="003850CA"/>
    <w:rsid w:val="0038532E"/>
    <w:rsid w:val="0038545B"/>
    <w:rsid w:val="0038554D"/>
    <w:rsid w:val="003855C6"/>
    <w:rsid w:val="003857DB"/>
    <w:rsid w:val="00385954"/>
    <w:rsid w:val="003859D0"/>
    <w:rsid w:val="00385A47"/>
    <w:rsid w:val="00385A7C"/>
    <w:rsid w:val="00385AD9"/>
    <w:rsid w:val="00385BE6"/>
    <w:rsid w:val="00385CDA"/>
    <w:rsid w:val="00385D17"/>
    <w:rsid w:val="00385DF6"/>
    <w:rsid w:val="00385E66"/>
    <w:rsid w:val="00386041"/>
    <w:rsid w:val="00386113"/>
    <w:rsid w:val="003861A2"/>
    <w:rsid w:val="003864A1"/>
    <w:rsid w:val="0038650D"/>
    <w:rsid w:val="00386678"/>
    <w:rsid w:val="003866B1"/>
    <w:rsid w:val="0038675E"/>
    <w:rsid w:val="00386770"/>
    <w:rsid w:val="003867D2"/>
    <w:rsid w:val="00386A32"/>
    <w:rsid w:val="00386A61"/>
    <w:rsid w:val="00386BA8"/>
    <w:rsid w:val="00386D6E"/>
    <w:rsid w:val="00386F2C"/>
    <w:rsid w:val="0038707E"/>
    <w:rsid w:val="003870AD"/>
    <w:rsid w:val="003870F9"/>
    <w:rsid w:val="0038713C"/>
    <w:rsid w:val="00387254"/>
    <w:rsid w:val="00387283"/>
    <w:rsid w:val="003873E0"/>
    <w:rsid w:val="003875F4"/>
    <w:rsid w:val="0038778E"/>
    <w:rsid w:val="003877B1"/>
    <w:rsid w:val="003877EF"/>
    <w:rsid w:val="003877F4"/>
    <w:rsid w:val="003878BB"/>
    <w:rsid w:val="003879F5"/>
    <w:rsid w:val="00387A15"/>
    <w:rsid w:val="00387BFE"/>
    <w:rsid w:val="00387C7A"/>
    <w:rsid w:val="00387DAA"/>
    <w:rsid w:val="00387DBE"/>
    <w:rsid w:val="00387DD6"/>
    <w:rsid w:val="00387EC5"/>
    <w:rsid w:val="00387F24"/>
    <w:rsid w:val="0039007C"/>
    <w:rsid w:val="003900F6"/>
    <w:rsid w:val="003902CE"/>
    <w:rsid w:val="00390333"/>
    <w:rsid w:val="003904BE"/>
    <w:rsid w:val="0039067E"/>
    <w:rsid w:val="0039078F"/>
    <w:rsid w:val="003907BA"/>
    <w:rsid w:val="003908E3"/>
    <w:rsid w:val="00390977"/>
    <w:rsid w:val="00390994"/>
    <w:rsid w:val="00390A25"/>
    <w:rsid w:val="00390A49"/>
    <w:rsid w:val="00390BBE"/>
    <w:rsid w:val="00390CD6"/>
    <w:rsid w:val="00390CED"/>
    <w:rsid w:val="00390EAB"/>
    <w:rsid w:val="00390F48"/>
    <w:rsid w:val="00391043"/>
    <w:rsid w:val="003910BB"/>
    <w:rsid w:val="00391145"/>
    <w:rsid w:val="00391351"/>
    <w:rsid w:val="00391444"/>
    <w:rsid w:val="0039147F"/>
    <w:rsid w:val="00391580"/>
    <w:rsid w:val="00391741"/>
    <w:rsid w:val="00391787"/>
    <w:rsid w:val="00391888"/>
    <w:rsid w:val="00391A62"/>
    <w:rsid w:val="00391AF2"/>
    <w:rsid w:val="00391B59"/>
    <w:rsid w:val="00391D03"/>
    <w:rsid w:val="00391D3B"/>
    <w:rsid w:val="00391D76"/>
    <w:rsid w:val="00391FA3"/>
    <w:rsid w:val="00392013"/>
    <w:rsid w:val="00392318"/>
    <w:rsid w:val="00392475"/>
    <w:rsid w:val="00392606"/>
    <w:rsid w:val="00392723"/>
    <w:rsid w:val="0039275B"/>
    <w:rsid w:val="00392797"/>
    <w:rsid w:val="003928F1"/>
    <w:rsid w:val="00392935"/>
    <w:rsid w:val="00392963"/>
    <w:rsid w:val="00392B1C"/>
    <w:rsid w:val="00392C5C"/>
    <w:rsid w:val="003931BC"/>
    <w:rsid w:val="0039323E"/>
    <w:rsid w:val="003932A3"/>
    <w:rsid w:val="00393320"/>
    <w:rsid w:val="003933A2"/>
    <w:rsid w:val="003934A9"/>
    <w:rsid w:val="003935C7"/>
    <w:rsid w:val="00393655"/>
    <w:rsid w:val="0039379F"/>
    <w:rsid w:val="003937F8"/>
    <w:rsid w:val="0039392E"/>
    <w:rsid w:val="003939D1"/>
    <w:rsid w:val="00393ABA"/>
    <w:rsid w:val="00393D06"/>
    <w:rsid w:val="00393E16"/>
    <w:rsid w:val="00394001"/>
    <w:rsid w:val="00394166"/>
    <w:rsid w:val="0039427A"/>
    <w:rsid w:val="003942A4"/>
    <w:rsid w:val="00394339"/>
    <w:rsid w:val="00394450"/>
    <w:rsid w:val="003944FC"/>
    <w:rsid w:val="0039459B"/>
    <w:rsid w:val="00394612"/>
    <w:rsid w:val="0039462D"/>
    <w:rsid w:val="00394755"/>
    <w:rsid w:val="003947E2"/>
    <w:rsid w:val="00394959"/>
    <w:rsid w:val="00394B57"/>
    <w:rsid w:val="00394FD1"/>
    <w:rsid w:val="003950E8"/>
    <w:rsid w:val="0039526F"/>
    <w:rsid w:val="003952A4"/>
    <w:rsid w:val="003952C7"/>
    <w:rsid w:val="003954B3"/>
    <w:rsid w:val="00395558"/>
    <w:rsid w:val="00395737"/>
    <w:rsid w:val="00395A78"/>
    <w:rsid w:val="00395B49"/>
    <w:rsid w:val="00395CD7"/>
    <w:rsid w:val="00395D96"/>
    <w:rsid w:val="00395EC2"/>
    <w:rsid w:val="00395F49"/>
    <w:rsid w:val="00395FD1"/>
    <w:rsid w:val="003962DA"/>
    <w:rsid w:val="003963AD"/>
    <w:rsid w:val="003965C9"/>
    <w:rsid w:val="003965D2"/>
    <w:rsid w:val="0039667E"/>
    <w:rsid w:val="00396871"/>
    <w:rsid w:val="0039693D"/>
    <w:rsid w:val="003969CC"/>
    <w:rsid w:val="00396B4C"/>
    <w:rsid w:val="00396BAA"/>
    <w:rsid w:val="00396E17"/>
    <w:rsid w:val="00396E98"/>
    <w:rsid w:val="00396F52"/>
    <w:rsid w:val="00396F79"/>
    <w:rsid w:val="00397044"/>
    <w:rsid w:val="003970CB"/>
    <w:rsid w:val="0039714A"/>
    <w:rsid w:val="00397172"/>
    <w:rsid w:val="003974D1"/>
    <w:rsid w:val="003974DF"/>
    <w:rsid w:val="003975A8"/>
    <w:rsid w:val="003975D9"/>
    <w:rsid w:val="0039760F"/>
    <w:rsid w:val="00397627"/>
    <w:rsid w:val="003976D5"/>
    <w:rsid w:val="0039782F"/>
    <w:rsid w:val="003978F2"/>
    <w:rsid w:val="00397A38"/>
    <w:rsid w:val="00397B5C"/>
    <w:rsid w:val="00397B97"/>
    <w:rsid w:val="00397D45"/>
    <w:rsid w:val="00397EB8"/>
    <w:rsid w:val="00397F91"/>
    <w:rsid w:val="00397F9E"/>
    <w:rsid w:val="003A00B2"/>
    <w:rsid w:val="003A01E1"/>
    <w:rsid w:val="003A01EE"/>
    <w:rsid w:val="003A02B8"/>
    <w:rsid w:val="003A039A"/>
    <w:rsid w:val="003A03AC"/>
    <w:rsid w:val="003A053A"/>
    <w:rsid w:val="003A05D9"/>
    <w:rsid w:val="003A06B1"/>
    <w:rsid w:val="003A0710"/>
    <w:rsid w:val="003A093D"/>
    <w:rsid w:val="003A0F94"/>
    <w:rsid w:val="003A0FA2"/>
    <w:rsid w:val="003A0FC6"/>
    <w:rsid w:val="003A1345"/>
    <w:rsid w:val="003A1382"/>
    <w:rsid w:val="003A153D"/>
    <w:rsid w:val="003A15D2"/>
    <w:rsid w:val="003A1631"/>
    <w:rsid w:val="003A1707"/>
    <w:rsid w:val="003A1826"/>
    <w:rsid w:val="003A197A"/>
    <w:rsid w:val="003A1C30"/>
    <w:rsid w:val="003A1C5B"/>
    <w:rsid w:val="003A1D4A"/>
    <w:rsid w:val="003A1D58"/>
    <w:rsid w:val="003A1ECD"/>
    <w:rsid w:val="003A1EDB"/>
    <w:rsid w:val="003A227D"/>
    <w:rsid w:val="003A2445"/>
    <w:rsid w:val="003A2491"/>
    <w:rsid w:val="003A24E7"/>
    <w:rsid w:val="003A26C2"/>
    <w:rsid w:val="003A278D"/>
    <w:rsid w:val="003A27F3"/>
    <w:rsid w:val="003A2B83"/>
    <w:rsid w:val="003A2CFE"/>
    <w:rsid w:val="003A2DAA"/>
    <w:rsid w:val="003A2E60"/>
    <w:rsid w:val="003A2FC6"/>
    <w:rsid w:val="003A3166"/>
    <w:rsid w:val="003A3199"/>
    <w:rsid w:val="003A34DE"/>
    <w:rsid w:val="003A34F8"/>
    <w:rsid w:val="003A358F"/>
    <w:rsid w:val="003A35BE"/>
    <w:rsid w:val="003A37D3"/>
    <w:rsid w:val="003A37D7"/>
    <w:rsid w:val="003A38B5"/>
    <w:rsid w:val="003A392A"/>
    <w:rsid w:val="003A395D"/>
    <w:rsid w:val="003A3B00"/>
    <w:rsid w:val="003A3C08"/>
    <w:rsid w:val="003A3C79"/>
    <w:rsid w:val="003A3F59"/>
    <w:rsid w:val="003A40A1"/>
    <w:rsid w:val="003A40ED"/>
    <w:rsid w:val="003A41D0"/>
    <w:rsid w:val="003A41F8"/>
    <w:rsid w:val="003A4200"/>
    <w:rsid w:val="003A4246"/>
    <w:rsid w:val="003A42A5"/>
    <w:rsid w:val="003A442E"/>
    <w:rsid w:val="003A44F8"/>
    <w:rsid w:val="003A4590"/>
    <w:rsid w:val="003A4597"/>
    <w:rsid w:val="003A4890"/>
    <w:rsid w:val="003A4D91"/>
    <w:rsid w:val="003A4F7B"/>
    <w:rsid w:val="003A4FF1"/>
    <w:rsid w:val="003A524F"/>
    <w:rsid w:val="003A52C4"/>
    <w:rsid w:val="003A545C"/>
    <w:rsid w:val="003A5624"/>
    <w:rsid w:val="003A56BF"/>
    <w:rsid w:val="003A5753"/>
    <w:rsid w:val="003A5925"/>
    <w:rsid w:val="003A59DB"/>
    <w:rsid w:val="003A5A01"/>
    <w:rsid w:val="003A5A5B"/>
    <w:rsid w:val="003A5B98"/>
    <w:rsid w:val="003A5BB8"/>
    <w:rsid w:val="003A5BEA"/>
    <w:rsid w:val="003A5C06"/>
    <w:rsid w:val="003A5CE2"/>
    <w:rsid w:val="003A5E50"/>
    <w:rsid w:val="003A5E85"/>
    <w:rsid w:val="003A5FAB"/>
    <w:rsid w:val="003A5FD4"/>
    <w:rsid w:val="003A6057"/>
    <w:rsid w:val="003A6251"/>
    <w:rsid w:val="003A626A"/>
    <w:rsid w:val="003A62BE"/>
    <w:rsid w:val="003A6418"/>
    <w:rsid w:val="003A6583"/>
    <w:rsid w:val="003A688E"/>
    <w:rsid w:val="003A68FB"/>
    <w:rsid w:val="003A6A0A"/>
    <w:rsid w:val="003A6D06"/>
    <w:rsid w:val="003A6FB5"/>
    <w:rsid w:val="003A6FFE"/>
    <w:rsid w:val="003A7034"/>
    <w:rsid w:val="003A72EF"/>
    <w:rsid w:val="003A74EF"/>
    <w:rsid w:val="003A74F3"/>
    <w:rsid w:val="003A7625"/>
    <w:rsid w:val="003A7876"/>
    <w:rsid w:val="003A78E1"/>
    <w:rsid w:val="003A7952"/>
    <w:rsid w:val="003A7959"/>
    <w:rsid w:val="003A7B7C"/>
    <w:rsid w:val="003A7C7A"/>
    <w:rsid w:val="003A7DEA"/>
    <w:rsid w:val="003A7EA2"/>
    <w:rsid w:val="003A7FC5"/>
    <w:rsid w:val="003B01F2"/>
    <w:rsid w:val="003B0215"/>
    <w:rsid w:val="003B0381"/>
    <w:rsid w:val="003B03C8"/>
    <w:rsid w:val="003B043E"/>
    <w:rsid w:val="003B0464"/>
    <w:rsid w:val="003B05A1"/>
    <w:rsid w:val="003B0617"/>
    <w:rsid w:val="003B0683"/>
    <w:rsid w:val="003B06DE"/>
    <w:rsid w:val="003B07EA"/>
    <w:rsid w:val="003B097E"/>
    <w:rsid w:val="003B0CDB"/>
    <w:rsid w:val="003B0EAA"/>
    <w:rsid w:val="003B0F22"/>
    <w:rsid w:val="003B102F"/>
    <w:rsid w:val="003B1063"/>
    <w:rsid w:val="003B10A2"/>
    <w:rsid w:val="003B11A0"/>
    <w:rsid w:val="003B1471"/>
    <w:rsid w:val="003B1496"/>
    <w:rsid w:val="003B1622"/>
    <w:rsid w:val="003B171F"/>
    <w:rsid w:val="003B17CC"/>
    <w:rsid w:val="003B18D8"/>
    <w:rsid w:val="003B1BFD"/>
    <w:rsid w:val="003B1D82"/>
    <w:rsid w:val="003B1DFE"/>
    <w:rsid w:val="003B1EB9"/>
    <w:rsid w:val="003B1F57"/>
    <w:rsid w:val="003B1F60"/>
    <w:rsid w:val="003B1F7F"/>
    <w:rsid w:val="003B1FED"/>
    <w:rsid w:val="003B2059"/>
    <w:rsid w:val="003B22FF"/>
    <w:rsid w:val="003B2347"/>
    <w:rsid w:val="003B244B"/>
    <w:rsid w:val="003B2512"/>
    <w:rsid w:val="003B2698"/>
    <w:rsid w:val="003B28F2"/>
    <w:rsid w:val="003B2995"/>
    <w:rsid w:val="003B29BE"/>
    <w:rsid w:val="003B2B96"/>
    <w:rsid w:val="003B2C5C"/>
    <w:rsid w:val="003B2C72"/>
    <w:rsid w:val="003B2D51"/>
    <w:rsid w:val="003B2E98"/>
    <w:rsid w:val="003B3071"/>
    <w:rsid w:val="003B30E7"/>
    <w:rsid w:val="003B310E"/>
    <w:rsid w:val="003B31E2"/>
    <w:rsid w:val="003B3348"/>
    <w:rsid w:val="003B356B"/>
    <w:rsid w:val="003B36BE"/>
    <w:rsid w:val="003B3724"/>
    <w:rsid w:val="003B3755"/>
    <w:rsid w:val="003B37AF"/>
    <w:rsid w:val="003B3840"/>
    <w:rsid w:val="003B387F"/>
    <w:rsid w:val="003B3908"/>
    <w:rsid w:val="003B390E"/>
    <w:rsid w:val="003B3A17"/>
    <w:rsid w:val="003B3AF0"/>
    <w:rsid w:val="003B3D5A"/>
    <w:rsid w:val="003B3DAE"/>
    <w:rsid w:val="003B3DC9"/>
    <w:rsid w:val="003B3DFB"/>
    <w:rsid w:val="003B3E4C"/>
    <w:rsid w:val="003B3F1D"/>
    <w:rsid w:val="003B40E1"/>
    <w:rsid w:val="003B4238"/>
    <w:rsid w:val="003B442C"/>
    <w:rsid w:val="003B46CB"/>
    <w:rsid w:val="003B473D"/>
    <w:rsid w:val="003B475A"/>
    <w:rsid w:val="003B4A70"/>
    <w:rsid w:val="003B4C7A"/>
    <w:rsid w:val="003B4E8C"/>
    <w:rsid w:val="003B51E2"/>
    <w:rsid w:val="003B52AC"/>
    <w:rsid w:val="003B5811"/>
    <w:rsid w:val="003B5AA8"/>
    <w:rsid w:val="003B5D62"/>
    <w:rsid w:val="003B5D75"/>
    <w:rsid w:val="003B5EC9"/>
    <w:rsid w:val="003B6081"/>
    <w:rsid w:val="003B6170"/>
    <w:rsid w:val="003B62FE"/>
    <w:rsid w:val="003B6351"/>
    <w:rsid w:val="003B6572"/>
    <w:rsid w:val="003B6602"/>
    <w:rsid w:val="003B67A4"/>
    <w:rsid w:val="003B6931"/>
    <w:rsid w:val="003B6A5C"/>
    <w:rsid w:val="003B6D70"/>
    <w:rsid w:val="003B6E96"/>
    <w:rsid w:val="003B6EDC"/>
    <w:rsid w:val="003B6FEB"/>
    <w:rsid w:val="003B704F"/>
    <w:rsid w:val="003B7338"/>
    <w:rsid w:val="003B7689"/>
    <w:rsid w:val="003B7738"/>
    <w:rsid w:val="003B773A"/>
    <w:rsid w:val="003B773B"/>
    <w:rsid w:val="003B776F"/>
    <w:rsid w:val="003B7832"/>
    <w:rsid w:val="003B784A"/>
    <w:rsid w:val="003B787B"/>
    <w:rsid w:val="003B7B7E"/>
    <w:rsid w:val="003B7D48"/>
    <w:rsid w:val="003B7E68"/>
    <w:rsid w:val="003B7F3F"/>
    <w:rsid w:val="003C0039"/>
    <w:rsid w:val="003C0055"/>
    <w:rsid w:val="003C0060"/>
    <w:rsid w:val="003C00E0"/>
    <w:rsid w:val="003C01D8"/>
    <w:rsid w:val="003C037C"/>
    <w:rsid w:val="003C0401"/>
    <w:rsid w:val="003C046E"/>
    <w:rsid w:val="003C0487"/>
    <w:rsid w:val="003C0676"/>
    <w:rsid w:val="003C0A9D"/>
    <w:rsid w:val="003C0AA2"/>
    <w:rsid w:val="003C0BA8"/>
    <w:rsid w:val="003C0C39"/>
    <w:rsid w:val="003C0DF0"/>
    <w:rsid w:val="003C0E57"/>
    <w:rsid w:val="003C115E"/>
    <w:rsid w:val="003C1220"/>
    <w:rsid w:val="003C14D8"/>
    <w:rsid w:val="003C158D"/>
    <w:rsid w:val="003C16AD"/>
    <w:rsid w:val="003C1759"/>
    <w:rsid w:val="003C1841"/>
    <w:rsid w:val="003C186B"/>
    <w:rsid w:val="003C1877"/>
    <w:rsid w:val="003C19D1"/>
    <w:rsid w:val="003C1BB8"/>
    <w:rsid w:val="003C1DB3"/>
    <w:rsid w:val="003C1F59"/>
    <w:rsid w:val="003C1FC8"/>
    <w:rsid w:val="003C21D6"/>
    <w:rsid w:val="003C2243"/>
    <w:rsid w:val="003C225C"/>
    <w:rsid w:val="003C232B"/>
    <w:rsid w:val="003C2352"/>
    <w:rsid w:val="003C2366"/>
    <w:rsid w:val="003C2486"/>
    <w:rsid w:val="003C2587"/>
    <w:rsid w:val="003C2602"/>
    <w:rsid w:val="003C267B"/>
    <w:rsid w:val="003C268F"/>
    <w:rsid w:val="003C273B"/>
    <w:rsid w:val="003C274B"/>
    <w:rsid w:val="003C27EB"/>
    <w:rsid w:val="003C28D7"/>
    <w:rsid w:val="003C2B8E"/>
    <w:rsid w:val="003C2CCC"/>
    <w:rsid w:val="003C2D00"/>
    <w:rsid w:val="003C2D4A"/>
    <w:rsid w:val="003C2DB5"/>
    <w:rsid w:val="003C2E10"/>
    <w:rsid w:val="003C2E22"/>
    <w:rsid w:val="003C2E7B"/>
    <w:rsid w:val="003C2E90"/>
    <w:rsid w:val="003C2FDC"/>
    <w:rsid w:val="003C303E"/>
    <w:rsid w:val="003C3174"/>
    <w:rsid w:val="003C3193"/>
    <w:rsid w:val="003C32D3"/>
    <w:rsid w:val="003C33C3"/>
    <w:rsid w:val="003C362B"/>
    <w:rsid w:val="003C37DA"/>
    <w:rsid w:val="003C3E70"/>
    <w:rsid w:val="003C3FC3"/>
    <w:rsid w:val="003C40A6"/>
    <w:rsid w:val="003C439B"/>
    <w:rsid w:val="003C43F0"/>
    <w:rsid w:val="003C44C4"/>
    <w:rsid w:val="003C4568"/>
    <w:rsid w:val="003C45A3"/>
    <w:rsid w:val="003C4619"/>
    <w:rsid w:val="003C4774"/>
    <w:rsid w:val="003C4A74"/>
    <w:rsid w:val="003C4C37"/>
    <w:rsid w:val="003C4C4C"/>
    <w:rsid w:val="003C4CB4"/>
    <w:rsid w:val="003C4CD3"/>
    <w:rsid w:val="003C4D3C"/>
    <w:rsid w:val="003C5036"/>
    <w:rsid w:val="003C50B0"/>
    <w:rsid w:val="003C517E"/>
    <w:rsid w:val="003C5192"/>
    <w:rsid w:val="003C530C"/>
    <w:rsid w:val="003C5327"/>
    <w:rsid w:val="003C53DC"/>
    <w:rsid w:val="003C5415"/>
    <w:rsid w:val="003C5487"/>
    <w:rsid w:val="003C548F"/>
    <w:rsid w:val="003C55D9"/>
    <w:rsid w:val="003C578A"/>
    <w:rsid w:val="003C5890"/>
    <w:rsid w:val="003C5965"/>
    <w:rsid w:val="003C5BE0"/>
    <w:rsid w:val="003C5BEE"/>
    <w:rsid w:val="003C5D41"/>
    <w:rsid w:val="003C5F79"/>
    <w:rsid w:val="003C608F"/>
    <w:rsid w:val="003C6212"/>
    <w:rsid w:val="003C627F"/>
    <w:rsid w:val="003C62C3"/>
    <w:rsid w:val="003C63A3"/>
    <w:rsid w:val="003C63D4"/>
    <w:rsid w:val="003C63DE"/>
    <w:rsid w:val="003C64ED"/>
    <w:rsid w:val="003C66BC"/>
    <w:rsid w:val="003C6910"/>
    <w:rsid w:val="003C6915"/>
    <w:rsid w:val="003C69DD"/>
    <w:rsid w:val="003C6A15"/>
    <w:rsid w:val="003C6C65"/>
    <w:rsid w:val="003C6CF5"/>
    <w:rsid w:val="003C6F73"/>
    <w:rsid w:val="003C71E2"/>
    <w:rsid w:val="003C71FC"/>
    <w:rsid w:val="003C742F"/>
    <w:rsid w:val="003C74D7"/>
    <w:rsid w:val="003C7522"/>
    <w:rsid w:val="003C763A"/>
    <w:rsid w:val="003C763B"/>
    <w:rsid w:val="003C768A"/>
    <w:rsid w:val="003C7982"/>
    <w:rsid w:val="003C799A"/>
    <w:rsid w:val="003C7AF2"/>
    <w:rsid w:val="003C7B4C"/>
    <w:rsid w:val="003C7B63"/>
    <w:rsid w:val="003C7B93"/>
    <w:rsid w:val="003C7C62"/>
    <w:rsid w:val="003C7D9C"/>
    <w:rsid w:val="003C7EAB"/>
    <w:rsid w:val="003D012C"/>
    <w:rsid w:val="003D0342"/>
    <w:rsid w:val="003D044E"/>
    <w:rsid w:val="003D0473"/>
    <w:rsid w:val="003D06B3"/>
    <w:rsid w:val="003D0744"/>
    <w:rsid w:val="003D0C1F"/>
    <w:rsid w:val="003D0DB0"/>
    <w:rsid w:val="003D0E6B"/>
    <w:rsid w:val="003D111C"/>
    <w:rsid w:val="003D114A"/>
    <w:rsid w:val="003D1192"/>
    <w:rsid w:val="003D12EE"/>
    <w:rsid w:val="003D134E"/>
    <w:rsid w:val="003D1406"/>
    <w:rsid w:val="003D1691"/>
    <w:rsid w:val="003D1703"/>
    <w:rsid w:val="003D177A"/>
    <w:rsid w:val="003D191E"/>
    <w:rsid w:val="003D193D"/>
    <w:rsid w:val="003D198E"/>
    <w:rsid w:val="003D1A02"/>
    <w:rsid w:val="003D1B8B"/>
    <w:rsid w:val="003D1C8D"/>
    <w:rsid w:val="003D1CC7"/>
    <w:rsid w:val="003D1D9F"/>
    <w:rsid w:val="003D1ED2"/>
    <w:rsid w:val="003D1F89"/>
    <w:rsid w:val="003D1FA7"/>
    <w:rsid w:val="003D1FB2"/>
    <w:rsid w:val="003D20BB"/>
    <w:rsid w:val="003D20F4"/>
    <w:rsid w:val="003D2105"/>
    <w:rsid w:val="003D216A"/>
    <w:rsid w:val="003D21E6"/>
    <w:rsid w:val="003D22DE"/>
    <w:rsid w:val="003D2369"/>
    <w:rsid w:val="003D23AE"/>
    <w:rsid w:val="003D2793"/>
    <w:rsid w:val="003D296A"/>
    <w:rsid w:val="003D297C"/>
    <w:rsid w:val="003D2A22"/>
    <w:rsid w:val="003D2B87"/>
    <w:rsid w:val="003D2EE4"/>
    <w:rsid w:val="003D2F83"/>
    <w:rsid w:val="003D3080"/>
    <w:rsid w:val="003D30AB"/>
    <w:rsid w:val="003D3212"/>
    <w:rsid w:val="003D325C"/>
    <w:rsid w:val="003D33F1"/>
    <w:rsid w:val="003D364A"/>
    <w:rsid w:val="003D3669"/>
    <w:rsid w:val="003D3776"/>
    <w:rsid w:val="003D37F0"/>
    <w:rsid w:val="003D38AB"/>
    <w:rsid w:val="003D38C3"/>
    <w:rsid w:val="003D393F"/>
    <w:rsid w:val="003D39FD"/>
    <w:rsid w:val="003D3ADD"/>
    <w:rsid w:val="003D3B66"/>
    <w:rsid w:val="003D3B91"/>
    <w:rsid w:val="003D3C01"/>
    <w:rsid w:val="003D3DF4"/>
    <w:rsid w:val="003D3E73"/>
    <w:rsid w:val="003D3E93"/>
    <w:rsid w:val="003D3F1A"/>
    <w:rsid w:val="003D3F92"/>
    <w:rsid w:val="003D4300"/>
    <w:rsid w:val="003D4384"/>
    <w:rsid w:val="003D43DE"/>
    <w:rsid w:val="003D48A9"/>
    <w:rsid w:val="003D4C29"/>
    <w:rsid w:val="003D4CA4"/>
    <w:rsid w:val="003D4D64"/>
    <w:rsid w:val="003D4D9B"/>
    <w:rsid w:val="003D53E1"/>
    <w:rsid w:val="003D541A"/>
    <w:rsid w:val="003D5597"/>
    <w:rsid w:val="003D55C3"/>
    <w:rsid w:val="003D56F7"/>
    <w:rsid w:val="003D5713"/>
    <w:rsid w:val="003D57B5"/>
    <w:rsid w:val="003D5927"/>
    <w:rsid w:val="003D5B7F"/>
    <w:rsid w:val="003D5BB9"/>
    <w:rsid w:val="003D5C2E"/>
    <w:rsid w:val="003D5C32"/>
    <w:rsid w:val="003D5D2D"/>
    <w:rsid w:val="003D5D90"/>
    <w:rsid w:val="003D5F0D"/>
    <w:rsid w:val="003D5F5A"/>
    <w:rsid w:val="003D5FAD"/>
    <w:rsid w:val="003D601B"/>
    <w:rsid w:val="003D60DE"/>
    <w:rsid w:val="003D60F3"/>
    <w:rsid w:val="003D6224"/>
    <w:rsid w:val="003D62BF"/>
    <w:rsid w:val="003D6504"/>
    <w:rsid w:val="003D6506"/>
    <w:rsid w:val="003D65F4"/>
    <w:rsid w:val="003D6697"/>
    <w:rsid w:val="003D6709"/>
    <w:rsid w:val="003D6784"/>
    <w:rsid w:val="003D691B"/>
    <w:rsid w:val="003D6A17"/>
    <w:rsid w:val="003D6A37"/>
    <w:rsid w:val="003D6B2E"/>
    <w:rsid w:val="003D6D5B"/>
    <w:rsid w:val="003D6DEB"/>
    <w:rsid w:val="003D6E19"/>
    <w:rsid w:val="003D6E67"/>
    <w:rsid w:val="003D7014"/>
    <w:rsid w:val="003D709A"/>
    <w:rsid w:val="003D73D9"/>
    <w:rsid w:val="003D73F9"/>
    <w:rsid w:val="003D7424"/>
    <w:rsid w:val="003D7453"/>
    <w:rsid w:val="003D745D"/>
    <w:rsid w:val="003D75E7"/>
    <w:rsid w:val="003D766A"/>
    <w:rsid w:val="003D7692"/>
    <w:rsid w:val="003D7872"/>
    <w:rsid w:val="003D78C3"/>
    <w:rsid w:val="003D78F7"/>
    <w:rsid w:val="003D7958"/>
    <w:rsid w:val="003D799C"/>
    <w:rsid w:val="003D7B21"/>
    <w:rsid w:val="003D7B7F"/>
    <w:rsid w:val="003D7D4A"/>
    <w:rsid w:val="003D7D7D"/>
    <w:rsid w:val="003D7D8F"/>
    <w:rsid w:val="003D7EDE"/>
    <w:rsid w:val="003E0042"/>
    <w:rsid w:val="003E0415"/>
    <w:rsid w:val="003E0465"/>
    <w:rsid w:val="003E04C6"/>
    <w:rsid w:val="003E050E"/>
    <w:rsid w:val="003E06EF"/>
    <w:rsid w:val="003E078D"/>
    <w:rsid w:val="003E0799"/>
    <w:rsid w:val="003E082C"/>
    <w:rsid w:val="003E0870"/>
    <w:rsid w:val="003E092D"/>
    <w:rsid w:val="003E0B8C"/>
    <w:rsid w:val="003E0BA2"/>
    <w:rsid w:val="003E0D20"/>
    <w:rsid w:val="003E0DED"/>
    <w:rsid w:val="003E0EC0"/>
    <w:rsid w:val="003E0EC3"/>
    <w:rsid w:val="003E123B"/>
    <w:rsid w:val="003E1270"/>
    <w:rsid w:val="003E12CA"/>
    <w:rsid w:val="003E1424"/>
    <w:rsid w:val="003E1657"/>
    <w:rsid w:val="003E16A2"/>
    <w:rsid w:val="003E1842"/>
    <w:rsid w:val="003E18FF"/>
    <w:rsid w:val="003E1949"/>
    <w:rsid w:val="003E19E3"/>
    <w:rsid w:val="003E1A75"/>
    <w:rsid w:val="003E1B1D"/>
    <w:rsid w:val="003E1C6A"/>
    <w:rsid w:val="003E1D0B"/>
    <w:rsid w:val="003E1D18"/>
    <w:rsid w:val="003E1EA4"/>
    <w:rsid w:val="003E1ECC"/>
    <w:rsid w:val="003E1EEB"/>
    <w:rsid w:val="003E1F0C"/>
    <w:rsid w:val="003E1F49"/>
    <w:rsid w:val="003E1FA6"/>
    <w:rsid w:val="003E20B5"/>
    <w:rsid w:val="003E21B6"/>
    <w:rsid w:val="003E2302"/>
    <w:rsid w:val="003E2371"/>
    <w:rsid w:val="003E2473"/>
    <w:rsid w:val="003E247B"/>
    <w:rsid w:val="003E25BE"/>
    <w:rsid w:val="003E2600"/>
    <w:rsid w:val="003E2695"/>
    <w:rsid w:val="003E27EB"/>
    <w:rsid w:val="003E2A7C"/>
    <w:rsid w:val="003E2B62"/>
    <w:rsid w:val="003E2BFE"/>
    <w:rsid w:val="003E2D49"/>
    <w:rsid w:val="003E2E03"/>
    <w:rsid w:val="003E2E83"/>
    <w:rsid w:val="003E30B2"/>
    <w:rsid w:val="003E30FB"/>
    <w:rsid w:val="003E316C"/>
    <w:rsid w:val="003E321D"/>
    <w:rsid w:val="003E3501"/>
    <w:rsid w:val="003E366A"/>
    <w:rsid w:val="003E37A2"/>
    <w:rsid w:val="003E37D7"/>
    <w:rsid w:val="003E392C"/>
    <w:rsid w:val="003E3966"/>
    <w:rsid w:val="003E3AAF"/>
    <w:rsid w:val="003E3B8C"/>
    <w:rsid w:val="003E3C6B"/>
    <w:rsid w:val="003E3D0B"/>
    <w:rsid w:val="003E3D18"/>
    <w:rsid w:val="003E3DC6"/>
    <w:rsid w:val="003E3F7D"/>
    <w:rsid w:val="003E3F7F"/>
    <w:rsid w:val="003E3FD5"/>
    <w:rsid w:val="003E4090"/>
    <w:rsid w:val="003E41EA"/>
    <w:rsid w:val="003E42B6"/>
    <w:rsid w:val="003E433A"/>
    <w:rsid w:val="003E436E"/>
    <w:rsid w:val="003E4565"/>
    <w:rsid w:val="003E483E"/>
    <w:rsid w:val="003E495B"/>
    <w:rsid w:val="003E49A4"/>
    <w:rsid w:val="003E4B5F"/>
    <w:rsid w:val="003E4C42"/>
    <w:rsid w:val="003E4C88"/>
    <w:rsid w:val="003E4CA8"/>
    <w:rsid w:val="003E4DC8"/>
    <w:rsid w:val="003E4F67"/>
    <w:rsid w:val="003E505E"/>
    <w:rsid w:val="003E5125"/>
    <w:rsid w:val="003E53E0"/>
    <w:rsid w:val="003E53F2"/>
    <w:rsid w:val="003E5448"/>
    <w:rsid w:val="003E5474"/>
    <w:rsid w:val="003E54A5"/>
    <w:rsid w:val="003E559B"/>
    <w:rsid w:val="003E55DE"/>
    <w:rsid w:val="003E5615"/>
    <w:rsid w:val="003E562B"/>
    <w:rsid w:val="003E56AD"/>
    <w:rsid w:val="003E56D4"/>
    <w:rsid w:val="003E572E"/>
    <w:rsid w:val="003E58AD"/>
    <w:rsid w:val="003E5999"/>
    <w:rsid w:val="003E5A31"/>
    <w:rsid w:val="003E5CD7"/>
    <w:rsid w:val="003E5E55"/>
    <w:rsid w:val="003E5EE3"/>
    <w:rsid w:val="003E5EFB"/>
    <w:rsid w:val="003E5F0A"/>
    <w:rsid w:val="003E5F72"/>
    <w:rsid w:val="003E61D4"/>
    <w:rsid w:val="003E6360"/>
    <w:rsid w:val="003E6396"/>
    <w:rsid w:val="003E646D"/>
    <w:rsid w:val="003E64A4"/>
    <w:rsid w:val="003E675C"/>
    <w:rsid w:val="003E67BC"/>
    <w:rsid w:val="003E68C4"/>
    <w:rsid w:val="003E6A0C"/>
    <w:rsid w:val="003E6B63"/>
    <w:rsid w:val="003E6B8D"/>
    <w:rsid w:val="003E6D0E"/>
    <w:rsid w:val="003E6E6E"/>
    <w:rsid w:val="003E6F62"/>
    <w:rsid w:val="003E7001"/>
    <w:rsid w:val="003E7069"/>
    <w:rsid w:val="003E7094"/>
    <w:rsid w:val="003E72C4"/>
    <w:rsid w:val="003E72DE"/>
    <w:rsid w:val="003E73F3"/>
    <w:rsid w:val="003E740D"/>
    <w:rsid w:val="003E7412"/>
    <w:rsid w:val="003E7568"/>
    <w:rsid w:val="003E75CA"/>
    <w:rsid w:val="003E7812"/>
    <w:rsid w:val="003E78C1"/>
    <w:rsid w:val="003E7ACB"/>
    <w:rsid w:val="003E7CC4"/>
    <w:rsid w:val="003E7CF2"/>
    <w:rsid w:val="003E7E40"/>
    <w:rsid w:val="003E7E55"/>
    <w:rsid w:val="003E7ED3"/>
    <w:rsid w:val="003E7FE2"/>
    <w:rsid w:val="003F0069"/>
    <w:rsid w:val="003F0267"/>
    <w:rsid w:val="003F0345"/>
    <w:rsid w:val="003F0364"/>
    <w:rsid w:val="003F04C0"/>
    <w:rsid w:val="003F0536"/>
    <w:rsid w:val="003F0567"/>
    <w:rsid w:val="003F05AE"/>
    <w:rsid w:val="003F06C1"/>
    <w:rsid w:val="003F0724"/>
    <w:rsid w:val="003F0919"/>
    <w:rsid w:val="003F0974"/>
    <w:rsid w:val="003F0A2D"/>
    <w:rsid w:val="003F0A49"/>
    <w:rsid w:val="003F0AD1"/>
    <w:rsid w:val="003F0B40"/>
    <w:rsid w:val="003F0BAC"/>
    <w:rsid w:val="003F0C0A"/>
    <w:rsid w:val="003F0C47"/>
    <w:rsid w:val="003F0DAE"/>
    <w:rsid w:val="003F0E47"/>
    <w:rsid w:val="003F0EBC"/>
    <w:rsid w:val="003F0EC5"/>
    <w:rsid w:val="003F0F42"/>
    <w:rsid w:val="003F0FAC"/>
    <w:rsid w:val="003F15BD"/>
    <w:rsid w:val="003F15C2"/>
    <w:rsid w:val="003F166E"/>
    <w:rsid w:val="003F16C2"/>
    <w:rsid w:val="003F16D2"/>
    <w:rsid w:val="003F17D2"/>
    <w:rsid w:val="003F1C99"/>
    <w:rsid w:val="003F1F70"/>
    <w:rsid w:val="003F1F9D"/>
    <w:rsid w:val="003F1FF2"/>
    <w:rsid w:val="003F201B"/>
    <w:rsid w:val="003F21FE"/>
    <w:rsid w:val="003F2371"/>
    <w:rsid w:val="003F253C"/>
    <w:rsid w:val="003F2568"/>
    <w:rsid w:val="003F25B4"/>
    <w:rsid w:val="003F25C1"/>
    <w:rsid w:val="003F25E6"/>
    <w:rsid w:val="003F25F1"/>
    <w:rsid w:val="003F2654"/>
    <w:rsid w:val="003F2732"/>
    <w:rsid w:val="003F288C"/>
    <w:rsid w:val="003F28F0"/>
    <w:rsid w:val="003F2B08"/>
    <w:rsid w:val="003F2BC1"/>
    <w:rsid w:val="003F2CCF"/>
    <w:rsid w:val="003F2CD6"/>
    <w:rsid w:val="003F2E43"/>
    <w:rsid w:val="003F311C"/>
    <w:rsid w:val="003F32CE"/>
    <w:rsid w:val="003F32CF"/>
    <w:rsid w:val="003F363C"/>
    <w:rsid w:val="003F3740"/>
    <w:rsid w:val="003F3886"/>
    <w:rsid w:val="003F39F0"/>
    <w:rsid w:val="003F3A1A"/>
    <w:rsid w:val="003F3BDA"/>
    <w:rsid w:val="003F3C44"/>
    <w:rsid w:val="003F3CDD"/>
    <w:rsid w:val="003F3FD6"/>
    <w:rsid w:val="003F4068"/>
    <w:rsid w:val="003F4074"/>
    <w:rsid w:val="003F41C6"/>
    <w:rsid w:val="003F42A2"/>
    <w:rsid w:val="003F43C6"/>
    <w:rsid w:val="003F43EE"/>
    <w:rsid w:val="003F4574"/>
    <w:rsid w:val="003F4745"/>
    <w:rsid w:val="003F47C7"/>
    <w:rsid w:val="003F4A1F"/>
    <w:rsid w:val="003F4A61"/>
    <w:rsid w:val="003F4B35"/>
    <w:rsid w:val="003F4B72"/>
    <w:rsid w:val="003F4B7E"/>
    <w:rsid w:val="003F4BA6"/>
    <w:rsid w:val="003F4D4F"/>
    <w:rsid w:val="003F4E0A"/>
    <w:rsid w:val="003F4E3E"/>
    <w:rsid w:val="003F4E52"/>
    <w:rsid w:val="003F4F54"/>
    <w:rsid w:val="003F4FDF"/>
    <w:rsid w:val="003F4FEB"/>
    <w:rsid w:val="003F510C"/>
    <w:rsid w:val="003F5242"/>
    <w:rsid w:val="003F5295"/>
    <w:rsid w:val="003F535D"/>
    <w:rsid w:val="003F56BC"/>
    <w:rsid w:val="003F571B"/>
    <w:rsid w:val="003F5777"/>
    <w:rsid w:val="003F59E2"/>
    <w:rsid w:val="003F5BA0"/>
    <w:rsid w:val="003F5BAA"/>
    <w:rsid w:val="003F5BCD"/>
    <w:rsid w:val="003F5C88"/>
    <w:rsid w:val="003F5DCD"/>
    <w:rsid w:val="003F5DF3"/>
    <w:rsid w:val="003F5FD1"/>
    <w:rsid w:val="003F5FE1"/>
    <w:rsid w:val="003F6293"/>
    <w:rsid w:val="003F63DF"/>
    <w:rsid w:val="003F6540"/>
    <w:rsid w:val="003F654E"/>
    <w:rsid w:val="003F6A8A"/>
    <w:rsid w:val="003F6B0C"/>
    <w:rsid w:val="003F6BC8"/>
    <w:rsid w:val="003F6BD7"/>
    <w:rsid w:val="003F6BE3"/>
    <w:rsid w:val="003F6C00"/>
    <w:rsid w:val="003F6CF3"/>
    <w:rsid w:val="003F6DE1"/>
    <w:rsid w:val="003F6E74"/>
    <w:rsid w:val="003F6FB6"/>
    <w:rsid w:val="003F717A"/>
    <w:rsid w:val="003F717E"/>
    <w:rsid w:val="003F7195"/>
    <w:rsid w:val="003F727F"/>
    <w:rsid w:val="003F732A"/>
    <w:rsid w:val="003F7364"/>
    <w:rsid w:val="003F7394"/>
    <w:rsid w:val="003F73B3"/>
    <w:rsid w:val="003F747D"/>
    <w:rsid w:val="003F774C"/>
    <w:rsid w:val="003F782E"/>
    <w:rsid w:val="003F7833"/>
    <w:rsid w:val="003F7993"/>
    <w:rsid w:val="003F79A3"/>
    <w:rsid w:val="003F7ABD"/>
    <w:rsid w:val="003F7BEB"/>
    <w:rsid w:val="003F7D76"/>
    <w:rsid w:val="003F7DE7"/>
    <w:rsid w:val="003F7EC4"/>
    <w:rsid w:val="003F7F17"/>
    <w:rsid w:val="003F7F94"/>
    <w:rsid w:val="003F7FE1"/>
    <w:rsid w:val="00400007"/>
    <w:rsid w:val="004001EB"/>
    <w:rsid w:val="004003BF"/>
    <w:rsid w:val="004004D4"/>
    <w:rsid w:val="00400512"/>
    <w:rsid w:val="004008E9"/>
    <w:rsid w:val="004008F5"/>
    <w:rsid w:val="0040090D"/>
    <w:rsid w:val="00400912"/>
    <w:rsid w:val="0040093A"/>
    <w:rsid w:val="00400995"/>
    <w:rsid w:val="004009CE"/>
    <w:rsid w:val="00400A2D"/>
    <w:rsid w:val="00400B6A"/>
    <w:rsid w:val="00400B9A"/>
    <w:rsid w:val="00400E89"/>
    <w:rsid w:val="00400EB4"/>
    <w:rsid w:val="00400EF8"/>
    <w:rsid w:val="00400F2C"/>
    <w:rsid w:val="00400FC0"/>
    <w:rsid w:val="00401079"/>
    <w:rsid w:val="00401247"/>
    <w:rsid w:val="004012D1"/>
    <w:rsid w:val="0040131F"/>
    <w:rsid w:val="00401491"/>
    <w:rsid w:val="0040150C"/>
    <w:rsid w:val="00401547"/>
    <w:rsid w:val="00401741"/>
    <w:rsid w:val="004018EC"/>
    <w:rsid w:val="00401AB5"/>
    <w:rsid w:val="00401BE7"/>
    <w:rsid w:val="00401DB8"/>
    <w:rsid w:val="00401E8A"/>
    <w:rsid w:val="00401EB9"/>
    <w:rsid w:val="00401EE8"/>
    <w:rsid w:val="00401F42"/>
    <w:rsid w:val="00401FB9"/>
    <w:rsid w:val="00401FCB"/>
    <w:rsid w:val="00401FE9"/>
    <w:rsid w:val="0040202C"/>
    <w:rsid w:val="0040217B"/>
    <w:rsid w:val="00402188"/>
    <w:rsid w:val="0040221E"/>
    <w:rsid w:val="004022F0"/>
    <w:rsid w:val="004022F9"/>
    <w:rsid w:val="004023B1"/>
    <w:rsid w:val="004023B5"/>
    <w:rsid w:val="004023F3"/>
    <w:rsid w:val="00402605"/>
    <w:rsid w:val="0040266D"/>
    <w:rsid w:val="0040275C"/>
    <w:rsid w:val="0040289F"/>
    <w:rsid w:val="004028F4"/>
    <w:rsid w:val="004028F7"/>
    <w:rsid w:val="004029F8"/>
    <w:rsid w:val="00402A30"/>
    <w:rsid w:val="00402AE6"/>
    <w:rsid w:val="00402B0B"/>
    <w:rsid w:val="00402C9D"/>
    <w:rsid w:val="00402E7A"/>
    <w:rsid w:val="00402EA9"/>
    <w:rsid w:val="00402EC5"/>
    <w:rsid w:val="00403000"/>
    <w:rsid w:val="00403064"/>
    <w:rsid w:val="00403110"/>
    <w:rsid w:val="0040318F"/>
    <w:rsid w:val="004031FF"/>
    <w:rsid w:val="0040335C"/>
    <w:rsid w:val="00403456"/>
    <w:rsid w:val="0040353F"/>
    <w:rsid w:val="0040363E"/>
    <w:rsid w:val="004036AE"/>
    <w:rsid w:val="00403744"/>
    <w:rsid w:val="004037B1"/>
    <w:rsid w:val="00403840"/>
    <w:rsid w:val="00403980"/>
    <w:rsid w:val="00403CE2"/>
    <w:rsid w:val="00403D3B"/>
    <w:rsid w:val="00403EEC"/>
    <w:rsid w:val="00403FFE"/>
    <w:rsid w:val="00404073"/>
    <w:rsid w:val="004040C5"/>
    <w:rsid w:val="004041A8"/>
    <w:rsid w:val="004041BF"/>
    <w:rsid w:val="004042FD"/>
    <w:rsid w:val="004043AD"/>
    <w:rsid w:val="0040447C"/>
    <w:rsid w:val="00404773"/>
    <w:rsid w:val="00404873"/>
    <w:rsid w:val="0040496E"/>
    <w:rsid w:val="00404A31"/>
    <w:rsid w:val="00404AD5"/>
    <w:rsid w:val="00404B50"/>
    <w:rsid w:val="00404BA7"/>
    <w:rsid w:val="00404C9E"/>
    <w:rsid w:val="00404CA4"/>
    <w:rsid w:val="00404EA1"/>
    <w:rsid w:val="00404F45"/>
    <w:rsid w:val="004051BE"/>
    <w:rsid w:val="00405348"/>
    <w:rsid w:val="004053AC"/>
    <w:rsid w:val="004053DC"/>
    <w:rsid w:val="00405698"/>
    <w:rsid w:val="004058FE"/>
    <w:rsid w:val="00405DD0"/>
    <w:rsid w:val="00405E65"/>
    <w:rsid w:val="00405E9E"/>
    <w:rsid w:val="00405EDA"/>
    <w:rsid w:val="00405F3F"/>
    <w:rsid w:val="00405FDF"/>
    <w:rsid w:val="0040608C"/>
    <w:rsid w:val="0040613F"/>
    <w:rsid w:val="00406160"/>
    <w:rsid w:val="004062F8"/>
    <w:rsid w:val="00406375"/>
    <w:rsid w:val="0040644F"/>
    <w:rsid w:val="004064AF"/>
    <w:rsid w:val="00406641"/>
    <w:rsid w:val="00406646"/>
    <w:rsid w:val="004067AA"/>
    <w:rsid w:val="004067DE"/>
    <w:rsid w:val="0040682D"/>
    <w:rsid w:val="00406854"/>
    <w:rsid w:val="00406871"/>
    <w:rsid w:val="00406C42"/>
    <w:rsid w:val="00406E4E"/>
    <w:rsid w:val="00406ED9"/>
    <w:rsid w:val="004070C9"/>
    <w:rsid w:val="004072F9"/>
    <w:rsid w:val="004073CE"/>
    <w:rsid w:val="0040759B"/>
    <w:rsid w:val="00407604"/>
    <w:rsid w:val="0040763D"/>
    <w:rsid w:val="004076A7"/>
    <w:rsid w:val="004076CD"/>
    <w:rsid w:val="0040781F"/>
    <w:rsid w:val="00407B1E"/>
    <w:rsid w:val="00407D1C"/>
    <w:rsid w:val="00407D8D"/>
    <w:rsid w:val="00407DEB"/>
    <w:rsid w:val="00407E57"/>
    <w:rsid w:val="00407F82"/>
    <w:rsid w:val="00407F9B"/>
    <w:rsid w:val="0041049E"/>
    <w:rsid w:val="00410522"/>
    <w:rsid w:val="00410541"/>
    <w:rsid w:val="00410678"/>
    <w:rsid w:val="004106C9"/>
    <w:rsid w:val="004106D2"/>
    <w:rsid w:val="004108D1"/>
    <w:rsid w:val="004108E0"/>
    <w:rsid w:val="00410922"/>
    <w:rsid w:val="004109AF"/>
    <w:rsid w:val="00410CF3"/>
    <w:rsid w:val="00410D58"/>
    <w:rsid w:val="00410E0D"/>
    <w:rsid w:val="0041104A"/>
    <w:rsid w:val="00411104"/>
    <w:rsid w:val="00411161"/>
    <w:rsid w:val="00411181"/>
    <w:rsid w:val="004113D5"/>
    <w:rsid w:val="00411405"/>
    <w:rsid w:val="004115BE"/>
    <w:rsid w:val="004115E6"/>
    <w:rsid w:val="00411696"/>
    <w:rsid w:val="004119C5"/>
    <w:rsid w:val="00411A03"/>
    <w:rsid w:val="00411A8B"/>
    <w:rsid w:val="00411ACC"/>
    <w:rsid w:val="00411B8F"/>
    <w:rsid w:val="00411C10"/>
    <w:rsid w:val="00411CC3"/>
    <w:rsid w:val="00411E2D"/>
    <w:rsid w:val="00412065"/>
    <w:rsid w:val="004120B8"/>
    <w:rsid w:val="00412131"/>
    <w:rsid w:val="00412160"/>
    <w:rsid w:val="0041216D"/>
    <w:rsid w:val="00412279"/>
    <w:rsid w:val="00412293"/>
    <w:rsid w:val="00412294"/>
    <w:rsid w:val="00412356"/>
    <w:rsid w:val="00412364"/>
    <w:rsid w:val="00412464"/>
    <w:rsid w:val="0041247F"/>
    <w:rsid w:val="004124AC"/>
    <w:rsid w:val="004125C4"/>
    <w:rsid w:val="004126C2"/>
    <w:rsid w:val="0041287D"/>
    <w:rsid w:val="00412ABB"/>
    <w:rsid w:val="00412C3C"/>
    <w:rsid w:val="00412C5E"/>
    <w:rsid w:val="00412CEF"/>
    <w:rsid w:val="00412E50"/>
    <w:rsid w:val="00412FB9"/>
    <w:rsid w:val="0041305F"/>
    <w:rsid w:val="004130C9"/>
    <w:rsid w:val="004131CE"/>
    <w:rsid w:val="00413252"/>
    <w:rsid w:val="0041326D"/>
    <w:rsid w:val="0041335C"/>
    <w:rsid w:val="0041361C"/>
    <w:rsid w:val="0041364C"/>
    <w:rsid w:val="00413812"/>
    <w:rsid w:val="0041384B"/>
    <w:rsid w:val="004139A8"/>
    <w:rsid w:val="00413AE1"/>
    <w:rsid w:val="00413B3B"/>
    <w:rsid w:val="00413BD8"/>
    <w:rsid w:val="00413DFC"/>
    <w:rsid w:val="00413E59"/>
    <w:rsid w:val="004140E2"/>
    <w:rsid w:val="00414344"/>
    <w:rsid w:val="004144A7"/>
    <w:rsid w:val="004146A5"/>
    <w:rsid w:val="004146C5"/>
    <w:rsid w:val="00414862"/>
    <w:rsid w:val="00414946"/>
    <w:rsid w:val="0041498E"/>
    <w:rsid w:val="00414A02"/>
    <w:rsid w:val="00414B7C"/>
    <w:rsid w:val="00414BFB"/>
    <w:rsid w:val="00414FF0"/>
    <w:rsid w:val="004150CD"/>
    <w:rsid w:val="004152F2"/>
    <w:rsid w:val="00415459"/>
    <w:rsid w:val="004155D4"/>
    <w:rsid w:val="004156EB"/>
    <w:rsid w:val="00415753"/>
    <w:rsid w:val="004157EA"/>
    <w:rsid w:val="004158A6"/>
    <w:rsid w:val="0041595E"/>
    <w:rsid w:val="004159D5"/>
    <w:rsid w:val="00415A62"/>
    <w:rsid w:val="00415AA3"/>
    <w:rsid w:val="00415AB4"/>
    <w:rsid w:val="00415ADE"/>
    <w:rsid w:val="00415B34"/>
    <w:rsid w:val="00415B61"/>
    <w:rsid w:val="00415BC7"/>
    <w:rsid w:val="00415EF8"/>
    <w:rsid w:val="004160AE"/>
    <w:rsid w:val="004160BB"/>
    <w:rsid w:val="00416364"/>
    <w:rsid w:val="004165A7"/>
    <w:rsid w:val="0041685E"/>
    <w:rsid w:val="0041688E"/>
    <w:rsid w:val="00416906"/>
    <w:rsid w:val="00416E3A"/>
    <w:rsid w:val="00416E91"/>
    <w:rsid w:val="00416F81"/>
    <w:rsid w:val="00416FB7"/>
    <w:rsid w:val="00417090"/>
    <w:rsid w:val="0041722C"/>
    <w:rsid w:val="004172D0"/>
    <w:rsid w:val="004172D3"/>
    <w:rsid w:val="0041769E"/>
    <w:rsid w:val="00417708"/>
    <w:rsid w:val="00417AF8"/>
    <w:rsid w:val="00417BC9"/>
    <w:rsid w:val="00417E32"/>
    <w:rsid w:val="00417FC4"/>
    <w:rsid w:val="00420025"/>
    <w:rsid w:val="00420129"/>
    <w:rsid w:val="004201BE"/>
    <w:rsid w:val="004202AA"/>
    <w:rsid w:val="004202F1"/>
    <w:rsid w:val="00420395"/>
    <w:rsid w:val="0042041D"/>
    <w:rsid w:val="00420465"/>
    <w:rsid w:val="004205CA"/>
    <w:rsid w:val="00420690"/>
    <w:rsid w:val="004206ED"/>
    <w:rsid w:val="00420741"/>
    <w:rsid w:val="0042090E"/>
    <w:rsid w:val="0042097A"/>
    <w:rsid w:val="00420BA9"/>
    <w:rsid w:val="00420C1A"/>
    <w:rsid w:val="00420C70"/>
    <w:rsid w:val="00420C85"/>
    <w:rsid w:val="00420CD1"/>
    <w:rsid w:val="0042100C"/>
    <w:rsid w:val="00421400"/>
    <w:rsid w:val="00421401"/>
    <w:rsid w:val="00421738"/>
    <w:rsid w:val="00421B38"/>
    <w:rsid w:val="00421BC3"/>
    <w:rsid w:val="00421BF9"/>
    <w:rsid w:val="00421C77"/>
    <w:rsid w:val="00421E14"/>
    <w:rsid w:val="00421F27"/>
    <w:rsid w:val="00421F5F"/>
    <w:rsid w:val="004220B0"/>
    <w:rsid w:val="00422190"/>
    <w:rsid w:val="00422199"/>
    <w:rsid w:val="0042279B"/>
    <w:rsid w:val="004227CF"/>
    <w:rsid w:val="00422892"/>
    <w:rsid w:val="0042291B"/>
    <w:rsid w:val="00422B77"/>
    <w:rsid w:val="00423058"/>
    <w:rsid w:val="0042307F"/>
    <w:rsid w:val="0042310B"/>
    <w:rsid w:val="0042340E"/>
    <w:rsid w:val="0042343D"/>
    <w:rsid w:val="0042344E"/>
    <w:rsid w:val="00423484"/>
    <w:rsid w:val="0042348F"/>
    <w:rsid w:val="00423725"/>
    <w:rsid w:val="00423773"/>
    <w:rsid w:val="004237A5"/>
    <w:rsid w:val="00423CD5"/>
    <w:rsid w:val="00423DC1"/>
    <w:rsid w:val="00423E09"/>
    <w:rsid w:val="0042413A"/>
    <w:rsid w:val="00424191"/>
    <w:rsid w:val="004241AC"/>
    <w:rsid w:val="0042437A"/>
    <w:rsid w:val="004243D2"/>
    <w:rsid w:val="0042442D"/>
    <w:rsid w:val="00424600"/>
    <w:rsid w:val="00424636"/>
    <w:rsid w:val="00424B4C"/>
    <w:rsid w:val="00424E23"/>
    <w:rsid w:val="00424EF7"/>
    <w:rsid w:val="00424F3B"/>
    <w:rsid w:val="00424F5C"/>
    <w:rsid w:val="004250DF"/>
    <w:rsid w:val="00425111"/>
    <w:rsid w:val="0042520C"/>
    <w:rsid w:val="004253D9"/>
    <w:rsid w:val="004254FC"/>
    <w:rsid w:val="004255FE"/>
    <w:rsid w:val="004256C0"/>
    <w:rsid w:val="0042575C"/>
    <w:rsid w:val="004257C2"/>
    <w:rsid w:val="004259BF"/>
    <w:rsid w:val="00425CDE"/>
    <w:rsid w:val="00425D86"/>
    <w:rsid w:val="00425E17"/>
    <w:rsid w:val="00425F77"/>
    <w:rsid w:val="00426083"/>
    <w:rsid w:val="0042620C"/>
    <w:rsid w:val="0042623C"/>
    <w:rsid w:val="0042633F"/>
    <w:rsid w:val="00426447"/>
    <w:rsid w:val="00426540"/>
    <w:rsid w:val="004268ED"/>
    <w:rsid w:val="004269A6"/>
    <w:rsid w:val="00426A2F"/>
    <w:rsid w:val="00426A98"/>
    <w:rsid w:val="00426B82"/>
    <w:rsid w:val="00426C66"/>
    <w:rsid w:val="00426D11"/>
    <w:rsid w:val="00426DCA"/>
    <w:rsid w:val="00426DFE"/>
    <w:rsid w:val="00426F43"/>
    <w:rsid w:val="00426FAF"/>
    <w:rsid w:val="0042716F"/>
    <w:rsid w:val="00427172"/>
    <w:rsid w:val="00427187"/>
    <w:rsid w:val="00427305"/>
    <w:rsid w:val="00427319"/>
    <w:rsid w:val="004274BE"/>
    <w:rsid w:val="00427625"/>
    <w:rsid w:val="0042769B"/>
    <w:rsid w:val="00427766"/>
    <w:rsid w:val="004277AF"/>
    <w:rsid w:val="00427920"/>
    <w:rsid w:val="004279BC"/>
    <w:rsid w:val="00430180"/>
    <w:rsid w:val="0043019B"/>
    <w:rsid w:val="004302B4"/>
    <w:rsid w:val="004303D1"/>
    <w:rsid w:val="0043046E"/>
    <w:rsid w:val="004304C6"/>
    <w:rsid w:val="00430526"/>
    <w:rsid w:val="004306B0"/>
    <w:rsid w:val="004307DB"/>
    <w:rsid w:val="0043092A"/>
    <w:rsid w:val="00430969"/>
    <w:rsid w:val="00430AF8"/>
    <w:rsid w:val="00430BC2"/>
    <w:rsid w:val="00430BFA"/>
    <w:rsid w:val="00430CD8"/>
    <w:rsid w:val="00430CF0"/>
    <w:rsid w:val="00430EFA"/>
    <w:rsid w:val="00430F0A"/>
    <w:rsid w:val="004310A6"/>
    <w:rsid w:val="0043117C"/>
    <w:rsid w:val="0043132F"/>
    <w:rsid w:val="004313A3"/>
    <w:rsid w:val="00431400"/>
    <w:rsid w:val="00431432"/>
    <w:rsid w:val="0043149E"/>
    <w:rsid w:val="004314A6"/>
    <w:rsid w:val="004317A7"/>
    <w:rsid w:val="00431897"/>
    <w:rsid w:val="0043191A"/>
    <w:rsid w:val="00431AFD"/>
    <w:rsid w:val="00431D2C"/>
    <w:rsid w:val="00431DFF"/>
    <w:rsid w:val="00431E23"/>
    <w:rsid w:val="00431E3F"/>
    <w:rsid w:val="00431E43"/>
    <w:rsid w:val="00431F26"/>
    <w:rsid w:val="00431FDA"/>
    <w:rsid w:val="00432134"/>
    <w:rsid w:val="00432191"/>
    <w:rsid w:val="004323E4"/>
    <w:rsid w:val="004326A2"/>
    <w:rsid w:val="004328E4"/>
    <w:rsid w:val="00432A7E"/>
    <w:rsid w:val="00432BBB"/>
    <w:rsid w:val="00432D3D"/>
    <w:rsid w:val="00432DCA"/>
    <w:rsid w:val="00432E7E"/>
    <w:rsid w:val="00432EC9"/>
    <w:rsid w:val="00432F95"/>
    <w:rsid w:val="0043303C"/>
    <w:rsid w:val="004330DC"/>
    <w:rsid w:val="004330F5"/>
    <w:rsid w:val="00433104"/>
    <w:rsid w:val="004331EE"/>
    <w:rsid w:val="00433224"/>
    <w:rsid w:val="004332B2"/>
    <w:rsid w:val="0043360B"/>
    <w:rsid w:val="004336A2"/>
    <w:rsid w:val="00433840"/>
    <w:rsid w:val="0043395D"/>
    <w:rsid w:val="00433BC1"/>
    <w:rsid w:val="00433E5A"/>
    <w:rsid w:val="00433FB7"/>
    <w:rsid w:val="00434075"/>
    <w:rsid w:val="004341FC"/>
    <w:rsid w:val="00434332"/>
    <w:rsid w:val="0043436E"/>
    <w:rsid w:val="004343A9"/>
    <w:rsid w:val="00434498"/>
    <w:rsid w:val="004344F3"/>
    <w:rsid w:val="004345AD"/>
    <w:rsid w:val="004345D4"/>
    <w:rsid w:val="00434704"/>
    <w:rsid w:val="00434731"/>
    <w:rsid w:val="00434800"/>
    <w:rsid w:val="0043482A"/>
    <w:rsid w:val="00434854"/>
    <w:rsid w:val="0043485C"/>
    <w:rsid w:val="0043498D"/>
    <w:rsid w:val="004349F6"/>
    <w:rsid w:val="00434B62"/>
    <w:rsid w:val="00434BAF"/>
    <w:rsid w:val="00434D64"/>
    <w:rsid w:val="00434D7E"/>
    <w:rsid w:val="00434DAF"/>
    <w:rsid w:val="00434EEC"/>
    <w:rsid w:val="00434F15"/>
    <w:rsid w:val="00434FF1"/>
    <w:rsid w:val="0043501B"/>
    <w:rsid w:val="00435501"/>
    <w:rsid w:val="00435596"/>
    <w:rsid w:val="004357CF"/>
    <w:rsid w:val="00435828"/>
    <w:rsid w:val="004358A4"/>
    <w:rsid w:val="004358E7"/>
    <w:rsid w:val="00435ABF"/>
    <w:rsid w:val="00435B7B"/>
    <w:rsid w:val="00435BD9"/>
    <w:rsid w:val="00435D67"/>
    <w:rsid w:val="0043622F"/>
    <w:rsid w:val="0043623C"/>
    <w:rsid w:val="00436260"/>
    <w:rsid w:val="004362E3"/>
    <w:rsid w:val="004364B2"/>
    <w:rsid w:val="004364E1"/>
    <w:rsid w:val="004365EC"/>
    <w:rsid w:val="00436A3E"/>
    <w:rsid w:val="00436C77"/>
    <w:rsid w:val="00436D52"/>
    <w:rsid w:val="00436DA3"/>
    <w:rsid w:val="00437171"/>
    <w:rsid w:val="004371FF"/>
    <w:rsid w:val="004372B5"/>
    <w:rsid w:val="00437495"/>
    <w:rsid w:val="00437564"/>
    <w:rsid w:val="004375F4"/>
    <w:rsid w:val="004376DB"/>
    <w:rsid w:val="00437769"/>
    <w:rsid w:val="00437878"/>
    <w:rsid w:val="004378F3"/>
    <w:rsid w:val="00437A99"/>
    <w:rsid w:val="00437B65"/>
    <w:rsid w:val="00437BD5"/>
    <w:rsid w:val="00437F07"/>
    <w:rsid w:val="00437F1D"/>
    <w:rsid w:val="00437FED"/>
    <w:rsid w:val="00440044"/>
    <w:rsid w:val="00440074"/>
    <w:rsid w:val="004402D3"/>
    <w:rsid w:val="004403F0"/>
    <w:rsid w:val="00440735"/>
    <w:rsid w:val="004407B7"/>
    <w:rsid w:val="004407D8"/>
    <w:rsid w:val="0044081C"/>
    <w:rsid w:val="00440861"/>
    <w:rsid w:val="004408AD"/>
    <w:rsid w:val="004409A8"/>
    <w:rsid w:val="004409DE"/>
    <w:rsid w:val="004409F9"/>
    <w:rsid w:val="00440AA3"/>
    <w:rsid w:val="00440D9D"/>
    <w:rsid w:val="00440DEC"/>
    <w:rsid w:val="00440E32"/>
    <w:rsid w:val="00440F09"/>
    <w:rsid w:val="00440F4D"/>
    <w:rsid w:val="00441017"/>
    <w:rsid w:val="004410BF"/>
    <w:rsid w:val="004411B2"/>
    <w:rsid w:val="00441259"/>
    <w:rsid w:val="004412BF"/>
    <w:rsid w:val="004413A7"/>
    <w:rsid w:val="004413E2"/>
    <w:rsid w:val="0044144E"/>
    <w:rsid w:val="00441545"/>
    <w:rsid w:val="00441571"/>
    <w:rsid w:val="00441586"/>
    <w:rsid w:val="004415AB"/>
    <w:rsid w:val="004415F5"/>
    <w:rsid w:val="004417DC"/>
    <w:rsid w:val="00441C6F"/>
    <w:rsid w:val="00441F0C"/>
    <w:rsid w:val="00441F9C"/>
    <w:rsid w:val="00442187"/>
    <w:rsid w:val="00442390"/>
    <w:rsid w:val="004427DA"/>
    <w:rsid w:val="00442927"/>
    <w:rsid w:val="00442AB6"/>
    <w:rsid w:val="00442B4B"/>
    <w:rsid w:val="00442C7C"/>
    <w:rsid w:val="00442D17"/>
    <w:rsid w:val="00442D4C"/>
    <w:rsid w:val="00442F06"/>
    <w:rsid w:val="00442FF4"/>
    <w:rsid w:val="0044312A"/>
    <w:rsid w:val="0044315F"/>
    <w:rsid w:val="00443210"/>
    <w:rsid w:val="0044321F"/>
    <w:rsid w:val="0044323E"/>
    <w:rsid w:val="0044324C"/>
    <w:rsid w:val="004432FA"/>
    <w:rsid w:val="00443476"/>
    <w:rsid w:val="004435E5"/>
    <w:rsid w:val="0044378A"/>
    <w:rsid w:val="00443902"/>
    <w:rsid w:val="00443990"/>
    <w:rsid w:val="004439D1"/>
    <w:rsid w:val="00443AE7"/>
    <w:rsid w:val="00443B77"/>
    <w:rsid w:val="00443B90"/>
    <w:rsid w:val="00443BDE"/>
    <w:rsid w:val="00443C76"/>
    <w:rsid w:val="00443CC4"/>
    <w:rsid w:val="00443E7E"/>
    <w:rsid w:val="00443EBA"/>
    <w:rsid w:val="00443ED8"/>
    <w:rsid w:val="00443F22"/>
    <w:rsid w:val="00444068"/>
    <w:rsid w:val="00444082"/>
    <w:rsid w:val="004440D2"/>
    <w:rsid w:val="0044460F"/>
    <w:rsid w:val="0044463F"/>
    <w:rsid w:val="00444689"/>
    <w:rsid w:val="0044482C"/>
    <w:rsid w:val="00444AB6"/>
    <w:rsid w:val="00444CE7"/>
    <w:rsid w:val="00444DB9"/>
    <w:rsid w:val="00444E57"/>
    <w:rsid w:val="00444ECA"/>
    <w:rsid w:val="00444EF0"/>
    <w:rsid w:val="00444F3F"/>
    <w:rsid w:val="00445173"/>
    <w:rsid w:val="004452D3"/>
    <w:rsid w:val="00445345"/>
    <w:rsid w:val="00445402"/>
    <w:rsid w:val="004456A5"/>
    <w:rsid w:val="0044574C"/>
    <w:rsid w:val="004458D3"/>
    <w:rsid w:val="00445A4A"/>
    <w:rsid w:val="00445CCE"/>
    <w:rsid w:val="00445D86"/>
    <w:rsid w:val="00445E8F"/>
    <w:rsid w:val="00445E91"/>
    <w:rsid w:val="00446217"/>
    <w:rsid w:val="00446470"/>
    <w:rsid w:val="004464B3"/>
    <w:rsid w:val="00446619"/>
    <w:rsid w:val="004469DF"/>
    <w:rsid w:val="004469F8"/>
    <w:rsid w:val="00446AE0"/>
    <w:rsid w:val="00446AF0"/>
    <w:rsid w:val="00446B19"/>
    <w:rsid w:val="00446B48"/>
    <w:rsid w:val="00446C12"/>
    <w:rsid w:val="00446DDB"/>
    <w:rsid w:val="00446E88"/>
    <w:rsid w:val="00446ED4"/>
    <w:rsid w:val="00446FAC"/>
    <w:rsid w:val="004472A7"/>
    <w:rsid w:val="004472F7"/>
    <w:rsid w:val="00447458"/>
    <w:rsid w:val="004474FF"/>
    <w:rsid w:val="004475E5"/>
    <w:rsid w:val="004476B5"/>
    <w:rsid w:val="0044779B"/>
    <w:rsid w:val="004478AB"/>
    <w:rsid w:val="0044791C"/>
    <w:rsid w:val="004479D6"/>
    <w:rsid w:val="00447A42"/>
    <w:rsid w:val="00447B80"/>
    <w:rsid w:val="00447C00"/>
    <w:rsid w:val="00447C63"/>
    <w:rsid w:val="00447D47"/>
    <w:rsid w:val="00447D8F"/>
    <w:rsid w:val="00447D9D"/>
    <w:rsid w:val="00447E6D"/>
    <w:rsid w:val="00447F15"/>
    <w:rsid w:val="00447F68"/>
    <w:rsid w:val="004500CB"/>
    <w:rsid w:val="004501B6"/>
    <w:rsid w:val="0045029F"/>
    <w:rsid w:val="004505BD"/>
    <w:rsid w:val="00450797"/>
    <w:rsid w:val="00450A00"/>
    <w:rsid w:val="00450A5D"/>
    <w:rsid w:val="00450A63"/>
    <w:rsid w:val="00450B0F"/>
    <w:rsid w:val="00450CB1"/>
    <w:rsid w:val="00450D0A"/>
    <w:rsid w:val="00450F97"/>
    <w:rsid w:val="00450FD4"/>
    <w:rsid w:val="00450FFC"/>
    <w:rsid w:val="00451033"/>
    <w:rsid w:val="004511F1"/>
    <w:rsid w:val="00451251"/>
    <w:rsid w:val="00451444"/>
    <w:rsid w:val="0045144F"/>
    <w:rsid w:val="00451691"/>
    <w:rsid w:val="004517C0"/>
    <w:rsid w:val="004518F1"/>
    <w:rsid w:val="00451966"/>
    <w:rsid w:val="00451990"/>
    <w:rsid w:val="004519DF"/>
    <w:rsid w:val="00451B6B"/>
    <w:rsid w:val="00451B8C"/>
    <w:rsid w:val="00451C35"/>
    <w:rsid w:val="00451C56"/>
    <w:rsid w:val="00451CD9"/>
    <w:rsid w:val="00451D84"/>
    <w:rsid w:val="00451E13"/>
    <w:rsid w:val="00451F87"/>
    <w:rsid w:val="00451FEB"/>
    <w:rsid w:val="00452073"/>
    <w:rsid w:val="004520EE"/>
    <w:rsid w:val="004521BA"/>
    <w:rsid w:val="004521E3"/>
    <w:rsid w:val="0045229A"/>
    <w:rsid w:val="0045232A"/>
    <w:rsid w:val="0045239A"/>
    <w:rsid w:val="004523CC"/>
    <w:rsid w:val="00452554"/>
    <w:rsid w:val="004526EE"/>
    <w:rsid w:val="004527A1"/>
    <w:rsid w:val="004528E0"/>
    <w:rsid w:val="00452935"/>
    <w:rsid w:val="00452AA2"/>
    <w:rsid w:val="00452BFE"/>
    <w:rsid w:val="00452D37"/>
    <w:rsid w:val="00452E2A"/>
    <w:rsid w:val="00452E88"/>
    <w:rsid w:val="004530E3"/>
    <w:rsid w:val="004531C9"/>
    <w:rsid w:val="0045327F"/>
    <w:rsid w:val="0045332F"/>
    <w:rsid w:val="00453337"/>
    <w:rsid w:val="00453346"/>
    <w:rsid w:val="004533D6"/>
    <w:rsid w:val="004534AD"/>
    <w:rsid w:val="00453538"/>
    <w:rsid w:val="0045354F"/>
    <w:rsid w:val="004535BF"/>
    <w:rsid w:val="00453667"/>
    <w:rsid w:val="0045367D"/>
    <w:rsid w:val="004536B2"/>
    <w:rsid w:val="004536F2"/>
    <w:rsid w:val="00453799"/>
    <w:rsid w:val="004537C8"/>
    <w:rsid w:val="004537CF"/>
    <w:rsid w:val="004537D2"/>
    <w:rsid w:val="004537D4"/>
    <w:rsid w:val="00453898"/>
    <w:rsid w:val="0045395F"/>
    <w:rsid w:val="00453AE3"/>
    <w:rsid w:val="00453B64"/>
    <w:rsid w:val="00453C27"/>
    <w:rsid w:val="00453CEF"/>
    <w:rsid w:val="00453E0E"/>
    <w:rsid w:val="004541EC"/>
    <w:rsid w:val="0045426C"/>
    <w:rsid w:val="004542FE"/>
    <w:rsid w:val="00454339"/>
    <w:rsid w:val="0045446D"/>
    <w:rsid w:val="00454617"/>
    <w:rsid w:val="00454660"/>
    <w:rsid w:val="0045475E"/>
    <w:rsid w:val="00454900"/>
    <w:rsid w:val="00454AF1"/>
    <w:rsid w:val="00454B76"/>
    <w:rsid w:val="00454CB1"/>
    <w:rsid w:val="00454CB3"/>
    <w:rsid w:val="00454F24"/>
    <w:rsid w:val="00454F39"/>
    <w:rsid w:val="00454FD3"/>
    <w:rsid w:val="0045507D"/>
    <w:rsid w:val="00455191"/>
    <w:rsid w:val="004551BE"/>
    <w:rsid w:val="004551C0"/>
    <w:rsid w:val="004551FB"/>
    <w:rsid w:val="0045523B"/>
    <w:rsid w:val="00455243"/>
    <w:rsid w:val="004552A2"/>
    <w:rsid w:val="0045536C"/>
    <w:rsid w:val="004553C6"/>
    <w:rsid w:val="004559E7"/>
    <w:rsid w:val="004559EF"/>
    <w:rsid w:val="00455A47"/>
    <w:rsid w:val="00455B1B"/>
    <w:rsid w:val="00455C65"/>
    <w:rsid w:val="00455E39"/>
    <w:rsid w:val="00455E6A"/>
    <w:rsid w:val="00455FCF"/>
    <w:rsid w:val="00456229"/>
    <w:rsid w:val="004562D9"/>
    <w:rsid w:val="004563F0"/>
    <w:rsid w:val="00456478"/>
    <w:rsid w:val="00456494"/>
    <w:rsid w:val="0045658B"/>
    <w:rsid w:val="004565D2"/>
    <w:rsid w:val="00456625"/>
    <w:rsid w:val="004566D4"/>
    <w:rsid w:val="0045679F"/>
    <w:rsid w:val="004567B7"/>
    <w:rsid w:val="004567E1"/>
    <w:rsid w:val="00456885"/>
    <w:rsid w:val="00456A11"/>
    <w:rsid w:val="00456A80"/>
    <w:rsid w:val="00456B48"/>
    <w:rsid w:val="00456C56"/>
    <w:rsid w:val="00456E1D"/>
    <w:rsid w:val="00456E33"/>
    <w:rsid w:val="004575C8"/>
    <w:rsid w:val="0045765B"/>
    <w:rsid w:val="004576F3"/>
    <w:rsid w:val="0045771D"/>
    <w:rsid w:val="00457799"/>
    <w:rsid w:val="0045780E"/>
    <w:rsid w:val="00457873"/>
    <w:rsid w:val="00457B8E"/>
    <w:rsid w:val="00457C18"/>
    <w:rsid w:val="00457DAD"/>
    <w:rsid w:val="00457F8F"/>
    <w:rsid w:val="00460057"/>
    <w:rsid w:val="004600A7"/>
    <w:rsid w:val="004602A1"/>
    <w:rsid w:val="004604B1"/>
    <w:rsid w:val="004604C3"/>
    <w:rsid w:val="0046076F"/>
    <w:rsid w:val="00460773"/>
    <w:rsid w:val="004608A6"/>
    <w:rsid w:val="00460B29"/>
    <w:rsid w:val="00460B2D"/>
    <w:rsid w:val="00460CC0"/>
    <w:rsid w:val="00460E44"/>
    <w:rsid w:val="00460EE2"/>
    <w:rsid w:val="00460F97"/>
    <w:rsid w:val="00461219"/>
    <w:rsid w:val="0046126B"/>
    <w:rsid w:val="004613F0"/>
    <w:rsid w:val="004615FE"/>
    <w:rsid w:val="00461773"/>
    <w:rsid w:val="004617C6"/>
    <w:rsid w:val="00461C56"/>
    <w:rsid w:val="00461C6C"/>
    <w:rsid w:val="00461DBE"/>
    <w:rsid w:val="00461E11"/>
    <w:rsid w:val="00461E3E"/>
    <w:rsid w:val="00461FCF"/>
    <w:rsid w:val="00462282"/>
    <w:rsid w:val="00462288"/>
    <w:rsid w:val="004622C0"/>
    <w:rsid w:val="0046248E"/>
    <w:rsid w:val="004624C4"/>
    <w:rsid w:val="0046256F"/>
    <w:rsid w:val="0046272F"/>
    <w:rsid w:val="00462741"/>
    <w:rsid w:val="004629D1"/>
    <w:rsid w:val="00462AFF"/>
    <w:rsid w:val="00462C92"/>
    <w:rsid w:val="00462D4E"/>
    <w:rsid w:val="00462D52"/>
    <w:rsid w:val="00462F45"/>
    <w:rsid w:val="00462F67"/>
    <w:rsid w:val="00462FDB"/>
    <w:rsid w:val="004630CE"/>
    <w:rsid w:val="004630E0"/>
    <w:rsid w:val="00463321"/>
    <w:rsid w:val="00463604"/>
    <w:rsid w:val="00463647"/>
    <w:rsid w:val="004636A2"/>
    <w:rsid w:val="004638F6"/>
    <w:rsid w:val="0046398D"/>
    <w:rsid w:val="004639AD"/>
    <w:rsid w:val="00463A35"/>
    <w:rsid w:val="00463A7E"/>
    <w:rsid w:val="00463E46"/>
    <w:rsid w:val="00463E59"/>
    <w:rsid w:val="00463F43"/>
    <w:rsid w:val="00463FEB"/>
    <w:rsid w:val="0046411F"/>
    <w:rsid w:val="004641FB"/>
    <w:rsid w:val="004642F9"/>
    <w:rsid w:val="004643A0"/>
    <w:rsid w:val="00464487"/>
    <w:rsid w:val="004644E1"/>
    <w:rsid w:val="00464687"/>
    <w:rsid w:val="004646CB"/>
    <w:rsid w:val="00464720"/>
    <w:rsid w:val="00464738"/>
    <w:rsid w:val="0046480A"/>
    <w:rsid w:val="004648DF"/>
    <w:rsid w:val="00464987"/>
    <w:rsid w:val="00464AE7"/>
    <w:rsid w:val="00464D39"/>
    <w:rsid w:val="00464F3C"/>
    <w:rsid w:val="004651C5"/>
    <w:rsid w:val="00465258"/>
    <w:rsid w:val="0046539B"/>
    <w:rsid w:val="00465427"/>
    <w:rsid w:val="0046546A"/>
    <w:rsid w:val="004656F8"/>
    <w:rsid w:val="004657A4"/>
    <w:rsid w:val="004657FB"/>
    <w:rsid w:val="004659AA"/>
    <w:rsid w:val="00465A3B"/>
    <w:rsid w:val="00465C5F"/>
    <w:rsid w:val="00465C8B"/>
    <w:rsid w:val="00465CA8"/>
    <w:rsid w:val="00465D29"/>
    <w:rsid w:val="00465D2A"/>
    <w:rsid w:val="00465D8D"/>
    <w:rsid w:val="00465FAE"/>
    <w:rsid w:val="00466037"/>
    <w:rsid w:val="00466196"/>
    <w:rsid w:val="0046643E"/>
    <w:rsid w:val="004667A6"/>
    <w:rsid w:val="0046685E"/>
    <w:rsid w:val="004669F8"/>
    <w:rsid w:val="00466A5B"/>
    <w:rsid w:val="00466C0E"/>
    <w:rsid w:val="00466CF4"/>
    <w:rsid w:val="00467126"/>
    <w:rsid w:val="0046726D"/>
    <w:rsid w:val="004673E6"/>
    <w:rsid w:val="00467635"/>
    <w:rsid w:val="004677E5"/>
    <w:rsid w:val="00467820"/>
    <w:rsid w:val="00467A7C"/>
    <w:rsid w:val="00467B71"/>
    <w:rsid w:val="00467C8A"/>
    <w:rsid w:val="00467C97"/>
    <w:rsid w:val="00467D60"/>
    <w:rsid w:val="00467D81"/>
    <w:rsid w:val="00467E40"/>
    <w:rsid w:val="00467F68"/>
    <w:rsid w:val="00470128"/>
    <w:rsid w:val="00470172"/>
    <w:rsid w:val="004704B8"/>
    <w:rsid w:val="004705C7"/>
    <w:rsid w:val="004706EC"/>
    <w:rsid w:val="0047099D"/>
    <w:rsid w:val="00470B52"/>
    <w:rsid w:val="00470BB7"/>
    <w:rsid w:val="00470D0C"/>
    <w:rsid w:val="00471117"/>
    <w:rsid w:val="00471128"/>
    <w:rsid w:val="004711A2"/>
    <w:rsid w:val="004713F3"/>
    <w:rsid w:val="00471419"/>
    <w:rsid w:val="0047145B"/>
    <w:rsid w:val="00471543"/>
    <w:rsid w:val="004718B8"/>
    <w:rsid w:val="004719AD"/>
    <w:rsid w:val="00471A0F"/>
    <w:rsid w:val="00471A25"/>
    <w:rsid w:val="00471B7A"/>
    <w:rsid w:val="00471BB4"/>
    <w:rsid w:val="00471BB9"/>
    <w:rsid w:val="00471BF9"/>
    <w:rsid w:val="00471CED"/>
    <w:rsid w:val="00471D39"/>
    <w:rsid w:val="00471D4D"/>
    <w:rsid w:val="004721C3"/>
    <w:rsid w:val="00472223"/>
    <w:rsid w:val="004724E8"/>
    <w:rsid w:val="00472520"/>
    <w:rsid w:val="004726B6"/>
    <w:rsid w:val="004727FB"/>
    <w:rsid w:val="00472818"/>
    <w:rsid w:val="00472A00"/>
    <w:rsid w:val="00472A97"/>
    <w:rsid w:val="00472CF6"/>
    <w:rsid w:val="00472DDA"/>
    <w:rsid w:val="00472FFA"/>
    <w:rsid w:val="00473032"/>
    <w:rsid w:val="00473043"/>
    <w:rsid w:val="0047314E"/>
    <w:rsid w:val="00473236"/>
    <w:rsid w:val="0047323C"/>
    <w:rsid w:val="004733D6"/>
    <w:rsid w:val="004734B6"/>
    <w:rsid w:val="004734BE"/>
    <w:rsid w:val="004734FE"/>
    <w:rsid w:val="004736A8"/>
    <w:rsid w:val="0047376D"/>
    <w:rsid w:val="004738DB"/>
    <w:rsid w:val="004738E9"/>
    <w:rsid w:val="004739D8"/>
    <w:rsid w:val="00473A00"/>
    <w:rsid w:val="00473A88"/>
    <w:rsid w:val="00473B3D"/>
    <w:rsid w:val="00473B9E"/>
    <w:rsid w:val="00473BD3"/>
    <w:rsid w:val="00473C1E"/>
    <w:rsid w:val="00473E06"/>
    <w:rsid w:val="00473E4E"/>
    <w:rsid w:val="004740BE"/>
    <w:rsid w:val="0047411D"/>
    <w:rsid w:val="004741A6"/>
    <w:rsid w:val="0047424B"/>
    <w:rsid w:val="004743D4"/>
    <w:rsid w:val="00474482"/>
    <w:rsid w:val="004744F5"/>
    <w:rsid w:val="00474869"/>
    <w:rsid w:val="004748DB"/>
    <w:rsid w:val="0047499A"/>
    <w:rsid w:val="00474B36"/>
    <w:rsid w:val="00474C79"/>
    <w:rsid w:val="00474DB4"/>
    <w:rsid w:val="00474F41"/>
    <w:rsid w:val="00474F50"/>
    <w:rsid w:val="004750F1"/>
    <w:rsid w:val="00475197"/>
    <w:rsid w:val="00475258"/>
    <w:rsid w:val="004752CE"/>
    <w:rsid w:val="004753FD"/>
    <w:rsid w:val="00475417"/>
    <w:rsid w:val="00475A6B"/>
    <w:rsid w:val="00475AC5"/>
    <w:rsid w:val="00475ADE"/>
    <w:rsid w:val="00475C5F"/>
    <w:rsid w:val="00475DCC"/>
    <w:rsid w:val="00475E3C"/>
    <w:rsid w:val="00476067"/>
    <w:rsid w:val="00476232"/>
    <w:rsid w:val="004762D1"/>
    <w:rsid w:val="00476558"/>
    <w:rsid w:val="00476659"/>
    <w:rsid w:val="0047668F"/>
    <w:rsid w:val="004767D0"/>
    <w:rsid w:val="004768E5"/>
    <w:rsid w:val="0047695A"/>
    <w:rsid w:val="004769CE"/>
    <w:rsid w:val="00476C45"/>
    <w:rsid w:val="00476D41"/>
    <w:rsid w:val="00476DCD"/>
    <w:rsid w:val="00476F45"/>
    <w:rsid w:val="00476F6D"/>
    <w:rsid w:val="00476FD9"/>
    <w:rsid w:val="0047714F"/>
    <w:rsid w:val="00477172"/>
    <w:rsid w:val="004773F9"/>
    <w:rsid w:val="00477564"/>
    <w:rsid w:val="00477617"/>
    <w:rsid w:val="00477640"/>
    <w:rsid w:val="00477827"/>
    <w:rsid w:val="004779A6"/>
    <w:rsid w:val="00477B36"/>
    <w:rsid w:val="00477C17"/>
    <w:rsid w:val="00477C18"/>
    <w:rsid w:val="00477E55"/>
    <w:rsid w:val="00477FBA"/>
    <w:rsid w:val="00480011"/>
    <w:rsid w:val="0048005F"/>
    <w:rsid w:val="00480252"/>
    <w:rsid w:val="004806A4"/>
    <w:rsid w:val="004806E9"/>
    <w:rsid w:val="0048090C"/>
    <w:rsid w:val="004809AC"/>
    <w:rsid w:val="00480BAB"/>
    <w:rsid w:val="00480C66"/>
    <w:rsid w:val="00480E51"/>
    <w:rsid w:val="00480EFA"/>
    <w:rsid w:val="00480F18"/>
    <w:rsid w:val="00480FB3"/>
    <w:rsid w:val="00480FEF"/>
    <w:rsid w:val="00481078"/>
    <w:rsid w:val="004812A9"/>
    <w:rsid w:val="004812C8"/>
    <w:rsid w:val="004813C0"/>
    <w:rsid w:val="004814FC"/>
    <w:rsid w:val="0048162D"/>
    <w:rsid w:val="00481B42"/>
    <w:rsid w:val="00481DCA"/>
    <w:rsid w:val="00481E6F"/>
    <w:rsid w:val="00482091"/>
    <w:rsid w:val="004820F6"/>
    <w:rsid w:val="00482120"/>
    <w:rsid w:val="00482237"/>
    <w:rsid w:val="00482252"/>
    <w:rsid w:val="0048226E"/>
    <w:rsid w:val="0048237B"/>
    <w:rsid w:val="004824CC"/>
    <w:rsid w:val="004824F1"/>
    <w:rsid w:val="004826B3"/>
    <w:rsid w:val="004827B9"/>
    <w:rsid w:val="004828D9"/>
    <w:rsid w:val="00482949"/>
    <w:rsid w:val="00482974"/>
    <w:rsid w:val="004829C3"/>
    <w:rsid w:val="00482AA2"/>
    <w:rsid w:val="00482B94"/>
    <w:rsid w:val="00482D28"/>
    <w:rsid w:val="00482EEE"/>
    <w:rsid w:val="00482F02"/>
    <w:rsid w:val="00483216"/>
    <w:rsid w:val="0048329B"/>
    <w:rsid w:val="004833D9"/>
    <w:rsid w:val="004833F2"/>
    <w:rsid w:val="0048343E"/>
    <w:rsid w:val="004836E0"/>
    <w:rsid w:val="004837C1"/>
    <w:rsid w:val="004837E2"/>
    <w:rsid w:val="00483879"/>
    <w:rsid w:val="0048399E"/>
    <w:rsid w:val="00483AE2"/>
    <w:rsid w:val="00483D87"/>
    <w:rsid w:val="00483E37"/>
    <w:rsid w:val="00483E40"/>
    <w:rsid w:val="0048415D"/>
    <w:rsid w:val="0048416D"/>
    <w:rsid w:val="00484381"/>
    <w:rsid w:val="00484537"/>
    <w:rsid w:val="00484566"/>
    <w:rsid w:val="00484597"/>
    <w:rsid w:val="00484735"/>
    <w:rsid w:val="004848A5"/>
    <w:rsid w:val="00484965"/>
    <w:rsid w:val="00484B08"/>
    <w:rsid w:val="00484C42"/>
    <w:rsid w:val="00484D04"/>
    <w:rsid w:val="00484E52"/>
    <w:rsid w:val="00484E8F"/>
    <w:rsid w:val="00484F6C"/>
    <w:rsid w:val="00485106"/>
    <w:rsid w:val="00485123"/>
    <w:rsid w:val="00485145"/>
    <w:rsid w:val="00485315"/>
    <w:rsid w:val="004854E8"/>
    <w:rsid w:val="004854EA"/>
    <w:rsid w:val="004855EA"/>
    <w:rsid w:val="0048575F"/>
    <w:rsid w:val="004857AD"/>
    <w:rsid w:val="00485916"/>
    <w:rsid w:val="00485AD2"/>
    <w:rsid w:val="00485C3E"/>
    <w:rsid w:val="00485C4F"/>
    <w:rsid w:val="00485CE4"/>
    <w:rsid w:val="00485E6F"/>
    <w:rsid w:val="00485F40"/>
    <w:rsid w:val="00485FBA"/>
    <w:rsid w:val="00486003"/>
    <w:rsid w:val="0048602E"/>
    <w:rsid w:val="0048627D"/>
    <w:rsid w:val="00486357"/>
    <w:rsid w:val="00486367"/>
    <w:rsid w:val="00486368"/>
    <w:rsid w:val="004864AE"/>
    <w:rsid w:val="004864D9"/>
    <w:rsid w:val="00486675"/>
    <w:rsid w:val="004868DA"/>
    <w:rsid w:val="0048697B"/>
    <w:rsid w:val="004869E5"/>
    <w:rsid w:val="00486A88"/>
    <w:rsid w:val="00486ACF"/>
    <w:rsid w:val="00486B8A"/>
    <w:rsid w:val="00486BB7"/>
    <w:rsid w:val="00486BCC"/>
    <w:rsid w:val="00486C54"/>
    <w:rsid w:val="00486D9D"/>
    <w:rsid w:val="0048710E"/>
    <w:rsid w:val="004871B4"/>
    <w:rsid w:val="004872A5"/>
    <w:rsid w:val="004872C6"/>
    <w:rsid w:val="004872DA"/>
    <w:rsid w:val="004873B6"/>
    <w:rsid w:val="00487525"/>
    <w:rsid w:val="004875E9"/>
    <w:rsid w:val="00487709"/>
    <w:rsid w:val="00487795"/>
    <w:rsid w:val="00487807"/>
    <w:rsid w:val="004879FD"/>
    <w:rsid w:val="00487D8B"/>
    <w:rsid w:val="00487F2A"/>
    <w:rsid w:val="004900CB"/>
    <w:rsid w:val="004902C4"/>
    <w:rsid w:val="004903E7"/>
    <w:rsid w:val="0049049E"/>
    <w:rsid w:val="0049055D"/>
    <w:rsid w:val="00490561"/>
    <w:rsid w:val="00490648"/>
    <w:rsid w:val="004906F0"/>
    <w:rsid w:val="00490755"/>
    <w:rsid w:val="0049082A"/>
    <w:rsid w:val="00490855"/>
    <w:rsid w:val="00490928"/>
    <w:rsid w:val="00490AFB"/>
    <w:rsid w:val="00490F4E"/>
    <w:rsid w:val="00490F7E"/>
    <w:rsid w:val="0049110E"/>
    <w:rsid w:val="00491146"/>
    <w:rsid w:val="004911B9"/>
    <w:rsid w:val="004912F3"/>
    <w:rsid w:val="00491436"/>
    <w:rsid w:val="00491446"/>
    <w:rsid w:val="0049166F"/>
    <w:rsid w:val="004917AF"/>
    <w:rsid w:val="0049180D"/>
    <w:rsid w:val="0049187D"/>
    <w:rsid w:val="004918AA"/>
    <w:rsid w:val="00491B09"/>
    <w:rsid w:val="00491B36"/>
    <w:rsid w:val="00491C62"/>
    <w:rsid w:val="00491D84"/>
    <w:rsid w:val="00491E65"/>
    <w:rsid w:val="00491F6C"/>
    <w:rsid w:val="00491F8D"/>
    <w:rsid w:val="00492019"/>
    <w:rsid w:val="0049211D"/>
    <w:rsid w:val="0049223D"/>
    <w:rsid w:val="004922B2"/>
    <w:rsid w:val="004922CA"/>
    <w:rsid w:val="0049240C"/>
    <w:rsid w:val="00492468"/>
    <w:rsid w:val="004924B6"/>
    <w:rsid w:val="004924CF"/>
    <w:rsid w:val="00492503"/>
    <w:rsid w:val="00492616"/>
    <w:rsid w:val="0049261C"/>
    <w:rsid w:val="0049263F"/>
    <w:rsid w:val="004926FE"/>
    <w:rsid w:val="00492737"/>
    <w:rsid w:val="00492843"/>
    <w:rsid w:val="0049289F"/>
    <w:rsid w:val="004929D9"/>
    <w:rsid w:val="004929FA"/>
    <w:rsid w:val="00492AD8"/>
    <w:rsid w:val="00492BF1"/>
    <w:rsid w:val="00492C1A"/>
    <w:rsid w:val="00492CCC"/>
    <w:rsid w:val="00492DC2"/>
    <w:rsid w:val="00492E88"/>
    <w:rsid w:val="00492ECB"/>
    <w:rsid w:val="00492FA1"/>
    <w:rsid w:val="00493277"/>
    <w:rsid w:val="00493286"/>
    <w:rsid w:val="0049333D"/>
    <w:rsid w:val="00493403"/>
    <w:rsid w:val="0049342E"/>
    <w:rsid w:val="00493436"/>
    <w:rsid w:val="0049343A"/>
    <w:rsid w:val="00493C1D"/>
    <w:rsid w:val="00493E23"/>
    <w:rsid w:val="00493EC4"/>
    <w:rsid w:val="00493F6D"/>
    <w:rsid w:val="004940BA"/>
    <w:rsid w:val="004940BB"/>
    <w:rsid w:val="004940FC"/>
    <w:rsid w:val="004941A8"/>
    <w:rsid w:val="0049425C"/>
    <w:rsid w:val="00494514"/>
    <w:rsid w:val="00494584"/>
    <w:rsid w:val="004945B1"/>
    <w:rsid w:val="0049471E"/>
    <w:rsid w:val="004947C7"/>
    <w:rsid w:val="004949E1"/>
    <w:rsid w:val="00494A33"/>
    <w:rsid w:val="00494BB9"/>
    <w:rsid w:val="00494C05"/>
    <w:rsid w:val="00494D3C"/>
    <w:rsid w:val="00494FE9"/>
    <w:rsid w:val="0049508E"/>
    <w:rsid w:val="0049540D"/>
    <w:rsid w:val="00495451"/>
    <w:rsid w:val="0049548B"/>
    <w:rsid w:val="004956B4"/>
    <w:rsid w:val="004959BE"/>
    <w:rsid w:val="00495AE9"/>
    <w:rsid w:val="00495C57"/>
    <w:rsid w:val="00495F49"/>
    <w:rsid w:val="00495F4C"/>
    <w:rsid w:val="00495FE2"/>
    <w:rsid w:val="0049616C"/>
    <w:rsid w:val="004962A5"/>
    <w:rsid w:val="004962C9"/>
    <w:rsid w:val="0049630A"/>
    <w:rsid w:val="0049632F"/>
    <w:rsid w:val="004963B4"/>
    <w:rsid w:val="004964A5"/>
    <w:rsid w:val="00496523"/>
    <w:rsid w:val="00496631"/>
    <w:rsid w:val="0049663D"/>
    <w:rsid w:val="0049678B"/>
    <w:rsid w:val="0049688D"/>
    <w:rsid w:val="004968B9"/>
    <w:rsid w:val="00496ACE"/>
    <w:rsid w:val="00496BA8"/>
    <w:rsid w:val="00496EED"/>
    <w:rsid w:val="00497007"/>
    <w:rsid w:val="00497039"/>
    <w:rsid w:val="004970F7"/>
    <w:rsid w:val="0049716D"/>
    <w:rsid w:val="004971B9"/>
    <w:rsid w:val="00497241"/>
    <w:rsid w:val="00497334"/>
    <w:rsid w:val="0049744C"/>
    <w:rsid w:val="00497517"/>
    <w:rsid w:val="0049766C"/>
    <w:rsid w:val="004977D8"/>
    <w:rsid w:val="00497B20"/>
    <w:rsid w:val="00497B9B"/>
    <w:rsid w:val="004A010C"/>
    <w:rsid w:val="004A0181"/>
    <w:rsid w:val="004A0226"/>
    <w:rsid w:val="004A0248"/>
    <w:rsid w:val="004A027F"/>
    <w:rsid w:val="004A02D0"/>
    <w:rsid w:val="004A0331"/>
    <w:rsid w:val="004A04A2"/>
    <w:rsid w:val="004A050E"/>
    <w:rsid w:val="004A058D"/>
    <w:rsid w:val="004A072F"/>
    <w:rsid w:val="004A0733"/>
    <w:rsid w:val="004A0766"/>
    <w:rsid w:val="004A077E"/>
    <w:rsid w:val="004A0818"/>
    <w:rsid w:val="004A0975"/>
    <w:rsid w:val="004A0AAE"/>
    <w:rsid w:val="004A0F29"/>
    <w:rsid w:val="004A1013"/>
    <w:rsid w:val="004A1029"/>
    <w:rsid w:val="004A1119"/>
    <w:rsid w:val="004A11F3"/>
    <w:rsid w:val="004A12C4"/>
    <w:rsid w:val="004A1328"/>
    <w:rsid w:val="004A15EC"/>
    <w:rsid w:val="004A15F1"/>
    <w:rsid w:val="004A1701"/>
    <w:rsid w:val="004A1794"/>
    <w:rsid w:val="004A187C"/>
    <w:rsid w:val="004A1AE1"/>
    <w:rsid w:val="004A1BE7"/>
    <w:rsid w:val="004A1D11"/>
    <w:rsid w:val="004A1D5D"/>
    <w:rsid w:val="004A1DD7"/>
    <w:rsid w:val="004A1EEB"/>
    <w:rsid w:val="004A1FAA"/>
    <w:rsid w:val="004A2008"/>
    <w:rsid w:val="004A20D0"/>
    <w:rsid w:val="004A237B"/>
    <w:rsid w:val="004A2468"/>
    <w:rsid w:val="004A2533"/>
    <w:rsid w:val="004A25E8"/>
    <w:rsid w:val="004A290D"/>
    <w:rsid w:val="004A296C"/>
    <w:rsid w:val="004A2AB2"/>
    <w:rsid w:val="004A2C65"/>
    <w:rsid w:val="004A2C72"/>
    <w:rsid w:val="004A2CD0"/>
    <w:rsid w:val="004A2DAF"/>
    <w:rsid w:val="004A2E88"/>
    <w:rsid w:val="004A300C"/>
    <w:rsid w:val="004A322F"/>
    <w:rsid w:val="004A35A9"/>
    <w:rsid w:val="004A3936"/>
    <w:rsid w:val="004A3941"/>
    <w:rsid w:val="004A3944"/>
    <w:rsid w:val="004A3A41"/>
    <w:rsid w:val="004A3A87"/>
    <w:rsid w:val="004A3AEF"/>
    <w:rsid w:val="004A3B8B"/>
    <w:rsid w:val="004A3C5A"/>
    <w:rsid w:val="004A3DAA"/>
    <w:rsid w:val="004A3E2A"/>
    <w:rsid w:val="004A3F09"/>
    <w:rsid w:val="004A3F7F"/>
    <w:rsid w:val="004A3FDC"/>
    <w:rsid w:val="004A404B"/>
    <w:rsid w:val="004A404F"/>
    <w:rsid w:val="004A40B4"/>
    <w:rsid w:val="004A416D"/>
    <w:rsid w:val="004A4491"/>
    <w:rsid w:val="004A4701"/>
    <w:rsid w:val="004A47A4"/>
    <w:rsid w:val="004A4918"/>
    <w:rsid w:val="004A4952"/>
    <w:rsid w:val="004A4994"/>
    <w:rsid w:val="004A4B00"/>
    <w:rsid w:val="004A4EEB"/>
    <w:rsid w:val="004A5334"/>
    <w:rsid w:val="004A5391"/>
    <w:rsid w:val="004A57F9"/>
    <w:rsid w:val="004A586B"/>
    <w:rsid w:val="004A59D8"/>
    <w:rsid w:val="004A5A65"/>
    <w:rsid w:val="004A5ADC"/>
    <w:rsid w:val="004A5B51"/>
    <w:rsid w:val="004A5D19"/>
    <w:rsid w:val="004A5DB5"/>
    <w:rsid w:val="004A5EC4"/>
    <w:rsid w:val="004A606A"/>
    <w:rsid w:val="004A610B"/>
    <w:rsid w:val="004A6128"/>
    <w:rsid w:val="004A62A7"/>
    <w:rsid w:val="004A63AD"/>
    <w:rsid w:val="004A63E3"/>
    <w:rsid w:val="004A6448"/>
    <w:rsid w:val="004A654F"/>
    <w:rsid w:val="004A65D7"/>
    <w:rsid w:val="004A65D8"/>
    <w:rsid w:val="004A689B"/>
    <w:rsid w:val="004A6A7D"/>
    <w:rsid w:val="004A6ABD"/>
    <w:rsid w:val="004A6B18"/>
    <w:rsid w:val="004A6B34"/>
    <w:rsid w:val="004A6D28"/>
    <w:rsid w:val="004A6DC3"/>
    <w:rsid w:val="004A6E79"/>
    <w:rsid w:val="004A6EA6"/>
    <w:rsid w:val="004A7101"/>
    <w:rsid w:val="004A71C4"/>
    <w:rsid w:val="004A71C9"/>
    <w:rsid w:val="004A74E8"/>
    <w:rsid w:val="004A7518"/>
    <w:rsid w:val="004A7560"/>
    <w:rsid w:val="004A75C6"/>
    <w:rsid w:val="004A7817"/>
    <w:rsid w:val="004A78DB"/>
    <w:rsid w:val="004A792F"/>
    <w:rsid w:val="004A7AEA"/>
    <w:rsid w:val="004A7B2D"/>
    <w:rsid w:val="004A7C1C"/>
    <w:rsid w:val="004A7D1A"/>
    <w:rsid w:val="004A7D34"/>
    <w:rsid w:val="004A7DA3"/>
    <w:rsid w:val="004A7DA8"/>
    <w:rsid w:val="004A7E2E"/>
    <w:rsid w:val="004B014B"/>
    <w:rsid w:val="004B01DB"/>
    <w:rsid w:val="004B0358"/>
    <w:rsid w:val="004B043A"/>
    <w:rsid w:val="004B048A"/>
    <w:rsid w:val="004B04DA"/>
    <w:rsid w:val="004B0576"/>
    <w:rsid w:val="004B0596"/>
    <w:rsid w:val="004B06B6"/>
    <w:rsid w:val="004B0863"/>
    <w:rsid w:val="004B0991"/>
    <w:rsid w:val="004B09D4"/>
    <w:rsid w:val="004B0A94"/>
    <w:rsid w:val="004B0BC2"/>
    <w:rsid w:val="004B0CD8"/>
    <w:rsid w:val="004B0E21"/>
    <w:rsid w:val="004B0F2A"/>
    <w:rsid w:val="004B12E0"/>
    <w:rsid w:val="004B161A"/>
    <w:rsid w:val="004B16BE"/>
    <w:rsid w:val="004B17B1"/>
    <w:rsid w:val="004B17F6"/>
    <w:rsid w:val="004B18DF"/>
    <w:rsid w:val="004B1B7A"/>
    <w:rsid w:val="004B1B8F"/>
    <w:rsid w:val="004B1C6D"/>
    <w:rsid w:val="004B1D02"/>
    <w:rsid w:val="004B1D32"/>
    <w:rsid w:val="004B1D55"/>
    <w:rsid w:val="004B1DD1"/>
    <w:rsid w:val="004B1E1F"/>
    <w:rsid w:val="004B1E37"/>
    <w:rsid w:val="004B1F2C"/>
    <w:rsid w:val="004B1FB0"/>
    <w:rsid w:val="004B209E"/>
    <w:rsid w:val="004B223B"/>
    <w:rsid w:val="004B229E"/>
    <w:rsid w:val="004B2394"/>
    <w:rsid w:val="004B2476"/>
    <w:rsid w:val="004B2594"/>
    <w:rsid w:val="004B26E9"/>
    <w:rsid w:val="004B28C6"/>
    <w:rsid w:val="004B2C96"/>
    <w:rsid w:val="004B321F"/>
    <w:rsid w:val="004B34C3"/>
    <w:rsid w:val="004B35E3"/>
    <w:rsid w:val="004B36B4"/>
    <w:rsid w:val="004B38FD"/>
    <w:rsid w:val="004B39B9"/>
    <w:rsid w:val="004B3AA5"/>
    <w:rsid w:val="004B3CED"/>
    <w:rsid w:val="004B3F28"/>
    <w:rsid w:val="004B3F3A"/>
    <w:rsid w:val="004B3F4A"/>
    <w:rsid w:val="004B3F7C"/>
    <w:rsid w:val="004B4023"/>
    <w:rsid w:val="004B4070"/>
    <w:rsid w:val="004B40D6"/>
    <w:rsid w:val="004B42EB"/>
    <w:rsid w:val="004B439F"/>
    <w:rsid w:val="004B445A"/>
    <w:rsid w:val="004B459D"/>
    <w:rsid w:val="004B45AD"/>
    <w:rsid w:val="004B4679"/>
    <w:rsid w:val="004B478F"/>
    <w:rsid w:val="004B47B4"/>
    <w:rsid w:val="004B4836"/>
    <w:rsid w:val="004B49CF"/>
    <w:rsid w:val="004B4D31"/>
    <w:rsid w:val="004B52A0"/>
    <w:rsid w:val="004B5341"/>
    <w:rsid w:val="004B5388"/>
    <w:rsid w:val="004B5571"/>
    <w:rsid w:val="004B560A"/>
    <w:rsid w:val="004B58E3"/>
    <w:rsid w:val="004B591B"/>
    <w:rsid w:val="004B5B5C"/>
    <w:rsid w:val="004B5BE5"/>
    <w:rsid w:val="004B5C22"/>
    <w:rsid w:val="004B5DC4"/>
    <w:rsid w:val="004B5DFF"/>
    <w:rsid w:val="004B5E4F"/>
    <w:rsid w:val="004B6154"/>
    <w:rsid w:val="004B6177"/>
    <w:rsid w:val="004B62C8"/>
    <w:rsid w:val="004B6409"/>
    <w:rsid w:val="004B6449"/>
    <w:rsid w:val="004B6696"/>
    <w:rsid w:val="004B66D4"/>
    <w:rsid w:val="004B681F"/>
    <w:rsid w:val="004B68A4"/>
    <w:rsid w:val="004B69D5"/>
    <w:rsid w:val="004B6A54"/>
    <w:rsid w:val="004B6C28"/>
    <w:rsid w:val="004B6C58"/>
    <w:rsid w:val="004B6CC3"/>
    <w:rsid w:val="004B6CF0"/>
    <w:rsid w:val="004B6D16"/>
    <w:rsid w:val="004B6D1F"/>
    <w:rsid w:val="004B6E10"/>
    <w:rsid w:val="004B6EC8"/>
    <w:rsid w:val="004B721A"/>
    <w:rsid w:val="004B74CF"/>
    <w:rsid w:val="004B7610"/>
    <w:rsid w:val="004B7780"/>
    <w:rsid w:val="004B77AD"/>
    <w:rsid w:val="004B77FA"/>
    <w:rsid w:val="004B78B9"/>
    <w:rsid w:val="004B78F4"/>
    <w:rsid w:val="004B79C4"/>
    <w:rsid w:val="004B79F9"/>
    <w:rsid w:val="004B7A2A"/>
    <w:rsid w:val="004B7B0A"/>
    <w:rsid w:val="004B7B43"/>
    <w:rsid w:val="004B7B64"/>
    <w:rsid w:val="004B7BC6"/>
    <w:rsid w:val="004B7C09"/>
    <w:rsid w:val="004B7C4C"/>
    <w:rsid w:val="004B7C7D"/>
    <w:rsid w:val="004B7D31"/>
    <w:rsid w:val="004B7F06"/>
    <w:rsid w:val="004C004C"/>
    <w:rsid w:val="004C0082"/>
    <w:rsid w:val="004C037D"/>
    <w:rsid w:val="004C08B6"/>
    <w:rsid w:val="004C0906"/>
    <w:rsid w:val="004C0A2A"/>
    <w:rsid w:val="004C0B5B"/>
    <w:rsid w:val="004C0BCE"/>
    <w:rsid w:val="004C0DA3"/>
    <w:rsid w:val="004C0F4C"/>
    <w:rsid w:val="004C1019"/>
    <w:rsid w:val="004C11E4"/>
    <w:rsid w:val="004C12A0"/>
    <w:rsid w:val="004C130A"/>
    <w:rsid w:val="004C136A"/>
    <w:rsid w:val="004C137E"/>
    <w:rsid w:val="004C1484"/>
    <w:rsid w:val="004C14DC"/>
    <w:rsid w:val="004C14EF"/>
    <w:rsid w:val="004C1636"/>
    <w:rsid w:val="004C16E4"/>
    <w:rsid w:val="004C18D4"/>
    <w:rsid w:val="004C191C"/>
    <w:rsid w:val="004C1B3E"/>
    <w:rsid w:val="004C1BC5"/>
    <w:rsid w:val="004C1BF9"/>
    <w:rsid w:val="004C1DAF"/>
    <w:rsid w:val="004C1E34"/>
    <w:rsid w:val="004C1E6A"/>
    <w:rsid w:val="004C20CC"/>
    <w:rsid w:val="004C210B"/>
    <w:rsid w:val="004C21DB"/>
    <w:rsid w:val="004C226F"/>
    <w:rsid w:val="004C227F"/>
    <w:rsid w:val="004C22E6"/>
    <w:rsid w:val="004C24C1"/>
    <w:rsid w:val="004C24C8"/>
    <w:rsid w:val="004C26A7"/>
    <w:rsid w:val="004C26C0"/>
    <w:rsid w:val="004C26D6"/>
    <w:rsid w:val="004C2755"/>
    <w:rsid w:val="004C27AD"/>
    <w:rsid w:val="004C295C"/>
    <w:rsid w:val="004C299E"/>
    <w:rsid w:val="004C2AEE"/>
    <w:rsid w:val="004C2B37"/>
    <w:rsid w:val="004C2BF8"/>
    <w:rsid w:val="004C2C64"/>
    <w:rsid w:val="004C2D3A"/>
    <w:rsid w:val="004C2E38"/>
    <w:rsid w:val="004C2E55"/>
    <w:rsid w:val="004C31F4"/>
    <w:rsid w:val="004C3221"/>
    <w:rsid w:val="004C3236"/>
    <w:rsid w:val="004C3276"/>
    <w:rsid w:val="004C33FD"/>
    <w:rsid w:val="004C3459"/>
    <w:rsid w:val="004C34CF"/>
    <w:rsid w:val="004C34E1"/>
    <w:rsid w:val="004C3578"/>
    <w:rsid w:val="004C35B4"/>
    <w:rsid w:val="004C35BC"/>
    <w:rsid w:val="004C36E3"/>
    <w:rsid w:val="004C3764"/>
    <w:rsid w:val="004C38BA"/>
    <w:rsid w:val="004C3950"/>
    <w:rsid w:val="004C3A3E"/>
    <w:rsid w:val="004C3CE8"/>
    <w:rsid w:val="004C3E8A"/>
    <w:rsid w:val="004C3EE2"/>
    <w:rsid w:val="004C3F7F"/>
    <w:rsid w:val="004C425E"/>
    <w:rsid w:val="004C44E4"/>
    <w:rsid w:val="004C4506"/>
    <w:rsid w:val="004C45A6"/>
    <w:rsid w:val="004C4727"/>
    <w:rsid w:val="004C484D"/>
    <w:rsid w:val="004C4949"/>
    <w:rsid w:val="004C4973"/>
    <w:rsid w:val="004C49C5"/>
    <w:rsid w:val="004C49E0"/>
    <w:rsid w:val="004C4CEA"/>
    <w:rsid w:val="004C4D5B"/>
    <w:rsid w:val="004C5020"/>
    <w:rsid w:val="004C5041"/>
    <w:rsid w:val="004C510A"/>
    <w:rsid w:val="004C5255"/>
    <w:rsid w:val="004C529F"/>
    <w:rsid w:val="004C5343"/>
    <w:rsid w:val="004C53EB"/>
    <w:rsid w:val="004C5579"/>
    <w:rsid w:val="004C568C"/>
    <w:rsid w:val="004C571E"/>
    <w:rsid w:val="004C579B"/>
    <w:rsid w:val="004C579E"/>
    <w:rsid w:val="004C57C4"/>
    <w:rsid w:val="004C5A6D"/>
    <w:rsid w:val="004C5A86"/>
    <w:rsid w:val="004C5DE4"/>
    <w:rsid w:val="004C5EE4"/>
    <w:rsid w:val="004C5F23"/>
    <w:rsid w:val="004C613C"/>
    <w:rsid w:val="004C61B0"/>
    <w:rsid w:val="004C6222"/>
    <w:rsid w:val="004C6240"/>
    <w:rsid w:val="004C62D8"/>
    <w:rsid w:val="004C636D"/>
    <w:rsid w:val="004C63E9"/>
    <w:rsid w:val="004C64AA"/>
    <w:rsid w:val="004C6550"/>
    <w:rsid w:val="004C6655"/>
    <w:rsid w:val="004C67A1"/>
    <w:rsid w:val="004C68B3"/>
    <w:rsid w:val="004C6946"/>
    <w:rsid w:val="004C6A2B"/>
    <w:rsid w:val="004C6B6D"/>
    <w:rsid w:val="004C6BD3"/>
    <w:rsid w:val="004C6CA0"/>
    <w:rsid w:val="004C6EAA"/>
    <w:rsid w:val="004C6EC7"/>
    <w:rsid w:val="004C6F22"/>
    <w:rsid w:val="004C7025"/>
    <w:rsid w:val="004C72EB"/>
    <w:rsid w:val="004C738C"/>
    <w:rsid w:val="004C7439"/>
    <w:rsid w:val="004C743F"/>
    <w:rsid w:val="004C747E"/>
    <w:rsid w:val="004C756C"/>
    <w:rsid w:val="004C7653"/>
    <w:rsid w:val="004C7881"/>
    <w:rsid w:val="004C78C2"/>
    <w:rsid w:val="004C7945"/>
    <w:rsid w:val="004C798E"/>
    <w:rsid w:val="004C7BFB"/>
    <w:rsid w:val="004C7C73"/>
    <w:rsid w:val="004C7D7C"/>
    <w:rsid w:val="004C7EA2"/>
    <w:rsid w:val="004C7F20"/>
    <w:rsid w:val="004C7F54"/>
    <w:rsid w:val="004C7FEC"/>
    <w:rsid w:val="004D0021"/>
    <w:rsid w:val="004D00CE"/>
    <w:rsid w:val="004D01D3"/>
    <w:rsid w:val="004D0206"/>
    <w:rsid w:val="004D0344"/>
    <w:rsid w:val="004D0394"/>
    <w:rsid w:val="004D0526"/>
    <w:rsid w:val="004D05A0"/>
    <w:rsid w:val="004D076E"/>
    <w:rsid w:val="004D0790"/>
    <w:rsid w:val="004D07D1"/>
    <w:rsid w:val="004D07EE"/>
    <w:rsid w:val="004D0867"/>
    <w:rsid w:val="004D0980"/>
    <w:rsid w:val="004D0A9C"/>
    <w:rsid w:val="004D0C7B"/>
    <w:rsid w:val="004D0D16"/>
    <w:rsid w:val="004D0EAB"/>
    <w:rsid w:val="004D0EF6"/>
    <w:rsid w:val="004D0FBB"/>
    <w:rsid w:val="004D1097"/>
    <w:rsid w:val="004D1176"/>
    <w:rsid w:val="004D117A"/>
    <w:rsid w:val="004D11E9"/>
    <w:rsid w:val="004D14B3"/>
    <w:rsid w:val="004D14E4"/>
    <w:rsid w:val="004D161C"/>
    <w:rsid w:val="004D1693"/>
    <w:rsid w:val="004D1765"/>
    <w:rsid w:val="004D19CC"/>
    <w:rsid w:val="004D1B8F"/>
    <w:rsid w:val="004D1BBF"/>
    <w:rsid w:val="004D1DE5"/>
    <w:rsid w:val="004D1ECF"/>
    <w:rsid w:val="004D1F4E"/>
    <w:rsid w:val="004D2035"/>
    <w:rsid w:val="004D2115"/>
    <w:rsid w:val="004D212B"/>
    <w:rsid w:val="004D2405"/>
    <w:rsid w:val="004D24C0"/>
    <w:rsid w:val="004D253B"/>
    <w:rsid w:val="004D25DA"/>
    <w:rsid w:val="004D2A0F"/>
    <w:rsid w:val="004D2AA2"/>
    <w:rsid w:val="004D2CAB"/>
    <w:rsid w:val="004D2CB3"/>
    <w:rsid w:val="004D2E62"/>
    <w:rsid w:val="004D2F54"/>
    <w:rsid w:val="004D3062"/>
    <w:rsid w:val="004D30E3"/>
    <w:rsid w:val="004D3114"/>
    <w:rsid w:val="004D3175"/>
    <w:rsid w:val="004D34B5"/>
    <w:rsid w:val="004D3527"/>
    <w:rsid w:val="004D389C"/>
    <w:rsid w:val="004D3937"/>
    <w:rsid w:val="004D3955"/>
    <w:rsid w:val="004D39B7"/>
    <w:rsid w:val="004D3A7A"/>
    <w:rsid w:val="004D3B30"/>
    <w:rsid w:val="004D3FFF"/>
    <w:rsid w:val="004D40BE"/>
    <w:rsid w:val="004D40FA"/>
    <w:rsid w:val="004D4433"/>
    <w:rsid w:val="004D45D4"/>
    <w:rsid w:val="004D4620"/>
    <w:rsid w:val="004D49BB"/>
    <w:rsid w:val="004D4BED"/>
    <w:rsid w:val="004D4C1F"/>
    <w:rsid w:val="004D4C4A"/>
    <w:rsid w:val="004D4D9D"/>
    <w:rsid w:val="004D4F65"/>
    <w:rsid w:val="004D5005"/>
    <w:rsid w:val="004D512C"/>
    <w:rsid w:val="004D515D"/>
    <w:rsid w:val="004D5169"/>
    <w:rsid w:val="004D5214"/>
    <w:rsid w:val="004D53CC"/>
    <w:rsid w:val="004D550A"/>
    <w:rsid w:val="004D5588"/>
    <w:rsid w:val="004D5620"/>
    <w:rsid w:val="004D56DB"/>
    <w:rsid w:val="004D5808"/>
    <w:rsid w:val="004D58C6"/>
    <w:rsid w:val="004D58E6"/>
    <w:rsid w:val="004D591B"/>
    <w:rsid w:val="004D5960"/>
    <w:rsid w:val="004D596C"/>
    <w:rsid w:val="004D5B56"/>
    <w:rsid w:val="004D5D04"/>
    <w:rsid w:val="004D5F36"/>
    <w:rsid w:val="004D5FB5"/>
    <w:rsid w:val="004D60B3"/>
    <w:rsid w:val="004D6313"/>
    <w:rsid w:val="004D6340"/>
    <w:rsid w:val="004D6386"/>
    <w:rsid w:val="004D67E6"/>
    <w:rsid w:val="004D68C4"/>
    <w:rsid w:val="004D69CF"/>
    <w:rsid w:val="004D6B1F"/>
    <w:rsid w:val="004D6BB8"/>
    <w:rsid w:val="004D6BC7"/>
    <w:rsid w:val="004D6C41"/>
    <w:rsid w:val="004D6CA2"/>
    <w:rsid w:val="004D6DFB"/>
    <w:rsid w:val="004D6E2B"/>
    <w:rsid w:val="004D6EC0"/>
    <w:rsid w:val="004D6F5E"/>
    <w:rsid w:val="004D6F95"/>
    <w:rsid w:val="004D6FC0"/>
    <w:rsid w:val="004D708F"/>
    <w:rsid w:val="004D70CF"/>
    <w:rsid w:val="004D7332"/>
    <w:rsid w:val="004D7347"/>
    <w:rsid w:val="004D7425"/>
    <w:rsid w:val="004D7472"/>
    <w:rsid w:val="004D74D7"/>
    <w:rsid w:val="004D7615"/>
    <w:rsid w:val="004D7618"/>
    <w:rsid w:val="004D77F7"/>
    <w:rsid w:val="004D7A96"/>
    <w:rsid w:val="004D7B49"/>
    <w:rsid w:val="004D7C24"/>
    <w:rsid w:val="004D7C3C"/>
    <w:rsid w:val="004D7CD6"/>
    <w:rsid w:val="004D7D4E"/>
    <w:rsid w:val="004D7DB4"/>
    <w:rsid w:val="004D7DC2"/>
    <w:rsid w:val="004D7DD0"/>
    <w:rsid w:val="004D7E5E"/>
    <w:rsid w:val="004D7EDD"/>
    <w:rsid w:val="004E016D"/>
    <w:rsid w:val="004E0224"/>
    <w:rsid w:val="004E03DC"/>
    <w:rsid w:val="004E052D"/>
    <w:rsid w:val="004E0609"/>
    <w:rsid w:val="004E0860"/>
    <w:rsid w:val="004E087E"/>
    <w:rsid w:val="004E087F"/>
    <w:rsid w:val="004E098E"/>
    <w:rsid w:val="004E0990"/>
    <w:rsid w:val="004E0B43"/>
    <w:rsid w:val="004E0B69"/>
    <w:rsid w:val="004E0D8A"/>
    <w:rsid w:val="004E0DD0"/>
    <w:rsid w:val="004E13D4"/>
    <w:rsid w:val="004E14D1"/>
    <w:rsid w:val="004E15E7"/>
    <w:rsid w:val="004E1605"/>
    <w:rsid w:val="004E16B7"/>
    <w:rsid w:val="004E16E7"/>
    <w:rsid w:val="004E170B"/>
    <w:rsid w:val="004E18D0"/>
    <w:rsid w:val="004E18DC"/>
    <w:rsid w:val="004E199F"/>
    <w:rsid w:val="004E1B0D"/>
    <w:rsid w:val="004E1BB6"/>
    <w:rsid w:val="004E1D55"/>
    <w:rsid w:val="004E1DF6"/>
    <w:rsid w:val="004E1EE7"/>
    <w:rsid w:val="004E1F75"/>
    <w:rsid w:val="004E1F7C"/>
    <w:rsid w:val="004E1F96"/>
    <w:rsid w:val="004E20D4"/>
    <w:rsid w:val="004E220C"/>
    <w:rsid w:val="004E245F"/>
    <w:rsid w:val="004E24FD"/>
    <w:rsid w:val="004E2556"/>
    <w:rsid w:val="004E25D0"/>
    <w:rsid w:val="004E2694"/>
    <w:rsid w:val="004E279F"/>
    <w:rsid w:val="004E27FA"/>
    <w:rsid w:val="004E2883"/>
    <w:rsid w:val="004E2972"/>
    <w:rsid w:val="004E2BF2"/>
    <w:rsid w:val="004E2C8E"/>
    <w:rsid w:val="004E2F28"/>
    <w:rsid w:val="004E2F45"/>
    <w:rsid w:val="004E35A9"/>
    <w:rsid w:val="004E35BE"/>
    <w:rsid w:val="004E35FA"/>
    <w:rsid w:val="004E3905"/>
    <w:rsid w:val="004E39C6"/>
    <w:rsid w:val="004E3A14"/>
    <w:rsid w:val="004E3A1B"/>
    <w:rsid w:val="004E3B13"/>
    <w:rsid w:val="004E3B5F"/>
    <w:rsid w:val="004E3BB3"/>
    <w:rsid w:val="004E3BCB"/>
    <w:rsid w:val="004E3D6A"/>
    <w:rsid w:val="004E3D99"/>
    <w:rsid w:val="004E402A"/>
    <w:rsid w:val="004E4101"/>
    <w:rsid w:val="004E412C"/>
    <w:rsid w:val="004E416A"/>
    <w:rsid w:val="004E4266"/>
    <w:rsid w:val="004E42F7"/>
    <w:rsid w:val="004E4406"/>
    <w:rsid w:val="004E4523"/>
    <w:rsid w:val="004E452E"/>
    <w:rsid w:val="004E4596"/>
    <w:rsid w:val="004E462F"/>
    <w:rsid w:val="004E46CC"/>
    <w:rsid w:val="004E478B"/>
    <w:rsid w:val="004E47BA"/>
    <w:rsid w:val="004E47FD"/>
    <w:rsid w:val="004E480C"/>
    <w:rsid w:val="004E4980"/>
    <w:rsid w:val="004E4AE8"/>
    <w:rsid w:val="004E4BC5"/>
    <w:rsid w:val="004E4D3E"/>
    <w:rsid w:val="004E4D7B"/>
    <w:rsid w:val="004E51C5"/>
    <w:rsid w:val="004E5307"/>
    <w:rsid w:val="004E562B"/>
    <w:rsid w:val="004E5649"/>
    <w:rsid w:val="004E56A0"/>
    <w:rsid w:val="004E57D7"/>
    <w:rsid w:val="004E57E7"/>
    <w:rsid w:val="004E58F4"/>
    <w:rsid w:val="004E5922"/>
    <w:rsid w:val="004E5950"/>
    <w:rsid w:val="004E5AC0"/>
    <w:rsid w:val="004E5AEE"/>
    <w:rsid w:val="004E5AFA"/>
    <w:rsid w:val="004E5EF0"/>
    <w:rsid w:val="004E5F88"/>
    <w:rsid w:val="004E6112"/>
    <w:rsid w:val="004E6179"/>
    <w:rsid w:val="004E61E6"/>
    <w:rsid w:val="004E632A"/>
    <w:rsid w:val="004E63E8"/>
    <w:rsid w:val="004E6447"/>
    <w:rsid w:val="004E65AE"/>
    <w:rsid w:val="004E664C"/>
    <w:rsid w:val="004E6740"/>
    <w:rsid w:val="004E67C5"/>
    <w:rsid w:val="004E6814"/>
    <w:rsid w:val="004E6B4B"/>
    <w:rsid w:val="004E6BC7"/>
    <w:rsid w:val="004E6C25"/>
    <w:rsid w:val="004E6D1E"/>
    <w:rsid w:val="004E6E88"/>
    <w:rsid w:val="004E6E9B"/>
    <w:rsid w:val="004E72F1"/>
    <w:rsid w:val="004E735F"/>
    <w:rsid w:val="004E764E"/>
    <w:rsid w:val="004E7666"/>
    <w:rsid w:val="004E78F8"/>
    <w:rsid w:val="004E7AC9"/>
    <w:rsid w:val="004E7C00"/>
    <w:rsid w:val="004E7C1E"/>
    <w:rsid w:val="004E7C4A"/>
    <w:rsid w:val="004E7C76"/>
    <w:rsid w:val="004E7D8D"/>
    <w:rsid w:val="004E7E01"/>
    <w:rsid w:val="004E7F9C"/>
    <w:rsid w:val="004E7FBD"/>
    <w:rsid w:val="004E7FE7"/>
    <w:rsid w:val="004F0084"/>
    <w:rsid w:val="004F00ED"/>
    <w:rsid w:val="004F0137"/>
    <w:rsid w:val="004F0237"/>
    <w:rsid w:val="004F025F"/>
    <w:rsid w:val="004F0349"/>
    <w:rsid w:val="004F0444"/>
    <w:rsid w:val="004F04B5"/>
    <w:rsid w:val="004F08DA"/>
    <w:rsid w:val="004F092F"/>
    <w:rsid w:val="004F0945"/>
    <w:rsid w:val="004F0A32"/>
    <w:rsid w:val="004F0A67"/>
    <w:rsid w:val="004F0AB4"/>
    <w:rsid w:val="004F0B8B"/>
    <w:rsid w:val="004F0D1A"/>
    <w:rsid w:val="004F0D3A"/>
    <w:rsid w:val="004F0FC7"/>
    <w:rsid w:val="004F104F"/>
    <w:rsid w:val="004F11D2"/>
    <w:rsid w:val="004F131C"/>
    <w:rsid w:val="004F13C2"/>
    <w:rsid w:val="004F140F"/>
    <w:rsid w:val="004F15B6"/>
    <w:rsid w:val="004F16EA"/>
    <w:rsid w:val="004F1805"/>
    <w:rsid w:val="004F1813"/>
    <w:rsid w:val="004F18D1"/>
    <w:rsid w:val="004F1930"/>
    <w:rsid w:val="004F1AC0"/>
    <w:rsid w:val="004F1EC5"/>
    <w:rsid w:val="004F200E"/>
    <w:rsid w:val="004F22A1"/>
    <w:rsid w:val="004F23CE"/>
    <w:rsid w:val="004F26F9"/>
    <w:rsid w:val="004F2809"/>
    <w:rsid w:val="004F2AB2"/>
    <w:rsid w:val="004F2AF1"/>
    <w:rsid w:val="004F2BF6"/>
    <w:rsid w:val="004F2C46"/>
    <w:rsid w:val="004F2D5C"/>
    <w:rsid w:val="004F2E01"/>
    <w:rsid w:val="004F2F1D"/>
    <w:rsid w:val="004F2FA6"/>
    <w:rsid w:val="004F3072"/>
    <w:rsid w:val="004F3160"/>
    <w:rsid w:val="004F325D"/>
    <w:rsid w:val="004F3385"/>
    <w:rsid w:val="004F33F6"/>
    <w:rsid w:val="004F3421"/>
    <w:rsid w:val="004F3A98"/>
    <w:rsid w:val="004F3AE1"/>
    <w:rsid w:val="004F3B55"/>
    <w:rsid w:val="004F3BE8"/>
    <w:rsid w:val="004F3C78"/>
    <w:rsid w:val="004F3D03"/>
    <w:rsid w:val="004F3E48"/>
    <w:rsid w:val="004F3E71"/>
    <w:rsid w:val="004F3F8B"/>
    <w:rsid w:val="004F4021"/>
    <w:rsid w:val="004F40BB"/>
    <w:rsid w:val="004F4118"/>
    <w:rsid w:val="004F42A3"/>
    <w:rsid w:val="004F436E"/>
    <w:rsid w:val="004F44F2"/>
    <w:rsid w:val="004F4656"/>
    <w:rsid w:val="004F4670"/>
    <w:rsid w:val="004F468A"/>
    <w:rsid w:val="004F46D3"/>
    <w:rsid w:val="004F4700"/>
    <w:rsid w:val="004F4797"/>
    <w:rsid w:val="004F484D"/>
    <w:rsid w:val="004F489A"/>
    <w:rsid w:val="004F48F1"/>
    <w:rsid w:val="004F4A37"/>
    <w:rsid w:val="004F4B4F"/>
    <w:rsid w:val="004F4F6E"/>
    <w:rsid w:val="004F50B9"/>
    <w:rsid w:val="004F51C2"/>
    <w:rsid w:val="004F5218"/>
    <w:rsid w:val="004F524F"/>
    <w:rsid w:val="004F5337"/>
    <w:rsid w:val="004F53A9"/>
    <w:rsid w:val="004F540E"/>
    <w:rsid w:val="004F55F3"/>
    <w:rsid w:val="004F56E0"/>
    <w:rsid w:val="004F56EB"/>
    <w:rsid w:val="004F588D"/>
    <w:rsid w:val="004F597E"/>
    <w:rsid w:val="004F5AF9"/>
    <w:rsid w:val="004F5CEC"/>
    <w:rsid w:val="004F5E36"/>
    <w:rsid w:val="004F5E8C"/>
    <w:rsid w:val="004F6031"/>
    <w:rsid w:val="004F62FE"/>
    <w:rsid w:val="004F65B5"/>
    <w:rsid w:val="004F65CD"/>
    <w:rsid w:val="004F6620"/>
    <w:rsid w:val="004F66F9"/>
    <w:rsid w:val="004F6707"/>
    <w:rsid w:val="004F6793"/>
    <w:rsid w:val="004F67A3"/>
    <w:rsid w:val="004F67D3"/>
    <w:rsid w:val="004F6990"/>
    <w:rsid w:val="004F6B8A"/>
    <w:rsid w:val="004F6FA7"/>
    <w:rsid w:val="004F7063"/>
    <w:rsid w:val="004F710C"/>
    <w:rsid w:val="004F7128"/>
    <w:rsid w:val="004F723B"/>
    <w:rsid w:val="004F72BB"/>
    <w:rsid w:val="004F72F2"/>
    <w:rsid w:val="004F7362"/>
    <w:rsid w:val="004F742C"/>
    <w:rsid w:val="004F74A4"/>
    <w:rsid w:val="004F752C"/>
    <w:rsid w:val="004F763D"/>
    <w:rsid w:val="004F7878"/>
    <w:rsid w:val="004F78DD"/>
    <w:rsid w:val="004F78E4"/>
    <w:rsid w:val="004F79E0"/>
    <w:rsid w:val="004F7A01"/>
    <w:rsid w:val="004F7A42"/>
    <w:rsid w:val="004F7B6B"/>
    <w:rsid w:val="004F7C34"/>
    <w:rsid w:val="004F7C64"/>
    <w:rsid w:val="004F7CAE"/>
    <w:rsid w:val="004F7CF1"/>
    <w:rsid w:val="004F7D67"/>
    <w:rsid w:val="004F7EB4"/>
    <w:rsid w:val="005003A8"/>
    <w:rsid w:val="00500537"/>
    <w:rsid w:val="00500570"/>
    <w:rsid w:val="0050060E"/>
    <w:rsid w:val="0050065A"/>
    <w:rsid w:val="005006B3"/>
    <w:rsid w:val="005008A6"/>
    <w:rsid w:val="00500A8A"/>
    <w:rsid w:val="00500B34"/>
    <w:rsid w:val="00500BD9"/>
    <w:rsid w:val="00500C2D"/>
    <w:rsid w:val="00500C48"/>
    <w:rsid w:val="00500CB0"/>
    <w:rsid w:val="00500D14"/>
    <w:rsid w:val="00500D9A"/>
    <w:rsid w:val="00500DB2"/>
    <w:rsid w:val="00501098"/>
    <w:rsid w:val="0050117E"/>
    <w:rsid w:val="00501229"/>
    <w:rsid w:val="005014B6"/>
    <w:rsid w:val="005019C1"/>
    <w:rsid w:val="00501B74"/>
    <w:rsid w:val="00501DA3"/>
    <w:rsid w:val="00501F5D"/>
    <w:rsid w:val="00501F6B"/>
    <w:rsid w:val="00501F81"/>
    <w:rsid w:val="00502026"/>
    <w:rsid w:val="005020FD"/>
    <w:rsid w:val="00502174"/>
    <w:rsid w:val="00502192"/>
    <w:rsid w:val="00502605"/>
    <w:rsid w:val="00502635"/>
    <w:rsid w:val="00502663"/>
    <w:rsid w:val="0050279F"/>
    <w:rsid w:val="005028FE"/>
    <w:rsid w:val="00502A10"/>
    <w:rsid w:val="00502AA1"/>
    <w:rsid w:val="00502B48"/>
    <w:rsid w:val="00502CA4"/>
    <w:rsid w:val="00502CF9"/>
    <w:rsid w:val="00502D45"/>
    <w:rsid w:val="00502E71"/>
    <w:rsid w:val="00502F3D"/>
    <w:rsid w:val="005030DE"/>
    <w:rsid w:val="005031E0"/>
    <w:rsid w:val="00503229"/>
    <w:rsid w:val="0050329C"/>
    <w:rsid w:val="0050332A"/>
    <w:rsid w:val="005035E3"/>
    <w:rsid w:val="005037B2"/>
    <w:rsid w:val="00503817"/>
    <w:rsid w:val="005038FD"/>
    <w:rsid w:val="005039FC"/>
    <w:rsid w:val="00503A59"/>
    <w:rsid w:val="00503B1D"/>
    <w:rsid w:val="00503C4D"/>
    <w:rsid w:val="00503CAC"/>
    <w:rsid w:val="00503EB3"/>
    <w:rsid w:val="00503EC4"/>
    <w:rsid w:val="00503F42"/>
    <w:rsid w:val="00503F81"/>
    <w:rsid w:val="0050413B"/>
    <w:rsid w:val="005041D6"/>
    <w:rsid w:val="00504229"/>
    <w:rsid w:val="00504375"/>
    <w:rsid w:val="005043E8"/>
    <w:rsid w:val="0050442A"/>
    <w:rsid w:val="0050449F"/>
    <w:rsid w:val="00504505"/>
    <w:rsid w:val="005045AE"/>
    <w:rsid w:val="0050461B"/>
    <w:rsid w:val="00504704"/>
    <w:rsid w:val="0050476B"/>
    <w:rsid w:val="00504C9E"/>
    <w:rsid w:val="00504CF5"/>
    <w:rsid w:val="00504D51"/>
    <w:rsid w:val="00504DFC"/>
    <w:rsid w:val="00504FEF"/>
    <w:rsid w:val="00505135"/>
    <w:rsid w:val="00505184"/>
    <w:rsid w:val="00505398"/>
    <w:rsid w:val="005054EC"/>
    <w:rsid w:val="00505547"/>
    <w:rsid w:val="005058DD"/>
    <w:rsid w:val="00505A0A"/>
    <w:rsid w:val="00505AE9"/>
    <w:rsid w:val="00505D01"/>
    <w:rsid w:val="00505FE6"/>
    <w:rsid w:val="00506008"/>
    <w:rsid w:val="00506048"/>
    <w:rsid w:val="005060A9"/>
    <w:rsid w:val="0050623A"/>
    <w:rsid w:val="00506269"/>
    <w:rsid w:val="005066CE"/>
    <w:rsid w:val="005067EC"/>
    <w:rsid w:val="00506889"/>
    <w:rsid w:val="00506995"/>
    <w:rsid w:val="00506AE4"/>
    <w:rsid w:val="00506C5B"/>
    <w:rsid w:val="00506D15"/>
    <w:rsid w:val="00506D1A"/>
    <w:rsid w:val="00506E7A"/>
    <w:rsid w:val="00507231"/>
    <w:rsid w:val="00507482"/>
    <w:rsid w:val="00507574"/>
    <w:rsid w:val="00507677"/>
    <w:rsid w:val="005078F0"/>
    <w:rsid w:val="00507C0E"/>
    <w:rsid w:val="00507D04"/>
    <w:rsid w:val="00507D41"/>
    <w:rsid w:val="00507EF7"/>
    <w:rsid w:val="00507FB2"/>
    <w:rsid w:val="0051001B"/>
    <w:rsid w:val="0051005E"/>
    <w:rsid w:val="00510166"/>
    <w:rsid w:val="00510199"/>
    <w:rsid w:val="005101D5"/>
    <w:rsid w:val="005102B8"/>
    <w:rsid w:val="005107C1"/>
    <w:rsid w:val="0051086C"/>
    <w:rsid w:val="00510C04"/>
    <w:rsid w:val="00510D95"/>
    <w:rsid w:val="00510E5A"/>
    <w:rsid w:val="00510F3B"/>
    <w:rsid w:val="0051109F"/>
    <w:rsid w:val="00511165"/>
    <w:rsid w:val="0051138B"/>
    <w:rsid w:val="005113F1"/>
    <w:rsid w:val="0051146E"/>
    <w:rsid w:val="005114A1"/>
    <w:rsid w:val="00511667"/>
    <w:rsid w:val="00511686"/>
    <w:rsid w:val="005116DB"/>
    <w:rsid w:val="005116F8"/>
    <w:rsid w:val="0051170E"/>
    <w:rsid w:val="005117D1"/>
    <w:rsid w:val="00511831"/>
    <w:rsid w:val="00511904"/>
    <w:rsid w:val="00511AC6"/>
    <w:rsid w:val="00511B54"/>
    <w:rsid w:val="00511BB7"/>
    <w:rsid w:val="00511CBF"/>
    <w:rsid w:val="00511F28"/>
    <w:rsid w:val="00511F6F"/>
    <w:rsid w:val="00512016"/>
    <w:rsid w:val="0051203C"/>
    <w:rsid w:val="0051217A"/>
    <w:rsid w:val="0051219E"/>
    <w:rsid w:val="0051238E"/>
    <w:rsid w:val="005124A4"/>
    <w:rsid w:val="005124B4"/>
    <w:rsid w:val="005124CC"/>
    <w:rsid w:val="00512518"/>
    <w:rsid w:val="00512545"/>
    <w:rsid w:val="005125BA"/>
    <w:rsid w:val="005125C0"/>
    <w:rsid w:val="0051264F"/>
    <w:rsid w:val="00512706"/>
    <w:rsid w:val="005127D9"/>
    <w:rsid w:val="00512843"/>
    <w:rsid w:val="0051298F"/>
    <w:rsid w:val="00512B0F"/>
    <w:rsid w:val="00512C89"/>
    <w:rsid w:val="00512CB8"/>
    <w:rsid w:val="00512DF0"/>
    <w:rsid w:val="00512E15"/>
    <w:rsid w:val="00512EA5"/>
    <w:rsid w:val="00512F17"/>
    <w:rsid w:val="005130CA"/>
    <w:rsid w:val="005130CD"/>
    <w:rsid w:val="005130E3"/>
    <w:rsid w:val="0051321F"/>
    <w:rsid w:val="0051341D"/>
    <w:rsid w:val="00513566"/>
    <w:rsid w:val="005136E0"/>
    <w:rsid w:val="00513A37"/>
    <w:rsid w:val="00513B50"/>
    <w:rsid w:val="00513BB1"/>
    <w:rsid w:val="00513C06"/>
    <w:rsid w:val="00513CA2"/>
    <w:rsid w:val="00513EE9"/>
    <w:rsid w:val="00513FBE"/>
    <w:rsid w:val="00514315"/>
    <w:rsid w:val="005143A8"/>
    <w:rsid w:val="0051443C"/>
    <w:rsid w:val="005144A2"/>
    <w:rsid w:val="00514506"/>
    <w:rsid w:val="005146AC"/>
    <w:rsid w:val="00514776"/>
    <w:rsid w:val="0051477F"/>
    <w:rsid w:val="00514841"/>
    <w:rsid w:val="00514874"/>
    <w:rsid w:val="00514918"/>
    <w:rsid w:val="00514965"/>
    <w:rsid w:val="00514AF2"/>
    <w:rsid w:val="00514FCB"/>
    <w:rsid w:val="00515000"/>
    <w:rsid w:val="0051500C"/>
    <w:rsid w:val="00515085"/>
    <w:rsid w:val="005150D1"/>
    <w:rsid w:val="0051518A"/>
    <w:rsid w:val="0051526E"/>
    <w:rsid w:val="005152D0"/>
    <w:rsid w:val="00515378"/>
    <w:rsid w:val="0051562B"/>
    <w:rsid w:val="005156AB"/>
    <w:rsid w:val="005156D8"/>
    <w:rsid w:val="0051570E"/>
    <w:rsid w:val="0051572D"/>
    <w:rsid w:val="005158B2"/>
    <w:rsid w:val="005158EB"/>
    <w:rsid w:val="00515A12"/>
    <w:rsid w:val="00515A98"/>
    <w:rsid w:val="00515B47"/>
    <w:rsid w:val="00515D69"/>
    <w:rsid w:val="00515DE4"/>
    <w:rsid w:val="005160A4"/>
    <w:rsid w:val="00516126"/>
    <w:rsid w:val="00516235"/>
    <w:rsid w:val="0051628A"/>
    <w:rsid w:val="0051641B"/>
    <w:rsid w:val="005164B5"/>
    <w:rsid w:val="005164EF"/>
    <w:rsid w:val="005165A9"/>
    <w:rsid w:val="005165D9"/>
    <w:rsid w:val="005165E0"/>
    <w:rsid w:val="005166B4"/>
    <w:rsid w:val="0051680A"/>
    <w:rsid w:val="0051696D"/>
    <w:rsid w:val="00516986"/>
    <w:rsid w:val="005169AE"/>
    <w:rsid w:val="00516A9C"/>
    <w:rsid w:val="00516AD0"/>
    <w:rsid w:val="00516C7A"/>
    <w:rsid w:val="00516CA4"/>
    <w:rsid w:val="00516E02"/>
    <w:rsid w:val="00516E24"/>
    <w:rsid w:val="00517067"/>
    <w:rsid w:val="00517417"/>
    <w:rsid w:val="00517431"/>
    <w:rsid w:val="0051759C"/>
    <w:rsid w:val="0051766A"/>
    <w:rsid w:val="00517713"/>
    <w:rsid w:val="00517974"/>
    <w:rsid w:val="00517B02"/>
    <w:rsid w:val="00517B9F"/>
    <w:rsid w:val="00517CD4"/>
    <w:rsid w:val="00517DE6"/>
    <w:rsid w:val="00517F13"/>
    <w:rsid w:val="00520045"/>
    <w:rsid w:val="005200CD"/>
    <w:rsid w:val="00520100"/>
    <w:rsid w:val="00520360"/>
    <w:rsid w:val="005203B5"/>
    <w:rsid w:val="005203EF"/>
    <w:rsid w:val="00520466"/>
    <w:rsid w:val="00520500"/>
    <w:rsid w:val="005206C6"/>
    <w:rsid w:val="0052073F"/>
    <w:rsid w:val="00520B1F"/>
    <w:rsid w:val="00520C0D"/>
    <w:rsid w:val="00520C4E"/>
    <w:rsid w:val="00520CA4"/>
    <w:rsid w:val="00520CA9"/>
    <w:rsid w:val="00520CB3"/>
    <w:rsid w:val="00520E0C"/>
    <w:rsid w:val="00520EEF"/>
    <w:rsid w:val="00520F2F"/>
    <w:rsid w:val="00520F8F"/>
    <w:rsid w:val="00520F9D"/>
    <w:rsid w:val="00520FAC"/>
    <w:rsid w:val="005214B0"/>
    <w:rsid w:val="005214BC"/>
    <w:rsid w:val="00521680"/>
    <w:rsid w:val="00521698"/>
    <w:rsid w:val="005216A9"/>
    <w:rsid w:val="005216F2"/>
    <w:rsid w:val="00521889"/>
    <w:rsid w:val="005219AC"/>
    <w:rsid w:val="00521C55"/>
    <w:rsid w:val="00521D2A"/>
    <w:rsid w:val="00521DA6"/>
    <w:rsid w:val="00521EDA"/>
    <w:rsid w:val="00521FF2"/>
    <w:rsid w:val="0052204C"/>
    <w:rsid w:val="00522133"/>
    <w:rsid w:val="0052214E"/>
    <w:rsid w:val="0052218C"/>
    <w:rsid w:val="005221FC"/>
    <w:rsid w:val="005222C7"/>
    <w:rsid w:val="005225E9"/>
    <w:rsid w:val="00522691"/>
    <w:rsid w:val="005227E2"/>
    <w:rsid w:val="005228A3"/>
    <w:rsid w:val="0052295D"/>
    <w:rsid w:val="00522A59"/>
    <w:rsid w:val="00522A9A"/>
    <w:rsid w:val="00522AFC"/>
    <w:rsid w:val="00522FA9"/>
    <w:rsid w:val="005230F4"/>
    <w:rsid w:val="00523102"/>
    <w:rsid w:val="005231BB"/>
    <w:rsid w:val="005236B7"/>
    <w:rsid w:val="005236D6"/>
    <w:rsid w:val="005237C0"/>
    <w:rsid w:val="0052383E"/>
    <w:rsid w:val="00523A79"/>
    <w:rsid w:val="00523A80"/>
    <w:rsid w:val="00523A97"/>
    <w:rsid w:val="00523B22"/>
    <w:rsid w:val="00523C37"/>
    <w:rsid w:val="00523C58"/>
    <w:rsid w:val="00523C88"/>
    <w:rsid w:val="00523D60"/>
    <w:rsid w:val="00523E2A"/>
    <w:rsid w:val="00523E37"/>
    <w:rsid w:val="00523FA6"/>
    <w:rsid w:val="005240BF"/>
    <w:rsid w:val="005243D0"/>
    <w:rsid w:val="005245A2"/>
    <w:rsid w:val="0052467C"/>
    <w:rsid w:val="005246DB"/>
    <w:rsid w:val="00524806"/>
    <w:rsid w:val="005249A5"/>
    <w:rsid w:val="00524A60"/>
    <w:rsid w:val="00524AC8"/>
    <w:rsid w:val="00524C11"/>
    <w:rsid w:val="00524C52"/>
    <w:rsid w:val="00524C77"/>
    <w:rsid w:val="00524C7D"/>
    <w:rsid w:val="00524D40"/>
    <w:rsid w:val="00524DAE"/>
    <w:rsid w:val="00524E7D"/>
    <w:rsid w:val="00524E8B"/>
    <w:rsid w:val="005254AD"/>
    <w:rsid w:val="005255D3"/>
    <w:rsid w:val="00525830"/>
    <w:rsid w:val="0052584A"/>
    <w:rsid w:val="005258C7"/>
    <w:rsid w:val="00525B16"/>
    <w:rsid w:val="00525BD1"/>
    <w:rsid w:val="00525C08"/>
    <w:rsid w:val="00526067"/>
    <w:rsid w:val="00526367"/>
    <w:rsid w:val="005263B7"/>
    <w:rsid w:val="00526582"/>
    <w:rsid w:val="0052666D"/>
    <w:rsid w:val="005266C3"/>
    <w:rsid w:val="0052684C"/>
    <w:rsid w:val="00526856"/>
    <w:rsid w:val="005268C2"/>
    <w:rsid w:val="00526923"/>
    <w:rsid w:val="0052699A"/>
    <w:rsid w:val="00526A70"/>
    <w:rsid w:val="00526D23"/>
    <w:rsid w:val="00526FF4"/>
    <w:rsid w:val="005271F4"/>
    <w:rsid w:val="00527245"/>
    <w:rsid w:val="00527670"/>
    <w:rsid w:val="005276D4"/>
    <w:rsid w:val="005277FB"/>
    <w:rsid w:val="005277FC"/>
    <w:rsid w:val="0052782E"/>
    <w:rsid w:val="00527945"/>
    <w:rsid w:val="0052799D"/>
    <w:rsid w:val="005279A7"/>
    <w:rsid w:val="005279AA"/>
    <w:rsid w:val="00527A6F"/>
    <w:rsid w:val="00527BEF"/>
    <w:rsid w:val="00527D12"/>
    <w:rsid w:val="00527D2B"/>
    <w:rsid w:val="00527D99"/>
    <w:rsid w:val="00527DEE"/>
    <w:rsid w:val="0053000D"/>
    <w:rsid w:val="0053000E"/>
    <w:rsid w:val="005301E4"/>
    <w:rsid w:val="0053045B"/>
    <w:rsid w:val="0053050D"/>
    <w:rsid w:val="005305DD"/>
    <w:rsid w:val="005307EC"/>
    <w:rsid w:val="005308C0"/>
    <w:rsid w:val="005309D3"/>
    <w:rsid w:val="00530ADB"/>
    <w:rsid w:val="00530B4C"/>
    <w:rsid w:val="00530BDD"/>
    <w:rsid w:val="00530C86"/>
    <w:rsid w:val="00530D13"/>
    <w:rsid w:val="00530D32"/>
    <w:rsid w:val="00531064"/>
    <w:rsid w:val="00531108"/>
    <w:rsid w:val="005311AD"/>
    <w:rsid w:val="005311BB"/>
    <w:rsid w:val="0053120F"/>
    <w:rsid w:val="00531293"/>
    <w:rsid w:val="0053135E"/>
    <w:rsid w:val="00531383"/>
    <w:rsid w:val="005319A1"/>
    <w:rsid w:val="00531A0B"/>
    <w:rsid w:val="00531A4F"/>
    <w:rsid w:val="00531ACD"/>
    <w:rsid w:val="00531B90"/>
    <w:rsid w:val="00531C3F"/>
    <w:rsid w:val="00531E56"/>
    <w:rsid w:val="00531E88"/>
    <w:rsid w:val="00531F52"/>
    <w:rsid w:val="00532203"/>
    <w:rsid w:val="005323C2"/>
    <w:rsid w:val="005323F9"/>
    <w:rsid w:val="005325A0"/>
    <w:rsid w:val="00532615"/>
    <w:rsid w:val="005329C5"/>
    <w:rsid w:val="00532CB3"/>
    <w:rsid w:val="0053327F"/>
    <w:rsid w:val="005332B6"/>
    <w:rsid w:val="005339CD"/>
    <w:rsid w:val="00533A13"/>
    <w:rsid w:val="00533C56"/>
    <w:rsid w:val="00533CD6"/>
    <w:rsid w:val="00533D1A"/>
    <w:rsid w:val="00533D74"/>
    <w:rsid w:val="00533F48"/>
    <w:rsid w:val="00533F7D"/>
    <w:rsid w:val="00533FA4"/>
    <w:rsid w:val="00533FEE"/>
    <w:rsid w:val="00534241"/>
    <w:rsid w:val="00534250"/>
    <w:rsid w:val="0053432B"/>
    <w:rsid w:val="0053449C"/>
    <w:rsid w:val="00534584"/>
    <w:rsid w:val="0053478F"/>
    <w:rsid w:val="005349F3"/>
    <w:rsid w:val="00534A11"/>
    <w:rsid w:val="00534A7E"/>
    <w:rsid w:val="00534AA3"/>
    <w:rsid w:val="00534C34"/>
    <w:rsid w:val="00534CAC"/>
    <w:rsid w:val="0053510F"/>
    <w:rsid w:val="005351BA"/>
    <w:rsid w:val="00535288"/>
    <w:rsid w:val="005352CE"/>
    <w:rsid w:val="00535561"/>
    <w:rsid w:val="00535568"/>
    <w:rsid w:val="0053558E"/>
    <w:rsid w:val="005355B2"/>
    <w:rsid w:val="005355CB"/>
    <w:rsid w:val="00535630"/>
    <w:rsid w:val="005356FD"/>
    <w:rsid w:val="00535708"/>
    <w:rsid w:val="0053570A"/>
    <w:rsid w:val="0053572A"/>
    <w:rsid w:val="00535B6A"/>
    <w:rsid w:val="00535CA4"/>
    <w:rsid w:val="00535CCD"/>
    <w:rsid w:val="00535F65"/>
    <w:rsid w:val="00535FBF"/>
    <w:rsid w:val="0053600F"/>
    <w:rsid w:val="00536073"/>
    <w:rsid w:val="005360CF"/>
    <w:rsid w:val="00536286"/>
    <w:rsid w:val="005363FD"/>
    <w:rsid w:val="0053640B"/>
    <w:rsid w:val="005364C3"/>
    <w:rsid w:val="005364CA"/>
    <w:rsid w:val="005364D4"/>
    <w:rsid w:val="005365E7"/>
    <w:rsid w:val="00536785"/>
    <w:rsid w:val="005367DD"/>
    <w:rsid w:val="005367F1"/>
    <w:rsid w:val="00536969"/>
    <w:rsid w:val="00536983"/>
    <w:rsid w:val="00536B5A"/>
    <w:rsid w:val="00536B95"/>
    <w:rsid w:val="00536BAD"/>
    <w:rsid w:val="00536BC3"/>
    <w:rsid w:val="00536C54"/>
    <w:rsid w:val="00536C8F"/>
    <w:rsid w:val="00536FBE"/>
    <w:rsid w:val="0053708E"/>
    <w:rsid w:val="005372DF"/>
    <w:rsid w:val="0053730D"/>
    <w:rsid w:val="0053735B"/>
    <w:rsid w:val="00537662"/>
    <w:rsid w:val="005376F8"/>
    <w:rsid w:val="00537720"/>
    <w:rsid w:val="00537844"/>
    <w:rsid w:val="005379FB"/>
    <w:rsid w:val="00537DAF"/>
    <w:rsid w:val="00537F5F"/>
    <w:rsid w:val="00537F93"/>
    <w:rsid w:val="0054050A"/>
    <w:rsid w:val="00540648"/>
    <w:rsid w:val="005407D8"/>
    <w:rsid w:val="00540C8B"/>
    <w:rsid w:val="00540DD3"/>
    <w:rsid w:val="00540E6B"/>
    <w:rsid w:val="00540E7A"/>
    <w:rsid w:val="00541272"/>
    <w:rsid w:val="0054143F"/>
    <w:rsid w:val="0054151F"/>
    <w:rsid w:val="0054156A"/>
    <w:rsid w:val="005415B0"/>
    <w:rsid w:val="005415FA"/>
    <w:rsid w:val="005416CC"/>
    <w:rsid w:val="0054176F"/>
    <w:rsid w:val="005418F9"/>
    <w:rsid w:val="005419AE"/>
    <w:rsid w:val="00541A88"/>
    <w:rsid w:val="00541ABA"/>
    <w:rsid w:val="00541B43"/>
    <w:rsid w:val="00541BB0"/>
    <w:rsid w:val="00541BE1"/>
    <w:rsid w:val="00541F9A"/>
    <w:rsid w:val="00542167"/>
    <w:rsid w:val="005421DF"/>
    <w:rsid w:val="005422EE"/>
    <w:rsid w:val="005423AE"/>
    <w:rsid w:val="0054240C"/>
    <w:rsid w:val="005424FD"/>
    <w:rsid w:val="005425F9"/>
    <w:rsid w:val="00542614"/>
    <w:rsid w:val="0054266D"/>
    <w:rsid w:val="00542926"/>
    <w:rsid w:val="0054294C"/>
    <w:rsid w:val="00542956"/>
    <w:rsid w:val="00542A7B"/>
    <w:rsid w:val="00542B32"/>
    <w:rsid w:val="00542BDD"/>
    <w:rsid w:val="00542C1C"/>
    <w:rsid w:val="00542C51"/>
    <w:rsid w:val="00542D32"/>
    <w:rsid w:val="00542D5B"/>
    <w:rsid w:val="00542DC9"/>
    <w:rsid w:val="00543024"/>
    <w:rsid w:val="0054309A"/>
    <w:rsid w:val="00543288"/>
    <w:rsid w:val="005433B6"/>
    <w:rsid w:val="00543495"/>
    <w:rsid w:val="005436BA"/>
    <w:rsid w:val="00543708"/>
    <w:rsid w:val="005438C7"/>
    <w:rsid w:val="005438F5"/>
    <w:rsid w:val="00543B5D"/>
    <w:rsid w:val="00543C3B"/>
    <w:rsid w:val="00543D65"/>
    <w:rsid w:val="00543D81"/>
    <w:rsid w:val="00543DF3"/>
    <w:rsid w:val="00543FC6"/>
    <w:rsid w:val="00544373"/>
    <w:rsid w:val="00544396"/>
    <w:rsid w:val="005444DE"/>
    <w:rsid w:val="0054458C"/>
    <w:rsid w:val="00544817"/>
    <w:rsid w:val="00544B77"/>
    <w:rsid w:val="00544D4E"/>
    <w:rsid w:val="00544D51"/>
    <w:rsid w:val="00544DC9"/>
    <w:rsid w:val="00544EEE"/>
    <w:rsid w:val="00544FEE"/>
    <w:rsid w:val="00545036"/>
    <w:rsid w:val="0054503B"/>
    <w:rsid w:val="005451E7"/>
    <w:rsid w:val="0054520E"/>
    <w:rsid w:val="00545308"/>
    <w:rsid w:val="00545530"/>
    <w:rsid w:val="0054569B"/>
    <w:rsid w:val="0054573A"/>
    <w:rsid w:val="00545890"/>
    <w:rsid w:val="005458D4"/>
    <w:rsid w:val="00545AEE"/>
    <w:rsid w:val="00545B08"/>
    <w:rsid w:val="00545B64"/>
    <w:rsid w:val="00545B75"/>
    <w:rsid w:val="00545BF2"/>
    <w:rsid w:val="00545D97"/>
    <w:rsid w:val="00545E3B"/>
    <w:rsid w:val="00545ED6"/>
    <w:rsid w:val="00545FC9"/>
    <w:rsid w:val="005460FB"/>
    <w:rsid w:val="0054613C"/>
    <w:rsid w:val="00546183"/>
    <w:rsid w:val="0054647E"/>
    <w:rsid w:val="00546481"/>
    <w:rsid w:val="00546523"/>
    <w:rsid w:val="0054652A"/>
    <w:rsid w:val="00546620"/>
    <w:rsid w:val="005467F9"/>
    <w:rsid w:val="00546F31"/>
    <w:rsid w:val="00547007"/>
    <w:rsid w:val="005470B7"/>
    <w:rsid w:val="00547432"/>
    <w:rsid w:val="0054754A"/>
    <w:rsid w:val="005475DF"/>
    <w:rsid w:val="00547651"/>
    <w:rsid w:val="00547990"/>
    <w:rsid w:val="00547D66"/>
    <w:rsid w:val="00547D93"/>
    <w:rsid w:val="00547EA0"/>
    <w:rsid w:val="0055012C"/>
    <w:rsid w:val="0055026E"/>
    <w:rsid w:val="00550288"/>
    <w:rsid w:val="005502AE"/>
    <w:rsid w:val="005503FC"/>
    <w:rsid w:val="00550456"/>
    <w:rsid w:val="00550463"/>
    <w:rsid w:val="005504E9"/>
    <w:rsid w:val="0055054B"/>
    <w:rsid w:val="00550554"/>
    <w:rsid w:val="005505B9"/>
    <w:rsid w:val="0055074B"/>
    <w:rsid w:val="00550878"/>
    <w:rsid w:val="005508FB"/>
    <w:rsid w:val="005509B0"/>
    <w:rsid w:val="005509C8"/>
    <w:rsid w:val="00550A4B"/>
    <w:rsid w:val="00550AF1"/>
    <w:rsid w:val="00550C9B"/>
    <w:rsid w:val="00550D9B"/>
    <w:rsid w:val="00550DC3"/>
    <w:rsid w:val="00550F24"/>
    <w:rsid w:val="00550FAC"/>
    <w:rsid w:val="005513C3"/>
    <w:rsid w:val="005513DB"/>
    <w:rsid w:val="0055153F"/>
    <w:rsid w:val="00551573"/>
    <w:rsid w:val="00551656"/>
    <w:rsid w:val="0055167C"/>
    <w:rsid w:val="005517B2"/>
    <w:rsid w:val="00551893"/>
    <w:rsid w:val="005519B7"/>
    <w:rsid w:val="00551A87"/>
    <w:rsid w:val="00551BD1"/>
    <w:rsid w:val="00551C1A"/>
    <w:rsid w:val="00551C6C"/>
    <w:rsid w:val="00551D06"/>
    <w:rsid w:val="00551D11"/>
    <w:rsid w:val="00551EB9"/>
    <w:rsid w:val="00551F08"/>
    <w:rsid w:val="00551F5B"/>
    <w:rsid w:val="0055208A"/>
    <w:rsid w:val="00552139"/>
    <w:rsid w:val="0055226B"/>
    <w:rsid w:val="00552458"/>
    <w:rsid w:val="00552601"/>
    <w:rsid w:val="00552770"/>
    <w:rsid w:val="0055278D"/>
    <w:rsid w:val="0055279F"/>
    <w:rsid w:val="00552890"/>
    <w:rsid w:val="005529E5"/>
    <w:rsid w:val="005529E7"/>
    <w:rsid w:val="00552D79"/>
    <w:rsid w:val="00552DAF"/>
    <w:rsid w:val="00552E2C"/>
    <w:rsid w:val="00552FD4"/>
    <w:rsid w:val="00553025"/>
    <w:rsid w:val="0055313E"/>
    <w:rsid w:val="005532A6"/>
    <w:rsid w:val="005534A6"/>
    <w:rsid w:val="005535AE"/>
    <w:rsid w:val="005535E9"/>
    <w:rsid w:val="00553B18"/>
    <w:rsid w:val="00553B68"/>
    <w:rsid w:val="00553BF0"/>
    <w:rsid w:val="00553C3C"/>
    <w:rsid w:val="00553C6F"/>
    <w:rsid w:val="00553D54"/>
    <w:rsid w:val="00553E1C"/>
    <w:rsid w:val="00553E57"/>
    <w:rsid w:val="00553E71"/>
    <w:rsid w:val="00553E8B"/>
    <w:rsid w:val="00554057"/>
    <w:rsid w:val="005542EA"/>
    <w:rsid w:val="00554492"/>
    <w:rsid w:val="00554580"/>
    <w:rsid w:val="005545DC"/>
    <w:rsid w:val="0055476A"/>
    <w:rsid w:val="005548CB"/>
    <w:rsid w:val="00554923"/>
    <w:rsid w:val="00554A36"/>
    <w:rsid w:val="00554B58"/>
    <w:rsid w:val="00554CDA"/>
    <w:rsid w:val="00554D5F"/>
    <w:rsid w:val="00554E05"/>
    <w:rsid w:val="00554E2D"/>
    <w:rsid w:val="00555211"/>
    <w:rsid w:val="0055524A"/>
    <w:rsid w:val="005553A8"/>
    <w:rsid w:val="005553BA"/>
    <w:rsid w:val="005554A4"/>
    <w:rsid w:val="00555629"/>
    <w:rsid w:val="005556B3"/>
    <w:rsid w:val="005556BF"/>
    <w:rsid w:val="005557C3"/>
    <w:rsid w:val="00555843"/>
    <w:rsid w:val="00555A0D"/>
    <w:rsid w:val="00555CC2"/>
    <w:rsid w:val="00555D67"/>
    <w:rsid w:val="00555E22"/>
    <w:rsid w:val="005560B6"/>
    <w:rsid w:val="005561D7"/>
    <w:rsid w:val="0055627F"/>
    <w:rsid w:val="00556334"/>
    <w:rsid w:val="005563B3"/>
    <w:rsid w:val="0055646B"/>
    <w:rsid w:val="0055660D"/>
    <w:rsid w:val="005566C8"/>
    <w:rsid w:val="00556745"/>
    <w:rsid w:val="00556870"/>
    <w:rsid w:val="005568A2"/>
    <w:rsid w:val="005568AB"/>
    <w:rsid w:val="005569F9"/>
    <w:rsid w:val="00556DBA"/>
    <w:rsid w:val="00556E08"/>
    <w:rsid w:val="00556F3D"/>
    <w:rsid w:val="00556F5C"/>
    <w:rsid w:val="00556F71"/>
    <w:rsid w:val="00557052"/>
    <w:rsid w:val="00557074"/>
    <w:rsid w:val="00557086"/>
    <w:rsid w:val="005571B9"/>
    <w:rsid w:val="005571E5"/>
    <w:rsid w:val="00557452"/>
    <w:rsid w:val="005574E0"/>
    <w:rsid w:val="00557548"/>
    <w:rsid w:val="0055787E"/>
    <w:rsid w:val="00557959"/>
    <w:rsid w:val="00557C1B"/>
    <w:rsid w:val="00557D60"/>
    <w:rsid w:val="0056017D"/>
    <w:rsid w:val="005601B7"/>
    <w:rsid w:val="0056043A"/>
    <w:rsid w:val="00560478"/>
    <w:rsid w:val="0056049D"/>
    <w:rsid w:val="005604F9"/>
    <w:rsid w:val="0056053A"/>
    <w:rsid w:val="00560544"/>
    <w:rsid w:val="005605F7"/>
    <w:rsid w:val="005606D6"/>
    <w:rsid w:val="00560709"/>
    <w:rsid w:val="005607B4"/>
    <w:rsid w:val="0056091E"/>
    <w:rsid w:val="00560996"/>
    <w:rsid w:val="005609F2"/>
    <w:rsid w:val="005609F7"/>
    <w:rsid w:val="00560AD2"/>
    <w:rsid w:val="00560D54"/>
    <w:rsid w:val="00560D83"/>
    <w:rsid w:val="00560E62"/>
    <w:rsid w:val="00560F4C"/>
    <w:rsid w:val="00560F54"/>
    <w:rsid w:val="00560F97"/>
    <w:rsid w:val="00561015"/>
    <w:rsid w:val="00561018"/>
    <w:rsid w:val="0056106A"/>
    <w:rsid w:val="00561271"/>
    <w:rsid w:val="0056156A"/>
    <w:rsid w:val="0056160E"/>
    <w:rsid w:val="00561619"/>
    <w:rsid w:val="00561664"/>
    <w:rsid w:val="005616EF"/>
    <w:rsid w:val="005617AA"/>
    <w:rsid w:val="00561812"/>
    <w:rsid w:val="005618BD"/>
    <w:rsid w:val="00561A1A"/>
    <w:rsid w:val="00561B64"/>
    <w:rsid w:val="00561BED"/>
    <w:rsid w:val="00561E85"/>
    <w:rsid w:val="00561E92"/>
    <w:rsid w:val="00561F07"/>
    <w:rsid w:val="00561F2A"/>
    <w:rsid w:val="00561F51"/>
    <w:rsid w:val="0056203C"/>
    <w:rsid w:val="00562044"/>
    <w:rsid w:val="0056217A"/>
    <w:rsid w:val="0056219D"/>
    <w:rsid w:val="00562238"/>
    <w:rsid w:val="0056234A"/>
    <w:rsid w:val="0056241B"/>
    <w:rsid w:val="00562506"/>
    <w:rsid w:val="005625D0"/>
    <w:rsid w:val="005625E2"/>
    <w:rsid w:val="00562626"/>
    <w:rsid w:val="005627BC"/>
    <w:rsid w:val="005627CF"/>
    <w:rsid w:val="00562816"/>
    <w:rsid w:val="00562939"/>
    <w:rsid w:val="00562A62"/>
    <w:rsid w:val="00562AAC"/>
    <w:rsid w:val="00562CC0"/>
    <w:rsid w:val="00562CEC"/>
    <w:rsid w:val="00562D6F"/>
    <w:rsid w:val="00562FBD"/>
    <w:rsid w:val="00562FC2"/>
    <w:rsid w:val="00562FE9"/>
    <w:rsid w:val="005630EA"/>
    <w:rsid w:val="00563280"/>
    <w:rsid w:val="005632CA"/>
    <w:rsid w:val="00563311"/>
    <w:rsid w:val="005635F2"/>
    <w:rsid w:val="005637E4"/>
    <w:rsid w:val="00563871"/>
    <w:rsid w:val="005638C7"/>
    <w:rsid w:val="0056392D"/>
    <w:rsid w:val="00563AD9"/>
    <w:rsid w:val="00563BBE"/>
    <w:rsid w:val="00563BE7"/>
    <w:rsid w:val="00563D27"/>
    <w:rsid w:val="005641A9"/>
    <w:rsid w:val="0056421F"/>
    <w:rsid w:val="0056422B"/>
    <w:rsid w:val="005642D4"/>
    <w:rsid w:val="0056434B"/>
    <w:rsid w:val="00564370"/>
    <w:rsid w:val="005644B3"/>
    <w:rsid w:val="005644F9"/>
    <w:rsid w:val="005648D9"/>
    <w:rsid w:val="00564A6B"/>
    <w:rsid w:val="00564ADB"/>
    <w:rsid w:val="00564B77"/>
    <w:rsid w:val="00564C5C"/>
    <w:rsid w:val="00564C7C"/>
    <w:rsid w:val="00564CC4"/>
    <w:rsid w:val="00564E04"/>
    <w:rsid w:val="00564E3E"/>
    <w:rsid w:val="00564F27"/>
    <w:rsid w:val="00564F57"/>
    <w:rsid w:val="00564FF6"/>
    <w:rsid w:val="005651A2"/>
    <w:rsid w:val="00565397"/>
    <w:rsid w:val="00565399"/>
    <w:rsid w:val="005653CF"/>
    <w:rsid w:val="00565582"/>
    <w:rsid w:val="0056561F"/>
    <w:rsid w:val="00565663"/>
    <w:rsid w:val="0056571A"/>
    <w:rsid w:val="0056584B"/>
    <w:rsid w:val="005659EC"/>
    <w:rsid w:val="00565B47"/>
    <w:rsid w:val="00565BC5"/>
    <w:rsid w:val="00565C36"/>
    <w:rsid w:val="00565CCA"/>
    <w:rsid w:val="00565FAE"/>
    <w:rsid w:val="0056606F"/>
    <w:rsid w:val="005660D8"/>
    <w:rsid w:val="005662B5"/>
    <w:rsid w:val="005664A1"/>
    <w:rsid w:val="005666B3"/>
    <w:rsid w:val="005666EE"/>
    <w:rsid w:val="0056670D"/>
    <w:rsid w:val="0056674D"/>
    <w:rsid w:val="00566793"/>
    <w:rsid w:val="0056679E"/>
    <w:rsid w:val="0056687B"/>
    <w:rsid w:val="005668F1"/>
    <w:rsid w:val="005669D0"/>
    <w:rsid w:val="00566A31"/>
    <w:rsid w:val="00566A9C"/>
    <w:rsid w:val="00566AF0"/>
    <w:rsid w:val="00566B46"/>
    <w:rsid w:val="00566BC8"/>
    <w:rsid w:val="00566C7F"/>
    <w:rsid w:val="00566D77"/>
    <w:rsid w:val="00566DC6"/>
    <w:rsid w:val="00567016"/>
    <w:rsid w:val="00567038"/>
    <w:rsid w:val="005670D7"/>
    <w:rsid w:val="00567108"/>
    <w:rsid w:val="0056724E"/>
    <w:rsid w:val="005674DC"/>
    <w:rsid w:val="00567563"/>
    <w:rsid w:val="00567610"/>
    <w:rsid w:val="005676BB"/>
    <w:rsid w:val="005676CD"/>
    <w:rsid w:val="00567809"/>
    <w:rsid w:val="005678FA"/>
    <w:rsid w:val="00567A01"/>
    <w:rsid w:val="00567BC0"/>
    <w:rsid w:val="00567DA6"/>
    <w:rsid w:val="00570001"/>
    <w:rsid w:val="0057029F"/>
    <w:rsid w:val="005703BB"/>
    <w:rsid w:val="005703FC"/>
    <w:rsid w:val="005704E9"/>
    <w:rsid w:val="0057068E"/>
    <w:rsid w:val="00570741"/>
    <w:rsid w:val="005708CD"/>
    <w:rsid w:val="0057092C"/>
    <w:rsid w:val="0057096A"/>
    <w:rsid w:val="005709F6"/>
    <w:rsid w:val="00570ACE"/>
    <w:rsid w:val="00570AD0"/>
    <w:rsid w:val="00570C65"/>
    <w:rsid w:val="00570E9A"/>
    <w:rsid w:val="00570EB8"/>
    <w:rsid w:val="00570F0C"/>
    <w:rsid w:val="00570F38"/>
    <w:rsid w:val="00570F94"/>
    <w:rsid w:val="00570FC8"/>
    <w:rsid w:val="00570FF0"/>
    <w:rsid w:val="0057147B"/>
    <w:rsid w:val="00571767"/>
    <w:rsid w:val="00571772"/>
    <w:rsid w:val="005717CD"/>
    <w:rsid w:val="00571834"/>
    <w:rsid w:val="005718DD"/>
    <w:rsid w:val="00571A07"/>
    <w:rsid w:val="00571BBD"/>
    <w:rsid w:val="00571BC6"/>
    <w:rsid w:val="00571BD0"/>
    <w:rsid w:val="00571F22"/>
    <w:rsid w:val="00571FFE"/>
    <w:rsid w:val="00572121"/>
    <w:rsid w:val="00572139"/>
    <w:rsid w:val="00572149"/>
    <w:rsid w:val="0057217B"/>
    <w:rsid w:val="0057233D"/>
    <w:rsid w:val="0057237C"/>
    <w:rsid w:val="0057266A"/>
    <w:rsid w:val="00572719"/>
    <w:rsid w:val="005727CC"/>
    <w:rsid w:val="005729BA"/>
    <w:rsid w:val="00572A28"/>
    <w:rsid w:val="00572AF7"/>
    <w:rsid w:val="00572C54"/>
    <w:rsid w:val="00572CBA"/>
    <w:rsid w:val="00572EF6"/>
    <w:rsid w:val="00572F2F"/>
    <w:rsid w:val="00572F82"/>
    <w:rsid w:val="00573076"/>
    <w:rsid w:val="005730A3"/>
    <w:rsid w:val="005732AC"/>
    <w:rsid w:val="005732B8"/>
    <w:rsid w:val="00573385"/>
    <w:rsid w:val="0057338C"/>
    <w:rsid w:val="005733CF"/>
    <w:rsid w:val="00573478"/>
    <w:rsid w:val="00573495"/>
    <w:rsid w:val="00573505"/>
    <w:rsid w:val="00573517"/>
    <w:rsid w:val="005735C0"/>
    <w:rsid w:val="00573641"/>
    <w:rsid w:val="00573723"/>
    <w:rsid w:val="00573994"/>
    <w:rsid w:val="00573D21"/>
    <w:rsid w:val="00573D87"/>
    <w:rsid w:val="00573E91"/>
    <w:rsid w:val="00573F4E"/>
    <w:rsid w:val="00573F5D"/>
    <w:rsid w:val="00573FCF"/>
    <w:rsid w:val="00574041"/>
    <w:rsid w:val="00574278"/>
    <w:rsid w:val="005742A1"/>
    <w:rsid w:val="005742F9"/>
    <w:rsid w:val="005745EC"/>
    <w:rsid w:val="00574696"/>
    <w:rsid w:val="00574809"/>
    <w:rsid w:val="0057481F"/>
    <w:rsid w:val="00574963"/>
    <w:rsid w:val="0057498B"/>
    <w:rsid w:val="00574AA6"/>
    <w:rsid w:val="00574AD0"/>
    <w:rsid w:val="00574B20"/>
    <w:rsid w:val="00574B5E"/>
    <w:rsid w:val="00574C8A"/>
    <w:rsid w:val="00574CB0"/>
    <w:rsid w:val="00574DEB"/>
    <w:rsid w:val="00574DEF"/>
    <w:rsid w:val="00574E31"/>
    <w:rsid w:val="00575119"/>
    <w:rsid w:val="00575134"/>
    <w:rsid w:val="0057520A"/>
    <w:rsid w:val="00575218"/>
    <w:rsid w:val="00575226"/>
    <w:rsid w:val="0057531E"/>
    <w:rsid w:val="0057534B"/>
    <w:rsid w:val="005754D2"/>
    <w:rsid w:val="00575527"/>
    <w:rsid w:val="005756C9"/>
    <w:rsid w:val="00575735"/>
    <w:rsid w:val="0057580A"/>
    <w:rsid w:val="00575B72"/>
    <w:rsid w:val="00575B7E"/>
    <w:rsid w:val="00575BBD"/>
    <w:rsid w:val="00575C5E"/>
    <w:rsid w:val="005760D9"/>
    <w:rsid w:val="00576152"/>
    <w:rsid w:val="005764BE"/>
    <w:rsid w:val="0057652D"/>
    <w:rsid w:val="005766C6"/>
    <w:rsid w:val="005766D5"/>
    <w:rsid w:val="005767EE"/>
    <w:rsid w:val="00576A86"/>
    <w:rsid w:val="00576AC4"/>
    <w:rsid w:val="00576C0D"/>
    <w:rsid w:val="00576C8F"/>
    <w:rsid w:val="00576E0F"/>
    <w:rsid w:val="00576F5D"/>
    <w:rsid w:val="00576FA1"/>
    <w:rsid w:val="0057707A"/>
    <w:rsid w:val="00577236"/>
    <w:rsid w:val="00577249"/>
    <w:rsid w:val="0057737F"/>
    <w:rsid w:val="00577464"/>
    <w:rsid w:val="00577474"/>
    <w:rsid w:val="0057750D"/>
    <w:rsid w:val="0057761C"/>
    <w:rsid w:val="00577683"/>
    <w:rsid w:val="005777F5"/>
    <w:rsid w:val="00577839"/>
    <w:rsid w:val="005778BF"/>
    <w:rsid w:val="00577B39"/>
    <w:rsid w:val="00577B89"/>
    <w:rsid w:val="00577BF0"/>
    <w:rsid w:val="00577D46"/>
    <w:rsid w:val="00577E83"/>
    <w:rsid w:val="00577FDB"/>
    <w:rsid w:val="00580001"/>
    <w:rsid w:val="0058000D"/>
    <w:rsid w:val="00580104"/>
    <w:rsid w:val="00580115"/>
    <w:rsid w:val="0058036B"/>
    <w:rsid w:val="005805B8"/>
    <w:rsid w:val="005805C3"/>
    <w:rsid w:val="0058092E"/>
    <w:rsid w:val="00580AE0"/>
    <w:rsid w:val="00580B4B"/>
    <w:rsid w:val="00580BA5"/>
    <w:rsid w:val="00580D52"/>
    <w:rsid w:val="00580F65"/>
    <w:rsid w:val="0058105C"/>
    <w:rsid w:val="0058118B"/>
    <w:rsid w:val="00581198"/>
    <w:rsid w:val="00581357"/>
    <w:rsid w:val="00581564"/>
    <w:rsid w:val="005816E2"/>
    <w:rsid w:val="00581770"/>
    <w:rsid w:val="00581788"/>
    <w:rsid w:val="0058182F"/>
    <w:rsid w:val="00581936"/>
    <w:rsid w:val="0058199D"/>
    <w:rsid w:val="005819FB"/>
    <w:rsid w:val="00581B8B"/>
    <w:rsid w:val="00581D01"/>
    <w:rsid w:val="00581DA5"/>
    <w:rsid w:val="00581E07"/>
    <w:rsid w:val="00581E0B"/>
    <w:rsid w:val="00581E15"/>
    <w:rsid w:val="00581FB7"/>
    <w:rsid w:val="00582069"/>
    <w:rsid w:val="0058217F"/>
    <w:rsid w:val="005821C2"/>
    <w:rsid w:val="0058220B"/>
    <w:rsid w:val="0058220C"/>
    <w:rsid w:val="0058227F"/>
    <w:rsid w:val="00582639"/>
    <w:rsid w:val="00582806"/>
    <w:rsid w:val="00582950"/>
    <w:rsid w:val="00582A30"/>
    <w:rsid w:val="00582A93"/>
    <w:rsid w:val="00582AC1"/>
    <w:rsid w:val="00582B86"/>
    <w:rsid w:val="00582BEB"/>
    <w:rsid w:val="00582C93"/>
    <w:rsid w:val="00582DEA"/>
    <w:rsid w:val="00582E0B"/>
    <w:rsid w:val="00582E46"/>
    <w:rsid w:val="00582E81"/>
    <w:rsid w:val="00582E88"/>
    <w:rsid w:val="00582FF4"/>
    <w:rsid w:val="005830D7"/>
    <w:rsid w:val="0058311F"/>
    <w:rsid w:val="005831CC"/>
    <w:rsid w:val="005832D2"/>
    <w:rsid w:val="005832E3"/>
    <w:rsid w:val="00583319"/>
    <w:rsid w:val="00583574"/>
    <w:rsid w:val="00583723"/>
    <w:rsid w:val="00583757"/>
    <w:rsid w:val="00583765"/>
    <w:rsid w:val="00583774"/>
    <w:rsid w:val="005837B8"/>
    <w:rsid w:val="00583944"/>
    <w:rsid w:val="00583B45"/>
    <w:rsid w:val="00583B60"/>
    <w:rsid w:val="00583C63"/>
    <w:rsid w:val="00583D41"/>
    <w:rsid w:val="00583F6C"/>
    <w:rsid w:val="00583F81"/>
    <w:rsid w:val="00583FD9"/>
    <w:rsid w:val="005842B6"/>
    <w:rsid w:val="00584746"/>
    <w:rsid w:val="00584759"/>
    <w:rsid w:val="0058492E"/>
    <w:rsid w:val="0058497F"/>
    <w:rsid w:val="0058499E"/>
    <w:rsid w:val="00584B53"/>
    <w:rsid w:val="00584C5A"/>
    <w:rsid w:val="00584DCA"/>
    <w:rsid w:val="00584F6A"/>
    <w:rsid w:val="0058502B"/>
    <w:rsid w:val="00585150"/>
    <w:rsid w:val="00585294"/>
    <w:rsid w:val="005852CA"/>
    <w:rsid w:val="005852FA"/>
    <w:rsid w:val="005857F8"/>
    <w:rsid w:val="00585854"/>
    <w:rsid w:val="00585866"/>
    <w:rsid w:val="00585921"/>
    <w:rsid w:val="005859A8"/>
    <w:rsid w:val="00585B63"/>
    <w:rsid w:val="00585F74"/>
    <w:rsid w:val="0058606D"/>
    <w:rsid w:val="00586278"/>
    <w:rsid w:val="00586371"/>
    <w:rsid w:val="00586386"/>
    <w:rsid w:val="005863F0"/>
    <w:rsid w:val="005864A8"/>
    <w:rsid w:val="005864A9"/>
    <w:rsid w:val="00586694"/>
    <w:rsid w:val="0058676A"/>
    <w:rsid w:val="0058676F"/>
    <w:rsid w:val="005868BB"/>
    <w:rsid w:val="005868DD"/>
    <w:rsid w:val="00586A2A"/>
    <w:rsid w:val="00586A47"/>
    <w:rsid w:val="00586AF9"/>
    <w:rsid w:val="00586B7B"/>
    <w:rsid w:val="00586C02"/>
    <w:rsid w:val="00586DD1"/>
    <w:rsid w:val="00587165"/>
    <w:rsid w:val="00587296"/>
    <w:rsid w:val="00587379"/>
    <w:rsid w:val="00587380"/>
    <w:rsid w:val="005873F8"/>
    <w:rsid w:val="005874DD"/>
    <w:rsid w:val="00587564"/>
    <w:rsid w:val="00587595"/>
    <w:rsid w:val="0058766D"/>
    <w:rsid w:val="0058784F"/>
    <w:rsid w:val="00587C08"/>
    <w:rsid w:val="00587CA5"/>
    <w:rsid w:val="00587CEE"/>
    <w:rsid w:val="005901BD"/>
    <w:rsid w:val="00590206"/>
    <w:rsid w:val="005903E3"/>
    <w:rsid w:val="005905F2"/>
    <w:rsid w:val="0059061E"/>
    <w:rsid w:val="005907C7"/>
    <w:rsid w:val="005908D9"/>
    <w:rsid w:val="00590C35"/>
    <w:rsid w:val="00590C66"/>
    <w:rsid w:val="00590DAF"/>
    <w:rsid w:val="00590E8A"/>
    <w:rsid w:val="00590EFF"/>
    <w:rsid w:val="00591202"/>
    <w:rsid w:val="00591359"/>
    <w:rsid w:val="005914D2"/>
    <w:rsid w:val="0059158D"/>
    <w:rsid w:val="00591590"/>
    <w:rsid w:val="00591695"/>
    <w:rsid w:val="005917AE"/>
    <w:rsid w:val="00591823"/>
    <w:rsid w:val="00591A57"/>
    <w:rsid w:val="00591ACD"/>
    <w:rsid w:val="00591AFA"/>
    <w:rsid w:val="00591B55"/>
    <w:rsid w:val="00591CC3"/>
    <w:rsid w:val="00591E77"/>
    <w:rsid w:val="00591E90"/>
    <w:rsid w:val="00592071"/>
    <w:rsid w:val="005920CD"/>
    <w:rsid w:val="00592108"/>
    <w:rsid w:val="00592157"/>
    <w:rsid w:val="0059217C"/>
    <w:rsid w:val="005921EC"/>
    <w:rsid w:val="005922BA"/>
    <w:rsid w:val="005923AE"/>
    <w:rsid w:val="0059241D"/>
    <w:rsid w:val="00592521"/>
    <w:rsid w:val="005925D2"/>
    <w:rsid w:val="005925D9"/>
    <w:rsid w:val="0059267B"/>
    <w:rsid w:val="005926B4"/>
    <w:rsid w:val="005926DE"/>
    <w:rsid w:val="005927AC"/>
    <w:rsid w:val="005929EE"/>
    <w:rsid w:val="00592B25"/>
    <w:rsid w:val="00592BAC"/>
    <w:rsid w:val="00592CB1"/>
    <w:rsid w:val="00592E6E"/>
    <w:rsid w:val="00592EEF"/>
    <w:rsid w:val="00592F50"/>
    <w:rsid w:val="00593299"/>
    <w:rsid w:val="00593325"/>
    <w:rsid w:val="005934FB"/>
    <w:rsid w:val="005935BA"/>
    <w:rsid w:val="00593788"/>
    <w:rsid w:val="005937B8"/>
    <w:rsid w:val="00593862"/>
    <w:rsid w:val="00593986"/>
    <w:rsid w:val="00593A12"/>
    <w:rsid w:val="00593BC6"/>
    <w:rsid w:val="00593C0D"/>
    <w:rsid w:val="00593C3D"/>
    <w:rsid w:val="00593C4C"/>
    <w:rsid w:val="00593D4A"/>
    <w:rsid w:val="00593DB2"/>
    <w:rsid w:val="00593F5C"/>
    <w:rsid w:val="00593FB7"/>
    <w:rsid w:val="00593FF4"/>
    <w:rsid w:val="00594124"/>
    <w:rsid w:val="00594419"/>
    <w:rsid w:val="0059441D"/>
    <w:rsid w:val="00594507"/>
    <w:rsid w:val="00594509"/>
    <w:rsid w:val="0059451C"/>
    <w:rsid w:val="0059452D"/>
    <w:rsid w:val="0059454F"/>
    <w:rsid w:val="0059467F"/>
    <w:rsid w:val="005946A6"/>
    <w:rsid w:val="005948E1"/>
    <w:rsid w:val="00594907"/>
    <w:rsid w:val="005949F1"/>
    <w:rsid w:val="00594A77"/>
    <w:rsid w:val="00594C8A"/>
    <w:rsid w:val="00594F48"/>
    <w:rsid w:val="00595038"/>
    <w:rsid w:val="00595296"/>
    <w:rsid w:val="0059531E"/>
    <w:rsid w:val="00595397"/>
    <w:rsid w:val="0059552F"/>
    <w:rsid w:val="00595567"/>
    <w:rsid w:val="005955C7"/>
    <w:rsid w:val="00595640"/>
    <w:rsid w:val="005956A5"/>
    <w:rsid w:val="0059571B"/>
    <w:rsid w:val="00595722"/>
    <w:rsid w:val="005957DB"/>
    <w:rsid w:val="00595873"/>
    <w:rsid w:val="005959F8"/>
    <w:rsid w:val="00595AB3"/>
    <w:rsid w:val="00595AE3"/>
    <w:rsid w:val="00595AF3"/>
    <w:rsid w:val="00595B21"/>
    <w:rsid w:val="00595C13"/>
    <w:rsid w:val="00595D3A"/>
    <w:rsid w:val="00595D91"/>
    <w:rsid w:val="00595E64"/>
    <w:rsid w:val="00595E97"/>
    <w:rsid w:val="00595F31"/>
    <w:rsid w:val="00595FD1"/>
    <w:rsid w:val="00596042"/>
    <w:rsid w:val="0059617B"/>
    <w:rsid w:val="00596196"/>
    <w:rsid w:val="005962C1"/>
    <w:rsid w:val="0059656D"/>
    <w:rsid w:val="005967C0"/>
    <w:rsid w:val="00596A0C"/>
    <w:rsid w:val="00596AEB"/>
    <w:rsid w:val="00596C0A"/>
    <w:rsid w:val="00596DF5"/>
    <w:rsid w:val="00597018"/>
    <w:rsid w:val="005970DC"/>
    <w:rsid w:val="0059710B"/>
    <w:rsid w:val="005973F0"/>
    <w:rsid w:val="00597544"/>
    <w:rsid w:val="0059769D"/>
    <w:rsid w:val="00597729"/>
    <w:rsid w:val="0059772D"/>
    <w:rsid w:val="00597901"/>
    <w:rsid w:val="005979F9"/>
    <w:rsid w:val="00597A50"/>
    <w:rsid w:val="00597AED"/>
    <w:rsid w:val="00597B6B"/>
    <w:rsid w:val="00597F4F"/>
    <w:rsid w:val="00597FCB"/>
    <w:rsid w:val="005A00F7"/>
    <w:rsid w:val="005A0182"/>
    <w:rsid w:val="005A025A"/>
    <w:rsid w:val="005A0342"/>
    <w:rsid w:val="005A049F"/>
    <w:rsid w:val="005A057F"/>
    <w:rsid w:val="005A0613"/>
    <w:rsid w:val="005A068D"/>
    <w:rsid w:val="005A070F"/>
    <w:rsid w:val="005A0737"/>
    <w:rsid w:val="005A083A"/>
    <w:rsid w:val="005A08E8"/>
    <w:rsid w:val="005A09ED"/>
    <w:rsid w:val="005A0AFB"/>
    <w:rsid w:val="005A0B38"/>
    <w:rsid w:val="005A0B9A"/>
    <w:rsid w:val="005A0BE8"/>
    <w:rsid w:val="005A0C04"/>
    <w:rsid w:val="005A0CCB"/>
    <w:rsid w:val="005A0CE1"/>
    <w:rsid w:val="005A0D55"/>
    <w:rsid w:val="005A1207"/>
    <w:rsid w:val="005A120E"/>
    <w:rsid w:val="005A12D2"/>
    <w:rsid w:val="005A13EA"/>
    <w:rsid w:val="005A1660"/>
    <w:rsid w:val="005A1801"/>
    <w:rsid w:val="005A1915"/>
    <w:rsid w:val="005A1A64"/>
    <w:rsid w:val="005A1D91"/>
    <w:rsid w:val="005A1E44"/>
    <w:rsid w:val="005A1F54"/>
    <w:rsid w:val="005A1F7F"/>
    <w:rsid w:val="005A201E"/>
    <w:rsid w:val="005A2037"/>
    <w:rsid w:val="005A2092"/>
    <w:rsid w:val="005A20B7"/>
    <w:rsid w:val="005A21E8"/>
    <w:rsid w:val="005A2274"/>
    <w:rsid w:val="005A247E"/>
    <w:rsid w:val="005A24BF"/>
    <w:rsid w:val="005A2570"/>
    <w:rsid w:val="005A26F5"/>
    <w:rsid w:val="005A2800"/>
    <w:rsid w:val="005A2AC0"/>
    <w:rsid w:val="005A2B54"/>
    <w:rsid w:val="005A2BBD"/>
    <w:rsid w:val="005A3182"/>
    <w:rsid w:val="005A324A"/>
    <w:rsid w:val="005A337C"/>
    <w:rsid w:val="005A342C"/>
    <w:rsid w:val="005A3459"/>
    <w:rsid w:val="005A346C"/>
    <w:rsid w:val="005A3615"/>
    <w:rsid w:val="005A36A7"/>
    <w:rsid w:val="005A38CB"/>
    <w:rsid w:val="005A3A79"/>
    <w:rsid w:val="005A3CAC"/>
    <w:rsid w:val="005A3CBB"/>
    <w:rsid w:val="005A3E02"/>
    <w:rsid w:val="005A3E08"/>
    <w:rsid w:val="005A3E1B"/>
    <w:rsid w:val="005A3EDF"/>
    <w:rsid w:val="005A3EF4"/>
    <w:rsid w:val="005A3F64"/>
    <w:rsid w:val="005A3FE0"/>
    <w:rsid w:val="005A40D3"/>
    <w:rsid w:val="005A416D"/>
    <w:rsid w:val="005A4211"/>
    <w:rsid w:val="005A4219"/>
    <w:rsid w:val="005A428D"/>
    <w:rsid w:val="005A42CD"/>
    <w:rsid w:val="005A447D"/>
    <w:rsid w:val="005A4598"/>
    <w:rsid w:val="005A46DD"/>
    <w:rsid w:val="005A485D"/>
    <w:rsid w:val="005A48A8"/>
    <w:rsid w:val="005A4B0D"/>
    <w:rsid w:val="005A4B1D"/>
    <w:rsid w:val="005A4B72"/>
    <w:rsid w:val="005A5055"/>
    <w:rsid w:val="005A50FF"/>
    <w:rsid w:val="005A535E"/>
    <w:rsid w:val="005A5371"/>
    <w:rsid w:val="005A538B"/>
    <w:rsid w:val="005A53F4"/>
    <w:rsid w:val="005A5455"/>
    <w:rsid w:val="005A55D0"/>
    <w:rsid w:val="005A5690"/>
    <w:rsid w:val="005A5730"/>
    <w:rsid w:val="005A57BB"/>
    <w:rsid w:val="005A580E"/>
    <w:rsid w:val="005A5829"/>
    <w:rsid w:val="005A5988"/>
    <w:rsid w:val="005A59F9"/>
    <w:rsid w:val="005A5A75"/>
    <w:rsid w:val="005A5ED7"/>
    <w:rsid w:val="005A5F4F"/>
    <w:rsid w:val="005A5FBB"/>
    <w:rsid w:val="005A6026"/>
    <w:rsid w:val="005A60CE"/>
    <w:rsid w:val="005A60D8"/>
    <w:rsid w:val="005A62D7"/>
    <w:rsid w:val="005A6363"/>
    <w:rsid w:val="005A65BE"/>
    <w:rsid w:val="005A6610"/>
    <w:rsid w:val="005A6AF6"/>
    <w:rsid w:val="005A6BEF"/>
    <w:rsid w:val="005A6C9F"/>
    <w:rsid w:val="005A6EB0"/>
    <w:rsid w:val="005A70FA"/>
    <w:rsid w:val="005A7155"/>
    <w:rsid w:val="005A71CC"/>
    <w:rsid w:val="005A71EE"/>
    <w:rsid w:val="005A7303"/>
    <w:rsid w:val="005A7516"/>
    <w:rsid w:val="005A7528"/>
    <w:rsid w:val="005A7533"/>
    <w:rsid w:val="005A76AF"/>
    <w:rsid w:val="005A7723"/>
    <w:rsid w:val="005A772A"/>
    <w:rsid w:val="005A77B7"/>
    <w:rsid w:val="005A7A14"/>
    <w:rsid w:val="005A7AD4"/>
    <w:rsid w:val="005A7AEE"/>
    <w:rsid w:val="005A7B17"/>
    <w:rsid w:val="005A7B72"/>
    <w:rsid w:val="005A7CE6"/>
    <w:rsid w:val="005A7D58"/>
    <w:rsid w:val="005A7E04"/>
    <w:rsid w:val="005A7F5D"/>
    <w:rsid w:val="005B0269"/>
    <w:rsid w:val="005B029C"/>
    <w:rsid w:val="005B0491"/>
    <w:rsid w:val="005B05E2"/>
    <w:rsid w:val="005B0670"/>
    <w:rsid w:val="005B0717"/>
    <w:rsid w:val="005B0A44"/>
    <w:rsid w:val="005B0AB4"/>
    <w:rsid w:val="005B0AFB"/>
    <w:rsid w:val="005B0B3F"/>
    <w:rsid w:val="005B0B66"/>
    <w:rsid w:val="005B0C99"/>
    <w:rsid w:val="005B0CDE"/>
    <w:rsid w:val="005B0D60"/>
    <w:rsid w:val="005B0ED2"/>
    <w:rsid w:val="005B10B6"/>
    <w:rsid w:val="005B11BD"/>
    <w:rsid w:val="005B1222"/>
    <w:rsid w:val="005B122B"/>
    <w:rsid w:val="005B1314"/>
    <w:rsid w:val="005B1329"/>
    <w:rsid w:val="005B14B7"/>
    <w:rsid w:val="005B168D"/>
    <w:rsid w:val="005B16EA"/>
    <w:rsid w:val="005B17B8"/>
    <w:rsid w:val="005B17E1"/>
    <w:rsid w:val="005B1867"/>
    <w:rsid w:val="005B19B3"/>
    <w:rsid w:val="005B1A85"/>
    <w:rsid w:val="005B1D76"/>
    <w:rsid w:val="005B1F6B"/>
    <w:rsid w:val="005B246C"/>
    <w:rsid w:val="005B256A"/>
    <w:rsid w:val="005B26A7"/>
    <w:rsid w:val="005B27F1"/>
    <w:rsid w:val="005B288F"/>
    <w:rsid w:val="005B2965"/>
    <w:rsid w:val="005B29F1"/>
    <w:rsid w:val="005B2A78"/>
    <w:rsid w:val="005B2C5E"/>
    <w:rsid w:val="005B2D7E"/>
    <w:rsid w:val="005B2ED8"/>
    <w:rsid w:val="005B30CD"/>
    <w:rsid w:val="005B32B7"/>
    <w:rsid w:val="005B3308"/>
    <w:rsid w:val="005B35F3"/>
    <w:rsid w:val="005B3623"/>
    <w:rsid w:val="005B3878"/>
    <w:rsid w:val="005B38E8"/>
    <w:rsid w:val="005B3A56"/>
    <w:rsid w:val="005B3B5C"/>
    <w:rsid w:val="005B3C8D"/>
    <w:rsid w:val="005B3DBF"/>
    <w:rsid w:val="005B3EA0"/>
    <w:rsid w:val="005B40F4"/>
    <w:rsid w:val="005B4198"/>
    <w:rsid w:val="005B4199"/>
    <w:rsid w:val="005B426F"/>
    <w:rsid w:val="005B43D2"/>
    <w:rsid w:val="005B44E5"/>
    <w:rsid w:val="005B47B9"/>
    <w:rsid w:val="005B47DF"/>
    <w:rsid w:val="005B48A3"/>
    <w:rsid w:val="005B4A22"/>
    <w:rsid w:val="005B4D84"/>
    <w:rsid w:val="005B4DA4"/>
    <w:rsid w:val="005B4E99"/>
    <w:rsid w:val="005B50CD"/>
    <w:rsid w:val="005B5119"/>
    <w:rsid w:val="005B5374"/>
    <w:rsid w:val="005B53C9"/>
    <w:rsid w:val="005B55E5"/>
    <w:rsid w:val="005B55FE"/>
    <w:rsid w:val="005B57E7"/>
    <w:rsid w:val="005B57F2"/>
    <w:rsid w:val="005B57FF"/>
    <w:rsid w:val="005B5ABD"/>
    <w:rsid w:val="005B5B53"/>
    <w:rsid w:val="005B5B6B"/>
    <w:rsid w:val="005B5C4B"/>
    <w:rsid w:val="005B6396"/>
    <w:rsid w:val="005B63B7"/>
    <w:rsid w:val="005B63DB"/>
    <w:rsid w:val="005B6522"/>
    <w:rsid w:val="005B6729"/>
    <w:rsid w:val="005B69D6"/>
    <w:rsid w:val="005B69EB"/>
    <w:rsid w:val="005B6A23"/>
    <w:rsid w:val="005B6AA2"/>
    <w:rsid w:val="005B6E94"/>
    <w:rsid w:val="005B7079"/>
    <w:rsid w:val="005B70D1"/>
    <w:rsid w:val="005B7108"/>
    <w:rsid w:val="005B7145"/>
    <w:rsid w:val="005B71E2"/>
    <w:rsid w:val="005B73EF"/>
    <w:rsid w:val="005B7442"/>
    <w:rsid w:val="005B750E"/>
    <w:rsid w:val="005B75B7"/>
    <w:rsid w:val="005B769B"/>
    <w:rsid w:val="005B7882"/>
    <w:rsid w:val="005B7CBF"/>
    <w:rsid w:val="005B7D63"/>
    <w:rsid w:val="005B7D6B"/>
    <w:rsid w:val="005B7F65"/>
    <w:rsid w:val="005B7FAA"/>
    <w:rsid w:val="005C00C1"/>
    <w:rsid w:val="005C011B"/>
    <w:rsid w:val="005C0155"/>
    <w:rsid w:val="005C0309"/>
    <w:rsid w:val="005C0479"/>
    <w:rsid w:val="005C05F7"/>
    <w:rsid w:val="005C09B1"/>
    <w:rsid w:val="005C09CE"/>
    <w:rsid w:val="005C0A91"/>
    <w:rsid w:val="005C0B95"/>
    <w:rsid w:val="005C0B97"/>
    <w:rsid w:val="005C0D58"/>
    <w:rsid w:val="005C0D86"/>
    <w:rsid w:val="005C0E07"/>
    <w:rsid w:val="005C0EF6"/>
    <w:rsid w:val="005C10DD"/>
    <w:rsid w:val="005C12B0"/>
    <w:rsid w:val="005C1309"/>
    <w:rsid w:val="005C1476"/>
    <w:rsid w:val="005C14E3"/>
    <w:rsid w:val="005C1657"/>
    <w:rsid w:val="005C172F"/>
    <w:rsid w:val="005C182B"/>
    <w:rsid w:val="005C19BA"/>
    <w:rsid w:val="005C19FD"/>
    <w:rsid w:val="005C1CA7"/>
    <w:rsid w:val="005C1D6B"/>
    <w:rsid w:val="005C1DCE"/>
    <w:rsid w:val="005C1E27"/>
    <w:rsid w:val="005C215A"/>
    <w:rsid w:val="005C21AE"/>
    <w:rsid w:val="005C2234"/>
    <w:rsid w:val="005C22FA"/>
    <w:rsid w:val="005C24D0"/>
    <w:rsid w:val="005C24D1"/>
    <w:rsid w:val="005C24E9"/>
    <w:rsid w:val="005C2574"/>
    <w:rsid w:val="005C25F3"/>
    <w:rsid w:val="005C2670"/>
    <w:rsid w:val="005C26D1"/>
    <w:rsid w:val="005C26EE"/>
    <w:rsid w:val="005C2779"/>
    <w:rsid w:val="005C27AB"/>
    <w:rsid w:val="005C29AD"/>
    <w:rsid w:val="005C2A8E"/>
    <w:rsid w:val="005C2C02"/>
    <w:rsid w:val="005C2D5C"/>
    <w:rsid w:val="005C2E0B"/>
    <w:rsid w:val="005C2E2A"/>
    <w:rsid w:val="005C2EDA"/>
    <w:rsid w:val="005C2F5B"/>
    <w:rsid w:val="005C2F64"/>
    <w:rsid w:val="005C31B6"/>
    <w:rsid w:val="005C326B"/>
    <w:rsid w:val="005C35D2"/>
    <w:rsid w:val="005C3708"/>
    <w:rsid w:val="005C3787"/>
    <w:rsid w:val="005C38C7"/>
    <w:rsid w:val="005C394D"/>
    <w:rsid w:val="005C3BB3"/>
    <w:rsid w:val="005C3C54"/>
    <w:rsid w:val="005C3D60"/>
    <w:rsid w:val="005C3DAA"/>
    <w:rsid w:val="005C3DDA"/>
    <w:rsid w:val="005C3EA0"/>
    <w:rsid w:val="005C404F"/>
    <w:rsid w:val="005C40E5"/>
    <w:rsid w:val="005C42A7"/>
    <w:rsid w:val="005C42B5"/>
    <w:rsid w:val="005C4562"/>
    <w:rsid w:val="005C4570"/>
    <w:rsid w:val="005C471F"/>
    <w:rsid w:val="005C473A"/>
    <w:rsid w:val="005C47E0"/>
    <w:rsid w:val="005C487E"/>
    <w:rsid w:val="005C48AC"/>
    <w:rsid w:val="005C49AA"/>
    <w:rsid w:val="005C4B52"/>
    <w:rsid w:val="005C4CA0"/>
    <w:rsid w:val="005C4E5F"/>
    <w:rsid w:val="005C4EAC"/>
    <w:rsid w:val="005C5088"/>
    <w:rsid w:val="005C50F1"/>
    <w:rsid w:val="005C5323"/>
    <w:rsid w:val="005C5415"/>
    <w:rsid w:val="005C5781"/>
    <w:rsid w:val="005C5813"/>
    <w:rsid w:val="005C58CF"/>
    <w:rsid w:val="005C594E"/>
    <w:rsid w:val="005C59D8"/>
    <w:rsid w:val="005C5AF0"/>
    <w:rsid w:val="005C5BF2"/>
    <w:rsid w:val="005C5F1B"/>
    <w:rsid w:val="005C5FB3"/>
    <w:rsid w:val="005C5FC0"/>
    <w:rsid w:val="005C609A"/>
    <w:rsid w:val="005C6265"/>
    <w:rsid w:val="005C6286"/>
    <w:rsid w:val="005C6605"/>
    <w:rsid w:val="005C66D3"/>
    <w:rsid w:val="005C67A6"/>
    <w:rsid w:val="005C6914"/>
    <w:rsid w:val="005C6A7A"/>
    <w:rsid w:val="005C6B1A"/>
    <w:rsid w:val="005C6BD1"/>
    <w:rsid w:val="005C6CAB"/>
    <w:rsid w:val="005C6CF7"/>
    <w:rsid w:val="005C6DBA"/>
    <w:rsid w:val="005C6E5D"/>
    <w:rsid w:val="005C6E7A"/>
    <w:rsid w:val="005C711A"/>
    <w:rsid w:val="005C717D"/>
    <w:rsid w:val="005C7232"/>
    <w:rsid w:val="005C7321"/>
    <w:rsid w:val="005C7433"/>
    <w:rsid w:val="005C7555"/>
    <w:rsid w:val="005C75CC"/>
    <w:rsid w:val="005C7628"/>
    <w:rsid w:val="005C7672"/>
    <w:rsid w:val="005C76D1"/>
    <w:rsid w:val="005C7762"/>
    <w:rsid w:val="005C79E3"/>
    <w:rsid w:val="005C7C33"/>
    <w:rsid w:val="005C7C54"/>
    <w:rsid w:val="005C7C58"/>
    <w:rsid w:val="005C7D60"/>
    <w:rsid w:val="005C7E23"/>
    <w:rsid w:val="005C7E37"/>
    <w:rsid w:val="005C7F36"/>
    <w:rsid w:val="005C7F4A"/>
    <w:rsid w:val="005C7FD1"/>
    <w:rsid w:val="005D00FD"/>
    <w:rsid w:val="005D0136"/>
    <w:rsid w:val="005D0163"/>
    <w:rsid w:val="005D0273"/>
    <w:rsid w:val="005D0390"/>
    <w:rsid w:val="005D03B6"/>
    <w:rsid w:val="005D03DA"/>
    <w:rsid w:val="005D070A"/>
    <w:rsid w:val="005D0734"/>
    <w:rsid w:val="005D080D"/>
    <w:rsid w:val="005D081A"/>
    <w:rsid w:val="005D087B"/>
    <w:rsid w:val="005D0895"/>
    <w:rsid w:val="005D0AF2"/>
    <w:rsid w:val="005D0B3E"/>
    <w:rsid w:val="005D0DBF"/>
    <w:rsid w:val="005D0E39"/>
    <w:rsid w:val="005D10F3"/>
    <w:rsid w:val="005D11AC"/>
    <w:rsid w:val="005D12F1"/>
    <w:rsid w:val="005D13D2"/>
    <w:rsid w:val="005D1624"/>
    <w:rsid w:val="005D1631"/>
    <w:rsid w:val="005D1792"/>
    <w:rsid w:val="005D197B"/>
    <w:rsid w:val="005D1A47"/>
    <w:rsid w:val="005D1A5B"/>
    <w:rsid w:val="005D1B31"/>
    <w:rsid w:val="005D1BFA"/>
    <w:rsid w:val="005D1C69"/>
    <w:rsid w:val="005D1E56"/>
    <w:rsid w:val="005D1F5E"/>
    <w:rsid w:val="005D1FFE"/>
    <w:rsid w:val="005D219D"/>
    <w:rsid w:val="005D21E3"/>
    <w:rsid w:val="005D22DD"/>
    <w:rsid w:val="005D22FC"/>
    <w:rsid w:val="005D24AB"/>
    <w:rsid w:val="005D2567"/>
    <w:rsid w:val="005D2703"/>
    <w:rsid w:val="005D27DF"/>
    <w:rsid w:val="005D2C25"/>
    <w:rsid w:val="005D2CF6"/>
    <w:rsid w:val="005D2D4F"/>
    <w:rsid w:val="005D2F16"/>
    <w:rsid w:val="005D2F18"/>
    <w:rsid w:val="005D2F6A"/>
    <w:rsid w:val="005D3021"/>
    <w:rsid w:val="005D31FF"/>
    <w:rsid w:val="005D3208"/>
    <w:rsid w:val="005D331B"/>
    <w:rsid w:val="005D3689"/>
    <w:rsid w:val="005D36C9"/>
    <w:rsid w:val="005D3723"/>
    <w:rsid w:val="005D37DD"/>
    <w:rsid w:val="005D383A"/>
    <w:rsid w:val="005D38C1"/>
    <w:rsid w:val="005D3AEF"/>
    <w:rsid w:val="005D3B53"/>
    <w:rsid w:val="005D3BEF"/>
    <w:rsid w:val="005D3C1C"/>
    <w:rsid w:val="005D3D84"/>
    <w:rsid w:val="005D3E6E"/>
    <w:rsid w:val="005D4040"/>
    <w:rsid w:val="005D41F8"/>
    <w:rsid w:val="005D42DD"/>
    <w:rsid w:val="005D432F"/>
    <w:rsid w:val="005D4424"/>
    <w:rsid w:val="005D4637"/>
    <w:rsid w:val="005D4644"/>
    <w:rsid w:val="005D4655"/>
    <w:rsid w:val="005D4688"/>
    <w:rsid w:val="005D4816"/>
    <w:rsid w:val="005D493B"/>
    <w:rsid w:val="005D4B17"/>
    <w:rsid w:val="005D4C1F"/>
    <w:rsid w:val="005D4D6F"/>
    <w:rsid w:val="005D4D73"/>
    <w:rsid w:val="005D4E23"/>
    <w:rsid w:val="005D5055"/>
    <w:rsid w:val="005D50CE"/>
    <w:rsid w:val="005D51BA"/>
    <w:rsid w:val="005D5206"/>
    <w:rsid w:val="005D522F"/>
    <w:rsid w:val="005D52CA"/>
    <w:rsid w:val="005D55EC"/>
    <w:rsid w:val="005D5603"/>
    <w:rsid w:val="005D5642"/>
    <w:rsid w:val="005D57A0"/>
    <w:rsid w:val="005D5A60"/>
    <w:rsid w:val="005D5B25"/>
    <w:rsid w:val="005D5CFC"/>
    <w:rsid w:val="005D5D7A"/>
    <w:rsid w:val="005D616C"/>
    <w:rsid w:val="005D61DB"/>
    <w:rsid w:val="005D63C5"/>
    <w:rsid w:val="005D64A8"/>
    <w:rsid w:val="005D65D6"/>
    <w:rsid w:val="005D66F3"/>
    <w:rsid w:val="005D68F7"/>
    <w:rsid w:val="005D6BA4"/>
    <w:rsid w:val="005D6BC1"/>
    <w:rsid w:val="005D6E69"/>
    <w:rsid w:val="005D6FC1"/>
    <w:rsid w:val="005D71C2"/>
    <w:rsid w:val="005D7201"/>
    <w:rsid w:val="005D72F6"/>
    <w:rsid w:val="005D7312"/>
    <w:rsid w:val="005D7333"/>
    <w:rsid w:val="005D73B9"/>
    <w:rsid w:val="005D7402"/>
    <w:rsid w:val="005D74C5"/>
    <w:rsid w:val="005D7529"/>
    <w:rsid w:val="005D7540"/>
    <w:rsid w:val="005D7832"/>
    <w:rsid w:val="005D7947"/>
    <w:rsid w:val="005D7F1D"/>
    <w:rsid w:val="005D7F3C"/>
    <w:rsid w:val="005D7FD9"/>
    <w:rsid w:val="005E00D3"/>
    <w:rsid w:val="005E0424"/>
    <w:rsid w:val="005E0512"/>
    <w:rsid w:val="005E06FE"/>
    <w:rsid w:val="005E07AE"/>
    <w:rsid w:val="005E0897"/>
    <w:rsid w:val="005E09BE"/>
    <w:rsid w:val="005E105A"/>
    <w:rsid w:val="005E12A7"/>
    <w:rsid w:val="005E12AB"/>
    <w:rsid w:val="005E1447"/>
    <w:rsid w:val="005E1450"/>
    <w:rsid w:val="005E14F0"/>
    <w:rsid w:val="005E15A1"/>
    <w:rsid w:val="005E15A4"/>
    <w:rsid w:val="005E16CA"/>
    <w:rsid w:val="005E1942"/>
    <w:rsid w:val="005E1A59"/>
    <w:rsid w:val="005E1AE7"/>
    <w:rsid w:val="005E1DD6"/>
    <w:rsid w:val="005E1F3C"/>
    <w:rsid w:val="005E1F95"/>
    <w:rsid w:val="005E212F"/>
    <w:rsid w:val="005E22B6"/>
    <w:rsid w:val="005E25E7"/>
    <w:rsid w:val="005E271D"/>
    <w:rsid w:val="005E2995"/>
    <w:rsid w:val="005E29B6"/>
    <w:rsid w:val="005E2AFC"/>
    <w:rsid w:val="005E2BD3"/>
    <w:rsid w:val="005E2E55"/>
    <w:rsid w:val="005E2E87"/>
    <w:rsid w:val="005E2F87"/>
    <w:rsid w:val="005E3054"/>
    <w:rsid w:val="005E3077"/>
    <w:rsid w:val="005E3162"/>
    <w:rsid w:val="005E31EA"/>
    <w:rsid w:val="005E331D"/>
    <w:rsid w:val="005E334F"/>
    <w:rsid w:val="005E34D0"/>
    <w:rsid w:val="005E34E8"/>
    <w:rsid w:val="005E36F0"/>
    <w:rsid w:val="005E3750"/>
    <w:rsid w:val="005E378D"/>
    <w:rsid w:val="005E37BF"/>
    <w:rsid w:val="005E37D2"/>
    <w:rsid w:val="005E39A8"/>
    <w:rsid w:val="005E39FD"/>
    <w:rsid w:val="005E3A37"/>
    <w:rsid w:val="005E3B5D"/>
    <w:rsid w:val="005E3B7B"/>
    <w:rsid w:val="005E3C17"/>
    <w:rsid w:val="005E3CB1"/>
    <w:rsid w:val="005E3DAE"/>
    <w:rsid w:val="005E3E35"/>
    <w:rsid w:val="005E3F4E"/>
    <w:rsid w:val="005E4095"/>
    <w:rsid w:val="005E43E5"/>
    <w:rsid w:val="005E44B2"/>
    <w:rsid w:val="005E44E1"/>
    <w:rsid w:val="005E4514"/>
    <w:rsid w:val="005E45EF"/>
    <w:rsid w:val="005E46BF"/>
    <w:rsid w:val="005E46F0"/>
    <w:rsid w:val="005E48FC"/>
    <w:rsid w:val="005E4997"/>
    <w:rsid w:val="005E4ADB"/>
    <w:rsid w:val="005E4BD6"/>
    <w:rsid w:val="005E4E2D"/>
    <w:rsid w:val="005E5047"/>
    <w:rsid w:val="005E506B"/>
    <w:rsid w:val="005E50E0"/>
    <w:rsid w:val="005E51A6"/>
    <w:rsid w:val="005E53D0"/>
    <w:rsid w:val="005E5474"/>
    <w:rsid w:val="005E56D5"/>
    <w:rsid w:val="005E5792"/>
    <w:rsid w:val="005E58B1"/>
    <w:rsid w:val="005E595E"/>
    <w:rsid w:val="005E59DF"/>
    <w:rsid w:val="005E5A59"/>
    <w:rsid w:val="005E5B88"/>
    <w:rsid w:val="005E5C03"/>
    <w:rsid w:val="005E5C42"/>
    <w:rsid w:val="005E5C6F"/>
    <w:rsid w:val="005E5D0F"/>
    <w:rsid w:val="005E5D4E"/>
    <w:rsid w:val="005E5DA6"/>
    <w:rsid w:val="005E611D"/>
    <w:rsid w:val="005E612C"/>
    <w:rsid w:val="005E6167"/>
    <w:rsid w:val="005E617F"/>
    <w:rsid w:val="005E6311"/>
    <w:rsid w:val="005E633A"/>
    <w:rsid w:val="005E64AD"/>
    <w:rsid w:val="005E64F3"/>
    <w:rsid w:val="005E6775"/>
    <w:rsid w:val="005E6950"/>
    <w:rsid w:val="005E6ACA"/>
    <w:rsid w:val="005E6B8C"/>
    <w:rsid w:val="005E6BB4"/>
    <w:rsid w:val="005E6BFB"/>
    <w:rsid w:val="005E6DE8"/>
    <w:rsid w:val="005E6F68"/>
    <w:rsid w:val="005E7352"/>
    <w:rsid w:val="005E737C"/>
    <w:rsid w:val="005E74C7"/>
    <w:rsid w:val="005E758B"/>
    <w:rsid w:val="005E7646"/>
    <w:rsid w:val="005E76C7"/>
    <w:rsid w:val="005E7705"/>
    <w:rsid w:val="005E787D"/>
    <w:rsid w:val="005E7946"/>
    <w:rsid w:val="005E7A3F"/>
    <w:rsid w:val="005E7A86"/>
    <w:rsid w:val="005E7AFE"/>
    <w:rsid w:val="005E7BB1"/>
    <w:rsid w:val="005E7BEC"/>
    <w:rsid w:val="005E7C1D"/>
    <w:rsid w:val="005E7D41"/>
    <w:rsid w:val="005E7D63"/>
    <w:rsid w:val="005E7F56"/>
    <w:rsid w:val="005F00A1"/>
    <w:rsid w:val="005F025E"/>
    <w:rsid w:val="005F053D"/>
    <w:rsid w:val="005F0591"/>
    <w:rsid w:val="005F05EE"/>
    <w:rsid w:val="005F06FE"/>
    <w:rsid w:val="005F0883"/>
    <w:rsid w:val="005F08DB"/>
    <w:rsid w:val="005F090E"/>
    <w:rsid w:val="005F0B05"/>
    <w:rsid w:val="005F0B90"/>
    <w:rsid w:val="005F0BBA"/>
    <w:rsid w:val="005F0D70"/>
    <w:rsid w:val="005F0E63"/>
    <w:rsid w:val="005F0EBD"/>
    <w:rsid w:val="005F0F7D"/>
    <w:rsid w:val="005F0FFA"/>
    <w:rsid w:val="005F10A1"/>
    <w:rsid w:val="005F10AD"/>
    <w:rsid w:val="005F10DD"/>
    <w:rsid w:val="005F117F"/>
    <w:rsid w:val="005F127E"/>
    <w:rsid w:val="005F1548"/>
    <w:rsid w:val="005F15A5"/>
    <w:rsid w:val="005F1660"/>
    <w:rsid w:val="005F1852"/>
    <w:rsid w:val="005F1896"/>
    <w:rsid w:val="005F1982"/>
    <w:rsid w:val="005F1AA3"/>
    <w:rsid w:val="005F1B48"/>
    <w:rsid w:val="005F1BBD"/>
    <w:rsid w:val="005F1C55"/>
    <w:rsid w:val="005F1CCA"/>
    <w:rsid w:val="005F1DD8"/>
    <w:rsid w:val="005F1E36"/>
    <w:rsid w:val="005F1F1B"/>
    <w:rsid w:val="005F1F20"/>
    <w:rsid w:val="005F1F32"/>
    <w:rsid w:val="005F2142"/>
    <w:rsid w:val="005F216E"/>
    <w:rsid w:val="005F241F"/>
    <w:rsid w:val="005F24AD"/>
    <w:rsid w:val="005F264B"/>
    <w:rsid w:val="005F27C6"/>
    <w:rsid w:val="005F2932"/>
    <w:rsid w:val="005F2966"/>
    <w:rsid w:val="005F2999"/>
    <w:rsid w:val="005F29FB"/>
    <w:rsid w:val="005F2AE4"/>
    <w:rsid w:val="005F2B1B"/>
    <w:rsid w:val="005F2B7E"/>
    <w:rsid w:val="005F2BB5"/>
    <w:rsid w:val="005F2C8F"/>
    <w:rsid w:val="005F2DC9"/>
    <w:rsid w:val="005F2ED1"/>
    <w:rsid w:val="005F300C"/>
    <w:rsid w:val="005F300E"/>
    <w:rsid w:val="005F30E8"/>
    <w:rsid w:val="005F338E"/>
    <w:rsid w:val="005F34A6"/>
    <w:rsid w:val="005F3551"/>
    <w:rsid w:val="005F369E"/>
    <w:rsid w:val="005F389C"/>
    <w:rsid w:val="005F3922"/>
    <w:rsid w:val="005F39FA"/>
    <w:rsid w:val="005F3A60"/>
    <w:rsid w:val="005F3AFE"/>
    <w:rsid w:val="005F3B12"/>
    <w:rsid w:val="005F3C2D"/>
    <w:rsid w:val="005F3CBF"/>
    <w:rsid w:val="005F3CFD"/>
    <w:rsid w:val="005F3DE8"/>
    <w:rsid w:val="005F40A6"/>
    <w:rsid w:val="005F40AD"/>
    <w:rsid w:val="005F4324"/>
    <w:rsid w:val="005F437B"/>
    <w:rsid w:val="005F444B"/>
    <w:rsid w:val="005F4617"/>
    <w:rsid w:val="005F4637"/>
    <w:rsid w:val="005F4769"/>
    <w:rsid w:val="005F4800"/>
    <w:rsid w:val="005F4817"/>
    <w:rsid w:val="005F4A47"/>
    <w:rsid w:val="005F4B3B"/>
    <w:rsid w:val="005F4CB0"/>
    <w:rsid w:val="005F4CED"/>
    <w:rsid w:val="005F4E8B"/>
    <w:rsid w:val="005F4EFA"/>
    <w:rsid w:val="005F4FEE"/>
    <w:rsid w:val="005F50D1"/>
    <w:rsid w:val="005F5223"/>
    <w:rsid w:val="005F5397"/>
    <w:rsid w:val="005F53A5"/>
    <w:rsid w:val="005F5645"/>
    <w:rsid w:val="005F5653"/>
    <w:rsid w:val="005F5657"/>
    <w:rsid w:val="005F5739"/>
    <w:rsid w:val="005F57C0"/>
    <w:rsid w:val="005F57C8"/>
    <w:rsid w:val="005F583A"/>
    <w:rsid w:val="005F5851"/>
    <w:rsid w:val="005F5AA3"/>
    <w:rsid w:val="005F5AAA"/>
    <w:rsid w:val="005F5B49"/>
    <w:rsid w:val="005F5B9B"/>
    <w:rsid w:val="005F5BA4"/>
    <w:rsid w:val="005F5BE3"/>
    <w:rsid w:val="005F5BE7"/>
    <w:rsid w:val="005F5DB2"/>
    <w:rsid w:val="005F5DB9"/>
    <w:rsid w:val="005F5E2F"/>
    <w:rsid w:val="005F5E7F"/>
    <w:rsid w:val="005F5ECC"/>
    <w:rsid w:val="005F5F4C"/>
    <w:rsid w:val="005F603A"/>
    <w:rsid w:val="005F6060"/>
    <w:rsid w:val="005F62F6"/>
    <w:rsid w:val="005F6387"/>
    <w:rsid w:val="005F63FB"/>
    <w:rsid w:val="005F6445"/>
    <w:rsid w:val="005F648B"/>
    <w:rsid w:val="005F6554"/>
    <w:rsid w:val="005F65AE"/>
    <w:rsid w:val="005F65FB"/>
    <w:rsid w:val="005F66C8"/>
    <w:rsid w:val="005F6766"/>
    <w:rsid w:val="005F6829"/>
    <w:rsid w:val="005F6B7C"/>
    <w:rsid w:val="005F6BD5"/>
    <w:rsid w:val="005F6C24"/>
    <w:rsid w:val="005F6C55"/>
    <w:rsid w:val="005F6C81"/>
    <w:rsid w:val="005F6CE0"/>
    <w:rsid w:val="005F6D6F"/>
    <w:rsid w:val="005F6E61"/>
    <w:rsid w:val="005F6F9F"/>
    <w:rsid w:val="005F702A"/>
    <w:rsid w:val="005F70AD"/>
    <w:rsid w:val="005F71B0"/>
    <w:rsid w:val="005F72BE"/>
    <w:rsid w:val="005F731D"/>
    <w:rsid w:val="005F7400"/>
    <w:rsid w:val="005F74B2"/>
    <w:rsid w:val="005F764F"/>
    <w:rsid w:val="005F7670"/>
    <w:rsid w:val="005F771E"/>
    <w:rsid w:val="005F7A9A"/>
    <w:rsid w:val="005F7BAB"/>
    <w:rsid w:val="005F7D20"/>
    <w:rsid w:val="005F7D61"/>
    <w:rsid w:val="005F7D70"/>
    <w:rsid w:val="005F7DF4"/>
    <w:rsid w:val="005F7EBF"/>
    <w:rsid w:val="00600225"/>
    <w:rsid w:val="00600301"/>
    <w:rsid w:val="00600413"/>
    <w:rsid w:val="00600631"/>
    <w:rsid w:val="00600759"/>
    <w:rsid w:val="0060079F"/>
    <w:rsid w:val="006009EA"/>
    <w:rsid w:val="00600AF5"/>
    <w:rsid w:val="00600BC6"/>
    <w:rsid w:val="00600C49"/>
    <w:rsid w:val="00600C54"/>
    <w:rsid w:val="00600DB8"/>
    <w:rsid w:val="00600E67"/>
    <w:rsid w:val="00600E94"/>
    <w:rsid w:val="00600EC4"/>
    <w:rsid w:val="00600F2B"/>
    <w:rsid w:val="00600F2F"/>
    <w:rsid w:val="00600F4A"/>
    <w:rsid w:val="00600F98"/>
    <w:rsid w:val="00600FCE"/>
    <w:rsid w:val="006010A7"/>
    <w:rsid w:val="00601232"/>
    <w:rsid w:val="00601372"/>
    <w:rsid w:val="006013B3"/>
    <w:rsid w:val="006013E7"/>
    <w:rsid w:val="00601420"/>
    <w:rsid w:val="0060149D"/>
    <w:rsid w:val="006015B1"/>
    <w:rsid w:val="00601619"/>
    <w:rsid w:val="00601754"/>
    <w:rsid w:val="00601A5A"/>
    <w:rsid w:val="00601A90"/>
    <w:rsid w:val="00601C73"/>
    <w:rsid w:val="00601C86"/>
    <w:rsid w:val="00601CC7"/>
    <w:rsid w:val="00601ECB"/>
    <w:rsid w:val="00601F73"/>
    <w:rsid w:val="00601FA1"/>
    <w:rsid w:val="00601FD4"/>
    <w:rsid w:val="006021A0"/>
    <w:rsid w:val="006023DE"/>
    <w:rsid w:val="00602573"/>
    <w:rsid w:val="00602688"/>
    <w:rsid w:val="006026B3"/>
    <w:rsid w:val="006027E8"/>
    <w:rsid w:val="00602B03"/>
    <w:rsid w:val="00602B05"/>
    <w:rsid w:val="00602D6B"/>
    <w:rsid w:val="00602DF6"/>
    <w:rsid w:val="00603046"/>
    <w:rsid w:val="006030D0"/>
    <w:rsid w:val="006030F2"/>
    <w:rsid w:val="00603161"/>
    <w:rsid w:val="0060323E"/>
    <w:rsid w:val="00603274"/>
    <w:rsid w:val="006033B3"/>
    <w:rsid w:val="00603401"/>
    <w:rsid w:val="0060349B"/>
    <w:rsid w:val="006034B1"/>
    <w:rsid w:val="006034FC"/>
    <w:rsid w:val="00603557"/>
    <w:rsid w:val="00603644"/>
    <w:rsid w:val="006037F2"/>
    <w:rsid w:val="0060381F"/>
    <w:rsid w:val="006039FB"/>
    <w:rsid w:val="00603A14"/>
    <w:rsid w:val="00603B42"/>
    <w:rsid w:val="00603E4F"/>
    <w:rsid w:val="00604063"/>
    <w:rsid w:val="006041E5"/>
    <w:rsid w:val="00604252"/>
    <w:rsid w:val="00604334"/>
    <w:rsid w:val="00604403"/>
    <w:rsid w:val="00604441"/>
    <w:rsid w:val="0060446B"/>
    <w:rsid w:val="0060448B"/>
    <w:rsid w:val="006044D1"/>
    <w:rsid w:val="0060454D"/>
    <w:rsid w:val="006046D0"/>
    <w:rsid w:val="00604746"/>
    <w:rsid w:val="00604756"/>
    <w:rsid w:val="0060485F"/>
    <w:rsid w:val="0060488D"/>
    <w:rsid w:val="006048FD"/>
    <w:rsid w:val="00604971"/>
    <w:rsid w:val="0060497F"/>
    <w:rsid w:val="00604A50"/>
    <w:rsid w:val="00604AD2"/>
    <w:rsid w:val="00604B0E"/>
    <w:rsid w:val="00604C00"/>
    <w:rsid w:val="00604DA0"/>
    <w:rsid w:val="00604DB1"/>
    <w:rsid w:val="00604FFD"/>
    <w:rsid w:val="006051E4"/>
    <w:rsid w:val="006051FB"/>
    <w:rsid w:val="006052D8"/>
    <w:rsid w:val="00605335"/>
    <w:rsid w:val="00605360"/>
    <w:rsid w:val="00605431"/>
    <w:rsid w:val="006054BC"/>
    <w:rsid w:val="0060553C"/>
    <w:rsid w:val="006056A4"/>
    <w:rsid w:val="00605732"/>
    <w:rsid w:val="0060587D"/>
    <w:rsid w:val="006058B1"/>
    <w:rsid w:val="00605A37"/>
    <w:rsid w:val="00605C85"/>
    <w:rsid w:val="00605CE5"/>
    <w:rsid w:val="00605D0E"/>
    <w:rsid w:val="00605F0F"/>
    <w:rsid w:val="00605F71"/>
    <w:rsid w:val="00605FD1"/>
    <w:rsid w:val="00606085"/>
    <w:rsid w:val="006061B7"/>
    <w:rsid w:val="006061CF"/>
    <w:rsid w:val="00606538"/>
    <w:rsid w:val="00606604"/>
    <w:rsid w:val="00606608"/>
    <w:rsid w:val="006067B6"/>
    <w:rsid w:val="006068CB"/>
    <w:rsid w:val="00606A80"/>
    <w:rsid w:val="00606B54"/>
    <w:rsid w:val="00606B7D"/>
    <w:rsid w:val="00606D12"/>
    <w:rsid w:val="00606D25"/>
    <w:rsid w:val="00606D2E"/>
    <w:rsid w:val="00607093"/>
    <w:rsid w:val="00607238"/>
    <w:rsid w:val="00607375"/>
    <w:rsid w:val="006074CC"/>
    <w:rsid w:val="0060751C"/>
    <w:rsid w:val="00607522"/>
    <w:rsid w:val="00607583"/>
    <w:rsid w:val="006075DF"/>
    <w:rsid w:val="0060763B"/>
    <w:rsid w:val="0060770F"/>
    <w:rsid w:val="00607749"/>
    <w:rsid w:val="0060781F"/>
    <w:rsid w:val="00607872"/>
    <w:rsid w:val="0060789D"/>
    <w:rsid w:val="0060795A"/>
    <w:rsid w:val="006079B1"/>
    <w:rsid w:val="00607A39"/>
    <w:rsid w:val="00607B17"/>
    <w:rsid w:val="00607B28"/>
    <w:rsid w:val="00607B96"/>
    <w:rsid w:val="00607B9D"/>
    <w:rsid w:val="00607BE4"/>
    <w:rsid w:val="00607D31"/>
    <w:rsid w:val="00607D33"/>
    <w:rsid w:val="00610006"/>
    <w:rsid w:val="006101F2"/>
    <w:rsid w:val="006103A1"/>
    <w:rsid w:val="00610420"/>
    <w:rsid w:val="00610517"/>
    <w:rsid w:val="006106E8"/>
    <w:rsid w:val="0061074A"/>
    <w:rsid w:val="0061091B"/>
    <w:rsid w:val="00610B8B"/>
    <w:rsid w:val="00610D37"/>
    <w:rsid w:val="00610F7A"/>
    <w:rsid w:val="00611003"/>
    <w:rsid w:val="0061109E"/>
    <w:rsid w:val="006110ED"/>
    <w:rsid w:val="0061114E"/>
    <w:rsid w:val="00611203"/>
    <w:rsid w:val="0061163A"/>
    <w:rsid w:val="006116DC"/>
    <w:rsid w:val="006116EE"/>
    <w:rsid w:val="00611829"/>
    <w:rsid w:val="00611841"/>
    <w:rsid w:val="00611C1F"/>
    <w:rsid w:val="00611D02"/>
    <w:rsid w:val="00611D0B"/>
    <w:rsid w:val="00611EAD"/>
    <w:rsid w:val="00612055"/>
    <w:rsid w:val="006120E6"/>
    <w:rsid w:val="0061216E"/>
    <w:rsid w:val="006123FD"/>
    <w:rsid w:val="006124A6"/>
    <w:rsid w:val="006124E0"/>
    <w:rsid w:val="0061252A"/>
    <w:rsid w:val="006125C0"/>
    <w:rsid w:val="00612769"/>
    <w:rsid w:val="00612881"/>
    <w:rsid w:val="006129A2"/>
    <w:rsid w:val="00612A95"/>
    <w:rsid w:val="00612D26"/>
    <w:rsid w:val="00612DFE"/>
    <w:rsid w:val="00612F44"/>
    <w:rsid w:val="00613073"/>
    <w:rsid w:val="00613094"/>
    <w:rsid w:val="006132ED"/>
    <w:rsid w:val="0061345C"/>
    <w:rsid w:val="00613663"/>
    <w:rsid w:val="00613686"/>
    <w:rsid w:val="00613B12"/>
    <w:rsid w:val="00613BAD"/>
    <w:rsid w:val="00613FB2"/>
    <w:rsid w:val="006141B2"/>
    <w:rsid w:val="006141BD"/>
    <w:rsid w:val="00614302"/>
    <w:rsid w:val="00614361"/>
    <w:rsid w:val="006144CB"/>
    <w:rsid w:val="0061464E"/>
    <w:rsid w:val="00614802"/>
    <w:rsid w:val="00614845"/>
    <w:rsid w:val="0061486F"/>
    <w:rsid w:val="0061490C"/>
    <w:rsid w:val="00614B00"/>
    <w:rsid w:val="00614B22"/>
    <w:rsid w:val="00614C3A"/>
    <w:rsid w:val="00614D93"/>
    <w:rsid w:val="00614D94"/>
    <w:rsid w:val="00614DCF"/>
    <w:rsid w:val="00614DFF"/>
    <w:rsid w:val="00614EA7"/>
    <w:rsid w:val="00614F55"/>
    <w:rsid w:val="00614F92"/>
    <w:rsid w:val="00615065"/>
    <w:rsid w:val="006150C4"/>
    <w:rsid w:val="00615262"/>
    <w:rsid w:val="00615414"/>
    <w:rsid w:val="006154CF"/>
    <w:rsid w:val="006158F7"/>
    <w:rsid w:val="006159D9"/>
    <w:rsid w:val="00615AAC"/>
    <w:rsid w:val="00615CFE"/>
    <w:rsid w:val="00615E1B"/>
    <w:rsid w:val="00615E71"/>
    <w:rsid w:val="00615E96"/>
    <w:rsid w:val="00615FDD"/>
    <w:rsid w:val="00615FE0"/>
    <w:rsid w:val="00616052"/>
    <w:rsid w:val="00616127"/>
    <w:rsid w:val="00616223"/>
    <w:rsid w:val="006162FC"/>
    <w:rsid w:val="0061645F"/>
    <w:rsid w:val="00616472"/>
    <w:rsid w:val="00616566"/>
    <w:rsid w:val="00616568"/>
    <w:rsid w:val="0061662F"/>
    <w:rsid w:val="00616649"/>
    <w:rsid w:val="00616741"/>
    <w:rsid w:val="0061689C"/>
    <w:rsid w:val="006169C6"/>
    <w:rsid w:val="006169E1"/>
    <w:rsid w:val="00616A73"/>
    <w:rsid w:val="00616B18"/>
    <w:rsid w:val="00616BA8"/>
    <w:rsid w:val="00616BE3"/>
    <w:rsid w:val="00616D2C"/>
    <w:rsid w:val="00616D45"/>
    <w:rsid w:val="00616E14"/>
    <w:rsid w:val="00616F27"/>
    <w:rsid w:val="00616FBB"/>
    <w:rsid w:val="00616FD4"/>
    <w:rsid w:val="00616FDF"/>
    <w:rsid w:val="006170B2"/>
    <w:rsid w:val="0061752E"/>
    <w:rsid w:val="006175B0"/>
    <w:rsid w:val="006175C3"/>
    <w:rsid w:val="00617750"/>
    <w:rsid w:val="00617847"/>
    <w:rsid w:val="00617895"/>
    <w:rsid w:val="006178B6"/>
    <w:rsid w:val="006178D8"/>
    <w:rsid w:val="006179D1"/>
    <w:rsid w:val="00617A50"/>
    <w:rsid w:val="00617AA4"/>
    <w:rsid w:val="00617C69"/>
    <w:rsid w:val="00617CEA"/>
    <w:rsid w:val="00617FCC"/>
    <w:rsid w:val="00620067"/>
    <w:rsid w:val="006200BB"/>
    <w:rsid w:val="00620195"/>
    <w:rsid w:val="006203D2"/>
    <w:rsid w:val="00620482"/>
    <w:rsid w:val="006204FB"/>
    <w:rsid w:val="006206A6"/>
    <w:rsid w:val="00620735"/>
    <w:rsid w:val="006207F6"/>
    <w:rsid w:val="0062092F"/>
    <w:rsid w:val="006209A2"/>
    <w:rsid w:val="00620A31"/>
    <w:rsid w:val="00620BF9"/>
    <w:rsid w:val="00620E1E"/>
    <w:rsid w:val="00620E6E"/>
    <w:rsid w:val="00620F72"/>
    <w:rsid w:val="00621030"/>
    <w:rsid w:val="00621075"/>
    <w:rsid w:val="006210C4"/>
    <w:rsid w:val="00621174"/>
    <w:rsid w:val="006212FD"/>
    <w:rsid w:val="0062159D"/>
    <w:rsid w:val="0062159F"/>
    <w:rsid w:val="006216A8"/>
    <w:rsid w:val="006217CF"/>
    <w:rsid w:val="00621948"/>
    <w:rsid w:val="00621A23"/>
    <w:rsid w:val="00621A28"/>
    <w:rsid w:val="00621B42"/>
    <w:rsid w:val="00621B8B"/>
    <w:rsid w:val="00621C36"/>
    <w:rsid w:val="00621F47"/>
    <w:rsid w:val="00622069"/>
    <w:rsid w:val="006220F3"/>
    <w:rsid w:val="0062211D"/>
    <w:rsid w:val="006221DB"/>
    <w:rsid w:val="00622262"/>
    <w:rsid w:val="00622410"/>
    <w:rsid w:val="0062244C"/>
    <w:rsid w:val="006224D7"/>
    <w:rsid w:val="0062256A"/>
    <w:rsid w:val="00622731"/>
    <w:rsid w:val="0062278F"/>
    <w:rsid w:val="006227BB"/>
    <w:rsid w:val="00622966"/>
    <w:rsid w:val="00622CFD"/>
    <w:rsid w:val="00622DB9"/>
    <w:rsid w:val="00622F0F"/>
    <w:rsid w:val="00622F6A"/>
    <w:rsid w:val="00622FAC"/>
    <w:rsid w:val="00623057"/>
    <w:rsid w:val="006231EE"/>
    <w:rsid w:val="00623217"/>
    <w:rsid w:val="0062323B"/>
    <w:rsid w:val="00623354"/>
    <w:rsid w:val="006234A4"/>
    <w:rsid w:val="00623603"/>
    <w:rsid w:val="00623605"/>
    <w:rsid w:val="00623678"/>
    <w:rsid w:val="00623717"/>
    <w:rsid w:val="0062381D"/>
    <w:rsid w:val="00623847"/>
    <w:rsid w:val="006238C9"/>
    <w:rsid w:val="00623A3B"/>
    <w:rsid w:val="00623AAC"/>
    <w:rsid w:val="00623B2B"/>
    <w:rsid w:val="00623B4A"/>
    <w:rsid w:val="00623DCA"/>
    <w:rsid w:val="00623F22"/>
    <w:rsid w:val="00624026"/>
    <w:rsid w:val="0062442A"/>
    <w:rsid w:val="006248B9"/>
    <w:rsid w:val="006249AD"/>
    <w:rsid w:val="00624B6C"/>
    <w:rsid w:val="00624B84"/>
    <w:rsid w:val="00624C63"/>
    <w:rsid w:val="00624D9F"/>
    <w:rsid w:val="00624EA0"/>
    <w:rsid w:val="00624EEB"/>
    <w:rsid w:val="006250A3"/>
    <w:rsid w:val="00625259"/>
    <w:rsid w:val="0062539A"/>
    <w:rsid w:val="006253B3"/>
    <w:rsid w:val="006254D5"/>
    <w:rsid w:val="006254E4"/>
    <w:rsid w:val="00625511"/>
    <w:rsid w:val="00625569"/>
    <w:rsid w:val="00625729"/>
    <w:rsid w:val="00625733"/>
    <w:rsid w:val="00625860"/>
    <w:rsid w:val="0062595A"/>
    <w:rsid w:val="00625C97"/>
    <w:rsid w:val="00625D7F"/>
    <w:rsid w:val="00625F68"/>
    <w:rsid w:val="00626125"/>
    <w:rsid w:val="0062613A"/>
    <w:rsid w:val="00626195"/>
    <w:rsid w:val="00626205"/>
    <w:rsid w:val="006262A5"/>
    <w:rsid w:val="006262CA"/>
    <w:rsid w:val="00626356"/>
    <w:rsid w:val="006266AB"/>
    <w:rsid w:val="0062678A"/>
    <w:rsid w:val="00626A46"/>
    <w:rsid w:val="00626B24"/>
    <w:rsid w:val="00626B64"/>
    <w:rsid w:val="00626C91"/>
    <w:rsid w:val="00626CF9"/>
    <w:rsid w:val="00626DD5"/>
    <w:rsid w:val="00626E63"/>
    <w:rsid w:val="0062705E"/>
    <w:rsid w:val="006272AE"/>
    <w:rsid w:val="00627330"/>
    <w:rsid w:val="0062733E"/>
    <w:rsid w:val="0062756C"/>
    <w:rsid w:val="006275E4"/>
    <w:rsid w:val="00627960"/>
    <w:rsid w:val="006279B9"/>
    <w:rsid w:val="00627AA0"/>
    <w:rsid w:val="00627BDB"/>
    <w:rsid w:val="00627C28"/>
    <w:rsid w:val="00627C88"/>
    <w:rsid w:val="00627EFF"/>
    <w:rsid w:val="00630004"/>
    <w:rsid w:val="0063012D"/>
    <w:rsid w:val="006301CA"/>
    <w:rsid w:val="00630214"/>
    <w:rsid w:val="0063023E"/>
    <w:rsid w:val="006302D1"/>
    <w:rsid w:val="0063047F"/>
    <w:rsid w:val="0063065F"/>
    <w:rsid w:val="0063068D"/>
    <w:rsid w:val="0063080E"/>
    <w:rsid w:val="00630990"/>
    <w:rsid w:val="006309BA"/>
    <w:rsid w:val="006309DE"/>
    <w:rsid w:val="00630C64"/>
    <w:rsid w:val="00630C87"/>
    <w:rsid w:val="00630E4F"/>
    <w:rsid w:val="00630E6D"/>
    <w:rsid w:val="00630E88"/>
    <w:rsid w:val="00630F2A"/>
    <w:rsid w:val="00630FAD"/>
    <w:rsid w:val="0063113A"/>
    <w:rsid w:val="00631274"/>
    <w:rsid w:val="00631372"/>
    <w:rsid w:val="00631569"/>
    <w:rsid w:val="00631752"/>
    <w:rsid w:val="00631AB0"/>
    <w:rsid w:val="00631ABF"/>
    <w:rsid w:val="00631AC3"/>
    <w:rsid w:val="00631DDB"/>
    <w:rsid w:val="00632040"/>
    <w:rsid w:val="006320E5"/>
    <w:rsid w:val="006322E7"/>
    <w:rsid w:val="00632361"/>
    <w:rsid w:val="00632569"/>
    <w:rsid w:val="00632579"/>
    <w:rsid w:val="00632800"/>
    <w:rsid w:val="00632A25"/>
    <w:rsid w:val="00632A31"/>
    <w:rsid w:val="00632B21"/>
    <w:rsid w:val="00632CC8"/>
    <w:rsid w:val="00632CD1"/>
    <w:rsid w:val="00632CD3"/>
    <w:rsid w:val="00632CDA"/>
    <w:rsid w:val="00632D54"/>
    <w:rsid w:val="00632E57"/>
    <w:rsid w:val="00632EB8"/>
    <w:rsid w:val="00632EBC"/>
    <w:rsid w:val="00632F2E"/>
    <w:rsid w:val="006330A7"/>
    <w:rsid w:val="0063313F"/>
    <w:rsid w:val="006331F4"/>
    <w:rsid w:val="00633279"/>
    <w:rsid w:val="006334A3"/>
    <w:rsid w:val="006335B5"/>
    <w:rsid w:val="006339FF"/>
    <w:rsid w:val="00633AAA"/>
    <w:rsid w:val="00633B39"/>
    <w:rsid w:val="00633B6C"/>
    <w:rsid w:val="00633CC5"/>
    <w:rsid w:val="00633CDA"/>
    <w:rsid w:val="00633DE5"/>
    <w:rsid w:val="00633E01"/>
    <w:rsid w:val="00633E18"/>
    <w:rsid w:val="00633E7A"/>
    <w:rsid w:val="00633E7E"/>
    <w:rsid w:val="00634125"/>
    <w:rsid w:val="00634133"/>
    <w:rsid w:val="00634139"/>
    <w:rsid w:val="00634199"/>
    <w:rsid w:val="00634362"/>
    <w:rsid w:val="0063439D"/>
    <w:rsid w:val="006343CC"/>
    <w:rsid w:val="00634429"/>
    <w:rsid w:val="0063443F"/>
    <w:rsid w:val="00634489"/>
    <w:rsid w:val="0063467D"/>
    <w:rsid w:val="00634723"/>
    <w:rsid w:val="00634785"/>
    <w:rsid w:val="00634AD5"/>
    <w:rsid w:val="00634AE9"/>
    <w:rsid w:val="00634B1B"/>
    <w:rsid w:val="00634CB8"/>
    <w:rsid w:val="00634CCB"/>
    <w:rsid w:val="00634DCE"/>
    <w:rsid w:val="00634F29"/>
    <w:rsid w:val="006350CC"/>
    <w:rsid w:val="0063512C"/>
    <w:rsid w:val="00635170"/>
    <w:rsid w:val="00635250"/>
    <w:rsid w:val="00635355"/>
    <w:rsid w:val="0063546E"/>
    <w:rsid w:val="00635534"/>
    <w:rsid w:val="00635547"/>
    <w:rsid w:val="00635ACB"/>
    <w:rsid w:val="00635BE0"/>
    <w:rsid w:val="00635BFF"/>
    <w:rsid w:val="00635D3B"/>
    <w:rsid w:val="00635DF7"/>
    <w:rsid w:val="00635E01"/>
    <w:rsid w:val="00635EAD"/>
    <w:rsid w:val="00635F68"/>
    <w:rsid w:val="00636158"/>
    <w:rsid w:val="006363FE"/>
    <w:rsid w:val="006365F0"/>
    <w:rsid w:val="006368CB"/>
    <w:rsid w:val="006368EA"/>
    <w:rsid w:val="00636988"/>
    <w:rsid w:val="00636C81"/>
    <w:rsid w:val="00636E08"/>
    <w:rsid w:val="00636E77"/>
    <w:rsid w:val="00636F4E"/>
    <w:rsid w:val="006371B6"/>
    <w:rsid w:val="0063723F"/>
    <w:rsid w:val="00637310"/>
    <w:rsid w:val="00637484"/>
    <w:rsid w:val="006374C3"/>
    <w:rsid w:val="00637504"/>
    <w:rsid w:val="00637884"/>
    <w:rsid w:val="0063796C"/>
    <w:rsid w:val="00637997"/>
    <w:rsid w:val="00637AE4"/>
    <w:rsid w:val="00637D1C"/>
    <w:rsid w:val="00637FD1"/>
    <w:rsid w:val="0064040D"/>
    <w:rsid w:val="006404BB"/>
    <w:rsid w:val="00640623"/>
    <w:rsid w:val="00640794"/>
    <w:rsid w:val="0064084F"/>
    <w:rsid w:val="00640B98"/>
    <w:rsid w:val="00640CF6"/>
    <w:rsid w:val="00640E7C"/>
    <w:rsid w:val="00640EC4"/>
    <w:rsid w:val="00640F0F"/>
    <w:rsid w:val="0064109B"/>
    <w:rsid w:val="006411B3"/>
    <w:rsid w:val="00641314"/>
    <w:rsid w:val="00641325"/>
    <w:rsid w:val="00641442"/>
    <w:rsid w:val="0064144F"/>
    <w:rsid w:val="0064147A"/>
    <w:rsid w:val="006414FF"/>
    <w:rsid w:val="006415A3"/>
    <w:rsid w:val="006415BD"/>
    <w:rsid w:val="006415D1"/>
    <w:rsid w:val="0064169D"/>
    <w:rsid w:val="00641721"/>
    <w:rsid w:val="006417E0"/>
    <w:rsid w:val="00641889"/>
    <w:rsid w:val="00641956"/>
    <w:rsid w:val="00641B6F"/>
    <w:rsid w:val="00641C84"/>
    <w:rsid w:val="00641D33"/>
    <w:rsid w:val="00641E10"/>
    <w:rsid w:val="006421A1"/>
    <w:rsid w:val="0064228E"/>
    <w:rsid w:val="00642334"/>
    <w:rsid w:val="006423A5"/>
    <w:rsid w:val="00642574"/>
    <w:rsid w:val="006426E1"/>
    <w:rsid w:val="00642733"/>
    <w:rsid w:val="00642738"/>
    <w:rsid w:val="0064294D"/>
    <w:rsid w:val="006429FD"/>
    <w:rsid w:val="00642B80"/>
    <w:rsid w:val="00642B9C"/>
    <w:rsid w:val="00642DA7"/>
    <w:rsid w:val="00642E1E"/>
    <w:rsid w:val="00642E7E"/>
    <w:rsid w:val="00642E88"/>
    <w:rsid w:val="00642E92"/>
    <w:rsid w:val="00642FFB"/>
    <w:rsid w:val="00643219"/>
    <w:rsid w:val="0064329F"/>
    <w:rsid w:val="006432A9"/>
    <w:rsid w:val="006432E8"/>
    <w:rsid w:val="006433A1"/>
    <w:rsid w:val="006433CC"/>
    <w:rsid w:val="006433DE"/>
    <w:rsid w:val="00643449"/>
    <w:rsid w:val="006436F2"/>
    <w:rsid w:val="00643745"/>
    <w:rsid w:val="00643A9B"/>
    <w:rsid w:val="00643C09"/>
    <w:rsid w:val="00644074"/>
    <w:rsid w:val="006440DF"/>
    <w:rsid w:val="0064410E"/>
    <w:rsid w:val="0064424C"/>
    <w:rsid w:val="006442A0"/>
    <w:rsid w:val="006443AA"/>
    <w:rsid w:val="006443E3"/>
    <w:rsid w:val="0064464F"/>
    <w:rsid w:val="00644E9C"/>
    <w:rsid w:val="00644F2F"/>
    <w:rsid w:val="0064505E"/>
    <w:rsid w:val="006450D2"/>
    <w:rsid w:val="006452B6"/>
    <w:rsid w:val="0064533D"/>
    <w:rsid w:val="0064538E"/>
    <w:rsid w:val="0064542C"/>
    <w:rsid w:val="00645577"/>
    <w:rsid w:val="0064558C"/>
    <w:rsid w:val="0064589C"/>
    <w:rsid w:val="006458E9"/>
    <w:rsid w:val="006459A6"/>
    <w:rsid w:val="00645A1A"/>
    <w:rsid w:val="00645AB0"/>
    <w:rsid w:val="00645B2E"/>
    <w:rsid w:val="00645B88"/>
    <w:rsid w:val="00645C59"/>
    <w:rsid w:val="00645C8B"/>
    <w:rsid w:val="00645E72"/>
    <w:rsid w:val="00646063"/>
    <w:rsid w:val="006460D9"/>
    <w:rsid w:val="00646109"/>
    <w:rsid w:val="0064625B"/>
    <w:rsid w:val="00646296"/>
    <w:rsid w:val="006462C6"/>
    <w:rsid w:val="006464C6"/>
    <w:rsid w:val="00646598"/>
    <w:rsid w:val="006465F5"/>
    <w:rsid w:val="006465F7"/>
    <w:rsid w:val="006467ED"/>
    <w:rsid w:val="00646938"/>
    <w:rsid w:val="0064699A"/>
    <w:rsid w:val="00646A4C"/>
    <w:rsid w:val="00646A75"/>
    <w:rsid w:val="00646A89"/>
    <w:rsid w:val="00646B91"/>
    <w:rsid w:val="00646BB5"/>
    <w:rsid w:val="00646DC4"/>
    <w:rsid w:val="00646DE2"/>
    <w:rsid w:val="00646FD4"/>
    <w:rsid w:val="006470AE"/>
    <w:rsid w:val="0064723D"/>
    <w:rsid w:val="00647468"/>
    <w:rsid w:val="00647500"/>
    <w:rsid w:val="00647720"/>
    <w:rsid w:val="006479D2"/>
    <w:rsid w:val="00647B19"/>
    <w:rsid w:val="00647B53"/>
    <w:rsid w:val="00647B83"/>
    <w:rsid w:val="00647CE7"/>
    <w:rsid w:val="00647D86"/>
    <w:rsid w:val="006500AC"/>
    <w:rsid w:val="0065040D"/>
    <w:rsid w:val="006505B5"/>
    <w:rsid w:val="0065060E"/>
    <w:rsid w:val="0065060F"/>
    <w:rsid w:val="0065076F"/>
    <w:rsid w:val="00650A17"/>
    <w:rsid w:val="00650A1A"/>
    <w:rsid w:val="00650A30"/>
    <w:rsid w:val="00650A76"/>
    <w:rsid w:val="00650BCD"/>
    <w:rsid w:val="00650CA4"/>
    <w:rsid w:val="00650DD7"/>
    <w:rsid w:val="00650E5C"/>
    <w:rsid w:val="00650F24"/>
    <w:rsid w:val="00651106"/>
    <w:rsid w:val="0065113C"/>
    <w:rsid w:val="006511C5"/>
    <w:rsid w:val="006519F0"/>
    <w:rsid w:val="00651B76"/>
    <w:rsid w:val="00651DB7"/>
    <w:rsid w:val="00651E3E"/>
    <w:rsid w:val="00651F45"/>
    <w:rsid w:val="00651F6B"/>
    <w:rsid w:val="0065205E"/>
    <w:rsid w:val="006521BE"/>
    <w:rsid w:val="0065239E"/>
    <w:rsid w:val="006523BB"/>
    <w:rsid w:val="00652521"/>
    <w:rsid w:val="006525BF"/>
    <w:rsid w:val="006525C9"/>
    <w:rsid w:val="006525F7"/>
    <w:rsid w:val="006526D2"/>
    <w:rsid w:val="006528FD"/>
    <w:rsid w:val="0065293A"/>
    <w:rsid w:val="00652AA9"/>
    <w:rsid w:val="00652AF5"/>
    <w:rsid w:val="00652D7B"/>
    <w:rsid w:val="00652DD2"/>
    <w:rsid w:val="00652F49"/>
    <w:rsid w:val="00653075"/>
    <w:rsid w:val="006530C0"/>
    <w:rsid w:val="006534DF"/>
    <w:rsid w:val="006534FA"/>
    <w:rsid w:val="0065356A"/>
    <w:rsid w:val="006537C5"/>
    <w:rsid w:val="00653B86"/>
    <w:rsid w:val="00653D00"/>
    <w:rsid w:val="00653DA4"/>
    <w:rsid w:val="00653E9C"/>
    <w:rsid w:val="00653FA9"/>
    <w:rsid w:val="0065408E"/>
    <w:rsid w:val="0065419E"/>
    <w:rsid w:val="006542DF"/>
    <w:rsid w:val="006544BD"/>
    <w:rsid w:val="0065453B"/>
    <w:rsid w:val="0065467A"/>
    <w:rsid w:val="006546F5"/>
    <w:rsid w:val="00654762"/>
    <w:rsid w:val="00654766"/>
    <w:rsid w:val="0065481F"/>
    <w:rsid w:val="00654A1C"/>
    <w:rsid w:val="00654B1A"/>
    <w:rsid w:val="00654BBF"/>
    <w:rsid w:val="00654CBE"/>
    <w:rsid w:val="00654DD7"/>
    <w:rsid w:val="00654F3A"/>
    <w:rsid w:val="00655048"/>
    <w:rsid w:val="006550A7"/>
    <w:rsid w:val="0065510B"/>
    <w:rsid w:val="00655210"/>
    <w:rsid w:val="006553D2"/>
    <w:rsid w:val="0065543A"/>
    <w:rsid w:val="00655569"/>
    <w:rsid w:val="0065558E"/>
    <w:rsid w:val="006556BF"/>
    <w:rsid w:val="006558D8"/>
    <w:rsid w:val="00655B22"/>
    <w:rsid w:val="00655B26"/>
    <w:rsid w:val="00655BFB"/>
    <w:rsid w:val="00655D38"/>
    <w:rsid w:val="00655D4B"/>
    <w:rsid w:val="00655DB3"/>
    <w:rsid w:val="00655DC0"/>
    <w:rsid w:val="00655E7B"/>
    <w:rsid w:val="00655EA3"/>
    <w:rsid w:val="0065600F"/>
    <w:rsid w:val="006560F9"/>
    <w:rsid w:val="00656170"/>
    <w:rsid w:val="00656226"/>
    <w:rsid w:val="00656264"/>
    <w:rsid w:val="006562AD"/>
    <w:rsid w:val="006563FD"/>
    <w:rsid w:val="0065653B"/>
    <w:rsid w:val="00656597"/>
    <w:rsid w:val="00656694"/>
    <w:rsid w:val="00656779"/>
    <w:rsid w:val="006567CB"/>
    <w:rsid w:val="00656807"/>
    <w:rsid w:val="0065682D"/>
    <w:rsid w:val="006569AA"/>
    <w:rsid w:val="006569EA"/>
    <w:rsid w:val="00656A93"/>
    <w:rsid w:val="00656AF7"/>
    <w:rsid w:val="00656B6E"/>
    <w:rsid w:val="00656B7B"/>
    <w:rsid w:val="00656BAA"/>
    <w:rsid w:val="00656C27"/>
    <w:rsid w:val="00656E21"/>
    <w:rsid w:val="00656F16"/>
    <w:rsid w:val="006571B4"/>
    <w:rsid w:val="0065761F"/>
    <w:rsid w:val="00657780"/>
    <w:rsid w:val="0065783D"/>
    <w:rsid w:val="00657982"/>
    <w:rsid w:val="00657A6B"/>
    <w:rsid w:val="00657B92"/>
    <w:rsid w:val="00657BC9"/>
    <w:rsid w:val="00657C91"/>
    <w:rsid w:val="00657D33"/>
    <w:rsid w:val="00657D73"/>
    <w:rsid w:val="00657DB9"/>
    <w:rsid w:val="00657F60"/>
    <w:rsid w:val="0066005E"/>
    <w:rsid w:val="006600F7"/>
    <w:rsid w:val="006601D2"/>
    <w:rsid w:val="00660248"/>
    <w:rsid w:val="006602B2"/>
    <w:rsid w:val="006603A3"/>
    <w:rsid w:val="00660446"/>
    <w:rsid w:val="006605A8"/>
    <w:rsid w:val="00660653"/>
    <w:rsid w:val="0066067A"/>
    <w:rsid w:val="00660726"/>
    <w:rsid w:val="00660BB5"/>
    <w:rsid w:val="00660BC5"/>
    <w:rsid w:val="00660C39"/>
    <w:rsid w:val="00660C96"/>
    <w:rsid w:val="00660CAB"/>
    <w:rsid w:val="00660CC0"/>
    <w:rsid w:val="00660DDC"/>
    <w:rsid w:val="00660FE5"/>
    <w:rsid w:val="0066108A"/>
    <w:rsid w:val="006611AE"/>
    <w:rsid w:val="006611E5"/>
    <w:rsid w:val="0066122C"/>
    <w:rsid w:val="0066125F"/>
    <w:rsid w:val="0066144C"/>
    <w:rsid w:val="0066154C"/>
    <w:rsid w:val="00661611"/>
    <w:rsid w:val="00661667"/>
    <w:rsid w:val="006617CD"/>
    <w:rsid w:val="00661A23"/>
    <w:rsid w:val="00661C38"/>
    <w:rsid w:val="00661C9E"/>
    <w:rsid w:val="00661F56"/>
    <w:rsid w:val="006620F7"/>
    <w:rsid w:val="00662170"/>
    <w:rsid w:val="00662224"/>
    <w:rsid w:val="00662264"/>
    <w:rsid w:val="006625A9"/>
    <w:rsid w:val="006625DC"/>
    <w:rsid w:val="0066273C"/>
    <w:rsid w:val="00662873"/>
    <w:rsid w:val="0066295D"/>
    <w:rsid w:val="006629C3"/>
    <w:rsid w:val="00662B0F"/>
    <w:rsid w:val="00662BA2"/>
    <w:rsid w:val="00662D8A"/>
    <w:rsid w:val="00662DE0"/>
    <w:rsid w:val="00662EBC"/>
    <w:rsid w:val="00662EE8"/>
    <w:rsid w:val="00662F29"/>
    <w:rsid w:val="0066305F"/>
    <w:rsid w:val="0066311D"/>
    <w:rsid w:val="0066312F"/>
    <w:rsid w:val="006631D6"/>
    <w:rsid w:val="00663229"/>
    <w:rsid w:val="006633AE"/>
    <w:rsid w:val="006634E2"/>
    <w:rsid w:val="0066368D"/>
    <w:rsid w:val="006639AC"/>
    <w:rsid w:val="00663AD9"/>
    <w:rsid w:val="00663B71"/>
    <w:rsid w:val="00663BE4"/>
    <w:rsid w:val="00663D6E"/>
    <w:rsid w:val="00663F2A"/>
    <w:rsid w:val="006640DC"/>
    <w:rsid w:val="00664408"/>
    <w:rsid w:val="006645F2"/>
    <w:rsid w:val="00664735"/>
    <w:rsid w:val="006647AC"/>
    <w:rsid w:val="00664956"/>
    <w:rsid w:val="00664999"/>
    <w:rsid w:val="00664A7D"/>
    <w:rsid w:val="00664AB3"/>
    <w:rsid w:val="00664AFA"/>
    <w:rsid w:val="00664B42"/>
    <w:rsid w:val="00664B60"/>
    <w:rsid w:val="00664C8D"/>
    <w:rsid w:val="00664C9B"/>
    <w:rsid w:val="00664D1A"/>
    <w:rsid w:val="006651FF"/>
    <w:rsid w:val="0066525C"/>
    <w:rsid w:val="0066533F"/>
    <w:rsid w:val="006653ED"/>
    <w:rsid w:val="006653F3"/>
    <w:rsid w:val="0066547F"/>
    <w:rsid w:val="0066555E"/>
    <w:rsid w:val="00665593"/>
    <w:rsid w:val="0066574E"/>
    <w:rsid w:val="0066584D"/>
    <w:rsid w:val="00665883"/>
    <w:rsid w:val="00665B7B"/>
    <w:rsid w:val="00665C3A"/>
    <w:rsid w:val="00665C7F"/>
    <w:rsid w:val="00665D10"/>
    <w:rsid w:val="00665D67"/>
    <w:rsid w:val="00665E07"/>
    <w:rsid w:val="00665E51"/>
    <w:rsid w:val="006660D5"/>
    <w:rsid w:val="006662E1"/>
    <w:rsid w:val="0066635D"/>
    <w:rsid w:val="00666391"/>
    <w:rsid w:val="006663BA"/>
    <w:rsid w:val="006663F7"/>
    <w:rsid w:val="00666460"/>
    <w:rsid w:val="00666566"/>
    <w:rsid w:val="0066675B"/>
    <w:rsid w:val="00666848"/>
    <w:rsid w:val="006668CC"/>
    <w:rsid w:val="00666972"/>
    <w:rsid w:val="00666A2D"/>
    <w:rsid w:val="00666C49"/>
    <w:rsid w:val="00666D6B"/>
    <w:rsid w:val="00666DD2"/>
    <w:rsid w:val="00666EEF"/>
    <w:rsid w:val="00666FE3"/>
    <w:rsid w:val="00667026"/>
    <w:rsid w:val="006670FC"/>
    <w:rsid w:val="00667108"/>
    <w:rsid w:val="00667170"/>
    <w:rsid w:val="006671B2"/>
    <w:rsid w:val="00667206"/>
    <w:rsid w:val="0066723D"/>
    <w:rsid w:val="00667351"/>
    <w:rsid w:val="0066736D"/>
    <w:rsid w:val="0066737C"/>
    <w:rsid w:val="006673AA"/>
    <w:rsid w:val="006676C3"/>
    <w:rsid w:val="0066770A"/>
    <w:rsid w:val="00667900"/>
    <w:rsid w:val="00667905"/>
    <w:rsid w:val="006679D6"/>
    <w:rsid w:val="00667A0D"/>
    <w:rsid w:val="00667A7A"/>
    <w:rsid w:val="00667D58"/>
    <w:rsid w:val="00667DDF"/>
    <w:rsid w:val="00667F5E"/>
    <w:rsid w:val="00667FD1"/>
    <w:rsid w:val="006701CC"/>
    <w:rsid w:val="006704E3"/>
    <w:rsid w:val="006707D9"/>
    <w:rsid w:val="0067082F"/>
    <w:rsid w:val="00670865"/>
    <w:rsid w:val="0067098E"/>
    <w:rsid w:val="006709B4"/>
    <w:rsid w:val="00670A4F"/>
    <w:rsid w:val="00670AE9"/>
    <w:rsid w:val="00670C31"/>
    <w:rsid w:val="00670D50"/>
    <w:rsid w:val="00670E3E"/>
    <w:rsid w:val="00670F4D"/>
    <w:rsid w:val="00670F6C"/>
    <w:rsid w:val="00671066"/>
    <w:rsid w:val="00671274"/>
    <w:rsid w:val="00671454"/>
    <w:rsid w:val="006714B6"/>
    <w:rsid w:val="006716B8"/>
    <w:rsid w:val="00671775"/>
    <w:rsid w:val="00671805"/>
    <w:rsid w:val="00671835"/>
    <w:rsid w:val="00671928"/>
    <w:rsid w:val="0067195B"/>
    <w:rsid w:val="00671A0B"/>
    <w:rsid w:val="00671B6E"/>
    <w:rsid w:val="00671BD4"/>
    <w:rsid w:val="00671DC6"/>
    <w:rsid w:val="00671FDB"/>
    <w:rsid w:val="006720AE"/>
    <w:rsid w:val="006721FF"/>
    <w:rsid w:val="00672414"/>
    <w:rsid w:val="00672645"/>
    <w:rsid w:val="006729DC"/>
    <w:rsid w:val="00672A12"/>
    <w:rsid w:val="00672A34"/>
    <w:rsid w:val="00672ADD"/>
    <w:rsid w:val="00672B4E"/>
    <w:rsid w:val="00672C44"/>
    <w:rsid w:val="00672ED3"/>
    <w:rsid w:val="00672EDE"/>
    <w:rsid w:val="00672F91"/>
    <w:rsid w:val="00672FB7"/>
    <w:rsid w:val="00672FFF"/>
    <w:rsid w:val="006730EF"/>
    <w:rsid w:val="006731BF"/>
    <w:rsid w:val="00673348"/>
    <w:rsid w:val="006733C3"/>
    <w:rsid w:val="00673431"/>
    <w:rsid w:val="00673497"/>
    <w:rsid w:val="00673588"/>
    <w:rsid w:val="00673733"/>
    <w:rsid w:val="0067375B"/>
    <w:rsid w:val="0067387A"/>
    <w:rsid w:val="00673ACC"/>
    <w:rsid w:val="00673D9D"/>
    <w:rsid w:val="00673F46"/>
    <w:rsid w:val="00674001"/>
    <w:rsid w:val="006743C0"/>
    <w:rsid w:val="00674530"/>
    <w:rsid w:val="006745CF"/>
    <w:rsid w:val="006746B2"/>
    <w:rsid w:val="006746CC"/>
    <w:rsid w:val="006746F0"/>
    <w:rsid w:val="0067471B"/>
    <w:rsid w:val="00674736"/>
    <w:rsid w:val="006748B2"/>
    <w:rsid w:val="00674928"/>
    <w:rsid w:val="00674932"/>
    <w:rsid w:val="00674AEB"/>
    <w:rsid w:val="00674B85"/>
    <w:rsid w:val="00674BBA"/>
    <w:rsid w:val="00674C6E"/>
    <w:rsid w:val="00674CF6"/>
    <w:rsid w:val="00674D5D"/>
    <w:rsid w:val="00674E07"/>
    <w:rsid w:val="00675079"/>
    <w:rsid w:val="0067520E"/>
    <w:rsid w:val="00675231"/>
    <w:rsid w:val="00675268"/>
    <w:rsid w:val="00675321"/>
    <w:rsid w:val="006754CB"/>
    <w:rsid w:val="00675525"/>
    <w:rsid w:val="00675612"/>
    <w:rsid w:val="00675690"/>
    <w:rsid w:val="00675797"/>
    <w:rsid w:val="006757BC"/>
    <w:rsid w:val="006758A0"/>
    <w:rsid w:val="006758AD"/>
    <w:rsid w:val="006758BD"/>
    <w:rsid w:val="00675986"/>
    <w:rsid w:val="00675BC2"/>
    <w:rsid w:val="00675BCC"/>
    <w:rsid w:val="00675DA9"/>
    <w:rsid w:val="00675E45"/>
    <w:rsid w:val="006760F4"/>
    <w:rsid w:val="00676648"/>
    <w:rsid w:val="00676842"/>
    <w:rsid w:val="0067696D"/>
    <w:rsid w:val="00676975"/>
    <w:rsid w:val="006769B5"/>
    <w:rsid w:val="00676ACA"/>
    <w:rsid w:val="00676B1B"/>
    <w:rsid w:val="00676B9F"/>
    <w:rsid w:val="00676BAB"/>
    <w:rsid w:val="00676D5C"/>
    <w:rsid w:val="00676D9D"/>
    <w:rsid w:val="00676DF3"/>
    <w:rsid w:val="00676ECB"/>
    <w:rsid w:val="00676F2E"/>
    <w:rsid w:val="00676F69"/>
    <w:rsid w:val="00677030"/>
    <w:rsid w:val="0067711B"/>
    <w:rsid w:val="006771CC"/>
    <w:rsid w:val="00677284"/>
    <w:rsid w:val="006772C4"/>
    <w:rsid w:val="006773F8"/>
    <w:rsid w:val="0067754E"/>
    <w:rsid w:val="006775DC"/>
    <w:rsid w:val="00677840"/>
    <w:rsid w:val="006778C1"/>
    <w:rsid w:val="00677B5C"/>
    <w:rsid w:val="00677DA4"/>
    <w:rsid w:val="00677FF6"/>
    <w:rsid w:val="00680020"/>
    <w:rsid w:val="0068007A"/>
    <w:rsid w:val="00680171"/>
    <w:rsid w:val="006803F4"/>
    <w:rsid w:val="006803F9"/>
    <w:rsid w:val="0068047C"/>
    <w:rsid w:val="0068063F"/>
    <w:rsid w:val="006808F0"/>
    <w:rsid w:val="006809FD"/>
    <w:rsid w:val="00680A4B"/>
    <w:rsid w:val="00680A57"/>
    <w:rsid w:val="00680B07"/>
    <w:rsid w:val="00680BD2"/>
    <w:rsid w:val="00680E2D"/>
    <w:rsid w:val="00681049"/>
    <w:rsid w:val="00681190"/>
    <w:rsid w:val="0068121A"/>
    <w:rsid w:val="0068127B"/>
    <w:rsid w:val="00681350"/>
    <w:rsid w:val="00681363"/>
    <w:rsid w:val="006816F3"/>
    <w:rsid w:val="006817A7"/>
    <w:rsid w:val="006817C0"/>
    <w:rsid w:val="006818EE"/>
    <w:rsid w:val="00681A91"/>
    <w:rsid w:val="00681B18"/>
    <w:rsid w:val="00681B77"/>
    <w:rsid w:val="00681C89"/>
    <w:rsid w:val="00681D18"/>
    <w:rsid w:val="00681E34"/>
    <w:rsid w:val="00681EC8"/>
    <w:rsid w:val="00681F38"/>
    <w:rsid w:val="00682085"/>
    <w:rsid w:val="0068218D"/>
    <w:rsid w:val="00682281"/>
    <w:rsid w:val="006822CD"/>
    <w:rsid w:val="00682500"/>
    <w:rsid w:val="00682576"/>
    <w:rsid w:val="0068264F"/>
    <w:rsid w:val="00682A5A"/>
    <w:rsid w:val="00682BD1"/>
    <w:rsid w:val="00682C16"/>
    <w:rsid w:val="00682C86"/>
    <w:rsid w:val="00682CDF"/>
    <w:rsid w:val="00682CE9"/>
    <w:rsid w:val="00682DD9"/>
    <w:rsid w:val="00682FB4"/>
    <w:rsid w:val="00682FCF"/>
    <w:rsid w:val="006831A6"/>
    <w:rsid w:val="0068332C"/>
    <w:rsid w:val="00683348"/>
    <w:rsid w:val="00683535"/>
    <w:rsid w:val="00683575"/>
    <w:rsid w:val="00683612"/>
    <w:rsid w:val="006836AF"/>
    <w:rsid w:val="006836C3"/>
    <w:rsid w:val="006836CC"/>
    <w:rsid w:val="0068370A"/>
    <w:rsid w:val="00683803"/>
    <w:rsid w:val="006838D6"/>
    <w:rsid w:val="006838E0"/>
    <w:rsid w:val="0068396E"/>
    <w:rsid w:val="006839DE"/>
    <w:rsid w:val="00683BFF"/>
    <w:rsid w:val="00683C09"/>
    <w:rsid w:val="00683C3F"/>
    <w:rsid w:val="00683CDE"/>
    <w:rsid w:val="00683D62"/>
    <w:rsid w:val="00683E1C"/>
    <w:rsid w:val="00683EE8"/>
    <w:rsid w:val="00683F12"/>
    <w:rsid w:val="00683FAD"/>
    <w:rsid w:val="0068405F"/>
    <w:rsid w:val="006840AD"/>
    <w:rsid w:val="00684123"/>
    <w:rsid w:val="00684408"/>
    <w:rsid w:val="00684474"/>
    <w:rsid w:val="006844C6"/>
    <w:rsid w:val="006844EC"/>
    <w:rsid w:val="00684561"/>
    <w:rsid w:val="006846B6"/>
    <w:rsid w:val="006846CA"/>
    <w:rsid w:val="00684ABB"/>
    <w:rsid w:val="00684BE0"/>
    <w:rsid w:val="00684DB4"/>
    <w:rsid w:val="00684DD7"/>
    <w:rsid w:val="00684DD9"/>
    <w:rsid w:val="00684EB5"/>
    <w:rsid w:val="00684F5B"/>
    <w:rsid w:val="00685052"/>
    <w:rsid w:val="0068526B"/>
    <w:rsid w:val="006853EC"/>
    <w:rsid w:val="00685444"/>
    <w:rsid w:val="006854A8"/>
    <w:rsid w:val="006855BE"/>
    <w:rsid w:val="00685652"/>
    <w:rsid w:val="006858F9"/>
    <w:rsid w:val="006858FA"/>
    <w:rsid w:val="00685A2F"/>
    <w:rsid w:val="00685A5F"/>
    <w:rsid w:val="00685A98"/>
    <w:rsid w:val="00685B36"/>
    <w:rsid w:val="00685C19"/>
    <w:rsid w:val="00685D6E"/>
    <w:rsid w:val="00685EA9"/>
    <w:rsid w:val="00685FDC"/>
    <w:rsid w:val="00686446"/>
    <w:rsid w:val="00686738"/>
    <w:rsid w:val="00686874"/>
    <w:rsid w:val="0068690B"/>
    <w:rsid w:val="0068699F"/>
    <w:rsid w:val="006869DD"/>
    <w:rsid w:val="00687429"/>
    <w:rsid w:val="006877B6"/>
    <w:rsid w:val="00687B99"/>
    <w:rsid w:val="00687C19"/>
    <w:rsid w:val="00687D02"/>
    <w:rsid w:val="00687D23"/>
    <w:rsid w:val="00687D9D"/>
    <w:rsid w:val="00687DD5"/>
    <w:rsid w:val="00687E82"/>
    <w:rsid w:val="00687FFD"/>
    <w:rsid w:val="00690029"/>
    <w:rsid w:val="00690191"/>
    <w:rsid w:val="006901F0"/>
    <w:rsid w:val="00690235"/>
    <w:rsid w:val="00690330"/>
    <w:rsid w:val="0069039A"/>
    <w:rsid w:val="0069058D"/>
    <w:rsid w:val="006906B9"/>
    <w:rsid w:val="006906CD"/>
    <w:rsid w:val="00690778"/>
    <w:rsid w:val="006908B0"/>
    <w:rsid w:val="006908EE"/>
    <w:rsid w:val="0069091D"/>
    <w:rsid w:val="00690972"/>
    <w:rsid w:val="00690C5D"/>
    <w:rsid w:val="00690EB5"/>
    <w:rsid w:val="00690F54"/>
    <w:rsid w:val="00690FF1"/>
    <w:rsid w:val="00691038"/>
    <w:rsid w:val="00691060"/>
    <w:rsid w:val="006911E4"/>
    <w:rsid w:val="006912B8"/>
    <w:rsid w:val="0069132C"/>
    <w:rsid w:val="00691338"/>
    <w:rsid w:val="00691417"/>
    <w:rsid w:val="00691537"/>
    <w:rsid w:val="00691614"/>
    <w:rsid w:val="0069161C"/>
    <w:rsid w:val="0069166F"/>
    <w:rsid w:val="0069174D"/>
    <w:rsid w:val="0069188E"/>
    <w:rsid w:val="006918E5"/>
    <w:rsid w:val="006918FA"/>
    <w:rsid w:val="0069192E"/>
    <w:rsid w:val="00691A71"/>
    <w:rsid w:val="00691BD4"/>
    <w:rsid w:val="00691BF1"/>
    <w:rsid w:val="00691C20"/>
    <w:rsid w:val="00691D2F"/>
    <w:rsid w:val="00691E71"/>
    <w:rsid w:val="00691FFD"/>
    <w:rsid w:val="006921E1"/>
    <w:rsid w:val="006923B6"/>
    <w:rsid w:val="0069244F"/>
    <w:rsid w:val="006924C1"/>
    <w:rsid w:val="00692526"/>
    <w:rsid w:val="00692541"/>
    <w:rsid w:val="0069257A"/>
    <w:rsid w:val="006926DC"/>
    <w:rsid w:val="006928A0"/>
    <w:rsid w:val="006929DA"/>
    <w:rsid w:val="006929EF"/>
    <w:rsid w:val="00692A14"/>
    <w:rsid w:val="00692A38"/>
    <w:rsid w:val="00692C42"/>
    <w:rsid w:val="00692C4B"/>
    <w:rsid w:val="00692CC3"/>
    <w:rsid w:val="00692D77"/>
    <w:rsid w:val="00692DE3"/>
    <w:rsid w:val="00692EEF"/>
    <w:rsid w:val="00692FB9"/>
    <w:rsid w:val="006930A2"/>
    <w:rsid w:val="00693264"/>
    <w:rsid w:val="00693299"/>
    <w:rsid w:val="00693579"/>
    <w:rsid w:val="00693652"/>
    <w:rsid w:val="006937F3"/>
    <w:rsid w:val="00693C14"/>
    <w:rsid w:val="00693CE2"/>
    <w:rsid w:val="00693D8D"/>
    <w:rsid w:val="00693FB7"/>
    <w:rsid w:val="0069411F"/>
    <w:rsid w:val="006941E9"/>
    <w:rsid w:val="00694372"/>
    <w:rsid w:val="006943C4"/>
    <w:rsid w:val="006944AE"/>
    <w:rsid w:val="006944CF"/>
    <w:rsid w:val="006944E6"/>
    <w:rsid w:val="00694596"/>
    <w:rsid w:val="00694649"/>
    <w:rsid w:val="006946BB"/>
    <w:rsid w:val="00694880"/>
    <w:rsid w:val="00694890"/>
    <w:rsid w:val="00694994"/>
    <w:rsid w:val="00694ABD"/>
    <w:rsid w:val="00694B28"/>
    <w:rsid w:val="00694B37"/>
    <w:rsid w:val="00694B68"/>
    <w:rsid w:val="00694C2D"/>
    <w:rsid w:val="00694CDE"/>
    <w:rsid w:val="00694DB4"/>
    <w:rsid w:val="00694EFF"/>
    <w:rsid w:val="00694F45"/>
    <w:rsid w:val="00694F76"/>
    <w:rsid w:val="00694FD4"/>
    <w:rsid w:val="0069527D"/>
    <w:rsid w:val="00695430"/>
    <w:rsid w:val="006954C0"/>
    <w:rsid w:val="006955FE"/>
    <w:rsid w:val="00695666"/>
    <w:rsid w:val="006957F1"/>
    <w:rsid w:val="00695874"/>
    <w:rsid w:val="00695CB8"/>
    <w:rsid w:val="00695CE0"/>
    <w:rsid w:val="00695D89"/>
    <w:rsid w:val="00695E16"/>
    <w:rsid w:val="00695E6A"/>
    <w:rsid w:val="00695F31"/>
    <w:rsid w:val="00695F3F"/>
    <w:rsid w:val="00695FF1"/>
    <w:rsid w:val="00696244"/>
    <w:rsid w:val="0069626A"/>
    <w:rsid w:val="0069626F"/>
    <w:rsid w:val="006963D6"/>
    <w:rsid w:val="00696432"/>
    <w:rsid w:val="006964B7"/>
    <w:rsid w:val="00696583"/>
    <w:rsid w:val="00696621"/>
    <w:rsid w:val="006966D6"/>
    <w:rsid w:val="00696852"/>
    <w:rsid w:val="0069685B"/>
    <w:rsid w:val="006968F8"/>
    <w:rsid w:val="006968FF"/>
    <w:rsid w:val="00696A55"/>
    <w:rsid w:val="00696B54"/>
    <w:rsid w:val="00696B68"/>
    <w:rsid w:val="00696CF9"/>
    <w:rsid w:val="00696E4A"/>
    <w:rsid w:val="00696F40"/>
    <w:rsid w:val="006971B1"/>
    <w:rsid w:val="006971D7"/>
    <w:rsid w:val="0069721D"/>
    <w:rsid w:val="0069724A"/>
    <w:rsid w:val="006974EB"/>
    <w:rsid w:val="00697558"/>
    <w:rsid w:val="006975E0"/>
    <w:rsid w:val="006977DF"/>
    <w:rsid w:val="00697808"/>
    <w:rsid w:val="0069781C"/>
    <w:rsid w:val="0069787F"/>
    <w:rsid w:val="00697931"/>
    <w:rsid w:val="00697942"/>
    <w:rsid w:val="00697A81"/>
    <w:rsid w:val="00697AE0"/>
    <w:rsid w:val="00697BE1"/>
    <w:rsid w:val="00697D46"/>
    <w:rsid w:val="00697DA1"/>
    <w:rsid w:val="00697FF0"/>
    <w:rsid w:val="006A022C"/>
    <w:rsid w:val="006A0330"/>
    <w:rsid w:val="006A0363"/>
    <w:rsid w:val="006A03D4"/>
    <w:rsid w:val="006A0409"/>
    <w:rsid w:val="006A05E0"/>
    <w:rsid w:val="006A06AB"/>
    <w:rsid w:val="006A07BE"/>
    <w:rsid w:val="006A08AA"/>
    <w:rsid w:val="006A08E9"/>
    <w:rsid w:val="006A091F"/>
    <w:rsid w:val="006A0B62"/>
    <w:rsid w:val="006A0B64"/>
    <w:rsid w:val="006A0C33"/>
    <w:rsid w:val="006A0C70"/>
    <w:rsid w:val="006A0F07"/>
    <w:rsid w:val="006A0F18"/>
    <w:rsid w:val="006A0F33"/>
    <w:rsid w:val="006A0F56"/>
    <w:rsid w:val="006A1101"/>
    <w:rsid w:val="006A1119"/>
    <w:rsid w:val="006A11A4"/>
    <w:rsid w:val="006A129C"/>
    <w:rsid w:val="006A12AD"/>
    <w:rsid w:val="006A1369"/>
    <w:rsid w:val="006A14E4"/>
    <w:rsid w:val="006A17F2"/>
    <w:rsid w:val="006A1839"/>
    <w:rsid w:val="006A189E"/>
    <w:rsid w:val="006A19FE"/>
    <w:rsid w:val="006A1C2F"/>
    <w:rsid w:val="006A1C31"/>
    <w:rsid w:val="006A1EDF"/>
    <w:rsid w:val="006A2273"/>
    <w:rsid w:val="006A249B"/>
    <w:rsid w:val="006A2560"/>
    <w:rsid w:val="006A275B"/>
    <w:rsid w:val="006A279E"/>
    <w:rsid w:val="006A285F"/>
    <w:rsid w:val="006A2933"/>
    <w:rsid w:val="006A2C30"/>
    <w:rsid w:val="006A2F1F"/>
    <w:rsid w:val="006A2F4D"/>
    <w:rsid w:val="006A2F52"/>
    <w:rsid w:val="006A30AB"/>
    <w:rsid w:val="006A30FA"/>
    <w:rsid w:val="006A317D"/>
    <w:rsid w:val="006A3180"/>
    <w:rsid w:val="006A3267"/>
    <w:rsid w:val="006A3288"/>
    <w:rsid w:val="006A328F"/>
    <w:rsid w:val="006A32F5"/>
    <w:rsid w:val="006A33CA"/>
    <w:rsid w:val="006A33E4"/>
    <w:rsid w:val="006A36D0"/>
    <w:rsid w:val="006A37D6"/>
    <w:rsid w:val="006A383D"/>
    <w:rsid w:val="006A387F"/>
    <w:rsid w:val="006A388A"/>
    <w:rsid w:val="006A388B"/>
    <w:rsid w:val="006A39C6"/>
    <w:rsid w:val="006A3A96"/>
    <w:rsid w:val="006A3AF9"/>
    <w:rsid w:val="006A3BCF"/>
    <w:rsid w:val="006A3D51"/>
    <w:rsid w:val="006A3D54"/>
    <w:rsid w:val="006A3D8E"/>
    <w:rsid w:val="006A3F11"/>
    <w:rsid w:val="006A3F50"/>
    <w:rsid w:val="006A3F70"/>
    <w:rsid w:val="006A3FB7"/>
    <w:rsid w:val="006A40E0"/>
    <w:rsid w:val="006A43A9"/>
    <w:rsid w:val="006A43DA"/>
    <w:rsid w:val="006A44AC"/>
    <w:rsid w:val="006A4548"/>
    <w:rsid w:val="006A456E"/>
    <w:rsid w:val="006A463A"/>
    <w:rsid w:val="006A472F"/>
    <w:rsid w:val="006A4755"/>
    <w:rsid w:val="006A48F7"/>
    <w:rsid w:val="006A4B16"/>
    <w:rsid w:val="006A4E52"/>
    <w:rsid w:val="006A4F73"/>
    <w:rsid w:val="006A5023"/>
    <w:rsid w:val="006A509A"/>
    <w:rsid w:val="006A51B2"/>
    <w:rsid w:val="006A51EE"/>
    <w:rsid w:val="006A5235"/>
    <w:rsid w:val="006A52B1"/>
    <w:rsid w:val="006A52D7"/>
    <w:rsid w:val="006A53A5"/>
    <w:rsid w:val="006A56D4"/>
    <w:rsid w:val="006A5717"/>
    <w:rsid w:val="006A5764"/>
    <w:rsid w:val="006A592C"/>
    <w:rsid w:val="006A5ABC"/>
    <w:rsid w:val="006A5E47"/>
    <w:rsid w:val="006A5F15"/>
    <w:rsid w:val="006A5F41"/>
    <w:rsid w:val="006A6276"/>
    <w:rsid w:val="006A6318"/>
    <w:rsid w:val="006A64C0"/>
    <w:rsid w:val="006A661B"/>
    <w:rsid w:val="006A667B"/>
    <w:rsid w:val="006A66B6"/>
    <w:rsid w:val="006A673B"/>
    <w:rsid w:val="006A67F4"/>
    <w:rsid w:val="006A68A2"/>
    <w:rsid w:val="006A68B0"/>
    <w:rsid w:val="006A6927"/>
    <w:rsid w:val="006A6AEE"/>
    <w:rsid w:val="006A6CF9"/>
    <w:rsid w:val="006A7186"/>
    <w:rsid w:val="006A71BB"/>
    <w:rsid w:val="006A72FA"/>
    <w:rsid w:val="006A739F"/>
    <w:rsid w:val="006A74B2"/>
    <w:rsid w:val="006A751B"/>
    <w:rsid w:val="006A76AC"/>
    <w:rsid w:val="006A76B0"/>
    <w:rsid w:val="006A7719"/>
    <w:rsid w:val="006A7B77"/>
    <w:rsid w:val="006A7BC7"/>
    <w:rsid w:val="006A7BD6"/>
    <w:rsid w:val="006A7C82"/>
    <w:rsid w:val="006A7D55"/>
    <w:rsid w:val="006A7ECD"/>
    <w:rsid w:val="006A7F6C"/>
    <w:rsid w:val="006A7F7D"/>
    <w:rsid w:val="006A7FC1"/>
    <w:rsid w:val="006B0028"/>
    <w:rsid w:val="006B016D"/>
    <w:rsid w:val="006B01BB"/>
    <w:rsid w:val="006B04F0"/>
    <w:rsid w:val="006B05C0"/>
    <w:rsid w:val="006B0665"/>
    <w:rsid w:val="006B06AB"/>
    <w:rsid w:val="006B06D2"/>
    <w:rsid w:val="006B06FF"/>
    <w:rsid w:val="006B070B"/>
    <w:rsid w:val="006B0984"/>
    <w:rsid w:val="006B0991"/>
    <w:rsid w:val="006B0A65"/>
    <w:rsid w:val="006B0B98"/>
    <w:rsid w:val="006B0D54"/>
    <w:rsid w:val="006B0DC2"/>
    <w:rsid w:val="006B0E43"/>
    <w:rsid w:val="006B0EB4"/>
    <w:rsid w:val="006B0F9E"/>
    <w:rsid w:val="006B1077"/>
    <w:rsid w:val="006B11A1"/>
    <w:rsid w:val="006B15B5"/>
    <w:rsid w:val="006B1641"/>
    <w:rsid w:val="006B1741"/>
    <w:rsid w:val="006B17CE"/>
    <w:rsid w:val="006B187B"/>
    <w:rsid w:val="006B191B"/>
    <w:rsid w:val="006B195E"/>
    <w:rsid w:val="006B1A69"/>
    <w:rsid w:val="006B1A86"/>
    <w:rsid w:val="006B1D31"/>
    <w:rsid w:val="006B1DE6"/>
    <w:rsid w:val="006B2043"/>
    <w:rsid w:val="006B2126"/>
    <w:rsid w:val="006B2155"/>
    <w:rsid w:val="006B2186"/>
    <w:rsid w:val="006B22F8"/>
    <w:rsid w:val="006B239A"/>
    <w:rsid w:val="006B23AC"/>
    <w:rsid w:val="006B2467"/>
    <w:rsid w:val="006B2619"/>
    <w:rsid w:val="006B2670"/>
    <w:rsid w:val="006B28DA"/>
    <w:rsid w:val="006B28FB"/>
    <w:rsid w:val="006B2948"/>
    <w:rsid w:val="006B29E7"/>
    <w:rsid w:val="006B2AA5"/>
    <w:rsid w:val="006B2ABA"/>
    <w:rsid w:val="006B2B5E"/>
    <w:rsid w:val="006B2B83"/>
    <w:rsid w:val="006B2B92"/>
    <w:rsid w:val="006B2DF9"/>
    <w:rsid w:val="006B2F18"/>
    <w:rsid w:val="006B300C"/>
    <w:rsid w:val="006B3057"/>
    <w:rsid w:val="006B3307"/>
    <w:rsid w:val="006B3365"/>
    <w:rsid w:val="006B347F"/>
    <w:rsid w:val="006B34B4"/>
    <w:rsid w:val="006B3562"/>
    <w:rsid w:val="006B35F0"/>
    <w:rsid w:val="006B366E"/>
    <w:rsid w:val="006B385E"/>
    <w:rsid w:val="006B386B"/>
    <w:rsid w:val="006B38CF"/>
    <w:rsid w:val="006B3ADA"/>
    <w:rsid w:val="006B3B07"/>
    <w:rsid w:val="006B3C1C"/>
    <w:rsid w:val="006B3CBC"/>
    <w:rsid w:val="006B3CF7"/>
    <w:rsid w:val="006B3D5F"/>
    <w:rsid w:val="006B3D83"/>
    <w:rsid w:val="006B3F18"/>
    <w:rsid w:val="006B3F80"/>
    <w:rsid w:val="006B40A3"/>
    <w:rsid w:val="006B4120"/>
    <w:rsid w:val="006B414E"/>
    <w:rsid w:val="006B422D"/>
    <w:rsid w:val="006B4321"/>
    <w:rsid w:val="006B440F"/>
    <w:rsid w:val="006B46AF"/>
    <w:rsid w:val="006B46EA"/>
    <w:rsid w:val="006B4718"/>
    <w:rsid w:val="006B4767"/>
    <w:rsid w:val="006B47B2"/>
    <w:rsid w:val="006B47BB"/>
    <w:rsid w:val="006B4814"/>
    <w:rsid w:val="006B48AC"/>
    <w:rsid w:val="006B48CE"/>
    <w:rsid w:val="006B4ACA"/>
    <w:rsid w:val="006B4B4C"/>
    <w:rsid w:val="006B4B79"/>
    <w:rsid w:val="006B4B8E"/>
    <w:rsid w:val="006B4CD0"/>
    <w:rsid w:val="006B4E13"/>
    <w:rsid w:val="006B4E92"/>
    <w:rsid w:val="006B4F75"/>
    <w:rsid w:val="006B50EE"/>
    <w:rsid w:val="006B5332"/>
    <w:rsid w:val="006B5420"/>
    <w:rsid w:val="006B56A7"/>
    <w:rsid w:val="006B5704"/>
    <w:rsid w:val="006B58E8"/>
    <w:rsid w:val="006B594C"/>
    <w:rsid w:val="006B5974"/>
    <w:rsid w:val="006B5AE5"/>
    <w:rsid w:val="006B5AFC"/>
    <w:rsid w:val="006B5B13"/>
    <w:rsid w:val="006B5C36"/>
    <w:rsid w:val="006B5D6D"/>
    <w:rsid w:val="006B5DC3"/>
    <w:rsid w:val="006B5F87"/>
    <w:rsid w:val="006B6064"/>
    <w:rsid w:val="006B6131"/>
    <w:rsid w:val="006B6140"/>
    <w:rsid w:val="006B63EB"/>
    <w:rsid w:val="006B65B1"/>
    <w:rsid w:val="006B66BA"/>
    <w:rsid w:val="006B68C6"/>
    <w:rsid w:val="006B68CD"/>
    <w:rsid w:val="006B6A93"/>
    <w:rsid w:val="006B6AD8"/>
    <w:rsid w:val="006B6F94"/>
    <w:rsid w:val="006B6FC0"/>
    <w:rsid w:val="006B6FFB"/>
    <w:rsid w:val="006B7069"/>
    <w:rsid w:val="006B70D6"/>
    <w:rsid w:val="006B711B"/>
    <w:rsid w:val="006B7261"/>
    <w:rsid w:val="006B72D9"/>
    <w:rsid w:val="006B73E8"/>
    <w:rsid w:val="006B74AD"/>
    <w:rsid w:val="006B74FB"/>
    <w:rsid w:val="006B7562"/>
    <w:rsid w:val="006B7711"/>
    <w:rsid w:val="006B78ED"/>
    <w:rsid w:val="006B7A31"/>
    <w:rsid w:val="006B7AA5"/>
    <w:rsid w:val="006B7B9E"/>
    <w:rsid w:val="006B7C28"/>
    <w:rsid w:val="006B7CC7"/>
    <w:rsid w:val="006B7E6F"/>
    <w:rsid w:val="006B7F24"/>
    <w:rsid w:val="006C00E5"/>
    <w:rsid w:val="006C0200"/>
    <w:rsid w:val="006C0270"/>
    <w:rsid w:val="006C0287"/>
    <w:rsid w:val="006C0316"/>
    <w:rsid w:val="006C03F0"/>
    <w:rsid w:val="006C043D"/>
    <w:rsid w:val="006C0507"/>
    <w:rsid w:val="006C06EF"/>
    <w:rsid w:val="006C08EE"/>
    <w:rsid w:val="006C0A56"/>
    <w:rsid w:val="006C0B32"/>
    <w:rsid w:val="006C0C24"/>
    <w:rsid w:val="006C0C8E"/>
    <w:rsid w:val="006C0D48"/>
    <w:rsid w:val="006C0E04"/>
    <w:rsid w:val="006C0EF2"/>
    <w:rsid w:val="006C0F41"/>
    <w:rsid w:val="006C0F73"/>
    <w:rsid w:val="006C0F9A"/>
    <w:rsid w:val="006C0FDD"/>
    <w:rsid w:val="006C1010"/>
    <w:rsid w:val="006C14AC"/>
    <w:rsid w:val="006C156F"/>
    <w:rsid w:val="006C1630"/>
    <w:rsid w:val="006C16D5"/>
    <w:rsid w:val="006C184E"/>
    <w:rsid w:val="006C1C92"/>
    <w:rsid w:val="006C1CED"/>
    <w:rsid w:val="006C1F5F"/>
    <w:rsid w:val="006C211F"/>
    <w:rsid w:val="006C2167"/>
    <w:rsid w:val="006C221B"/>
    <w:rsid w:val="006C2300"/>
    <w:rsid w:val="006C24D8"/>
    <w:rsid w:val="006C24D9"/>
    <w:rsid w:val="006C2527"/>
    <w:rsid w:val="006C2628"/>
    <w:rsid w:val="006C2631"/>
    <w:rsid w:val="006C2708"/>
    <w:rsid w:val="006C27EF"/>
    <w:rsid w:val="006C2825"/>
    <w:rsid w:val="006C2934"/>
    <w:rsid w:val="006C2A9E"/>
    <w:rsid w:val="006C2BD0"/>
    <w:rsid w:val="006C2C3E"/>
    <w:rsid w:val="006C2C96"/>
    <w:rsid w:val="006C2E5F"/>
    <w:rsid w:val="006C2EC4"/>
    <w:rsid w:val="006C3070"/>
    <w:rsid w:val="006C307F"/>
    <w:rsid w:val="006C313A"/>
    <w:rsid w:val="006C31B2"/>
    <w:rsid w:val="006C3202"/>
    <w:rsid w:val="006C323A"/>
    <w:rsid w:val="006C33B9"/>
    <w:rsid w:val="006C3416"/>
    <w:rsid w:val="006C34FA"/>
    <w:rsid w:val="006C35D1"/>
    <w:rsid w:val="006C36EB"/>
    <w:rsid w:val="006C38B2"/>
    <w:rsid w:val="006C3A73"/>
    <w:rsid w:val="006C3C6F"/>
    <w:rsid w:val="006C41B1"/>
    <w:rsid w:val="006C4388"/>
    <w:rsid w:val="006C43B8"/>
    <w:rsid w:val="006C4426"/>
    <w:rsid w:val="006C448B"/>
    <w:rsid w:val="006C4644"/>
    <w:rsid w:val="006C47B9"/>
    <w:rsid w:val="006C48BF"/>
    <w:rsid w:val="006C48D5"/>
    <w:rsid w:val="006C48EC"/>
    <w:rsid w:val="006C4A74"/>
    <w:rsid w:val="006C4CD4"/>
    <w:rsid w:val="006C53D9"/>
    <w:rsid w:val="006C550A"/>
    <w:rsid w:val="006C5514"/>
    <w:rsid w:val="006C5638"/>
    <w:rsid w:val="006C5679"/>
    <w:rsid w:val="006C5851"/>
    <w:rsid w:val="006C5854"/>
    <w:rsid w:val="006C5A62"/>
    <w:rsid w:val="006C5AA7"/>
    <w:rsid w:val="006C5B17"/>
    <w:rsid w:val="006C5B4F"/>
    <w:rsid w:val="006C5B72"/>
    <w:rsid w:val="006C5CC1"/>
    <w:rsid w:val="006C5D1E"/>
    <w:rsid w:val="006C5D28"/>
    <w:rsid w:val="006C5E4F"/>
    <w:rsid w:val="006C5F61"/>
    <w:rsid w:val="006C5F72"/>
    <w:rsid w:val="006C605E"/>
    <w:rsid w:val="006C60A1"/>
    <w:rsid w:val="006C6289"/>
    <w:rsid w:val="006C63B5"/>
    <w:rsid w:val="006C64A2"/>
    <w:rsid w:val="006C650E"/>
    <w:rsid w:val="006C653E"/>
    <w:rsid w:val="006C6576"/>
    <w:rsid w:val="006C65B4"/>
    <w:rsid w:val="006C671F"/>
    <w:rsid w:val="006C675C"/>
    <w:rsid w:val="006C6779"/>
    <w:rsid w:val="006C679B"/>
    <w:rsid w:val="006C67DA"/>
    <w:rsid w:val="006C6834"/>
    <w:rsid w:val="006C68D4"/>
    <w:rsid w:val="006C6A3F"/>
    <w:rsid w:val="006C6ABC"/>
    <w:rsid w:val="006C6B0F"/>
    <w:rsid w:val="006C6BFC"/>
    <w:rsid w:val="006C6DE0"/>
    <w:rsid w:val="006C6E36"/>
    <w:rsid w:val="006C6E54"/>
    <w:rsid w:val="006C6ED3"/>
    <w:rsid w:val="006C7093"/>
    <w:rsid w:val="006C761C"/>
    <w:rsid w:val="006C77DD"/>
    <w:rsid w:val="006C7876"/>
    <w:rsid w:val="006C791F"/>
    <w:rsid w:val="006C799E"/>
    <w:rsid w:val="006C7AF5"/>
    <w:rsid w:val="006C7C45"/>
    <w:rsid w:val="006C7EC8"/>
    <w:rsid w:val="006C7FDB"/>
    <w:rsid w:val="006D0017"/>
    <w:rsid w:val="006D006A"/>
    <w:rsid w:val="006D011F"/>
    <w:rsid w:val="006D024B"/>
    <w:rsid w:val="006D059D"/>
    <w:rsid w:val="006D0667"/>
    <w:rsid w:val="006D06CA"/>
    <w:rsid w:val="006D0733"/>
    <w:rsid w:val="006D075D"/>
    <w:rsid w:val="006D07D9"/>
    <w:rsid w:val="006D091D"/>
    <w:rsid w:val="006D0924"/>
    <w:rsid w:val="006D0943"/>
    <w:rsid w:val="006D0AA0"/>
    <w:rsid w:val="006D0ACD"/>
    <w:rsid w:val="006D0AD9"/>
    <w:rsid w:val="006D0B5C"/>
    <w:rsid w:val="006D0CFE"/>
    <w:rsid w:val="006D0D65"/>
    <w:rsid w:val="006D0F03"/>
    <w:rsid w:val="006D102A"/>
    <w:rsid w:val="006D10CE"/>
    <w:rsid w:val="006D1257"/>
    <w:rsid w:val="006D1270"/>
    <w:rsid w:val="006D1355"/>
    <w:rsid w:val="006D135E"/>
    <w:rsid w:val="006D1369"/>
    <w:rsid w:val="006D13AA"/>
    <w:rsid w:val="006D165B"/>
    <w:rsid w:val="006D1748"/>
    <w:rsid w:val="006D17A9"/>
    <w:rsid w:val="006D1826"/>
    <w:rsid w:val="006D19AB"/>
    <w:rsid w:val="006D1C44"/>
    <w:rsid w:val="006D1F14"/>
    <w:rsid w:val="006D20B5"/>
    <w:rsid w:val="006D2165"/>
    <w:rsid w:val="006D22A2"/>
    <w:rsid w:val="006D2381"/>
    <w:rsid w:val="006D2668"/>
    <w:rsid w:val="006D2844"/>
    <w:rsid w:val="006D2B61"/>
    <w:rsid w:val="006D2B67"/>
    <w:rsid w:val="006D2BB4"/>
    <w:rsid w:val="006D2D5A"/>
    <w:rsid w:val="006D2E17"/>
    <w:rsid w:val="006D2F35"/>
    <w:rsid w:val="006D2FBC"/>
    <w:rsid w:val="006D309A"/>
    <w:rsid w:val="006D316C"/>
    <w:rsid w:val="006D32A6"/>
    <w:rsid w:val="006D33BF"/>
    <w:rsid w:val="006D3418"/>
    <w:rsid w:val="006D36C9"/>
    <w:rsid w:val="006D3911"/>
    <w:rsid w:val="006D39F8"/>
    <w:rsid w:val="006D3B6C"/>
    <w:rsid w:val="006D3C7D"/>
    <w:rsid w:val="006D3CA7"/>
    <w:rsid w:val="006D3CDF"/>
    <w:rsid w:val="006D3D48"/>
    <w:rsid w:val="006D3D91"/>
    <w:rsid w:val="006D3E40"/>
    <w:rsid w:val="006D3E46"/>
    <w:rsid w:val="006D3FCB"/>
    <w:rsid w:val="006D4137"/>
    <w:rsid w:val="006D43E0"/>
    <w:rsid w:val="006D460B"/>
    <w:rsid w:val="006D4707"/>
    <w:rsid w:val="006D4921"/>
    <w:rsid w:val="006D4930"/>
    <w:rsid w:val="006D4957"/>
    <w:rsid w:val="006D496F"/>
    <w:rsid w:val="006D4A7A"/>
    <w:rsid w:val="006D4B11"/>
    <w:rsid w:val="006D4C9C"/>
    <w:rsid w:val="006D4CF7"/>
    <w:rsid w:val="006D4EED"/>
    <w:rsid w:val="006D4FAF"/>
    <w:rsid w:val="006D5125"/>
    <w:rsid w:val="006D5137"/>
    <w:rsid w:val="006D51F1"/>
    <w:rsid w:val="006D5233"/>
    <w:rsid w:val="006D527F"/>
    <w:rsid w:val="006D5312"/>
    <w:rsid w:val="006D53C8"/>
    <w:rsid w:val="006D541F"/>
    <w:rsid w:val="006D55D3"/>
    <w:rsid w:val="006D57CD"/>
    <w:rsid w:val="006D58D7"/>
    <w:rsid w:val="006D5BCC"/>
    <w:rsid w:val="006D5C60"/>
    <w:rsid w:val="006D5C77"/>
    <w:rsid w:val="006D5D10"/>
    <w:rsid w:val="006D5F73"/>
    <w:rsid w:val="006D5FA7"/>
    <w:rsid w:val="006D60ED"/>
    <w:rsid w:val="006D6100"/>
    <w:rsid w:val="006D6120"/>
    <w:rsid w:val="006D6130"/>
    <w:rsid w:val="006D619F"/>
    <w:rsid w:val="006D630B"/>
    <w:rsid w:val="006D6517"/>
    <w:rsid w:val="006D6548"/>
    <w:rsid w:val="006D65CB"/>
    <w:rsid w:val="006D680F"/>
    <w:rsid w:val="006D6A27"/>
    <w:rsid w:val="006D6B08"/>
    <w:rsid w:val="006D6E0B"/>
    <w:rsid w:val="006D6E2A"/>
    <w:rsid w:val="006D6EC2"/>
    <w:rsid w:val="006D6EEA"/>
    <w:rsid w:val="006D6F72"/>
    <w:rsid w:val="006D7262"/>
    <w:rsid w:val="006D73D2"/>
    <w:rsid w:val="006D746D"/>
    <w:rsid w:val="006D756D"/>
    <w:rsid w:val="006D75F5"/>
    <w:rsid w:val="006D762D"/>
    <w:rsid w:val="006D7777"/>
    <w:rsid w:val="006D778C"/>
    <w:rsid w:val="006D782B"/>
    <w:rsid w:val="006D78E8"/>
    <w:rsid w:val="006D795C"/>
    <w:rsid w:val="006D79A2"/>
    <w:rsid w:val="006D7BED"/>
    <w:rsid w:val="006D7BFF"/>
    <w:rsid w:val="006D7CDC"/>
    <w:rsid w:val="006D7EC5"/>
    <w:rsid w:val="006D7EDB"/>
    <w:rsid w:val="006D7F4C"/>
    <w:rsid w:val="006E01E7"/>
    <w:rsid w:val="006E032A"/>
    <w:rsid w:val="006E073B"/>
    <w:rsid w:val="006E07ED"/>
    <w:rsid w:val="006E0862"/>
    <w:rsid w:val="006E08C2"/>
    <w:rsid w:val="006E0984"/>
    <w:rsid w:val="006E0C20"/>
    <w:rsid w:val="006E0D87"/>
    <w:rsid w:val="006E0DF8"/>
    <w:rsid w:val="006E0FA2"/>
    <w:rsid w:val="006E1222"/>
    <w:rsid w:val="006E149B"/>
    <w:rsid w:val="006E14DF"/>
    <w:rsid w:val="006E15A7"/>
    <w:rsid w:val="006E16FA"/>
    <w:rsid w:val="006E17F1"/>
    <w:rsid w:val="006E1876"/>
    <w:rsid w:val="006E1A58"/>
    <w:rsid w:val="006E1CA4"/>
    <w:rsid w:val="006E1D2B"/>
    <w:rsid w:val="006E1E0A"/>
    <w:rsid w:val="006E1F2D"/>
    <w:rsid w:val="006E2176"/>
    <w:rsid w:val="006E2904"/>
    <w:rsid w:val="006E2922"/>
    <w:rsid w:val="006E2970"/>
    <w:rsid w:val="006E29B2"/>
    <w:rsid w:val="006E2A6A"/>
    <w:rsid w:val="006E2BA2"/>
    <w:rsid w:val="006E2C2B"/>
    <w:rsid w:val="006E2CC4"/>
    <w:rsid w:val="006E2CEA"/>
    <w:rsid w:val="006E2FA6"/>
    <w:rsid w:val="006E2FE6"/>
    <w:rsid w:val="006E3079"/>
    <w:rsid w:val="006E3757"/>
    <w:rsid w:val="006E3861"/>
    <w:rsid w:val="006E3D63"/>
    <w:rsid w:val="006E3E07"/>
    <w:rsid w:val="006E3E56"/>
    <w:rsid w:val="006E4139"/>
    <w:rsid w:val="006E4182"/>
    <w:rsid w:val="006E437D"/>
    <w:rsid w:val="006E4428"/>
    <w:rsid w:val="006E454C"/>
    <w:rsid w:val="006E4679"/>
    <w:rsid w:val="006E4726"/>
    <w:rsid w:val="006E4772"/>
    <w:rsid w:val="006E47EC"/>
    <w:rsid w:val="006E4970"/>
    <w:rsid w:val="006E4C9C"/>
    <w:rsid w:val="006E4D2B"/>
    <w:rsid w:val="006E4E2E"/>
    <w:rsid w:val="006E5075"/>
    <w:rsid w:val="006E5076"/>
    <w:rsid w:val="006E50E0"/>
    <w:rsid w:val="006E50EA"/>
    <w:rsid w:val="006E5615"/>
    <w:rsid w:val="006E5822"/>
    <w:rsid w:val="006E59AC"/>
    <w:rsid w:val="006E5A8B"/>
    <w:rsid w:val="006E5A9B"/>
    <w:rsid w:val="006E5B05"/>
    <w:rsid w:val="006E5D44"/>
    <w:rsid w:val="006E5D9B"/>
    <w:rsid w:val="006E60F4"/>
    <w:rsid w:val="006E612F"/>
    <w:rsid w:val="006E6265"/>
    <w:rsid w:val="006E62B5"/>
    <w:rsid w:val="006E64D2"/>
    <w:rsid w:val="006E64DA"/>
    <w:rsid w:val="006E663C"/>
    <w:rsid w:val="006E67B1"/>
    <w:rsid w:val="006E68B6"/>
    <w:rsid w:val="006E6B77"/>
    <w:rsid w:val="006E6BF3"/>
    <w:rsid w:val="006E6D5A"/>
    <w:rsid w:val="006E6F8A"/>
    <w:rsid w:val="006E6FBC"/>
    <w:rsid w:val="006E706E"/>
    <w:rsid w:val="006E7205"/>
    <w:rsid w:val="006E7253"/>
    <w:rsid w:val="006E7394"/>
    <w:rsid w:val="006E73F1"/>
    <w:rsid w:val="006E7571"/>
    <w:rsid w:val="006E7589"/>
    <w:rsid w:val="006E7798"/>
    <w:rsid w:val="006E77CE"/>
    <w:rsid w:val="006E77E1"/>
    <w:rsid w:val="006E791C"/>
    <w:rsid w:val="006E796B"/>
    <w:rsid w:val="006E7A6D"/>
    <w:rsid w:val="006E7B45"/>
    <w:rsid w:val="006E7D0F"/>
    <w:rsid w:val="006E7D39"/>
    <w:rsid w:val="006E7DC1"/>
    <w:rsid w:val="006E7EB2"/>
    <w:rsid w:val="006E7EDA"/>
    <w:rsid w:val="006E7EF9"/>
    <w:rsid w:val="006F02B2"/>
    <w:rsid w:val="006F04D0"/>
    <w:rsid w:val="006F04E3"/>
    <w:rsid w:val="006F05DC"/>
    <w:rsid w:val="006F0841"/>
    <w:rsid w:val="006F0A3A"/>
    <w:rsid w:val="006F0AF3"/>
    <w:rsid w:val="006F0B07"/>
    <w:rsid w:val="006F0C63"/>
    <w:rsid w:val="006F0CE6"/>
    <w:rsid w:val="006F0D2C"/>
    <w:rsid w:val="006F0D9E"/>
    <w:rsid w:val="006F0EB9"/>
    <w:rsid w:val="006F0EE8"/>
    <w:rsid w:val="006F0FE9"/>
    <w:rsid w:val="006F104B"/>
    <w:rsid w:val="006F104E"/>
    <w:rsid w:val="006F1072"/>
    <w:rsid w:val="006F11E4"/>
    <w:rsid w:val="006F1271"/>
    <w:rsid w:val="006F132B"/>
    <w:rsid w:val="006F13FF"/>
    <w:rsid w:val="006F1501"/>
    <w:rsid w:val="006F1556"/>
    <w:rsid w:val="006F1591"/>
    <w:rsid w:val="006F1602"/>
    <w:rsid w:val="006F1719"/>
    <w:rsid w:val="006F17A1"/>
    <w:rsid w:val="006F18FE"/>
    <w:rsid w:val="006F1925"/>
    <w:rsid w:val="006F1A78"/>
    <w:rsid w:val="006F1A7C"/>
    <w:rsid w:val="006F1AAB"/>
    <w:rsid w:val="006F1B56"/>
    <w:rsid w:val="006F1BA1"/>
    <w:rsid w:val="006F1E4E"/>
    <w:rsid w:val="006F1E9F"/>
    <w:rsid w:val="006F1F17"/>
    <w:rsid w:val="006F1F5A"/>
    <w:rsid w:val="006F2124"/>
    <w:rsid w:val="006F21D5"/>
    <w:rsid w:val="006F2483"/>
    <w:rsid w:val="006F2562"/>
    <w:rsid w:val="006F26C4"/>
    <w:rsid w:val="006F2748"/>
    <w:rsid w:val="006F2791"/>
    <w:rsid w:val="006F27D7"/>
    <w:rsid w:val="006F2A50"/>
    <w:rsid w:val="006F2B2D"/>
    <w:rsid w:val="006F2B54"/>
    <w:rsid w:val="006F2CBE"/>
    <w:rsid w:val="006F2D3F"/>
    <w:rsid w:val="006F2F7A"/>
    <w:rsid w:val="006F2FDE"/>
    <w:rsid w:val="006F3057"/>
    <w:rsid w:val="006F3193"/>
    <w:rsid w:val="006F31AE"/>
    <w:rsid w:val="006F345F"/>
    <w:rsid w:val="006F34F0"/>
    <w:rsid w:val="006F3517"/>
    <w:rsid w:val="006F358F"/>
    <w:rsid w:val="006F35FC"/>
    <w:rsid w:val="006F3642"/>
    <w:rsid w:val="006F372D"/>
    <w:rsid w:val="006F3839"/>
    <w:rsid w:val="006F3887"/>
    <w:rsid w:val="006F3BCA"/>
    <w:rsid w:val="006F3CFA"/>
    <w:rsid w:val="006F3D55"/>
    <w:rsid w:val="006F3E06"/>
    <w:rsid w:val="006F3E17"/>
    <w:rsid w:val="006F410F"/>
    <w:rsid w:val="006F4189"/>
    <w:rsid w:val="006F41E3"/>
    <w:rsid w:val="006F4204"/>
    <w:rsid w:val="006F425F"/>
    <w:rsid w:val="006F43FB"/>
    <w:rsid w:val="006F445F"/>
    <w:rsid w:val="006F4550"/>
    <w:rsid w:val="006F4609"/>
    <w:rsid w:val="006F472D"/>
    <w:rsid w:val="006F48E8"/>
    <w:rsid w:val="006F4A5E"/>
    <w:rsid w:val="006F4C1D"/>
    <w:rsid w:val="006F4CAE"/>
    <w:rsid w:val="006F4F37"/>
    <w:rsid w:val="006F4FB6"/>
    <w:rsid w:val="006F517C"/>
    <w:rsid w:val="006F52A8"/>
    <w:rsid w:val="006F5413"/>
    <w:rsid w:val="006F541F"/>
    <w:rsid w:val="006F5493"/>
    <w:rsid w:val="006F5769"/>
    <w:rsid w:val="006F576A"/>
    <w:rsid w:val="006F57A5"/>
    <w:rsid w:val="006F57EC"/>
    <w:rsid w:val="006F5814"/>
    <w:rsid w:val="006F5882"/>
    <w:rsid w:val="006F5955"/>
    <w:rsid w:val="006F59D7"/>
    <w:rsid w:val="006F5AC8"/>
    <w:rsid w:val="006F5B21"/>
    <w:rsid w:val="006F5CB1"/>
    <w:rsid w:val="006F5CE3"/>
    <w:rsid w:val="006F5CFC"/>
    <w:rsid w:val="006F5E5C"/>
    <w:rsid w:val="006F5F4C"/>
    <w:rsid w:val="006F610A"/>
    <w:rsid w:val="006F6127"/>
    <w:rsid w:val="006F613C"/>
    <w:rsid w:val="006F61C3"/>
    <w:rsid w:val="006F63C8"/>
    <w:rsid w:val="006F63F6"/>
    <w:rsid w:val="006F6492"/>
    <w:rsid w:val="006F654D"/>
    <w:rsid w:val="006F6613"/>
    <w:rsid w:val="006F662A"/>
    <w:rsid w:val="006F6683"/>
    <w:rsid w:val="006F674E"/>
    <w:rsid w:val="006F6885"/>
    <w:rsid w:val="006F68EC"/>
    <w:rsid w:val="006F69F5"/>
    <w:rsid w:val="006F6A5F"/>
    <w:rsid w:val="006F6BA6"/>
    <w:rsid w:val="006F6BA8"/>
    <w:rsid w:val="006F6D84"/>
    <w:rsid w:val="006F6DEA"/>
    <w:rsid w:val="006F6EB5"/>
    <w:rsid w:val="006F6F02"/>
    <w:rsid w:val="006F6F2B"/>
    <w:rsid w:val="006F6FBA"/>
    <w:rsid w:val="006F700D"/>
    <w:rsid w:val="006F7029"/>
    <w:rsid w:val="006F70E9"/>
    <w:rsid w:val="006F72E1"/>
    <w:rsid w:val="006F7457"/>
    <w:rsid w:val="006F74EC"/>
    <w:rsid w:val="006F7525"/>
    <w:rsid w:val="006F7619"/>
    <w:rsid w:val="006F7733"/>
    <w:rsid w:val="006F7848"/>
    <w:rsid w:val="006F7876"/>
    <w:rsid w:val="006F7940"/>
    <w:rsid w:val="006F7AE9"/>
    <w:rsid w:val="006F7B62"/>
    <w:rsid w:val="006F7C11"/>
    <w:rsid w:val="006F7CEC"/>
    <w:rsid w:val="006F7E69"/>
    <w:rsid w:val="00700005"/>
    <w:rsid w:val="0070005D"/>
    <w:rsid w:val="0070021D"/>
    <w:rsid w:val="007002C2"/>
    <w:rsid w:val="00700404"/>
    <w:rsid w:val="007004C7"/>
    <w:rsid w:val="0070060C"/>
    <w:rsid w:val="00700749"/>
    <w:rsid w:val="0070079F"/>
    <w:rsid w:val="00700931"/>
    <w:rsid w:val="00700A6A"/>
    <w:rsid w:val="00700AF4"/>
    <w:rsid w:val="00700B48"/>
    <w:rsid w:val="00700C37"/>
    <w:rsid w:val="00700CF4"/>
    <w:rsid w:val="00700EA8"/>
    <w:rsid w:val="00700FE8"/>
    <w:rsid w:val="00701223"/>
    <w:rsid w:val="007012BC"/>
    <w:rsid w:val="00701302"/>
    <w:rsid w:val="00701339"/>
    <w:rsid w:val="00701375"/>
    <w:rsid w:val="007014B4"/>
    <w:rsid w:val="007014D7"/>
    <w:rsid w:val="0070158D"/>
    <w:rsid w:val="007015D1"/>
    <w:rsid w:val="00701688"/>
    <w:rsid w:val="007016A9"/>
    <w:rsid w:val="007017E0"/>
    <w:rsid w:val="007018A8"/>
    <w:rsid w:val="00701939"/>
    <w:rsid w:val="0070197C"/>
    <w:rsid w:val="00701B3F"/>
    <w:rsid w:val="00701BC9"/>
    <w:rsid w:val="00701CE0"/>
    <w:rsid w:val="00701CFE"/>
    <w:rsid w:val="00701D12"/>
    <w:rsid w:val="0070225C"/>
    <w:rsid w:val="00702274"/>
    <w:rsid w:val="0070242B"/>
    <w:rsid w:val="007024E1"/>
    <w:rsid w:val="007025E7"/>
    <w:rsid w:val="00702705"/>
    <w:rsid w:val="0070272D"/>
    <w:rsid w:val="007027E7"/>
    <w:rsid w:val="007027F2"/>
    <w:rsid w:val="00702808"/>
    <w:rsid w:val="0070286A"/>
    <w:rsid w:val="00702885"/>
    <w:rsid w:val="007029D7"/>
    <w:rsid w:val="00702A20"/>
    <w:rsid w:val="00702ACB"/>
    <w:rsid w:val="00702D81"/>
    <w:rsid w:val="00702DB5"/>
    <w:rsid w:val="00702E02"/>
    <w:rsid w:val="00702ECE"/>
    <w:rsid w:val="00702F61"/>
    <w:rsid w:val="00702FD8"/>
    <w:rsid w:val="00703185"/>
    <w:rsid w:val="007031A8"/>
    <w:rsid w:val="0070328B"/>
    <w:rsid w:val="007032FE"/>
    <w:rsid w:val="00703369"/>
    <w:rsid w:val="007033A9"/>
    <w:rsid w:val="0070346E"/>
    <w:rsid w:val="00703589"/>
    <w:rsid w:val="007035D7"/>
    <w:rsid w:val="0070380B"/>
    <w:rsid w:val="007038FD"/>
    <w:rsid w:val="00703B88"/>
    <w:rsid w:val="00703BE2"/>
    <w:rsid w:val="00703EC3"/>
    <w:rsid w:val="00703ECF"/>
    <w:rsid w:val="00703EDB"/>
    <w:rsid w:val="00704025"/>
    <w:rsid w:val="0070404D"/>
    <w:rsid w:val="007040B5"/>
    <w:rsid w:val="00704161"/>
    <w:rsid w:val="0070431C"/>
    <w:rsid w:val="007045EE"/>
    <w:rsid w:val="007045F3"/>
    <w:rsid w:val="007046B5"/>
    <w:rsid w:val="0070488C"/>
    <w:rsid w:val="0070489F"/>
    <w:rsid w:val="007048B2"/>
    <w:rsid w:val="0070498A"/>
    <w:rsid w:val="00704A14"/>
    <w:rsid w:val="00704B34"/>
    <w:rsid w:val="00704B96"/>
    <w:rsid w:val="00704BCF"/>
    <w:rsid w:val="00704C1A"/>
    <w:rsid w:val="00704C96"/>
    <w:rsid w:val="00704D59"/>
    <w:rsid w:val="00704E75"/>
    <w:rsid w:val="00705028"/>
    <w:rsid w:val="0070503D"/>
    <w:rsid w:val="0070506B"/>
    <w:rsid w:val="00705119"/>
    <w:rsid w:val="007051FA"/>
    <w:rsid w:val="0070528E"/>
    <w:rsid w:val="007053CA"/>
    <w:rsid w:val="0070542E"/>
    <w:rsid w:val="00705433"/>
    <w:rsid w:val="0070549A"/>
    <w:rsid w:val="007055D1"/>
    <w:rsid w:val="0070560F"/>
    <w:rsid w:val="00705642"/>
    <w:rsid w:val="007057D9"/>
    <w:rsid w:val="007059DD"/>
    <w:rsid w:val="00705A8D"/>
    <w:rsid w:val="00705BC9"/>
    <w:rsid w:val="00705CC1"/>
    <w:rsid w:val="00705D63"/>
    <w:rsid w:val="00705EDA"/>
    <w:rsid w:val="00705F22"/>
    <w:rsid w:val="0070601E"/>
    <w:rsid w:val="007060F5"/>
    <w:rsid w:val="00706209"/>
    <w:rsid w:val="007062BB"/>
    <w:rsid w:val="007064BD"/>
    <w:rsid w:val="007065DC"/>
    <w:rsid w:val="00706695"/>
    <w:rsid w:val="00706696"/>
    <w:rsid w:val="007066B9"/>
    <w:rsid w:val="007067EF"/>
    <w:rsid w:val="007067F7"/>
    <w:rsid w:val="007068A3"/>
    <w:rsid w:val="00706902"/>
    <w:rsid w:val="00706A09"/>
    <w:rsid w:val="00706AA9"/>
    <w:rsid w:val="00706BBF"/>
    <w:rsid w:val="00706BD8"/>
    <w:rsid w:val="00706DA3"/>
    <w:rsid w:val="00706DDB"/>
    <w:rsid w:val="00706F0D"/>
    <w:rsid w:val="00706F19"/>
    <w:rsid w:val="007071D5"/>
    <w:rsid w:val="007072CB"/>
    <w:rsid w:val="0070755B"/>
    <w:rsid w:val="0070765C"/>
    <w:rsid w:val="007078E5"/>
    <w:rsid w:val="00707989"/>
    <w:rsid w:val="00707A23"/>
    <w:rsid w:val="00707C88"/>
    <w:rsid w:val="00707D87"/>
    <w:rsid w:val="00707DD3"/>
    <w:rsid w:val="00707E3C"/>
    <w:rsid w:val="00707ECA"/>
    <w:rsid w:val="00707ED5"/>
    <w:rsid w:val="00707ED7"/>
    <w:rsid w:val="00710078"/>
    <w:rsid w:val="0071024E"/>
    <w:rsid w:val="00710467"/>
    <w:rsid w:val="007104AE"/>
    <w:rsid w:val="007105A8"/>
    <w:rsid w:val="00710A75"/>
    <w:rsid w:val="00710AB2"/>
    <w:rsid w:val="00710B2F"/>
    <w:rsid w:val="00710DB0"/>
    <w:rsid w:val="00710E34"/>
    <w:rsid w:val="00710E94"/>
    <w:rsid w:val="00710EAC"/>
    <w:rsid w:val="00710FE1"/>
    <w:rsid w:val="00711246"/>
    <w:rsid w:val="00711495"/>
    <w:rsid w:val="007114B7"/>
    <w:rsid w:val="00711576"/>
    <w:rsid w:val="007117A2"/>
    <w:rsid w:val="0071185F"/>
    <w:rsid w:val="00711A58"/>
    <w:rsid w:val="00711A8B"/>
    <w:rsid w:val="00711D87"/>
    <w:rsid w:val="00711D9C"/>
    <w:rsid w:val="00711E2B"/>
    <w:rsid w:val="00711E3C"/>
    <w:rsid w:val="00711EB0"/>
    <w:rsid w:val="00711EE9"/>
    <w:rsid w:val="00711F69"/>
    <w:rsid w:val="00712008"/>
    <w:rsid w:val="00712130"/>
    <w:rsid w:val="007122AA"/>
    <w:rsid w:val="0071283E"/>
    <w:rsid w:val="00712861"/>
    <w:rsid w:val="00712BA7"/>
    <w:rsid w:val="00712D67"/>
    <w:rsid w:val="00712E2C"/>
    <w:rsid w:val="00712FD4"/>
    <w:rsid w:val="0071303D"/>
    <w:rsid w:val="007130D4"/>
    <w:rsid w:val="00713320"/>
    <w:rsid w:val="00713360"/>
    <w:rsid w:val="00713397"/>
    <w:rsid w:val="007134F4"/>
    <w:rsid w:val="00713684"/>
    <w:rsid w:val="0071390B"/>
    <w:rsid w:val="00713967"/>
    <w:rsid w:val="00713B32"/>
    <w:rsid w:val="00713B7C"/>
    <w:rsid w:val="00713E77"/>
    <w:rsid w:val="00713E89"/>
    <w:rsid w:val="00713F03"/>
    <w:rsid w:val="00713F60"/>
    <w:rsid w:val="00713F9B"/>
    <w:rsid w:val="007142A9"/>
    <w:rsid w:val="007142C7"/>
    <w:rsid w:val="00714540"/>
    <w:rsid w:val="007145EB"/>
    <w:rsid w:val="00714643"/>
    <w:rsid w:val="007146B8"/>
    <w:rsid w:val="00714A94"/>
    <w:rsid w:val="00714ABF"/>
    <w:rsid w:val="00714B3C"/>
    <w:rsid w:val="00714C60"/>
    <w:rsid w:val="00714EF6"/>
    <w:rsid w:val="007150B2"/>
    <w:rsid w:val="007152ED"/>
    <w:rsid w:val="00715483"/>
    <w:rsid w:val="00715528"/>
    <w:rsid w:val="0071572A"/>
    <w:rsid w:val="00715744"/>
    <w:rsid w:val="00715765"/>
    <w:rsid w:val="007157A3"/>
    <w:rsid w:val="0071584C"/>
    <w:rsid w:val="00715A5C"/>
    <w:rsid w:val="00715AE9"/>
    <w:rsid w:val="00715D44"/>
    <w:rsid w:val="00715D6A"/>
    <w:rsid w:val="00715DE1"/>
    <w:rsid w:val="00715E9A"/>
    <w:rsid w:val="0071603E"/>
    <w:rsid w:val="007160F9"/>
    <w:rsid w:val="00716122"/>
    <w:rsid w:val="007161C9"/>
    <w:rsid w:val="0071622F"/>
    <w:rsid w:val="0071633C"/>
    <w:rsid w:val="00716436"/>
    <w:rsid w:val="0071643C"/>
    <w:rsid w:val="00716598"/>
    <w:rsid w:val="00716643"/>
    <w:rsid w:val="007166D6"/>
    <w:rsid w:val="00716979"/>
    <w:rsid w:val="007169BD"/>
    <w:rsid w:val="00716B6E"/>
    <w:rsid w:val="00716BA5"/>
    <w:rsid w:val="00716C7B"/>
    <w:rsid w:val="00716CBF"/>
    <w:rsid w:val="00716CC0"/>
    <w:rsid w:val="00716CFD"/>
    <w:rsid w:val="00716DA4"/>
    <w:rsid w:val="00716E39"/>
    <w:rsid w:val="00716EC4"/>
    <w:rsid w:val="00716ED3"/>
    <w:rsid w:val="00716F6D"/>
    <w:rsid w:val="0071730A"/>
    <w:rsid w:val="0071753D"/>
    <w:rsid w:val="0071754D"/>
    <w:rsid w:val="0071764E"/>
    <w:rsid w:val="00717756"/>
    <w:rsid w:val="007177EA"/>
    <w:rsid w:val="00717878"/>
    <w:rsid w:val="00717D7E"/>
    <w:rsid w:val="0072000F"/>
    <w:rsid w:val="00720040"/>
    <w:rsid w:val="0072015F"/>
    <w:rsid w:val="0072018B"/>
    <w:rsid w:val="007201B9"/>
    <w:rsid w:val="0072027A"/>
    <w:rsid w:val="0072045D"/>
    <w:rsid w:val="0072047C"/>
    <w:rsid w:val="0072047D"/>
    <w:rsid w:val="00720491"/>
    <w:rsid w:val="0072055A"/>
    <w:rsid w:val="007205D0"/>
    <w:rsid w:val="007205F4"/>
    <w:rsid w:val="007208EB"/>
    <w:rsid w:val="00720983"/>
    <w:rsid w:val="0072099A"/>
    <w:rsid w:val="00720BBE"/>
    <w:rsid w:val="00720BC1"/>
    <w:rsid w:val="00720DAE"/>
    <w:rsid w:val="00720E75"/>
    <w:rsid w:val="00720EAD"/>
    <w:rsid w:val="00721147"/>
    <w:rsid w:val="007211F3"/>
    <w:rsid w:val="00721209"/>
    <w:rsid w:val="0072129F"/>
    <w:rsid w:val="00721331"/>
    <w:rsid w:val="00721336"/>
    <w:rsid w:val="007213EF"/>
    <w:rsid w:val="00721423"/>
    <w:rsid w:val="0072153E"/>
    <w:rsid w:val="00721671"/>
    <w:rsid w:val="0072167F"/>
    <w:rsid w:val="00721893"/>
    <w:rsid w:val="00721B3D"/>
    <w:rsid w:val="00721D50"/>
    <w:rsid w:val="00721D67"/>
    <w:rsid w:val="00721DCA"/>
    <w:rsid w:val="00721E65"/>
    <w:rsid w:val="00722351"/>
    <w:rsid w:val="007223C2"/>
    <w:rsid w:val="007224F5"/>
    <w:rsid w:val="007226F2"/>
    <w:rsid w:val="00722913"/>
    <w:rsid w:val="0072298C"/>
    <w:rsid w:val="00722B27"/>
    <w:rsid w:val="00722D08"/>
    <w:rsid w:val="00722E1E"/>
    <w:rsid w:val="0072309E"/>
    <w:rsid w:val="00723173"/>
    <w:rsid w:val="007231D3"/>
    <w:rsid w:val="007234D3"/>
    <w:rsid w:val="007234FE"/>
    <w:rsid w:val="00723519"/>
    <w:rsid w:val="007235AC"/>
    <w:rsid w:val="00723659"/>
    <w:rsid w:val="007236D7"/>
    <w:rsid w:val="00723741"/>
    <w:rsid w:val="007237C7"/>
    <w:rsid w:val="00723A38"/>
    <w:rsid w:val="00723A41"/>
    <w:rsid w:val="00723A44"/>
    <w:rsid w:val="00723AC5"/>
    <w:rsid w:val="00723B54"/>
    <w:rsid w:val="00723C76"/>
    <w:rsid w:val="00723DA6"/>
    <w:rsid w:val="00723DC5"/>
    <w:rsid w:val="00723DE2"/>
    <w:rsid w:val="00723E5A"/>
    <w:rsid w:val="00723EF4"/>
    <w:rsid w:val="0072408A"/>
    <w:rsid w:val="0072420D"/>
    <w:rsid w:val="00724249"/>
    <w:rsid w:val="007242B9"/>
    <w:rsid w:val="007243EB"/>
    <w:rsid w:val="007244EA"/>
    <w:rsid w:val="00724590"/>
    <w:rsid w:val="007247C7"/>
    <w:rsid w:val="0072481D"/>
    <w:rsid w:val="00724839"/>
    <w:rsid w:val="00724850"/>
    <w:rsid w:val="00724968"/>
    <w:rsid w:val="00724A02"/>
    <w:rsid w:val="00724AF6"/>
    <w:rsid w:val="00724CB6"/>
    <w:rsid w:val="00724D90"/>
    <w:rsid w:val="00724DD7"/>
    <w:rsid w:val="00724E68"/>
    <w:rsid w:val="00724F46"/>
    <w:rsid w:val="00724F92"/>
    <w:rsid w:val="00725091"/>
    <w:rsid w:val="00725155"/>
    <w:rsid w:val="007251DA"/>
    <w:rsid w:val="0072532D"/>
    <w:rsid w:val="00725350"/>
    <w:rsid w:val="00725351"/>
    <w:rsid w:val="00725585"/>
    <w:rsid w:val="0072559A"/>
    <w:rsid w:val="007255E7"/>
    <w:rsid w:val="00725620"/>
    <w:rsid w:val="007257C1"/>
    <w:rsid w:val="0072588F"/>
    <w:rsid w:val="00725897"/>
    <w:rsid w:val="00725B17"/>
    <w:rsid w:val="00725B9B"/>
    <w:rsid w:val="00725C08"/>
    <w:rsid w:val="00725C15"/>
    <w:rsid w:val="00725CF7"/>
    <w:rsid w:val="00725E50"/>
    <w:rsid w:val="00725E5A"/>
    <w:rsid w:val="00725F26"/>
    <w:rsid w:val="00725F79"/>
    <w:rsid w:val="00725F9D"/>
    <w:rsid w:val="00726034"/>
    <w:rsid w:val="00726205"/>
    <w:rsid w:val="00726238"/>
    <w:rsid w:val="0072628D"/>
    <w:rsid w:val="00726561"/>
    <w:rsid w:val="00726564"/>
    <w:rsid w:val="00726694"/>
    <w:rsid w:val="007266DA"/>
    <w:rsid w:val="00726728"/>
    <w:rsid w:val="0072673A"/>
    <w:rsid w:val="00726C73"/>
    <w:rsid w:val="00726E1C"/>
    <w:rsid w:val="00726EAA"/>
    <w:rsid w:val="00726F1C"/>
    <w:rsid w:val="00726FAF"/>
    <w:rsid w:val="007271AD"/>
    <w:rsid w:val="0072720A"/>
    <w:rsid w:val="00727244"/>
    <w:rsid w:val="00727298"/>
    <w:rsid w:val="007272DA"/>
    <w:rsid w:val="0072744D"/>
    <w:rsid w:val="007274A1"/>
    <w:rsid w:val="007274D8"/>
    <w:rsid w:val="00727B41"/>
    <w:rsid w:val="00727B57"/>
    <w:rsid w:val="00727CB2"/>
    <w:rsid w:val="00727D51"/>
    <w:rsid w:val="00727DFE"/>
    <w:rsid w:val="00727EC7"/>
    <w:rsid w:val="00727F31"/>
    <w:rsid w:val="0073001A"/>
    <w:rsid w:val="007303B9"/>
    <w:rsid w:val="00730540"/>
    <w:rsid w:val="00730594"/>
    <w:rsid w:val="007306F8"/>
    <w:rsid w:val="00730838"/>
    <w:rsid w:val="0073084B"/>
    <w:rsid w:val="0073084E"/>
    <w:rsid w:val="007309EA"/>
    <w:rsid w:val="00730CB3"/>
    <w:rsid w:val="00730D06"/>
    <w:rsid w:val="00730D31"/>
    <w:rsid w:val="00730F09"/>
    <w:rsid w:val="00730F2A"/>
    <w:rsid w:val="00730F50"/>
    <w:rsid w:val="00731183"/>
    <w:rsid w:val="00731185"/>
    <w:rsid w:val="007313AE"/>
    <w:rsid w:val="00731652"/>
    <w:rsid w:val="007316E4"/>
    <w:rsid w:val="00731700"/>
    <w:rsid w:val="00731706"/>
    <w:rsid w:val="00731828"/>
    <w:rsid w:val="00731B8D"/>
    <w:rsid w:val="00731C66"/>
    <w:rsid w:val="00731CD1"/>
    <w:rsid w:val="00731D02"/>
    <w:rsid w:val="00731D17"/>
    <w:rsid w:val="00731D6C"/>
    <w:rsid w:val="00731E66"/>
    <w:rsid w:val="00731FD7"/>
    <w:rsid w:val="00731FE7"/>
    <w:rsid w:val="00732022"/>
    <w:rsid w:val="0073204E"/>
    <w:rsid w:val="007320FC"/>
    <w:rsid w:val="0073214C"/>
    <w:rsid w:val="00732246"/>
    <w:rsid w:val="007322B3"/>
    <w:rsid w:val="0073239A"/>
    <w:rsid w:val="007323EF"/>
    <w:rsid w:val="007324C0"/>
    <w:rsid w:val="007324CF"/>
    <w:rsid w:val="0073268A"/>
    <w:rsid w:val="007326BF"/>
    <w:rsid w:val="007328AB"/>
    <w:rsid w:val="007328B6"/>
    <w:rsid w:val="00732ACE"/>
    <w:rsid w:val="00732BC0"/>
    <w:rsid w:val="00732D58"/>
    <w:rsid w:val="00732F67"/>
    <w:rsid w:val="00733026"/>
    <w:rsid w:val="0073304A"/>
    <w:rsid w:val="0073305F"/>
    <w:rsid w:val="00733147"/>
    <w:rsid w:val="00733246"/>
    <w:rsid w:val="007332D8"/>
    <w:rsid w:val="007332EA"/>
    <w:rsid w:val="007333AC"/>
    <w:rsid w:val="0073340B"/>
    <w:rsid w:val="007335E1"/>
    <w:rsid w:val="00733601"/>
    <w:rsid w:val="0073361C"/>
    <w:rsid w:val="007337F1"/>
    <w:rsid w:val="00733A51"/>
    <w:rsid w:val="00733B13"/>
    <w:rsid w:val="00733CEE"/>
    <w:rsid w:val="00733FC2"/>
    <w:rsid w:val="0073410A"/>
    <w:rsid w:val="007342BD"/>
    <w:rsid w:val="007346F2"/>
    <w:rsid w:val="00734739"/>
    <w:rsid w:val="007347E3"/>
    <w:rsid w:val="00734EAF"/>
    <w:rsid w:val="00734FED"/>
    <w:rsid w:val="0073506D"/>
    <w:rsid w:val="00735128"/>
    <w:rsid w:val="007351D8"/>
    <w:rsid w:val="0073532D"/>
    <w:rsid w:val="007354CE"/>
    <w:rsid w:val="00735848"/>
    <w:rsid w:val="00735875"/>
    <w:rsid w:val="00735925"/>
    <w:rsid w:val="007359AD"/>
    <w:rsid w:val="007359F1"/>
    <w:rsid w:val="00735A7A"/>
    <w:rsid w:val="00735AE8"/>
    <w:rsid w:val="00735B4B"/>
    <w:rsid w:val="00735C37"/>
    <w:rsid w:val="00735CCB"/>
    <w:rsid w:val="00735E52"/>
    <w:rsid w:val="00736019"/>
    <w:rsid w:val="0073618C"/>
    <w:rsid w:val="00736251"/>
    <w:rsid w:val="00736283"/>
    <w:rsid w:val="007362B2"/>
    <w:rsid w:val="00736309"/>
    <w:rsid w:val="007363EC"/>
    <w:rsid w:val="00736628"/>
    <w:rsid w:val="00736664"/>
    <w:rsid w:val="00736726"/>
    <w:rsid w:val="007369F9"/>
    <w:rsid w:val="00736B3D"/>
    <w:rsid w:val="00736E17"/>
    <w:rsid w:val="00736E72"/>
    <w:rsid w:val="00736F4F"/>
    <w:rsid w:val="0073704A"/>
    <w:rsid w:val="0073709A"/>
    <w:rsid w:val="007371BB"/>
    <w:rsid w:val="0073751B"/>
    <w:rsid w:val="0073758F"/>
    <w:rsid w:val="00737617"/>
    <w:rsid w:val="00737741"/>
    <w:rsid w:val="0073794D"/>
    <w:rsid w:val="00737B54"/>
    <w:rsid w:val="00737E0F"/>
    <w:rsid w:val="007400AD"/>
    <w:rsid w:val="007401DE"/>
    <w:rsid w:val="00740391"/>
    <w:rsid w:val="007406F5"/>
    <w:rsid w:val="00740759"/>
    <w:rsid w:val="00740940"/>
    <w:rsid w:val="007409E0"/>
    <w:rsid w:val="00740C0D"/>
    <w:rsid w:val="00740CBC"/>
    <w:rsid w:val="00740CDE"/>
    <w:rsid w:val="00741186"/>
    <w:rsid w:val="0074136C"/>
    <w:rsid w:val="00741370"/>
    <w:rsid w:val="007415C6"/>
    <w:rsid w:val="00741676"/>
    <w:rsid w:val="00741698"/>
    <w:rsid w:val="0074178B"/>
    <w:rsid w:val="007417C5"/>
    <w:rsid w:val="007417E5"/>
    <w:rsid w:val="0074196C"/>
    <w:rsid w:val="007419D1"/>
    <w:rsid w:val="00741D09"/>
    <w:rsid w:val="00741E74"/>
    <w:rsid w:val="00741F28"/>
    <w:rsid w:val="00741F72"/>
    <w:rsid w:val="00742102"/>
    <w:rsid w:val="007421AC"/>
    <w:rsid w:val="007422FF"/>
    <w:rsid w:val="00742548"/>
    <w:rsid w:val="007426A2"/>
    <w:rsid w:val="00742740"/>
    <w:rsid w:val="00742829"/>
    <w:rsid w:val="00742C40"/>
    <w:rsid w:val="00742CA4"/>
    <w:rsid w:val="00742E1C"/>
    <w:rsid w:val="00742E53"/>
    <w:rsid w:val="00742E8B"/>
    <w:rsid w:val="00742F77"/>
    <w:rsid w:val="00742FF7"/>
    <w:rsid w:val="00743051"/>
    <w:rsid w:val="0074305A"/>
    <w:rsid w:val="007430A2"/>
    <w:rsid w:val="007431E8"/>
    <w:rsid w:val="0074330A"/>
    <w:rsid w:val="007433EC"/>
    <w:rsid w:val="00743463"/>
    <w:rsid w:val="00743513"/>
    <w:rsid w:val="0074373E"/>
    <w:rsid w:val="00743788"/>
    <w:rsid w:val="007438E9"/>
    <w:rsid w:val="00743960"/>
    <w:rsid w:val="007439FF"/>
    <w:rsid w:val="00743A1D"/>
    <w:rsid w:val="00743AE2"/>
    <w:rsid w:val="00743B44"/>
    <w:rsid w:val="00743E72"/>
    <w:rsid w:val="00743E7F"/>
    <w:rsid w:val="00743F14"/>
    <w:rsid w:val="0074400C"/>
    <w:rsid w:val="007440DC"/>
    <w:rsid w:val="007441DF"/>
    <w:rsid w:val="0074430E"/>
    <w:rsid w:val="0074435A"/>
    <w:rsid w:val="00744444"/>
    <w:rsid w:val="0074477F"/>
    <w:rsid w:val="007447A8"/>
    <w:rsid w:val="00744997"/>
    <w:rsid w:val="00744A2B"/>
    <w:rsid w:val="00744AAF"/>
    <w:rsid w:val="00744B0C"/>
    <w:rsid w:val="00744B2F"/>
    <w:rsid w:val="00744C63"/>
    <w:rsid w:val="00744D16"/>
    <w:rsid w:val="00744F5E"/>
    <w:rsid w:val="00745140"/>
    <w:rsid w:val="007452DB"/>
    <w:rsid w:val="007453B9"/>
    <w:rsid w:val="0074544E"/>
    <w:rsid w:val="007454B5"/>
    <w:rsid w:val="00745654"/>
    <w:rsid w:val="007457F8"/>
    <w:rsid w:val="007458A0"/>
    <w:rsid w:val="00745A77"/>
    <w:rsid w:val="00745A81"/>
    <w:rsid w:val="00745A94"/>
    <w:rsid w:val="00745B76"/>
    <w:rsid w:val="00745D39"/>
    <w:rsid w:val="00745D92"/>
    <w:rsid w:val="00745DC5"/>
    <w:rsid w:val="00745E20"/>
    <w:rsid w:val="00745E23"/>
    <w:rsid w:val="007463D9"/>
    <w:rsid w:val="00746492"/>
    <w:rsid w:val="007464AD"/>
    <w:rsid w:val="007467F8"/>
    <w:rsid w:val="007468B5"/>
    <w:rsid w:val="007468D7"/>
    <w:rsid w:val="00746979"/>
    <w:rsid w:val="00746A6A"/>
    <w:rsid w:val="00746A98"/>
    <w:rsid w:val="00746AB7"/>
    <w:rsid w:val="00746CD7"/>
    <w:rsid w:val="00746CE1"/>
    <w:rsid w:val="00746D1A"/>
    <w:rsid w:val="00746DF5"/>
    <w:rsid w:val="00746EE3"/>
    <w:rsid w:val="00746EF4"/>
    <w:rsid w:val="00747054"/>
    <w:rsid w:val="0074731B"/>
    <w:rsid w:val="00747382"/>
    <w:rsid w:val="007476D7"/>
    <w:rsid w:val="007477F7"/>
    <w:rsid w:val="007478E5"/>
    <w:rsid w:val="00747A15"/>
    <w:rsid w:val="00747C59"/>
    <w:rsid w:val="00747D17"/>
    <w:rsid w:val="00747D2F"/>
    <w:rsid w:val="00747E1D"/>
    <w:rsid w:val="00747E89"/>
    <w:rsid w:val="00747FFD"/>
    <w:rsid w:val="007500D1"/>
    <w:rsid w:val="007504B3"/>
    <w:rsid w:val="0075087F"/>
    <w:rsid w:val="007508C7"/>
    <w:rsid w:val="00750947"/>
    <w:rsid w:val="00750A4F"/>
    <w:rsid w:val="00750AF6"/>
    <w:rsid w:val="00750D70"/>
    <w:rsid w:val="00750E6B"/>
    <w:rsid w:val="00750E79"/>
    <w:rsid w:val="00750F5A"/>
    <w:rsid w:val="0075101C"/>
    <w:rsid w:val="0075114D"/>
    <w:rsid w:val="0075118A"/>
    <w:rsid w:val="007511C5"/>
    <w:rsid w:val="00751428"/>
    <w:rsid w:val="007515C5"/>
    <w:rsid w:val="007515ED"/>
    <w:rsid w:val="007516EC"/>
    <w:rsid w:val="007517F9"/>
    <w:rsid w:val="0075188B"/>
    <w:rsid w:val="00751A66"/>
    <w:rsid w:val="00751B11"/>
    <w:rsid w:val="00751B3E"/>
    <w:rsid w:val="00751B9E"/>
    <w:rsid w:val="00751C9D"/>
    <w:rsid w:val="00751D2D"/>
    <w:rsid w:val="00751E40"/>
    <w:rsid w:val="00751FF8"/>
    <w:rsid w:val="007520DA"/>
    <w:rsid w:val="007521CC"/>
    <w:rsid w:val="007523E2"/>
    <w:rsid w:val="0075273F"/>
    <w:rsid w:val="00752830"/>
    <w:rsid w:val="007528B3"/>
    <w:rsid w:val="007528C4"/>
    <w:rsid w:val="00752AC4"/>
    <w:rsid w:val="00752BE4"/>
    <w:rsid w:val="00752C0D"/>
    <w:rsid w:val="00752CBB"/>
    <w:rsid w:val="00752EFE"/>
    <w:rsid w:val="00752F5A"/>
    <w:rsid w:val="0075304C"/>
    <w:rsid w:val="007530DC"/>
    <w:rsid w:val="007530E7"/>
    <w:rsid w:val="007531CE"/>
    <w:rsid w:val="007532E4"/>
    <w:rsid w:val="0075338C"/>
    <w:rsid w:val="007533B3"/>
    <w:rsid w:val="0075352D"/>
    <w:rsid w:val="00753760"/>
    <w:rsid w:val="00753817"/>
    <w:rsid w:val="00753A04"/>
    <w:rsid w:val="00753BAC"/>
    <w:rsid w:val="00753F4A"/>
    <w:rsid w:val="007540FB"/>
    <w:rsid w:val="00754114"/>
    <w:rsid w:val="00754259"/>
    <w:rsid w:val="007542F5"/>
    <w:rsid w:val="00754303"/>
    <w:rsid w:val="00754517"/>
    <w:rsid w:val="007545D8"/>
    <w:rsid w:val="0075471F"/>
    <w:rsid w:val="00754829"/>
    <w:rsid w:val="007548B4"/>
    <w:rsid w:val="00754A51"/>
    <w:rsid w:val="00754B5E"/>
    <w:rsid w:val="00754BC3"/>
    <w:rsid w:val="00754EA0"/>
    <w:rsid w:val="00755292"/>
    <w:rsid w:val="007554A9"/>
    <w:rsid w:val="007556F0"/>
    <w:rsid w:val="00755892"/>
    <w:rsid w:val="0075598F"/>
    <w:rsid w:val="00755B77"/>
    <w:rsid w:val="00755B93"/>
    <w:rsid w:val="00755BE9"/>
    <w:rsid w:val="00755CA0"/>
    <w:rsid w:val="00755CD8"/>
    <w:rsid w:val="00755DB8"/>
    <w:rsid w:val="00755DF2"/>
    <w:rsid w:val="00755DFE"/>
    <w:rsid w:val="00756071"/>
    <w:rsid w:val="0075623C"/>
    <w:rsid w:val="007562AA"/>
    <w:rsid w:val="007565F1"/>
    <w:rsid w:val="007566CA"/>
    <w:rsid w:val="007566E3"/>
    <w:rsid w:val="0075673C"/>
    <w:rsid w:val="00756AC7"/>
    <w:rsid w:val="00756AD8"/>
    <w:rsid w:val="00756B39"/>
    <w:rsid w:val="00756B45"/>
    <w:rsid w:val="00756C5E"/>
    <w:rsid w:val="00756D66"/>
    <w:rsid w:val="00756EA7"/>
    <w:rsid w:val="00757017"/>
    <w:rsid w:val="00757060"/>
    <w:rsid w:val="00757079"/>
    <w:rsid w:val="0075711A"/>
    <w:rsid w:val="00757225"/>
    <w:rsid w:val="0075725D"/>
    <w:rsid w:val="00757297"/>
    <w:rsid w:val="007574AB"/>
    <w:rsid w:val="00757569"/>
    <w:rsid w:val="00757592"/>
    <w:rsid w:val="00757696"/>
    <w:rsid w:val="007576BF"/>
    <w:rsid w:val="00757717"/>
    <w:rsid w:val="007577D2"/>
    <w:rsid w:val="007578F4"/>
    <w:rsid w:val="00757A65"/>
    <w:rsid w:val="00757BF7"/>
    <w:rsid w:val="00757E53"/>
    <w:rsid w:val="00757E55"/>
    <w:rsid w:val="00757E97"/>
    <w:rsid w:val="00760003"/>
    <w:rsid w:val="0076000E"/>
    <w:rsid w:val="007600B5"/>
    <w:rsid w:val="0076031B"/>
    <w:rsid w:val="00760350"/>
    <w:rsid w:val="0076044B"/>
    <w:rsid w:val="0076051F"/>
    <w:rsid w:val="007607A5"/>
    <w:rsid w:val="00760812"/>
    <w:rsid w:val="007608D0"/>
    <w:rsid w:val="007609A4"/>
    <w:rsid w:val="007609FD"/>
    <w:rsid w:val="00760AC2"/>
    <w:rsid w:val="00760CEA"/>
    <w:rsid w:val="00760D9C"/>
    <w:rsid w:val="00760DD6"/>
    <w:rsid w:val="00760E44"/>
    <w:rsid w:val="00760EFD"/>
    <w:rsid w:val="00760F36"/>
    <w:rsid w:val="00760F48"/>
    <w:rsid w:val="00760F52"/>
    <w:rsid w:val="00760F79"/>
    <w:rsid w:val="0076102A"/>
    <w:rsid w:val="00761136"/>
    <w:rsid w:val="007612D6"/>
    <w:rsid w:val="0076137B"/>
    <w:rsid w:val="007614CC"/>
    <w:rsid w:val="0076150E"/>
    <w:rsid w:val="0076186B"/>
    <w:rsid w:val="007618E8"/>
    <w:rsid w:val="00761A40"/>
    <w:rsid w:val="00761AAD"/>
    <w:rsid w:val="00761B34"/>
    <w:rsid w:val="00761B5E"/>
    <w:rsid w:val="00761B6A"/>
    <w:rsid w:val="00761C3C"/>
    <w:rsid w:val="00761C58"/>
    <w:rsid w:val="00761DAD"/>
    <w:rsid w:val="00761E1C"/>
    <w:rsid w:val="00761F6A"/>
    <w:rsid w:val="0076216A"/>
    <w:rsid w:val="00762173"/>
    <w:rsid w:val="0076235A"/>
    <w:rsid w:val="0076269C"/>
    <w:rsid w:val="00762972"/>
    <w:rsid w:val="00762A04"/>
    <w:rsid w:val="00762ABF"/>
    <w:rsid w:val="00762BB9"/>
    <w:rsid w:val="00762C36"/>
    <w:rsid w:val="00762C7A"/>
    <w:rsid w:val="00762D56"/>
    <w:rsid w:val="00762E23"/>
    <w:rsid w:val="00762E70"/>
    <w:rsid w:val="00762F37"/>
    <w:rsid w:val="0076307D"/>
    <w:rsid w:val="00763269"/>
    <w:rsid w:val="00763291"/>
    <w:rsid w:val="007632CE"/>
    <w:rsid w:val="007632E8"/>
    <w:rsid w:val="00763328"/>
    <w:rsid w:val="0076334B"/>
    <w:rsid w:val="00763382"/>
    <w:rsid w:val="007633E7"/>
    <w:rsid w:val="00763405"/>
    <w:rsid w:val="00763480"/>
    <w:rsid w:val="007634B4"/>
    <w:rsid w:val="007634EE"/>
    <w:rsid w:val="0076376E"/>
    <w:rsid w:val="00763787"/>
    <w:rsid w:val="007637E7"/>
    <w:rsid w:val="00763935"/>
    <w:rsid w:val="007639D8"/>
    <w:rsid w:val="00763C10"/>
    <w:rsid w:val="00763CB3"/>
    <w:rsid w:val="00763CE5"/>
    <w:rsid w:val="00763E06"/>
    <w:rsid w:val="00763EB5"/>
    <w:rsid w:val="00763F69"/>
    <w:rsid w:val="0076401B"/>
    <w:rsid w:val="0076406C"/>
    <w:rsid w:val="00764172"/>
    <w:rsid w:val="007642FE"/>
    <w:rsid w:val="0076435E"/>
    <w:rsid w:val="007644FF"/>
    <w:rsid w:val="00764554"/>
    <w:rsid w:val="0076457B"/>
    <w:rsid w:val="007645C4"/>
    <w:rsid w:val="0076469A"/>
    <w:rsid w:val="007647C4"/>
    <w:rsid w:val="007647EE"/>
    <w:rsid w:val="00764821"/>
    <w:rsid w:val="00764856"/>
    <w:rsid w:val="007648C0"/>
    <w:rsid w:val="007648E9"/>
    <w:rsid w:val="007648F8"/>
    <w:rsid w:val="00764A92"/>
    <w:rsid w:val="00764B8D"/>
    <w:rsid w:val="00764F71"/>
    <w:rsid w:val="00765038"/>
    <w:rsid w:val="0076507C"/>
    <w:rsid w:val="007653C5"/>
    <w:rsid w:val="00765507"/>
    <w:rsid w:val="007655A0"/>
    <w:rsid w:val="007655FA"/>
    <w:rsid w:val="0076569D"/>
    <w:rsid w:val="0076577D"/>
    <w:rsid w:val="00765A9F"/>
    <w:rsid w:val="00765AEF"/>
    <w:rsid w:val="00765B34"/>
    <w:rsid w:val="00765F86"/>
    <w:rsid w:val="0076606A"/>
    <w:rsid w:val="007660AE"/>
    <w:rsid w:val="00766107"/>
    <w:rsid w:val="00766132"/>
    <w:rsid w:val="0076626A"/>
    <w:rsid w:val="0076630C"/>
    <w:rsid w:val="00766324"/>
    <w:rsid w:val="00766356"/>
    <w:rsid w:val="0076648F"/>
    <w:rsid w:val="007664EE"/>
    <w:rsid w:val="0076659B"/>
    <w:rsid w:val="007665BA"/>
    <w:rsid w:val="007666C8"/>
    <w:rsid w:val="007666F3"/>
    <w:rsid w:val="00766745"/>
    <w:rsid w:val="0076676E"/>
    <w:rsid w:val="00766AB3"/>
    <w:rsid w:val="00766B06"/>
    <w:rsid w:val="00766C4A"/>
    <w:rsid w:val="00766D09"/>
    <w:rsid w:val="00766EEF"/>
    <w:rsid w:val="00766F6D"/>
    <w:rsid w:val="00766F9A"/>
    <w:rsid w:val="00766FEE"/>
    <w:rsid w:val="00767099"/>
    <w:rsid w:val="0076717D"/>
    <w:rsid w:val="007673E8"/>
    <w:rsid w:val="00767734"/>
    <w:rsid w:val="0076799A"/>
    <w:rsid w:val="00767A61"/>
    <w:rsid w:val="00767A9B"/>
    <w:rsid w:val="00767ABC"/>
    <w:rsid w:val="00767B44"/>
    <w:rsid w:val="00767C46"/>
    <w:rsid w:val="00767CA6"/>
    <w:rsid w:val="00767D30"/>
    <w:rsid w:val="00767DA2"/>
    <w:rsid w:val="00767F11"/>
    <w:rsid w:val="00767FA0"/>
    <w:rsid w:val="00770053"/>
    <w:rsid w:val="007700BF"/>
    <w:rsid w:val="0077013E"/>
    <w:rsid w:val="00770370"/>
    <w:rsid w:val="007703AA"/>
    <w:rsid w:val="00770404"/>
    <w:rsid w:val="00770422"/>
    <w:rsid w:val="00770429"/>
    <w:rsid w:val="00770A99"/>
    <w:rsid w:val="00770D0C"/>
    <w:rsid w:val="00771097"/>
    <w:rsid w:val="00771294"/>
    <w:rsid w:val="007712B5"/>
    <w:rsid w:val="007713B9"/>
    <w:rsid w:val="00771413"/>
    <w:rsid w:val="00771935"/>
    <w:rsid w:val="00771AA4"/>
    <w:rsid w:val="00771D72"/>
    <w:rsid w:val="00771EF7"/>
    <w:rsid w:val="00771FD8"/>
    <w:rsid w:val="007720ED"/>
    <w:rsid w:val="00772150"/>
    <w:rsid w:val="007721C2"/>
    <w:rsid w:val="00772294"/>
    <w:rsid w:val="00772468"/>
    <w:rsid w:val="007726DC"/>
    <w:rsid w:val="007726E2"/>
    <w:rsid w:val="007727A3"/>
    <w:rsid w:val="0077285C"/>
    <w:rsid w:val="007728DA"/>
    <w:rsid w:val="007728EE"/>
    <w:rsid w:val="00772A95"/>
    <w:rsid w:val="00772B1C"/>
    <w:rsid w:val="00772C55"/>
    <w:rsid w:val="00772C8F"/>
    <w:rsid w:val="00772F13"/>
    <w:rsid w:val="00773124"/>
    <w:rsid w:val="007732A4"/>
    <w:rsid w:val="0077336E"/>
    <w:rsid w:val="0077361A"/>
    <w:rsid w:val="007736FC"/>
    <w:rsid w:val="0077372D"/>
    <w:rsid w:val="007737D1"/>
    <w:rsid w:val="007737FB"/>
    <w:rsid w:val="007738BB"/>
    <w:rsid w:val="00773B60"/>
    <w:rsid w:val="00773C43"/>
    <w:rsid w:val="00773E34"/>
    <w:rsid w:val="00773E78"/>
    <w:rsid w:val="0077404A"/>
    <w:rsid w:val="007741CA"/>
    <w:rsid w:val="0077426C"/>
    <w:rsid w:val="00774293"/>
    <w:rsid w:val="00774395"/>
    <w:rsid w:val="007743DF"/>
    <w:rsid w:val="00774494"/>
    <w:rsid w:val="007744D3"/>
    <w:rsid w:val="007745C4"/>
    <w:rsid w:val="007746F5"/>
    <w:rsid w:val="00774786"/>
    <w:rsid w:val="00774796"/>
    <w:rsid w:val="00774945"/>
    <w:rsid w:val="00774CAE"/>
    <w:rsid w:val="00774D47"/>
    <w:rsid w:val="00774E5B"/>
    <w:rsid w:val="00774F53"/>
    <w:rsid w:val="00775001"/>
    <w:rsid w:val="007751E1"/>
    <w:rsid w:val="007752E9"/>
    <w:rsid w:val="00775395"/>
    <w:rsid w:val="00775495"/>
    <w:rsid w:val="007754AA"/>
    <w:rsid w:val="007755CD"/>
    <w:rsid w:val="0077560D"/>
    <w:rsid w:val="0077570A"/>
    <w:rsid w:val="007757C0"/>
    <w:rsid w:val="00775844"/>
    <w:rsid w:val="00775944"/>
    <w:rsid w:val="00775A7F"/>
    <w:rsid w:val="00775BA3"/>
    <w:rsid w:val="00775BEE"/>
    <w:rsid w:val="00775BF5"/>
    <w:rsid w:val="00775C01"/>
    <w:rsid w:val="00775C67"/>
    <w:rsid w:val="00775E99"/>
    <w:rsid w:val="00775EF7"/>
    <w:rsid w:val="00776097"/>
    <w:rsid w:val="007760C5"/>
    <w:rsid w:val="007763B0"/>
    <w:rsid w:val="007763C7"/>
    <w:rsid w:val="007765F7"/>
    <w:rsid w:val="007767F0"/>
    <w:rsid w:val="0077691B"/>
    <w:rsid w:val="00776A58"/>
    <w:rsid w:val="00776BAB"/>
    <w:rsid w:val="00776C15"/>
    <w:rsid w:val="00776C91"/>
    <w:rsid w:val="00776D97"/>
    <w:rsid w:val="00776EB3"/>
    <w:rsid w:val="00776EC9"/>
    <w:rsid w:val="00776FB4"/>
    <w:rsid w:val="00776FE4"/>
    <w:rsid w:val="007770C1"/>
    <w:rsid w:val="00777141"/>
    <w:rsid w:val="0077726F"/>
    <w:rsid w:val="00777356"/>
    <w:rsid w:val="00777604"/>
    <w:rsid w:val="007778DD"/>
    <w:rsid w:val="00777AFA"/>
    <w:rsid w:val="00777B6B"/>
    <w:rsid w:val="00777C02"/>
    <w:rsid w:val="00777C78"/>
    <w:rsid w:val="00777D18"/>
    <w:rsid w:val="00777DA5"/>
    <w:rsid w:val="00777E4C"/>
    <w:rsid w:val="00777E8E"/>
    <w:rsid w:val="00777F2F"/>
    <w:rsid w:val="00777FE2"/>
    <w:rsid w:val="007803DB"/>
    <w:rsid w:val="0078043A"/>
    <w:rsid w:val="0078059D"/>
    <w:rsid w:val="0078062D"/>
    <w:rsid w:val="00780912"/>
    <w:rsid w:val="00780A01"/>
    <w:rsid w:val="00780A73"/>
    <w:rsid w:val="00780B29"/>
    <w:rsid w:val="00780F23"/>
    <w:rsid w:val="00781024"/>
    <w:rsid w:val="0078121A"/>
    <w:rsid w:val="0078134B"/>
    <w:rsid w:val="00781376"/>
    <w:rsid w:val="007813EC"/>
    <w:rsid w:val="007816DC"/>
    <w:rsid w:val="007816E1"/>
    <w:rsid w:val="00781841"/>
    <w:rsid w:val="00781866"/>
    <w:rsid w:val="007818F8"/>
    <w:rsid w:val="0078197A"/>
    <w:rsid w:val="00781A9A"/>
    <w:rsid w:val="00781B68"/>
    <w:rsid w:val="00781BF5"/>
    <w:rsid w:val="00781C66"/>
    <w:rsid w:val="00781E31"/>
    <w:rsid w:val="00781E48"/>
    <w:rsid w:val="00781FCE"/>
    <w:rsid w:val="00781FDA"/>
    <w:rsid w:val="0078202A"/>
    <w:rsid w:val="0078203D"/>
    <w:rsid w:val="00782162"/>
    <w:rsid w:val="00782170"/>
    <w:rsid w:val="007822CA"/>
    <w:rsid w:val="00782409"/>
    <w:rsid w:val="00782424"/>
    <w:rsid w:val="00782465"/>
    <w:rsid w:val="007824A1"/>
    <w:rsid w:val="007824A7"/>
    <w:rsid w:val="007824E9"/>
    <w:rsid w:val="007824FF"/>
    <w:rsid w:val="00782909"/>
    <w:rsid w:val="00782A20"/>
    <w:rsid w:val="00782C2E"/>
    <w:rsid w:val="00782C3B"/>
    <w:rsid w:val="00782CA3"/>
    <w:rsid w:val="00782D9B"/>
    <w:rsid w:val="00782EAC"/>
    <w:rsid w:val="0078306D"/>
    <w:rsid w:val="007830ED"/>
    <w:rsid w:val="007832C7"/>
    <w:rsid w:val="0078334D"/>
    <w:rsid w:val="0078335E"/>
    <w:rsid w:val="007834DE"/>
    <w:rsid w:val="00783510"/>
    <w:rsid w:val="007835E5"/>
    <w:rsid w:val="0078365E"/>
    <w:rsid w:val="00783747"/>
    <w:rsid w:val="00783765"/>
    <w:rsid w:val="00783781"/>
    <w:rsid w:val="00783A88"/>
    <w:rsid w:val="00783D37"/>
    <w:rsid w:val="00783EA3"/>
    <w:rsid w:val="00783FF4"/>
    <w:rsid w:val="00783FFD"/>
    <w:rsid w:val="0078400A"/>
    <w:rsid w:val="007840C0"/>
    <w:rsid w:val="007840FB"/>
    <w:rsid w:val="007841D5"/>
    <w:rsid w:val="00784320"/>
    <w:rsid w:val="0078439F"/>
    <w:rsid w:val="0078447A"/>
    <w:rsid w:val="00784497"/>
    <w:rsid w:val="007844A2"/>
    <w:rsid w:val="007844C1"/>
    <w:rsid w:val="007844E1"/>
    <w:rsid w:val="0078460C"/>
    <w:rsid w:val="00784971"/>
    <w:rsid w:val="00784C8B"/>
    <w:rsid w:val="00784D47"/>
    <w:rsid w:val="00784EFF"/>
    <w:rsid w:val="00784F64"/>
    <w:rsid w:val="00785238"/>
    <w:rsid w:val="007853AC"/>
    <w:rsid w:val="0078541A"/>
    <w:rsid w:val="00785424"/>
    <w:rsid w:val="007854B2"/>
    <w:rsid w:val="0078551D"/>
    <w:rsid w:val="00785522"/>
    <w:rsid w:val="00785553"/>
    <w:rsid w:val="0078570B"/>
    <w:rsid w:val="0078572E"/>
    <w:rsid w:val="00785767"/>
    <w:rsid w:val="00785AEC"/>
    <w:rsid w:val="00785B2C"/>
    <w:rsid w:val="00785B5E"/>
    <w:rsid w:val="00785BC4"/>
    <w:rsid w:val="00785FBE"/>
    <w:rsid w:val="00786019"/>
    <w:rsid w:val="00786028"/>
    <w:rsid w:val="0078609B"/>
    <w:rsid w:val="00786121"/>
    <w:rsid w:val="00786248"/>
    <w:rsid w:val="007864F1"/>
    <w:rsid w:val="00786572"/>
    <w:rsid w:val="007866E1"/>
    <w:rsid w:val="007867E5"/>
    <w:rsid w:val="007867E6"/>
    <w:rsid w:val="007868BD"/>
    <w:rsid w:val="007868ED"/>
    <w:rsid w:val="00786A4B"/>
    <w:rsid w:val="00786B3A"/>
    <w:rsid w:val="00786C3F"/>
    <w:rsid w:val="00786EA5"/>
    <w:rsid w:val="00786EFC"/>
    <w:rsid w:val="00786F43"/>
    <w:rsid w:val="00786F6E"/>
    <w:rsid w:val="00787080"/>
    <w:rsid w:val="007870C8"/>
    <w:rsid w:val="007871F7"/>
    <w:rsid w:val="00787278"/>
    <w:rsid w:val="0078733A"/>
    <w:rsid w:val="00787353"/>
    <w:rsid w:val="007873CF"/>
    <w:rsid w:val="007874AA"/>
    <w:rsid w:val="00787617"/>
    <w:rsid w:val="00787632"/>
    <w:rsid w:val="00787682"/>
    <w:rsid w:val="00787697"/>
    <w:rsid w:val="007876A0"/>
    <w:rsid w:val="007876F9"/>
    <w:rsid w:val="00787818"/>
    <w:rsid w:val="00787889"/>
    <w:rsid w:val="007878CF"/>
    <w:rsid w:val="0078797C"/>
    <w:rsid w:val="00787B47"/>
    <w:rsid w:val="00787B8F"/>
    <w:rsid w:val="00787BB4"/>
    <w:rsid w:val="007900E1"/>
    <w:rsid w:val="00790366"/>
    <w:rsid w:val="007903C4"/>
    <w:rsid w:val="00790467"/>
    <w:rsid w:val="007904CD"/>
    <w:rsid w:val="007904DF"/>
    <w:rsid w:val="007905B0"/>
    <w:rsid w:val="00790626"/>
    <w:rsid w:val="007907AF"/>
    <w:rsid w:val="007907DB"/>
    <w:rsid w:val="007909E7"/>
    <w:rsid w:val="007909FB"/>
    <w:rsid w:val="00790A35"/>
    <w:rsid w:val="00790A90"/>
    <w:rsid w:val="00790AA8"/>
    <w:rsid w:val="00790B18"/>
    <w:rsid w:val="00790B35"/>
    <w:rsid w:val="00790DB5"/>
    <w:rsid w:val="00790DBF"/>
    <w:rsid w:val="00790ECF"/>
    <w:rsid w:val="0079107F"/>
    <w:rsid w:val="007911EF"/>
    <w:rsid w:val="0079145A"/>
    <w:rsid w:val="00791500"/>
    <w:rsid w:val="007915C9"/>
    <w:rsid w:val="007915FB"/>
    <w:rsid w:val="007917BF"/>
    <w:rsid w:val="00791B11"/>
    <w:rsid w:val="00791B58"/>
    <w:rsid w:val="00791C5C"/>
    <w:rsid w:val="00791D1A"/>
    <w:rsid w:val="00792033"/>
    <w:rsid w:val="007921E8"/>
    <w:rsid w:val="0079229E"/>
    <w:rsid w:val="0079240F"/>
    <w:rsid w:val="00792500"/>
    <w:rsid w:val="00792576"/>
    <w:rsid w:val="00792769"/>
    <w:rsid w:val="00792B79"/>
    <w:rsid w:val="00792DB7"/>
    <w:rsid w:val="00792E68"/>
    <w:rsid w:val="00792F94"/>
    <w:rsid w:val="00793002"/>
    <w:rsid w:val="007930BA"/>
    <w:rsid w:val="007930D5"/>
    <w:rsid w:val="00793124"/>
    <w:rsid w:val="00793266"/>
    <w:rsid w:val="0079332D"/>
    <w:rsid w:val="0079336C"/>
    <w:rsid w:val="00793799"/>
    <w:rsid w:val="00793967"/>
    <w:rsid w:val="007939DA"/>
    <w:rsid w:val="00793A8E"/>
    <w:rsid w:val="00793AF9"/>
    <w:rsid w:val="00793B9F"/>
    <w:rsid w:val="00793E98"/>
    <w:rsid w:val="00793FA7"/>
    <w:rsid w:val="0079405B"/>
    <w:rsid w:val="00794147"/>
    <w:rsid w:val="00794151"/>
    <w:rsid w:val="0079415A"/>
    <w:rsid w:val="00794456"/>
    <w:rsid w:val="00794463"/>
    <w:rsid w:val="0079451F"/>
    <w:rsid w:val="007945FD"/>
    <w:rsid w:val="0079466F"/>
    <w:rsid w:val="00794736"/>
    <w:rsid w:val="007947A1"/>
    <w:rsid w:val="007947F3"/>
    <w:rsid w:val="0079488D"/>
    <w:rsid w:val="007949EF"/>
    <w:rsid w:val="00794BA2"/>
    <w:rsid w:val="00794C28"/>
    <w:rsid w:val="00794C4B"/>
    <w:rsid w:val="00794CDE"/>
    <w:rsid w:val="00794CF4"/>
    <w:rsid w:val="00794D03"/>
    <w:rsid w:val="00794D8F"/>
    <w:rsid w:val="00794DCA"/>
    <w:rsid w:val="007950A8"/>
    <w:rsid w:val="007950D2"/>
    <w:rsid w:val="00795154"/>
    <w:rsid w:val="0079523B"/>
    <w:rsid w:val="0079529C"/>
    <w:rsid w:val="0079533E"/>
    <w:rsid w:val="0079542F"/>
    <w:rsid w:val="00795456"/>
    <w:rsid w:val="00795486"/>
    <w:rsid w:val="007955F5"/>
    <w:rsid w:val="0079573C"/>
    <w:rsid w:val="0079582D"/>
    <w:rsid w:val="007958C1"/>
    <w:rsid w:val="007958F6"/>
    <w:rsid w:val="00795994"/>
    <w:rsid w:val="00795B80"/>
    <w:rsid w:val="00795CD0"/>
    <w:rsid w:val="00795D14"/>
    <w:rsid w:val="00795D85"/>
    <w:rsid w:val="00795E52"/>
    <w:rsid w:val="007960B6"/>
    <w:rsid w:val="007960FB"/>
    <w:rsid w:val="007961B7"/>
    <w:rsid w:val="00796220"/>
    <w:rsid w:val="00796221"/>
    <w:rsid w:val="007962C5"/>
    <w:rsid w:val="007963F5"/>
    <w:rsid w:val="007964BB"/>
    <w:rsid w:val="007967AE"/>
    <w:rsid w:val="007967C0"/>
    <w:rsid w:val="007968C6"/>
    <w:rsid w:val="007969A2"/>
    <w:rsid w:val="007969AA"/>
    <w:rsid w:val="007969DE"/>
    <w:rsid w:val="00796A74"/>
    <w:rsid w:val="00796B5E"/>
    <w:rsid w:val="00796EA2"/>
    <w:rsid w:val="00796F18"/>
    <w:rsid w:val="00796FA5"/>
    <w:rsid w:val="00797189"/>
    <w:rsid w:val="00797379"/>
    <w:rsid w:val="007973A7"/>
    <w:rsid w:val="0079747B"/>
    <w:rsid w:val="00797888"/>
    <w:rsid w:val="00797894"/>
    <w:rsid w:val="00797929"/>
    <w:rsid w:val="00797A88"/>
    <w:rsid w:val="00797AB3"/>
    <w:rsid w:val="00797AD6"/>
    <w:rsid w:val="00797B18"/>
    <w:rsid w:val="00797B39"/>
    <w:rsid w:val="00797B7B"/>
    <w:rsid w:val="00797BE6"/>
    <w:rsid w:val="00797D2F"/>
    <w:rsid w:val="00797DDB"/>
    <w:rsid w:val="00797F44"/>
    <w:rsid w:val="00797F83"/>
    <w:rsid w:val="00797FBC"/>
    <w:rsid w:val="007A0196"/>
    <w:rsid w:val="007A0202"/>
    <w:rsid w:val="007A02F4"/>
    <w:rsid w:val="007A0487"/>
    <w:rsid w:val="007A05E3"/>
    <w:rsid w:val="007A06CC"/>
    <w:rsid w:val="007A0707"/>
    <w:rsid w:val="007A07FD"/>
    <w:rsid w:val="007A0806"/>
    <w:rsid w:val="007A08DE"/>
    <w:rsid w:val="007A094A"/>
    <w:rsid w:val="007A0A1D"/>
    <w:rsid w:val="007A0C03"/>
    <w:rsid w:val="007A0D05"/>
    <w:rsid w:val="007A0DAE"/>
    <w:rsid w:val="007A0E00"/>
    <w:rsid w:val="007A0E2A"/>
    <w:rsid w:val="007A0F1D"/>
    <w:rsid w:val="007A0FEB"/>
    <w:rsid w:val="007A120D"/>
    <w:rsid w:val="007A1421"/>
    <w:rsid w:val="007A1464"/>
    <w:rsid w:val="007A1763"/>
    <w:rsid w:val="007A17D1"/>
    <w:rsid w:val="007A188B"/>
    <w:rsid w:val="007A192A"/>
    <w:rsid w:val="007A1A18"/>
    <w:rsid w:val="007A1AE2"/>
    <w:rsid w:val="007A1B75"/>
    <w:rsid w:val="007A1B9C"/>
    <w:rsid w:val="007A1BC4"/>
    <w:rsid w:val="007A1D6A"/>
    <w:rsid w:val="007A1DAB"/>
    <w:rsid w:val="007A1DB1"/>
    <w:rsid w:val="007A1DBA"/>
    <w:rsid w:val="007A1DE5"/>
    <w:rsid w:val="007A1DE7"/>
    <w:rsid w:val="007A2012"/>
    <w:rsid w:val="007A2134"/>
    <w:rsid w:val="007A22EF"/>
    <w:rsid w:val="007A242B"/>
    <w:rsid w:val="007A24E9"/>
    <w:rsid w:val="007A26CE"/>
    <w:rsid w:val="007A2B57"/>
    <w:rsid w:val="007A2C45"/>
    <w:rsid w:val="007A2C85"/>
    <w:rsid w:val="007A2F52"/>
    <w:rsid w:val="007A32FA"/>
    <w:rsid w:val="007A3316"/>
    <w:rsid w:val="007A3341"/>
    <w:rsid w:val="007A33DB"/>
    <w:rsid w:val="007A34F4"/>
    <w:rsid w:val="007A3676"/>
    <w:rsid w:val="007A3689"/>
    <w:rsid w:val="007A391A"/>
    <w:rsid w:val="007A3A72"/>
    <w:rsid w:val="007A3C3E"/>
    <w:rsid w:val="007A3D5C"/>
    <w:rsid w:val="007A3D69"/>
    <w:rsid w:val="007A3D90"/>
    <w:rsid w:val="007A3FFC"/>
    <w:rsid w:val="007A4009"/>
    <w:rsid w:val="007A401D"/>
    <w:rsid w:val="007A4152"/>
    <w:rsid w:val="007A419F"/>
    <w:rsid w:val="007A4569"/>
    <w:rsid w:val="007A45B4"/>
    <w:rsid w:val="007A4767"/>
    <w:rsid w:val="007A4781"/>
    <w:rsid w:val="007A4A23"/>
    <w:rsid w:val="007A4B77"/>
    <w:rsid w:val="007A4BB3"/>
    <w:rsid w:val="007A4D5F"/>
    <w:rsid w:val="007A4E40"/>
    <w:rsid w:val="007A4E81"/>
    <w:rsid w:val="007A4E9F"/>
    <w:rsid w:val="007A4EBE"/>
    <w:rsid w:val="007A4FAA"/>
    <w:rsid w:val="007A5173"/>
    <w:rsid w:val="007A5305"/>
    <w:rsid w:val="007A5314"/>
    <w:rsid w:val="007A53BC"/>
    <w:rsid w:val="007A5432"/>
    <w:rsid w:val="007A5542"/>
    <w:rsid w:val="007A5607"/>
    <w:rsid w:val="007A577A"/>
    <w:rsid w:val="007A57AA"/>
    <w:rsid w:val="007A58B0"/>
    <w:rsid w:val="007A58BF"/>
    <w:rsid w:val="007A5A50"/>
    <w:rsid w:val="007A5C16"/>
    <w:rsid w:val="007A5D5E"/>
    <w:rsid w:val="007A5E6F"/>
    <w:rsid w:val="007A6013"/>
    <w:rsid w:val="007A6081"/>
    <w:rsid w:val="007A6212"/>
    <w:rsid w:val="007A62F1"/>
    <w:rsid w:val="007A634B"/>
    <w:rsid w:val="007A63A5"/>
    <w:rsid w:val="007A63B1"/>
    <w:rsid w:val="007A64D9"/>
    <w:rsid w:val="007A658A"/>
    <w:rsid w:val="007A65EC"/>
    <w:rsid w:val="007A6663"/>
    <w:rsid w:val="007A66E0"/>
    <w:rsid w:val="007A67B7"/>
    <w:rsid w:val="007A6839"/>
    <w:rsid w:val="007A685C"/>
    <w:rsid w:val="007A68F2"/>
    <w:rsid w:val="007A6963"/>
    <w:rsid w:val="007A6A2F"/>
    <w:rsid w:val="007A6AE3"/>
    <w:rsid w:val="007A6B0F"/>
    <w:rsid w:val="007A6B90"/>
    <w:rsid w:val="007A6BFA"/>
    <w:rsid w:val="007A6C1A"/>
    <w:rsid w:val="007A6C47"/>
    <w:rsid w:val="007A6D1F"/>
    <w:rsid w:val="007A6D50"/>
    <w:rsid w:val="007A6DD0"/>
    <w:rsid w:val="007A6E12"/>
    <w:rsid w:val="007A6E15"/>
    <w:rsid w:val="007A6E1F"/>
    <w:rsid w:val="007A6E63"/>
    <w:rsid w:val="007A6F8F"/>
    <w:rsid w:val="007A6FA3"/>
    <w:rsid w:val="007A7007"/>
    <w:rsid w:val="007A719C"/>
    <w:rsid w:val="007A72E5"/>
    <w:rsid w:val="007A7364"/>
    <w:rsid w:val="007A73E5"/>
    <w:rsid w:val="007A7432"/>
    <w:rsid w:val="007A7452"/>
    <w:rsid w:val="007A7473"/>
    <w:rsid w:val="007A7480"/>
    <w:rsid w:val="007A7663"/>
    <w:rsid w:val="007A7758"/>
    <w:rsid w:val="007A7824"/>
    <w:rsid w:val="007A785F"/>
    <w:rsid w:val="007A78E8"/>
    <w:rsid w:val="007A78FD"/>
    <w:rsid w:val="007A7980"/>
    <w:rsid w:val="007A7BFB"/>
    <w:rsid w:val="007A7CA8"/>
    <w:rsid w:val="007A7EA5"/>
    <w:rsid w:val="007A7EB0"/>
    <w:rsid w:val="007A7F3F"/>
    <w:rsid w:val="007B0010"/>
    <w:rsid w:val="007B01DF"/>
    <w:rsid w:val="007B024E"/>
    <w:rsid w:val="007B026C"/>
    <w:rsid w:val="007B0308"/>
    <w:rsid w:val="007B03C3"/>
    <w:rsid w:val="007B040C"/>
    <w:rsid w:val="007B05C4"/>
    <w:rsid w:val="007B07AC"/>
    <w:rsid w:val="007B0894"/>
    <w:rsid w:val="007B0935"/>
    <w:rsid w:val="007B09EE"/>
    <w:rsid w:val="007B0B1F"/>
    <w:rsid w:val="007B0B9F"/>
    <w:rsid w:val="007B0CD2"/>
    <w:rsid w:val="007B0E2B"/>
    <w:rsid w:val="007B0FA5"/>
    <w:rsid w:val="007B109D"/>
    <w:rsid w:val="007B10B2"/>
    <w:rsid w:val="007B1155"/>
    <w:rsid w:val="007B11A6"/>
    <w:rsid w:val="007B13B8"/>
    <w:rsid w:val="007B1693"/>
    <w:rsid w:val="007B16AB"/>
    <w:rsid w:val="007B17AC"/>
    <w:rsid w:val="007B1A6C"/>
    <w:rsid w:val="007B1C56"/>
    <w:rsid w:val="007B1D5F"/>
    <w:rsid w:val="007B1D94"/>
    <w:rsid w:val="007B1F19"/>
    <w:rsid w:val="007B1FA2"/>
    <w:rsid w:val="007B2216"/>
    <w:rsid w:val="007B2231"/>
    <w:rsid w:val="007B22AC"/>
    <w:rsid w:val="007B24F9"/>
    <w:rsid w:val="007B2552"/>
    <w:rsid w:val="007B2755"/>
    <w:rsid w:val="007B28B8"/>
    <w:rsid w:val="007B29A4"/>
    <w:rsid w:val="007B2A2B"/>
    <w:rsid w:val="007B2B1B"/>
    <w:rsid w:val="007B2D32"/>
    <w:rsid w:val="007B2EBE"/>
    <w:rsid w:val="007B2F36"/>
    <w:rsid w:val="007B2F42"/>
    <w:rsid w:val="007B2FF5"/>
    <w:rsid w:val="007B3074"/>
    <w:rsid w:val="007B30AC"/>
    <w:rsid w:val="007B30F8"/>
    <w:rsid w:val="007B3167"/>
    <w:rsid w:val="007B3233"/>
    <w:rsid w:val="007B3266"/>
    <w:rsid w:val="007B326F"/>
    <w:rsid w:val="007B32EA"/>
    <w:rsid w:val="007B3387"/>
    <w:rsid w:val="007B3698"/>
    <w:rsid w:val="007B3776"/>
    <w:rsid w:val="007B37AC"/>
    <w:rsid w:val="007B37C3"/>
    <w:rsid w:val="007B38F3"/>
    <w:rsid w:val="007B3961"/>
    <w:rsid w:val="007B39AF"/>
    <w:rsid w:val="007B3A6D"/>
    <w:rsid w:val="007B3AD0"/>
    <w:rsid w:val="007B3D96"/>
    <w:rsid w:val="007B3E30"/>
    <w:rsid w:val="007B3E48"/>
    <w:rsid w:val="007B3F2A"/>
    <w:rsid w:val="007B4240"/>
    <w:rsid w:val="007B42E8"/>
    <w:rsid w:val="007B42FC"/>
    <w:rsid w:val="007B45CD"/>
    <w:rsid w:val="007B4637"/>
    <w:rsid w:val="007B48F9"/>
    <w:rsid w:val="007B4A58"/>
    <w:rsid w:val="007B4AC5"/>
    <w:rsid w:val="007B4BA2"/>
    <w:rsid w:val="007B4FC5"/>
    <w:rsid w:val="007B50FB"/>
    <w:rsid w:val="007B5148"/>
    <w:rsid w:val="007B517E"/>
    <w:rsid w:val="007B5383"/>
    <w:rsid w:val="007B541B"/>
    <w:rsid w:val="007B544F"/>
    <w:rsid w:val="007B58D9"/>
    <w:rsid w:val="007B592A"/>
    <w:rsid w:val="007B5963"/>
    <w:rsid w:val="007B59DB"/>
    <w:rsid w:val="007B5A03"/>
    <w:rsid w:val="007B5A0B"/>
    <w:rsid w:val="007B5B0E"/>
    <w:rsid w:val="007B5C09"/>
    <w:rsid w:val="007B5C97"/>
    <w:rsid w:val="007B5CB2"/>
    <w:rsid w:val="007B5CEA"/>
    <w:rsid w:val="007B5D73"/>
    <w:rsid w:val="007B621B"/>
    <w:rsid w:val="007B6258"/>
    <w:rsid w:val="007B62CA"/>
    <w:rsid w:val="007B6579"/>
    <w:rsid w:val="007B668F"/>
    <w:rsid w:val="007B685F"/>
    <w:rsid w:val="007B6900"/>
    <w:rsid w:val="007B6948"/>
    <w:rsid w:val="007B6A05"/>
    <w:rsid w:val="007B6D41"/>
    <w:rsid w:val="007B6D97"/>
    <w:rsid w:val="007B6ED3"/>
    <w:rsid w:val="007B7133"/>
    <w:rsid w:val="007B7164"/>
    <w:rsid w:val="007B725F"/>
    <w:rsid w:val="007B7290"/>
    <w:rsid w:val="007B7308"/>
    <w:rsid w:val="007B7351"/>
    <w:rsid w:val="007B738B"/>
    <w:rsid w:val="007B742E"/>
    <w:rsid w:val="007B76A1"/>
    <w:rsid w:val="007B781E"/>
    <w:rsid w:val="007B79C4"/>
    <w:rsid w:val="007B7A2B"/>
    <w:rsid w:val="007B7BA6"/>
    <w:rsid w:val="007B7E1D"/>
    <w:rsid w:val="007B7EC7"/>
    <w:rsid w:val="007B7F26"/>
    <w:rsid w:val="007B7F7F"/>
    <w:rsid w:val="007B7FA8"/>
    <w:rsid w:val="007C0048"/>
    <w:rsid w:val="007C00EC"/>
    <w:rsid w:val="007C02D3"/>
    <w:rsid w:val="007C04C4"/>
    <w:rsid w:val="007C051C"/>
    <w:rsid w:val="007C054E"/>
    <w:rsid w:val="007C089C"/>
    <w:rsid w:val="007C0AB2"/>
    <w:rsid w:val="007C0BCB"/>
    <w:rsid w:val="007C0D63"/>
    <w:rsid w:val="007C0DB3"/>
    <w:rsid w:val="007C0FE6"/>
    <w:rsid w:val="007C10A8"/>
    <w:rsid w:val="007C1119"/>
    <w:rsid w:val="007C1133"/>
    <w:rsid w:val="007C1461"/>
    <w:rsid w:val="007C1510"/>
    <w:rsid w:val="007C1638"/>
    <w:rsid w:val="007C1814"/>
    <w:rsid w:val="007C19AF"/>
    <w:rsid w:val="007C19BD"/>
    <w:rsid w:val="007C1BF2"/>
    <w:rsid w:val="007C1C5C"/>
    <w:rsid w:val="007C1D96"/>
    <w:rsid w:val="007C1E7E"/>
    <w:rsid w:val="007C1F18"/>
    <w:rsid w:val="007C1F62"/>
    <w:rsid w:val="007C1F68"/>
    <w:rsid w:val="007C1F85"/>
    <w:rsid w:val="007C2221"/>
    <w:rsid w:val="007C22BB"/>
    <w:rsid w:val="007C2494"/>
    <w:rsid w:val="007C251C"/>
    <w:rsid w:val="007C255A"/>
    <w:rsid w:val="007C269C"/>
    <w:rsid w:val="007C2714"/>
    <w:rsid w:val="007C284D"/>
    <w:rsid w:val="007C28A2"/>
    <w:rsid w:val="007C2911"/>
    <w:rsid w:val="007C2A1F"/>
    <w:rsid w:val="007C2A30"/>
    <w:rsid w:val="007C2AFD"/>
    <w:rsid w:val="007C2B56"/>
    <w:rsid w:val="007C2C39"/>
    <w:rsid w:val="007C2C4F"/>
    <w:rsid w:val="007C2C8D"/>
    <w:rsid w:val="007C2CB4"/>
    <w:rsid w:val="007C2FA5"/>
    <w:rsid w:val="007C2FC2"/>
    <w:rsid w:val="007C311F"/>
    <w:rsid w:val="007C316E"/>
    <w:rsid w:val="007C31C0"/>
    <w:rsid w:val="007C31C1"/>
    <w:rsid w:val="007C31E4"/>
    <w:rsid w:val="007C332F"/>
    <w:rsid w:val="007C3514"/>
    <w:rsid w:val="007C3581"/>
    <w:rsid w:val="007C37FE"/>
    <w:rsid w:val="007C38CB"/>
    <w:rsid w:val="007C3914"/>
    <w:rsid w:val="007C399D"/>
    <w:rsid w:val="007C3A9F"/>
    <w:rsid w:val="007C3B9B"/>
    <w:rsid w:val="007C3C49"/>
    <w:rsid w:val="007C3EB8"/>
    <w:rsid w:val="007C3F6F"/>
    <w:rsid w:val="007C3FD8"/>
    <w:rsid w:val="007C4093"/>
    <w:rsid w:val="007C4151"/>
    <w:rsid w:val="007C4630"/>
    <w:rsid w:val="007C4744"/>
    <w:rsid w:val="007C4763"/>
    <w:rsid w:val="007C479F"/>
    <w:rsid w:val="007C4940"/>
    <w:rsid w:val="007C4A84"/>
    <w:rsid w:val="007C4A92"/>
    <w:rsid w:val="007C4AFC"/>
    <w:rsid w:val="007C4BDC"/>
    <w:rsid w:val="007C4BE0"/>
    <w:rsid w:val="007C4C62"/>
    <w:rsid w:val="007C4DE7"/>
    <w:rsid w:val="007C4FE6"/>
    <w:rsid w:val="007C510D"/>
    <w:rsid w:val="007C510E"/>
    <w:rsid w:val="007C51A9"/>
    <w:rsid w:val="007C52A3"/>
    <w:rsid w:val="007C534F"/>
    <w:rsid w:val="007C536A"/>
    <w:rsid w:val="007C56D7"/>
    <w:rsid w:val="007C56DC"/>
    <w:rsid w:val="007C570D"/>
    <w:rsid w:val="007C57EF"/>
    <w:rsid w:val="007C588A"/>
    <w:rsid w:val="007C5898"/>
    <w:rsid w:val="007C5A0F"/>
    <w:rsid w:val="007C5B0E"/>
    <w:rsid w:val="007C5BD9"/>
    <w:rsid w:val="007C5E8E"/>
    <w:rsid w:val="007C5FCD"/>
    <w:rsid w:val="007C6170"/>
    <w:rsid w:val="007C632A"/>
    <w:rsid w:val="007C63FA"/>
    <w:rsid w:val="007C663D"/>
    <w:rsid w:val="007C66E6"/>
    <w:rsid w:val="007C672C"/>
    <w:rsid w:val="007C673A"/>
    <w:rsid w:val="007C6841"/>
    <w:rsid w:val="007C6849"/>
    <w:rsid w:val="007C6910"/>
    <w:rsid w:val="007C6956"/>
    <w:rsid w:val="007C6C0F"/>
    <w:rsid w:val="007C6C15"/>
    <w:rsid w:val="007C6C46"/>
    <w:rsid w:val="007C6C7D"/>
    <w:rsid w:val="007C70BA"/>
    <w:rsid w:val="007C7345"/>
    <w:rsid w:val="007C7380"/>
    <w:rsid w:val="007C73B4"/>
    <w:rsid w:val="007C73E3"/>
    <w:rsid w:val="007C743A"/>
    <w:rsid w:val="007C74B9"/>
    <w:rsid w:val="007C759F"/>
    <w:rsid w:val="007C76C9"/>
    <w:rsid w:val="007C7876"/>
    <w:rsid w:val="007C79B5"/>
    <w:rsid w:val="007C79EF"/>
    <w:rsid w:val="007C7A04"/>
    <w:rsid w:val="007C7AE8"/>
    <w:rsid w:val="007C7BF7"/>
    <w:rsid w:val="007C7C35"/>
    <w:rsid w:val="007C7D97"/>
    <w:rsid w:val="007C7DEA"/>
    <w:rsid w:val="007C7F7F"/>
    <w:rsid w:val="007C7FEF"/>
    <w:rsid w:val="007D0178"/>
    <w:rsid w:val="007D01EC"/>
    <w:rsid w:val="007D0267"/>
    <w:rsid w:val="007D057D"/>
    <w:rsid w:val="007D0582"/>
    <w:rsid w:val="007D0714"/>
    <w:rsid w:val="007D079E"/>
    <w:rsid w:val="007D07BF"/>
    <w:rsid w:val="007D0880"/>
    <w:rsid w:val="007D08D4"/>
    <w:rsid w:val="007D0B3F"/>
    <w:rsid w:val="007D0B9B"/>
    <w:rsid w:val="007D0CFA"/>
    <w:rsid w:val="007D0EAB"/>
    <w:rsid w:val="007D0ECB"/>
    <w:rsid w:val="007D0FAA"/>
    <w:rsid w:val="007D126E"/>
    <w:rsid w:val="007D12D8"/>
    <w:rsid w:val="007D12DB"/>
    <w:rsid w:val="007D170D"/>
    <w:rsid w:val="007D1756"/>
    <w:rsid w:val="007D190B"/>
    <w:rsid w:val="007D1922"/>
    <w:rsid w:val="007D1933"/>
    <w:rsid w:val="007D1B48"/>
    <w:rsid w:val="007D1B66"/>
    <w:rsid w:val="007D1B97"/>
    <w:rsid w:val="007D1BBB"/>
    <w:rsid w:val="007D1C9C"/>
    <w:rsid w:val="007D1D60"/>
    <w:rsid w:val="007D1EA4"/>
    <w:rsid w:val="007D2013"/>
    <w:rsid w:val="007D2103"/>
    <w:rsid w:val="007D2206"/>
    <w:rsid w:val="007D2236"/>
    <w:rsid w:val="007D224A"/>
    <w:rsid w:val="007D2262"/>
    <w:rsid w:val="007D2316"/>
    <w:rsid w:val="007D2425"/>
    <w:rsid w:val="007D243C"/>
    <w:rsid w:val="007D2528"/>
    <w:rsid w:val="007D258E"/>
    <w:rsid w:val="007D262A"/>
    <w:rsid w:val="007D2880"/>
    <w:rsid w:val="007D299F"/>
    <w:rsid w:val="007D2A7C"/>
    <w:rsid w:val="007D2AAA"/>
    <w:rsid w:val="007D2D01"/>
    <w:rsid w:val="007D2D94"/>
    <w:rsid w:val="007D2E0B"/>
    <w:rsid w:val="007D2F3B"/>
    <w:rsid w:val="007D30BB"/>
    <w:rsid w:val="007D310A"/>
    <w:rsid w:val="007D31CC"/>
    <w:rsid w:val="007D328F"/>
    <w:rsid w:val="007D34C6"/>
    <w:rsid w:val="007D350D"/>
    <w:rsid w:val="007D376E"/>
    <w:rsid w:val="007D37D1"/>
    <w:rsid w:val="007D384C"/>
    <w:rsid w:val="007D3873"/>
    <w:rsid w:val="007D3951"/>
    <w:rsid w:val="007D3A22"/>
    <w:rsid w:val="007D3AC3"/>
    <w:rsid w:val="007D3B09"/>
    <w:rsid w:val="007D3B6C"/>
    <w:rsid w:val="007D3CBA"/>
    <w:rsid w:val="007D3DCB"/>
    <w:rsid w:val="007D3E7E"/>
    <w:rsid w:val="007D3E8D"/>
    <w:rsid w:val="007D404E"/>
    <w:rsid w:val="007D4072"/>
    <w:rsid w:val="007D41CC"/>
    <w:rsid w:val="007D420E"/>
    <w:rsid w:val="007D432C"/>
    <w:rsid w:val="007D4448"/>
    <w:rsid w:val="007D44BC"/>
    <w:rsid w:val="007D4580"/>
    <w:rsid w:val="007D45A6"/>
    <w:rsid w:val="007D45CC"/>
    <w:rsid w:val="007D45F8"/>
    <w:rsid w:val="007D4625"/>
    <w:rsid w:val="007D4664"/>
    <w:rsid w:val="007D46D1"/>
    <w:rsid w:val="007D48F4"/>
    <w:rsid w:val="007D4B38"/>
    <w:rsid w:val="007D4C2A"/>
    <w:rsid w:val="007D4C6B"/>
    <w:rsid w:val="007D4C90"/>
    <w:rsid w:val="007D4E3C"/>
    <w:rsid w:val="007D4F6A"/>
    <w:rsid w:val="007D5112"/>
    <w:rsid w:val="007D513A"/>
    <w:rsid w:val="007D51CE"/>
    <w:rsid w:val="007D520B"/>
    <w:rsid w:val="007D5537"/>
    <w:rsid w:val="007D5576"/>
    <w:rsid w:val="007D5627"/>
    <w:rsid w:val="007D56A5"/>
    <w:rsid w:val="007D57FD"/>
    <w:rsid w:val="007D598E"/>
    <w:rsid w:val="007D5A38"/>
    <w:rsid w:val="007D5C9D"/>
    <w:rsid w:val="007D5DD4"/>
    <w:rsid w:val="007D5E51"/>
    <w:rsid w:val="007D5F51"/>
    <w:rsid w:val="007D5FDE"/>
    <w:rsid w:val="007D60F0"/>
    <w:rsid w:val="007D612A"/>
    <w:rsid w:val="007D62C1"/>
    <w:rsid w:val="007D6580"/>
    <w:rsid w:val="007D6622"/>
    <w:rsid w:val="007D665C"/>
    <w:rsid w:val="007D6695"/>
    <w:rsid w:val="007D6798"/>
    <w:rsid w:val="007D69A3"/>
    <w:rsid w:val="007D6B96"/>
    <w:rsid w:val="007D6C85"/>
    <w:rsid w:val="007D6C90"/>
    <w:rsid w:val="007D6D23"/>
    <w:rsid w:val="007D6D32"/>
    <w:rsid w:val="007D6E36"/>
    <w:rsid w:val="007D6E4D"/>
    <w:rsid w:val="007D70B7"/>
    <w:rsid w:val="007D71A5"/>
    <w:rsid w:val="007D72AA"/>
    <w:rsid w:val="007D72FF"/>
    <w:rsid w:val="007D7322"/>
    <w:rsid w:val="007D73F8"/>
    <w:rsid w:val="007D759C"/>
    <w:rsid w:val="007D75C0"/>
    <w:rsid w:val="007D76F6"/>
    <w:rsid w:val="007D7903"/>
    <w:rsid w:val="007D7BD3"/>
    <w:rsid w:val="007D7BDA"/>
    <w:rsid w:val="007D7D8A"/>
    <w:rsid w:val="007E0021"/>
    <w:rsid w:val="007E002A"/>
    <w:rsid w:val="007E004C"/>
    <w:rsid w:val="007E00B4"/>
    <w:rsid w:val="007E0174"/>
    <w:rsid w:val="007E0314"/>
    <w:rsid w:val="007E0331"/>
    <w:rsid w:val="007E0421"/>
    <w:rsid w:val="007E0423"/>
    <w:rsid w:val="007E047A"/>
    <w:rsid w:val="007E0599"/>
    <w:rsid w:val="007E0672"/>
    <w:rsid w:val="007E06A5"/>
    <w:rsid w:val="007E0720"/>
    <w:rsid w:val="007E081D"/>
    <w:rsid w:val="007E08AE"/>
    <w:rsid w:val="007E08C3"/>
    <w:rsid w:val="007E095D"/>
    <w:rsid w:val="007E0998"/>
    <w:rsid w:val="007E09FE"/>
    <w:rsid w:val="007E0A55"/>
    <w:rsid w:val="007E0A91"/>
    <w:rsid w:val="007E0ABB"/>
    <w:rsid w:val="007E0B24"/>
    <w:rsid w:val="007E0BD0"/>
    <w:rsid w:val="007E0BD1"/>
    <w:rsid w:val="007E0C2A"/>
    <w:rsid w:val="007E0D0B"/>
    <w:rsid w:val="007E0DC0"/>
    <w:rsid w:val="007E0DD0"/>
    <w:rsid w:val="007E100F"/>
    <w:rsid w:val="007E1049"/>
    <w:rsid w:val="007E10BD"/>
    <w:rsid w:val="007E1112"/>
    <w:rsid w:val="007E1116"/>
    <w:rsid w:val="007E1139"/>
    <w:rsid w:val="007E12F9"/>
    <w:rsid w:val="007E1388"/>
    <w:rsid w:val="007E14C2"/>
    <w:rsid w:val="007E154D"/>
    <w:rsid w:val="007E15C6"/>
    <w:rsid w:val="007E1612"/>
    <w:rsid w:val="007E1634"/>
    <w:rsid w:val="007E1665"/>
    <w:rsid w:val="007E170E"/>
    <w:rsid w:val="007E17E0"/>
    <w:rsid w:val="007E1959"/>
    <w:rsid w:val="007E1ABC"/>
    <w:rsid w:val="007E1C02"/>
    <w:rsid w:val="007E1CAE"/>
    <w:rsid w:val="007E1CDF"/>
    <w:rsid w:val="007E1D45"/>
    <w:rsid w:val="007E1D7E"/>
    <w:rsid w:val="007E1D8D"/>
    <w:rsid w:val="007E1EA9"/>
    <w:rsid w:val="007E1FBD"/>
    <w:rsid w:val="007E2007"/>
    <w:rsid w:val="007E223F"/>
    <w:rsid w:val="007E2340"/>
    <w:rsid w:val="007E2450"/>
    <w:rsid w:val="007E265B"/>
    <w:rsid w:val="007E27D6"/>
    <w:rsid w:val="007E288C"/>
    <w:rsid w:val="007E2950"/>
    <w:rsid w:val="007E2AB2"/>
    <w:rsid w:val="007E2F2E"/>
    <w:rsid w:val="007E2F5E"/>
    <w:rsid w:val="007E3015"/>
    <w:rsid w:val="007E30E5"/>
    <w:rsid w:val="007E311E"/>
    <w:rsid w:val="007E31B5"/>
    <w:rsid w:val="007E33BF"/>
    <w:rsid w:val="007E340A"/>
    <w:rsid w:val="007E3576"/>
    <w:rsid w:val="007E35A6"/>
    <w:rsid w:val="007E35A9"/>
    <w:rsid w:val="007E3616"/>
    <w:rsid w:val="007E3B03"/>
    <w:rsid w:val="007E3B4F"/>
    <w:rsid w:val="007E3B5A"/>
    <w:rsid w:val="007E3C00"/>
    <w:rsid w:val="007E3E99"/>
    <w:rsid w:val="007E3EC7"/>
    <w:rsid w:val="007E3FD6"/>
    <w:rsid w:val="007E418B"/>
    <w:rsid w:val="007E4190"/>
    <w:rsid w:val="007E4213"/>
    <w:rsid w:val="007E43FC"/>
    <w:rsid w:val="007E4422"/>
    <w:rsid w:val="007E44F9"/>
    <w:rsid w:val="007E459E"/>
    <w:rsid w:val="007E464C"/>
    <w:rsid w:val="007E46F5"/>
    <w:rsid w:val="007E4AC4"/>
    <w:rsid w:val="007E4B14"/>
    <w:rsid w:val="007E4B95"/>
    <w:rsid w:val="007E4BDE"/>
    <w:rsid w:val="007E4E65"/>
    <w:rsid w:val="007E50DE"/>
    <w:rsid w:val="007E5224"/>
    <w:rsid w:val="007E5226"/>
    <w:rsid w:val="007E52F3"/>
    <w:rsid w:val="007E530E"/>
    <w:rsid w:val="007E54F6"/>
    <w:rsid w:val="007E5509"/>
    <w:rsid w:val="007E56B3"/>
    <w:rsid w:val="007E58A1"/>
    <w:rsid w:val="007E5935"/>
    <w:rsid w:val="007E59A8"/>
    <w:rsid w:val="007E5A6E"/>
    <w:rsid w:val="007E61F5"/>
    <w:rsid w:val="007E6369"/>
    <w:rsid w:val="007E63D3"/>
    <w:rsid w:val="007E6468"/>
    <w:rsid w:val="007E64C8"/>
    <w:rsid w:val="007E66EB"/>
    <w:rsid w:val="007E676E"/>
    <w:rsid w:val="007E69E4"/>
    <w:rsid w:val="007E6A1F"/>
    <w:rsid w:val="007E6C13"/>
    <w:rsid w:val="007E6C2A"/>
    <w:rsid w:val="007E6DB8"/>
    <w:rsid w:val="007E6E1F"/>
    <w:rsid w:val="007E6F9D"/>
    <w:rsid w:val="007E6FD6"/>
    <w:rsid w:val="007E70D8"/>
    <w:rsid w:val="007E7113"/>
    <w:rsid w:val="007E7142"/>
    <w:rsid w:val="007E72B5"/>
    <w:rsid w:val="007E72CD"/>
    <w:rsid w:val="007E735F"/>
    <w:rsid w:val="007E74F1"/>
    <w:rsid w:val="007E752E"/>
    <w:rsid w:val="007E7569"/>
    <w:rsid w:val="007E7577"/>
    <w:rsid w:val="007E774F"/>
    <w:rsid w:val="007E7A3C"/>
    <w:rsid w:val="007E7BBA"/>
    <w:rsid w:val="007E7D71"/>
    <w:rsid w:val="007E7E30"/>
    <w:rsid w:val="007E7ED3"/>
    <w:rsid w:val="007F0054"/>
    <w:rsid w:val="007F0107"/>
    <w:rsid w:val="007F0178"/>
    <w:rsid w:val="007F03BE"/>
    <w:rsid w:val="007F03CE"/>
    <w:rsid w:val="007F04C7"/>
    <w:rsid w:val="007F0563"/>
    <w:rsid w:val="007F058A"/>
    <w:rsid w:val="007F077E"/>
    <w:rsid w:val="007F0837"/>
    <w:rsid w:val="007F0AA7"/>
    <w:rsid w:val="007F0AC4"/>
    <w:rsid w:val="007F0AC8"/>
    <w:rsid w:val="007F0B09"/>
    <w:rsid w:val="007F0BC1"/>
    <w:rsid w:val="007F0CF1"/>
    <w:rsid w:val="007F1287"/>
    <w:rsid w:val="007F13B8"/>
    <w:rsid w:val="007F13EA"/>
    <w:rsid w:val="007F1424"/>
    <w:rsid w:val="007F1500"/>
    <w:rsid w:val="007F153B"/>
    <w:rsid w:val="007F167F"/>
    <w:rsid w:val="007F1862"/>
    <w:rsid w:val="007F189A"/>
    <w:rsid w:val="007F192E"/>
    <w:rsid w:val="007F1A25"/>
    <w:rsid w:val="007F1C7D"/>
    <w:rsid w:val="007F1D33"/>
    <w:rsid w:val="007F1E8D"/>
    <w:rsid w:val="007F1EA5"/>
    <w:rsid w:val="007F203A"/>
    <w:rsid w:val="007F20CE"/>
    <w:rsid w:val="007F210F"/>
    <w:rsid w:val="007F21FA"/>
    <w:rsid w:val="007F2247"/>
    <w:rsid w:val="007F2372"/>
    <w:rsid w:val="007F24EB"/>
    <w:rsid w:val="007F2705"/>
    <w:rsid w:val="007F274A"/>
    <w:rsid w:val="007F280B"/>
    <w:rsid w:val="007F2A44"/>
    <w:rsid w:val="007F2AA3"/>
    <w:rsid w:val="007F2B1C"/>
    <w:rsid w:val="007F2B77"/>
    <w:rsid w:val="007F2C35"/>
    <w:rsid w:val="007F2C67"/>
    <w:rsid w:val="007F2D01"/>
    <w:rsid w:val="007F2DC6"/>
    <w:rsid w:val="007F301E"/>
    <w:rsid w:val="007F3070"/>
    <w:rsid w:val="007F3170"/>
    <w:rsid w:val="007F31A4"/>
    <w:rsid w:val="007F31B8"/>
    <w:rsid w:val="007F3402"/>
    <w:rsid w:val="007F3496"/>
    <w:rsid w:val="007F3615"/>
    <w:rsid w:val="007F36AD"/>
    <w:rsid w:val="007F39D1"/>
    <w:rsid w:val="007F39D4"/>
    <w:rsid w:val="007F3A1B"/>
    <w:rsid w:val="007F3A5A"/>
    <w:rsid w:val="007F3AA5"/>
    <w:rsid w:val="007F3C78"/>
    <w:rsid w:val="007F3CF6"/>
    <w:rsid w:val="007F3DDE"/>
    <w:rsid w:val="007F3F3C"/>
    <w:rsid w:val="007F4043"/>
    <w:rsid w:val="007F407B"/>
    <w:rsid w:val="007F40B6"/>
    <w:rsid w:val="007F43FE"/>
    <w:rsid w:val="007F4426"/>
    <w:rsid w:val="007F46D7"/>
    <w:rsid w:val="007F46ED"/>
    <w:rsid w:val="007F47DD"/>
    <w:rsid w:val="007F490D"/>
    <w:rsid w:val="007F4958"/>
    <w:rsid w:val="007F4A38"/>
    <w:rsid w:val="007F4A4A"/>
    <w:rsid w:val="007F4A68"/>
    <w:rsid w:val="007F4B81"/>
    <w:rsid w:val="007F4DA1"/>
    <w:rsid w:val="007F4ECD"/>
    <w:rsid w:val="007F50AE"/>
    <w:rsid w:val="007F50FB"/>
    <w:rsid w:val="007F51AF"/>
    <w:rsid w:val="007F5247"/>
    <w:rsid w:val="007F5368"/>
    <w:rsid w:val="007F5415"/>
    <w:rsid w:val="007F541A"/>
    <w:rsid w:val="007F54A6"/>
    <w:rsid w:val="007F571B"/>
    <w:rsid w:val="007F577E"/>
    <w:rsid w:val="007F578B"/>
    <w:rsid w:val="007F5892"/>
    <w:rsid w:val="007F5901"/>
    <w:rsid w:val="007F5A8E"/>
    <w:rsid w:val="007F5AE9"/>
    <w:rsid w:val="007F5CBB"/>
    <w:rsid w:val="007F5CD3"/>
    <w:rsid w:val="007F5DCA"/>
    <w:rsid w:val="007F5EDA"/>
    <w:rsid w:val="007F5F54"/>
    <w:rsid w:val="007F5F5D"/>
    <w:rsid w:val="007F5F95"/>
    <w:rsid w:val="007F5F9F"/>
    <w:rsid w:val="007F5FAE"/>
    <w:rsid w:val="007F604A"/>
    <w:rsid w:val="007F60D8"/>
    <w:rsid w:val="007F6349"/>
    <w:rsid w:val="007F63D7"/>
    <w:rsid w:val="007F6600"/>
    <w:rsid w:val="007F69F2"/>
    <w:rsid w:val="007F6A9D"/>
    <w:rsid w:val="007F6AD8"/>
    <w:rsid w:val="007F6BC3"/>
    <w:rsid w:val="007F6D7C"/>
    <w:rsid w:val="007F6DAA"/>
    <w:rsid w:val="007F70D6"/>
    <w:rsid w:val="007F710D"/>
    <w:rsid w:val="007F7280"/>
    <w:rsid w:val="007F73AB"/>
    <w:rsid w:val="007F75BC"/>
    <w:rsid w:val="007F7654"/>
    <w:rsid w:val="007F7741"/>
    <w:rsid w:val="007F77D1"/>
    <w:rsid w:val="007F7863"/>
    <w:rsid w:val="007F790D"/>
    <w:rsid w:val="007F79C2"/>
    <w:rsid w:val="007F7C8A"/>
    <w:rsid w:val="007F7D65"/>
    <w:rsid w:val="007F7D7C"/>
    <w:rsid w:val="008000C8"/>
    <w:rsid w:val="0080012E"/>
    <w:rsid w:val="0080017E"/>
    <w:rsid w:val="008001AE"/>
    <w:rsid w:val="0080026A"/>
    <w:rsid w:val="008004B7"/>
    <w:rsid w:val="00800527"/>
    <w:rsid w:val="0080067E"/>
    <w:rsid w:val="008006DE"/>
    <w:rsid w:val="008010EE"/>
    <w:rsid w:val="00801100"/>
    <w:rsid w:val="00801117"/>
    <w:rsid w:val="00801196"/>
    <w:rsid w:val="008011CE"/>
    <w:rsid w:val="00801405"/>
    <w:rsid w:val="00801572"/>
    <w:rsid w:val="008015D6"/>
    <w:rsid w:val="008017C6"/>
    <w:rsid w:val="00801832"/>
    <w:rsid w:val="00801944"/>
    <w:rsid w:val="00801CB8"/>
    <w:rsid w:val="00802497"/>
    <w:rsid w:val="008024BD"/>
    <w:rsid w:val="0080257C"/>
    <w:rsid w:val="008025A0"/>
    <w:rsid w:val="00802626"/>
    <w:rsid w:val="00802711"/>
    <w:rsid w:val="00802C11"/>
    <w:rsid w:val="00802F65"/>
    <w:rsid w:val="0080308B"/>
    <w:rsid w:val="008031D0"/>
    <w:rsid w:val="0080326B"/>
    <w:rsid w:val="008033C3"/>
    <w:rsid w:val="008033FD"/>
    <w:rsid w:val="00803408"/>
    <w:rsid w:val="00803512"/>
    <w:rsid w:val="00803563"/>
    <w:rsid w:val="008036CF"/>
    <w:rsid w:val="008037CF"/>
    <w:rsid w:val="00803868"/>
    <w:rsid w:val="00803C44"/>
    <w:rsid w:val="00803E72"/>
    <w:rsid w:val="00803F6C"/>
    <w:rsid w:val="00804033"/>
    <w:rsid w:val="008040E8"/>
    <w:rsid w:val="00804218"/>
    <w:rsid w:val="008043B1"/>
    <w:rsid w:val="008043BA"/>
    <w:rsid w:val="008044E4"/>
    <w:rsid w:val="00804563"/>
    <w:rsid w:val="00804564"/>
    <w:rsid w:val="008045A4"/>
    <w:rsid w:val="008046BD"/>
    <w:rsid w:val="00804725"/>
    <w:rsid w:val="00804732"/>
    <w:rsid w:val="008048C2"/>
    <w:rsid w:val="00804A2C"/>
    <w:rsid w:val="00804A31"/>
    <w:rsid w:val="00804FE6"/>
    <w:rsid w:val="008050F0"/>
    <w:rsid w:val="0080510D"/>
    <w:rsid w:val="0080512A"/>
    <w:rsid w:val="0080522B"/>
    <w:rsid w:val="008052C6"/>
    <w:rsid w:val="00805300"/>
    <w:rsid w:val="00805357"/>
    <w:rsid w:val="0080544B"/>
    <w:rsid w:val="0080549B"/>
    <w:rsid w:val="00805653"/>
    <w:rsid w:val="00805679"/>
    <w:rsid w:val="008058EC"/>
    <w:rsid w:val="0080596F"/>
    <w:rsid w:val="00805A84"/>
    <w:rsid w:val="00805C7C"/>
    <w:rsid w:val="00805D49"/>
    <w:rsid w:val="00805E81"/>
    <w:rsid w:val="00805EE0"/>
    <w:rsid w:val="00805EE7"/>
    <w:rsid w:val="00805FDC"/>
    <w:rsid w:val="008062FB"/>
    <w:rsid w:val="00806421"/>
    <w:rsid w:val="00806457"/>
    <w:rsid w:val="008064F1"/>
    <w:rsid w:val="008065ED"/>
    <w:rsid w:val="00806757"/>
    <w:rsid w:val="008067D9"/>
    <w:rsid w:val="00806836"/>
    <w:rsid w:val="00806983"/>
    <w:rsid w:val="00806D0F"/>
    <w:rsid w:val="00806D18"/>
    <w:rsid w:val="00806DAA"/>
    <w:rsid w:val="0080702B"/>
    <w:rsid w:val="00807186"/>
    <w:rsid w:val="008071BE"/>
    <w:rsid w:val="0080744F"/>
    <w:rsid w:val="008074E7"/>
    <w:rsid w:val="00807522"/>
    <w:rsid w:val="00807743"/>
    <w:rsid w:val="008077EC"/>
    <w:rsid w:val="008078AA"/>
    <w:rsid w:val="0080796C"/>
    <w:rsid w:val="00807A9B"/>
    <w:rsid w:val="00807BDB"/>
    <w:rsid w:val="00807C81"/>
    <w:rsid w:val="00807CCF"/>
    <w:rsid w:val="00807E49"/>
    <w:rsid w:val="00807FB5"/>
    <w:rsid w:val="0081007E"/>
    <w:rsid w:val="00810099"/>
    <w:rsid w:val="00810233"/>
    <w:rsid w:val="00810487"/>
    <w:rsid w:val="008106F0"/>
    <w:rsid w:val="0081070B"/>
    <w:rsid w:val="00810813"/>
    <w:rsid w:val="00810935"/>
    <w:rsid w:val="008109C3"/>
    <w:rsid w:val="00810A38"/>
    <w:rsid w:val="00810A76"/>
    <w:rsid w:val="00810A87"/>
    <w:rsid w:val="00810B8E"/>
    <w:rsid w:val="00810BEE"/>
    <w:rsid w:val="00810C3D"/>
    <w:rsid w:val="00810F00"/>
    <w:rsid w:val="00810F1A"/>
    <w:rsid w:val="00810FB6"/>
    <w:rsid w:val="00811137"/>
    <w:rsid w:val="008111E7"/>
    <w:rsid w:val="008112A7"/>
    <w:rsid w:val="008113C8"/>
    <w:rsid w:val="008116F5"/>
    <w:rsid w:val="00811783"/>
    <w:rsid w:val="008117F3"/>
    <w:rsid w:val="00811B18"/>
    <w:rsid w:val="00811B48"/>
    <w:rsid w:val="00811BA6"/>
    <w:rsid w:val="00811C87"/>
    <w:rsid w:val="0081207A"/>
    <w:rsid w:val="00812111"/>
    <w:rsid w:val="008121BB"/>
    <w:rsid w:val="008123BC"/>
    <w:rsid w:val="00812452"/>
    <w:rsid w:val="00812553"/>
    <w:rsid w:val="00812615"/>
    <w:rsid w:val="00812618"/>
    <w:rsid w:val="008126F1"/>
    <w:rsid w:val="00812766"/>
    <w:rsid w:val="008127ED"/>
    <w:rsid w:val="008128D0"/>
    <w:rsid w:val="0081291A"/>
    <w:rsid w:val="00812A1A"/>
    <w:rsid w:val="00812A23"/>
    <w:rsid w:val="00812B63"/>
    <w:rsid w:val="00812B6D"/>
    <w:rsid w:val="00812BCA"/>
    <w:rsid w:val="00812CB3"/>
    <w:rsid w:val="00812E07"/>
    <w:rsid w:val="00812E8C"/>
    <w:rsid w:val="00812EAD"/>
    <w:rsid w:val="00812F2F"/>
    <w:rsid w:val="00813027"/>
    <w:rsid w:val="0081304C"/>
    <w:rsid w:val="00813332"/>
    <w:rsid w:val="00813444"/>
    <w:rsid w:val="0081345B"/>
    <w:rsid w:val="008134C3"/>
    <w:rsid w:val="008134E8"/>
    <w:rsid w:val="00813502"/>
    <w:rsid w:val="00813732"/>
    <w:rsid w:val="00813885"/>
    <w:rsid w:val="008138AA"/>
    <w:rsid w:val="00813AAB"/>
    <w:rsid w:val="00813B31"/>
    <w:rsid w:val="00813C4A"/>
    <w:rsid w:val="00813C85"/>
    <w:rsid w:val="00813D00"/>
    <w:rsid w:val="00813EE3"/>
    <w:rsid w:val="008141B8"/>
    <w:rsid w:val="00814209"/>
    <w:rsid w:val="00814229"/>
    <w:rsid w:val="00814298"/>
    <w:rsid w:val="00814408"/>
    <w:rsid w:val="0081452C"/>
    <w:rsid w:val="00814631"/>
    <w:rsid w:val="008146D1"/>
    <w:rsid w:val="00814881"/>
    <w:rsid w:val="00814996"/>
    <w:rsid w:val="00814DFA"/>
    <w:rsid w:val="00814E57"/>
    <w:rsid w:val="00814EA0"/>
    <w:rsid w:val="00814ED0"/>
    <w:rsid w:val="0081518B"/>
    <w:rsid w:val="008151E2"/>
    <w:rsid w:val="0081534E"/>
    <w:rsid w:val="00815507"/>
    <w:rsid w:val="00815672"/>
    <w:rsid w:val="0081567E"/>
    <w:rsid w:val="00815805"/>
    <w:rsid w:val="008158C7"/>
    <w:rsid w:val="00815976"/>
    <w:rsid w:val="008159ED"/>
    <w:rsid w:val="00815E0C"/>
    <w:rsid w:val="00815FA8"/>
    <w:rsid w:val="00815FC1"/>
    <w:rsid w:val="0081605F"/>
    <w:rsid w:val="008162E2"/>
    <w:rsid w:val="008166D4"/>
    <w:rsid w:val="008166FB"/>
    <w:rsid w:val="00816739"/>
    <w:rsid w:val="00816830"/>
    <w:rsid w:val="008168B8"/>
    <w:rsid w:val="0081697D"/>
    <w:rsid w:val="00816A59"/>
    <w:rsid w:val="00816B2B"/>
    <w:rsid w:val="00816D06"/>
    <w:rsid w:val="00816DE8"/>
    <w:rsid w:val="00816ED4"/>
    <w:rsid w:val="0081711D"/>
    <w:rsid w:val="0081715E"/>
    <w:rsid w:val="00817579"/>
    <w:rsid w:val="008175B6"/>
    <w:rsid w:val="008175EF"/>
    <w:rsid w:val="008177A9"/>
    <w:rsid w:val="00817844"/>
    <w:rsid w:val="0081796D"/>
    <w:rsid w:val="008179BD"/>
    <w:rsid w:val="008179F3"/>
    <w:rsid w:val="00817CF9"/>
    <w:rsid w:val="0082004E"/>
    <w:rsid w:val="008202C8"/>
    <w:rsid w:val="0082045A"/>
    <w:rsid w:val="008204B2"/>
    <w:rsid w:val="008204EC"/>
    <w:rsid w:val="00820505"/>
    <w:rsid w:val="0082059D"/>
    <w:rsid w:val="008205E3"/>
    <w:rsid w:val="008205FB"/>
    <w:rsid w:val="008208FC"/>
    <w:rsid w:val="00820ACE"/>
    <w:rsid w:val="00820C43"/>
    <w:rsid w:val="00820E7E"/>
    <w:rsid w:val="00821044"/>
    <w:rsid w:val="008212F0"/>
    <w:rsid w:val="00821391"/>
    <w:rsid w:val="008214E5"/>
    <w:rsid w:val="0082155D"/>
    <w:rsid w:val="00821832"/>
    <w:rsid w:val="008218BA"/>
    <w:rsid w:val="008218EA"/>
    <w:rsid w:val="00821B06"/>
    <w:rsid w:val="00821BC0"/>
    <w:rsid w:val="00821DDF"/>
    <w:rsid w:val="00821F93"/>
    <w:rsid w:val="00821FF1"/>
    <w:rsid w:val="008221D4"/>
    <w:rsid w:val="00822283"/>
    <w:rsid w:val="00822288"/>
    <w:rsid w:val="00822425"/>
    <w:rsid w:val="00822618"/>
    <w:rsid w:val="0082269C"/>
    <w:rsid w:val="00822CB6"/>
    <w:rsid w:val="00822D31"/>
    <w:rsid w:val="00822D87"/>
    <w:rsid w:val="00822E25"/>
    <w:rsid w:val="00822F69"/>
    <w:rsid w:val="008230F0"/>
    <w:rsid w:val="008230FD"/>
    <w:rsid w:val="00823154"/>
    <w:rsid w:val="008231E5"/>
    <w:rsid w:val="0082324B"/>
    <w:rsid w:val="008232A9"/>
    <w:rsid w:val="0082332D"/>
    <w:rsid w:val="0082338D"/>
    <w:rsid w:val="008236B9"/>
    <w:rsid w:val="008236EB"/>
    <w:rsid w:val="00823891"/>
    <w:rsid w:val="00823A8C"/>
    <w:rsid w:val="00823AFF"/>
    <w:rsid w:val="00823C64"/>
    <w:rsid w:val="00823CB5"/>
    <w:rsid w:val="00823CB7"/>
    <w:rsid w:val="00823FE1"/>
    <w:rsid w:val="008240F1"/>
    <w:rsid w:val="00824369"/>
    <w:rsid w:val="008246AF"/>
    <w:rsid w:val="00824753"/>
    <w:rsid w:val="008247DC"/>
    <w:rsid w:val="008248A6"/>
    <w:rsid w:val="00824B4D"/>
    <w:rsid w:val="00824C0E"/>
    <w:rsid w:val="00824C6B"/>
    <w:rsid w:val="00824D06"/>
    <w:rsid w:val="00824E5B"/>
    <w:rsid w:val="00824F96"/>
    <w:rsid w:val="00824FFF"/>
    <w:rsid w:val="0082521E"/>
    <w:rsid w:val="00825223"/>
    <w:rsid w:val="008252EF"/>
    <w:rsid w:val="0082546C"/>
    <w:rsid w:val="008254FC"/>
    <w:rsid w:val="00825582"/>
    <w:rsid w:val="00825774"/>
    <w:rsid w:val="0082578F"/>
    <w:rsid w:val="008257A7"/>
    <w:rsid w:val="0082583E"/>
    <w:rsid w:val="00825AFE"/>
    <w:rsid w:val="00825B27"/>
    <w:rsid w:val="00825B57"/>
    <w:rsid w:val="00825BEF"/>
    <w:rsid w:val="00825C28"/>
    <w:rsid w:val="00825CD2"/>
    <w:rsid w:val="00825D33"/>
    <w:rsid w:val="00825EDB"/>
    <w:rsid w:val="00825FBB"/>
    <w:rsid w:val="00826204"/>
    <w:rsid w:val="00826242"/>
    <w:rsid w:val="0082630F"/>
    <w:rsid w:val="0082645B"/>
    <w:rsid w:val="00826AE4"/>
    <w:rsid w:val="00826B0F"/>
    <w:rsid w:val="00826B9E"/>
    <w:rsid w:val="00826CCC"/>
    <w:rsid w:val="00826D88"/>
    <w:rsid w:val="00826E0B"/>
    <w:rsid w:val="00826E1B"/>
    <w:rsid w:val="00826E82"/>
    <w:rsid w:val="0082726F"/>
    <w:rsid w:val="008272F9"/>
    <w:rsid w:val="008273E7"/>
    <w:rsid w:val="0082759C"/>
    <w:rsid w:val="008275E2"/>
    <w:rsid w:val="008278E4"/>
    <w:rsid w:val="00827A2A"/>
    <w:rsid w:val="00827AC5"/>
    <w:rsid w:val="00827B5B"/>
    <w:rsid w:val="00827BAF"/>
    <w:rsid w:val="00827C41"/>
    <w:rsid w:val="00827CD4"/>
    <w:rsid w:val="00827DDC"/>
    <w:rsid w:val="00827E8B"/>
    <w:rsid w:val="008300A4"/>
    <w:rsid w:val="008301C7"/>
    <w:rsid w:val="0083021A"/>
    <w:rsid w:val="008303EF"/>
    <w:rsid w:val="00830500"/>
    <w:rsid w:val="00830542"/>
    <w:rsid w:val="008306E2"/>
    <w:rsid w:val="008306F3"/>
    <w:rsid w:val="00830810"/>
    <w:rsid w:val="00830945"/>
    <w:rsid w:val="00830ACC"/>
    <w:rsid w:val="00830B45"/>
    <w:rsid w:val="00830F67"/>
    <w:rsid w:val="0083119F"/>
    <w:rsid w:val="00831265"/>
    <w:rsid w:val="0083130E"/>
    <w:rsid w:val="008317DB"/>
    <w:rsid w:val="008319F0"/>
    <w:rsid w:val="00831BC8"/>
    <w:rsid w:val="00831C93"/>
    <w:rsid w:val="00831DC6"/>
    <w:rsid w:val="00832152"/>
    <w:rsid w:val="008321C5"/>
    <w:rsid w:val="008321C6"/>
    <w:rsid w:val="0083222E"/>
    <w:rsid w:val="0083228F"/>
    <w:rsid w:val="008323E1"/>
    <w:rsid w:val="0083244B"/>
    <w:rsid w:val="00832453"/>
    <w:rsid w:val="00832486"/>
    <w:rsid w:val="0083253F"/>
    <w:rsid w:val="00832576"/>
    <w:rsid w:val="00832585"/>
    <w:rsid w:val="008325CE"/>
    <w:rsid w:val="008325F1"/>
    <w:rsid w:val="0083260A"/>
    <w:rsid w:val="008326A8"/>
    <w:rsid w:val="008328B9"/>
    <w:rsid w:val="008328EA"/>
    <w:rsid w:val="00832929"/>
    <w:rsid w:val="00832A31"/>
    <w:rsid w:val="00832B0A"/>
    <w:rsid w:val="00832B9C"/>
    <w:rsid w:val="00832C83"/>
    <w:rsid w:val="00832D07"/>
    <w:rsid w:val="00832D9A"/>
    <w:rsid w:val="00832D9E"/>
    <w:rsid w:val="00832E2B"/>
    <w:rsid w:val="008330F8"/>
    <w:rsid w:val="008331C8"/>
    <w:rsid w:val="00833201"/>
    <w:rsid w:val="0083322B"/>
    <w:rsid w:val="0083325B"/>
    <w:rsid w:val="00833265"/>
    <w:rsid w:val="008332E2"/>
    <w:rsid w:val="00833399"/>
    <w:rsid w:val="008334D9"/>
    <w:rsid w:val="0083360D"/>
    <w:rsid w:val="00833770"/>
    <w:rsid w:val="008337D9"/>
    <w:rsid w:val="0083380C"/>
    <w:rsid w:val="008339BF"/>
    <w:rsid w:val="00833C38"/>
    <w:rsid w:val="00833CD1"/>
    <w:rsid w:val="00833D4E"/>
    <w:rsid w:val="00833D61"/>
    <w:rsid w:val="00833DE6"/>
    <w:rsid w:val="00833F33"/>
    <w:rsid w:val="00833F5F"/>
    <w:rsid w:val="00834098"/>
    <w:rsid w:val="008340C4"/>
    <w:rsid w:val="00834117"/>
    <w:rsid w:val="00834205"/>
    <w:rsid w:val="00834290"/>
    <w:rsid w:val="00834390"/>
    <w:rsid w:val="0083461B"/>
    <w:rsid w:val="0083466D"/>
    <w:rsid w:val="008347FC"/>
    <w:rsid w:val="00834861"/>
    <w:rsid w:val="00834B4E"/>
    <w:rsid w:val="00834B82"/>
    <w:rsid w:val="00834E79"/>
    <w:rsid w:val="00834F15"/>
    <w:rsid w:val="00834F2E"/>
    <w:rsid w:val="00835013"/>
    <w:rsid w:val="00835115"/>
    <w:rsid w:val="0083516C"/>
    <w:rsid w:val="0083536E"/>
    <w:rsid w:val="00835467"/>
    <w:rsid w:val="008354C2"/>
    <w:rsid w:val="00835569"/>
    <w:rsid w:val="00835631"/>
    <w:rsid w:val="00835668"/>
    <w:rsid w:val="008356B5"/>
    <w:rsid w:val="008356FC"/>
    <w:rsid w:val="00835724"/>
    <w:rsid w:val="00835840"/>
    <w:rsid w:val="00835880"/>
    <w:rsid w:val="00835910"/>
    <w:rsid w:val="00835945"/>
    <w:rsid w:val="00835989"/>
    <w:rsid w:val="008359BE"/>
    <w:rsid w:val="00835ACB"/>
    <w:rsid w:val="00835AE0"/>
    <w:rsid w:val="00835AE8"/>
    <w:rsid w:val="00835B3E"/>
    <w:rsid w:val="00835B6B"/>
    <w:rsid w:val="00835F01"/>
    <w:rsid w:val="00835F5D"/>
    <w:rsid w:val="00835F7B"/>
    <w:rsid w:val="0083602F"/>
    <w:rsid w:val="00836291"/>
    <w:rsid w:val="0083640D"/>
    <w:rsid w:val="00836533"/>
    <w:rsid w:val="00836544"/>
    <w:rsid w:val="00836566"/>
    <w:rsid w:val="0083657A"/>
    <w:rsid w:val="00836805"/>
    <w:rsid w:val="00836815"/>
    <w:rsid w:val="008368B1"/>
    <w:rsid w:val="008368BD"/>
    <w:rsid w:val="008368CF"/>
    <w:rsid w:val="00836963"/>
    <w:rsid w:val="00836AAB"/>
    <w:rsid w:val="00836B25"/>
    <w:rsid w:val="00836DDD"/>
    <w:rsid w:val="00836DE1"/>
    <w:rsid w:val="00836E4C"/>
    <w:rsid w:val="00836FDB"/>
    <w:rsid w:val="00836FFF"/>
    <w:rsid w:val="0083728A"/>
    <w:rsid w:val="008372AD"/>
    <w:rsid w:val="0083740D"/>
    <w:rsid w:val="0083760C"/>
    <w:rsid w:val="00837779"/>
    <w:rsid w:val="008379D1"/>
    <w:rsid w:val="00837A98"/>
    <w:rsid w:val="00837B3C"/>
    <w:rsid w:val="00837BE5"/>
    <w:rsid w:val="00837DE8"/>
    <w:rsid w:val="00837DF1"/>
    <w:rsid w:val="00837F5D"/>
    <w:rsid w:val="00837FC9"/>
    <w:rsid w:val="00840001"/>
    <w:rsid w:val="00840168"/>
    <w:rsid w:val="00840363"/>
    <w:rsid w:val="00840546"/>
    <w:rsid w:val="008406AC"/>
    <w:rsid w:val="008407A6"/>
    <w:rsid w:val="00840895"/>
    <w:rsid w:val="008408B7"/>
    <w:rsid w:val="00840C5E"/>
    <w:rsid w:val="00840D44"/>
    <w:rsid w:val="00840EF1"/>
    <w:rsid w:val="00840F3C"/>
    <w:rsid w:val="0084104A"/>
    <w:rsid w:val="00841220"/>
    <w:rsid w:val="00841384"/>
    <w:rsid w:val="008413E5"/>
    <w:rsid w:val="008413E6"/>
    <w:rsid w:val="00841469"/>
    <w:rsid w:val="0084161B"/>
    <w:rsid w:val="0084165D"/>
    <w:rsid w:val="00841747"/>
    <w:rsid w:val="00841989"/>
    <w:rsid w:val="00841A3C"/>
    <w:rsid w:val="00841AF7"/>
    <w:rsid w:val="00841D9B"/>
    <w:rsid w:val="00841E2E"/>
    <w:rsid w:val="00841E70"/>
    <w:rsid w:val="00841E9E"/>
    <w:rsid w:val="00841FF3"/>
    <w:rsid w:val="0084214D"/>
    <w:rsid w:val="008421C6"/>
    <w:rsid w:val="008423D5"/>
    <w:rsid w:val="0084249E"/>
    <w:rsid w:val="008425AD"/>
    <w:rsid w:val="008425C7"/>
    <w:rsid w:val="008427AD"/>
    <w:rsid w:val="0084291D"/>
    <w:rsid w:val="00842925"/>
    <w:rsid w:val="00842A4D"/>
    <w:rsid w:val="00842ADD"/>
    <w:rsid w:val="00842B76"/>
    <w:rsid w:val="00842CE2"/>
    <w:rsid w:val="00842D12"/>
    <w:rsid w:val="00842DA3"/>
    <w:rsid w:val="00842E17"/>
    <w:rsid w:val="00842EF3"/>
    <w:rsid w:val="00843090"/>
    <w:rsid w:val="008430A5"/>
    <w:rsid w:val="0084315A"/>
    <w:rsid w:val="00843570"/>
    <w:rsid w:val="008435B4"/>
    <w:rsid w:val="00843724"/>
    <w:rsid w:val="00843747"/>
    <w:rsid w:val="008437A3"/>
    <w:rsid w:val="008438DC"/>
    <w:rsid w:val="008438ED"/>
    <w:rsid w:val="00843BCE"/>
    <w:rsid w:val="00843C45"/>
    <w:rsid w:val="00843DFC"/>
    <w:rsid w:val="00843EF5"/>
    <w:rsid w:val="00843F42"/>
    <w:rsid w:val="00843F4F"/>
    <w:rsid w:val="00843FEB"/>
    <w:rsid w:val="00843FF4"/>
    <w:rsid w:val="00844499"/>
    <w:rsid w:val="00844573"/>
    <w:rsid w:val="00844604"/>
    <w:rsid w:val="0084471C"/>
    <w:rsid w:val="00844757"/>
    <w:rsid w:val="0084483B"/>
    <w:rsid w:val="008448AE"/>
    <w:rsid w:val="0084493E"/>
    <w:rsid w:val="008449DB"/>
    <w:rsid w:val="00844A7D"/>
    <w:rsid w:val="00844AC5"/>
    <w:rsid w:val="00844C12"/>
    <w:rsid w:val="00844CA3"/>
    <w:rsid w:val="00845010"/>
    <w:rsid w:val="00845051"/>
    <w:rsid w:val="0084519D"/>
    <w:rsid w:val="0084526E"/>
    <w:rsid w:val="0084534D"/>
    <w:rsid w:val="008453A5"/>
    <w:rsid w:val="008453FC"/>
    <w:rsid w:val="00845429"/>
    <w:rsid w:val="00845549"/>
    <w:rsid w:val="0084566F"/>
    <w:rsid w:val="008457C3"/>
    <w:rsid w:val="00845919"/>
    <w:rsid w:val="008459D5"/>
    <w:rsid w:val="00845AD6"/>
    <w:rsid w:val="00845C2F"/>
    <w:rsid w:val="00845D60"/>
    <w:rsid w:val="00845F14"/>
    <w:rsid w:val="00845F32"/>
    <w:rsid w:val="00845F46"/>
    <w:rsid w:val="008460A0"/>
    <w:rsid w:val="0084640C"/>
    <w:rsid w:val="008464B9"/>
    <w:rsid w:val="0084651E"/>
    <w:rsid w:val="0084681D"/>
    <w:rsid w:val="008468AD"/>
    <w:rsid w:val="00846AA5"/>
    <w:rsid w:val="00846BFE"/>
    <w:rsid w:val="00846C31"/>
    <w:rsid w:val="00846E09"/>
    <w:rsid w:val="00846FEF"/>
    <w:rsid w:val="0084704C"/>
    <w:rsid w:val="008470D2"/>
    <w:rsid w:val="00847124"/>
    <w:rsid w:val="00847284"/>
    <w:rsid w:val="0084739C"/>
    <w:rsid w:val="008473A4"/>
    <w:rsid w:val="008473F2"/>
    <w:rsid w:val="008476E7"/>
    <w:rsid w:val="0084794B"/>
    <w:rsid w:val="00847951"/>
    <w:rsid w:val="00847968"/>
    <w:rsid w:val="008479A9"/>
    <w:rsid w:val="00847A65"/>
    <w:rsid w:val="00847A7B"/>
    <w:rsid w:val="00847B45"/>
    <w:rsid w:val="008500CE"/>
    <w:rsid w:val="00850304"/>
    <w:rsid w:val="008503C4"/>
    <w:rsid w:val="0085054A"/>
    <w:rsid w:val="0085056D"/>
    <w:rsid w:val="008507FD"/>
    <w:rsid w:val="00850903"/>
    <w:rsid w:val="008509DD"/>
    <w:rsid w:val="008509EC"/>
    <w:rsid w:val="00850A7D"/>
    <w:rsid w:val="00850B1B"/>
    <w:rsid w:val="00850B79"/>
    <w:rsid w:val="00850BB2"/>
    <w:rsid w:val="00850CF7"/>
    <w:rsid w:val="00850EBF"/>
    <w:rsid w:val="00850F61"/>
    <w:rsid w:val="0085104A"/>
    <w:rsid w:val="00851201"/>
    <w:rsid w:val="0085157C"/>
    <w:rsid w:val="008517D4"/>
    <w:rsid w:val="0085182C"/>
    <w:rsid w:val="00851958"/>
    <w:rsid w:val="0085199F"/>
    <w:rsid w:val="00851B20"/>
    <w:rsid w:val="00851D2A"/>
    <w:rsid w:val="00851DD2"/>
    <w:rsid w:val="00851E16"/>
    <w:rsid w:val="00852127"/>
    <w:rsid w:val="008524AE"/>
    <w:rsid w:val="0085255F"/>
    <w:rsid w:val="00852771"/>
    <w:rsid w:val="008527DE"/>
    <w:rsid w:val="008527EA"/>
    <w:rsid w:val="00852990"/>
    <w:rsid w:val="00852998"/>
    <w:rsid w:val="008529A0"/>
    <w:rsid w:val="00852B22"/>
    <w:rsid w:val="00852CB0"/>
    <w:rsid w:val="00852DAE"/>
    <w:rsid w:val="00852E17"/>
    <w:rsid w:val="00852F1D"/>
    <w:rsid w:val="0085319D"/>
    <w:rsid w:val="0085320A"/>
    <w:rsid w:val="00853212"/>
    <w:rsid w:val="00853284"/>
    <w:rsid w:val="008533A7"/>
    <w:rsid w:val="0085348A"/>
    <w:rsid w:val="008535F8"/>
    <w:rsid w:val="008535FC"/>
    <w:rsid w:val="00853674"/>
    <w:rsid w:val="0085367D"/>
    <w:rsid w:val="00853768"/>
    <w:rsid w:val="008537DA"/>
    <w:rsid w:val="00853949"/>
    <w:rsid w:val="008539E2"/>
    <w:rsid w:val="00853A30"/>
    <w:rsid w:val="00853AC8"/>
    <w:rsid w:val="00853C2A"/>
    <w:rsid w:val="00853D1E"/>
    <w:rsid w:val="00853EBA"/>
    <w:rsid w:val="00854065"/>
    <w:rsid w:val="00854127"/>
    <w:rsid w:val="0085448F"/>
    <w:rsid w:val="00854543"/>
    <w:rsid w:val="00854572"/>
    <w:rsid w:val="0085460D"/>
    <w:rsid w:val="0085471F"/>
    <w:rsid w:val="00854976"/>
    <w:rsid w:val="0085499F"/>
    <w:rsid w:val="00854AB3"/>
    <w:rsid w:val="00854B31"/>
    <w:rsid w:val="00854C62"/>
    <w:rsid w:val="00854E0A"/>
    <w:rsid w:val="00854E71"/>
    <w:rsid w:val="00854EFF"/>
    <w:rsid w:val="00854FDE"/>
    <w:rsid w:val="00854FF7"/>
    <w:rsid w:val="008550AE"/>
    <w:rsid w:val="0085514F"/>
    <w:rsid w:val="008552F1"/>
    <w:rsid w:val="0085530C"/>
    <w:rsid w:val="00855459"/>
    <w:rsid w:val="008555CD"/>
    <w:rsid w:val="00855775"/>
    <w:rsid w:val="0085594C"/>
    <w:rsid w:val="008559FF"/>
    <w:rsid w:val="00855A57"/>
    <w:rsid w:val="00855C25"/>
    <w:rsid w:val="00855DE5"/>
    <w:rsid w:val="00855E92"/>
    <w:rsid w:val="00855F06"/>
    <w:rsid w:val="00855FA5"/>
    <w:rsid w:val="0085607D"/>
    <w:rsid w:val="008561C0"/>
    <w:rsid w:val="00856212"/>
    <w:rsid w:val="00856243"/>
    <w:rsid w:val="0085633E"/>
    <w:rsid w:val="00856672"/>
    <w:rsid w:val="00856A18"/>
    <w:rsid w:val="00856A84"/>
    <w:rsid w:val="00856BDD"/>
    <w:rsid w:val="00856BFF"/>
    <w:rsid w:val="00856C09"/>
    <w:rsid w:val="00856EAE"/>
    <w:rsid w:val="00856F06"/>
    <w:rsid w:val="00856F53"/>
    <w:rsid w:val="00857018"/>
    <w:rsid w:val="00857040"/>
    <w:rsid w:val="008570BB"/>
    <w:rsid w:val="0085726F"/>
    <w:rsid w:val="008572A6"/>
    <w:rsid w:val="0085742E"/>
    <w:rsid w:val="0085746D"/>
    <w:rsid w:val="0085760C"/>
    <w:rsid w:val="00857730"/>
    <w:rsid w:val="0085784F"/>
    <w:rsid w:val="008578CE"/>
    <w:rsid w:val="00857938"/>
    <w:rsid w:val="00857A95"/>
    <w:rsid w:val="00857B31"/>
    <w:rsid w:val="00857C57"/>
    <w:rsid w:val="00857D5B"/>
    <w:rsid w:val="00857DC8"/>
    <w:rsid w:val="00857E07"/>
    <w:rsid w:val="00857EBE"/>
    <w:rsid w:val="00857EFC"/>
    <w:rsid w:val="0086004B"/>
    <w:rsid w:val="00860090"/>
    <w:rsid w:val="00860295"/>
    <w:rsid w:val="00860413"/>
    <w:rsid w:val="00860435"/>
    <w:rsid w:val="008604D7"/>
    <w:rsid w:val="00860512"/>
    <w:rsid w:val="008605AE"/>
    <w:rsid w:val="008606F9"/>
    <w:rsid w:val="008607DD"/>
    <w:rsid w:val="00860894"/>
    <w:rsid w:val="00860B3C"/>
    <w:rsid w:val="00860BC6"/>
    <w:rsid w:val="00860C29"/>
    <w:rsid w:val="00860CA3"/>
    <w:rsid w:val="00860E37"/>
    <w:rsid w:val="00860F12"/>
    <w:rsid w:val="00860FDA"/>
    <w:rsid w:val="008610D8"/>
    <w:rsid w:val="008614B5"/>
    <w:rsid w:val="00861553"/>
    <w:rsid w:val="00861579"/>
    <w:rsid w:val="00861687"/>
    <w:rsid w:val="00861712"/>
    <w:rsid w:val="0086179C"/>
    <w:rsid w:val="008619D1"/>
    <w:rsid w:val="00861B7A"/>
    <w:rsid w:val="00861BF4"/>
    <w:rsid w:val="00861CB5"/>
    <w:rsid w:val="00861CED"/>
    <w:rsid w:val="00861D10"/>
    <w:rsid w:val="00861DD4"/>
    <w:rsid w:val="00861E96"/>
    <w:rsid w:val="00861F39"/>
    <w:rsid w:val="00861FF6"/>
    <w:rsid w:val="00861FFE"/>
    <w:rsid w:val="008624E1"/>
    <w:rsid w:val="0086254F"/>
    <w:rsid w:val="00862588"/>
    <w:rsid w:val="008626BE"/>
    <w:rsid w:val="00862840"/>
    <w:rsid w:val="00862897"/>
    <w:rsid w:val="00862936"/>
    <w:rsid w:val="008629B7"/>
    <w:rsid w:val="00862A2A"/>
    <w:rsid w:val="00862BF5"/>
    <w:rsid w:val="00862C18"/>
    <w:rsid w:val="00862C41"/>
    <w:rsid w:val="00862C5F"/>
    <w:rsid w:val="00862CAA"/>
    <w:rsid w:val="00862DA4"/>
    <w:rsid w:val="00862E2C"/>
    <w:rsid w:val="00862F76"/>
    <w:rsid w:val="0086315D"/>
    <w:rsid w:val="00863366"/>
    <w:rsid w:val="0086349B"/>
    <w:rsid w:val="008634B5"/>
    <w:rsid w:val="008634C8"/>
    <w:rsid w:val="008635C0"/>
    <w:rsid w:val="008635C4"/>
    <w:rsid w:val="008635E3"/>
    <w:rsid w:val="00863631"/>
    <w:rsid w:val="0086373F"/>
    <w:rsid w:val="008637D4"/>
    <w:rsid w:val="0086380E"/>
    <w:rsid w:val="0086386A"/>
    <w:rsid w:val="00863876"/>
    <w:rsid w:val="00863A40"/>
    <w:rsid w:val="00863A8B"/>
    <w:rsid w:val="00863ED4"/>
    <w:rsid w:val="00863F1A"/>
    <w:rsid w:val="00863F6A"/>
    <w:rsid w:val="00863FCD"/>
    <w:rsid w:val="00864130"/>
    <w:rsid w:val="008641D9"/>
    <w:rsid w:val="008641F8"/>
    <w:rsid w:val="0086426B"/>
    <w:rsid w:val="008642EC"/>
    <w:rsid w:val="008643AE"/>
    <w:rsid w:val="00864527"/>
    <w:rsid w:val="00864539"/>
    <w:rsid w:val="0086454F"/>
    <w:rsid w:val="00864592"/>
    <w:rsid w:val="0086462F"/>
    <w:rsid w:val="008646B9"/>
    <w:rsid w:val="008647E5"/>
    <w:rsid w:val="00864811"/>
    <w:rsid w:val="00864864"/>
    <w:rsid w:val="00864AC2"/>
    <w:rsid w:val="00864B3A"/>
    <w:rsid w:val="00864BE4"/>
    <w:rsid w:val="00864C7E"/>
    <w:rsid w:val="00864CF5"/>
    <w:rsid w:val="00864E8A"/>
    <w:rsid w:val="00864F17"/>
    <w:rsid w:val="00864F7E"/>
    <w:rsid w:val="0086500B"/>
    <w:rsid w:val="008650F4"/>
    <w:rsid w:val="008651C6"/>
    <w:rsid w:val="008651D1"/>
    <w:rsid w:val="008654DB"/>
    <w:rsid w:val="0086554E"/>
    <w:rsid w:val="00865808"/>
    <w:rsid w:val="0086587E"/>
    <w:rsid w:val="008658F4"/>
    <w:rsid w:val="00865B1C"/>
    <w:rsid w:val="00865DF8"/>
    <w:rsid w:val="00865FA5"/>
    <w:rsid w:val="0086600C"/>
    <w:rsid w:val="0086605F"/>
    <w:rsid w:val="00866194"/>
    <w:rsid w:val="008661B3"/>
    <w:rsid w:val="00866219"/>
    <w:rsid w:val="008662F4"/>
    <w:rsid w:val="00866335"/>
    <w:rsid w:val="00866339"/>
    <w:rsid w:val="008663C7"/>
    <w:rsid w:val="0086646E"/>
    <w:rsid w:val="008664EA"/>
    <w:rsid w:val="00866764"/>
    <w:rsid w:val="008667BC"/>
    <w:rsid w:val="00866954"/>
    <w:rsid w:val="00866973"/>
    <w:rsid w:val="00866A48"/>
    <w:rsid w:val="00866D62"/>
    <w:rsid w:val="00866F7B"/>
    <w:rsid w:val="008671C9"/>
    <w:rsid w:val="0086721D"/>
    <w:rsid w:val="0086738D"/>
    <w:rsid w:val="0086741A"/>
    <w:rsid w:val="00867568"/>
    <w:rsid w:val="00867634"/>
    <w:rsid w:val="00867928"/>
    <w:rsid w:val="00867966"/>
    <w:rsid w:val="00867B55"/>
    <w:rsid w:val="00867CE4"/>
    <w:rsid w:val="00867D30"/>
    <w:rsid w:val="00867DD3"/>
    <w:rsid w:val="00867E34"/>
    <w:rsid w:val="00867E39"/>
    <w:rsid w:val="00867FA7"/>
    <w:rsid w:val="00867FFB"/>
    <w:rsid w:val="008702E9"/>
    <w:rsid w:val="00870407"/>
    <w:rsid w:val="00870417"/>
    <w:rsid w:val="00870703"/>
    <w:rsid w:val="0087089F"/>
    <w:rsid w:val="00870943"/>
    <w:rsid w:val="008709E4"/>
    <w:rsid w:val="008709EF"/>
    <w:rsid w:val="00870AE8"/>
    <w:rsid w:val="00870B69"/>
    <w:rsid w:val="00870B9E"/>
    <w:rsid w:val="00870C84"/>
    <w:rsid w:val="00870C85"/>
    <w:rsid w:val="00870D47"/>
    <w:rsid w:val="00870E05"/>
    <w:rsid w:val="00870E16"/>
    <w:rsid w:val="00870E34"/>
    <w:rsid w:val="00870ED1"/>
    <w:rsid w:val="0087106A"/>
    <w:rsid w:val="008710DE"/>
    <w:rsid w:val="0087116F"/>
    <w:rsid w:val="00871178"/>
    <w:rsid w:val="008711E3"/>
    <w:rsid w:val="008712DA"/>
    <w:rsid w:val="0087130B"/>
    <w:rsid w:val="00871480"/>
    <w:rsid w:val="008715B3"/>
    <w:rsid w:val="008716F4"/>
    <w:rsid w:val="00871707"/>
    <w:rsid w:val="00871824"/>
    <w:rsid w:val="00871877"/>
    <w:rsid w:val="008718CD"/>
    <w:rsid w:val="00871B7C"/>
    <w:rsid w:val="00871CFA"/>
    <w:rsid w:val="00871DC7"/>
    <w:rsid w:val="00871DEC"/>
    <w:rsid w:val="00872013"/>
    <w:rsid w:val="008720A0"/>
    <w:rsid w:val="00872147"/>
    <w:rsid w:val="0087240D"/>
    <w:rsid w:val="00872595"/>
    <w:rsid w:val="008725D9"/>
    <w:rsid w:val="00872670"/>
    <w:rsid w:val="0087269A"/>
    <w:rsid w:val="008728BD"/>
    <w:rsid w:val="008728D9"/>
    <w:rsid w:val="00872A12"/>
    <w:rsid w:val="00872C23"/>
    <w:rsid w:val="00872C7C"/>
    <w:rsid w:val="00872CA6"/>
    <w:rsid w:val="00872E9E"/>
    <w:rsid w:val="00872EB1"/>
    <w:rsid w:val="00872EC7"/>
    <w:rsid w:val="00873036"/>
    <w:rsid w:val="0087304E"/>
    <w:rsid w:val="008731B5"/>
    <w:rsid w:val="008732AD"/>
    <w:rsid w:val="0087336E"/>
    <w:rsid w:val="008733CA"/>
    <w:rsid w:val="008733CE"/>
    <w:rsid w:val="00873435"/>
    <w:rsid w:val="008734FE"/>
    <w:rsid w:val="00873632"/>
    <w:rsid w:val="00873662"/>
    <w:rsid w:val="00873722"/>
    <w:rsid w:val="008737E6"/>
    <w:rsid w:val="00873875"/>
    <w:rsid w:val="008739F2"/>
    <w:rsid w:val="00873C69"/>
    <w:rsid w:val="00873DA4"/>
    <w:rsid w:val="00873E01"/>
    <w:rsid w:val="0087402A"/>
    <w:rsid w:val="00874076"/>
    <w:rsid w:val="008740F9"/>
    <w:rsid w:val="008742EC"/>
    <w:rsid w:val="0087430F"/>
    <w:rsid w:val="008744A4"/>
    <w:rsid w:val="008746DA"/>
    <w:rsid w:val="00874717"/>
    <w:rsid w:val="0087479B"/>
    <w:rsid w:val="008748D6"/>
    <w:rsid w:val="008748EA"/>
    <w:rsid w:val="00874BAC"/>
    <w:rsid w:val="00874D7E"/>
    <w:rsid w:val="00874D97"/>
    <w:rsid w:val="00874E27"/>
    <w:rsid w:val="00874E5B"/>
    <w:rsid w:val="00874E6A"/>
    <w:rsid w:val="00874E79"/>
    <w:rsid w:val="00874EA2"/>
    <w:rsid w:val="00874EE9"/>
    <w:rsid w:val="00875054"/>
    <w:rsid w:val="008750FA"/>
    <w:rsid w:val="00875229"/>
    <w:rsid w:val="008752A4"/>
    <w:rsid w:val="00875339"/>
    <w:rsid w:val="0087576E"/>
    <w:rsid w:val="008757AC"/>
    <w:rsid w:val="0087583F"/>
    <w:rsid w:val="00875876"/>
    <w:rsid w:val="00875941"/>
    <w:rsid w:val="00875AD1"/>
    <w:rsid w:val="00875C3A"/>
    <w:rsid w:val="00875CAF"/>
    <w:rsid w:val="00875CFE"/>
    <w:rsid w:val="00875E61"/>
    <w:rsid w:val="00876008"/>
    <w:rsid w:val="00876121"/>
    <w:rsid w:val="0087618B"/>
    <w:rsid w:val="00876255"/>
    <w:rsid w:val="008763E4"/>
    <w:rsid w:val="008764A4"/>
    <w:rsid w:val="008764C0"/>
    <w:rsid w:val="008767A5"/>
    <w:rsid w:val="00876845"/>
    <w:rsid w:val="0087689F"/>
    <w:rsid w:val="008769EC"/>
    <w:rsid w:val="00876D28"/>
    <w:rsid w:val="00876D51"/>
    <w:rsid w:val="00876EC7"/>
    <w:rsid w:val="0087700E"/>
    <w:rsid w:val="00877119"/>
    <w:rsid w:val="00877175"/>
    <w:rsid w:val="008771DB"/>
    <w:rsid w:val="0087737F"/>
    <w:rsid w:val="0087740B"/>
    <w:rsid w:val="0087773A"/>
    <w:rsid w:val="0087774C"/>
    <w:rsid w:val="008779DE"/>
    <w:rsid w:val="008779FA"/>
    <w:rsid w:val="00877A68"/>
    <w:rsid w:val="00877B8A"/>
    <w:rsid w:val="00877D7B"/>
    <w:rsid w:val="00877D9B"/>
    <w:rsid w:val="00877DA0"/>
    <w:rsid w:val="00880048"/>
    <w:rsid w:val="00880122"/>
    <w:rsid w:val="00880196"/>
    <w:rsid w:val="00880249"/>
    <w:rsid w:val="0088029C"/>
    <w:rsid w:val="008803CE"/>
    <w:rsid w:val="008803CF"/>
    <w:rsid w:val="0088052D"/>
    <w:rsid w:val="008806C2"/>
    <w:rsid w:val="0088070F"/>
    <w:rsid w:val="008807C6"/>
    <w:rsid w:val="008807DA"/>
    <w:rsid w:val="00880855"/>
    <w:rsid w:val="008808A9"/>
    <w:rsid w:val="008809E0"/>
    <w:rsid w:val="00880C59"/>
    <w:rsid w:val="00880CA3"/>
    <w:rsid w:val="00880D1E"/>
    <w:rsid w:val="00880DAB"/>
    <w:rsid w:val="00880DC3"/>
    <w:rsid w:val="00880DF7"/>
    <w:rsid w:val="00880F1A"/>
    <w:rsid w:val="00880F64"/>
    <w:rsid w:val="00880FDE"/>
    <w:rsid w:val="008810C4"/>
    <w:rsid w:val="008812B1"/>
    <w:rsid w:val="008815CB"/>
    <w:rsid w:val="0088161B"/>
    <w:rsid w:val="00881625"/>
    <w:rsid w:val="008818B4"/>
    <w:rsid w:val="00881AF9"/>
    <w:rsid w:val="00881C5C"/>
    <w:rsid w:val="00881D61"/>
    <w:rsid w:val="00881E54"/>
    <w:rsid w:val="00881EB8"/>
    <w:rsid w:val="008821EE"/>
    <w:rsid w:val="00882383"/>
    <w:rsid w:val="0088239D"/>
    <w:rsid w:val="00882442"/>
    <w:rsid w:val="00882465"/>
    <w:rsid w:val="00882561"/>
    <w:rsid w:val="00882873"/>
    <w:rsid w:val="0088296C"/>
    <w:rsid w:val="00882B66"/>
    <w:rsid w:val="00882CC5"/>
    <w:rsid w:val="00882E80"/>
    <w:rsid w:val="00882E8C"/>
    <w:rsid w:val="00882E9F"/>
    <w:rsid w:val="00882EFC"/>
    <w:rsid w:val="00883004"/>
    <w:rsid w:val="00883484"/>
    <w:rsid w:val="0088358F"/>
    <w:rsid w:val="008835AF"/>
    <w:rsid w:val="008835CC"/>
    <w:rsid w:val="0088383A"/>
    <w:rsid w:val="008839CD"/>
    <w:rsid w:val="008839D6"/>
    <w:rsid w:val="008839E6"/>
    <w:rsid w:val="00883A00"/>
    <w:rsid w:val="00883ABF"/>
    <w:rsid w:val="00883C2D"/>
    <w:rsid w:val="00883D4A"/>
    <w:rsid w:val="00883EB0"/>
    <w:rsid w:val="00883F38"/>
    <w:rsid w:val="00883F61"/>
    <w:rsid w:val="008841C6"/>
    <w:rsid w:val="0088451B"/>
    <w:rsid w:val="00884689"/>
    <w:rsid w:val="0088468E"/>
    <w:rsid w:val="008848AD"/>
    <w:rsid w:val="00884AE5"/>
    <w:rsid w:val="00884B0C"/>
    <w:rsid w:val="00884C71"/>
    <w:rsid w:val="00884C8A"/>
    <w:rsid w:val="00884EE4"/>
    <w:rsid w:val="00884FDC"/>
    <w:rsid w:val="00884FFE"/>
    <w:rsid w:val="00885217"/>
    <w:rsid w:val="00885247"/>
    <w:rsid w:val="00885269"/>
    <w:rsid w:val="00885532"/>
    <w:rsid w:val="008855A0"/>
    <w:rsid w:val="008857AA"/>
    <w:rsid w:val="008857C8"/>
    <w:rsid w:val="008858F4"/>
    <w:rsid w:val="0088596E"/>
    <w:rsid w:val="008859FF"/>
    <w:rsid w:val="00885A53"/>
    <w:rsid w:val="00885BDD"/>
    <w:rsid w:val="00885D79"/>
    <w:rsid w:val="00885E67"/>
    <w:rsid w:val="00885ECD"/>
    <w:rsid w:val="0088608A"/>
    <w:rsid w:val="008862BE"/>
    <w:rsid w:val="008862C7"/>
    <w:rsid w:val="00886431"/>
    <w:rsid w:val="008866D4"/>
    <w:rsid w:val="00886776"/>
    <w:rsid w:val="0088679E"/>
    <w:rsid w:val="008867FC"/>
    <w:rsid w:val="00886814"/>
    <w:rsid w:val="008869D3"/>
    <w:rsid w:val="00886A94"/>
    <w:rsid w:val="00886CB3"/>
    <w:rsid w:val="00886E31"/>
    <w:rsid w:val="008870CC"/>
    <w:rsid w:val="008870F8"/>
    <w:rsid w:val="008871B0"/>
    <w:rsid w:val="00887311"/>
    <w:rsid w:val="00887567"/>
    <w:rsid w:val="0088759C"/>
    <w:rsid w:val="008875FA"/>
    <w:rsid w:val="0088763E"/>
    <w:rsid w:val="00887744"/>
    <w:rsid w:val="00887787"/>
    <w:rsid w:val="008877D8"/>
    <w:rsid w:val="00887820"/>
    <w:rsid w:val="008878E0"/>
    <w:rsid w:val="0088794C"/>
    <w:rsid w:val="0088796C"/>
    <w:rsid w:val="008879AA"/>
    <w:rsid w:val="00887AFD"/>
    <w:rsid w:val="00887B03"/>
    <w:rsid w:val="00887B52"/>
    <w:rsid w:val="00887B54"/>
    <w:rsid w:val="00887B77"/>
    <w:rsid w:val="00887C7C"/>
    <w:rsid w:val="00887CB4"/>
    <w:rsid w:val="00887DCD"/>
    <w:rsid w:val="00887E06"/>
    <w:rsid w:val="00887FB7"/>
    <w:rsid w:val="00890042"/>
    <w:rsid w:val="008901A9"/>
    <w:rsid w:val="008901EE"/>
    <w:rsid w:val="008901F0"/>
    <w:rsid w:val="0089031D"/>
    <w:rsid w:val="00890529"/>
    <w:rsid w:val="008906D5"/>
    <w:rsid w:val="00890717"/>
    <w:rsid w:val="00890757"/>
    <w:rsid w:val="00890872"/>
    <w:rsid w:val="0089089F"/>
    <w:rsid w:val="008908B1"/>
    <w:rsid w:val="008909D1"/>
    <w:rsid w:val="00890A74"/>
    <w:rsid w:val="00890C80"/>
    <w:rsid w:val="00890E49"/>
    <w:rsid w:val="00890F65"/>
    <w:rsid w:val="0089102D"/>
    <w:rsid w:val="0089124A"/>
    <w:rsid w:val="0089129A"/>
    <w:rsid w:val="00891430"/>
    <w:rsid w:val="00891493"/>
    <w:rsid w:val="00891518"/>
    <w:rsid w:val="00891860"/>
    <w:rsid w:val="00891964"/>
    <w:rsid w:val="00891B3B"/>
    <w:rsid w:val="00891B6C"/>
    <w:rsid w:val="00891C35"/>
    <w:rsid w:val="00891DB6"/>
    <w:rsid w:val="00891FEE"/>
    <w:rsid w:val="0089200B"/>
    <w:rsid w:val="00892339"/>
    <w:rsid w:val="0089237D"/>
    <w:rsid w:val="008925AB"/>
    <w:rsid w:val="0089286A"/>
    <w:rsid w:val="00892905"/>
    <w:rsid w:val="00892A66"/>
    <w:rsid w:val="00892C35"/>
    <w:rsid w:val="00892CDB"/>
    <w:rsid w:val="00892DE0"/>
    <w:rsid w:val="00892E34"/>
    <w:rsid w:val="00892E4C"/>
    <w:rsid w:val="00892F70"/>
    <w:rsid w:val="00893004"/>
    <w:rsid w:val="00893010"/>
    <w:rsid w:val="008930A1"/>
    <w:rsid w:val="008932A9"/>
    <w:rsid w:val="00893365"/>
    <w:rsid w:val="00893383"/>
    <w:rsid w:val="008933D7"/>
    <w:rsid w:val="00893485"/>
    <w:rsid w:val="008934BA"/>
    <w:rsid w:val="008934DD"/>
    <w:rsid w:val="008935A9"/>
    <w:rsid w:val="008935B1"/>
    <w:rsid w:val="008935F1"/>
    <w:rsid w:val="008936C9"/>
    <w:rsid w:val="00893758"/>
    <w:rsid w:val="0089378E"/>
    <w:rsid w:val="0089382F"/>
    <w:rsid w:val="008939CD"/>
    <w:rsid w:val="00893FE2"/>
    <w:rsid w:val="0089400A"/>
    <w:rsid w:val="00894086"/>
    <w:rsid w:val="008940E7"/>
    <w:rsid w:val="008942AE"/>
    <w:rsid w:val="008943F8"/>
    <w:rsid w:val="00894516"/>
    <w:rsid w:val="008945AC"/>
    <w:rsid w:val="008947E1"/>
    <w:rsid w:val="00894887"/>
    <w:rsid w:val="0089488C"/>
    <w:rsid w:val="008948FB"/>
    <w:rsid w:val="00894A37"/>
    <w:rsid w:val="00894B79"/>
    <w:rsid w:val="00894C5A"/>
    <w:rsid w:val="00894C6C"/>
    <w:rsid w:val="00894CE7"/>
    <w:rsid w:val="00894D4E"/>
    <w:rsid w:val="00894DC2"/>
    <w:rsid w:val="00894E75"/>
    <w:rsid w:val="00895121"/>
    <w:rsid w:val="0089527C"/>
    <w:rsid w:val="00895477"/>
    <w:rsid w:val="008954F2"/>
    <w:rsid w:val="00895541"/>
    <w:rsid w:val="00895555"/>
    <w:rsid w:val="008955E7"/>
    <w:rsid w:val="0089568A"/>
    <w:rsid w:val="008958B0"/>
    <w:rsid w:val="00895A34"/>
    <w:rsid w:val="00895BFB"/>
    <w:rsid w:val="00895DBA"/>
    <w:rsid w:val="00895F8C"/>
    <w:rsid w:val="00895FEB"/>
    <w:rsid w:val="0089602D"/>
    <w:rsid w:val="008960DC"/>
    <w:rsid w:val="00896307"/>
    <w:rsid w:val="00896379"/>
    <w:rsid w:val="00896503"/>
    <w:rsid w:val="00896546"/>
    <w:rsid w:val="0089661B"/>
    <w:rsid w:val="00896875"/>
    <w:rsid w:val="00896A88"/>
    <w:rsid w:val="00896AEB"/>
    <w:rsid w:val="00896B85"/>
    <w:rsid w:val="00896C2A"/>
    <w:rsid w:val="00896E32"/>
    <w:rsid w:val="00896FC4"/>
    <w:rsid w:val="00896FE7"/>
    <w:rsid w:val="00897072"/>
    <w:rsid w:val="008970E0"/>
    <w:rsid w:val="008970E7"/>
    <w:rsid w:val="0089744A"/>
    <w:rsid w:val="00897760"/>
    <w:rsid w:val="00897799"/>
    <w:rsid w:val="008977EC"/>
    <w:rsid w:val="008979C6"/>
    <w:rsid w:val="00897A77"/>
    <w:rsid w:val="00897A8D"/>
    <w:rsid w:val="00897B48"/>
    <w:rsid w:val="00897B55"/>
    <w:rsid w:val="00897C0B"/>
    <w:rsid w:val="00897CCC"/>
    <w:rsid w:val="00897D8E"/>
    <w:rsid w:val="00897F65"/>
    <w:rsid w:val="00897F8A"/>
    <w:rsid w:val="00897F9D"/>
    <w:rsid w:val="008A018C"/>
    <w:rsid w:val="008A01A1"/>
    <w:rsid w:val="008A0287"/>
    <w:rsid w:val="008A02DE"/>
    <w:rsid w:val="008A02F3"/>
    <w:rsid w:val="008A0504"/>
    <w:rsid w:val="008A05BC"/>
    <w:rsid w:val="008A06C6"/>
    <w:rsid w:val="008A079B"/>
    <w:rsid w:val="008A07BD"/>
    <w:rsid w:val="008A07C3"/>
    <w:rsid w:val="008A08DF"/>
    <w:rsid w:val="008A097E"/>
    <w:rsid w:val="008A0998"/>
    <w:rsid w:val="008A0D01"/>
    <w:rsid w:val="008A0F21"/>
    <w:rsid w:val="008A12AB"/>
    <w:rsid w:val="008A12ED"/>
    <w:rsid w:val="008A13D7"/>
    <w:rsid w:val="008A1494"/>
    <w:rsid w:val="008A149C"/>
    <w:rsid w:val="008A14EA"/>
    <w:rsid w:val="008A1618"/>
    <w:rsid w:val="008A17D6"/>
    <w:rsid w:val="008A1863"/>
    <w:rsid w:val="008A196D"/>
    <w:rsid w:val="008A1BE9"/>
    <w:rsid w:val="008A1DC1"/>
    <w:rsid w:val="008A1ED1"/>
    <w:rsid w:val="008A1F7A"/>
    <w:rsid w:val="008A1FE3"/>
    <w:rsid w:val="008A21B4"/>
    <w:rsid w:val="008A2322"/>
    <w:rsid w:val="008A23E7"/>
    <w:rsid w:val="008A246A"/>
    <w:rsid w:val="008A24A6"/>
    <w:rsid w:val="008A2537"/>
    <w:rsid w:val="008A26B0"/>
    <w:rsid w:val="008A276C"/>
    <w:rsid w:val="008A2A6D"/>
    <w:rsid w:val="008A2BEE"/>
    <w:rsid w:val="008A2CDD"/>
    <w:rsid w:val="008A2D39"/>
    <w:rsid w:val="008A2DA7"/>
    <w:rsid w:val="008A2FDB"/>
    <w:rsid w:val="008A33C8"/>
    <w:rsid w:val="008A3683"/>
    <w:rsid w:val="008A3892"/>
    <w:rsid w:val="008A3A88"/>
    <w:rsid w:val="008A3AAC"/>
    <w:rsid w:val="008A3BD1"/>
    <w:rsid w:val="008A3C5E"/>
    <w:rsid w:val="008A3CDA"/>
    <w:rsid w:val="008A3CE5"/>
    <w:rsid w:val="008A3D40"/>
    <w:rsid w:val="008A3EB1"/>
    <w:rsid w:val="008A3F12"/>
    <w:rsid w:val="008A42C2"/>
    <w:rsid w:val="008A441F"/>
    <w:rsid w:val="008A44E9"/>
    <w:rsid w:val="008A47E1"/>
    <w:rsid w:val="008A4867"/>
    <w:rsid w:val="008A4914"/>
    <w:rsid w:val="008A4A32"/>
    <w:rsid w:val="008A4B39"/>
    <w:rsid w:val="008A4B3E"/>
    <w:rsid w:val="008A4BAB"/>
    <w:rsid w:val="008A4C3C"/>
    <w:rsid w:val="008A4D7B"/>
    <w:rsid w:val="008A4F27"/>
    <w:rsid w:val="008A5048"/>
    <w:rsid w:val="008A50BF"/>
    <w:rsid w:val="008A51AA"/>
    <w:rsid w:val="008A5205"/>
    <w:rsid w:val="008A521C"/>
    <w:rsid w:val="008A5310"/>
    <w:rsid w:val="008A532F"/>
    <w:rsid w:val="008A546E"/>
    <w:rsid w:val="008A551A"/>
    <w:rsid w:val="008A56D5"/>
    <w:rsid w:val="008A5972"/>
    <w:rsid w:val="008A5A20"/>
    <w:rsid w:val="008A5B38"/>
    <w:rsid w:val="008A5C2C"/>
    <w:rsid w:val="008A5CFA"/>
    <w:rsid w:val="008A5E62"/>
    <w:rsid w:val="008A5EC1"/>
    <w:rsid w:val="008A5F99"/>
    <w:rsid w:val="008A5FAC"/>
    <w:rsid w:val="008A5FAD"/>
    <w:rsid w:val="008A6089"/>
    <w:rsid w:val="008A60FB"/>
    <w:rsid w:val="008A6139"/>
    <w:rsid w:val="008A6145"/>
    <w:rsid w:val="008A61F4"/>
    <w:rsid w:val="008A63F1"/>
    <w:rsid w:val="008A646F"/>
    <w:rsid w:val="008A650A"/>
    <w:rsid w:val="008A653B"/>
    <w:rsid w:val="008A65B9"/>
    <w:rsid w:val="008A65CC"/>
    <w:rsid w:val="008A6695"/>
    <w:rsid w:val="008A68B7"/>
    <w:rsid w:val="008A68D9"/>
    <w:rsid w:val="008A699C"/>
    <w:rsid w:val="008A6A4C"/>
    <w:rsid w:val="008A6AC3"/>
    <w:rsid w:val="008A6B56"/>
    <w:rsid w:val="008A6B6E"/>
    <w:rsid w:val="008A6BF0"/>
    <w:rsid w:val="008A6C29"/>
    <w:rsid w:val="008A6E83"/>
    <w:rsid w:val="008A6EEB"/>
    <w:rsid w:val="008A70F0"/>
    <w:rsid w:val="008A71BD"/>
    <w:rsid w:val="008A7381"/>
    <w:rsid w:val="008A747A"/>
    <w:rsid w:val="008A75DB"/>
    <w:rsid w:val="008A764B"/>
    <w:rsid w:val="008A7741"/>
    <w:rsid w:val="008A7797"/>
    <w:rsid w:val="008A78EA"/>
    <w:rsid w:val="008A7A84"/>
    <w:rsid w:val="008A7AF7"/>
    <w:rsid w:val="008A7B53"/>
    <w:rsid w:val="008A7BD3"/>
    <w:rsid w:val="008A7D11"/>
    <w:rsid w:val="008A7DC1"/>
    <w:rsid w:val="008A7EDE"/>
    <w:rsid w:val="008A7EFC"/>
    <w:rsid w:val="008A7F3E"/>
    <w:rsid w:val="008A7FAC"/>
    <w:rsid w:val="008B010F"/>
    <w:rsid w:val="008B04C1"/>
    <w:rsid w:val="008B056B"/>
    <w:rsid w:val="008B05E9"/>
    <w:rsid w:val="008B064B"/>
    <w:rsid w:val="008B0690"/>
    <w:rsid w:val="008B0758"/>
    <w:rsid w:val="008B0828"/>
    <w:rsid w:val="008B0844"/>
    <w:rsid w:val="008B086A"/>
    <w:rsid w:val="008B0AFC"/>
    <w:rsid w:val="008B0B41"/>
    <w:rsid w:val="008B0BA6"/>
    <w:rsid w:val="008B0C4B"/>
    <w:rsid w:val="008B0DD8"/>
    <w:rsid w:val="008B0DF7"/>
    <w:rsid w:val="008B0E01"/>
    <w:rsid w:val="008B0FE9"/>
    <w:rsid w:val="008B10FD"/>
    <w:rsid w:val="008B11E2"/>
    <w:rsid w:val="008B1236"/>
    <w:rsid w:val="008B1345"/>
    <w:rsid w:val="008B138D"/>
    <w:rsid w:val="008B1417"/>
    <w:rsid w:val="008B153B"/>
    <w:rsid w:val="008B17F8"/>
    <w:rsid w:val="008B19E5"/>
    <w:rsid w:val="008B1A9F"/>
    <w:rsid w:val="008B1BDF"/>
    <w:rsid w:val="008B1C8D"/>
    <w:rsid w:val="008B1CD8"/>
    <w:rsid w:val="008B1D3F"/>
    <w:rsid w:val="008B1E0B"/>
    <w:rsid w:val="008B1E1F"/>
    <w:rsid w:val="008B1EE3"/>
    <w:rsid w:val="008B1F7D"/>
    <w:rsid w:val="008B2042"/>
    <w:rsid w:val="008B20B3"/>
    <w:rsid w:val="008B2406"/>
    <w:rsid w:val="008B2420"/>
    <w:rsid w:val="008B2501"/>
    <w:rsid w:val="008B250F"/>
    <w:rsid w:val="008B27AC"/>
    <w:rsid w:val="008B284B"/>
    <w:rsid w:val="008B29F0"/>
    <w:rsid w:val="008B2AB8"/>
    <w:rsid w:val="008B2CA5"/>
    <w:rsid w:val="008B2D26"/>
    <w:rsid w:val="008B2DA4"/>
    <w:rsid w:val="008B2DB3"/>
    <w:rsid w:val="008B2EDC"/>
    <w:rsid w:val="008B3167"/>
    <w:rsid w:val="008B3187"/>
    <w:rsid w:val="008B3272"/>
    <w:rsid w:val="008B3362"/>
    <w:rsid w:val="008B34B8"/>
    <w:rsid w:val="008B3541"/>
    <w:rsid w:val="008B3917"/>
    <w:rsid w:val="008B3B01"/>
    <w:rsid w:val="008B3B58"/>
    <w:rsid w:val="008B3BBD"/>
    <w:rsid w:val="008B3C3B"/>
    <w:rsid w:val="008B3CD6"/>
    <w:rsid w:val="008B3DD0"/>
    <w:rsid w:val="008B3E61"/>
    <w:rsid w:val="008B3E68"/>
    <w:rsid w:val="008B40F8"/>
    <w:rsid w:val="008B41FA"/>
    <w:rsid w:val="008B42DD"/>
    <w:rsid w:val="008B4337"/>
    <w:rsid w:val="008B4437"/>
    <w:rsid w:val="008B44F2"/>
    <w:rsid w:val="008B457C"/>
    <w:rsid w:val="008B4590"/>
    <w:rsid w:val="008B467D"/>
    <w:rsid w:val="008B46C2"/>
    <w:rsid w:val="008B473B"/>
    <w:rsid w:val="008B473C"/>
    <w:rsid w:val="008B476F"/>
    <w:rsid w:val="008B47A9"/>
    <w:rsid w:val="008B49B5"/>
    <w:rsid w:val="008B49C1"/>
    <w:rsid w:val="008B4A21"/>
    <w:rsid w:val="008B4A70"/>
    <w:rsid w:val="008B4AEF"/>
    <w:rsid w:val="008B4CBF"/>
    <w:rsid w:val="008B4D01"/>
    <w:rsid w:val="008B50AD"/>
    <w:rsid w:val="008B51E9"/>
    <w:rsid w:val="008B5274"/>
    <w:rsid w:val="008B530A"/>
    <w:rsid w:val="008B53BE"/>
    <w:rsid w:val="008B55C4"/>
    <w:rsid w:val="008B566D"/>
    <w:rsid w:val="008B5808"/>
    <w:rsid w:val="008B5967"/>
    <w:rsid w:val="008B59AC"/>
    <w:rsid w:val="008B5E45"/>
    <w:rsid w:val="008B604B"/>
    <w:rsid w:val="008B60FA"/>
    <w:rsid w:val="008B611F"/>
    <w:rsid w:val="008B6138"/>
    <w:rsid w:val="008B63B0"/>
    <w:rsid w:val="008B64EE"/>
    <w:rsid w:val="008B672C"/>
    <w:rsid w:val="008B6916"/>
    <w:rsid w:val="008B69FB"/>
    <w:rsid w:val="008B6A0B"/>
    <w:rsid w:val="008B6AAF"/>
    <w:rsid w:val="008B6BC8"/>
    <w:rsid w:val="008B6CCF"/>
    <w:rsid w:val="008B6E98"/>
    <w:rsid w:val="008B705D"/>
    <w:rsid w:val="008B70A5"/>
    <w:rsid w:val="008B719C"/>
    <w:rsid w:val="008B7379"/>
    <w:rsid w:val="008B743E"/>
    <w:rsid w:val="008B7539"/>
    <w:rsid w:val="008B7580"/>
    <w:rsid w:val="008B769D"/>
    <w:rsid w:val="008B77B7"/>
    <w:rsid w:val="008B7BE0"/>
    <w:rsid w:val="008B7C6D"/>
    <w:rsid w:val="008B7CC8"/>
    <w:rsid w:val="008B7D9B"/>
    <w:rsid w:val="008B7E7A"/>
    <w:rsid w:val="008B7EF7"/>
    <w:rsid w:val="008C0052"/>
    <w:rsid w:val="008C029D"/>
    <w:rsid w:val="008C057E"/>
    <w:rsid w:val="008C05D7"/>
    <w:rsid w:val="008C05DD"/>
    <w:rsid w:val="008C069F"/>
    <w:rsid w:val="008C0701"/>
    <w:rsid w:val="008C0A5A"/>
    <w:rsid w:val="008C0A5D"/>
    <w:rsid w:val="008C0BF9"/>
    <w:rsid w:val="008C0CDE"/>
    <w:rsid w:val="008C0D41"/>
    <w:rsid w:val="008C0EC4"/>
    <w:rsid w:val="008C11B9"/>
    <w:rsid w:val="008C138C"/>
    <w:rsid w:val="008C149B"/>
    <w:rsid w:val="008C18AA"/>
    <w:rsid w:val="008C18DD"/>
    <w:rsid w:val="008C18E9"/>
    <w:rsid w:val="008C19D7"/>
    <w:rsid w:val="008C1A65"/>
    <w:rsid w:val="008C1B27"/>
    <w:rsid w:val="008C1D7D"/>
    <w:rsid w:val="008C201F"/>
    <w:rsid w:val="008C202E"/>
    <w:rsid w:val="008C207D"/>
    <w:rsid w:val="008C20BE"/>
    <w:rsid w:val="008C20CB"/>
    <w:rsid w:val="008C20D0"/>
    <w:rsid w:val="008C2222"/>
    <w:rsid w:val="008C2359"/>
    <w:rsid w:val="008C237A"/>
    <w:rsid w:val="008C24A5"/>
    <w:rsid w:val="008C2700"/>
    <w:rsid w:val="008C2834"/>
    <w:rsid w:val="008C2A8B"/>
    <w:rsid w:val="008C2AB6"/>
    <w:rsid w:val="008C2AD3"/>
    <w:rsid w:val="008C2ADF"/>
    <w:rsid w:val="008C2AE1"/>
    <w:rsid w:val="008C2AFB"/>
    <w:rsid w:val="008C2E05"/>
    <w:rsid w:val="008C2F71"/>
    <w:rsid w:val="008C2FC4"/>
    <w:rsid w:val="008C3026"/>
    <w:rsid w:val="008C30D4"/>
    <w:rsid w:val="008C3185"/>
    <w:rsid w:val="008C32D6"/>
    <w:rsid w:val="008C32F0"/>
    <w:rsid w:val="008C33EA"/>
    <w:rsid w:val="008C3410"/>
    <w:rsid w:val="008C34D4"/>
    <w:rsid w:val="008C35AE"/>
    <w:rsid w:val="008C35FE"/>
    <w:rsid w:val="008C36DD"/>
    <w:rsid w:val="008C3702"/>
    <w:rsid w:val="008C37EB"/>
    <w:rsid w:val="008C3A16"/>
    <w:rsid w:val="008C3D94"/>
    <w:rsid w:val="008C3DAA"/>
    <w:rsid w:val="008C3F89"/>
    <w:rsid w:val="008C3F94"/>
    <w:rsid w:val="008C42AA"/>
    <w:rsid w:val="008C42D6"/>
    <w:rsid w:val="008C466B"/>
    <w:rsid w:val="008C46BE"/>
    <w:rsid w:val="008C4B59"/>
    <w:rsid w:val="008C4B6F"/>
    <w:rsid w:val="008C4D00"/>
    <w:rsid w:val="008C4DC1"/>
    <w:rsid w:val="008C4E64"/>
    <w:rsid w:val="008C4E9D"/>
    <w:rsid w:val="008C4F02"/>
    <w:rsid w:val="008C4F9A"/>
    <w:rsid w:val="008C51D1"/>
    <w:rsid w:val="008C533B"/>
    <w:rsid w:val="008C5696"/>
    <w:rsid w:val="008C56A3"/>
    <w:rsid w:val="008C56A4"/>
    <w:rsid w:val="008C56D3"/>
    <w:rsid w:val="008C58CD"/>
    <w:rsid w:val="008C58CF"/>
    <w:rsid w:val="008C5A5D"/>
    <w:rsid w:val="008C5A64"/>
    <w:rsid w:val="008C5B27"/>
    <w:rsid w:val="008C5CCA"/>
    <w:rsid w:val="008C603D"/>
    <w:rsid w:val="008C63AC"/>
    <w:rsid w:val="008C6497"/>
    <w:rsid w:val="008C65DC"/>
    <w:rsid w:val="008C66BA"/>
    <w:rsid w:val="008C68B4"/>
    <w:rsid w:val="008C68EE"/>
    <w:rsid w:val="008C69C0"/>
    <w:rsid w:val="008C6C57"/>
    <w:rsid w:val="008C6D07"/>
    <w:rsid w:val="008C6D09"/>
    <w:rsid w:val="008C6D3F"/>
    <w:rsid w:val="008C6E36"/>
    <w:rsid w:val="008C6E61"/>
    <w:rsid w:val="008C6FC0"/>
    <w:rsid w:val="008C700D"/>
    <w:rsid w:val="008C7019"/>
    <w:rsid w:val="008C7033"/>
    <w:rsid w:val="008C71F0"/>
    <w:rsid w:val="008C75E0"/>
    <w:rsid w:val="008C7707"/>
    <w:rsid w:val="008C7974"/>
    <w:rsid w:val="008C7986"/>
    <w:rsid w:val="008C7A69"/>
    <w:rsid w:val="008C7B6D"/>
    <w:rsid w:val="008C7E10"/>
    <w:rsid w:val="008D0049"/>
    <w:rsid w:val="008D0182"/>
    <w:rsid w:val="008D029C"/>
    <w:rsid w:val="008D02AB"/>
    <w:rsid w:val="008D051E"/>
    <w:rsid w:val="008D083B"/>
    <w:rsid w:val="008D08AD"/>
    <w:rsid w:val="008D0990"/>
    <w:rsid w:val="008D0DC3"/>
    <w:rsid w:val="008D0FBD"/>
    <w:rsid w:val="008D1116"/>
    <w:rsid w:val="008D122D"/>
    <w:rsid w:val="008D124A"/>
    <w:rsid w:val="008D1272"/>
    <w:rsid w:val="008D128C"/>
    <w:rsid w:val="008D13E1"/>
    <w:rsid w:val="008D1434"/>
    <w:rsid w:val="008D14EA"/>
    <w:rsid w:val="008D15C9"/>
    <w:rsid w:val="008D165A"/>
    <w:rsid w:val="008D1663"/>
    <w:rsid w:val="008D169A"/>
    <w:rsid w:val="008D17D8"/>
    <w:rsid w:val="008D1845"/>
    <w:rsid w:val="008D1A96"/>
    <w:rsid w:val="008D1B3E"/>
    <w:rsid w:val="008D1C24"/>
    <w:rsid w:val="008D1FA0"/>
    <w:rsid w:val="008D2059"/>
    <w:rsid w:val="008D2175"/>
    <w:rsid w:val="008D2209"/>
    <w:rsid w:val="008D22F6"/>
    <w:rsid w:val="008D23C2"/>
    <w:rsid w:val="008D2416"/>
    <w:rsid w:val="008D2553"/>
    <w:rsid w:val="008D26F8"/>
    <w:rsid w:val="008D28EA"/>
    <w:rsid w:val="008D2A34"/>
    <w:rsid w:val="008D2ADD"/>
    <w:rsid w:val="008D2C7C"/>
    <w:rsid w:val="008D2C8E"/>
    <w:rsid w:val="008D2CFE"/>
    <w:rsid w:val="008D305A"/>
    <w:rsid w:val="008D30C4"/>
    <w:rsid w:val="008D321A"/>
    <w:rsid w:val="008D3283"/>
    <w:rsid w:val="008D32B0"/>
    <w:rsid w:val="008D3692"/>
    <w:rsid w:val="008D3706"/>
    <w:rsid w:val="008D37E6"/>
    <w:rsid w:val="008D393E"/>
    <w:rsid w:val="008D4062"/>
    <w:rsid w:val="008D4107"/>
    <w:rsid w:val="008D4400"/>
    <w:rsid w:val="008D45CC"/>
    <w:rsid w:val="008D46F4"/>
    <w:rsid w:val="008D4B1C"/>
    <w:rsid w:val="008D4B73"/>
    <w:rsid w:val="008D4C53"/>
    <w:rsid w:val="008D4CE4"/>
    <w:rsid w:val="008D4E94"/>
    <w:rsid w:val="008D53D0"/>
    <w:rsid w:val="008D55BE"/>
    <w:rsid w:val="008D595A"/>
    <w:rsid w:val="008D5A9C"/>
    <w:rsid w:val="008D5B0F"/>
    <w:rsid w:val="008D5B86"/>
    <w:rsid w:val="008D5C2C"/>
    <w:rsid w:val="008D5C64"/>
    <w:rsid w:val="008D5CCA"/>
    <w:rsid w:val="008D5EA8"/>
    <w:rsid w:val="008D5F59"/>
    <w:rsid w:val="008D5FB4"/>
    <w:rsid w:val="008D5FF4"/>
    <w:rsid w:val="008D6005"/>
    <w:rsid w:val="008D6051"/>
    <w:rsid w:val="008D612F"/>
    <w:rsid w:val="008D6134"/>
    <w:rsid w:val="008D6188"/>
    <w:rsid w:val="008D61A7"/>
    <w:rsid w:val="008D6211"/>
    <w:rsid w:val="008D6304"/>
    <w:rsid w:val="008D6328"/>
    <w:rsid w:val="008D6753"/>
    <w:rsid w:val="008D6780"/>
    <w:rsid w:val="008D6790"/>
    <w:rsid w:val="008D6869"/>
    <w:rsid w:val="008D6A42"/>
    <w:rsid w:val="008D6B3A"/>
    <w:rsid w:val="008D6B69"/>
    <w:rsid w:val="008D6C8A"/>
    <w:rsid w:val="008D6CC3"/>
    <w:rsid w:val="008D6D79"/>
    <w:rsid w:val="008D6DD9"/>
    <w:rsid w:val="008D6EC9"/>
    <w:rsid w:val="008D71A3"/>
    <w:rsid w:val="008D71D1"/>
    <w:rsid w:val="008D7252"/>
    <w:rsid w:val="008D743A"/>
    <w:rsid w:val="008D746E"/>
    <w:rsid w:val="008D7478"/>
    <w:rsid w:val="008D7483"/>
    <w:rsid w:val="008D750D"/>
    <w:rsid w:val="008D76BB"/>
    <w:rsid w:val="008D78D8"/>
    <w:rsid w:val="008D7933"/>
    <w:rsid w:val="008D7946"/>
    <w:rsid w:val="008D7959"/>
    <w:rsid w:val="008D7A2D"/>
    <w:rsid w:val="008D7D2D"/>
    <w:rsid w:val="008D7DBB"/>
    <w:rsid w:val="008D7E3B"/>
    <w:rsid w:val="008D7E53"/>
    <w:rsid w:val="008E0115"/>
    <w:rsid w:val="008E0165"/>
    <w:rsid w:val="008E0225"/>
    <w:rsid w:val="008E02E5"/>
    <w:rsid w:val="008E034A"/>
    <w:rsid w:val="008E034F"/>
    <w:rsid w:val="008E0467"/>
    <w:rsid w:val="008E04CC"/>
    <w:rsid w:val="008E0593"/>
    <w:rsid w:val="008E080D"/>
    <w:rsid w:val="008E08C5"/>
    <w:rsid w:val="008E0AE6"/>
    <w:rsid w:val="008E0C5B"/>
    <w:rsid w:val="008E0C7E"/>
    <w:rsid w:val="008E0D15"/>
    <w:rsid w:val="008E0DE3"/>
    <w:rsid w:val="008E0EC4"/>
    <w:rsid w:val="008E0F4B"/>
    <w:rsid w:val="008E11DC"/>
    <w:rsid w:val="008E11E4"/>
    <w:rsid w:val="008E13B4"/>
    <w:rsid w:val="008E1556"/>
    <w:rsid w:val="008E1686"/>
    <w:rsid w:val="008E16C5"/>
    <w:rsid w:val="008E1718"/>
    <w:rsid w:val="008E19B4"/>
    <w:rsid w:val="008E1A25"/>
    <w:rsid w:val="008E1B3A"/>
    <w:rsid w:val="008E1DA3"/>
    <w:rsid w:val="008E1DF3"/>
    <w:rsid w:val="008E1EDE"/>
    <w:rsid w:val="008E1F97"/>
    <w:rsid w:val="008E1FC1"/>
    <w:rsid w:val="008E22B5"/>
    <w:rsid w:val="008E236B"/>
    <w:rsid w:val="008E247E"/>
    <w:rsid w:val="008E2671"/>
    <w:rsid w:val="008E26F3"/>
    <w:rsid w:val="008E2777"/>
    <w:rsid w:val="008E2822"/>
    <w:rsid w:val="008E2912"/>
    <w:rsid w:val="008E297E"/>
    <w:rsid w:val="008E29FC"/>
    <w:rsid w:val="008E2BA1"/>
    <w:rsid w:val="008E2C63"/>
    <w:rsid w:val="008E2DF4"/>
    <w:rsid w:val="008E2F15"/>
    <w:rsid w:val="008E3095"/>
    <w:rsid w:val="008E30A3"/>
    <w:rsid w:val="008E30CF"/>
    <w:rsid w:val="008E3369"/>
    <w:rsid w:val="008E3532"/>
    <w:rsid w:val="008E37B6"/>
    <w:rsid w:val="008E3802"/>
    <w:rsid w:val="008E3932"/>
    <w:rsid w:val="008E39D8"/>
    <w:rsid w:val="008E3B08"/>
    <w:rsid w:val="008E3E54"/>
    <w:rsid w:val="008E3F82"/>
    <w:rsid w:val="008E410C"/>
    <w:rsid w:val="008E4746"/>
    <w:rsid w:val="008E4790"/>
    <w:rsid w:val="008E4968"/>
    <w:rsid w:val="008E4B22"/>
    <w:rsid w:val="008E4D8E"/>
    <w:rsid w:val="008E4F37"/>
    <w:rsid w:val="008E5037"/>
    <w:rsid w:val="008E503C"/>
    <w:rsid w:val="008E510B"/>
    <w:rsid w:val="008E511E"/>
    <w:rsid w:val="008E5146"/>
    <w:rsid w:val="008E5220"/>
    <w:rsid w:val="008E52AE"/>
    <w:rsid w:val="008E53B1"/>
    <w:rsid w:val="008E54F9"/>
    <w:rsid w:val="008E5550"/>
    <w:rsid w:val="008E59E6"/>
    <w:rsid w:val="008E5A82"/>
    <w:rsid w:val="008E5B33"/>
    <w:rsid w:val="008E5B5B"/>
    <w:rsid w:val="008E5B9C"/>
    <w:rsid w:val="008E5D14"/>
    <w:rsid w:val="008E5DBE"/>
    <w:rsid w:val="008E5DE2"/>
    <w:rsid w:val="008E5E54"/>
    <w:rsid w:val="008E5F58"/>
    <w:rsid w:val="008E5F7F"/>
    <w:rsid w:val="008E6081"/>
    <w:rsid w:val="008E60E6"/>
    <w:rsid w:val="008E61B7"/>
    <w:rsid w:val="008E63B2"/>
    <w:rsid w:val="008E64A2"/>
    <w:rsid w:val="008E65B8"/>
    <w:rsid w:val="008E685D"/>
    <w:rsid w:val="008E68D2"/>
    <w:rsid w:val="008E69C9"/>
    <w:rsid w:val="008E6C24"/>
    <w:rsid w:val="008E6C91"/>
    <w:rsid w:val="008E6E5F"/>
    <w:rsid w:val="008E6FD0"/>
    <w:rsid w:val="008E70F8"/>
    <w:rsid w:val="008E7251"/>
    <w:rsid w:val="008E74AA"/>
    <w:rsid w:val="008E7659"/>
    <w:rsid w:val="008E7666"/>
    <w:rsid w:val="008E7758"/>
    <w:rsid w:val="008E79D4"/>
    <w:rsid w:val="008E7A33"/>
    <w:rsid w:val="008E7B1B"/>
    <w:rsid w:val="008E7B4E"/>
    <w:rsid w:val="008E7BF7"/>
    <w:rsid w:val="008E7C09"/>
    <w:rsid w:val="008E7D6E"/>
    <w:rsid w:val="008E7EC1"/>
    <w:rsid w:val="008E7F02"/>
    <w:rsid w:val="008E7F70"/>
    <w:rsid w:val="008F00C7"/>
    <w:rsid w:val="008F010A"/>
    <w:rsid w:val="008F02A3"/>
    <w:rsid w:val="008F0705"/>
    <w:rsid w:val="008F0850"/>
    <w:rsid w:val="008F0959"/>
    <w:rsid w:val="008F099A"/>
    <w:rsid w:val="008F09E9"/>
    <w:rsid w:val="008F0A06"/>
    <w:rsid w:val="008F0A58"/>
    <w:rsid w:val="008F0C0A"/>
    <w:rsid w:val="008F0D0F"/>
    <w:rsid w:val="008F0D4E"/>
    <w:rsid w:val="008F0D9E"/>
    <w:rsid w:val="008F0EB5"/>
    <w:rsid w:val="008F0F76"/>
    <w:rsid w:val="008F106F"/>
    <w:rsid w:val="008F10B8"/>
    <w:rsid w:val="008F13EE"/>
    <w:rsid w:val="008F14C3"/>
    <w:rsid w:val="008F14D1"/>
    <w:rsid w:val="008F15DF"/>
    <w:rsid w:val="008F1601"/>
    <w:rsid w:val="008F1704"/>
    <w:rsid w:val="008F176A"/>
    <w:rsid w:val="008F179E"/>
    <w:rsid w:val="008F181D"/>
    <w:rsid w:val="008F199B"/>
    <w:rsid w:val="008F1AD7"/>
    <w:rsid w:val="008F1C7C"/>
    <w:rsid w:val="008F1CA9"/>
    <w:rsid w:val="008F1E5C"/>
    <w:rsid w:val="008F1F17"/>
    <w:rsid w:val="008F2018"/>
    <w:rsid w:val="008F210C"/>
    <w:rsid w:val="008F226D"/>
    <w:rsid w:val="008F2326"/>
    <w:rsid w:val="008F23AA"/>
    <w:rsid w:val="008F24EB"/>
    <w:rsid w:val="008F2713"/>
    <w:rsid w:val="008F282B"/>
    <w:rsid w:val="008F2831"/>
    <w:rsid w:val="008F299C"/>
    <w:rsid w:val="008F2A1E"/>
    <w:rsid w:val="008F2AEA"/>
    <w:rsid w:val="008F2B08"/>
    <w:rsid w:val="008F2B4B"/>
    <w:rsid w:val="008F2B87"/>
    <w:rsid w:val="008F2CAC"/>
    <w:rsid w:val="008F2CEA"/>
    <w:rsid w:val="008F2D38"/>
    <w:rsid w:val="008F2E61"/>
    <w:rsid w:val="008F2EE1"/>
    <w:rsid w:val="008F2F8C"/>
    <w:rsid w:val="008F2FD9"/>
    <w:rsid w:val="008F3040"/>
    <w:rsid w:val="008F3192"/>
    <w:rsid w:val="008F32C3"/>
    <w:rsid w:val="008F3335"/>
    <w:rsid w:val="008F3423"/>
    <w:rsid w:val="008F3470"/>
    <w:rsid w:val="008F3528"/>
    <w:rsid w:val="008F3576"/>
    <w:rsid w:val="008F358D"/>
    <w:rsid w:val="008F39F0"/>
    <w:rsid w:val="008F3B73"/>
    <w:rsid w:val="008F3C5E"/>
    <w:rsid w:val="008F3D43"/>
    <w:rsid w:val="008F3E22"/>
    <w:rsid w:val="008F3E74"/>
    <w:rsid w:val="008F3E98"/>
    <w:rsid w:val="008F3F20"/>
    <w:rsid w:val="008F408E"/>
    <w:rsid w:val="008F4098"/>
    <w:rsid w:val="008F409A"/>
    <w:rsid w:val="008F453C"/>
    <w:rsid w:val="008F493F"/>
    <w:rsid w:val="008F4AC4"/>
    <w:rsid w:val="008F4ECF"/>
    <w:rsid w:val="008F5089"/>
    <w:rsid w:val="008F50A3"/>
    <w:rsid w:val="008F522B"/>
    <w:rsid w:val="008F55FF"/>
    <w:rsid w:val="008F560D"/>
    <w:rsid w:val="008F589D"/>
    <w:rsid w:val="008F5958"/>
    <w:rsid w:val="008F598F"/>
    <w:rsid w:val="008F59B1"/>
    <w:rsid w:val="008F5A3E"/>
    <w:rsid w:val="008F5AF8"/>
    <w:rsid w:val="008F5B83"/>
    <w:rsid w:val="008F5B96"/>
    <w:rsid w:val="008F5D16"/>
    <w:rsid w:val="008F5F67"/>
    <w:rsid w:val="008F616A"/>
    <w:rsid w:val="008F6367"/>
    <w:rsid w:val="008F65C8"/>
    <w:rsid w:val="008F6607"/>
    <w:rsid w:val="008F6617"/>
    <w:rsid w:val="008F67B0"/>
    <w:rsid w:val="008F69B7"/>
    <w:rsid w:val="008F6AC6"/>
    <w:rsid w:val="008F6E3E"/>
    <w:rsid w:val="008F6E74"/>
    <w:rsid w:val="008F6EF4"/>
    <w:rsid w:val="008F6F47"/>
    <w:rsid w:val="008F6F7C"/>
    <w:rsid w:val="008F7228"/>
    <w:rsid w:val="008F731A"/>
    <w:rsid w:val="008F749E"/>
    <w:rsid w:val="008F74A7"/>
    <w:rsid w:val="008F7546"/>
    <w:rsid w:val="008F7595"/>
    <w:rsid w:val="008F75BC"/>
    <w:rsid w:val="008F75BF"/>
    <w:rsid w:val="008F7987"/>
    <w:rsid w:val="008F7991"/>
    <w:rsid w:val="008F7B11"/>
    <w:rsid w:val="008F7B7D"/>
    <w:rsid w:val="008F7BD2"/>
    <w:rsid w:val="008F7BE5"/>
    <w:rsid w:val="008F7DC6"/>
    <w:rsid w:val="008F7ED1"/>
    <w:rsid w:val="00900010"/>
    <w:rsid w:val="00900064"/>
    <w:rsid w:val="009000DA"/>
    <w:rsid w:val="009001E8"/>
    <w:rsid w:val="00900698"/>
    <w:rsid w:val="009006E7"/>
    <w:rsid w:val="009007FD"/>
    <w:rsid w:val="00900872"/>
    <w:rsid w:val="009008E8"/>
    <w:rsid w:val="00900D5B"/>
    <w:rsid w:val="00900E8C"/>
    <w:rsid w:val="00900E99"/>
    <w:rsid w:val="00900E9D"/>
    <w:rsid w:val="00900F60"/>
    <w:rsid w:val="00900FFD"/>
    <w:rsid w:val="00901156"/>
    <w:rsid w:val="0090121C"/>
    <w:rsid w:val="0090123A"/>
    <w:rsid w:val="00901432"/>
    <w:rsid w:val="00901435"/>
    <w:rsid w:val="00901984"/>
    <w:rsid w:val="00901A0A"/>
    <w:rsid w:val="00901A51"/>
    <w:rsid w:val="00901AF3"/>
    <w:rsid w:val="00901B86"/>
    <w:rsid w:val="00901CC7"/>
    <w:rsid w:val="00901D2A"/>
    <w:rsid w:val="00901DFA"/>
    <w:rsid w:val="00901E1D"/>
    <w:rsid w:val="00901E58"/>
    <w:rsid w:val="00901E90"/>
    <w:rsid w:val="00901F18"/>
    <w:rsid w:val="00901FE8"/>
    <w:rsid w:val="009021B6"/>
    <w:rsid w:val="00902395"/>
    <w:rsid w:val="009025DB"/>
    <w:rsid w:val="0090284B"/>
    <w:rsid w:val="009028F5"/>
    <w:rsid w:val="0090299D"/>
    <w:rsid w:val="00902A11"/>
    <w:rsid w:val="00902B86"/>
    <w:rsid w:val="00902BFF"/>
    <w:rsid w:val="00902CAB"/>
    <w:rsid w:val="00902CCE"/>
    <w:rsid w:val="00902D52"/>
    <w:rsid w:val="00902DB7"/>
    <w:rsid w:val="00902DF9"/>
    <w:rsid w:val="00902E59"/>
    <w:rsid w:val="00902EAB"/>
    <w:rsid w:val="00902F21"/>
    <w:rsid w:val="0090304F"/>
    <w:rsid w:val="0090343F"/>
    <w:rsid w:val="00903507"/>
    <w:rsid w:val="009035D8"/>
    <w:rsid w:val="009035E9"/>
    <w:rsid w:val="00903836"/>
    <w:rsid w:val="00903845"/>
    <w:rsid w:val="00903855"/>
    <w:rsid w:val="00903910"/>
    <w:rsid w:val="00903A28"/>
    <w:rsid w:val="00903A76"/>
    <w:rsid w:val="00903BB8"/>
    <w:rsid w:val="00903CBD"/>
    <w:rsid w:val="00903ECF"/>
    <w:rsid w:val="00903F61"/>
    <w:rsid w:val="00903F7F"/>
    <w:rsid w:val="009040AF"/>
    <w:rsid w:val="009040E2"/>
    <w:rsid w:val="0090414E"/>
    <w:rsid w:val="009041F7"/>
    <w:rsid w:val="00904273"/>
    <w:rsid w:val="00904307"/>
    <w:rsid w:val="009043D8"/>
    <w:rsid w:val="009043EA"/>
    <w:rsid w:val="009045A5"/>
    <w:rsid w:val="009045D9"/>
    <w:rsid w:val="00904648"/>
    <w:rsid w:val="009046CE"/>
    <w:rsid w:val="00904701"/>
    <w:rsid w:val="00904AC5"/>
    <w:rsid w:val="00904B66"/>
    <w:rsid w:val="00904B74"/>
    <w:rsid w:val="00904BE1"/>
    <w:rsid w:val="00904C5D"/>
    <w:rsid w:val="00904DF1"/>
    <w:rsid w:val="00904DF2"/>
    <w:rsid w:val="00904DFE"/>
    <w:rsid w:val="00904F7E"/>
    <w:rsid w:val="00905012"/>
    <w:rsid w:val="00905131"/>
    <w:rsid w:val="00905139"/>
    <w:rsid w:val="00905335"/>
    <w:rsid w:val="00905357"/>
    <w:rsid w:val="009054CF"/>
    <w:rsid w:val="00905794"/>
    <w:rsid w:val="009057AE"/>
    <w:rsid w:val="00905984"/>
    <w:rsid w:val="009059B3"/>
    <w:rsid w:val="009059DE"/>
    <w:rsid w:val="00905ADE"/>
    <w:rsid w:val="00905C5D"/>
    <w:rsid w:val="00905DBE"/>
    <w:rsid w:val="00905F75"/>
    <w:rsid w:val="00906133"/>
    <w:rsid w:val="0090637D"/>
    <w:rsid w:val="00906491"/>
    <w:rsid w:val="0090678B"/>
    <w:rsid w:val="00906954"/>
    <w:rsid w:val="00906A0D"/>
    <w:rsid w:val="00906BB6"/>
    <w:rsid w:val="00906BBC"/>
    <w:rsid w:val="00906C23"/>
    <w:rsid w:val="00906C2B"/>
    <w:rsid w:val="00906D31"/>
    <w:rsid w:val="00906D65"/>
    <w:rsid w:val="00906D96"/>
    <w:rsid w:val="00907038"/>
    <w:rsid w:val="0090704C"/>
    <w:rsid w:val="00907053"/>
    <w:rsid w:val="0090745C"/>
    <w:rsid w:val="00907801"/>
    <w:rsid w:val="00907984"/>
    <w:rsid w:val="00907AD4"/>
    <w:rsid w:val="00907B27"/>
    <w:rsid w:val="00907E4D"/>
    <w:rsid w:val="00907EC2"/>
    <w:rsid w:val="00907EDC"/>
    <w:rsid w:val="009100F8"/>
    <w:rsid w:val="0091011C"/>
    <w:rsid w:val="00910129"/>
    <w:rsid w:val="00910231"/>
    <w:rsid w:val="009103B7"/>
    <w:rsid w:val="0091040C"/>
    <w:rsid w:val="009106C7"/>
    <w:rsid w:val="009107EC"/>
    <w:rsid w:val="00910897"/>
    <w:rsid w:val="00910A0E"/>
    <w:rsid w:val="00910A73"/>
    <w:rsid w:val="00910C89"/>
    <w:rsid w:val="00910CE7"/>
    <w:rsid w:val="00910EE5"/>
    <w:rsid w:val="00910EFE"/>
    <w:rsid w:val="0091114D"/>
    <w:rsid w:val="00911155"/>
    <w:rsid w:val="00911278"/>
    <w:rsid w:val="0091130D"/>
    <w:rsid w:val="00911383"/>
    <w:rsid w:val="009114B5"/>
    <w:rsid w:val="009115CD"/>
    <w:rsid w:val="009116EB"/>
    <w:rsid w:val="00911734"/>
    <w:rsid w:val="00911783"/>
    <w:rsid w:val="009117A5"/>
    <w:rsid w:val="0091187A"/>
    <w:rsid w:val="00911950"/>
    <w:rsid w:val="0091198C"/>
    <w:rsid w:val="00911A99"/>
    <w:rsid w:val="00911BD9"/>
    <w:rsid w:val="00911CF5"/>
    <w:rsid w:val="00911E54"/>
    <w:rsid w:val="00911F23"/>
    <w:rsid w:val="00912037"/>
    <w:rsid w:val="009123A1"/>
    <w:rsid w:val="009124B0"/>
    <w:rsid w:val="0091252E"/>
    <w:rsid w:val="00912673"/>
    <w:rsid w:val="009128C6"/>
    <w:rsid w:val="00912ABC"/>
    <w:rsid w:val="00912C4A"/>
    <w:rsid w:val="00912C77"/>
    <w:rsid w:val="00912D30"/>
    <w:rsid w:val="00912D32"/>
    <w:rsid w:val="00912D52"/>
    <w:rsid w:val="00912F72"/>
    <w:rsid w:val="00913109"/>
    <w:rsid w:val="00913197"/>
    <w:rsid w:val="00913261"/>
    <w:rsid w:val="009132E3"/>
    <w:rsid w:val="009133DC"/>
    <w:rsid w:val="0091348F"/>
    <w:rsid w:val="009137D0"/>
    <w:rsid w:val="009137FF"/>
    <w:rsid w:val="009138F4"/>
    <w:rsid w:val="00913997"/>
    <w:rsid w:val="009139B9"/>
    <w:rsid w:val="00913B96"/>
    <w:rsid w:val="00913C71"/>
    <w:rsid w:val="00913CCD"/>
    <w:rsid w:val="00913D52"/>
    <w:rsid w:val="00913EAA"/>
    <w:rsid w:val="00913F8A"/>
    <w:rsid w:val="00913FB8"/>
    <w:rsid w:val="009141CD"/>
    <w:rsid w:val="00914361"/>
    <w:rsid w:val="009143AC"/>
    <w:rsid w:val="0091440B"/>
    <w:rsid w:val="0091448C"/>
    <w:rsid w:val="009144D3"/>
    <w:rsid w:val="00914527"/>
    <w:rsid w:val="00914573"/>
    <w:rsid w:val="009146DF"/>
    <w:rsid w:val="009147C4"/>
    <w:rsid w:val="00914944"/>
    <w:rsid w:val="009149EC"/>
    <w:rsid w:val="00914AAF"/>
    <w:rsid w:val="00914AD7"/>
    <w:rsid w:val="00914C81"/>
    <w:rsid w:val="00914DD0"/>
    <w:rsid w:val="00914E84"/>
    <w:rsid w:val="00915129"/>
    <w:rsid w:val="009151B3"/>
    <w:rsid w:val="009153EB"/>
    <w:rsid w:val="0091565D"/>
    <w:rsid w:val="00915770"/>
    <w:rsid w:val="00915DCC"/>
    <w:rsid w:val="00915DDB"/>
    <w:rsid w:val="00915E94"/>
    <w:rsid w:val="00915EB8"/>
    <w:rsid w:val="00915EFF"/>
    <w:rsid w:val="00915FA2"/>
    <w:rsid w:val="00916026"/>
    <w:rsid w:val="0091612D"/>
    <w:rsid w:val="00916381"/>
    <w:rsid w:val="009163A0"/>
    <w:rsid w:val="00916401"/>
    <w:rsid w:val="00916487"/>
    <w:rsid w:val="009164C5"/>
    <w:rsid w:val="00916615"/>
    <w:rsid w:val="0091669B"/>
    <w:rsid w:val="009166A7"/>
    <w:rsid w:val="009166E4"/>
    <w:rsid w:val="0091672D"/>
    <w:rsid w:val="00916795"/>
    <w:rsid w:val="0091686B"/>
    <w:rsid w:val="00916936"/>
    <w:rsid w:val="00916D87"/>
    <w:rsid w:val="00916E49"/>
    <w:rsid w:val="00916F86"/>
    <w:rsid w:val="00917000"/>
    <w:rsid w:val="009170C0"/>
    <w:rsid w:val="00917111"/>
    <w:rsid w:val="00917132"/>
    <w:rsid w:val="00917202"/>
    <w:rsid w:val="0091732B"/>
    <w:rsid w:val="0091741D"/>
    <w:rsid w:val="00917582"/>
    <w:rsid w:val="00917638"/>
    <w:rsid w:val="0091771D"/>
    <w:rsid w:val="0091771E"/>
    <w:rsid w:val="00917728"/>
    <w:rsid w:val="00917759"/>
    <w:rsid w:val="0091780F"/>
    <w:rsid w:val="00917936"/>
    <w:rsid w:val="00917B94"/>
    <w:rsid w:val="00917BA5"/>
    <w:rsid w:val="00917BF2"/>
    <w:rsid w:val="00917D10"/>
    <w:rsid w:val="00917D12"/>
    <w:rsid w:val="00917DD9"/>
    <w:rsid w:val="00917E83"/>
    <w:rsid w:val="00917F4C"/>
    <w:rsid w:val="00917F61"/>
    <w:rsid w:val="00917FB7"/>
    <w:rsid w:val="00917FDC"/>
    <w:rsid w:val="00920218"/>
    <w:rsid w:val="0092022C"/>
    <w:rsid w:val="0092045D"/>
    <w:rsid w:val="00920483"/>
    <w:rsid w:val="009204ED"/>
    <w:rsid w:val="00920593"/>
    <w:rsid w:val="00920690"/>
    <w:rsid w:val="00920747"/>
    <w:rsid w:val="009207DF"/>
    <w:rsid w:val="009208B0"/>
    <w:rsid w:val="009209B6"/>
    <w:rsid w:val="00920A2C"/>
    <w:rsid w:val="00920B23"/>
    <w:rsid w:val="00920CBC"/>
    <w:rsid w:val="00920D2C"/>
    <w:rsid w:val="00920DD9"/>
    <w:rsid w:val="00920E1A"/>
    <w:rsid w:val="00920E53"/>
    <w:rsid w:val="00920F48"/>
    <w:rsid w:val="00920F82"/>
    <w:rsid w:val="00921126"/>
    <w:rsid w:val="0092114C"/>
    <w:rsid w:val="00921158"/>
    <w:rsid w:val="00921217"/>
    <w:rsid w:val="0092124F"/>
    <w:rsid w:val="009212F2"/>
    <w:rsid w:val="00921341"/>
    <w:rsid w:val="0092139B"/>
    <w:rsid w:val="00921446"/>
    <w:rsid w:val="00921455"/>
    <w:rsid w:val="009216B6"/>
    <w:rsid w:val="009216CC"/>
    <w:rsid w:val="0092172D"/>
    <w:rsid w:val="009217A0"/>
    <w:rsid w:val="0092183F"/>
    <w:rsid w:val="00921908"/>
    <w:rsid w:val="0092190F"/>
    <w:rsid w:val="00921B06"/>
    <w:rsid w:val="00921B19"/>
    <w:rsid w:val="00921B2E"/>
    <w:rsid w:val="00921C45"/>
    <w:rsid w:val="00921C5A"/>
    <w:rsid w:val="00921CF0"/>
    <w:rsid w:val="00921D0D"/>
    <w:rsid w:val="00921D2F"/>
    <w:rsid w:val="00921DA1"/>
    <w:rsid w:val="00921DC4"/>
    <w:rsid w:val="00921ECD"/>
    <w:rsid w:val="00921F19"/>
    <w:rsid w:val="00921F23"/>
    <w:rsid w:val="00921F62"/>
    <w:rsid w:val="0092214B"/>
    <w:rsid w:val="009221AC"/>
    <w:rsid w:val="00922263"/>
    <w:rsid w:val="00922378"/>
    <w:rsid w:val="0092237D"/>
    <w:rsid w:val="00922430"/>
    <w:rsid w:val="00922697"/>
    <w:rsid w:val="009226C7"/>
    <w:rsid w:val="00922B35"/>
    <w:rsid w:val="00922D62"/>
    <w:rsid w:val="00922FE8"/>
    <w:rsid w:val="0092306B"/>
    <w:rsid w:val="009230F5"/>
    <w:rsid w:val="00923115"/>
    <w:rsid w:val="00923161"/>
    <w:rsid w:val="009231C4"/>
    <w:rsid w:val="009231D3"/>
    <w:rsid w:val="0092340B"/>
    <w:rsid w:val="0092342F"/>
    <w:rsid w:val="0092343E"/>
    <w:rsid w:val="00923452"/>
    <w:rsid w:val="009234B1"/>
    <w:rsid w:val="009234D5"/>
    <w:rsid w:val="009235C3"/>
    <w:rsid w:val="0092363A"/>
    <w:rsid w:val="0092368B"/>
    <w:rsid w:val="009236DF"/>
    <w:rsid w:val="009236E1"/>
    <w:rsid w:val="00923793"/>
    <w:rsid w:val="009238B5"/>
    <w:rsid w:val="009238BF"/>
    <w:rsid w:val="00923B30"/>
    <w:rsid w:val="00923C19"/>
    <w:rsid w:val="00923D73"/>
    <w:rsid w:val="00923E37"/>
    <w:rsid w:val="00923FED"/>
    <w:rsid w:val="00924034"/>
    <w:rsid w:val="00924042"/>
    <w:rsid w:val="009241EB"/>
    <w:rsid w:val="00924207"/>
    <w:rsid w:val="009242FD"/>
    <w:rsid w:val="009244D1"/>
    <w:rsid w:val="009245A5"/>
    <w:rsid w:val="0092483D"/>
    <w:rsid w:val="00924D41"/>
    <w:rsid w:val="00924E37"/>
    <w:rsid w:val="00924E42"/>
    <w:rsid w:val="00924E72"/>
    <w:rsid w:val="00924EC5"/>
    <w:rsid w:val="00924F4A"/>
    <w:rsid w:val="0092513A"/>
    <w:rsid w:val="0092515B"/>
    <w:rsid w:val="009252BB"/>
    <w:rsid w:val="009252E3"/>
    <w:rsid w:val="009253A9"/>
    <w:rsid w:val="009254CE"/>
    <w:rsid w:val="009254D1"/>
    <w:rsid w:val="009254FA"/>
    <w:rsid w:val="0092555F"/>
    <w:rsid w:val="0092561C"/>
    <w:rsid w:val="0092573D"/>
    <w:rsid w:val="00925760"/>
    <w:rsid w:val="00925A68"/>
    <w:rsid w:val="00925C95"/>
    <w:rsid w:val="00925CB4"/>
    <w:rsid w:val="00925EDB"/>
    <w:rsid w:val="009260D5"/>
    <w:rsid w:val="009260F7"/>
    <w:rsid w:val="0092626E"/>
    <w:rsid w:val="00926271"/>
    <w:rsid w:val="009266ED"/>
    <w:rsid w:val="009267A3"/>
    <w:rsid w:val="00926A53"/>
    <w:rsid w:val="00926C4A"/>
    <w:rsid w:val="00926C79"/>
    <w:rsid w:val="00926E10"/>
    <w:rsid w:val="00926E83"/>
    <w:rsid w:val="00926F34"/>
    <w:rsid w:val="00926FCD"/>
    <w:rsid w:val="00927435"/>
    <w:rsid w:val="0092751C"/>
    <w:rsid w:val="00927785"/>
    <w:rsid w:val="0092778C"/>
    <w:rsid w:val="009277D3"/>
    <w:rsid w:val="009278B7"/>
    <w:rsid w:val="00927A05"/>
    <w:rsid w:val="00927B0A"/>
    <w:rsid w:val="00927BF8"/>
    <w:rsid w:val="00927D21"/>
    <w:rsid w:val="00927DF0"/>
    <w:rsid w:val="00927E03"/>
    <w:rsid w:val="00927E29"/>
    <w:rsid w:val="00927E8A"/>
    <w:rsid w:val="00927EBB"/>
    <w:rsid w:val="00927FDB"/>
    <w:rsid w:val="0093043D"/>
    <w:rsid w:val="00930661"/>
    <w:rsid w:val="009307EB"/>
    <w:rsid w:val="009307FB"/>
    <w:rsid w:val="00930833"/>
    <w:rsid w:val="0093083B"/>
    <w:rsid w:val="00930935"/>
    <w:rsid w:val="0093095B"/>
    <w:rsid w:val="00930A84"/>
    <w:rsid w:val="00930ACD"/>
    <w:rsid w:val="00930AF9"/>
    <w:rsid w:val="00930B3D"/>
    <w:rsid w:val="00930BB7"/>
    <w:rsid w:val="00930BCA"/>
    <w:rsid w:val="009310A9"/>
    <w:rsid w:val="0093116E"/>
    <w:rsid w:val="00931214"/>
    <w:rsid w:val="009312EE"/>
    <w:rsid w:val="009312F3"/>
    <w:rsid w:val="009313BB"/>
    <w:rsid w:val="0093144D"/>
    <w:rsid w:val="009315B9"/>
    <w:rsid w:val="00931691"/>
    <w:rsid w:val="009316FF"/>
    <w:rsid w:val="0093176F"/>
    <w:rsid w:val="009319C3"/>
    <w:rsid w:val="00931A58"/>
    <w:rsid w:val="00931A82"/>
    <w:rsid w:val="00931B05"/>
    <w:rsid w:val="00931E6B"/>
    <w:rsid w:val="00931EA5"/>
    <w:rsid w:val="00932098"/>
    <w:rsid w:val="009321B3"/>
    <w:rsid w:val="0093250D"/>
    <w:rsid w:val="009325EA"/>
    <w:rsid w:val="00932611"/>
    <w:rsid w:val="0093275F"/>
    <w:rsid w:val="00932B66"/>
    <w:rsid w:val="00932BC9"/>
    <w:rsid w:val="00932CB1"/>
    <w:rsid w:val="00932ED8"/>
    <w:rsid w:val="00932F91"/>
    <w:rsid w:val="00932FAB"/>
    <w:rsid w:val="0093301E"/>
    <w:rsid w:val="009330AC"/>
    <w:rsid w:val="00933191"/>
    <w:rsid w:val="009331AE"/>
    <w:rsid w:val="009333EE"/>
    <w:rsid w:val="0093346A"/>
    <w:rsid w:val="009334F2"/>
    <w:rsid w:val="0093359D"/>
    <w:rsid w:val="00933661"/>
    <w:rsid w:val="0093380A"/>
    <w:rsid w:val="00933838"/>
    <w:rsid w:val="00933873"/>
    <w:rsid w:val="00933917"/>
    <w:rsid w:val="00933A40"/>
    <w:rsid w:val="00933ACF"/>
    <w:rsid w:val="00933B39"/>
    <w:rsid w:val="00933BFD"/>
    <w:rsid w:val="00933D57"/>
    <w:rsid w:val="00933E39"/>
    <w:rsid w:val="00933F3B"/>
    <w:rsid w:val="00933FBF"/>
    <w:rsid w:val="009340B2"/>
    <w:rsid w:val="00934200"/>
    <w:rsid w:val="009343CB"/>
    <w:rsid w:val="00934513"/>
    <w:rsid w:val="0093475D"/>
    <w:rsid w:val="009347B7"/>
    <w:rsid w:val="009347FD"/>
    <w:rsid w:val="00934886"/>
    <w:rsid w:val="0093492E"/>
    <w:rsid w:val="009349CE"/>
    <w:rsid w:val="00934A72"/>
    <w:rsid w:val="00934AA3"/>
    <w:rsid w:val="00934AAC"/>
    <w:rsid w:val="00934AE2"/>
    <w:rsid w:val="00934CFF"/>
    <w:rsid w:val="00934D16"/>
    <w:rsid w:val="00934E18"/>
    <w:rsid w:val="0093519D"/>
    <w:rsid w:val="009351AD"/>
    <w:rsid w:val="009351BA"/>
    <w:rsid w:val="00935291"/>
    <w:rsid w:val="009352D1"/>
    <w:rsid w:val="00935518"/>
    <w:rsid w:val="00935849"/>
    <w:rsid w:val="0093594E"/>
    <w:rsid w:val="00935A1D"/>
    <w:rsid w:val="00935C0E"/>
    <w:rsid w:val="00935C24"/>
    <w:rsid w:val="00935C3C"/>
    <w:rsid w:val="00935CF7"/>
    <w:rsid w:val="00935DD0"/>
    <w:rsid w:val="00936086"/>
    <w:rsid w:val="009361D3"/>
    <w:rsid w:val="00936279"/>
    <w:rsid w:val="009362B4"/>
    <w:rsid w:val="0093639F"/>
    <w:rsid w:val="00936551"/>
    <w:rsid w:val="009365D3"/>
    <w:rsid w:val="0093674D"/>
    <w:rsid w:val="0093674E"/>
    <w:rsid w:val="009367AF"/>
    <w:rsid w:val="00936842"/>
    <w:rsid w:val="009368F9"/>
    <w:rsid w:val="009368FD"/>
    <w:rsid w:val="0093692C"/>
    <w:rsid w:val="00936CAD"/>
    <w:rsid w:val="00936D0D"/>
    <w:rsid w:val="00936EE8"/>
    <w:rsid w:val="00936F3C"/>
    <w:rsid w:val="00936F61"/>
    <w:rsid w:val="0093701E"/>
    <w:rsid w:val="009370B0"/>
    <w:rsid w:val="00937164"/>
    <w:rsid w:val="009371B3"/>
    <w:rsid w:val="009371E9"/>
    <w:rsid w:val="00937304"/>
    <w:rsid w:val="0093743E"/>
    <w:rsid w:val="0093745A"/>
    <w:rsid w:val="00937484"/>
    <w:rsid w:val="0093750F"/>
    <w:rsid w:val="0093771E"/>
    <w:rsid w:val="009377C4"/>
    <w:rsid w:val="00937B32"/>
    <w:rsid w:val="00937B40"/>
    <w:rsid w:val="00937C32"/>
    <w:rsid w:val="00937F82"/>
    <w:rsid w:val="0094001C"/>
    <w:rsid w:val="009400DB"/>
    <w:rsid w:val="009401AF"/>
    <w:rsid w:val="0094024F"/>
    <w:rsid w:val="0094041E"/>
    <w:rsid w:val="009405BD"/>
    <w:rsid w:val="009405DA"/>
    <w:rsid w:val="009405F0"/>
    <w:rsid w:val="0094063C"/>
    <w:rsid w:val="00940771"/>
    <w:rsid w:val="009409CF"/>
    <w:rsid w:val="00940B62"/>
    <w:rsid w:val="00940BB4"/>
    <w:rsid w:val="00940BF4"/>
    <w:rsid w:val="00940C82"/>
    <w:rsid w:val="00940D11"/>
    <w:rsid w:val="00940D1C"/>
    <w:rsid w:val="00940D7E"/>
    <w:rsid w:val="00940E70"/>
    <w:rsid w:val="00940F5A"/>
    <w:rsid w:val="00940F70"/>
    <w:rsid w:val="00940F86"/>
    <w:rsid w:val="0094115A"/>
    <w:rsid w:val="009413DE"/>
    <w:rsid w:val="0094140C"/>
    <w:rsid w:val="009414B3"/>
    <w:rsid w:val="009414E4"/>
    <w:rsid w:val="00941A4F"/>
    <w:rsid w:val="00941C4C"/>
    <w:rsid w:val="00941CCB"/>
    <w:rsid w:val="00941DD7"/>
    <w:rsid w:val="00942003"/>
    <w:rsid w:val="0094201D"/>
    <w:rsid w:val="00942075"/>
    <w:rsid w:val="009422EA"/>
    <w:rsid w:val="00942480"/>
    <w:rsid w:val="009425F6"/>
    <w:rsid w:val="0094264D"/>
    <w:rsid w:val="00942860"/>
    <w:rsid w:val="009429E4"/>
    <w:rsid w:val="00942B00"/>
    <w:rsid w:val="00942B32"/>
    <w:rsid w:val="00942BA2"/>
    <w:rsid w:val="00942CF9"/>
    <w:rsid w:val="00942D20"/>
    <w:rsid w:val="00942DC2"/>
    <w:rsid w:val="00942EAB"/>
    <w:rsid w:val="00942F87"/>
    <w:rsid w:val="00942FD0"/>
    <w:rsid w:val="0094306B"/>
    <w:rsid w:val="009431F3"/>
    <w:rsid w:val="00943297"/>
    <w:rsid w:val="0094331A"/>
    <w:rsid w:val="0094333E"/>
    <w:rsid w:val="009434DD"/>
    <w:rsid w:val="00943576"/>
    <w:rsid w:val="009435FA"/>
    <w:rsid w:val="00943705"/>
    <w:rsid w:val="00943886"/>
    <w:rsid w:val="00943A69"/>
    <w:rsid w:val="00943D82"/>
    <w:rsid w:val="00943DCA"/>
    <w:rsid w:val="00943FBF"/>
    <w:rsid w:val="0094405B"/>
    <w:rsid w:val="00944211"/>
    <w:rsid w:val="0094431E"/>
    <w:rsid w:val="009443DC"/>
    <w:rsid w:val="009446A4"/>
    <w:rsid w:val="00944906"/>
    <w:rsid w:val="00944BEC"/>
    <w:rsid w:val="00944C7A"/>
    <w:rsid w:val="00944E74"/>
    <w:rsid w:val="0094509C"/>
    <w:rsid w:val="0094524E"/>
    <w:rsid w:val="009452B2"/>
    <w:rsid w:val="0094544C"/>
    <w:rsid w:val="00945465"/>
    <w:rsid w:val="009456E2"/>
    <w:rsid w:val="0094572D"/>
    <w:rsid w:val="00945835"/>
    <w:rsid w:val="009459BB"/>
    <w:rsid w:val="009459C2"/>
    <w:rsid w:val="00945D38"/>
    <w:rsid w:val="00945D92"/>
    <w:rsid w:val="00945DAA"/>
    <w:rsid w:val="00945E26"/>
    <w:rsid w:val="0094636F"/>
    <w:rsid w:val="009463BD"/>
    <w:rsid w:val="009463E7"/>
    <w:rsid w:val="009466FA"/>
    <w:rsid w:val="009467F8"/>
    <w:rsid w:val="0094699B"/>
    <w:rsid w:val="00946CF4"/>
    <w:rsid w:val="00946E2D"/>
    <w:rsid w:val="00946EEB"/>
    <w:rsid w:val="00946F15"/>
    <w:rsid w:val="009471E5"/>
    <w:rsid w:val="00947302"/>
    <w:rsid w:val="0094731F"/>
    <w:rsid w:val="009473EA"/>
    <w:rsid w:val="009474D7"/>
    <w:rsid w:val="00947661"/>
    <w:rsid w:val="0094780F"/>
    <w:rsid w:val="00947871"/>
    <w:rsid w:val="0094796A"/>
    <w:rsid w:val="009479E4"/>
    <w:rsid w:val="00947B8F"/>
    <w:rsid w:val="00947C7B"/>
    <w:rsid w:val="00947EE5"/>
    <w:rsid w:val="00947F18"/>
    <w:rsid w:val="00947F6C"/>
    <w:rsid w:val="00950015"/>
    <w:rsid w:val="00950067"/>
    <w:rsid w:val="009500F5"/>
    <w:rsid w:val="009501E5"/>
    <w:rsid w:val="009502C6"/>
    <w:rsid w:val="00950301"/>
    <w:rsid w:val="0095044C"/>
    <w:rsid w:val="009506FC"/>
    <w:rsid w:val="0095080B"/>
    <w:rsid w:val="00950851"/>
    <w:rsid w:val="00950861"/>
    <w:rsid w:val="009509A8"/>
    <w:rsid w:val="00950A33"/>
    <w:rsid w:val="00950DBA"/>
    <w:rsid w:val="00950E00"/>
    <w:rsid w:val="0095107D"/>
    <w:rsid w:val="009510B8"/>
    <w:rsid w:val="009511E4"/>
    <w:rsid w:val="009513AC"/>
    <w:rsid w:val="0095142D"/>
    <w:rsid w:val="00951666"/>
    <w:rsid w:val="009516C0"/>
    <w:rsid w:val="0095197F"/>
    <w:rsid w:val="00951A30"/>
    <w:rsid w:val="00951A41"/>
    <w:rsid w:val="00951A6A"/>
    <w:rsid w:val="00951B1A"/>
    <w:rsid w:val="00951B8F"/>
    <w:rsid w:val="00951B94"/>
    <w:rsid w:val="00951BA9"/>
    <w:rsid w:val="00951D40"/>
    <w:rsid w:val="00951FE4"/>
    <w:rsid w:val="00951FEA"/>
    <w:rsid w:val="00952005"/>
    <w:rsid w:val="00952045"/>
    <w:rsid w:val="0095205C"/>
    <w:rsid w:val="00952199"/>
    <w:rsid w:val="009523F8"/>
    <w:rsid w:val="00952625"/>
    <w:rsid w:val="00952809"/>
    <w:rsid w:val="00952853"/>
    <w:rsid w:val="00952933"/>
    <w:rsid w:val="00952AAC"/>
    <w:rsid w:val="00952B90"/>
    <w:rsid w:val="00952DEE"/>
    <w:rsid w:val="00952F3B"/>
    <w:rsid w:val="00952FC0"/>
    <w:rsid w:val="00952FF7"/>
    <w:rsid w:val="0095302C"/>
    <w:rsid w:val="009531B1"/>
    <w:rsid w:val="009531F7"/>
    <w:rsid w:val="0095325F"/>
    <w:rsid w:val="009532AC"/>
    <w:rsid w:val="009533E4"/>
    <w:rsid w:val="0095353C"/>
    <w:rsid w:val="00953560"/>
    <w:rsid w:val="009535A5"/>
    <w:rsid w:val="00953818"/>
    <w:rsid w:val="00953A38"/>
    <w:rsid w:val="00953A4A"/>
    <w:rsid w:val="00953CA5"/>
    <w:rsid w:val="00953EAF"/>
    <w:rsid w:val="00953EB0"/>
    <w:rsid w:val="00954303"/>
    <w:rsid w:val="0095437F"/>
    <w:rsid w:val="00954472"/>
    <w:rsid w:val="00954474"/>
    <w:rsid w:val="0095454B"/>
    <w:rsid w:val="00954582"/>
    <w:rsid w:val="00954608"/>
    <w:rsid w:val="009546D7"/>
    <w:rsid w:val="0095475A"/>
    <w:rsid w:val="009548AD"/>
    <w:rsid w:val="00954911"/>
    <w:rsid w:val="00954AB5"/>
    <w:rsid w:val="00954C72"/>
    <w:rsid w:val="00954D58"/>
    <w:rsid w:val="00954D98"/>
    <w:rsid w:val="00954E7A"/>
    <w:rsid w:val="00954E94"/>
    <w:rsid w:val="00954F11"/>
    <w:rsid w:val="00954F46"/>
    <w:rsid w:val="009551D6"/>
    <w:rsid w:val="009552E7"/>
    <w:rsid w:val="009552F2"/>
    <w:rsid w:val="0095535E"/>
    <w:rsid w:val="00955476"/>
    <w:rsid w:val="00955530"/>
    <w:rsid w:val="0095561E"/>
    <w:rsid w:val="009556CE"/>
    <w:rsid w:val="0095574C"/>
    <w:rsid w:val="0095599C"/>
    <w:rsid w:val="009559B5"/>
    <w:rsid w:val="00955B69"/>
    <w:rsid w:val="00955B6E"/>
    <w:rsid w:val="00955BAA"/>
    <w:rsid w:val="00955C85"/>
    <w:rsid w:val="00955D38"/>
    <w:rsid w:val="00955D4D"/>
    <w:rsid w:val="00955E15"/>
    <w:rsid w:val="00955EB9"/>
    <w:rsid w:val="00955EE9"/>
    <w:rsid w:val="00955F81"/>
    <w:rsid w:val="00956071"/>
    <w:rsid w:val="009560C6"/>
    <w:rsid w:val="00956242"/>
    <w:rsid w:val="009564D2"/>
    <w:rsid w:val="00956543"/>
    <w:rsid w:val="00956594"/>
    <w:rsid w:val="00956665"/>
    <w:rsid w:val="0095673C"/>
    <w:rsid w:val="00956942"/>
    <w:rsid w:val="00956B07"/>
    <w:rsid w:val="00956B25"/>
    <w:rsid w:val="00956C91"/>
    <w:rsid w:val="00956DDC"/>
    <w:rsid w:val="00956F39"/>
    <w:rsid w:val="00957028"/>
    <w:rsid w:val="00957029"/>
    <w:rsid w:val="00957080"/>
    <w:rsid w:val="0095708F"/>
    <w:rsid w:val="009570D4"/>
    <w:rsid w:val="0095716B"/>
    <w:rsid w:val="0095740C"/>
    <w:rsid w:val="0095754E"/>
    <w:rsid w:val="0095761A"/>
    <w:rsid w:val="009576E0"/>
    <w:rsid w:val="009576EE"/>
    <w:rsid w:val="009577D7"/>
    <w:rsid w:val="00957DAA"/>
    <w:rsid w:val="00957E06"/>
    <w:rsid w:val="0096019B"/>
    <w:rsid w:val="0096028E"/>
    <w:rsid w:val="009602BE"/>
    <w:rsid w:val="00960369"/>
    <w:rsid w:val="00960592"/>
    <w:rsid w:val="009605C8"/>
    <w:rsid w:val="00960632"/>
    <w:rsid w:val="0096068C"/>
    <w:rsid w:val="009606E4"/>
    <w:rsid w:val="0096076A"/>
    <w:rsid w:val="009607CC"/>
    <w:rsid w:val="009607FB"/>
    <w:rsid w:val="00960914"/>
    <w:rsid w:val="00960A6D"/>
    <w:rsid w:val="00960AA6"/>
    <w:rsid w:val="00960B8B"/>
    <w:rsid w:val="00960C8C"/>
    <w:rsid w:val="00960E09"/>
    <w:rsid w:val="00960F85"/>
    <w:rsid w:val="00961078"/>
    <w:rsid w:val="0096133D"/>
    <w:rsid w:val="0096150B"/>
    <w:rsid w:val="00961595"/>
    <w:rsid w:val="0096180D"/>
    <w:rsid w:val="00961871"/>
    <w:rsid w:val="009619B9"/>
    <w:rsid w:val="009619F5"/>
    <w:rsid w:val="00961AC7"/>
    <w:rsid w:val="00961D52"/>
    <w:rsid w:val="00961EB3"/>
    <w:rsid w:val="00962078"/>
    <w:rsid w:val="00962147"/>
    <w:rsid w:val="009621F0"/>
    <w:rsid w:val="0096234C"/>
    <w:rsid w:val="00962423"/>
    <w:rsid w:val="00962566"/>
    <w:rsid w:val="009626DB"/>
    <w:rsid w:val="009627A6"/>
    <w:rsid w:val="0096281D"/>
    <w:rsid w:val="009628E4"/>
    <w:rsid w:val="00962CF6"/>
    <w:rsid w:val="00962DC7"/>
    <w:rsid w:val="00962FC3"/>
    <w:rsid w:val="00962FD4"/>
    <w:rsid w:val="0096304D"/>
    <w:rsid w:val="0096305E"/>
    <w:rsid w:val="00963254"/>
    <w:rsid w:val="0096331F"/>
    <w:rsid w:val="00963448"/>
    <w:rsid w:val="009635C1"/>
    <w:rsid w:val="009635C5"/>
    <w:rsid w:val="009637D0"/>
    <w:rsid w:val="00963892"/>
    <w:rsid w:val="009638EB"/>
    <w:rsid w:val="0096393B"/>
    <w:rsid w:val="0096393C"/>
    <w:rsid w:val="00963ACF"/>
    <w:rsid w:val="00963BFF"/>
    <w:rsid w:val="00963C9F"/>
    <w:rsid w:val="00963CFF"/>
    <w:rsid w:val="00963D46"/>
    <w:rsid w:val="00963D61"/>
    <w:rsid w:val="00963DB9"/>
    <w:rsid w:val="00963E27"/>
    <w:rsid w:val="00963EB6"/>
    <w:rsid w:val="00963FBD"/>
    <w:rsid w:val="00964069"/>
    <w:rsid w:val="0096408E"/>
    <w:rsid w:val="009640E3"/>
    <w:rsid w:val="00964112"/>
    <w:rsid w:val="009641B4"/>
    <w:rsid w:val="009641C4"/>
    <w:rsid w:val="00964200"/>
    <w:rsid w:val="00964215"/>
    <w:rsid w:val="0096428E"/>
    <w:rsid w:val="009642F5"/>
    <w:rsid w:val="0096439E"/>
    <w:rsid w:val="00964449"/>
    <w:rsid w:val="0096482B"/>
    <w:rsid w:val="0096482E"/>
    <w:rsid w:val="00964840"/>
    <w:rsid w:val="009648D4"/>
    <w:rsid w:val="00964908"/>
    <w:rsid w:val="00964A17"/>
    <w:rsid w:val="00964A2F"/>
    <w:rsid w:val="00964B17"/>
    <w:rsid w:val="00964BE6"/>
    <w:rsid w:val="00964D8D"/>
    <w:rsid w:val="00964EA7"/>
    <w:rsid w:val="00964F84"/>
    <w:rsid w:val="0096505C"/>
    <w:rsid w:val="009650C7"/>
    <w:rsid w:val="0096511F"/>
    <w:rsid w:val="009653D8"/>
    <w:rsid w:val="00965467"/>
    <w:rsid w:val="009655B1"/>
    <w:rsid w:val="0096573A"/>
    <w:rsid w:val="00965790"/>
    <w:rsid w:val="009659CF"/>
    <w:rsid w:val="00965AA8"/>
    <w:rsid w:val="00965CC7"/>
    <w:rsid w:val="00965D1C"/>
    <w:rsid w:val="00965FFD"/>
    <w:rsid w:val="00966094"/>
    <w:rsid w:val="00966095"/>
    <w:rsid w:val="00966123"/>
    <w:rsid w:val="0096619C"/>
    <w:rsid w:val="009661F7"/>
    <w:rsid w:val="0096631B"/>
    <w:rsid w:val="009663E1"/>
    <w:rsid w:val="009664BA"/>
    <w:rsid w:val="009664C4"/>
    <w:rsid w:val="00966532"/>
    <w:rsid w:val="00966549"/>
    <w:rsid w:val="0096658A"/>
    <w:rsid w:val="009665BF"/>
    <w:rsid w:val="00966694"/>
    <w:rsid w:val="00966837"/>
    <w:rsid w:val="009668A0"/>
    <w:rsid w:val="00966B60"/>
    <w:rsid w:val="00966BC4"/>
    <w:rsid w:val="00966BFF"/>
    <w:rsid w:val="00966CAA"/>
    <w:rsid w:val="00966CED"/>
    <w:rsid w:val="00966CFE"/>
    <w:rsid w:val="00966D9D"/>
    <w:rsid w:val="00966EF8"/>
    <w:rsid w:val="00966F24"/>
    <w:rsid w:val="00966FF5"/>
    <w:rsid w:val="0096702F"/>
    <w:rsid w:val="009670F5"/>
    <w:rsid w:val="00967147"/>
    <w:rsid w:val="00967366"/>
    <w:rsid w:val="00967493"/>
    <w:rsid w:val="009674F8"/>
    <w:rsid w:val="009675D7"/>
    <w:rsid w:val="00967848"/>
    <w:rsid w:val="009678C3"/>
    <w:rsid w:val="009679C3"/>
    <w:rsid w:val="00967A1D"/>
    <w:rsid w:val="00967B12"/>
    <w:rsid w:val="00967B81"/>
    <w:rsid w:val="00967DF3"/>
    <w:rsid w:val="00967E09"/>
    <w:rsid w:val="00967EA6"/>
    <w:rsid w:val="00967EDB"/>
    <w:rsid w:val="009700BB"/>
    <w:rsid w:val="009702E0"/>
    <w:rsid w:val="009702E3"/>
    <w:rsid w:val="0097037F"/>
    <w:rsid w:val="0097059D"/>
    <w:rsid w:val="009705F5"/>
    <w:rsid w:val="009706A1"/>
    <w:rsid w:val="009707B1"/>
    <w:rsid w:val="00970801"/>
    <w:rsid w:val="009708A6"/>
    <w:rsid w:val="00970BAC"/>
    <w:rsid w:val="00970BBA"/>
    <w:rsid w:val="00970CB9"/>
    <w:rsid w:val="00970DA4"/>
    <w:rsid w:val="00970E0C"/>
    <w:rsid w:val="00970E88"/>
    <w:rsid w:val="00970F9E"/>
    <w:rsid w:val="00970FFD"/>
    <w:rsid w:val="00971127"/>
    <w:rsid w:val="009711F5"/>
    <w:rsid w:val="0097126E"/>
    <w:rsid w:val="00971440"/>
    <w:rsid w:val="0097144B"/>
    <w:rsid w:val="009715DE"/>
    <w:rsid w:val="00971601"/>
    <w:rsid w:val="009716C4"/>
    <w:rsid w:val="009716FE"/>
    <w:rsid w:val="0097175E"/>
    <w:rsid w:val="00971832"/>
    <w:rsid w:val="009718CF"/>
    <w:rsid w:val="0097192C"/>
    <w:rsid w:val="00971A59"/>
    <w:rsid w:val="00971B4F"/>
    <w:rsid w:val="00971C27"/>
    <w:rsid w:val="00971E95"/>
    <w:rsid w:val="00971EA6"/>
    <w:rsid w:val="00971F8B"/>
    <w:rsid w:val="0097211C"/>
    <w:rsid w:val="0097224D"/>
    <w:rsid w:val="00972265"/>
    <w:rsid w:val="00972295"/>
    <w:rsid w:val="009722FD"/>
    <w:rsid w:val="00972472"/>
    <w:rsid w:val="00972473"/>
    <w:rsid w:val="0097272A"/>
    <w:rsid w:val="009727B4"/>
    <w:rsid w:val="009727C4"/>
    <w:rsid w:val="009728C2"/>
    <w:rsid w:val="009728E3"/>
    <w:rsid w:val="00972910"/>
    <w:rsid w:val="00972B6E"/>
    <w:rsid w:val="00972BAC"/>
    <w:rsid w:val="00972C22"/>
    <w:rsid w:val="00972C7E"/>
    <w:rsid w:val="00972D62"/>
    <w:rsid w:val="00972E4D"/>
    <w:rsid w:val="00972ED8"/>
    <w:rsid w:val="0097322B"/>
    <w:rsid w:val="00973278"/>
    <w:rsid w:val="009732CA"/>
    <w:rsid w:val="009733C9"/>
    <w:rsid w:val="00973425"/>
    <w:rsid w:val="00973476"/>
    <w:rsid w:val="00973538"/>
    <w:rsid w:val="0097358D"/>
    <w:rsid w:val="00973721"/>
    <w:rsid w:val="00973741"/>
    <w:rsid w:val="00973796"/>
    <w:rsid w:val="009737FB"/>
    <w:rsid w:val="0097383C"/>
    <w:rsid w:val="00973931"/>
    <w:rsid w:val="00973B9D"/>
    <w:rsid w:val="00973D83"/>
    <w:rsid w:val="00973DB6"/>
    <w:rsid w:val="00973F2E"/>
    <w:rsid w:val="00973F30"/>
    <w:rsid w:val="00974017"/>
    <w:rsid w:val="00974020"/>
    <w:rsid w:val="0097425F"/>
    <w:rsid w:val="009744E9"/>
    <w:rsid w:val="00974528"/>
    <w:rsid w:val="00974677"/>
    <w:rsid w:val="009747A2"/>
    <w:rsid w:val="00974968"/>
    <w:rsid w:val="00974992"/>
    <w:rsid w:val="009749C3"/>
    <w:rsid w:val="00974C1A"/>
    <w:rsid w:val="00974D3D"/>
    <w:rsid w:val="00974D9F"/>
    <w:rsid w:val="00974DB8"/>
    <w:rsid w:val="00974E4A"/>
    <w:rsid w:val="00974EF3"/>
    <w:rsid w:val="00974EF4"/>
    <w:rsid w:val="00974FC5"/>
    <w:rsid w:val="009750A5"/>
    <w:rsid w:val="00975144"/>
    <w:rsid w:val="009751F2"/>
    <w:rsid w:val="00975261"/>
    <w:rsid w:val="009752F6"/>
    <w:rsid w:val="0097536E"/>
    <w:rsid w:val="0097559F"/>
    <w:rsid w:val="00975953"/>
    <w:rsid w:val="009759B0"/>
    <w:rsid w:val="00975A80"/>
    <w:rsid w:val="00975A95"/>
    <w:rsid w:val="00975BAB"/>
    <w:rsid w:val="00975BF8"/>
    <w:rsid w:val="00975CAE"/>
    <w:rsid w:val="00975CB1"/>
    <w:rsid w:val="00975DC8"/>
    <w:rsid w:val="00975E81"/>
    <w:rsid w:val="00975F27"/>
    <w:rsid w:val="00975F4A"/>
    <w:rsid w:val="0097605A"/>
    <w:rsid w:val="009760D9"/>
    <w:rsid w:val="009761AB"/>
    <w:rsid w:val="00976316"/>
    <w:rsid w:val="009764AB"/>
    <w:rsid w:val="009767A2"/>
    <w:rsid w:val="00976895"/>
    <w:rsid w:val="009768C1"/>
    <w:rsid w:val="00976930"/>
    <w:rsid w:val="00976D1F"/>
    <w:rsid w:val="00976D29"/>
    <w:rsid w:val="00976D3F"/>
    <w:rsid w:val="00976D5D"/>
    <w:rsid w:val="00976DCC"/>
    <w:rsid w:val="00976E8F"/>
    <w:rsid w:val="00976F0D"/>
    <w:rsid w:val="0097723D"/>
    <w:rsid w:val="009773C7"/>
    <w:rsid w:val="00977473"/>
    <w:rsid w:val="009775C4"/>
    <w:rsid w:val="009775CA"/>
    <w:rsid w:val="00977619"/>
    <w:rsid w:val="00977666"/>
    <w:rsid w:val="0097793D"/>
    <w:rsid w:val="00977A35"/>
    <w:rsid w:val="00977A6C"/>
    <w:rsid w:val="00977A98"/>
    <w:rsid w:val="00977D3A"/>
    <w:rsid w:val="00977D71"/>
    <w:rsid w:val="00977DA4"/>
    <w:rsid w:val="009803E1"/>
    <w:rsid w:val="00980448"/>
    <w:rsid w:val="009804E3"/>
    <w:rsid w:val="009805C0"/>
    <w:rsid w:val="00980604"/>
    <w:rsid w:val="00980614"/>
    <w:rsid w:val="00980648"/>
    <w:rsid w:val="00980662"/>
    <w:rsid w:val="009807EE"/>
    <w:rsid w:val="00980902"/>
    <w:rsid w:val="00980983"/>
    <w:rsid w:val="00980A78"/>
    <w:rsid w:val="00980AFA"/>
    <w:rsid w:val="00980B7F"/>
    <w:rsid w:val="00980BA5"/>
    <w:rsid w:val="00980C4F"/>
    <w:rsid w:val="00980E8A"/>
    <w:rsid w:val="00980F7F"/>
    <w:rsid w:val="00981101"/>
    <w:rsid w:val="009811AD"/>
    <w:rsid w:val="00981436"/>
    <w:rsid w:val="009815CF"/>
    <w:rsid w:val="009816F8"/>
    <w:rsid w:val="00981702"/>
    <w:rsid w:val="0098170D"/>
    <w:rsid w:val="0098178C"/>
    <w:rsid w:val="00981819"/>
    <w:rsid w:val="00981824"/>
    <w:rsid w:val="0098184B"/>
    <w:rsid w:val="0098189E"/>
    <w:rsid w:val="009819E1"/>
    <w:rsid w:val="00981B19"/>
    <w:rsid w:val="00981B20"/>
    <w:rsid w:val="00981EAD"/>
    <w:rsid w:val="00981FB2"/>
    <w:rsid w:val="00982025"/>
    <w:rsid w:val="00982108"/>
    <w:rsid w:val="0098218C"/>
    <w:rsid w:val="00982333"/>
    <w:rsid w:val="00982404"/>
    <w:rsid w:val="0098260C"/>
    <w:rsid w:val="00982857"/>
    <w:rsid w:val="00982879"/>
    <w:rsid w:val="00982B97"/>
    <w:rsid w:val="00982C50"/>
    <w:rsid w:val="00982D71"/>
    <w:rsid w:val="00982DFE"/>
    <w:rsid w:val="00982F6C"/>
    <w:rsid w:val="00982F6F"/>
    <w:rsid w:val="00983041"/>
    <w:rsid w:val="00983213"/>
    <w:rsid w:val="0098334A"/>
    <w:rsid w:val="00983437"/>
    <w:rsid w:val="00983574"/>
    <w:rsid w:val="0098375E"/>
    <w:rsid w:val="009837F6"/>
    <w:rsid w:val="009838CE"/>
    <w:rsid w:val="00983A8B"/>
    <w:rsid w:val="00983CC0"/>
    <w:rsid w:val="00983E0C"/>
    <w:rsid w:val="00983E1E"/>
    <w:rsid w:val="00983E66"/>
    <w:rsid w:val="00983FAC"/>
    <w:rsid w:val="0098400F"/>
    <w:rsid w:val="00984026"/>
    <w:rsid w:val="0098407E"/>
    <w:rsid w:val="009841A5"/>
    <w:rsid w:val="00984229"/>
    <w:rsid w:val="00984234"/>
    <w:rsid w:val="00984263"/>
    <w:rsid w:val="00984271"/>
    <w:rsid w:val="0098431D"/>
    <w:rsid w:val="00984407"/>
    <w:rsid w:val="009846C3"/>
    <w:rsid w:val="00984773"/>
    <w:rsid w:val="00984804"/>
    <w:rsid w:val="0098486C"/>
    <w:rsid w:val="00984929"/>
    <w:rsid w:val="00984940"/>
    <w:rsid w:val="00984987"/>
    <w:rsid w:val="00984A8B"/>
    <w:rsid w:val="00984AA4"/>
    <w:rsid w:val="00984D72"/>
    <w:rsid w:val="00984E6E"/>
    <w:rsid w:val="00984F92"/>
    <w:rsid w:val="009850B5"/>
    <w:rsid w:val="009850C7"/>
    <w:rsid w:val="009850F1"/>
    <w:rsid w:val="00985178"/>
    <w:rsid w:val="009851A1"/>
    <w:rsid w:val="00985440"/>
    <w:rsid w:val="009854ED"/>
    <w:rsid w:val="009856FD"/>
    <w:rsid w:val="00985771"/>
    <w:rsid w:val="009858A6"/>
    <w:rsid w:val="009859F1"/>
    <w:rsid w:val="00985CD7"/>
    <w:rsid w:val="00985ECF"/>
    <w:rsid w:val="00985F21"/>
    <w:rsid w:val="00985F9E"/>
    <w:rsid w:val="00986126"/>
    <w:rsid w:val="009861C2"/>
    <w:rsid w:val="009861CE"/>
    <w:rsid w:val="00986441"/>
    <w:rsid w:val="009865E5"/>
    <w:rsid w:val="0098678D"/>
    <w:rsid w:val="009868FA"/>
    <w:rsid w:val="00986947"/>
    <w:rsid w:val="00986A40"/>
    <w:rsid w:val="00986AEB"/>
    <w:rsid w:val="00986B2B"/>
    <w:rsid w:val="00986C34"/>
    <w:rsid w:val="00986F54"/>
    <w:rsid w:val="009872D1"/>
    <w:rsid w:val="00987362"/>
    <w:rsid w:val="009873C6"/>
    <w:rsid w:val="009874C9"/>
    <w:rsid w:val="009875FD"/>
    <w:rsid w:val="009876CE"/>
    <w:rsid w:val="0098773D"/>
    <w:rsid w:val="00987896"/>
    <w:rsid w:val="00987984"/>
    <w:rsid w:val="00987DEF"/>
    <w:rsid w:val="00987E25"/>
    <w:rsid w:val="00987E61"/>
    <w:rsid w:val="00987EFC"/>
    <w:rsid w:val="009900C7"/>
    <w:rsid w:val="009900DF"/>
    <w:rsid w:val="00990207"/>
    <w:rsid w:val="00990308"/>
    <w:rsid w:val="00990318"/>
    <w:rsid w:val="0099042B"/>
    <w:rsid w:val="009904A6"/>
    <w:rsid w:val="0099064C"/>
    <w:rsid w:val="00990954"/>
    <w:rsid w:val="00990C18"/>
    <w:rsid w:val="00990DA0"/>
    <w:rsid w:val="00990E8B"/>
    <w:rsid w:val="00990EDF"/>
    <w:rsid w:val="00991065"/>
    <w:rsid w:val="00991344"/>
    <w:rsid w:val="0099137A"/>
    <w:rsid w:val="00991715"/>
    <w:rsid w:val="00991748"/>
    <w:rsid w:val="00991756"/>
    <w:rsid w:val="009918FD"/>
    <w:rsid w:val="00991B55"/>
    <w:rsid w:val="00991FBE"/>
    <w:rsid w:val="00991FDC"/>
    <w:rsid w:val="0099200F"/>
    <w:rsid w:val="0099210D"/>
    <w:rsid w:val="0099216B"/>
    <w:rsid w:val="009921FC"/>
    <w:rsid w:val="00992373"/>
    <w:rsid w:val="009923C0"/>
    <w:rsid w:val="009925D4"/>
    <w:rsid w:val="00992709"/>
    <w:rsid w:val="009929C0"/>
    <w:rsid w:val="00992ABB"/>
    <w:rsid w:val="00992C34"/>
    <w:rsid w:val="00992CBF"/>
    <w:rsid w:val="00992E6F"/>
    <w:rsid w:val="00992E8B"/>
    <w:rsid w:val="00992EF8"/>
    <w:rsid w:val="00992FA1"/>
    <w:rsid w:val="00992FD5"/>
    <w:rsid w:val="00992FE4"/>
    <w:rsid w:val="00993160"/>
    <w:rsid w:val="009931AD"/>
    <w:rsid w:val="009934BF"/>
    <w:rsid w:val="009934C5"/>
    <w:rsid w:val="009935BA"/>
    <w:rsid w:val="00993668"/>
    <w:rsid w:val="0099371B"/>
    <w:rsid w:val="00993804"/>
    <w:rsid w:val="009939CA"/>
    <w:rsid w:val="009939DB"/>
    <w:rsid w:val="00993A86"/>
    <w:rsid w:val="00993B89"/>
    <w:rsid w:val="00993BC3"/>
    <w:rsid w:val="00993C06"/>
    <w:rsid w:val="00993C08"/>
    <w:rsid w:val="00993DA9"/>
    <w:rsid w:val="00993DEF"/>
    <w:rsid w:val="00993E4F"/>
    <w:rsid w:val="00993EBF"/>
    <w:rsid w:val="00993F53"/>
    <w:rsid w:val="009940C9"/>
    <w:rsid w:val="00994107"/>
    <w:rsid w:val="00994403"/>
    <w:rsid w:val="00994498"/>
    <w:rsid w:val="00994506"/>
    <w:rsid w:val="00994673"/>
    <w:rsid w:val="00994831"/>
    <w:rsid w:val="0099487D"/>
    <w:rsid w:val="009948D6"/>
    <w:rsid w:val="00994A06"/>
    <w:rsid w:val="00994AC4"/>
    <w:rsid w:val="00994C3B"/>
    <w:rsid w:val="00994C79"/>
    <w:rsid w:val="00994C9F"/>
    <w:rsid w:val="00994CEC"/>
    <w:rsid w:val="00994D92"/>
    <w:rsid w:val="00994DDB"/>
    <w:rsid w:val="00994FE1"/>
    <w:rsid w:val="00994FE6"/>
    <w:rsid w:val="00995017"/>
    <w:rsid w:val="00995063"/>
    <w:rsid w:val="00995069"/>
    <w:rsid w:val="0099516A"/>
    <w:rsid w:val="009951D6"/>
    <w:rsid w:val="00995271"/>
    <w:rsid w:val="0099529C"/>
    <w:rsid w:val="00995456"/>
    <w:rsid w:val="00995616"/>
    <w:rsid w:val="00995688"/>
    <w:rsid w:val="009956BF"/>
    <w:rsid w:val="009956C6"/>
    <w:rsid w:val="00995724"/>
    <w:rsid w:val="00995821"/>
    <w:rsid w:val="0099586E"/>
    <w:rsid w:val="00995AD0"/>
    <w:rsid w:val="00995B09"/>
    <w:rsid w:val="00995B50"/>
    <w:rsid w:val="00995C23"/>
    <w:rsid w:val="00995C3F"/>
    <w:rsid w:val="00995CBD"/>
    <w:rsid w:val="00995CF8"/>
    <w:rsid w:val="00995E60"/>
    <w:rsid w:val="00995F06"/>
    <w:rsid w:val="00995F2D"/>
    <w:rsid w:val="00995FE2"/>
    <w:rsid w:val="0099605C"/>
    <w:rsid w:val="009961C8"/>
    <w:rsid w:val="009962D0"/>
    <w:rsid w:val="009962D5"/>
    <w:rsid w:val="0099664E"/>
    <w:rsid w:val="0099678A"/>
    <w:rsid w:val="009969B2"/>
    <w:rsid w:val="009969CA"/>
    <w:rsid w:val="00996B19"/>
    <w:rsid w:val="00996BE1"/>
    <w:rsid w:val="00996CF1"/>
    <w:rsid w:val="00996DBD"/>
    <w:rsid w:val="00997052"/>
    <w:rsid w:val="009970A6"/>
    <w:rsid w:val="009971F0"/>
    <w:rsid w:val="0099720A"/>
    <w:rsid w:val="00997260"/>
    <w:rsid w:val="009972DB"/>
    <w:rsid w:val="0099734E"/>
    <w:rsid w:val="009973D2"/>
    <w:rsid w:val="00997497"/>
    <w:rsid w:val="009975DF"/>
    <w:rsid w:val="009976BE"/>
    <w:rsid w:val="0099795E"/>
    <w:rsid w:val="00997AF5"/>
    <w:rsid w:val="00997C6D"/>
    <w:rsid w:val="00997FBC"/>
    <w:rsid w:val="00997FDA"/>
    <w:rsid w:val="009A010A"/>
    <w:rsid w:val="009A0167"/>
    <w:rsid w:val="009A035B"/>
    <w:rsid w:val="009A036E"/>
    <w:rsid w:val="009A038A"/>
    <w:rsid w:val="009A03C3"/>
    <w:rsid w:val="009A0439"/>
    <w:rsid w:val="009A04BE"/>
    <w:rsid w:val="009A04E9"/>
    <w:rsid w:val="009A04F5"/>
    <w:rsid w:val="009A05C5"/>
    <w:rsid w:val="009A05CB"/>
    <w:rsid w:val="009A05F0"/>
    <w:rsid w:val="009A0631"/>
    <w:rsid w:val="009A065A"/>
    <w:rsid w:val="009A069A"/>
    <w:rsid w:val="009A06BB"/>
    <w:rsid w:val="009A06C3"/>
    <w:rsid w:val="009A07EB"/>
    <w:rsid w:val="009A0801"/>
    <w:rsid w:val="009A088F"/>
    <w:rsid w:val="009A09AA"/>
    <w:rsid w:val="009A0A20"/>
    <w:rsid w:val="009A0CDF"/>
    <w:rsid w:val="009A0D4A"/>
    <w:rsid w:val="009A1112"/>
    <w:rsid w:val="009A12FE"/>
    <w:rsid w:val="009A1342"/>
    <w:rsid w:val="009A1451"/>
    <w:rsid w:val="009A147C"/>
    <w:rsid w:val="009A148E"/>
    <w:rsid w:val="009A14E9"/>
    <w:rsid w:val="009A1572"/>
    <w:rsid w:val="009A17C4"/>
    <w:rsid w:val="009A1815"/>
    <w:rsid w:val="009A1848"/>
    <w:rsid w:val="009A19BA"/>
    <w:rsid w:val="009A1AD6"/>
    <w:rsid w:val="009A1B12"/>
    <w:rsid w:val="009A1B55"/>
    <w:rsid w:val="009A1C19"/>
    <w:rsid w:val="009A1C83"/>
    <w:rsid w:val="009A1DAA"/>
    <w:rsid w:val="009A1ED0"/>
    <w:rsid w:val="009A1FB8"/>
    <w:rsid w:val="009A1FBF"/>
    <w:rsid w:val="009A2030"/>
    <w:rsid w:val="009A235C"/>
    <w:rsid w:val="009A238B"/>
    <w:rsid w:val="009A239C"/>
    <w:rsid w:val="009A242E"/>
    <w:rsid w:val="009A246E"/>
    <w:rsid w:val="009A268D"/>
    <w:rsid w:val="009A2796"/>
    <w:rsid w:val="009A29C2"/>
    <w:rsid w:val="009A2A6C"/>
    <w:rsid w:val="009A2AE5"/>
    <w:rsid w:val="009A2C5B"/>
    <w:rsid w:val="009A2D8D"/>
    <w:rsid w:val="009A2E0B"/>
    <w:rsid w:val="009A2E0F"/>
    <w:rsid w:val="009A2E41"/>
    <w:rsid w:val="009A31E8"/>
    <w:rsid w:val="009A32F5"/>
    <w:rsid w:val="009A3324"/>
    <w:rsid w:val="009A332A"/>
    <w:rsid w:val="009A33FB"/>
    <w:rsid w:val="009A3482"/>
    <w:rsid w:val="009A35A3"/>
    <w:rsid w:val="009A35BA"/>
    <w:rsid w:val="009A35C2"/>
    <w:rsid w:val="009A373A"/>
    <w:rsid w:val="009A3797"/>
    <w:rsid w:val="009A3973"/>
    <w:rsid w:val="009A39B7"/>
    <w:rsid w:val="009A3AF3"/>
    <w:rsid w:val="009A3BB3"/>
    <w:rsid w:val="009A3BF8"/>
    <w:rsid w:val="009A3C2B"/>
    <w:rsid w:val="009A3C34"/>
    <w:rsid w:val="009A3D2E"/>
    <w:rsid w:val="009A3F6F"/>
    <w:rsid w:val="009A3FA1"/>
    <w:rsid w:val="009A417E"/>
    <w:rsid w:val="009A420B"/>
    <w:rsid w:val="009A4274"/>
    <w:rsid w:val="009A43BC"/>
    <w:rsid w:val="009A449E"/>
    <w:rsid w:val="009A459D"/>
    <w:rsid w:val="009A4657"/>
    <w:rsid w:val="009A4674"/>
    <w:rsid w:val="009A473E"/>
    <w:rsid w:val="009A4755"/>
    <w:rsid w:val="009A48D4"/>
    <w:rsid w:val="009A4A9E"/>
    <w:rsid w:val="009A4CB8"/>
    <w:rsid w:val="009A4D1C"/>
    <w:rsid w:val="009A4D72"/>
    <w:rsid w:val="009A518A"/>
    <w:rsid w:val="009A523D"/>
    <w:rsid w:val="009A532F"/>
    <w:rsid w:val="009A5397"/>
    <w:rsid w:val="009A5432"/>
    <w:rsid w:val="009A5433"/>
    <w:rsid w:val="009A55A7"/>
    <w:rsid w:val="009A55EF"/>
    <w:rsid w:val="009A5740"/>
    <w:rsid w:val="009A5771"/>
    <w:rsid w:val="009A57EA"/>
    <w:rsid w:val="009A589A"/>
    <w:rsid w:val="009A5991"/>
    <w:rsid w:val="009A5B6D"/>
    <w:rsid w:val="009A5B71"/>
    <w:rsid w:val="009A5BDF"/>
    <w:rsid w:val="009A5CC1"/>
    <w:rsid w:val="009A5D89"/>
    <w:rsid w:val="009A5F2F"/>
    <w:rsid w:val="009A6064"/>
    <w:rsid w:val="009A61F2"/>
    <w:rsid w:val="009A6207"/>
    <w:rsid w:val="009A62AA"/>
    <w:rsid w:val="009A6449"/>
    <w:rsid w:val="009A64A8"/>
    <w:rsid w:val="009A65B6"/>
    <w:rsid w:val="009A65CB"/>
    <w:rsid w:val="009A6676"/>
    <w:rsid w:val="009A6886"/>
    <w:rsid w:val="009A68B8"/>
    <w:rsid w:val="009A68C7"/>
    <w:rsid w:val="009A6B48"/>
    <w:rsid w:val="009A6B66"/>
    <w:rsid w:val="009A6C32"/>
    <w:rsid w:val="009A6E03"/>
    <w:rsid w:val="009A6F59"/>
    <w:rsid w:val="009A7101"/>
    <w:rsid w:val="009A712C"/>
    <w:rsid w:val="009A7141"/>
    <w:rsid w:val="009A722D"/>
    <w:rsid w:val="009A7238"/>
    <w:rsid w:val="009A73B5"/>
    <w:rsid w:val="009A741C"/>
    <w:rsid w:val="009A7483"/>
    <w:rsid w:val="009A7502"/>
    <w:rsid w:val="009A75BD"/>
    <w:rsid w:val="009A75FB"/>
    <w:rsid w:val="009A79E7"/>
    <w:rsid w:val="009A79E8"/>
    <w:rsid w:val="009A7AA9"/>
    <w:rsid w:val="009A7C1B"/>
    <w:rsid w:val="009A7CE2"/>
    <w:rsid w:val="009A7FAE"/>
    <w:rsid w:val="009B0037"/>
    <w:rsid w:val="009B0121"/>
    <w:rsid w:val="009B0143"/>
    <w:rsid w:val="009B026A"/>
    <w:rsid w:val="009B0464"/>
    <w:rsid w:val="009B052D"/>
    <w:rsid w:val="009B0841"/>
    <w:rsid w:val="009B08A6"/>
    <w:rsid w:val="009B08F5"/>
    <w:rsid w:val="009B092F"/>
    <w:rsid w:val="009B0936"/>
    <w:rsid w:val="009B0D23"/>
    <w:rsid w:val="009B0F44"/>
    <w:rsid w:val="009B0FC1"/>
    <w:rsid w:val="009B1107"/>
    <w:rsid w:val="009B1151"/>
    <w:rsid w:val="009B115C"/>
    <w:rsid w:val="009B1265"/>
    <w:rsid w:val="009B1288"/>
    <w:rsid w:val="009B12F7"/>
    <w:rsid w:val="009B1365"/>
    <w:rsid w:val="009B1458"/>
    <w:rsid w:val="009B152B"/>
    <w:rsid w:val="009B154F"/>
    <w:rsid w:val="009B1632"/>
    <w:rsid w:val="009B171C"/>
    <w:rsid w:val="009B1795"/>
    <w:rsid w:val="009B17C2"/>
    <w:rsid w:val="009B1836"/>
    <w:rsid w:val="009B18D5"/>
    <w:rsid w:val="009B1943"/>
    <w:rsid w:val="009B19A2"/>
    <w:rsid w:val="009B1ACF"/>
    <w:rsid w:val="009B1BA0"/>
    <w:rsid w:val="009B1C0A"/>
    <w:rsid w:val="009B1D8F"/>
    <w:rsid w:val="009B1EF4"/>
    <w:rsid w:val="009B1F4C"/>
    <w:rsid w:val="009B20C6"/>
    <w:rsid w:val="009B210F"/>
    <w:rsid w:val="009B21EE"/>
    <w:rsid w:val="009B225F"/>
    <w:rsid w:val="009B22EE"/>
    <w:rsid w:val="009B2386"/>
    <w:rsid w:val="009B2420"/>
    <w:rsid w:val="009B24A3"/>
    <w:rsid w:val="009B2658"/>
    <w:rsid w:val="009B272B"/>
    <w:rsid w:val="009B2B1B"/>
    <w:rsid w:val="009B2B98"/>
    <w:rsid w:val="009B2CCC"/>
    <w:rsid w:val="009B2DB5"/>
    <w:rsid w:val="009B2DB7"/>
    <w:rsid w:val="009B2EF1"/>
    <w:rsid w:val="009B306C"/>
    <w:rsid w:val="009B30D4"/>
    <w:rsid w:val="009B30E7"/>
    <w:rsid w:val="009B32C7"/>
    <w:rsid w:val="009B3536"/>
    <w:rsid w:val="009B3540"/>
    <w:rsid w:val="009B35AD"/>
    <w:rsid w:val="009B388F"/>
    <w:rsid w:val="009B3A35"/>
    <w:rsid w:val="009B3B12"/>
    <w:rsid w:val="009B3B46"/>
    <w:rsid w:val="009B3DAD"/>
    <w:rsid w:val="009B3DD0"/>
    <w:rsid w:val="009B4005"/>
    <w:rsid w:val="009B4015"/>
    <w:rsid w:val="009B43BA"/>
    <w:rsid w:val="009B43DA"/>
    <w:rsid w:val="009B43E8"/>
    <w:rsid w:val="009B44FF"/>
    <w:rsid w:val="009B456B"/>
    <w:rsid w:val="009B45EB"/>
    <w:rsid w:val="009B4623"/>
    <w:rsid w:val="009B4695"/>
    <w:rsid w:val="009B471B"/>
    <w:rsid w:val="009B4896"/>
    <w:rsid w:val="009B4A99"/>
    <w:rsid w:val="009B4B6A"/>
    <w:rsid w:val="009B4B8F"/>
    <w:rsid w:val="009B4D77"/>
    <w:rsid w:val="009B4F35"/>
    <w:rsid w:val="009B4F3E"/>
    <w:rsid w:val="009B500F"/>
    <w:rsid w:val="009B529F"/>
    <w:rsid w:val="009B538F"/>
    <w:rsid w:val="009B54FA"/>
    <w:rsid w:val="009B561B"/>
    <w:rsid w:val="009B576D"/>
    <w:rsid w:val="009B5877"/>
    <w:rsid w:val="009B594F"/>
    <w:rsid w:val="009B596A"/>
    <w:rsid w:val="009B5A46"/>
    <w:rsid w:val="009B5AB4"/>
    <w:rsid w:val="009B5AB8"/>
    <w:rsid w:val="009B5AE7"/>
    <w:rsid w:val="009B5B1E"/>
    <w:rsid w:val="009B5C29"/>
    <w:rsid w:val="009B5CF9"/>
    <w:rsid w:val="009B5DD1"/>
    <w:rsid w:val="009B6035"/>
    <w:rsid w:val="009B6235"/>
    <w:rsid w:val="009B624D"/>
    <w:rsid w:val="009B627C"/>
    <w:rsid w:val="009B64E9"/>
    <w:rsid w:val="009B654E"/>
    <w:rsid w:val="009B6721"/>
    <w:rsid w:val="009B67F3"/>
    <w:rsid w:val="009B6982"/>
    <w:rsid w:val="009B6A8E"/>
    <w:rsid w:val="009B6B19"/>
    <w:rsid w:val="009B6D8E"/>
    <w:rsid w:val="009B6DB1"/>
    <w:rsid w:val="009B6EBF"/>
    <w:rsid w:val="009B7057"/>
    <w:rsid w:val="009B7183"/>
    <w:rsid w:val="009B724B"/>
    <w:rsid w:val="009B72E4"/>
    <w:rsid w:val="009B734D"/>
    <w:rsid w:val="009B73C3"/>
    <w:rsid w:val="009B7681"/>
    <w:rsid w:val="009B76FC"/>
    <w:rsid w:val="009B789E"/>
    <w:rsid w:val="009B79B8"/>
    <w:rsid w:val="009B7A6A"/>
    <w:rsid w:val="009B7A82"/>
    <w:rsid w:val="009B7BBA"/>
    <w:rsid w:val="009B7BFA"/>
    <w:rsid w:val="009B7D10"/>
    <w:rsid w:val="009B7D16"/>
    <w:rsid w:val="009B7D90"/>
    <w:rsid w:val="009B7F06"/>
    <w:rsid w:val="009C0189"/>
    <w:rsid w:val="009C0234"/>
    <w:rsid w:val="009C045D"/>
    <w:rsid w:val="009C06A3"/>
    <w:rsid w:val="009C06EF"/>
    <w:rsid w:val="009C07A5"/>
    <w:rsid w:val="009C0922"/>
    <w:rsid w:val="009C0A77"/>
    <w:rsid w:val="009C0BAB"/>
    <w:rsid w:val="009C0BAD"/>
    <w:rsid w:val="009C0C2D"/>
    <w:rsid w:val="009C0F35"/>
    <w:rsid w:val="009C0F5D"/>
    <w:rsid w:val="009C0FC1"/>
    <w:rsid w:val="009C1021"/>
    <w:rsid w:val="009C1028"/>
    <w:rsid w:val="009C102A"/>
    <w:rsid w:val="009C1060"/>
    <w:rsid w:val="009C1205"/>
    <w:rsid w:val="009C122E"/>
    <w:rsid w:val="009C1272"/>
    <w:rsid w:val="009C12A6"/>
    <w:rsid w:val="009C1324"/>
    <w:rsid w:val="009C13EB"/>
    <w:rsid w:val="009C1472"/>
    <w:rsid w:val="009C1572"/>
    <w:rsid w:val="009C16FA"/>
    <w:rsid w:val="009C1717"/>
    <w:rsid w:val="009C1767"/>
    <w:rsid w:val="009C17D4"/>
    <w:rsid w:val="009C17FA"/>
    <w:rsid w:val="009C180C"/>
    <w:rsid w:val="009C1B0F"/>
    <w:rsid w:val="009C1B54"/>
    <w:rsid w:val="009C1B92"/>
    <w:rsid w:val="009C1B9F"/>
    <w:rsid w:val="009C1BBC"/>
    <w:rsid w:val="009C1BD3"/>
    <w:rsid w:val="009C1BDE"/>
    <w:rsid w:val="009C1C78"/>
    <w:rsid w:val="009C1C82"/>
    <w:rsid w:val="009C1DBD"/>
    <w:rsid w:val="009C1EE5"/>
    <w:rsid w:val="009C1F34"/>
    <w:rsid w:val="009C1F7E"/>
    <w:rsid w:val="009C20F0"/>
    <w:rsid w:val="009C2111"/>
    <w:rsid w:val="009C215A"/>
    <w:rsid w:val="009C23BF"/>
    <w:rsid w:val="009C2405"/>
    <w:rsid w:val="009C256E"/>
    <w:rsid w:val="009C26E5"/>
    <w:rsid w:val="009C2726"/>
    <w:rsid w:val="009C28D0"/>
    <w:rsid w:val="009C2A94"/>
    <w:rsid w:val="009C2B88"/>
    <w:rsid w:val="009C2B9B"/>
    <w:rsid w:val="009C2BDE"/>
    <w:rsid w:val="009C2BDF"/>
    <w:rsid w:val="009C2CAD"/>
    <w:rsid w:val="009C2D05"/>
    <w:rsid w:val="009C31CE"/>
    <w:rsid w:val="009C3282"/>
    <w:rsid w:val="009C328D"/>
    <w:rsid w:val="009C3315"/>
    <w:rsid w:val="009C336F"/>
    <w:rsid w:val="009C34AB"/>
    <w:rsid w:val="009C36BC"/>
    <w:rsid w:val="009C38F7"/>
    <w:rsid w:val="009C3952"/>
    <w:rsid w:val="009C39D7"/>
    <w:rsid w:val="009C3C43"/>
    <w:rsid w:val="009C3E7B"/>
    <w:rsid w:val="009C4066"/>
    <w:rsid w:val="009C425A"/>
    <w:rsid w:val="009C4575"/>
    <w:rsid w:val="009C457A"/>
    <w:rsid w:val="009C461B"/>
    <w:rsid w:val="009C4735"/>
    <w:rsid w:val="009C4866"/>
    <w:rsid w:val="009C49B2"/>
    <w:rsid w:val="009C49CF"/>
    <w:rsid w:val="009C4B0C"/>
    <w:rsid w:val="009C4C72"/>
    <w:rsid w:val="009C4F7A"/>
    <w:rsid w:val="009C509F"/>
    <w:rsid w:val="009C510D"/>
    <w:rsid w:val="009C5410"/>
    <w:rsid w:val="009C54CF"/>
    <w:rsid w:val="009C553A"/>
    <w:rsid w:val="009C55BE"/>
    <w:rsid w:val="009C55BF"/>
    <w:rsid w:val="009C5640"/>
    <w:rsid w:val="009C57C3"/>
    <w:rsid w:val="009C5AD8"/>
    <w:rsid w:val="009C5F98"/>
    <w:rsid w:val="009C607D"/>
    <w:rsid w:val="009C60CF"/>
    <w:rsid w:val="009C6155"/>
    <w:rsid w:val="009C61CB"/>
    <w:rsid w:val="009C62CD"/>
    <w:rsid w:val="009C6417"/>
    <w:rsid w:val="009C6436"/>
    <w:rsid w:val="009C64D4"/>
    <w:rsid w:val="009C6527"/>
    <w:rsid w:val="009C6579"/>
    <w:rsid w:val="009C65A8"/>
    <w:rsid w:val="009C6604"/>
    <w:rsid w:val="009C6634"/>
    <w:rsid w:val="009C67F1"/>
    <w:rsid w:val="009C6A31"/>
    <w:rsid w:val="009C6A3C"/>
    <w:rsid w:val="009C6C15"/>
    <w:rsid w:val="009C6D8A"/>
    <w:rsid w:val="009C6DF3"/>
    <w:rsid w:val="009C707E"/>
    <w:rsid w:val="009C71BE"/>
    <w:rsid w:val="009C721D"/>
    <w:rsid w:val="009C758D"/>
    <w:rsid w:val="009C7921"/>
    <w:rsid w:val="009C795F"/>
    <w:rsid w:val="009C7A1B"/>
    <w:rsid w:val="009C7CEB"/>
    <w:rsid w:val="009C7F92"/>
    <w:rsid w:val="009C7FE2"/>
    <w:rsid w:val="009D01D2"/>
    <w:rsid w:val="009D0225"/>
    <w:rsid w:val="009D02F2"/>
    <w:rsid w:val="009D04F2"/>
    <w:rsid w:val="009D07C3"/>
    <w:rsid w:val="009D0ABA"/>
    <w:rsid w:val="009D0B44"/>
    <w:rsid w:val="009D0BF2"/>
    <w:rsid w:val="009D0C09"/>
    <w:rsid w:val="009D0C54"/>
    <w:rsid w:val="009D0C9C"/>
    <w:rsid w:val="009D0DC7"/>
    <w:rsid w:val="009D0F1B"/>
    <w:rsid w:val="009D0F41"/>
    <w:rsid w:val="009D0F9D"/>
    <w:rsid w:val="009D0FFD"/>
    <w:rsid w:val="009D106F"/>
    <w:rsid w:val="009D1112"/>
    <w:rsid w:val="009D114B"/>
    <w:rsid w:val="009D11A8"/>
    <w:rsid w:val="009D148E"/>
    <w:rsid w:val="009D15ED"/>
    <w:rsid w:val="009D15F2"/>
    <w:rsid w:val="009D162D"/>
    <w:rsid w:val="009D1664"/>
    <w:rsid w:val="009D17D7"/>
    <w:rsid w:val="009D1819"/>
    <w:rsid w:val="009D197E"/>
    <w:rsid w:val="009D1D00"/>
    <w:rsid w:val="009D1D53"/>
    <w:rsid w:val="009D2000"/>
    <w:rsid w:val="009D2134"/>
    <w:rsid w:val="009D22DF"/>
    <w:rsid w:val="009D23B8"/>
    <w:rsid w:val="009D24A9"/>
    <w:rsid w:val="009D2659"/>
    <w:rsid w:val="009D265F"/>
    <w:rsid w:val="009D26ED"/>
    <w:rsid w:val="009D277A"/>
    <w:rsid w:val="009D27E8"/>
    <w:rsid w:val="009D2AF8"/>
    <w:rsid w:val="009D2B5A"/>
    <w:rsid w:val="009D2B71"/>
    <w:rsid w:val="009D2C1C"/>
    <w:rsid w:val="009D2CA4"/>
    <w:rsid w:val="009D2E51"/>
    <w:rsid w:val="009D2ECB"/>
    <w:rsid w:val="009D3034"/>
    <w:rsid w:val="009D31FF"/>
    <w:rsid w:val="009D3201"/>
    <w:rsid w:val="009D322B"/>
    <w:rsid w:val="009D32D0"/>
    <w:rsid w:val="009D3307"/>
    <w:rsid w:val="009D3334"/>
    <w:rsid w:val="009D3355"/>
    <w:rsid w:val="009D3431"/>
    <w:rsid w:val="009D3523"/>
    <w:rsid w:val="009D35F5"/>
    <w:rsid w:val="009D3699"/>
    <w:rsid w:val="009D3703"/>
    <w:rsid w:val="009D3807"/>
    <w:rsid w:val="009D3CE7"/>
    <w:rsid w:val="009D3CEB"/>
    <w:rsid w:val="009D3DC2"/>
    <w:rsid w:val="009D3E0F"/>
    <w:rsid w:val="009D3F3B"/>
    <w:rsid w:val="009D3FFC"/>
    <w:rsid w:val="009D4025"/>
    <w:rsid w:val="009D403A"/>
    <w:rsid w:val="009D40FC"/>
    <w:rsid w:val="009D44A6"/>
    <w:rsid w:val="009D45F3"/>
    <w:rsid w:val="009D46DE"/>
    <w:rsid w:val="009D485A"/>
    <w:rsid w:val="009D486A"/>
    <w:rsid w:val="009D48AC"/>
    <w:rsid w:val="009D494E"/>
    <w:rsid w:val="009D4982"/>
    <w:rsid w:val="009D4BE5"/>
    <w:rsid w:val="009D4EF0"/>
    <w:rsid w:val="009D5059"/>
    <w:rsid w:val="009D50ED"/>
    <w:rsid w:val="009D5193"/>
    <w:rsid w:val="009D51ED"/>
    <w:rsid w:val="009D5206"/>
    <w:rsid w:val="009D526C"/>
    <w:rsid w:val="009D54A8"/>
    <w:rsid w:val="009D555E"/>
    <w:rsid w:val="009D55E6"/>
    <w:rsid w:val="009D5603"/>
    <w:rsid w:val="009D5613"/>
    <w:rsid w:val="009D566C"/>
    <w:rsid w:val="009D5695"/>
    <w:rsid w:val="009D5BAE"/>
    <w:rsid w:val="009D5BD5"/>
    <w:rsid w:val="009D5BDA"/>
    <w:rsid w:val="009D5BE4"/>
    <w:rsid w:val="009D5C85"/>
    <w:rsid w:val="009D5DD1"/>
    <w:rsid w:val="009D5E66"/>
    <w:rsid w:val="009D5ECB"/>
    <w:rsid w:val="009D5F0A"/>
    <w:rsid w:val="009D6272"/>
    <w:rsid w:val="009D63EE"/>
    <w:rsid w:val="009D64D6"/>
    <w:rsid w:val="009D651A"/>
    <w:rsid w:val="009D662A"/>
    <w:rsid w:val="009D6836"/>
    <w:rsid w:val="009D68E2"/>
    <w:rsid w:val="009D6B05"/>
    <w:rsid w:val="009D6B31"/>
    <w:rsid w:val="009D6D91"/>
    <w:rsid w:val="009D6DA0"/>
    <w:rsid w:val="009D6F93"/>
    <w:rsid w:val="009D6FAC"/>
    <w:rsid w:val="009D6FE0"/>
    <w:rsid w:val="009D7032"/>
    <w:rsid w:val="009D70F1"/>
    <w:rsid w:val="009D7119"/>
    <w:rsid w:val="009D73F5"/>
    <w:rsid w:val="009D74A2"/>
    <w:rsid w:val="009D7502"/>
    <w:rsid w:val="009D76AF"/>
    <w:rsid w:val="009D76DA"/>
    <w:rsid w:val="009D780D"/>
    <w:rsid w:val="009D7944"/>
    <w:rsid w:val="009D79B6"/>
    <w:rsid w:val="009D7B9A"/>
    <w:rsid w:val="009D7C4B"/>
    <w:rsid w:val="009D7C4C"/>
    <w:rsid w:val="009D7D8E"/>
    <w:rsid w:val="009D7D95"/>
    <w:rsid w:val="009D7DCD"/>
    <w:rsid w:val="009D7DE4"/>
    <w:rsid w:val="009D7E5F"/>
    <w:rsid w:val="009D7EB2"/>
    <w:rsid w:val="009D7F47"/>
    <w:rsid w:val="009D7FD7"/>
    <w:rsid w:val="009E0028"/>
    <w:rsid w:val="009E00D5"/>
    <w:rsid w:val="009E01FC"/>
    <w:rsid w:val="009E0232"/>
    <w:rsid w:val="009E0442"/>
    <w:rsid w:val="009E064C"/>
    <w:rsid w:val="009E0880"/>
    <w:rsid w:val="009E08AA"/>
    <w:rsid w:val="009E0A4A"/>
    <w:rsid w:val="009E0A62"/>
    <w:rsid w:val="009E0DC5"/>
    <w:rsid w:val="009E0E44"/>
    <w:rsid w:val="009E0EC0"/>
    <w:rsid w:val="009E0F09"/>
    <w:rsid w:val="009E0FD4"/>
    <w:rsid w:val="009E10D3"/>
    <w:rsid w:val="009E11C9"/>
    <w:rsid w:val="009E1234"/>
    <w:rsid w:val="009E1314"/>
    <w:rsid w:val="009E1328"/>
    <w:rsid w:val="009E13F5"/>
    <w:rsid w:val="009E1497"/>
    <w:rsid w:val="009E14CA"/>
    <w:rsid w:val="009E1525"/>
    <w:rsid w:val="009E17B5"/>
    <w:rsid w:val="009E1840"/>
    <w:rsid w:val="009E191D"/>
    <w:rsid w:val="009E197C"/>
    <w:rsid w:val="009E19C9"/>
    <w:rsid w:val="009E1B34"/>
    <w:rsid w:val="009E1D25"/>
    <w:rsid w:val="009E20E4"/>
    <w:rsid w:val="009E227B"/>
    <w:rsid w:val="009E2282"/>
    <w:rsid w:val="009E22DA"/>
    <w:rsid w:val="009E2580"/>
    <w:rsid w:val="009E2608"/>
    <w:rsid w:val="009E26A7"/>
    <w:rsid w:val="009E2754"/>
    <w:rsid w:val="009E2818"/>
    <w:rsid w:val="009E2981"/>
    <w:rsid w:val="009E2B92"/>
    <w:rsid w:val="009E2BE5"/>
    <w:rsid w:val="009E2D02"/>
    <w:rsid w:val="009E2D34"/>
    <w:rsid w:val="009E2D51"/>
    <w:rsid w:val="009E2EAD"/>
    <w:rsid w:val="009E3040"/>
    <w:rsid w:val="009E3078"/>
    <w:rsid w:val="009E3130"/>
    <w:rsid w:val="009E340C"/>
    <w:rsid w:val="009E3451"/>
    <w:rsid w:val="009E345D"/>
    <w:rsid w:val="009E345E"/>
    <w:rsid w:val="009E3648"/>
    <w:rsid w:val="009E37C6"/>
    <w:rsid w:val="009E3916"/>
    <w:rsid w:val="009E3A5B"/>
    <w:rsid w:val="009E3AC5"/>
    <w:rsid w:val="009E3B24"/>
    <w:rsid w:val="009E3D6D"/>
    <w:rsid w:val="009E3E24"/>
    <w:rsid w:val="009E3EEE"/>
    <w:rsid w:val="009E3F91"/>
    <w:rsid w:val="009E3FC2"/>
    <w:rsid w:val="009E468E"/>
    <w:rsid w:val="009E47A2"/>
    <w:rsid w:val="009E4870"/>
    <w:rsid w:val="009E48A5"/>
    <w:rsid w:val="009E48C9"/>
    <w:rsid w:val="009E49E5"/>
    <w:rsid w:val="009E4ADC"/>
    <w:rsid w:val="009E4B2C"/>
    <w:rsid w:val="009E4B90"/>
    <w:rsid w:val="009E4E8E"/>
    <w:rsid w:val="009E4F30"/>
    <w:rsid w:val="009E4F3E"/>
    <w:rsid w:val="009E505A"/>
    <w:rsid w:val="009E5146"/>
    <w:rsid w:val="009E523D"/>
    <w:rsid w:val="009E529D"/>
    <w:rsid w:val="009E52EF"/>
    <w:rsid w:val="009E530B"/>
    <w:rsid w:val="009E531D"/>
    <w:rsid w:val="009E5443"/>
    <w:rsid w:val="009E54AB"/>
    <w:rsid w:val="009E5527"/>
    <w:rsid w:val="009E5569"/>
    <w:rsid w:val="009E5581"/>
    <w:rsid w:val="009E55FC"/>
    <w:rsid w:val="009E562F"/>
    <w:rsid w:val="009E5676"/>
    <w:rsid w:val="009E58EF"/>
    <w:rsid w:val="009E5CCF"/>
    <w:rsid w:val="009E5DAB"/>
    <w:rsid w:val="009E5E0B"/>
    <w:rsid w:val="009E5F3A"/>
    <w:rsid w:val="009E5FD7"/>
    <w:rsid w:val="009E6298"/>
    <w:rsid w:val="009E62AF"/>
    <w:rsid w:val="009E62D4"/>
    <w:rsid w:val="009E6313"/>
    <w:rsid w:val="009E639D"/>
    <w:rsid w:val="009E63A3"/>
    <w:rsid w:val="009E6535"/>
    <w:rsid w:val="009E66B9"/>
    <w:rsid w:val="009E675C"/>
    <w:rsid w:val="009E6771"/>
    <w:rsid w:val="009E678F"/>
    <w:rsid w:val="009E6A37"/>
    <w:rsid w:val="009E6B1B"/>
    <w:rsid w:val="009E6C59"/>
    <w:rsid w:val="009E6E57"/>
    <w:rsid w:val="009E6E61"/>
    <w:rsid w:val="009E6FAD"/>
    <w:rsid w:val="009E7438"/>
    <w:rsid w:val="009E74E8"/>
    <w:rsid w:val="009E7597"/>
    <w:rsid w:val="009E76F3"/>
    <w:rsid w:val="009E79F3"/>
    <w:rsid w:val="009E7B28"/>
    <w:rsid w:val="009E7B50"/>
    <w:rsid w:val="009E7BC9"/>
    <w:rsid w:val="009E7CAE"/>
    <w:rsid w:val="009E7DD0"/>
    <w:rsid w:val="009E7F00"/>
    <w:rsid w:val="009E7F67"/>
    <w:rsid w:val="009F031B"/>
    <w:rsid w:val="009F047A"/>
    <w:rsid w:val="009F0502"/>
    <w:rsid w:val="009F0597"/>
    <w:rsid w:val="009F05D7"/>
    <w:rsid w:val="009F0616"/>
    <w:rsid w:val="009F0995"/>
    <w:rsid w:val="009F0A1A"/>
    <w:rsid w:val="009F0A48"/>
    <w:rsid w:val="009F0B20"/>
    <w:rsid w:val="009F0BA4"/>
    <w:rsid w:val="009F0D22"/>
    <w:rsid w:val="009F102F"/>
    <w:rsid w:val="009F10ED"/>
    <w:rsid w:val="009F116E"/>
    <w:rsid w:val="009F1248"/>
    <w:rsid w:val="009F135F"/>
    <w:rsid w:val="009F1393"/>
    <w:rsid w:val="009F13DF"/>
    <w:rsid w:val="009F14F7"/>
    <w:rsid w:val="009F14FD"/>
    <w:rsid w:val="009F1591"/>
    <w:rsid w:val="009F1623"/>
    <w:rsid w:val="009F1975"/>
    <w:rsid w:val="009F19C6"/>
    <w:rsid w:val="009F1BD5"/>
    <w:rsid w:val="009F1C07"/>
    <w:rsid w:val="009F1C0F"/>
    <w:rsid w:val="009F1C36"/>
    <w:rsid w:val="009F1CD8"/>
    <w:rsid w:val="009F2014"/>
    <w:rsid w:val="009F21E9"/>
    <w:rsid w:val="009F21EE"/>
    <w:rsid w:val="009F231E"/>
    <w:rsid w:val="009F2465"/>
    <w:rsid w:val="009F25CD"/>
    <w:rsid w:val="009F25E4"/>
    <w:rsid w:val="009F2616"/>
    <w:rsid w:val="009F2770"/>
    <w:rsid w:val="009F277F"/>
    <w:rsid w:val="009F28D0"/>
    <w:rsid w:val="009F28FD"/>
    <w:rsid w:val="009F290E"/>
    <w:rsid w:val="009F295A"/>
    <w:rsid w:val="009F295E"/>
    <w:rsid w:val="009F2A7D"/>
    <w:rsid w:val="009F2AE0"/>
    <w:rsid w:val="009F2B0D"/>
    <w:rsid w:val="009F2B68"/>
    <w:rsid w:val="009F2CD8"/>
    <w:rsid w:val="009F3035"/>
    <w:rsid w:val="009F31C9"/>
    <w:rsid w:val="009F334D"/>
    <w:rsid w:val="009F337E"/>
    <w:rsid w:val="009F3428"/>
    <w:rsid w:val="009F35C9"/>
    <w:rsid w:val="009F366D"/>
    <w:rsid w:val="009F37CF"/>
    <w:rsid w:val="009F38ED"/>
    <w:rsid w:val="009F3905"/>
    <w:rsid w:val="009F3911"/>
    <w:rsid w:val="009F3A05"/>
    <w:rsid w:val="009F3A92"/>
    <w:rsid w:val="009F3B2A"/>
    <w:rsid w:val="009F3CDE"/>
    <w:rsid w:val="009F424E"/>
    <w:rsid w:val="009F43C6"/>
    <w:rsid w:val="009F4413"/>
    <w:rsid w:val="009F44A8"/>
    <w:rsid w:val="009F44B7"/>
    <w:rsid w:val="009F453F"/>
    <w:rsid w:val="009F4566"/>
    <w:rsid w:val="009F457F"/>
    <w:rsid w:val="009F4645"/>
    <w:rsid w:val="009F467F"/>
    <w:rsid w:val="009F4719"/>
    <w:rsid w:val="009F4887"/>
    <w:rsid w:val="009F48FB"/>
    <w:rsid w:val="009F4908"/>
    <w:rsid w:val="009F4933"/>
    <w:rsid w:val="009F4956"/>
    <w:rsid w:val="009F49CE"/>
    <w:rsid w:val="009F4A77"/>
    <w:rsid w:val="009F4C9D"/>
    <w:rsid w:val="009F4E4B"/>
    <w:rsid w:val="009F51DB"/>
    <w:rsid w:val="009F5242"/>
    <w:rsid w:val="009F52B0"/>
    <w:rsid w:val="009F5456"/>
    <w:rsid w:val="009F54EF"/>
    <w:rsid w:val="009F574D"/>
    <w:rsid w:val="009F5766"/>
    <w:rsid w:val="009F57DE"/>
    <w:rsid w:val="009F59B5"/>
    <w:rsid w:val="009F5B93"/>
    <w:rsid w:val="009F5BB1"/>
    <w:rsid w:val="009F5DE3"/>
    <w:rsid w:val="009F5EDC"/>
    <w:rsid w:val="009F6134"/>
    <w:rsid w:val="009F6221"/>
    <w:rsid w:val="009F6352"/>
    <w:rsid w:val="009F6371"/>
    <w:rsid w:val="009F6525"/>
    <w:rsid w:val="009F65AE"/>
    <w:rsid w:val="009F67B7"/>
    <w:rsid w:val="009F67D6"/>
    <w:rsid w:val="009F6BC4"/>
    <w:rsid w:val="009F6C4F"/>
    <w:rsid w:val="009F6D38"/>
    <w:rsid w:val="009F6D80"/>
    <w:rsid w:val="009F6EB9"/>
    <w:rsid w:val="009F6FBC"/>
    <w:rsid w:val="009F7056"/>
    <w:rsid w:val="009F70B8"/>
    <w:rsid w:val="009F70CF"/>
    <w:rsid w:val="009F7257"/>
    <w:rsid w:val="009F7312"/>
    <w:rsid w:val="009F7318"/>
    <w:rsid w:val="009F736A"/>
    <w:rsid w:val="009F7409"/>
    <w:rsid w:val="009F743E"/>
    <w:rsid w:val="009F75AA"/>
    <w:rsid w:val="009F7628"/>
    <w:rsid w:val="009F795A"/>
    <w:rsid w:val="009F7B7A"/>
    <w:rsid w:val="009F7D4A"/>
    <w:rsid w:val="009F7DB0"/>
    <w:rsid w:val="009F7DFB"/>
    <w:rsid w:val="009F7E38"/>
    <w:rsid w:val="009F7E43"/>
    <w:rsid w:val="00A00008"/>
    <w:rsid w:val="00A00279"/>
    <w:rsid w:val="00A002FF"/>
    <w:rsid w:val="00A0032C"/>
    <w:rsid w:val="00A003CF"/>
    <w:rsid w:val="00A00538"/>
    <w:rsid w:val="00A005B4"/>
    <w:rsid w:val="00A00607"/>
    <w:rsid w:val="00A006AB"/>
    <w:rsid w:val="00A00750"/>
    <w:rsid w:val="00A0090A"/>
    <w:rsid w:val="00A00932"/>
    <w:rsid w:val="00A00946"/>
    <w:rsid w:val="00A0096A"/>
    <w:rsid w:val="00A00DF0"/>
    <w:rsid w:val="00A00E1C"/>
    <w:rsid w:val="00A01146"/>
    <w:rsid w:val="00A0135E"/>
    <w:rsid w:val="00A015A1"/>
    <w:rsid w:val="00A016C1"/>
    <w:rsid w:val="00A0186C"/>
    <w:rsid w:val="00A018C7"/>
    <w:rsid w:val="00A01926"/>
    <w:rsid w:val="00A019AB"/>
    <w:rsid w:val="00A019EA"/>
    <w:rsid w:val="00A01B4B"/>
    <w:rsid w:val="00A01C1A"/>
    <w:rsid w:val="00A01FA8"/>
    <w:rsid w:val="00A0200D"/>
    <w:rsid w:val="00A02205"/>
    <w:rsid w:val="00A0228B"/>
    <w:rsid w:val="00A02298"/>
    <w:rsid w:val="00A022CA"/>
    <w:rsid w:val="00A022F4"/>
    <w:rsid w:val="00A02315"/>
    <w:rsid w:val="00A02450"/>
    <w:rsid w:val="00A02486"/>
    <w:rsid w:val="00A028CE"/>
    <w:rsid w:val="00A02919"/>
    <w:rsid w:val="00A02BDD"/>
    <w:rsid w:val="00A02C43"/>
    <w:rsid w:val="00A02CFA"/>
    <w:rsid w:val="00A02E79"/>
    <w:rsid w:val="00A02ECE"/>
    <w:rsid w:val="00A03045"/>
    <w:rsid w:val="00A030FF"/>
    <w:rsid w:val="00A03123"/>
    <w:rsid w:val="00A03256"/>
    <w:rsid w:val="00A03342"/>
    <w:rsid w:val="00A03361"/>
    <w:rsid w:val="00A03395"/>
    <w:rsid w:val="00A03434"/>
    <w:rsid w:val="00A0349C"/>
    <w:rsid w:val="00A03A1A"/>
    <w:rsid w:val="00A03A42"/>
    <w:rsid w:val="00A03C7F"/>
    <w:rsid w:val="00A03D5A"/>
    <w:rsid w:val="00A03F07"/>
    <w:rsid w:val="00A0429A"/>
    <w:rsid w:val="00A04433"/>
    <w:rsid w:val="00A04549"/>
    <w:rsid w:val="00A0457D"/>
    <w:rsid w:val="00A04613"/>
    <w:rsid w:val="00A046FD"/>
    <w:rsid w:val="00A04788"/>
    <w:rsid w:val="00A0481D"/>
    <w:rsid w:val="00A04A6A"/>
    <w:rsid w:val="00A04BC4"/>
    <w:rsid w:val="00A04CA5"/>
    <w:rsid w:val="00A04D71"/>
    <w:rsid w:val="00A04D9D"/>
    <w:rsid w:val="00A04E7A"/>
    <w:rsid w:val="00A04E95"/>
    <w:rsid w:val="00A04EC6"/>
    <w:rsid w:val="00A0509C"/>
    <w:rsid w:val="00A050BA"/>
    <w:rsid w:val="00A051B4"/>
    <w:rsid w:val="00A051CD"/>
    <w:rsid w:val="00A051FA"/>
    <w:rsid w:val="00A0524C"/>
    <w:rsid w:val="00A0535C"/>
    <w:rsid w:val="00A053B3"/>
    <w:rsid w:val="00A05439"/>
    <w:rsid w:val="00A0546A"/>
    <w:rsid w:val="00A055EE"/>
    <w:rsid w:val="00A05611"/>
    <w:rsid w:val="00A05707"/>
    <w:rsid w:val="00A0571C"/>
    <w:rsid w:val="00A05877"/>
    <w:rsid w:val="00A05A84"/>
    <w:rsid w:val="00A05AA8"/>
    <w:rsid w:val="00A05B02"/>
    <w:rsid w:val="00A05B23"/>
    <w:rsid w:val="00A05BF4"/>
    <w:rsid w:val="00A05DC7"/>
    <w:rsid w:val="00A05F4E"/>
    <w:rsid w:val="00A05F6C"/>
    <w:rsid w:val="00A0603B"/>
    <w:rsid w:val="00A060C9"/>
    <w:rsid w:val="00A060F0"/>
    <w:rsid w:val="00A06212"/>
    <w:rsid w:val="00A06249"/>
    <w:rsid w:val="00A06290"/>
    <w:rsid w:val="00A062C4"/>
    <w:rsid w:val="00A06436"/>
    <w:rsid w:val="00A06538"/>
    <w:rsid w:val="00A065D3"/>
    <w:rsid w:val="00A065FB"/>
    <w:rsid w:val="00A06644"/>
    <w:rsid w:val="00A06863"/>
    <w:rsid w:val="00A068C3"/>
    <w:rsid w:val="00A068CE"/>
    <w:rsid w:val="00A06983"/>
    <w:rsid w:val="00A06BA4"/>
    <w:rsid w:val="00A06D1F"/>
    <w:rsid w:val="00A06EC2"/>
    <w:rsid w:val="00A06EE2"/>
    <w:rsid w:val="00A06F3D"/>
    <w:rsid w:val="00A06F68"/>
    <w:rsid w:val="00A07042"/>
    <w:rsid w:val="00A0707C"/>
    <w:rsid w:val="00A070A2"/>
    <w:rsid w:val="00A070D4"/>
    <w:rsid w:val="00A0718D"/>
    <w:rsid w:val="00A0723C"/>
    <w:rsid w:val="00A0729D"/>
    <w:rsid w:val="00A072DB"/>
    <w:rsid w:val="00A07322"/>
    <w:rsid w:val="00A074D3"/>
    <w:rsid w:val="00A07549"/>
    <w:rsid w:val="00A07597"/>
    <w:rsid w:val="00A07645"/>
    <w:rsid w:val="00A0765E"/>
    <w:rsid w:val="00A0792F"/>
    <w:rsid w:val="00A079D3"/>
    <w:rsid w:val="00A07A87"/>
    <w:rsid w:val="00A07D2D"/>
    <w:rsid w:val="00A10039"/>
    <w:rsid w:val="00A101CD"/>
    <w:rsid w:val="00A10304"/>
    <w:rsid w:val="00A103E8"/>
    <w:rsid w:val="00A1041A"/>
    <w:rsid w:val="00A104C0"/>
    <w:rsid w:val="00A10620"/>
    <w:rsid w:val="00A10697"/>
    <w:rsid w:val="00A10888"/>
    <w:rsid w:val="00A10987"/>
    <w:rsid w:val="00A10CE7"/>
    <w:rsid w:val="00A10D1D"/>
    <w:rsid w:val="00A11080"/>
    <w:rsid w:val="00A111C5"/>
    <w:rsid w:val="00A11298"/>
    <w:rsid w:val="00A11359"/>
    <w:rsid w:val="00A11362"/>
    <w:rsid w:val="00A11407"/>
    <w:rsid w:val="00A11646"/>
    <w:rsid w:val="00A11657"/>
    <w:rsid w:val="00A11CCA"/>
    <w:rsid w:val="00A11E08"/>
    <w:rsid w:val="00A11E1B"/>
    <w:rsid w:val="00A11F03"/>
    <w:rsid w:val="00A11F07"/>
    <w:rsid w:val="00A11F4C"/>
    <w:rsid w:val="00A11F51"/>
    <w:rsid w:val="00A12067"/>
    <w:rsid w:val="00A121C4"/>
    <w:rsid w:val="00A12371"/>
    <w:rsid w:val="00A1249B"/>
    <w:rsid w:val="00A1280C"/>
    <w:rsid w:val="00A12865"/>
    <w:rsid w:val="00A128AA"/>
    <w:rsid w:val="00A129D2"/>
    <w:rsid w:val="00A12AB4"/>
    <w:rsid w:val="00A12AC9"/>
    <w:rsid w:val="00A12B38"/>
    <w:rsid w:val="00A12BEB"/>
    <w:rsid w:val="00A12D4B"/>
    <w:rsid w:val="00A12D99"/>
    <w:rsid w:val="00A12E05"/>
    <w:rsid w:val="00A12EC8"/>
    <w:rsid w:val="00A12F38"/>
    <w:rsid w:val="00A13082"/>
    <w:rsid w:val="00A131B5"/>
    <w:rsid w:val="00A1323B"/>
    <w:rsid w:val="00A13276"/>
    <w:rsid w:val="00A13440"/>
    <w:rsid w:val="00A13486"/>
    <w:rsid w:val="00A135FC"/>
    <w:rsid w:val="00A137C9"/>
    <w:rsid w:val="00A1380C"/>
    <w:rsid w:val="00A1396D"/>
    <w:rsid w:val="00A139A1"/>
    <w:rsid w:val="00A13A06"/>
    <w:rsid w:val="00A13C0B"/>
    <w:rsid w:val="00A13C24"/>
    <w:rsid w:val="00A13C45"/>
    <w:rsid w:val="00A14283"/>
    <w:rsid w:val="00A142C1"/>
    <w:rsid w:val="00A14309"/>
    <w:rsid w:val="00A14381"/>
    <w:rsid w:val="00A143B4"/>
    <w:rsid w:val="00A145AE"/>
    <w:rsid w:val="00A145FE"/>
    <w:rsid w:val="00A14712"/>
    <w:rsid w:val="00A1472B"/>
    <w:rsid w:val="00A1489E"/>
    <w:rsid w:val="00A14964"/>
    <w:rsid w:val="00A1498F"/>
    <w:rsid w:val="00A149AB"/>
    <w:rsid w:val="00A14BC8"/>
    <w:rsid w:val="00A14EB9"/>
    <w:rsid w:val="00A14FDE"/>
    <w:rsid w:val="00A15004"/>
    <w:rsid w:val="00A15066"/>
    <w:rsid w:val="00A150D2"/>
    <w:rsid w:val="00A150EE"/>
    <w:rsid w:val="00A151B7"/>
    <w:rsid w:val="00A152AB"/>
    <w:rsid w:val="00A15736"/>
    <w:rsid w:val="00A1577E"/>
    <w:rsid w:val="00A15790"/>
    <w:rsid w:val="00A158E2"/>
    <w:rsid w:val="00A159EB"/>
    <w:rsid w:val="00A15D1D"/>
    <w:rsid w:val="00A15F84"/>
    <w:rsid w:val="00A15FEF"/>
    <w:rsid w:val="00A1600D"/>
    <w:rsid w:val="00A161C3"/>
    <w:rsid w:val="00A16500"/>
    <w:rsid w:val="00A165D5"/>
    <w:rsid w:val="00A16693"/>
    <w:rsid w:val="00A166DE"/>
    <w:rsid w:val="00A1674A"/>
    <w:rsid w:val="00A16A78"/>
    <w:rsid w:val="00A16AA6"/>
    <w:rsid w:val="00A16B1D"/>
    <w:rsid w:val="00A16CD1"/>
    <w:rsid w:val="00A16DBB"/>
    <w:rsid w:val="00A16DE1"/>
    <w:rsid w:val="00A16E77"/>
    <w:rsid w:val="00A17144"/>
    <w:rsid w:val="00A171A2"/>
    <w:rsid w:val="00A171F1"/>
    <w:rsid w:val="00A1731B"/>
    <w:rsid w:val="00A17506"/>
    <w:rsid w:val="00A175DD"/>
    <w:rsid w:val="00A1764B"/>
    <w:rsid w:val="00A17759"/>
    <w:rsid w:val="00A1783B"/>
    <w:rsid w:val="00A179AF"/>
    <w:rsid w:val="00A17AF2"/>
    <w:rsid w:val="00A17C36"/>
    <w:rsid w:val="00A17C84"/>
    <w:rsid w:val="00A17C99"/>
    <w:rsid w:val="00A17C9E"/>
    <w:rsid w:val="00A17E28"/>
    <w:rsid w:val="00A17EA9"/>
    <w:rsid w:val="00A17FB3"/>
    <w:rsid w:val="00A200B2"/>
    <w:rsid w:val="00A201E4"/>
    <w:rsid w:val="00A201F2"/>
    <w:rsid w:val="00A204D0"/>
    <w:rsid w:val="00A20582"/>
    <w:rsid w:val="00A205FC"/>
    <w:rsid w:val="00A207FD"/>
    <w:rsid w:val="00A209FA"/>
    <w:rsid w:val="00A20B52"/>
    <w:rsid w:val="00A20C68"/>
    <w:rsid w:val="00A20CEC"/>
    <w:rsid w:val="00A20DE5"/>
    <w:rsid w:val="00A20E3C"/>
    <w:rsid w:val="00A20E75"/>
    <w:rsid w:val="00A20EC1"/>
    <w:rsid w:val="00A20F9E"/>
    <w:rsid w:val="00A2108B"/>
    <w:rsid w:val="00A21187"/>
    <w:rsid w:val="00A2142E"/>
    <w:rsid w:val="00A21487"/>
    <w:rsid w:val="00A21706"/>
    <w:rsid w:val="00A217AF"/>
    <w:rsid w:val="00A218F5"/>
    <w:rsid w:val="00A21BDF"/>
    <w:rsid w:val="00A21D25"/>
    <w:rsid w:val="00A21D43"/>
    <w:rsid w:val="00A21E0E"/>
    <w:rsid w:val="00A21E2C"/>
    <w:rsid w:val="00A21EAB"/>
    <w:rsid w:val="00A21F6D"/>
    <w:rsid w:val="00A22191"/>
    <w:rsid w:val="00A22266"/>
    <w:rsid w:val="00A22281"/>
    <w:rsid w:val="00A22419"/>
    <w:rsid w:val="00A224AD"/>
    <w:rsid w:val="00A22595"/>
    <w:rsid w:val="00A227BB"/>
    <w:rsid w:val="00A228FE"/>
    <w:rsid w:val="00A22929"/>
    <w:rsid w:val="00A22A0D"/>
    <w:rsid w:val="00A22A2B"/>
    <w:rsid w:val="00A22A38"/>
    <w:rsid w:val="00A22B7C"/>
    <w:rsid w:val="00A22CA9"/>
    <w:rsid w:val="00A22D61"/>
    <w:rsid w:val="00A22E09"/>
    <w:rsid w:val="00A22F14"/>
    <w:rsid w:val="00A22FBB"/>
    <w:rsid w:val="00A23169"/>
    <w:rsid w:val="00A2347F"/>
    <w:rsid w:val="00A234D0"/>
    <w:rsid w:val="00A23569"/>
    <w:rsid w:val="00A2356B"/>
    <w:rsid w:val="00A236E4"/>
    <w:rsid w:val="00A237A2"/>
    <w:rsid w:val="00A2393D"/>
    <w:rsid w:val="00A23C94"/>
    <w:rsid w:val="00A23ED1"/>
    <w:rsid w:val="00A23F8F"/>
    <w:rsid w:val="00A240D0"/>
    <w:rsid w:val="00A24134"/>
    <w:rsid w:val="00A242AB"/>
    <w:rsid w:val="00A2436A"/>
    <w:rsid w:val="00A2439A"/>
    <w:rsid w:val="00A2445C"/>
    <w:rsid w:val="00A2448D"/>
    <w:rsid w:val="00A244CF"/>
    <w:rsid w:val="00A2451D"/>
    <w:rsid w:val="00A249CD"/>
    <w:rsid w:val="00A249F3"/>
    <w:rsid w:val="00A24E67"/>
    <w:rsid w:val="00A24EAF"/>
    <w:rsid w:val="00A24ED7"/>
    <w:rsid w:val="00A24F0F"/>
    <w:rsid w:val="00A24F6E"/>
    <w:rsid w:val="00A25109"/>
    <w:rsid w:val="00A25112"/>
    <w:rsid w:val="00A251DA"/>
    <w:rsid w:val="00A25211"/>
    <w:rsid w:val="00A2523E"/>
    <w:rsid w:val="00A253A9"/>
    <w:rsid w:val="00A253BC"/>
    <w:rsid w:val="00A253C0"/>
    <w:rsid w:val="00A25401"/>
    <w:rsid w:val="00A254C4"/>
    <w:rsid w:val="00A255A2"/>
    <w:rsid w:val="00A255DA"/>
    <w:rsid w:val="00A25742"/>
    <w:rsid w:val="00A25833"/>
    <w:rsid w:val="00A258EE"/>
    <w:rsid w:val="00A25937"/>
    <w:rsid w:val="00A25A2C"/>
    <w:rsid w:val="00A25ADE"/>
    <w:rsid w:val="00A25B4C"/>
    <w:rsid w:val="00A25B60"/>
    <w:rsid w:val="00A25E2E"/>
    <w:rsid w:val="00A25F5C"/>
    <w:rsid w:val="00A25F77"/>
    <w:rsid w:val="00A26044"/>
    <w:rsid w:val="00A26061"/>
    <w:rsid w:val="00A261D4"/>
    <w:rsid w:val="00A26431"/>
    <w:rsid w:val="00A264AF"/>
    <w:rsid w:val="00A26593"/>
    <w:rsid w:val="00A2659E"/>
    <w:rsid w:val="00A26791"/>
    <w:rsid w:val="00A267BA"/>
    <w:rsid w:val="00A267D2"/>
    <w:rsid w:val="00A267E1"/>
    <w:rsid w:val="00A26955"/>
    <w:rsid w:val="00A26983"/>
    <w:rsid w:val="00A26B7A"/>
    <w:rsid w:val="00A26BD6"/>
    <w:rsid w:val="00A26FDD"/>
    <w:rsid w:val="00A27389"/>
    <w:rsid w:val="00A273BB"/>
    <w:rsid w:val="00A27402"/>
    <w:rsid w:val="00A27451"/>
    <w:rsid w:val="00A274BE"/>
    <w:rsid w:val="00A276F5"/>
    <w:rsid w:val="00A27826"/>
    <w:rsid w:val="00A279D3"/>
    <w:rsid w:val="00A27A03"/>
    <w:rsid w:val="00A27AC0"/>
    <w:rsid w:val="00A27B44"/>
    <w:rsid w:val="00A27BB0"/>
    <w:rsid w:val="00A27CB5"/>
    <w:rsid w:val="00A27FE4"/>
    <w:rsid w:val="00A30384"/>
    <w:rsid w:val="00A303AC"/>
    <w:rsid w:val="00A304AB"/>
    <w:rsid w:val="00A306D1"/>
    <w:rsid w:val="00A307F1"/>
    <w:rsid w:val="00A30812"/>
    <w:rsid w:val="00A30868"/>
    <w:rsid w:val="00A3097A"/>
    <w:rsid w:val="00A309FE"/>
    <w:rsid w:val="00A30CE9"/>
    <w:rsid w:val="00A30E2E"/>
    <w:rsid w:val="00A30EFF"/>
    <w:rsid w:val="00A30F4C"/>
    <w:rsid w:val="00A30F84"/>
    <w:rsid w:val="00A30FFB"/>
    <w:rsid w:val="00A3125B"/>
    <w:rsid w:val="00A312A2"/>
    <w:rsid w:val="00A313E7"/>
    <w:rsid w:val="00A31469"/>
    <w:rsid w:val="00A31555"/>
    <w:rsid w:val="00A31612"/>
    <w:rsid w:val="00A316BF"/>
    <w:rsid w:val="00A3180D"/>
    <w:rsid w:val="00A31A29"/>
    <w:rsid w:val="00A31A33"/>
    <w:rsid w:val="00A31ACF"/>
    <w:rsid w:val="00A31AF9"/>
    <w:rsid w:val="00A31B19"/>
    <w:rsid w:val="00A31B30"/>
    <w:rsid w:val="00A31B8C"/>
    <w:rsid w:val="00A31CAC"/>
    <w:rsid w:val="00A31DC3"/>
    <w:rsid w:val="00A31F2B"/>
    <w:rsid w:val="00A32057"/>
    <w:rsid w:val="00A320B8"/>
    <w:rsid w:val="00A32113"/>
    <w:rsid w:val="00A324DE"/>
    <w:rsid w:val="00A32520"/>
    <w:rsid w:val="00A325D1"/>
    <w:rsid w:val="00A3270F"/>
    <w:rsid w:val="00A327B0"/>
    <w:rsid w:val="00A327E2"/>
    <w:rsid w:val="00A32926"/>
    <w:rsid w:val="00A32931"/>
    <w:rsid w:val="00A32A2E"/>
    <w:rsid w:val="00A32C12"/>
    <w:rsid w:val="00A32CFE"/>
    <w:rsid w:val="00A32D4E"/>
    <w:rsid w:val="00A32F2B"/>
    <w:rsid w:val="00A32F8E"/>
    <w:rsid w:val="00A32FD1"/>
    <w:rsid w:val="00A33106"/>
    <w:rsid w:val="00A33138"/>
    <w:rsid w:val="00A332A5"/>
    <w:rsid w:val="00A3334D"/>
    <w:rsid w:val="00A333AE"/>
    <w:rsid w:val="00A3344D"/>
    <w:rsid w:val="00A334A5"/>
    <w:rsid w:val="00A3368B"/>
    <w:rsid w:val="00A33B29"/>
    <w:rsid w:val="00A33BF9"/>
    <w:rsid w:val="00A33CCF"/>
    <w:rsid w:val="00A33E17"/>
    <w:rsid w:val="00A33F07"/>
    <w:rsid w:val="00A33F6E"/>
    <w:rsid w:val="00A340CC"/>
    <w:rsid w:val="00A3420B"/>
    <w:rsid w:val="00A3426B"/>
    <w:rsid w:val="00A343B3"/>
    <w:rsid w:val="00A345D0"/>
    <w:rsid w:val="00A3484A"/>
    <w:rsid w:val="00A34979"/>
    <w:rsid w:val="00A34995"/>
    <w:rsid w:val="00A34A4A"/>
    <w:rsid w:val="00A34A74"/>
    <w:rsid w:val="00A34AEF"/>
    <w:rsid w:val="00A34E12"/>
    <w:rsid w:val="00A34EB0"/>
    <w:rsid w:val="00A34F62"/>
    <w:rsid w:val="00A350F4"/>
    <w:rsid w:val="00A351B2"/>
    <w:rsid w:val="00A352AE"/>
    <w:rsid w:val="00A3547A"/>
    <w:rsid w:val="00A35534"/>
    <w:rsid w:val="00A357F7"/>
    <w:rsid w:val="00A35A6D"/>
    <w:rsid w:val="00A35CCE"/>
    <w:rsid w:val="00A35D7D"/>
    <w:rsid w:val="00A35F47"/>
    <w:rsid w:val="00A360EF"/>
    <w:rsid w:val="00A36103"/>
    <w:rsid w:val="00A363DC"/>
    <w:rsid w:val="00A3643B"/>
    <w:rsid w:val="00A36463"/>
    <w:rsid w:val="00A365F6"/>
    <w:rsid w:val="00A367A2"/>
    <w:rsid w:val="00A3686C"/>
    <w:rsid w:val="00A3697F"/>
    <w:rsid w:val="00A36AAC"/>
    <w:rsid w:val="00A36AEF"/>
    <w:rsid w:val="00A36C11"/>
    <w:rsid w:val="00A36C64"/>
    <w:rsid w:val="00A36CE3"/>
    <w:rsid w:val="00A36D51"/>
    <w:rsid w:val="00A36E5C"/>
    <w:rsid w:val="00A36F0B"/>
    <w:rsid w:val="00A3702C"/>
    <w:rsid w:val="00A372AB"/>
    <w:rsid w:val="00A37324"/>
    <w:rsid w:val="00A375E2"/>
    <w:rsid w:val="00A3784E"/>
    <w:rsid w:val="00A37AE0"/>
    <w:rsid w:val="00A37C0A"/>
    <w:rsid w:val="00A37DD5"/>
    <w:rsid w:val="00A37F87"/>
    <w:rsid w:val="00A400DB"/>
    <w:rsid w:val="00A40114"/>
    <w:rsid w:val="00A401FB"/>
    <w:rsid w:val="00A4021F"/>
    <w:rsid w:val="00A4032E"/>
    <w:rsid w:val="00A40484"/>
    <w:rsid w:val="00A4059C"/>
    <w:rsid w:val="00A40640"/>
    <w:rsid w:val="00A40647"/>
    <w:rsid w:val="00A4071E"/>
    <w:rsid w:val="00A4073E"/>
    <w:rsid w:val="00A4085E"/>
    <w:rsid w:val="00A409B9"/>
    <w:rsid w:val="00A40AFE"/>
    <w:rsid w:val="00A40CD2"/>
    <w:rsid w:val="00A40D95"/>
    <w:rsid w:val="00A40DF0"/>
    <w:rsid w:val="00A40EB0"/>
    <w:rsid w:val="00A40F03"/>
    <w:rsid w:val="00A41006"/>
    <w:rsid w:val="00A41078"/>
    <w:rsid w:val="00A41100"/>
    <w:rsid w:val="00A41161"/>
    <w:rsid w:val="00A411C7"/>
    <w:rsid w:val="00A41307"/>
    <w:rsid w:val="00A413BC"/>
    <w:rsid w:val="00A414E2"/>
    <w:rsid w:val="00A4153A"/>
    <w:rsid w:val="00A41606"/>
    <w:rsid w:val="00A41697"/>
    <w:rsid w:val="00A417AC"/>
    <w:rsid w:val="00A4195A"/>
    <w:rsid w:val="00A4195F"/>
    <w:rsid w:val="00A41A7E"/>
    <w:rsid w:val="00A41B4C"/>
    <w:rsid w:val="00A41B72"/>
    <w:rsid w:val="00A41F28"/>
    <w:rsid w:val="00A41F42"/>
    <w:rsid w:val="00A41F4F"/>
    <w:rsid w:val="00A41FD8"/>
    <w:rsid w:val="00A42185"/>
    <w:rsid w:val="00A42189"/>
    <w:rsid w:val="00A42374"/>
    <w:rsid w:val="00A42457"/>
    <w:rsid w:val="00A424B4"/>
    <w:rsid w:val="00A425E5"/>
    <w:rsid w:val="00A4269F"/>
    <w:rsid w:val="00A426DF"/>
    <w:rsid w:val="00A4273C"/>
    <w:rsid w:val="00A42799"/>
    <w:rsid w:val="00A4283B"/>
    <w:rsid w:val="00A428AC"/>
    <w:rsid w:val="00A4298C"/>
    <w:rsid w:val="00A42990"/>
    <w:rsid w:val="00A42ADA"/>
    <w:rsid w:val="00A42C73"/>
    <w:rsid w:val="00A42D17"/>
    <w:rsid w:val="00A42F7F"/>
    <w:rsid w:val="00A42FC0"/>
    <w:rsid w:val="00A43009"/>
    <w:rsid w:val="00A4303A"/>
    <w:rsid w:val="00A430BB"/>
    <w:rsid w:val="00A43158"/>
    <w:rsid w:val="00A4357F"/>
    <w:rsid w:val="00A43716"/>
    <w:rsid w:val="00A43762"/>
    <w:rsid w:val="00A43771"/>
    <w:rsid w:val="00A4378A"/>
    <w:rsid w:val="00A437DE"/>
    <w:rsid w:val="00A43802"/>
    <w:rsid w:val="00A43911"/>
    <w:rsid w:val="00A4398A"/>
    <w:rsid w:val="00A43A40"/>
    <w:rsid w:val="00A43B27"/>
    <w:rsid w:val="00A43C45"/>
    <w:rsid w:val="00A43D8F"/>
    <w:rsid w:val="00A43F5D"/>
    <w:rsid w:val="00A43FCB"/>
    <w:rsid w:val="00A4408A"/>
    <w:rsid w:val="00A440CD"/>
    <w:rsid w:val="00A4442E"/>
    <w:rsid w:val="00A444E1"/>
    <w:rsid w:val="00A44949"/>
    <w:rsid w:val="00A44A9B"/>
    <w:rsid w:val="00A44AB3"/>
    <w:rsid w:val="00A44CAB"/>
    <w:rsid w:val="00A44CDD"/>
    <w:rsid w:val="00A44CE0"/>
    <w:rsid w:val="00A44DF1"/>
    <w:rsid w:val="00A44E1E"/>
    <w:rsid w:val="00A44F38"/>
    <w:rsid w:val="00A45090"/>
    <w:rsid w:val="00A4512F"/>
    <w:rsid w:val="00A45276"/>
    <w:rsid w:val="00A453AD"/>
    <w:rsid w:val="00A453DD"/>
    <w:rsid w:val="00A45473"/>
    <w:rsid w:val="00A45518"/>
    <w:rsid w:val="00A45520"/>
    <w:rsid w:val="00A45579"/>
    <w:rsid w:val="00A4557E"/>
    <w:rsid w:val="00A457FB"/>
    <w:rsid w:val="00A458E3"/>
    <w:rsid w:val="00A45BD8"/>
    <w:rsid w:val="00A45C58"/>
    <w:rsid w:val="00A45C75"/>
    <w:rsid w:val="00A45E37"/>
    <w:rsid w:val="00A4602B"/>
    <w:rsid w:val="00A4605F"/>
    <w:rsid w:val="00A464C8"/>
    <w:rsid w:val="00A464DE"/>
    <w:rsid w:val="00A4678F"/>
    <w:rsid w:val="00A467A8"/>
    <w:rsid w:val="00A46881"/>
    <w:rsid w:val="00A468F7"/>
    <w:rsid w:val="00A469D7"/>
    <w:rsid w:val="00A46ABF"/>
    <w:rsid w:val="00A46BBF"/>
    <w:rsid w:val="00A46C05"/>
    <w:rsid w:val="00A46C62"/>
    <w:rsid w:val="00A46C80"/>
    <w:rsid w:val="00A46E0D"/>
    <w:rsid w:val="00A46E2F"/>
    <w:rsid w:val="00A46F45"/>
    <w:rsid w:val="00A4706E"/>
    <w:rsid w:val="00A47230"/>
    <w:rsid w:val="00A47760"/>
    <w:rsid w:val="00A4776D"/>
    <w:rsid w:val="00A47797"/>
    <w:rsid w:val="00A477EA"/>
    <w:rsid w:val="00A47833"/>
    <w:rsid w:val="00A478FF"/>
    <w:rsid w:val="00A47AE3"/>
    <w:rsid w:val="00A47B7C"/>
    <w:rsid w:val="00A47DC6"/>
    <w:rsid w:val="00A47F30"/>
    <w:rsid w:val="00A50183"/>
    <w:rsid w:val="00A504E1"/>
    <w:rsid w:val="00A505C8"/>
    <w:rsid w:val="00A5078F"/>
    <w:rsid w:val="00A50AA9"/>
    <w:rsid w:val="00A50F8D"/>
    <w:rsid w:val="00A51135"/>
    <w:rsid w:val="00A5134B"/>
    <w:rsid w:val="00A516B6"/>
    <w:rsid w:val="00A516C4"/>
    <w:rsid w:val="00A516DE"/>
    <w:rsid w:val="00A51718"/>
    <w:rsid w:val="00A51768"/>
    <w:rsid w:val="00A51882"/>
    <w:rsid w:val="00A519E0"/>
    <w:rsid w:val="00A51A44"/>
    <w:rsid w:val="00A51AFD"/>
    <w:rsid w:val="00A51B71"/>
    <w:rsid w:val="00A51BA6"/>
    <w:rsid w:val="00A51D5F"/>
    <w:rsid w:val="00A51DC5"/>
    <w:rsid w:val="00A51FD4"/>
    <w:rsid w:val="00A52199"/>
    <w:rsid w:val="00A521D0"/>
    <w:rsid w:val="00A523A5"/>
    <w:rsid w:val="00A525E0"/>
    <w:rsid w:val="00A5281C"/>
    <w:rsid w:val="00A529AE"/>
    <w:rsid w:val="00A52A2C"/>
    <w:rsid w:val="00A52BA7"/>
    <w:rsid w:val="00A52CA0"/>
    <w:rsid w:val="00A52E02"/>
    <w:rsid w:val="00A52F26"/>
    <w:rsid w:val="00A5322A"/>
    <w:rsid w:val="00A53251"/>
    <w:rsid w:val="00A5349F"/>
    <w:rsid w:val="00A53781"/>
    <w:rsid w:val="00A537AC"/>
    <w:rsid w:val="00A53D51"/>
    <w:rsid w:val="00A53D7F"/>
    <w:rsid w:val="00A53F16"/>
    <w:rsid w:val="00A53FC5"/>
    <w:rsid w:val="00A54090"/>
    <w:rsid w:val="00A540FD"/>
    <w:rsid w:val="00A5410A"/>
    <w:rsid w:val="00A5417C"/>
    <w:rsid w:val="00A54247"/>
    <w:rsid w:val="00A54273"/>
    <w:rsid w:val="00A542DB"/>
    <w:rsid w:val="00A542E1"/>
    <w:rsid w:val="00A54508"/>
    <w:rsid w:val="00A5453D"/>
    <w:rsid w:val="00A545C0"/>
    <w:rsid w:val="00A54709"/>
    <w:rsid w:val="00A5472C"/>
    <w:rsid w:val="00A548B4"/>
    <w:rsid w:val="00A54917"/>
    <w:rsid w:val="00A54ABB"/>
    <w:rsid w:val="00A54C2B"/>
    <w:rsid w:val="00A54C43"/>
    <w:rsid w:val="00A54E3C"/>
    <w:rsid w:val="00A54F20"/>
    <w:rsid w:val="00A54F5A"/>
    <w:rsid w:val="00A5503C"/>
    <w:rsid w:val="00A550A0"/>
    <w:rsid w:val="00A5514E"/>
    <w:rsid w:val="00A55180"/>
    <w:rsid w:val="00A55438"/>
    <w:rsid w:val="00A55469"/>
    <w:rsid w:val="00A5561C"/>
    <w:rsid w:val="00A55934"/>
    <w:rsid w:val="00A559B1"/>
    <w:rsid w:val="00A55B03"/>
    <w:rsid w:val="00A55B82"/>
    <w:rsid w:val="00A55BCB"/>
    <w:rsid w:val="00A55D0A"/>
    <w:rsid w:val="00A55D6C"/>
    <w:rsid w:val="00A55DCC"/>
    <w:rsid w:val="00A55EA4"/>
    <w:rsid w:val="00A55F43"/>
    <w:rsid w:val="00A55FA3"/>
    <w:rsid w:val="00A56219"/>
    <w:rsid w:val="00A5624F"/>
    <w:rsid w:val="00A562A6"/>
    <w:rsid w:val="00A56332"/>
    <w:rsid w:val="00A563B1"/>
    <w:rsid w:val="00A56673"/>
    <w:rsid w:val="00A567DC"/>
    <w:rsid w:val="00A567E8"/>
    <w:rsid w:val="00A568B5"/>
    <w:rsid w:val="00A568BB"/>
    <w:rsid w:val="00A56923"/>
    <w:rsid w:val="00A569C2"/>
    <w:rsid w:val="00A56A12"/>
    <w:rsid w:val="00A56A43"/>
    <w:rsid w:val="00A56A62"/>
    <w:rsid w:val="00A56B4E"/>
    <w:rsid w:val="00A56BE2"/>
    <w:rsid w:val="00A56BFF"/>
    <w:rsid w:val="00A56C21"/>
    <w:rsid w:val="00A570B9"/>
    <w:rsid w:val="00A570E1"/>
    <w:rsid w:val="00A572BF"/>
    <w:rsid w:val="00A57345"/>
    <w:rsid w:val="00A57526"/>
    <w:rsid w:val="00A575CE"/>
    <w:rsid w:val="00A576E8"/>
    <w:rsid w:val="00A57754"/>
    <w:rsid w:val="00A577F2"/>
    <w:rsid w:val="00A578C2"/>
    <w:rsid w:val="00A57949"/>
    <w:rsid w:val="00A57A63"/>
    <w:rsid w:val="00A57AB3"/>
    <w:rsid w:val="00A57B00"/>
    <w:rsid w:val="00A57B32"/>
    <w:rsid w:val="00A57B90"/>
    <w:rsid w:val="00A57C0C"/>
    <w:rsid w:val="00A57C34"/>
    <w:rsid w:val="00A57CFE"/>
    <w:rsid w:val="00A57D84"/>
    <w:rsid w:val="00A57EDB"/>
    <w:rsid w:val="00A60022"/>
    <w:rsid w:val="00A600AD"/>
    <w:rsid w:val="00A600AE"/>
    <w:rsid w:val="00A60193"/>
    <w:rsid w:val="00A60219"/>
    <w:rsid w:val="00A602FA"/>
    <w:rsid w:val="00A60373"/>
    <w:rsid w:val="00A60609"/>
    <w:rsid w:val="00A606A2"/>
    <w:rsid w:val="00A606DB"/>
    <w:rsid w:val="00A606FE"/>
    <w:rsid w:val="00A60776"/>
    <w:rsid w:val="00A609D1"/>
    <w:rsid w:val="00A609EF"/>
    <w:rsid w:val="00A60A39"/>
    <w:rsid w:val="00A60A6E"/>
    <w:rsid w:val="00A60B25"/>
    <w:rsid w:val="00A60B33"/>
    <w:rsid w:val="00A60B39"/>
    <w:rsid w:val="00A60B49"/>
    <w:rsid w:val="00A60BB3"/>
    <w:rsid w:val="00A60C52"/>
    <w:rsid w:val="00A60E3E"/>
    <w:rsid w:val="00A60EAC"/>
    <w:rsid w:val="00A60ECD"/>
    <w:rsid w:val="00A60F67"/>
    <w:rsid w:val="00A60FE6"/>
    <w:rsid w:val="00A60FF5"/>
    <w:rsid w:val="00A61009"/>
    <w:rsid w:val="00A610DA"/>
    <w:rsid w:val="00A612F9"/>
    <w:rsid w:val="00A614E9"/>
    <w:rsid w:val="00A616FF"/>
    <w:rsid w:val="00A61757"/>
    <w:rsid w:val="00A61793"/>
    <w:rsid w:val="00A617D3"/>
    <w:rsid w:val="00A61B65"/>
    <w:rsid w:val="00A61B83"/>
    <w:rsid w:val="00A61B95"/>
    <w:rsid w:val="00A61C86"/>
    <w:rsid w:val="00A61CB8"/>
    <w:rsid w:val="00A61D9B"/>
    <w:rsid w:val="00A61E72"/>
    <w:rsid w:val="00A61EED"/>
    <w:rsid w:val="00A61F04"/>
    <w:rsid w:val="00A61F66"/>
    <w:rsid w:val="00A61FDF"/>
    <w:rsid w:val="00A61FF3"/>
    <w:rsid w:val="00A6212E"/>
    <w:rsid w:val="00A62292"/>
    <w:rsid w:val="00A62561"/>
    <w:rsid w:val="00A62578"/>
    <w:rsid w:val="00A62620"/>
    <w:rsid w:val="00A62694"/>
    <w:rsid w:val="00A626A6"/>
    <w:rsid w:val="00A62743"/>
    <w:rsid w:val="00A62760"/>
    <w:rsid w:val="00A6282C"/>
    <w:rsid w:val="00A6283F"/>
    <w:rsid w:val="00A6286F"/>
    <w:rsid w:val="00A628B2"/>
    <w:rsid w:val="00A62A31"/>
    <w:rsid w:val="00A62A33"/>
    <w:rsid w:val="00A62A63"/>
    <w:rsid w:val="00A62B12"/>
    <w:rsid w:val="00A62B34"/>
    <w:rsid w:val="00A62DF6"/>
    <w:rsid w:val="00A62EB1"/>
    <w:rsid w:val="00A62EF5"/>
    <w:rsid w:val="00A62EF6"/>
    <w:rsid w:val="00A62F52"/>
    <w:rsid w:val="00A62FF8"/>
    <w:rsid w:val="00A63208"/>
    <w:rsid w:val="00A6325D"/>
    <w:rsid w:val="00A632C9"/>
    <w:rsid w:val="00A634B4"/>
    <w:rsid w:val="00A63569"/>
    <w:rsid w:val="00A63595"/>
    <w:rsid w:val="00A63AA1"/>
    <w:rsid w:val="00A63BFC"/>
    <w:rsid w:val="00A63CFD"/>
    <w:rsid w:val="00A63D9B"/>
    <w:rsid w:val="00A63E29"/>
    <w:rsid w:val="00A6413C"/>
    <w:rsid w:val="00A6422B"/>
    <w:rsid w:val="00A642BA"/>
    <w:rsid w:val="00A64461"/>
    <w:rsid w:val="00A644AA"/>
    <w:rsid w:val="00A644F6"/>
    <w:rsid w:val="00A64598"/>
    <w:rsid w:val="00A6484A"/>
    <w:rsid w:val="00A64938"/>
    <w:rsid w:val="00A64984"/>
    <w:rsid w:val="00A64E58"/>
    <w:rsid w:val="00A64FD6"/>
    <w:rsid w:val="00A650C5"/>
    <w:rsid w:val="00A651AA"/>
    <w:rsid w:val="00A6524B"/>
    <w:rsid w:val="00A65289"/>
    <w:rsid w:val="00A65373"/>
    <w:rsid w:val="00A653D2"/>
    <w:rsid w:val="00A653DA"/>
    <w:rsid w:val="00A653E8"/>
    <w:rsid w:val="00A65565"/>
    <w:rsid w:val="00A655EB"/>
    <w:rsid w:val="00A65A34"/>
    <w:rsid w:val="00A65AFC"/>
    <w:rsid w:val="00A65BBB"/>
    <w:rsid w:val="00A65BDE"/>
    <w:rsid w:val="00A65D97"/>
    <w:rsid w:val="00A65DC8"/>
    <w:rsid w:val="00A65E19"/>
    <w:rsid w:val="00A65F4B"/>
    <w:rsid w:val="00A65F74"/>
    <w:rsid w:val="00A65FEE"/>
    <w:rsid w:val="00A661C4"/>
    <w:rsid w:val="00A66262"/>
    <w:rsid w:val="00A6634F"/>
    <w:rsid w:val="00A666EA"/>
    <w:rsid w:val="00A6674C"/>
    <w:rsid w:val="00A66769"/>
    <w:rsid w:val="00A66784"/>
    <w:rsid w:val="00A66839"/>
    <w:rsid w:val="00A6693E"/>
    <w:rsid w:val="00A669D7"/>
    <w:rsid w:val="00A669E5"/>
    <w:rsid w:val="00A66A3B"/>
    <w:rsid w:val="00A66A4F"/>
    <w:rsid w:val="00A66B75"/>
    <w:rsid w:val="00A66C48"/>
    <w:rsid w:val="00A66D3A"/>
    <w:rsid w:val="00A66EC6"/>
    <w:rsid w:val="00A66EFB"/>
    <w:rsid w:val="00A66F07"/>
    <w:rsid w:val="00A67096"/>
    <w:rsid w:val="00A67160"/>
    <w:rsid w:val="00A672A4"/>
    <w:rsid w:val="00A672C2"/>
    <w:rsid w:val="00A673A2"/>
    <w:rsid w:val="00A6740E"/>
    <w:rsid w:val="00A67433"/>
    <w:rsid w:val="00A67744"/>
    <w:rsid w:val="00A6781D"/>
    <w:rsid w:val="00A6789B"/>
    <w:rsid w:val="00A67923"/>
    <w:rsid w:val="00A67B1E"/>
    <w:rsid w:val="00A67BA7"/>
    <w:rsid w:val="00A67BEA"/>
    <w:rsid w:val="00A67D54"/>
    <w:rsid w:val="00A67D7E"/>
    <w:rsid w:val="00A67F56"/>
    <w:rsid w:val="00A700AA"/>
    <w:rsid w:val="00A7013A"/>
    <w:rsid w:val="00A7015B"/>
    <w:rsid w:val="00A701F4"/>
    <w:rsid w:val="00A702A9"/>
    <w:rsid w:val="00A70435"/>
    <w:rsid w:val="00A70585"/>
    <w:rsid w:val="00A705A2"/>
    <w:rsid w:val="00A70614"/>
    <w:rsid w:val="00A70B5D"/>
    <w:rsid w:val="00A70BF9"/>
    <w:rsid w:val="00A70E09"/>
    <w:rsid w:val="00A70E1D"/>
    <w:rsid w:val="00A70FB6"/>
    <w:rsid w:val="00A70FE5"/>
    <w:rsid w:val="00A711F5"/>
    <w:rsid w:val="00A711FA"/>
    <w:rsid w:val="00A7124E"/>
    <w:rsid w:val="00A713FF"/>
    <w:rsid w:val="00A71689"/>
    <w:rsid w:val="00A716C5"/>
    <w:rsid w:val="00A7177A"/>
    <w:rsid w:val="00A71A63"/>
    <w:rsid w:val="00A71A6F"/>
    <w:rsid w:val="00A71BA4"/>
    <w:rsid w:val="00A71C09"/>
    <w:rsid w:val="00A71DB3"/>
    <w:rsid w:val="00A72165"/>
    <w:rsid w:val="00A721DF"/>
    <w:rsid w:val="00A722DC"/>
    <w:rsid w:val="00A7248B"/>
    <w:rsid w:val="00A72592"/>
    <w:rsid w:val="00A725DE"/>
    <w:rsid w:val="00A7265B"/>
    <w:rsid w:val="00A726C4"/>
    <w:rsid w:val="00A727DD"/>
    <w:rsid w:val="00A72858"/>
    <w:rsid w:val="00A7292C"/>
    <w:rsid w:val="00A729B2"/>
    <w:rsid w:val="00A72A1A"/>
    <w:rsid w:val="00A72A3E"/>
    <w:rsid w:val="00A72B5E"/>
    <w:rsid w:val="00A72B6C"/>
    <w:rsid w:val="00A72C18"/>
    <w:rsid w:val="00A72C57"/>
    <w:rsid w:val="00A72DE4"/>
    <w:rsid w:val="00A72E08"/>
    <w:rsid w:val="00A72E6D"/>
    <w:rsid w:val="00A72E7A"/>
    <w:rsid w:val="00A72F69"/>
    <w:rsid w:val="00A7310C"/>
    <w:rsid w:val="00A7314A"/>
    <w:rsid w:val="00A731FB"/>
    <w:rsid w:val="00A73328"/>
    <w:rsid w:val="00A734ED"/>
    <w:rsid w:val="00A735F8"/>
    <w:rsid w:val="00A73605"/>
    <w:rsid w:val="00A73707"/>
    <w:rsid w:val="00A737A9"/>
    <w:rsid w:val="00A739A7"/>
    <w:rsid w:val="00A73A19"/>
    <w:rsid w:val="00A73B33"/>
    <w:rsid w:val="00A73BF3"/>
    <w:rsid w:val="00A73D08"/>
    <w:rsid w:val="00A73D25"/>
    <w:rsid w:val="00A73ED1"/>
    <w:rsid w:val="00A73ED5"/>
    <w:rsid w:val="00A73EE4"/>
    <w:rsid w:val="00A73F4A"/>
    <w:rsid w:val="00A742FC"/>
    <w:rsid w:val="00A743EE"/>
    <w:rsid w:val="00A743F2"/>
    <w:rsid w:val="00A744BD"/>
    <w:rsid w:val="00A74626"/>
    <w:rsid w:val="00A7465C"/>
    <w:rsid w:val="00A7467E"/>
    <w:rsid w:val="00A746EC"/>
    <w:rsid w:val="00A74866"/>
    <w:rsid w:val="00A749C4"/>
    <w:rsid w:val="00A749DA"/>
    <w:rsid w:val="00A74A5A"/>
    <w:rsid w:val="00A74C21"/>
    <w:rsid w:val="00A74C46"/>
    <w:rsid w:val="00A74D64"/>
    <w:rsid w:val="00A74E4E"/>
    <w:rsid w:val="00A75012"/>
    <w:rsid w:val="00A750A0"/>
    <w:rsid w:val="00A7535D"/>
    <w:rsid w:val="00A75364"/>
    <w:rsid w:val="00A753BF"/>
    <w:rsid w:val="00A7545D"/>
    <w:rsid w:val="00A754F9"/>
    <w:rsid w:val="00A7564C"/>
    <w:rsid w:val="00A758F5"/>
    <w:rsid w:val="00A758F8"/>
    <w:rsid w:val="00A75B23"/>
    <w:rsid w:val="00A75B83"/>
    <w:rsid w:val="00A75BFA"/>
    <w:rsid w:val="00A75CB6"/>
    <w:rsid w:val="00A75D0F"/>
    <w:rsid w:val="00A75E24"/>
    <w:rsid w:val="00A75F93"/>
    <w:rsid w:val="00A75F95"/>
    <w:rsid w:val="00A760C7"/>
    <w:rsid w:val="00A761FF"/>
    <w:rsid w:val="00A76363"/>
    <w:rsid w:val="00A763AA"/>
    <w:rsid w:val="00A76503"/>
    <w:rsid w:val="00A76955"/>
    <w:rsid w:val="00A7697D"/>
    <w:rsid w:val="00A769B1"/>
    <w:rsid w:val="00A76CAC"/>
    <w:rsid w:val="00A76CEA"/>
    <w:rsid w:val="00A76D71"/>
    <w:rsid w:val="00A76DEB"/>
    <w:rsid w:val="00A76E42"/>
    <w:rsid w:val="00A76EE7"/>
    <w:rsid w:val="00A76FC9"/>
    <w:rsid w:val="00A77055"/>
    <w:rsid w:val="00A77143"/>
    <w:rsid w:val="00A7718F"/>
    <w:rsid w:val="00A771E6"/>
    <w:rsid w:val="00A77217"/>
    <w:rsid w:val="00A77405"/>
    <w:rsid w:val="00A77409"/>
    <w:rsid w:val="00A7753C"/>
    <w:rsid w:val="00A7758A"/>
    <w:rsid w:val="00A77779"/>
    <w:rsid w:val="00A779F5"/>
    <w:rsid w:val="00A77AD0"/>
    <w:rsid w:val="00A77C44"/>
    <w:rsid w:val="00A77D63"/>
    <w:rsid w:val="00A77D6F"/>
    <w:rsid w:val="00A77DA5"/>
    <w:rsid w:val="00A77E93"/>
    <w:rsid w:val="00A80388"/>
    <w:rsid w:val="00A803F5"/>
    <w:rsid w:val="00A8045A"/>
    <w:rsid w:val="00A805A8"/>
    <w:rsid w:val="00A805FC"/>
    <w:rsid w:val="00A80763"/>
    <w:rsid w:val="00A807C3"/>
    <w:rsid w:val="00A8084C"/>
    <w:rsid w:val="00A80A9B"/>
    <w:rsid w:val="00A80B0F"/>
    <w:rsid w:val="00A80B5B"/>
    <w:rsid w:val="00A80BAF"/>
    <w:rsid w:val="00A80BB7"/>
    <w:rsid w:val="00A80C7E"/>
    <w:rsid w:val="00A80D48"/>
    <w:rsid w:val="00A80E7C"/>
    <w:rsid w:val="00A81265"/>
    <w:rsid w:val="00A813BC"/>
    <w:rsid w:val="00A81736"/>
    <w:rsid w:val="00A817F3"/>
    <w:rsid w:val="00A81EDC"/>
    <w:rsid w:val="00A82097"/>
    <w:rsid w:val="00A82159"/>
    <w:rsid w:val="00A82205"/>
    <w:rsid w:val="00A8226E"/>
    <w:rsid w:val="00A823A0"/>
    <w:rsid w:val="00A823DF"/>
    <w:rsid w:val="00A823F7"/>
    <w:rsid w:val="00A823FE"/>
    <w:rsid w:val="00A82779"/>
    <w:rsid w:val="00A82952"/>
    <w:rsid w:val="00A82C61"/>
    <w:rsid w:val="00A82C66"/>
    <w:rsid w:val="00A82E79"/>
    <w:rsid w:val="00A82ECD"/>
    <w:rsid w:val="00A82EEC"/>
    <w:rsid w:val="00A82F62"/>
    <w:rsid w:val="00A83046"/>
    <w:rsid w:val="00A83077"/>
    <w:rsid w:val="00A83144"/>
    <w:rsid w:val="00A83165"/>
    <w:rsid w:val="00A831D9"/>
    <w:rsid w:val="00A8323F"/>
    <w:rsid w:val="00A833F0"/>
    <w:rsid w:val="00A83448"/>
    <w:rsid w:val="00A83678"/>
    <w:rsid w:val="00A8371D"/>
    <w:rsid w:val="00A83796"/>
    <w:rsid w:val="00A8386F"/>
    <w:rsid w:val="00A83A43"/>
    <w:rsid w:val="00A83A49"/>
    <w:rsid w:val="00A83D2B"/>
    <w:rsid w:val="00A83D8B"/>
    <w:rsid w:val="00A83DA9"/>
    <w:rsid w:val="00A83E33"/>
    <w:rsid w:val="00A83EBF"/>
    <w:rsid w:val="00A83F73"/>
    <w:rsid w:val="00A841DF"/>
    <w:rsid w:val="00A84275"/>
    <w:rsid w:val="00A844E9"/>
    <w:rsid w:val="00A8455B"/>
    <w:rsid w:val="00A845A8"/>
    <w:rsid w:val="00A8483A"/>
    <w:rsid w:val="00A8486F"/>
    <w:rsid w:val="00A8487F"/>
    <w:rsid w:val="00A8494B"/>
    <w:rsid w:val="00A849B0"/>
    <w:rsid w:val="00A849BF"/>
    <w:rsid w:val="00A849FE"/>
    <w:rsid w:val="00A84B3A"/>
    <w:rsid w:val="00A84B48"/>
    <w:rsid w:val="00A84C82"/>
    <w:rsid w:val="00A84CC2"/>
    <w:rsid w:val="00A84CE4"/>
    <w:rsid w:val="00A84D9F"/>
    <w:rsid w:val="00A84F0D"/>
    <w:rsid w:val="00A84FC9"/>
    <w:rsid w:val="00A850C1"/>
    <w:rsid w:val="00A8522F"/>
    <w:rsid w:val="00A85341"/>
    <w:rsid w:val="00A85407"/>
    <w:rsid w:val="00A85468"/>
    <w:rsid w:val="00A85502"/>
    <w:rsid w:val="00A85610"/>
    <w:rsid w:val="00A8563C"/>
    <w:rsid w:val="00A856D9"/>
    <w:rsid w:val="00A858DB"/>
    <w:rsid w:val="00A85940"/>
    <w:rsid w:val="00A85AFC"/>
    <w:rsid w:val="00A85E2A"/>
    <w:rsid w:val="00A85E60"/>
    <w:rsid w:val="00A85EF3"/>
    <w:rsid w:val="00A85F82"/>
    <w:rsid w:val="00A860F1"/>
    <w:rsid w:val="00A861BE"/>
    <w:rsid w:val="00A86207"/>
    <w:rsid w:val="00A86343"/>
    <w:rsid w:val="00A8649C"/>
    <w:rsid w:val="00A864EA"/>
    <w:rsid w:val="00A86526"/>
    <w:rsid w:val="00A86578"/>
    <w:rsid w:val="00A86637"/>
    <w:rsid w:val="00A8663A"/>
    <w:rsid w:val="00A866BE"/>
    <w:rsid w:val="00A867EC"/>
    <w:rsid w:val="00A8682B"/>
    <w:rsid w:val="00A86A14"/>
    <w:rsid w:val="00A86A87"/>
    <w:rsid w:val="00A86AA8"/>
    <w:rsid w:val="00A86C5F"/>
    <w:rsid w:val="00A86EE8"/>
    <w:rsid w:val="00A87028"/>
    <w:rsid w:val="00A870F1"/>
    <w:rsid w:val="00A870F3"/>
    <w:rsid w:val="00A872A9"/>
    <w:rsid w:val="00A872DC"/>
    <w:rsid w:val="00A8735C"/>
    <w:rsid w:val="00A87391"/>
    <w:rsid w:val="00A8778F"/>
    <w:rsid w:val="00A87971"/>
    <w:rsid w:val="00A87973"/>
    <w:rsid w:val="00A879FC"/>
    <w:rsid w:val="00A87AB0"/>
    <w:rsid w:val="00A87D0F"/>
    <w:rsid w:val="00A87E25"/>
    <w:rsid w:val="00A87E3A"/>
    <w:rsid w:val="00A87FB2"/>
    <w:rsid w:val="00A87FBA"/>
    <w:rsid w:val="00A9004E"/>
    <w:rsid w:val="00A90145"/>
    <w:rsid w:val="00A90241"/>
    <w:rsid w:val="00A903DB"/>
    <w:rsid w:val="00A90567"/>
    <w:rsid w:val="00A905D8"/>
    <w:rsid w:val="00A90749"/>
    <w:rsid w:val="00A907BF"/>
    <w:rsid w:val="00A90842"/>
    <w:rsid w:val="00A908E2"/>
    <w:rsid w:val="00A909B0"/>
    <w:rsid w:val="00A90CFB"/>
    <w:rsid w:val="00A91052"/>
    <w:rsid w:val="00A91183"/>
    <w:rsid w:val="00A911E8"/>
    <w:rsid w:val="00A91202"/>
    <w:rsid w:val="00A91358"/>
    <w:rsid w:val="00A91407"/>
    <w:rsid w:val="00A9141B"/>
    <w:rsid w:val="00A91486"/>
    <w:rsid w:val="00A9160D"/>
    <w:rsid w:val="00A916C6"/>
    <w:rsid w:val="00A91841"/>
    <w:rsid w:val="00A919DE"/>
    <w:rsid w:val="00A91C94"/>
    <w:rsid w:val="00A91CD6"/>
    <w:rsid w:val="00A91D57"/>
    <w:rsid w:val="00A91D6C"/>
    <w:rsid w:val="00A91DB1"/>
    <w:rsid w:val="00A91EE4"/>
    <w:rsid w:val="00A92047"/>
    <w:rsid w:val="00A92058"/>
    <w:rsid w:val="00A9210E"/>
    <w:rsid w:val="00A92116"/>
    <w:rsid w:val="00A92124"/>
    <w:rsid w:val="00A921D7"/>
    <w:rsid w:val="00A9248E"/>
    <w:rsid w:val="00A92600"/>
    <w:rsid w:val="00A92633"/>
    <w:rsid w:val="00A926F4"/>
    <w:rsid w:val="00A92745"/>
    <w:rsid w:val="00A9275C"/>
    <w:rsid w:val="00A92767"/>
    <w:rsid w:val="00A9288B"/>
    <w:rsid w:val="00A9297F"/>
    <w:rsid w:val="00A92A2C"/>
    <w:rsid w:val="00A92AA1"/>
    <w:rsid w:val="00A92F11"/>
    <w:rsid w:val="00A92F21"/>
    <w:rsid w:val="00A92FD8"/>
    <w:rsid w:val="00A9335E"/>
    <w:rsid w:val="00A9339B"/>
    <w:rsid w:val="00A933A5"/>
    <w:rsid w:val="00A93421"/>
    <w:rsid w:val="00A936C5"/>
    <w:rsid w:val="00A937C8"/>
    <w:rsid w:val="00A938C0"/>
    <w:rsid w:val="00A93A3A"/>
    <w:rsid w:val="00A93C0C"/>
    <w:rsid w:val="00A93E05"/>
    <w:rsid w:val="00A940E1"/>
    <w:rsid w:val="00A9426E"/>
    <w:rsid w:val="00A94441"/>
    <w:rsid w:val="00A944EA"/>
    <w:rsid w:val="00A945CD"/>
    <w:rsid w:val="00A94A75"/>
    <w:rsid w:val="00A94AC8"/>
    <w:rsid w:val="00A94E0B"/>
    <w:rsid w:val="00A95025"/>
    <w:rsid w:val="00A95180"/>
    <w:rsid w:val="00A954A5"/>
    <w:rsid w:val="00A956E4"/>
    <w:rsid w:val="00A95704"/>
    <w:rsid w:val="00A957D3"/>
    <w:rsid w:val="00A958D4"/>
    <w:rsid w:val="00A959F4"/>
    <w:rsid w:val="00A95AD8"/>
    <w:rsid w:val="00A95BD3"/>
    <w:rsid w:val="00A95CEB"/>
    <w:rsid w:val="00A95D15"/>
    <w:rsid w:val="00A95D48"/>
    <w:rsid w:val="00A95E9B"/>
    <w:rsid w:val="00A95EA7"/>
    <w:rsid w:val="00A960F1"/>
    <w:rsid w:val="00A961D1"/>
    <w:rsid w:val="00A961D4"/>
    <w:rsid w:val="00A9621B"/>
    <w:rsid w:val="00A96720"/>
    <w:rsid w:val="00A9683C"/>
    <w:rsid w:val="00A96937"/>
    <w:rsid w:val="00A9698F"/>
    <w:rsid w:val="00A969BC"/>
    <w:rsid w:val="00A96A5E"/>
    <w:rsid w:val="00A96B80"/>
    <w:rsid w:val="00A96BAF"/>
    <w:rsid w:val="00A96DBB"/>
    <w:rsid w:val="00A96EC3"/>
    <w:rsid w:val="00A96F10"/>
    <w:rsid w:val="00A97028"/>
    <w:rsid w:val="00A970F6"/>
    <w:rsid w:val="00A971F1"/>
    <w:rsid w:val="00A97274"/>
    <w:rsid w:val="00A972F4"/>
    <w:rsid w:val="00A97320"/>
    <w:rsid w:val="00A97345"/>
    <w:rsid w:val="00A97370"/>
    <w:rsid w:val="00A97692"/>
    <w:rsid w:val="00A97744"/>
    <w:rsid w:val="00A97886"/>
    <w:rsid w:val="00A978ED"/>
    <w:rsid w:val="00A97ADC"/>
    <w:rsid w:val="00A97BE5"/>
    <w:rsid w:val="00A97C6D"/>
    <w:rsid w:val="00A97C81"/>
    <w:rsid w:val="00A97E26"/>
    <w:rsid w:val="00A97EE3"/>
    <w:rsid w:val="00A97F73"/>
    <w:rsid w:val="00AA00FB"/>
    <w:rsid w:val="00AA0126"/>
    <w:rsid w:val="00AA014F"/>
    <w:rsid w:val="00AA019A"/>
    <w:rsid w:val="00AA068B"/>
    <w:rsid w:val="00AA090E"/>
    <w:rsid w:val="00AA095B"/>
    <w:rsid w:val="00AA09E6"/>
    <w:rsid w:val="00AA0A09"/>
    <w:rsid w:val="00AA0A8E"/>
    <w:rsid w:val="00AA0BBB"/>
    <w:rsid w:val="00AA0C4E"/>
    <w:rsid w:val="00AA0C92"/>
    <w:rsid w:val="00AA0D20"/>
    <w:rsid w:val="00AA0F6D"/>
    <w:rsid w:val="00AA107B"/>
    <w:rsid w:val="00AA10B0"/>
    <w:rsid w:val="00AA1105"/>
    <w:rsid w:val="00AA1168"/>
    <w:rsid w:val="00AA1305"/>
    <w:rsid w:val="00AA1479"/>
    <w:rsid w:val="00AA14AC"/>
    <w:rsid w:val="00AA1614"/>
    <w:rsid w:val="00AA1769"/>
    <w:rsid w:val="00AA1847"/>
    <w:rsid w:val="00AA193A"/>
    <w:rsid w:val="00AA1A09"/>
    <w:rsid w:val="00AA1A84"/>
    <w:rsid w:val="00AA1AD8"/>
    <w:rsid w:val="00AA1B40"/>
    <w:rsid w:val="00AA1B72"/>
    <w:rsid w:val="00AA1BD1"/>
    <w:rsid w:val="00AA1CA5"/>
    <w:rsid w:val="00AA1D63"/>
    <w:rsid w:val="00AA1D9C"/>
    <w:rsid w:val="00AA1E4E"/>
    <w:rsid w:val="00AA1FA5"/>
    <w:rsid w:val="00AA213D"/>
    <w:rsid w:val="00AA2198"/>
    <w:rsid w:val="00AA221E"/>
    <w:rsid w:val="00AA234D"/>
    <w:rsid w:val="00AA244F"/>
    <w:rsid w:val="00AA250D"/>
    <w:rsid w:val="00AA2542"/>
    <w:rsid w:val="00AA2636"/>
    <w:rsid w:val="00AA2711"/>
    <w:rsid w:val="00AA2861"/>
    <w:rsid w:val="00AA29E0"/>
    <w:rsid w:val="00AA2B86"/>
    <w:rsid w:val="00AA2D24"/>
    <w:rsid w:val="00AA2DC2"/>
    <w:rsid w:val="00AA2E4D"/>
    <w:rsid w:val="00AA307F"/>
    <w:rsid w:val="00AA3151"/>
    <w:rsid w:val="00AA3497"/>
    <w:rsid w:val="00AA3551"/>
    <w:rsid w:val="00AA3640"/>
    <w:rsid w:val="00AA366C"/>
    <w:rsid w:val="00AA36A4"/>
    <w:rsid w:val="00AA3C57"/>
    <w:rsid w:val="00AA3C6D"/>
    <w:rsid w:val="00AA3FE5"/>
    <w:rsid w:val="00AA402D"/>
    <w:rsid w:val="00AA4108"/>
    <w:rsid w:val="00AA43B3"/>
    <w:rsid w:val="00AA44A5"/>
    <w:rsid w:val="00AA44DB"/>
    <w:rsid w:val="00AA4657"/>
    <w:rsid w:val="00AA46E6"/>
    <w:rsid w:val="00AA4734"/>
    <w:rsid w:val="00AA4875"/>
    <w:rsid w:val="00AA4908"/>
    <w:rsid w:val="00AA493F"/>
    <w:rsid w:val="00AA49C7"/>
    <w:rsid w:val="00AA4A8E"/>
    <w:rsid w:val="00AA4AF2"/>
    <w:rsid w:val="00AA4CB9"/>
    <w:rsid w:val="00AA4CC2"/>
    <w:rsid w:val="00AA4CDE"/>
    <w:rsid w:val="00AA4DDD"/>
    <w:rsid w:val="00AA4E50"/>
    <w:rsid w:val="00AA4F4D"/>
    <w:rsid w:val="00AA4F8A"/>
    <w:rsid w:val="00AA4FDA"/>
    <w:rsid w:val="00AA5024"/>
    <w:rsid w:val="00AA5180"/>
    <w:rsid w:val="00AA5336"/>
    <w:rsid w:val="00AA5405"/>
    <w:rsid w:val="00AA5492"/>
    <w:rsid w:val="00AA54A0"/>
    <w:rsid w:val="00AA54BA"/>
    <w:rsid w:val="00AA5661"/>
    <w:rsid w:val="00AA583C"/>
    <w:rsid w:val="00AA5862"/>
    <w:rsid w:val="00AA58A2"/>
    <w:rsid w:val="00AA5ACC"/>
    <w:rsid w:val="00AA5FC8"/>
    <w:rsid w:val="00AA5FE7"/>
    <w:rsid w:val="00AA5FE8"/>
    <w:rsid w:val="00AA6067"/>
    <w:rsid w:val="00AA621C"/>
    <w:rsid w:val="00AA6253"/>
    <w:rsid w:val="00AA62AF"/>
    <w:rsid w:val="00AA655E"/>
    <w:rsid w:val="00AA66E7"/>
    <w:rsid w:val="00AA67D0"/>
    <w:rsid w:val="00AA684B"/>
    <w:rsid w:val="00AA690E"/>
    <w:rsid w:val="00AA6934"/>
    <w:rsid w:val="00AA69DD"/>
    <w:rsid w:val="00AA6B7C"/>
    <w:rsid w:val="00AA6C06"/>
    <w:rsid w:val="00AA6C25"/>
    <w:rsid w:val="00AA7001"/>
    <w:rsid w:val="00AA71AB"/>
    <w:rsid w:val="00AA7232"/>
    <w:rsid w:val="00AA7352"/>
    <w:rsid w:val="00AA7419"/>
    <w:rsid w:val="00AA7458"/>
    <w:rsid w:val="00AA74B9"/>
    <w:rsid w:val="00AA7557"/>
    <w:rsid w:val="00AA7619"/>
    <w:rsid w:val="00AA762A"/>
    <w:rsid w:val="00AA7630"/>
    <w:rsid w:val="00AA7692"/>
    <w:rsid w:val="00AA7787"/>
    <w:rsid w:val="00AA78E1"/>
    <w:rsid w:val="00AA79AF"/>
    <w:rsid w:val="00AA79C0"/>
    <w:rsid w:val="00AA7AF2"/>
    <w:rsid w:val="00AA7BD9"/>
    <w:rsid w:val="00AA7D8A"/>
    <w:rsid w:val="00AB0106"/>
    <w:rsid w:val="00AB0139"/>
    <w:rsid w:val="00AB01C8"/>
    <w:rsid w:val="00AB01D2"/>
    <w:rsid w:val="00AB052F"/>
    <w:rsid w:val="00AB057D"/>
    <w:rsid w:val="00AB058B"/>
    <w:rsid w:val="00AB06E7"/>
    <w:rsid w:val="00AB070D"/>
    <w:rsid w:val="00AB0723"/>
    <w:rsid w:val="00AB0726"/>
    <w:rsid w:val="00AB0833"/>
    <w:rsid w:val="00AB0A79"/>
    <w:rsid w:val="00AB0A8C"/>
    <w:rsid w:val="00AB0D2F"/>
    <w:rsid w:val="00AB0DF2"/>
    <w:rsid w:val="00AB0EF9"/>
    <w:rsid w:val="00AB10AD"/>
    <w:rsid w:val="00AB10DE"/>
    <w:rsid w:val="00AB1369"/>
    <w:rsid w:val="00AB13E3"/>
    <w:rsid w:val="00AB1408"/>
    <w:rsid w:val="00AB15B2"/>
    <w:rsid w:val="00AB1603"/>
    <w:rsid w:val="00AB1721"/>
    <w:rsid w:val="00AB178D"/>
    <w:rsid w:val="00AB18B8"/>
    <w:rsid w:val="00AB191C"/>
    <w:rsid w:val="00AB193E"/>
    <w:rsid w:val="00AB195F"/>
    <w:rsid w:val="00AB1B4F"/>
    <w:rsid w:val="00AB1C70"/>
    <w:rsid w:val="00AB1C79"/>
    <w:rsid w:val="00AB1CC2"/>
    <w:rsid w:val="00AB1CC6"/>
    <w:rsid w:val="00AB1D5B"/>
    <w:rsid w:val="00AB1EE2"/>
    <w:rsid w:val="00AB1F1A"/>
    <w:rsid w:val="00AB1F31"/>
    <w:rsid w:val="00AB1FA6"/>
    <w:rsid w:val="00AB1FF2"/>
    <w:rsid w:val="00AB2060"/>
    <w:rsid w:val="00AB2240"/>
    <w:rsid w:val="00AB2283"/>
    <w:rsid w:val="00AB22AD"/>
    <w:rsid w:val="00AB2312"/>
    <w:rsid w:val="00AB2614"/>
    <w:rsid w:val="00AB26CF"/>
    <w:rsid w:val="00AB2702"/>
    <w:rsid w:val="00AB2707"/>
    <w:rsid w:val="00AB28A2"/>
    <w:rsid w:val="00AB28D5"/>
    <w:rsid w:val="00AB2BCA"/>
    <w:rsid w:val="00AB2D12"/>
    <w:rsid w:val="00AB2D44"/>
    <w:rsid w:val="00AB2DE2"/>
    <w:rsid w:val="00AB2ECA"/>
    <w:rsid w:val="00AB30BD"/>
    <w:rsid w:val="00AB3137"/>
    <w:rsid w:val="00AB3142"/>
    <w:rsid w:val="00AB3257"/>
    <w:rsid w:val="00AB3298"/>
    <w:rsid w:val="00AB32EB"/>
    <w:rsid w:val="00AB335D"/>
    <w:rsid w:val="00AB3385"/>
    <w:rsid w:val="00AB3414"/>
    <w:rsid w:val="00AB34CA"/>
    <w:rsid w:val="00AB35CF"/>
    <w:rsid w:val="00AB3767"/>
    <w:rsid w:val="00AB388F"/>
    <w:rsid w:val="00AB3963"/>
    <w:rsid w:val="00AB397F"/>
    <w:rsid w:val="00AB39BC"/>
    <w:rsid w:val="00AB39DB"/>
    <w:rsid w:val="00AB3A08"/>
    <w:rsid w:val="00AB3BE1"/>
    <w:rsid w:val="00AB3C78"/>
    <w:rsid w:val="00AB3D02"/>
    <w:rsid w:val="00AB3E41"/>
    <w:rsid w:val="00AB3E61"/>
    <w:rsid w:val="00AB4140"/>
    <w:rsid w:val="00AB4321"/>
    <w:rsid w:val="00AB4461"/>
    <w:rsid w:val="00AB4490"/>
    <w:rsid w:val="00AB44FE"/>
    <w:rsid w:val="00AB451D"/>
    <w:rsid w:val="00AB4603"/>
    <w:rsid w:val="00AB4610"/>
    <w:rsid w:val="00AB4804"/>
    <w:rsid w:val="00AB4912"/>
    <w:rsid w:val="00AB4975"/>
    <w:rsid w:val="00AB4BCE"/>
    <w:rsid w:val="00AB4BFB"/>
    <w:rsid w:val="00AB4CA5"/>
    <w:rsid w:val="00AB4CD3"/>
    <w:rsid w:val="00AB4DE1"/>
    <w:rsid w:val="00AB5098"/>
    <w:rsid w:val="00AB510F"/>
    <w:rsid w:val="00AB5203"/>
    <w:rsid w:val="00AB52A0"/>
    <w:rsid w:val="00AB53E5"/>
    <w:rsid w:val="00AB5409"/>
    <w:rsid w:val="00AB543E"/>
    <w:rsid w:val="00AB5655"/>
    <w:rsid w:val="00AB57A1"/>
    <w:rsid w:val="00AB5A5E"/>
    <w:rsid w:val="00AB5AB6"/>
    <w:rsid w:val="00AB5B35"/>
    <w:rsid w:val="00AB5CB4"/>
    <w:rsid w:val="00AB5CC0"/>
    <w:rsid w:val="00AB5CE2"/>
    <w:rsid w:val="00AB5E37"/>
    <w:rsid w:val="00AB5F10"/>
    <w:rsid w:val="00AB5F61"/>
    <w:rsid w:val="00AB6032"/>
    <w:rsid w:val="00AB6227"/>
    <w:rsid w:val="00AB622E"/>
    <w:rsid w:val="00AB62DC"/>
    <w:rsid w:val="00AB639A"/>
    <w:rsid w:val="00AB6435"/>
    <w:rsid w:val="00AB65EF"/>
    <w:rsid w:val="00AB6C00"/>
    <w:rsid w:val="00AB6CAA"/>
    <w:rsid w:val="00AB6CAE"/>
    <w:rsid w:val="00AB6CB2"/>
    <w:rsid w:val="00AB6E92"/>
    <w:rsid w:val="00AB7009"/>
    <w:rsid w:val="00AB713D"/>
    <w:rsid w:val="00AB753C"/>
    <w:rsid w:val="00AB76E5"/>
    <w:rsid w:val="00AB776D"/>
    <w:rsid w:val="00AB7821"/>
    <w:rsid w:val="00AB79FD"/>
    <w:rsid w:val="00AB7A73"/>
    <w:rsid w:val="00AB7AF2"/>
    <w:rsid w:val="00AB7D44"/>
    <w:rsid w:val="00AB7DC1"/>
    <w:rsid w:val="00AB7DED"/>
    <w:rsid w:val="00AB7DF9"/>
    <w:rsid w:val="00AC03DD"/>
    <w:rsid w:val="00AC059B"/>
    <w:rsid w:val="00AC0655"/>
    <w:rsid w:val="00AC067C"/>
    <w:rsid w:val="00AC06EB"/>
    <w:rsid w:val="00AC071D"/>
    <w:rsid w:val="00AC0774"/>
    <w:rsid w:val="00AC083E"/>
    <w:rsid w:val="00AC08BF"/>
    <w:rsid w:val="00AC0940"/>
    <w:rsid w:val="00AC0A9E"/>
    <w:rsid w:val="00AC0AA6"/>
    <w:rsid w:val="00AC0C8E"/>
    <w:rsid w:val="00AC0C99"/>
    <w:rsid w:val="00AC0D1D"/>
    <w:rsid w:val="00AC0E28"/>
    <w:rsid w:val="00AC0E5D"/>
    <w:rsid w:val="00AC0EAE"/>
    <w:rsid w:val="00AC0F06"/>
    <w:rsid w:val="00AC0F9D"/>
    <w:rsid w:val="00AC11D1"/>
    <w:rsid w:val="00AC1245"/>
    <w:rsid w:val="00AC12D1"/>
    <w:rsid w:val="00AC12FC"/>
    <w:rsid w:val="00AC12FF"/>
    <w:rsid w:val="00AC1407"/>
    <w:rsid w:val="00AC1456"/>
    <w:rsid w:val="00AC146F"/>
    <w:rsid w:val="00AC150D"/>
    <w:rsid w:val="00AC17CC"/>
    <w:rsid w:val="00AC1855"/>
    <w:rsid w:val="00AC191D"/>
    <w:rsid w:val="00AC1A06"/>
    <w:rsid w:val="00AC1A7A"/>
    <w:rsid w:val="00AC1AFB"/>
    <w:rsid w:val="00AC1B00"/>
    <w:rsid w:val="00AC1B16"/>
    <w:rsid w:val="00AC1B34"/>
    <w:rsid w:val="00AC1D3E"/>
    <w:rsid w:val="00AC1E3A"/>
    <w:rsid w:val="00AC1E59"/>
    <w:rsid w:val="00AC1EE0"/>
    <w:rsid w:val="00AC1F4B"/>
    <w:rsid w:val="00AC2192"/>
    <w:rsid w:val="00AC231A"/>
    <w:rsid w:val="00AC244B"/>
    <w:rsid w:val="00AC2538"/>
    <w:rsid w:val="00AC2A24"/>
    <w:rsid w:val="00AC2B80"/>
    <w:rsid w:val="00AC2C55"/>
    <w:rsid w:val="00AC2E20"/>
    <w:rsid w:val="00AC31C8"/>
    <w:rsid w:val="00AC33F8"/>
    <w:rsid w:val="00AC346E"/>
    <w:rsid w:val="00AC34DA"/>
    <w:rsid w:val="00AC350D"/>
    <w:rsid w:val="00AC35AD"/>
    <w:rsid w:val="00AC36BD"/>
    <w:rsid w:val="00AC36E5"/>
    <w:rsid w:val="00AC37D3"/>
    <w:rsid w:val="00AC38B7"/>
    <w:rsid w:val="00AC3AB9"/>
    <w:rsid w:val="00AC3B60"/>
    <w:rsid w:val="00AC3D57"/>
    <w:rsid w:val="00AC3E57"/>
    <w:rsid w:val="00AC3F16"/>
    <w:rsid w:val="00AC3F21"/>
    <w:rsid w:val="00AC4026"/>
    <w:rsid w:val="00AC409F"/>
    <w:rsid w:val="00AC41CE"/>
    <w:rsid w:val="00AC41D2"/>
    <w:rsid w:val="00AC422D"/>
    <w:rsid w:val="00AC446C"/>
    <w:rsid w:val="00AC44F6"/>
    <w:rsid w:val="00AC45F2"/>
    <w:rsid w:val="00AC48FC"/>
    <w:rsid w:val="00AC493A"/>
    <w:rsid w:val="00AC4944"/>
    <w:rsid w:val="00AC4976"/>
    <w:rsid w:val="00AC4D06"/>
    <w:rsid w:val="00AC4E46"/>
    <w:rsid w:val="00AC4FDF"/>
    <w:rsid w:val="00AC50D6"/>
    <w:rsid w:val="00AC5232"/>
    <w:rsid w:val="00AC537B"/>
    <w:rsid w:val="00AC5463"/>
    <w:rsid w:val="00AC5473"/>
    <w:rsid w:val="00AC55CC"/>
    <w:rsid w:val="00AC55FD"/>
    <w:rsid w:val="00AC56AF"/>
    <w:rsid w:val="00AC5758"/>
    <w:rsid w:val="00AC5766"/>
    <w:rsid w:val="00AC5853"/>
    <w:rsid w:val="00AC59B4"/>
    <w:rsid w:val="00AC5A7F"/>
    <w:rsid w:val="00AC5B41"/>
    <w:rsid w:val="00AC5D94"/>
    <w:rsid w:val="00AC5E1B"/>
    <w:rsid w:val="00AC5E59"/>
    <w:rsid w:val="00AC5F25"/>
    <w:rsid w:val="00AC5F38"/>
    <w:rsid w:val="00AC5FBA"/>
    <w:rsid w:val="00AC5FD1"/>
    <w:rsid w:val="00AC61B8"/>
    <w:rsid w:val="00AC64A3"/>
    <w:rsid w:val="00AC65E7"/>
    <w:rsid w:val="00AC65EC"/>
    <w:rsid w:val="00AC6785"/>
    <w:rsid w:val="00AC6955"/>
    <w:rsid w:val="00AC695A"/>
    <w:rsid w:val="00AC6A49"/>
    <w:rsid w:val="00AC6B3F"/>
    <w:rsid w:val="00AC6C9E"/>
    <w:rsid w:val="00AC6D7D"/>
    <w:rsid w:val="00AC6E45"/>
    <w:rsid w:val="00AC6EC3"/>
    <w:rsid w:val="00AC6EC5"/>
    <w:rsid w:val="00AC6F47"/>
    <w:rsid w:val="00AC7059"/>
    <w:rsid w:val="00AC73E6"/>
    <w:rsid w:val="00AC73F6"/>
    <w:rsid w:val="00AC745C"/>
    <w:rsid w:val="00AC74BA"/>
    <w:rsid w:val="00AC74CF"/>
    <w:rsid w:val="00AC7938"/>
    <w:rsid w:val="00AC7A14"/>
    <w:rsid w:val="00AC7B70"/>
    <w:rsid w:val="00AC7BCD"/>
    <w:rsid w:val="00AC7D34"/>
    <w:rsid w:val="00AD0224"/>
    <w:rsid w:val="00AD02AD"/>
    <w:rsid w:val="00AD0375"/>
    <w:rsid w:val="00AD0412"/>
    <w:rsid w:val="00AD0463"/>
    <w:rsid w:val="00AD05D5"/>
    <w:rsid w:val="00AD0772"/>
    <w:rsid w:val="00AD08CF"/>
    <w:rsid w:val="00AD09AB"/>
    <w:rsid w:val="00AD09DB"/>
    <w:rsid w:val="00AD0A57"/>
    <w:rsid w:val="00AD0B21"/>
    <w:rsid w:val="00AD0BAB"/>
    <w:rsid w:val="00AD0C91"/>
    <w:rsid w:val="00AD0E3A"/>
    <w:rsid w:val="00AD0F71"/>
    <w:rsid w:val="00AD1062"/>
    <w:rsid w:val="00AD1066"/>
    <w:rsid w:val="00AD114F"/>
    <w:rsid w:val="00AD1189"/>
    <w:rsid w:val="00AD1366"/>
    <w:rsid w:val="00AD13D0"/>
    <w:rsid w:val="00AD1585"/>
    <w:rsid w:val="00AD16DA"/>
    <w:rsid w:val="00AD17A3"/>
    <w:rsid w:val="00AD17EF"/>
    <w:rsid w:val="00AD1849"/>
    <w:rsid w:val="00AD1A24"/>
    <w:rsid w:val="00AD1A6F"/>
    <w:rsid w:val="00AD1B3E"/>
    <w:rsid w:val="00AD1C36"/>
    <w:rsid w:val="00AD1D41"/>
    <w:rsid w:val="00AD1EF5"/>
    <w:rsid w:val="00AD1F25"/>
    <w:rsid w:val="00AD1F38"/>
    <w:rsid w:val="00AD1FDB"/>
    <w:rsid w:val="00AD2083"/>
    <w:rsid w:val="00AD20F0"/>
    <w:rsid w:val="00AD227E"/>
    <w:rsid w:val="00AD2280"/>
    <w:rsid w:val="00AD23DC"/>
    <w:rsid w:val="00AD245A"/>
    <w:rsid w:val="00AD2548"/>
    <w:rsid w:val="00AD2582"/>
    <w:rsid w:val="00AD2695"/>
    <w:rsid w:val="00AD27B6"/>
    <w:rsid w:val="00AD27E8"/>
    <w:rsid w:val="00AD27F7"/>
    <w:rsid w:val="00AD2891"/>
    <w:rsid w:val="00AD2989"/>
    <w:rsid w:val="00AD2A43"/>
    <w:rsid w:val="00AD2B6A"/>
    <w:rsid w:val="00AD2CB8"/>
    <w:rsid w:val="00AD2CCA"/>
    <w:rsid w:val="00AD2DCF"/>
    <w:rsid w:val="00AD2F5B"/>
    <w:rsid w:val="00AD30CF"/>
    <w:rsid w:val="00AD319B"/>
    <w:rsid w:val="00AD34BE"/>
    <w:rsid w:val="00AD3523"/>
    <w:rsid w:val="00AD3524"/>
    <w:rsid w:val="00AD355B"/>
    <w:rsid w:val="00AD35A6"/>
    <w:rsid w:val="00AD36FC"/>
    <w:rsid w:val="00AD3765"/>
    <w:rsid w:val="00AD37B6"/>
    <w:rsid w:val="00AD37DE"/>
    <w:rsid w:val="00AD37FB"/>
    <w:rsid w:val="00AD3A35"/>
    <w:rsid w:val="00AD3A65"/>
    <w:rsid w:val="00AD3EB5"/>
    <w:rsid w:val="00AD3FAA"/>
    <w:rsid w:val="00AD40FB"/>
    <w:rsid w:val="00AD43BA"/>
    <w:rsid w:val="00AD44F0"/>
    <w:rsid w:val="00AD4629"/>
    <w:rsid w:val="00AD474F"/>
    <w:rsid w:val="00AD4873"/>
    <w:rsid w:val="00AD48A5"/>
    <w:rsid w:val="00AD48AA"/>
    <w:rsid w:val="00AD492E"/>
    <w:rsid w:val="00AD49AF"/>
    <w:rsid w:val="00AD4B4A"/>
    <w:rsid w:val="00AD4C22"/>
    <w:rsid w:val="00AD4D2F"/>
    <w:rsid w:val="00AD4E0A"/>
    <w:rsid w:val="00AD4E3F"/>
    <w:rsid w:val="00AD4E76"/>
    <w:rsid w:val="00AD4F52"/>
    <w:rsid w:val="00AD4FBC"/>
    <w:rsid w:val="00AD4FE3"/>
    <w:rsid w:val="00AD505E"/>
    <w:rsid w:val="00AD5242"/>
    <w:rsid w:val="00AD54C2"/>
    <w:rsid w:val="00AD5713"/>
    <w:rsid w:val="00AD5799"/>
    <w:rsid w:val="00AD58BC"/>
    <w:rsid w:val="00AD5ADF"/>
    <w:rsid w:val="00AD5B33"/>
    <w:rsid w:val="00AD5CE4"/>
    <w:rsid w:val="00AD5D47"/>
    <w:rsid w:val="00AD5F1C"/>
    <w:rsid w:val="00AD5F3B"/>
    <w:rsid w:val="00AD5F5C"/>
    <w:rsid w:val="00AD5FA7"/>
    <w:rsid w:val="00AD6079"/>
    <w:rsid w:val="00AD61FE"/>
    <w:rsid w:val="00AD6352"/>
    <w:rsid w:val="00AD644B"/>
    <w:rsid w:val="00AD6511"/>
    <w:rsid w:val="00AD6673"/>
    <w:rsid w:val="00AD68BB"/>
    <w:rsid w:val="00AD6976"/>
    <w:rsid w:val="00AD6A6E"/>
    <w:rsid w:val="00AD6C51"/>
    <w:rsid w:val="00AD6D02"/>
    <w:rsid w:val="00AD6DC3"/>
    <w:rsid w:val="00AD6DF6"/>
    <w:rsid w:val="00AD6E05"/>
    <w:rsid w:val="00AD6F66"/>
    <w:rsid w:val="00AD6F74"/>
    <w:rsid w:val="00AD7111"/>
    <w:rsid w:val="00AD714E"/>
    <w:rsid w:val="00AD734B"/>
    <w:rsid w:val="00AD740A"/>
    <w:rsid w:val="00AD74B9"/>
    <w:rsid w:val="00AD74F7"/>
    <w:rsid w:val="00AD75B8"/>
    <w:rsid w:val="00AD765D"/>
    <w:rsid w:val="00AD76B0"/>
    <w:rsid w:val="00AD76CB"/>
    <w:rsid w:val="00AD7781"/>
    <w:rsid w:val="00AD7820"/>
    <w:rsid w:val="00AD79B3"/>
    <w:rsid w:val="00AD79B8"/>
    <w:rsid w:val="00AD7ADD"/>
    <w:rsid w:val="00AD7BCC"/>
    <w:rsid w:val="00AD7C18"/>
    <w:rsid w:val="00AD7DF7"/>
    <w:rsid w:val="00AD7EF6"/>
    <w:rsid w:val="00AD7FDF"/>
    <w:rsid w:val="00AE001B"/>
    <w:rsid w:val="00AE00B0"/>
    <w:rsid w:val="00AE0166"/>
    <w:rsid w:val="00AE0174"/>
    <w:rsid w:val="00AE031E"/>
    <w:rsid w:val="00AE0373"/>
    <w:rsid w:val="00AE0443"/>
    <w:rsid w:val="00AE04B0"/>
    <w:rsid w:val="00AE05CC"/>
    <w:rsid w:val="00AE05FF"/>
    <w:rsid w:val="00AE06DF"/>
    <w:rsid w:val="00AE070F"/>
    <w:rsid w:val="00AE074C"/>
    <w:rsid w:val="00AE0816"/>
    <w:rsid w:val="00AE0883"/>
    <w:rsid w:val="00AE0B5F"/>
    <w:rsid w:val="00AE0BB3"/>
    <w:rsid w:val="00AE0D2D"/>
    <w:rsid w:val="00AE0E36"/>
    <w:rsid w:val="00AE107B"/>
    <w:rsid w:val="00AE10D7"/>
    <w:rsid w:val="00AE11B9"/>
    <w:rsid w:val="00AE11EE"/>
    <w:rsid w:val="00AE120F"/>
    <w:rsid w:val="00AE126B"/>
    <w:rsid w:val="00AE12C5"/>
    <w:rsid w:val="00AE14FB"/>
    <w:rsid w:val="00AE1523"/>
    <w:rsid w:val="00AE1596"/>
    <w:rsid w:val="00AE15EE"/>
    <w:rsid w:val="00AE173D"/>
    <w:rsid w:val="00AE184D"/>
    <w:rsid w:val="00AE1976"/>
    <w:rsid w:val="00AE199A"/>
    <w:rsid w:val="00AE1A6D"/>
    <w:rsid w:val="00AE1BCC"/>
    <w:rsid w:val="00AE1C6D"/>
    <w:rsid w:val="00AE1D06"/>
    <w:rsid w:val="00AE1EBD"/>
    <w:rsid w:val="00AE2227"/>
    <w:rsid w:val="00AE23BB"/>
    <w:rsid w:val="00AE2430"/>
    <w:rsid w:val="00AE25EB"/>
    <w:rsid w:val="00AE2685"/>
    <w:rsid w:val="00AE26A2"/>
    <w:rsid w:val="00AE2712"/>
    <w:rsid w:val="00AE289E"/>
    <w:rsid w:val="00AE2AB8"/>
    <w:rsid w:val="00AE2B2B"/>
    <w:rsid w:val="00AE2BBD"/>
    <w:rsid w:val="00AE2C84"/>
    <w:rsid w:val="00AE2C9A"/>
    <w:rsid w:val="00AE2CF3"/>
    <w:rsid w:val="00AE2EF0"/>
    <w:rsid w:val="00AE2F7C"/>
    <w:rsid w:val="00AE2F9E"/>
    <w:rsid w:val="00AE2FE8"/>
    <w:rsid w:val="00AE330A"/>
    <w:rsid w:val="00AE3317"/>
    <w:rsid w:val="00AE33BF"/>
    <w:rsid w:val="00AE33FE"/>
    <w:rsid w:val="00AE34AD"/>
    <w:rsid w:val="00AE35C7"/>
    <w:rsid w:val="00AE35E0"/>
    <w:rsid w:val="00AE3607"/>
    <w:rsid w:val="00AE36D6"/>
    <w:rsid w:val="00AE3850"/>
    <w:rsid w:val="00AE3866"/>
    <w:rsid w:val="00AE3898"/>
    <w:rsid w:val="00AE38C0"/>
    <w:rsid w:val="00AE3A8A"/>
    <w:rsid w:val="00AE3AA6"/>
    <w:rsid w:val="00AE3DA8"/>
    <w:rsid w:val="00AE3DE1"/>
    <w:rsid w:val="00AE3E61"/>
    <w:rsid w:val="00AE3E7D"/>
    <w:rsid w:val="00AE3E8C"/>
    <w:rsid w:val="00AE3F8F"/>
    <w:rsid w:val="00AE4003"/>
    <w:rsid w:val="00AE4068"/>
    <w:rsid w:val="00AE420B"/>
    <w:rsid w:val="00AE425A"/>
    <w:rsid w:val="00AE44F8"/>
    <w:rsid w:val="00AE454A"/>
    <w:rsid w:val="00AE46ED"/>
    <w:rsid w:val="00AE47A7"/>
    <w:rsid w:val="00AE483A"/>
    <w:rsid w:val="00AE4848"/>
    <w:rsid w:val="00AE48EB"/>
    <w:rsid w:val="00AE49B5"/>
    <w:rsid w:val="00AE4A7B"/>
    <w:rsid w:val="00AE4B7A"/>
    <w:rsid w:val="00AE4BB6"/>
    <w:rsid w:val="00AE4C92"/>
    <w:rsid w:val="00AE4D45"/>
    <w:rsid w:val="00AE4D5D"/>
    <w:rsid w:val="00AE4D87"/>
    <w:rsid w:val="00AE5046"/>
    <w:rsid w:val="00AE51DA"/>
    <w:rsid w:val="00AE5236"/>
    <w:rsid w:val="00AE5242"/>
    <w:rsid w:val="00AE576F"/>
    <w:rsid w:val="00AE5957"/>
    <w:rsid w:val="00AE598A"/>
    <w:rsid w:val="00AE5B74"/>
    <w:rsid w:val="00AE5D90"/>
    <w:rsid w:val="00AE5D98"/>
    <w:rsid w:val="00AE5DA1"/>
    <w:rsid w:val="00AE5DD1"/>
    <w:rsid w:val="00AE5EA6"/>
    <w:rsid w:val="00AE5FFD"/>
    <w:rsid w:val="00AE605C"/>
    <w:rsid w:val="00AE607D"/>
    <w:rsid w:val="00AE60B8"/>
    <w:rsid w:val="00AE60FD"/>
    <w:rsid w:val="00AE6102"/>
    <w:rsid w:val="00AE61DC"/>
    <w:rsid w:val="00AE621E"/>
    <w:rsid w:val="00AE62F0"/>
    <w:rsid w:val="00AE6359"/>
    <w:rsid w:val="00AE639A"/>
    <w:rsid w:val="00AE647D"/>
    <w:rsid w:val="00AE654D"/>
    <w:rsid w:val="00AE6647"/>
    <w:rsid w:val="00AE664A"/>
    <w:rsid w:val="00AE66FD"/>
    <w:rsid w:val="00AE683E"/>
    <w:rsid w:val="00AE68BE"/>
    <w:rsid w:val="00AE6AC0"/>
    <w:rsid w:val="00AE6AFB"/>
    <w:rsid w:val="00AE6C02"/>
    <w:rsid w:val="00AE6C05"/>
    <w:rsid w:val="00AE6C5A"/>
    <w:rsid w:val="00AE6C8E"/>
    <w:rsid w:val="00AE6FD2"/>
    <w:rsid w:val="00AE6FE5"/>
    <w:rsid w:val="00AE704B"/>
    <w:rsid w:val="00AE70BE"/>
    <w:rsid w:val="00AE70F6"/>
    <w:rsid w:val="00AE7145"/>
    <w:rsid w:val="00AE71B4"/>
    <w:rsid w:val="00AE71DE"/>
    <w:rsid w:val="00AE71DF"/>
    <w:rsid w:val="00AE7258"/>
    <w:rsid w:val="00AE734D"/>
    <w:rsid w:val="00AE74EA"/>
    <w:rsid w:val="00AE7771"/>
    <w:rsid w:val="00AE79A1"/>
    <w:rsid w:val="00AE7C3C"/>
    <w:rsid w:val="00AE7CA3"/>
    <w:rsid w:val="00AF0032"/>
    <w:rsid w:val="00AF00FC"/>
    <w:rsid w:val="00AF0151"/>
    <w:rsid w:val="00AF0170"/>
    <w:rsid w:val="00AF019A"/>
    <w:rsid w:val="00AF021A"/>
    <w:rsid w:val="00AF022B"/>
    <w:rsid w:val="00AF0257"/>
    <w:rsid w:val="00AF027E"/>
    <w:rsid w:val="00AF045D"/>
    <w:rsid w:val="00AF061B"/>
    <w:rsid w:val="00AF0661"/>
    <w:rsid w:val="00AF0674"/>
    <w:rsid w:val="00AF0707"/>
    <w:rsid w:val="00AF07E0"/>
    <w:rsid w:val="00AF083A"/>
    <w:rsid w:val="00AF0A6A"/>
    <w:rsid w:val="00AF0A7E"/>
    <w:rsid w:val="00AF0A92"/>
    <w:rsid w:val="00AF0ABD"/>
    <w:rsid w:val="00AF0AC6"/>
    <w:rsid w:val="00AF0BA5"/>
    <w:rsid w:val="00AF0BB5"/>
    <w:rsid w:val="00AF0BD9"/>
    <w:rsid w:val="00AF0D28"/>
    <w:rsid w:val="00AF0DC4"/>
    <w:rsid w:val="00AF0DEB"/>
    <w:rsid w:val="00AF0F8F"/>
    <w:rsid w:val="00AF0FB8"/>
    <w:rsid w:val="00AF1011"/>
    <w:rsid w:val="00AF10B1"/>
    <w:rsid w:val="00AF1164"/>
    <w:rsid w:val="00AF1238"/>
    <w:rsid w:val="00AF13D0"/>
    <w:rsid w:val="00AF13FC"/>
    <w:rsid w:val="00AF143D"/>
    <w:rsid w:val="00AF144F"/>
    <w:rsid w:val="00AF155D"/>
    <w:rsid w:val="00AF1569"/>
    <w:rsid w:val="00AF1725"/>
    <w:rsid w:val="00AF18BB"/>
    <w:rsid w:val="00AF1963"/>
    <w:rsid w:val="00AF19FD"/>
    <w:rsid w:val="00AF1B80"/>
    <w:rsid w:val="00AF1BD0"/>
    <w:rsid w:val="00AF1C13"/>
    <w:rsid w:val="00AF1D0A"/>
    <w:rsid w:val="00AF1E77"/>
    <w:rsid w:val="00AF1F86"/>
    <w:rsid w:val="00AF2035"/>
    <w:rsid w:val="00AF20EB"/>
    <w:rsid w:val="00AF2210"/>
    <w:rsid w:val="00AF225B"/>
    <w:rsid w:val="00AF2361"/>
    <w:rsid w:val="00AF26CC"/>
    <w:rsid w:val="00AF26F3"/>
    <w:rsid w:val="00AF27FF"/>
    <w:rsid w:val="00AF282D"/>
    <w:rsid w:val="00AF2BF1"/>
    <w:rsid w:val="00AF2D8E"/>
    <w:rsid w:val="00AF2E66"/>
    <w:rsid w:val="00AF2F2A"/>
    <w:rsid w:val="00AF3077"/>
    <w:rsid w:val="00AF30D5"/>
    <w:rsid w:val="00AF3184"/>
    <w:rsid w:val="00AF31D9"/>
    <w:rsid w:val="00AF327E"/>
    <w:rsid w:val="00AF32CA"/>
    <w:rsid w:val="00AF33C3"/>
    <w:rsid w:val="00AF33F1"/>
    <w:rsid w:val="00AF3512"/>
    <w:rsid w:val="00AF3642"/>
    <w:rsid w:val="00AF3744"/>
    <w:rsid w:val="00AF3776"/>
    <w:rsid w:val="00AF38C7"/>
    <w:rsid w:val="00AF3CEF"/>
    <w:rsid w:val="00AF3E49"/>
    <w:rsid w:val="00AF3FC9"/>
    <w:rsid w:val="00AF411A"/>
    <w:rsid w:val="00AF4305"/>
    <w:rsid w:val="00AF4395"/>
    <w:rsid w:val="00AF4428"/>
    <w:rsid w:val="00AF475E"/>
    <w:rsid w:val="00AF480C"/>
    <w:rsid w:val="00AF4965"/>
    <w:rsid w:val="00AF4994"/>
    <w:rsid w:val="00AF49B0"/>
    <w:rsid w:val="00AF4D89"/>
    <w:rsid w:val="00AF5021"/>
    <w:rsid w:val="00AF5026"/>
    <w:rsid w:val="00AF5076"/>
    <w:rsid w:val="00AF5129"/>
    <w:rsid w:val="00AF513B"/>
    <w:rsid w:val="00AF5251"/>
    <w:rsid w:val="00AF5253"/>
    <w:rsid w:val="00AF539E"/>
    <w:rsid w:val="00AF5502"/>
    <w:rsid w:val="00AF5658"/>
    <w:rsid w:val="00AF5727"/>
    <w:rsid w:val="00AF592A"/>
    <w:rsid w:val="00AF5AD3"/>
    <w:rsid w:val="00AF5B57"/>
    <w:rsid w:val="00AF5B92"/>
    <w:rsid w:val="00AF5CD9"/>
    <w:rsid w:val="00AF5D2B"/>
    <w:rsid w:val="00AF5D89"/>
    <w:rsid w:val="00AF5E6F"/>
    <w:rsid w:val="00AF5EA4"/>
    <w:rsid w:val="00AF5F30"/>
    <w:rsid w:val="00AF6160"/>
    <w:rsid w:val="00AF61C5"/>
    <w:rsid w:val="00AF61DB"/>
    <w:rsid w:val="00AF62A6"/>
    <w:rsid w:val="00AF62B8"/>
    <w:rsid w:val="00AF666E"/>
    <w:rsid w:val="00AF6686"/>
    <w:rsid w:val="00AF675B"/>
    <w:rsid w:val="00AF6852"/>
    <w:rsid w:val="00AF6C60"/>
    <w:rsid w:val="00AF6E0C"/>
    <w:rsid w:val="00AF6E9E"/>
    <w:rsid w:val="00AF6EB5"/>
    <w:rsid w:val="00AF6F4A"/>
    <w:rsid w:val="00AF6FC9"/>
    <w:rsid w:val="00AF7193"/>
    <w:rsid w:val="00AF73F2"/>
    <w:rsid w:val="00AF7466"/>
    <w:rsid w:val="00AF7585"/>
    <w:rsid w:val="00AF76C8"/>
    <w:rsid w:val="00AF7701"/>
    <w:rsid w:val="00AF7AF4"/>
    <w:rsid w:val="00AF7B66"/>
    <w:rsid w:val="00AF7BB4"/>
    <w:rsid w:val="00AF7EEE"/>
    <w:rsid w:val="00AF7FF0"/>
    <w:rsid w:val="00B00032"/>
    <w:rsid w:val="00B00149"/>
    <w:rsid w:val="00B00304"/>
    <w:rsid w:val="00B00350"/>
    <w:rsid w:val="00B00579"/>
    <w:rsid w:val="00B00583"/>
    <w:rsid w:val="00B006B7"/>
    <w:rsid w:val="00B007BB"/>
    <w:rsid w:val="00B008B5"/>
    <w:rsid w:val="00B008BA"/>
    <w:rsid w:val="00B0091F"/>
    <w:rsid w:val="00B009A5"/>
    <w:rsid w:val="00B00B17"/>
    <w:rsid w:val="00B00BA9"/>
    <w:rsid w:val="00B00D68"/>
    <w:rsid w:val="00B00E7D"/>
    <w:rsid w:val="00B01016"/>
    <w:rsid w:val="00B0107A"/>
    <w:rsid w:val="00B010A2"/>
    <w:rsid w:val="00B011D4"/>
    <w:rsid w:val="00B01274"/>
    <w:rsid w:val="00B012B9"/>
    <w:rsid w:val="00B01319"/>
    <w:rsid w:val="00B01475"/>
    <w:rsid w:val="00B015A9"/>
    <w:rsid w:val="00B015B8"/>
    <w:rsid w:val="00B01654"/>
    <w:rsid w:val="00B019D2"/>
    <w:rsid w:val="00B01ADE"/>
    <w:rsid w:val="00B01B5C"/>
    <w:rsid w:val="00B01F97"/>
    <w:rsid w:val="00B01F9E"/>
    <w:rsid w:val="00B02453"/>
    <w:rsid w:val="00B02521"/>
    <w:rsid w:val="00B02531"/>
    <w:rsid w:val="00B02587"/>
    <w:rsid w:val="00B02653"/>
    <w:rsid w:val="00B026EF"/>
    <w:rsid w:val="00B026F9"/>
    <w:rsid w:val="00B02768"/>
    <w:rsid w:val="00B02A0F"/>
    <w:rsid w:val="00B02A62"/>
    <w:rsid w:val="00B02BA3"/>
    <w:rsid w:val="00B02CDE"/>
    <w:rsid w:val="00B02D56"/>
    <w:rsid w:val="00B02D64"/>
    <w:rsid w:val="00B02F9F"/>
    <w:rsid w:val="00B02FFB"/>
    <w:rsid w:val="00B031C8"/>
    <w:rsid w:val="00B03226"/>
    <w:rsid w:val="00B03321"/>
    <w:rsid w:val="00B03387"/>
    <w:rsid w:val="00B035C3"/>
    <w:rsid w:val="00B038B3"/>
    <w:rsid w:val="00B03973"/>
    <w:rsid w:val="00B03AA5"/>
    <w:rsid w:val="00B03B62"/>
    <w:rsid w:val="00B03BC8"/>
    <w:rsid w:val="00B03C82"/>
    <w:rsid w:val="00B03D3E"/>
    <w:rsid w:val="00B03EF6"/>
    <w:rsid w:val="00B0410D"/>
    <w:rsid w:val="00B04623"/>
    <w:rsid w:val="00B0496C"/>
    <w:rsid w:val="00B049A7"/>
    <w:rsid w:val="00B049B0"/>
    <w:rsid w:val="00B049E2"/>
    <w:rsid w:val="00B04AED"/>
    <w:rsid w:val="00B04BE0"/>
    <w:rsid w:val="00B04DAB"/>
    <w:rsid w:val="00B04E39"/>
    <w:rsid w:val="00B04E8D"/>
    <w:rsid w:val="00B050E6"/>
    <w:rsid w:val="00B05111"/>
    <w:rsid w:val="00B0511F"/>
    <w:rsid w:val="00B051FF"/>
    <w:rsid w:val="00B0524E"/>
    <w:rsid w:val="00B05327"/>
    <w:rsid w:val="00B0537E"/>
    <w:rsid w:val="00B053FB"/>
    <w:rsid w:val="00B05400"/>
    <w:rsid w:val="00B0549D"/>
    <w:rsid w:val="00B05566"/>
    <w:rsid w:val="00B055FA"/>
    <w:rsid w:val="00B057EB"/>
    <w:rsid w:val="00B0580A"/>
    <w:rsid w:val="00B0591F"/>
    <w:rsid w:val="00B0593D"/>
    <w:rsid w:val="00B05997"/>
    <w:rsid w:val="00B05A0F"/>
    <w:rsid w:val="00B05A3F"/>
    <w:rsid w:val="00B05A6C"/>
    <w:rsid w:val="00B05A9E"/>
    <w:rsid w:val="00B05BCE"/>
    <w:rsid w:val="00B05D2B"/>
    <w:rsid w:val="00B05EB5"/>
    <w:rsid w:val="00B06261"/>
    <w:rsid w:val="00B062EE"/>
    <w:rsid w:val="00B06463"/>
    <w:rsid w:val="00B0659C"/>
    <w:rsid w:val="00B065B5"/>
    <w:rsid w:val="00B065E3"/>
    <w:rsid w:val="00B0661E"/>
    <w:rsid w:val="00B06813"/>
    <w:rsid w:val="00B06864"/>
    <w:rsid w:val="00B06872"/>
    <w:rsid w:val="00B0691F"/>
    <w:rsid w:val="00B06A84"/>
    <w:rsid w:val="00B06C10"/>
    <w:rsid w:val="00B06D8E"/>
    <w:rsid w:val="00B06DA2"/>
    <w:rsid w:val="00B06DBD"/>
    <w:rsid w:val="00B06F85"/>
    <w:rsid w:val="00B0705C"/>
    <w:rsid w:val="00B07206"/>
    <w:rsid w:val="00B07232"/>
    <w:rsid w:val="00B07318"/>
    <w:rsid w:val="00B07358"/>
    <w:rsid w:val="00B07473"/>
    <w:rsid w:val="00B0748F"/>
    <w:rsid w:val="00B07546"/>
    <w:rsid w:val="00B07603"/>
    <w:rsid w:val="00B07646"/>
    <w:rsid w:val="00B0766F"/>
    <w:rsid w:val="00B0776B"/>
    <w:rsid w:val="00B077A8"/>
    <w:rsid w:val="00B07847"/>
    <w:rsid w:val="00B07882"/>
    <w:rsid w:val="00B07907"/>
    <w:rsid w:val="00B07938"/>
    <w:rsid w:val="00B07969"/>
    <w:rsid w:val="00B0796F"/>
    <w:rsid w:val="00B07974"/>
    <w:rsid w:val="00B079D8"/>
    <w:rsid w:val="00B07A7F"/>
    <w:rsid w:val="00B07AD4"/>
    <w:rsid w:val="00B07AD9"/>
    <w:rsid w:val="00B07C40"/>
    <w:rsid w:val="00B07E45"/>
    <w:rsid w:val="00B07F08"/>
    <w:rsid w:val="00B100DB"/>
    <w:rsid w:val="00B100DF"/>
    <w:rsid w:val="00B10512"/>
    <w:rsid w:val="00B1056E"/>
    <w:rsid w:val="00B107A0"/>
    <w:rsid w:val="00B10AA4"/>
    <w:rsid w:val="00B10BE1"/>
    <w:rsid w:val="00B10C3F"/>
    <w:rsid w:val="00B10C67"/>
    <w:rsid w:val="00B10F0C"/>
    <w:rsid w:val="00B11094"/>
    <w:rsid w:val="00B110A2"/>
    <w:rsid w:val="00B11100"/>
    <w:rsid w:val="00B111CE"/>
    <w:rsid w:val="00B11265"/>
    <w:rsid w:val="00B11467"/>
    <w:rsid w:val="00B114F3"/>
    <w:rsid w:val="00B1163D"/>
    <w:rsid w:val="00B1176C"/>
    <w:rsid w:val="00B118FE"/>
    <w:rsid w:val="00B119EE"/>
    <w:rsid w:val="00B11AF0"/>
    <w:rsid w:val="00B11DA4"/>
    <w:rsid w:val="00B11DA9"/>
    <w:rsid w:val="00B11E5B"/>
    <w:rsid w:val="00B11EA5"/>
    <w:rsid w:val="00B1217F"/>
    <w:rsid w:val="00B1221B"/>
    <w:rsid w:val="00B1223F"/>
    <w:rsid w:val="00B12289"/>
    <w:rsid w:val="00B122F4"/>
    <w:rsid w:val="00B12376"/>
    <w:rsid w:val="00B125E1"/>
    <w:rsid w:val="00B126D2"/>
    <w:rsid w:val="00B126E6"/>
    <w:rsid w:val="00B126FD"/>
    <w:rsid w:val="00B12903"/>
    <w:rsid w:val="00B12963"/>
    <w:rsid w:val="00B129A7"/>
    <w:rsid w:val="00B12CBF"/>
    <w:rsid w:val="00B12EC2"/>
    <w:rsid w:val="00B12EC5"/>
    <w:rsid w:val="00B1301E"/>
    <w:rsid w:val="00B13231"/>
    <w:rsid w:val="00B133ED"/>
    <w:rsid w:val="00B1351A"/>
    <w:rsid w:val="00B13631"/>
    <w:rsid w:val="00B13633"/>
    <w:rsid w:val="00B13694"/>
    <w:rsid w:val="00B136B8"/>
    <w:rsid w:val="00B1374F"/>
    <w:rsid w:val="00B13970"/>
    <w:rsid w:val="00B13A72"/>
    <w:rsid w:val="00B13B7A"/>
    <w:rsid w:val="00B13DCE"/>
    <w:rsid w:val="00B13EC7"/>
    <w:rsid w:val="00B13F4E"/>
    <w:rsid w:val="00B13FA3"/>
    <w:rsid w:val="00B14167"/>
    <w:rsid w:val="00B141E6"/>
    <w:rsid w:val="00B1428C"/>
    <w:rsid w:val="00B1429A"/>
    <w:rsid w:val="00B143CD"/>
    <w:rsid w:val="00B14724"/>
    <w:rsid w:val="00B14755"/>
    <w:rsid w:val="00B1477F"/>
    <w:rsid w:val="00B1484B"/>
    <w:rsid w:val="00B14885"/>
    <w:rsid w:val="00B14904"/>
    <w:rsid w:val="00B14C33"/>
    <w:rsid w:val="00B14CFA"/>
    <w:rsid w:val="00B14E1F"/>
    <w:rsid w:val="00B14E31"/>
    <w:rsid w:val="00B1500E"/>
    <w:rsid w:val="00B1504F"/>
    <w:rsid w:val="00B15057"/>
    <w:rsid w:val="00B150FC"/>
    <w:rsid w:val="00B15213"/>
    <w:rsid w:val="00B1542A"/>
    <w:rsid w:val="00B15524"/>
    <w:rsid w:val="00B1563E"/>
    <w:rsid w:val="00B158B9"/>
    <w:rsid w:val="00B159C2"/>
    <w:rsid w:val="00B15D36"/>
    <w:rsid w:val="00B15DC2"/>
    <w:rsid w:val="00B15E55"/>
    <w:rsid w:val="00B15F98"/>
    <w:rsid w:val="00B160D8"/>
    <w:rsid w:val="00B16125"/>
    <w:rsid w:val="00B161B7"/>
    <w:rsid w:val="00B1620C"/>
    <w:rsid w:val="00B16234"/>
    <w:rsid w:val="00B1633A"/>
    <w:rsid w:val="00B1634A"/>
    <w:rsid w:val="00B163E3"/>
    <w:rsid w:val="00B16532"/>
    <w:rsid w:val="00B165B1"/>
    <w:rsid w:val="00B16778"/>
    <w:rsid w:val="00B167A3"/>
    <w:rsid w:val="00B16808"/>
    <w:rsid w:val="00B168A7"/>
    <w:rsid w:val="00B169BA"/>
    <w:rsid w:val="00B16AE9"/>
    <w:rsid w:val="00B16CCB"/>
    <w:rsid w:val="00B16CF3"/>
    <w:rsid w:val="00B17140"/>
    <w:rsid w:val="00B1716E"/>
    <w:rsid w:val="00B17174"/>
    <w:rsid w:val="00B171F8"/>
    <w:rsid w:val="00B17208"/>
    <w:rsid w:val="00B17250"/>
    <w:rsid w:val="00B17327"/>
    <w:rsid w:val="00B1744C"/>
    <w:rsid w:val="00B174D8"/>
    <w:rsid w:val="00B17601"/>
    <w:rsid w:val="00B17940"/>
    <w:rsid w:val="00B17A24"/>
    <w:rsid w:val="00B17AD2"/>
    <w:rsid w:val="00B17E7B"/>
    <w:rsid w:val="00B17F1F"/>
    <w:rsid w:val="00B17F23"/>
    <w:rsid w:val="00B17F45"/>
    <w:rsid w:val="00B2015B"/>
    <w:rsid w:val="00B2027E"/>
    <w:rsid w:val="00B20364"/>
    <w:rsid w:val="00B203BF"/>
    <w:rsid w:val="00B20461"/>
    <w:rsid w:val="00B20562"/>
    <w:rsid w:val="00B2058F"/>
    <w:rsid w:val="00B205B2"/>
    <w:rsid w:val="00B207E0"/>
    <w:rsid w:val="00B20A1B"/>
    <w:rsid w:val="00B20BEA"/>
    <w:rsid w:val="00B20CC4"/>
    <w:rsid w:val="00B20E24"/>
    <w:rsid w:val="00B20EBC"/>
    <w:rsid w:val="00B20EE4"/>
    <w:rsid w:val="00B20F4C"/>
    <w:rsid w:val="00B21145"/>
    <w:rsid w:val="00B2115B"/>
    <w:rsid w:val="00B213C6"/>
    <w:rsid w:val="00B213E2"/>
    <w:rsid w:val="00B21630"/>
    <w:rsid w:val="00B2163E"/>
    <w:rsid w:val="00B2164C"/>
    <w:rsid w:val="00B2169B"/>
    <w:rsid w:val="00B2171F"/>
    <w:rsid w:val="00B2180D"/>
    <w:rsid w:val="00B2183F"/>
    <w:rsid w:val="00B219C8"/>
    <w:rsid w:val="00B21A0A"/>
    <w:rsid w:val="00B21B39"/>
    <w:rsid w:val="00B21B7F"/>
    <w:rsid w:val="00B21B84"/>
    <w:rsid w:val="00B21D42"/>
    <w:rsid w:val="00B21E37"/>
    <w:rsid w:val="00B21E71"/>
    <w:rsid w:val="00B21F32"/>
    <w:rsid w:val="00B21FC7"/>
    <w:rsid w:val="00B224E7"/>
    <w:rsid w:val="00B2250E"/>
    <w:rsid w:val="00B225B2"/>
    <w:rsid w:val="00B226E8"/>
    <w:rsid w:val="00B22719"/>
    <w:rsid w:val="00B22825"/>
    <w:rsid w:val="00B22970"/>
    <w:rsid w:val="00B22A49"/>
    <w:rsid w:val="00B22ACC"/>
    <w:rsid w:val="00B22CDB"/>
    <w:rsid w:val="00B22F53"/>
    <w:rsid w:val="00B22F74"/>
    <w:rsid w:val="00B23559"/>
    <w:rsid w:val="00B23644"/>
    <w:rsid w:val="00B236D1"/>
    <w:rsid w:val="00B23888"/>
    <w:rsid w:val="00B23914"/>
    <w:rsid w:val="00B23964"/>
    <w:rsid w:val="00B23ACD"/>
    <w:rsid w:val="00B23B08"/>
    <w:rsid w:val="00B23C20"/>
    <w:rsid w:val="00B23CD1"/>
    <w:rsid w:val="00B23CF3"/>
    <w:rsid w:val="00B23EB3"/>
    <w:rsid w:val="00B23F8C"/>
    <w:rsid w:val="00B2401A"/>
    <w:rsid w:val="00B2403F"/>
    <w:rsid w:val="00B2417D"/>
    <w:rsid w:val="00B24386"/>
    <w:rsid w:val="00B243E1"/>
    <w:rsid w:val="00B244E4"/>
    <w:rsid w:val="00B2454A"/>
    <w:rsid w:val="00B2454D"/>
    <w:rsid w:val="00B245A1"/>
    <w:rsid w:val="00B2465B"/>
    <w:rsid w:val="00B2465E"/>
    <w:rsid w:val="00B247B3"/>
    <w:rsid w:val="00B247B5"/>
    <w:rsid w:val="00B24831"/>
    <w:rsid w:val="00B2484C"/>
    <w:rsid w:val="00B24939"/>
    <w:rsid w:val="00B24961"/>
    <w:rsid w:val="00B24A2D"/>
    <w:rsid w:val="00B24A86"/>
    <w:rsid w:val="00B24B02"/>
    <w:rsid w:val="00B24C8B"/>
    <w:rsid w:val="00B24F8A"/>
    <w:rsid w:val="00B25226"/>
    <w:rsid w:val="00B25286"/>
    <w:rsid w:val="00B252BA"/>
    <w:rsid w:val="00B252D7"/>
    <w:rsid w:val="00B25373"/>
    <w:rsid w:val="00B254E6"/>
    <w:rsid w:val="00B25507"/>
    <w:rsid w:val="00B2554A"/>
    <w:rsid w:val="00B255B5"/>
    <w:rsid w:val="00B2565A"/>
    <w:rsid w:val="00B257B7"/>
    <w:rsid w:val="00B257EC"/>
    <w:rsid w:val="00B25A28"/>
    <w:rsid w:val="00B25A2E"/>
    <w:rsid w:val="00B25B8E"/>
    <w:rsid w:val="00B25DD5"/>
    <w:rsid w:val="00B25E5F"/>
    <w:rsid w:val="00B26024"/>
    <w:rsid w:val="00B260A4"/>
    <w:rsid w:val="00B261EE"/>
    <w:rsid w:val="00B26270"/>
    <w:rsid w:val="00B262C8"/>
    <w:rsid w:val="00B263DB"/>
    <w:rsid w:val="00B26443"/>
    <w:rsid w:val="00B265C5"/>
    <w:rsid w:val="00B2668C"/>
    <w:rsid w:val="00B267E7"/>
    <w:rsid w:val="00B26808"/>
    <w:rsid w:val="00B26826"/>
    <w:rsid w:val="00B2685D"/>
    <w:rsid w:val="00B26A4D"/>
    <w:rsid w:val="00B26B69"/>
    <w:rsid w:val="00B26BE9"/>
    <w:rsid w:val="00B26CE0"/>
    <w:rsid w:val="00B26CE5"/>
    <w:rsid w:val="00B26D0B"/>
    <w:rsid w:val="00B26D5C"/>
    <w:rsid w:val="00B26DC7"/>
    <w:rsid w:val="00B26F6F"/>
    <w:rsid w:val="00B27135"/>
    <w:rsid w:val="00B2714B"/>
    <w:rsid w:val="00B27273"/>
    <w:rsid w:val="00B2739E"/>
    <w:rsid w:val="00B273B8"/>
    <w:rsid w:val="00B27466"/>
    <w:rsid w:val="00B274B7"/>
    <w:rsid w:val="00B27608"/>
    <w:rsid w:val="00B276C6"/>
    <w:rsid w:val="00B27838"/>
    <w:rsid w:val="00B2784D"/>
    <w:rsid w:val="00B27925"/>
    <w:rsid w:val="00B27995"/>
    <w:rsid w:val="00B27A23"/>
    <w:rsid w:val="00B27B37"/>
    <w:rsid w:val="00B27B9D"/>
    <w:rsid w:val="00B27C13"/>
    <w:rsid w:val="00B27DA4"/>
    <w:rsid w:val="00B27DDB"/>
    <w:rsid w:val="00B27E40"/>
    <w:rsid w:val="00B30067"/>
    <w:rsid w:val="00B300D5"/>
    <w:rsid w:val="00B300F6"/>
    <w:rsid w:val="00B3013F"/>
    <w:rsid w:val="00B30280"/>
    <w:rsid w:val="00B302E7"/>
    <w:rsid w:val="00B30367"/>
    <w:rsid w:val="00B304C3"/>
    <w:rsid w:val="00B30571"/>
    <w:rsid w:val="00B3070D"/>
    <w:rsid w:val="00B3072F"/>
    <w:rsid w:val="00B30733"/>
    <w:rsid w:val="00B30976"/>
    <w:rsid w:val="00B3097F"/>
    <w:rsid w:val="00B30A43"/>
    <w:rsid w:val="00B30A88"/>
    <w:rsid w:val="00B30B50"/>
    <w:rsid w:val="00B30C9F"/>
    <w:rsid w:val="00B30CDC"/>
    <w:rsid w:val="00B30D13"/>
    <w:rsid w:val="00B30EFF"/>
    <w:rsid w:val="00B30F90"/>
    <w:rsid w:val="00B30FF0"/>
    <w:rsid w:val="00B311A5"/>
    <w:rsid w:val="00B314CF"/>
    <w:rsid w:val="00B315E7"/>
    <w:rsid w:val="00B315E8"/>
    <w:rsid w:val="00B31668"/>
    <w:rsid w:val="00B31748"/>
    <w:rsid w:val="00B31843"/>
    <w:rsid w:val="00B318F3"/>
    <w:rsid w:val="00B31952"/>
    <w:rsid w:val="00B31999"/>
    <w:rsid w:val="00B319CC"/>
    <w:rsid w:val="00B31A8D"/>
    <w:rsid w:val="00B31BA0"/>
    <w:rsid w:val="00B31F8F"/>
    <w:rsid w:val="00B3208D"/>
    <w:rsid w:val="00B32192"/>
    <w:rsid w:val="00B321F6"/>
    <w:rsid w:val="00B322FC"/>
    <w:rsid w:val="00B32336"/>
    <w:rsid w:val="00B3235B"/>
    <w:rsid w:val="00B32428"/>
    <w:rsid w:val="00B327AF"/>
    <w:rsid w:val="00B32943"/>
    <w:rsid w:val="00B329B0"/>
    <w:rsid w:val="00B32A0F"/>
    <w:rsid w:val="00B32C38"/>
    <w:rsid w:val="00B32D3A"/>
    <w:rsid w:val="00B32E6D"/>
    <w:rsid w:val="00B32F02"/>
    <w:rsid w:val="00B32FBD"/>
    <w:rsid w:val="00B332BA"/>
    <w:rsid w:val="00B332FE"/>
    <w:rsid w:val="00B33478"/>
    <w:rsid w:val="00B335CE"/>
    <w:rsid w:val="00B335F7"/>
    <w:rsid w:val="00B3365F"/>
    <w:rsid w:val="00B336B6"/>
    <w:rsid w:val="00B33960"/>
    <w:rsid w:val="00B33AE1"/>
    <w:rsid w:val="00B33AF7"/>
    <w:rsid w:val="00B33B5D"/>
    <w:rsid w:val="00B33BEF"/>
    <w:rsid w:val="00B33BFD"/>
    <w:rsid w:val="00B33C85"/>
    <w:rsid w:val="00B33CD0"/>
    <w:rsid w:val="00B33D87"/>
    <w:rsid w:val="00B33F85"/>
    <w:rsid w:val="00B34115"/>
    <w:rsid w:val="00B341CA"/>
    <w:rsid w:val="00B343A0"/>
    <w:rsid w:val="00B3446A"/>
    <w:rsid w:val="00B344DB"/>
    <w:rsid w:val="00B345A5"/>
    <w:rsid w:val="00B3464B"/>
    <w:rsid w:val="00B3464D"/>
    <w:rsid w:val="00B346DC"/>
    <w:rsid w:val="00B34712"/>
    <w:rsid w:val="00B34927"/>
    <w:rsid w:val="00B3496F"/>
    <w:rsid w:val="00B34B24"/>
    <w:rsid w:val="00B34C7E"/>
    <w:rsid w:val="00B34CB3"/>
    <w:rsid w:val="00B34D39"/>
    <w:rsid w:val="00B35050"/>
    <w:rsid w:val="00B3508B"/>
    <w:rsid w:val="00B350F9"/>
    <w:rsid w:val="00B351DE"/>
    <w:rsid w:val="00B3532E"/>
    <w:rsid w:val="00B353B2"/>
    <w:rsid w:val="00B354F3"/>
    <w:rsid w:val="00B3556C"/>
    <w:rsid w:val="00B356BB"/>
    <w:rsid w:val="00B356CA"/>
    <w:rsid w:val="00B35909"/>
    <w:rsid w:val="00B35A0B"/>
    <w:rsid w:val="00B35A86"/>
    <w:rsid w:val="00B35AD1"/>
    <w:rsid w:val="00B35AEE"/>
    <w:rsid w:val="00B35C3C"/>
    <w:rsid w:val="00B35D58"/>
    <w:rsid w:val="00B35FBB"/>
    <w:rsid w:val="00B36013"/>
    <w:rsid w:val="00B362E0"/>
    <w:rsid w:val="00B362F5"/>
    <w:rsid w:val="00B36352"/>
    <w:rsid w:val="00B3680B"/>
    <w:rsid w:val="00B36871"/>
    <w:rsid w:val="00B368DF"/>
    <w:rsid w:val="00B36908"/>
    <w:rsid w:val="00B369D8"/>
    <w:rsid w:val="00B369E9"/>
    <w:rsid w:val="00B36A69"/>
    <w:rsid w:val="00B36E0F"/>
    <w:rsid w:val="00B36E17"/>
    <w:rsid w:val="00B3712E"/>
    <w:rsid w:val="00B37447"/>
    <w:rsid w:val="00B37732"/>
    <w:rsid w:val="00B37835"/>
    <w:rsid w:val="00B379D9"/>
    <w:rsid w:val="00B37A22"/>
    <w:rsid w:val="00B37C22"/>
    <w:rsid w:val="00B37D0A"/>
    <w:rsid w:val="00B37D5E"/>
    <w:rsid w:val="00B37DA3"/>
    <w:rsid w:val="00B37EE6"/>
    <w:rsid w:val="00B40123"/>
    <w:rsid w:val="00B40172"/>
    <w:rsid w:val="00B401B6"/>
    <w:rsid w:val="00B4024B"/>
    <w:rsid w:val="00B40395"/>
    <w:rsid w:val="00B40536"/>
    <w:rsid w:val="00B407F0"/>
    <w:rsid w:val="00B40896"/>
    <w:rsid w:val="00B40936"/>
    <w:rsid w:val="00B40A2F"/>
    <w:rsid w:val="00B40B0F"/>
    <w:rsid w:val="00B40BA7"/>
    <w:rsid w:val="00B40C16"/>
    <w:rsid w:val="00B40D4D"/>
    <w:rsid w:val="00B40DDE"/>
    <w:rsid w:val="00B4116E"/>
    <w:rsid w:val="00B4126C"/>
    <w:rsid w:val="00B412B1"/>
    <w:rsid w:val="00B4130D"/>
    <w:rsid w:val="00B4136E"/>
    <w:rsid w:val="00B41839"/>
    <w:rsid w:val="00B41850"/>
    <w:rsid w:val="00B418D2"/>
    <w:rsid w:val="00B4190C"/>
    <w:rsid w:val="00B4192B"/>
    <w:rsid w:val="00B419E0"/>
    <w:rsid w:val="00B41A1D"/>
    <w:rsid w:val="00B41A95"/>
    <w:rsid w:val="00B41AB0"/>
    <w:rsid w:val="00B41B66"/>
    <w:rsid w:val="00B41BBF"/>
    <w:rsid w:val="00B41BF0"/>
    <w:rsid w:val="00B41C8F"/>
    <w:rsid w:val="00B41E1C"/>
    <w:rsid w:val="00B42030"/>
    <w:rsid w:val="00B42043"/>
    <w:rsid w:val="00B42377"/>
    <w:rsid w:val="00B42426"/>
    <w:rsid w:val="00B42520"/>
    <w:rsid w:val="00B4256F"/>
    <w:rsid w:val="00B425DA"/>
    <w:rsid w:val="00B42752"/>
    <w:rsid w:val="00B42A71"/>
    <w:rsid w:val="00B42C4C"/>
    <w:rsid w:val="00B42D86"/>
    <w:rsid w:val="00B42EA7"/>
    <w:rsid w:val="00B42F11"/>
    <w:rsid w:val="00B431D1"/>
    <w:rsid w:val="00B4330A"/>
    <w:rsid w:val="00B43382"/>
    <w:rsid w:val="00B433BA"/>
    <w:rsid w:val="00B434B1"/>
    <w:rsid w:val="00B434DB"/>
    <w:rsid w:val="00B4361B"/>
    <w:rsid w:val="00B436F9"/>
    <w:rsid w:val="00B43728"/>
    <w:rsid w:val="00B4379B"/>
    <w:rsid w:val="00B438C2"/>
    <w:rsid w:val="00B43993"/>
    <w:rsid w:val="00B43A2D"/>
    <w:rsid w:val="00B43AD9"/>
    <w:rsid w:val="00B43D14"/>
    <w:rsid w:val="00B43DE4"/>
    <w:rsid w:val="00B44025"/>
    <w:rsid w:val="00B44092"/>
    <w:rsid w:val="00B44177"/>
    <w:rsid w:val="00B444A6"/>
    <w:rsid w:val="00B4465D"/>
    <w:rsid w:val="00B447AC"/>
    <w:rsid w:val="00B447EF"/>
    <w:rsid w:val="00B44915"/>
    <w:rsid w:val="00B44937"/>
    <w:rsid w:val="00B4498E"/>
    <w:rsid w:val="00B44D84"/>
    <w:rsid w:val="00B44E44"/>
    <w:rsid w:val="00B44E66"/>
    <w:rsid w:val="00B44F5B"/>
    <w:rsid w:val="00B44F60"/>
    <w:rsid w:val="00B45098"/>
    <w:rsid w:val="00B45161"/>
    <w:rsid w:val="00B452B5"/>
    <w:rsid w:val="00B453D7"/>
    <w:rsid w:val="00B454DB"/>
    <w:rsid w:val="00B45808"/>
    <w:rsid w:val="00B45919"/>
    <w:rsid w:val="00B45987"/>
    <w:rsid w:val="00B4598B"/>
    <w:rsid w:val="00B45A59"/>
    <w:rsid w:val="00B45BB2"/>
    <w:rsid w:val="00B45D00"/>
    <w:rsid w:val="00B45DF2"/>
    <w:rsid w:val="00B45FC3"/>
    <w:rsid w:val="00B4650A"/>
    <w:rsid w:val="00B465A1"/>
    <w:rsid w:val="00B46866"/>
    <w:rsid w:val="00B46A0A"/>
    <w:rsid w:val="00B46A48"/>
    <w:rsid w:val="00B46A58"/>
    <w:rsid w:val="00B46CE3"/>
    <w:rsid w:val="00B46D47"/>
    <w:rsid w:val="00B46DB4"/>
    <w:rsid w:val="00B46FAE"/>
    <w:rsid w:val="00B47008"/>
    <w:rsid w:val="00B4703A"/>
    <w:rsid w:val="00B4728E"/>
    <w:rsid w:val="00B472BF"/>
    <w:rsid w:val="00B47369"/>
    <w:rsid w:val="00B473B5"/>
    <w:rsid w:val="00B4750E"/>
    <w:rsid w:val="00B47533"/>
    <w:rsid w:val="00B475AF"/>
    <w:rsid w:val="00B47697"/>
    <w:rsid w:val="00B476EE"/>
    <w:rsid w:val="00B477F8"/>
    <w:rsid w:val="00B4788D"/>
    <w:rsid w:val="00B478CA"/>
    <w:rsid w:val="00B47911"/>
    <w:rsid w:val="00B47ABD"/>
    <w:rsid w:val="00B47B64"/>
    <w:rsid w:val="00B47DAB"/>
    <w:rsid w:val="00B47DCF"/>
    <w:rsid w:val="00B47DF1"/>
    <w:rsid w:val="00B47E64"/>
    <w:rsid w:val="00B47F98"/>
    <w:rsid w:val="00B502C3"/>
    <w:rsid w:val="00B5030B"/>
    <w:rsid w:val="00B50515"/>
    <w:rsid w:val="00B505CB"/>
    <w:rsid w:val="00B50637"/>
    <w:rsid w:val="00B506CC"/>
    <w:rsid w:val="00B50812"/>
    <w:rsid w:val="00B50B8B"/>
    <w:rsid w:val="00B50BC8"/>
    <w:rsid w:val="00B50C9C"/>
    <w:rsid w:val="00B50C9E"/>
    <w:rsid w:val="00B50D87"/>
    <w:rsid w:val="00B50EE2"/>
    <w:rsid w:val="00B50FFC"/>
    <w:rsid w:val="00B5127E"/>
    <w:rsid w:val="00B5146A"/>
    <w:rsid w:val="00B51477"/>
    <w:rsid w:val="00B515D8"/>
    <w:rsid w:val="00B516C6"/>
    <w:rsid w:val="00B516CA"/>
    <w:rsid w:val="00B51785"/>
    <w:rsid w:val="00B517AF"/>
    <w:rsid w:val="00B518E3"/>
    <w:rsid w:val="00B519F1"/>
    <w:rsid w:val="00B51B20"/>
    <w:rsid w:val="00B51B4C"/>
    <w:rsid w:val="00B51BE5"/>
    <w:rsid w:val="00B51C9A"/>
    <w:rsid w:val="00B51D6A"/>
    <w:rsid w:val="00B51DD8"/>
    <w:rsid w:val="00B51E89"/>
    <w:rsid w:val="00B51ECA"/>
    <w:rsid w:val="00B5215F"/>
    <w:rsid w:val="00B5216E"/>
    <w:rsid w:val="00B5223E"/>
    <w:rsid w:val="00B527E5"/>
    <w:rsid w:val="00B52878"/>
    <w:rsid w:val="00B52886"/>
    <w:rsid w:val="00B52993"/>
    <w:rsid w:val="00B529FD"/>
    <w:rsid w:val="00B52BDA"/>
    <w:rsid w:val="00B52C1A"/>
    <w:rsid w:val="00B52C2D"/>
    <w:rsid w:val="00B52D20"/>
    <w:rsid w:val="00B52D54"/>
    <w:rsid w:val="00B52D8F"/>
    <w:rsid w:val="00B52DE7"/>
    <w:rsid w:val="00B52E91"/>
    <w:rsid w:val="00B52EA5"/>
    <w:rsid w:val="00B52EFE"/>
    <w:rsid w:val="00B53004"/>
    <w:rsid w:val="00B5326D"/>
    <w:rsid w:val="00B53286"/>
    <w:rsid w:val="00B5331D"/>
    <w:rsid w:val="00B53538"/>
    <w:rsid w:val="00B535C4"/>
    <w:rsid w:val="00B535DB"/>
    <w:rsid w:val="00B535ED"/>
    <w:rsid w:val="00B53714"/>
    <w:rsid w:val="00B53842"/>
    <w:rsid w:val="00B53A7A"/>
    <w:rsid w:val="00B53BD7"/>
    <w:rsid w:val="00B53C9A"/>
    <w:rsid w:val="00B53D78"/>
    <w:rsid w:val="00B53DED"/>
    <w:rsid w:val="00B53FF5"/>
    <w:rsid w:val="00B54090"/>
    <w:rsid w:val="00B541FE"/>
    <w:rsid w:val="00B54234"/>
    <w:rsid w:val="00B54349"/>
    <w:rsid w:val="00B543C6"/>
    <w:rsid w:val="00B547D6"/>
    <w:rsid w:val="00B547E8"/>
    <w:rsid w:val="00B548D0"/>
    <w:rsid w:val="00B5497C"/>
    <w:rsid w:val="00B549F5"/>
    <w:rsid w:val="00B54B4D"/>
    <w:rsid w:val="00B54D4C"/>
    <w:rsid w:val="00B54E08"/>
    <w:rsid w:val="00B54E47"/>
    <w:rsid w:val="00B54F6D"/>
    <w:rsid w:val="00B550DA"/>
    <w:rsid w:val="00B552A7"/>
    <w:rsid w:val="00B552C2"/>
    <w:rsid w:val="00B552CB"/>
    <w:rsid w:val="00B55357"/>
    <w:rsid w:val="00B55419"/>
    <w:rsid w:val="00B555F7"/>
    <w:rsid w:val="00B557A2"/>
    <w:rsid w:val="00B55820"/>
    <w:rsid w:val="00B558B7"/>
    <w:rsid w:val="00B558BD"/>
    <w:rsid w:val="00B5596A"/>
    <w:rsid w:val="00B55A15"/>
    <w:rsid w:val="00B55A4A"/>
    <w:rsid w:val="00B55BCF"/>
    <w:rsid w:val="00B55C6D"/>
    <w:rsid w:val="00B55D33"/>
    <w:rsid w:val="00B55D7E"/>
    <w:rsid w:val="00B55E0B"/>
    <w:rsid w:val="00B55EE6"/>
    <w:rsid w:val="00B560BB"/>
    <w:rsid w:val="00B561AB"/>
    <w:rsid w:val="00B562CA"/>
    <w:rsid w:val="00B56382"/>
    <w:rsid w:val="00B5638E"/>
    <w:rsid w:val="00B564DD"/>
    <w:rsid w:val="00B566EC"/>
    <w:rsid w:val="00B56738"/>
    <w:rsid w:val="00B56932"/>
    <w:rsid w:val="00B56B02"/>
    <w:rsid w:val="00B56BA5"/>
    <w:rsid w:val="00B56F2B"/>
    <w:rsid w:val="00B5721C"/>
    <w:rsid w:val="00B5722D"/>
    <w:rsid w:val="00B5724E"/>
    <w:rsid w:val="00B5725E"/>
    <w:rsid w:val="00B57263"/>
    <w:rsid w:val="00B57380"/>
    <w:rsid w:val="00B57603"/>
    <w:rsid w:val="00B577AE"/>
    <w:rsid w:val="00B577E4"/>
    <w:rsid w:val="00B57921"/>
    <w:rsid w:val="00B57987"/>
    <w:rsid w:val="00B579E5"/>
    <w:rsid w:val="00B57A62"/>
    <w:rsid w:val="00B57B81"/>
    <w:rsid w:val="00B57C0F"/>
    <w:rsid w:val="00B57D1D"/>
    <w:rsid w:val="00B57F0D"/>
    <w:rsid w:val="00B6006C"/>
    <w:rsid w:val="00B60216"/>
    <w:rsid w:val="00B603AE"/>
    <w:rsid w:val="00B60541"/>
    <w:rsid w:val="00B60689"/>
    <w:rsid w:val="00B606A2"/>
    <w:rsid w:val="00B60709"/>
    <w:rsid w:val="00B60798"/>
    <w:rsid w:val="00B607CA"/>
    <w:rsid w:val="00B6096E"/>
    <w:rsid w:val="00B60979"/>
    <w:rsid w:val="00B609A2"/>
    <w:rsid w:val="00B60A55"/>
    <w:rsid w:val="00B60BA2"/>
    <w:rsid w:val="00B60D55"/>
    <w:rsid w:val="00B60E31"/>
    <w:rsid w:val="00B60EE7"/>
    <w:rsid w:val="00B60FD8"/>
    <w:rsid w:val="00B60FDD"/>
    <w:rsid w:val="00B61067"/>
    <w:rsid w:val="00B61135"/>
    <w:rsid w:val="00B61233"/>
    <w:rsid w:val="00B613EB"/>
    <w:rsid w:val="00B614E3"/>
    <w:rsid w:val="00B61568"/>
    <w:rsid w:val="00B61695"/>
    <w:rsid w:val="00B6173A"/>
    <w:rsid w:val="00B618BF"/>
    <w:rsid w:val="00B6192C"/>
    <w:rsid w:val="00B61AEE"/>
    <w:rsid w:val="00B61D96"/>
    <w:rsid w:val="00B61F1A"/>
    <w:rsid w:val="00B62016"/>
    <w:rsid w:val="00B62123"/>
    <w:rsid w:val="00B6219E"/>
    <w:rsid w:val="00B62268"/>
    <w:rsid w:val="00B622EA"/>
    <w:rsid w:val="00B62434"/>
    <w:rsid w:val="00B62546"/>
    <w:rsid w:val="00B625FE"/>
    <w:rsid w:val="00B6260C"/>
    <w:rsid w:val="00B6264A"/>
    <w:rsid w:val="00B62A46"/>
    <w:rsid w:val="00B62C28"/>
    <w:rsid w:val="00B62C38"/>
    <w:rsid w:val="00B62C8E"/>
    <w:rsid w:val="00B62D1A"/>
    <w:rsid w:val="00B62E79"/>
    <w:rsid w:val="00B63252"/>
    <w:rsid w:val="00B63437"/>
    <w:rsid w:val="00B63519"/>
    <w:rsid w:val="00B63582"/>
    <w:rsid w:val="00B637FE"/>
    <w:rsid w:val="00B63834"/>
    <w:rsid w:val="00B63857"/>
    <w:rsid w:val="00B63870"/>
    <w:rsid w:val="00B638E8"/>
    <w:rsid w:val="00B639C6"/>
    <w:rsid w:val="00B63A3C"/>
    <w:rsid w:val="00B63A60"/>
    <w:rsid w:val="00B63C14"/>
    <w:rsid w:val="00B63CCD"/>
    <w:rsid w:val="00B63D03"/>
    <w:rsid w:val="00B63DEB"/>
    <w:rsid w:val="00B63EAC"/>
    <w:rsid w:val="00B63F12"/>
    <w:rsid w:val="00B640EA"/>
    <w:rsid w:val="00B6412C"/>
    <w:rsid w:val="00B641C3"/>
    <w:rsid w:val="00B641FB"/>
    <w:rsid w:val="00B64295"/>
    <w:rsid w:val="00B6457A"/>
    <w:rsid w:val="00B6470E"/>
    <w:rsid w:val="00B647CF"/>
    <w:rsid w:val="00B64BFD"/>
    <w:rsid w:val="00B64CDD"/>
    <w:rsid w:val="00B64DA5"/>
    <w:rsid w:val="00B64F95"/>
    <w:rsid w:val="00B65024"/>
    <w:rsid w:val="00B6519C"/>
    <w:rsid w:val="00B651EB"/>
    <w:rsid w:val="00B6546B"/>
    <w:rsid w:val="00B6566C"/>
    <w:rsid w:val="00B65701"/>
    <w:rsid w:val="00B657E4"/>
    <w:rsid w:val="00B65933"/>
    <w:rsid w:val="00B659A1"/>
    <w:rsid w:val="00B659AF"/>
    <w:rsid w:val="00B659C8"/>
    <w:rsid w:val="00B659CF"/>
    <w:rsid w:val="00B65A98"/>
    <w:rsid w:val="00B65D1F"/>
    <w:rsid w:val="00B65E0D"/>
    <w:rsid w:val="00B65E6E"/>
    <w:rsid w:val="00B660D6"/>
    <w:rsid w:val="00B66189"/>
    <w:rsid w:val="00B66224"/>
    <w:rsid w:val="00B66274"/>
    <w:rsid w:val="00B66292"/>
    <w:rsid w:val="00B66293"/>
    <w:rsid w:val="00B665A3"/>
    <w:rsid w:val="00B6673D"/>
    <w:rsid w:val="00B668CE"/>
    <w:rsid w:val="00B669CF"/>
    <w:rsid w:val="00B66A54"/>
    <w:rsid w:val="00B66DE6"/>
    <w:rsid w:val="00B66F85"/>
    <w:rsid w:val="00B67033"/>
    <w:rsid w:val="00B67069"/>
    <w:rsid w:val="00B67179"/>
    <w:rsid w:val="00B6720E"/>
    <w:rsid w:val="00B6758B"/>
    <w:rsid w:val="00B6768E"/>
    <w:rsid w:val="00B6783F"/>
    <w:rsid w:val="00B678C6"/>
    <w:rsid w:val="00B678D9"/>
    <w:rsid w:val="00B67A41"/>
    <w:rsid w:val="00B67B6E"/>
    <w:rsid w:val="00B67D08"/>
    <w:rsid w:val="00B67E60"/>
    <w:rsid w:val="00B67F14"/>
    <w:rsid w:val="00B67F45"/>
    <w:rsid w:val="00B67FE9"/>
    <w:rsid w:val="00B70072"/>
    <w:rsid w:val="00B7018F"/>
    <w:rsid w:val="00B7023E"/>
    <w:rsid w:val="00B70428"/>
    <w:rsid w:val="00B70673"/>
    <w:rsid w:val="00B70680"/>
    <w:rsid w:val="00B70695"/>
    <w:rsid w:val="00B709B0"/>
    <w:rsid w:val="00B709B1"/>
    <w:rsid w:val="00B70B82"/>
    <w:rsid w:val="00B70C10"/>
    <w:rsid w:val="00B70C59"/>
    <w:rsid w:val="00B70D59"/>
    <w:rsid w:val="00B70DA2"/>
    <w:rsid w:val="00B70ED3"/>
    <w:rsid w:val="00B70EF8"/>
    <w:rsid w:val="00B70EF9"/>
    <w:rsid w:val="00B70FC6"/>
    <w:rsid w:val="00B710B7"/>
    <w:rsid w:val="00B711E9"/>
    <w:rsid w:val="00B7151A"/>
    <w:rsid w:val="00B71642"/>
    <w:rsid w:val="00B71698"/>
    <w:rsid w:val="00B717DE"/>
    <w:rsid w:val="00B71807"/>
    <w:rsid w:val="00B71967"/>
    <w:rsid w:val="00B71CB3"/>
    <w:rsid w:val="00B71D0D"/>
    <w:rsid w:val="00B71E96"/>
    <w:rsid w:val="00B7207C"/>
    <w:rsid w:val="00B720EB"/>
    <w:rsid w:val="00B72156"/>
    <w:rsid w:val="00B72217"/>
    <w:rsid w:val="00B72232"/>
    <w:rsid w:val="00B722EA"/>
    <w:rsid w:val="00B7248E"/>
    <w:rsid w:val="00B72575"/>
    <w:rsid w:val="00B726C7"/>
    <w:rsid w:val="00B72711"/>
    <w:rsid w:val="00B7288F"/>
    <w:rsid w:val="00B72A40"/>
    <w:rsid w:val="00B72CC6"/>
    <w:rsid w:val="00B72F69"/>
    <w:rsid w:val="00B73239"/>
    <w:rsid w:val="00B732BD"/>
    <w:rsid w:val="00B732FF"/>
    <w:rsid w:val="00B7336A"/>
    <w:rsid w:val="00B736A2"/>
    <w:rsid w:val="00B736B5"/>
    <w:rsid w:val="00B7378D"/>
    <w:rsid w:val="00B73941"/>
    <w:rsid w:val="00B7396C"/>
    <w:rsid w:val="00B73994"/>
    <w:rsid w:val="00B73FE6"/>
    <w:rsid w:val="00B7402B"/>
    <w:rsid w:val="00B74393"/>
    <w:rsid w:val="00B74395"/>
    <w:rsid w:val="00B743F7"/>
    <w:rsid w:val="00B74489"/>
    <w:rsid w:val="00B74688"/>
    <w:rsid w:val="00B747B1"/>
    <w:rsid w:val="00B7493F"/>
    <w:rsid w:val="00B74E4A"/>
    <w:rsid w:val="00B74FAB"/>
    <w:rsid w:val="00B75424"/>
    <w:rsid w:val="00B754EE"/>
    <w:rsid w:val="00B7557E"/>
    <w:rsid w:val="00B7565C"/>
    <w:rsid w:val="00B75669"/>
    <w:rsid w:val="00B756AB"/>
    <w:rsid w:val="00B757BC"/>
    <w:rsid w:val="00B7583F"/>
    <w:rsid w:val="00B759BC"/>
    <w:rsid w:val="00B75A30"/>
    <w:rsid w:val="00B75CCA"/>
    <w:rsid w:val="00B75EF4"/>
    <w:rsid w:val="00B76075"/>
    <w:rsid w:val="00B76136"/>
    <w:rsid w:val="00B76173"/>
    <w:rsid w:val="00B7634A"/>
    <w:rsid w:val="00B76437"/>
    <w:rsid w:val="00B76498"/>
    <w:rsid w:val="00B7649D"/>
    <w:rsid w:val="00B764CF"/>
    <w:rsid w:val="00B76536"/>
    <w:rsid w:val="00B765FD"/>
    <w:rsid w:val="00B76642"/>
    <w:rsid w:val="00B7674C"/>
    <w:rsid w:val="00B767B1"/>
    <w:rsid w:val="00B76805"/>
    <w:rsid w:val="00B768F8"/>
    <w:rsid w:val="00B76923"/>
    <w:rsid w:val="00B76947"/>
    <w:rsid w:val="00B769BF"/>
    <w:rsid w:val="00B76B72"/>
    <w:rsid w:val="00B76DA0"/>
    <w:rsid w:val="00B76E23"/>
    <w:rsid w:val="00B76F99"/>
    <w:rsid w:val="00B77057"/>
    <w:rsid w:val="00B77232"/>
    <w:rsid w:val="00B7747C"/>
    <w:rsid w:val="00B775DF"/>
    <w:rsid w:val="00B7780B"/>
    <w:rsid w:val="00B77834"/>
    <w:rsid w:val="00B77931"/>
    <w:rsid w:val="00B77A2B"/>
    <w:rsid w:val="00B77B4D"/>
    <w:rsid w:val="00B77F1D"/>
    <w:rsid w:val="00B77F44"/>
    <w:rsid w:val="00B77FD4"/>
    <w:rsid w:val="00B800CA"/>
    <w:rsid w:val="00B801B2"/>
    <w:rsid w:val="00B80201"/>
    <w:rsid w:val="00B80257"/>
    <w:rsid w:val="00B802ED"/>
    <w:rsid w:val="00B80335"/>
    <w:rsid w:val="00B80537"/>
    <w:rsid w:val="00B8056D"/>
    <w:rsid w:val="00B805E5"/>
    <w:rsid w:val="00B80699"/>
    <w:rsid w:val="00B80748"/>
    <w:rsid w:val="00B80964"/>
    <w:rsid w:val="00B809BC"/>
    <w:rsid w:val="00B80AE1"/>
    <w:rsid w:val="00B81074"/>
    <w:rsid w:val="00B810CA"/>
    <w:rsid w:val="00B811CD"/>
    <w:rsid w:val="00B81268"/>
    <w:rsid w:val="00B81341"/>
    <w:rsid w:val="00B81556"/>
    <w:rsid w:val="00B81625"/>
    <w:rsid w:val="00B817A8"/>
    <w:rsid w:val="00B81840"/>
    <w:rsid w:val="00B81867"/>
    <w:rsid w:val="00B81870"/>
    <w:rsid w:val="00B818FD"/>
    <w:rsid w:val="00B81A77"/>
    <w:rsid w:val="00B81B44"/>
    <w:rsid w:val="00B81E05"/>
    <w:rsid w:val="00B81E1E"/>
    <w:rsid w:val="00B81E6B"/>
    <w:rsid w:val="00B81FFF"/>
    <w:rsid w:val="00B820FC"/>
    <w:rsid w:val="00B82161"/>
    <w:rsid w:val="00B821D1"/>
    <w:rsid w:val="00B82206"/>
    <w:rsid w:val="00B82318"/>
    <w:rsid w:val="00B8236A"/>
    <w:rsid w:val="00B823D4"/>
    <w:rsid w:val="00B8242A"/>
    <w:rsid w:val="00B82443"/>
    <w:rsid w:val="00B82605"/>
    <w:rsid w:val="00B82669"/>
    <w:rsid w:val="00B82712"/>
    <w:rsid w:val="00B82769"/>
    <w:rsid w:val="00B827FA"/>
    <w:rsid w:val="00B828BD"/>
    <w:rsid w:val="00B8295F"/>
    <w:rsid w:val="00B8296A"/>
    <w:rsid w:val="00B8296C"/>
    <w:rsid w:val="00B829F8"/>
    <w:rsid w:val="00B82AC7"/>
    <w:rsid w:val="00B82CE5"/>
    <w:rsid w:val="00B82DB2"/>
    <w:rsid w:val="00B82E9C"/>
    <w:rsid w:val="00B82F48"/>
    <w:rsid w:val="00B83019"/>
    <w:rsid w:val="00B83066"/>
    <w:rsid w:val="00B83253"/>
    <w:rsid w:val="00B832B4"/>
    <w:rsid w:val="00B83484"/>
    <w:rsid w:val="00B836D3"/>
    <w:rsid w:val="00B83874"/>
    <w:rsid w:val="00B83A49"/>
    <w:rsid w:val="00B83A4D"/>
    <w:rsid w:val="00B83B32"/>
    <w:rsid w:val="00B83CC7"/>
    <w:rsid w:val="00B83D54"/>
    <w:rsid w:val="00B83F09"/>
    <w:rsid w:val="00B841E6"/>
    <w:rsid w:val="00B841F8"/>
    <w:rsid w:val="00B84393"/>
    <w:rsid w:val="00B845F2"/>
    <w:rsid w:val="00B846E8"/>
    <w:rsid w:val="00B848B8"/>
    <w:rsid w:val="00B849DB"/>
    <w:rsid w:val="00B84CAE"/>
    <w:rsid w:val="00B8509E"/>
    <w:rsid w:val="00B85185"/>
    <w:rsid w:val="00B851A6"/>
    <w:rsid w:val="00B85267"/>
    <w:rsid w:val="00B852B5"/>
    <w:rsid w:val="00B853D3"/>
    <w:rsid w:val="00B8553E"/>
    <w:rsid w:val="00B85582"/>
    <w:rsid w:val="00B8572C"/>
    <w:rsid w:val="00B857A8"/>
    <w:rsid w:val="00B857CF"/>
    <w:rsid w:val="00B85842"/>
    <w:rsid w:val="00B858D1"/>
    <w:rsid w:val="00B85A10"/>
    <w:rsid w:val="00B85B1C"/>
    <w:rsid w:val="00B85B4F"/>
    <w:rsid w:val="00B85B58"/>
    <w:rsid w:val="00B85BF4"/>
    <w:rsid w:val="00B85D6E"/>
    <w:rsid w:val="00B85D83"/>
    <w:rsid w:val="00B85EEB"/>
    <w:rsid w:val="00B85F2B"/>
    <w:rsid w:val="00B860E1"/>
    <w:rsid w:val="00B8611E"/>
    <w:rsid w:val="00B8613F"/>
    <w:rsid w:val="00B8635A"/>
    <w:rsid w:val="00B863F9"/>
    <w:rsid w:val="00B86415"/>
    <w:rsid w:val="00B86746"/>
    <w:rsid w:val="00B867BC"/>
    <w:rsid w:val="00B867F3"/>
    <w:rsid w:val="00B867F9"/>
    <w:rsid w:val="00B868D3"/>
    <w:rsid w:val="00B86910"/>
    <w:rsid w:val="00B86A52"/>
    <w:rsid w:val="00B86C67"/>
    <w:rsid w:val="00B86CC3"/>
    <w:rsid w:val="00B86CE7"/>
    <w:rsid w:val="00B86E12"/>
    <w:rsid w:val="00B86EC8"/>
    <w:rsid w:val="00B870E6"/>
    <w:rsid w:val="00B8711D"/>
    <w:rsid w:val="00B8720A"/>
    <w:rsid w:val="00B8721E"/>
    <w:rsid w:val="00B872E7"/>
    <w:rsid w:val="00B87588"/>
    <w:rsid w:val="00B8758B"/>
    <w:rsid w:val="00B876A1"/>
    <w:rsid w:val="00B877BB"/>
    <w:rsid w:val="00B877DA"/>
    <w:rsid w:val="00B878C6"/>
    <w:rsid w:val="00B878E8"/>
    <w:rsid w:val="00B87986"/>
    <w:rsid w:val="00B87A45"/>
    <w:rsid w:val="00B87BE5"/>
    <w:rsid w:val="00B87BFE"/>
    <w:rsid w:val="00B87C0C"/>
    <w:rsid w:val="00B87C1C"/>
    <w:rsid w:val="00B87CA3"/>
    <w:rsid w:val="00B87D45"/>
    <w:rsid w:val="00B87F65"/>
    <w:rsid w:val="00B87FE8"/>
    <w:rsid w:val="00B90312"/>
    <w:rsid w:val="00B904C0"/>
    <w:rsid w:val="00B9052F"/>
    <w:rsid w:val="00B90706"/>
    <w:rsid w:val="00B908DD"/>
    <w:rsid w:val="00B908F6"/>
    <w:rsid w:val="00B90906"/>
    <w:rsid w:val="00B909B8"/>
    <w:rsid w:val="00B90A25"/>
    <w:rsid w:val="00B90AED"/>
    <w:rsid w:val="00B90B23"/>
    <w:rsid w:val="00B90CF0"/>
    <w:rsid w:val="00B90D1D"/>
    <w:rsid w:val="00B90E59"/>
    <w:rsid w:val="00B90EAB"/>
    <w:rsid w:val="00B914AA"/>
    <w:rsid w:val="00B91627"/>
    <w:rsid w:val="00B9166D"/>
    <w:rsid w:val="00B91DBE"/>
    <w:rsid w:val="00B91DEE"/>
    <w:rsid w:val="00B92146"/>
    <w:rsid w:val="00B924DC"/>
    <w:rsid w:val="00B92616"/>
    <w:rsid w:val="00B92678"/>
    <w:rsid w:val="00B926A3"/>
    <w:rsid w:val="00B92D6A"/>
    <w:rsid w:val="00B92DA6"/>
    <w:rsid w:val="00B92E62"/>
    <w:rsid w:val="00B92EB0"/>
    <w:rsid w:val="00B92F1E"/>
    <w:rsid w:val="00B93194"/>
    <w:rsid w:val="00B931A5"/>
    <w:rsid w:val="00B931B5"/>
    <w:rsid w:val="00B9326A"/>
    <w:rsid w:val="00B932E6"/>
    <w:rsid w:val="00B9340E"/>
    <w:rsid w:val="00B93458"/>
    <w:rsid w:val="00B938A5"/>
    <w:rsid w:val="00B93A72"/>
    <w:rsid w:val="00B93B06"/>
    <w:rsid w:val="00B93DAA"/>
    <w:rsid w:val="00B93E00"/>
    <w:rsid w:val="00B93FBC"/>
    <w:rsid w:val="00B94346"/>
    <w:rsid w:val="00B9436A"/>
    <w:rsid w:val="00B943C2"/>
    <w:rsid w:val="00B944C8"/>
    <w:rsid w:val="00B946A4"/>
    <w:rsid w:val="00B946D5"/>
    <w:rsid w:val="00B946DC"/>
    <w:rsid w:val="00B9487A"/>
    <w:rsid w:val="00B94939"/>
    <w:rsid w:val="00B94B9F"/>
    <w:rsid w:val="00B94C15"/>
    <w:rsid w:val="00B94C17"/>
    <w:rsid w:val="00B94CBF"/>
    <w:rsid w:val="00B94DAA"/>
    <w:rsid w:val="00B94ED2"/>
    <w:rsid w:val="00B94EF9"/>
    <w:rsid w:val="00B94F08"/>
    <w:rsid w:val="00B94F91"/>
    <w:rsid w:val="00B950ED"/>
    <w:rsid w:val="00B950FC"/>
    <w:rsid w:val="00B95126"/>
    <w:rsid w:val="00B9516C"/>
    <w:rsid w:val="00B951AC"/>
    <w:rsid w:val="00B95265"/>
    <w:rsid w:val="00B952A8"/>
    <w:rsid w:val="00B95373"/>
    <w:rsid w:val="00B95390"/>
    <w:rsid w:val="00B95406"/>
    <w:rsid w:val="00B95465"/>
    <w:rsid w:val="00B95655"/>
    <w:rsid w:val="00B9565B"/>
    <w:rsid w:val="00B95725"/>
    <w:rsid w:val="00B9575D"/>
    <w:rsid w:val="00B9598C"/>
    <w:rsid w:val="00B959AD"/>
    <w:rsid w:val="00B95A2E"/>
    <w:rsid w:val="00B95C5B"/>
    <w:rsid w:val="00B95C8C"/>
    <w:rsid w:val="00B95DEE"/>
    <w:rsid w:val="00B96091"/>
    <w:rsid w:val="00B96119"/>
    <w:rsid w:val="00B96299"/>
    <w:rsid w:val="00B962B8"/>
    <w:rsid w:val="00B96306"/>
    <w:rsid w:val="00B9664D"/>
    <w:rsid w:val="00B966E3"/>
    <w:rsid w:val="00B969B7"/>
    <w:rsid w:val="00B96AA2"/>
    <w:rsid w:val="00B96C2C"/>
    <w:rsid w:val="00B96D3D"/>
    <w:rsid w:val="00B96E3E"/>
    <w:rsid w:val="00B96EBC"/>
    <w:rsid w:val="00B970E7"/>
    <w:rsid w:val="00B9714D"/>
    <w:rsid w:val="00B971DC"/>
    <w:rsid w:val="00B97207"/>
    <w:rsid w:val="00B9722E"/>
    <w:rsid w:val="00B972DE"/>
    <w:rsid w:val="00B9742B"/>
    <w:rsid w:val="00B97450"/>
    <w:rsid w:val="00B9746C"/>
    <w:rsid w:val="00B975B4"/>
    <w:rsid w:val="00B976BA"/>
    <w:rsid w:val="00B978B2"/>
    <w:rsid w:val="00B978F1"/>
    <w:rsid w:val="00B97940"/>
    <w:rsid w:val="00B9798C"/>
    <w:rsid w:val="00B97D65"/>
    <w:rsid w:val="00B97DA0"/>
    <w:rsid w:val="00B97EA7"/>
    <w:rsid w:val="00BA0031"/>
    <w:rsid w:val="00BA015C"/>
    <w:rsid w:val="00BA017B"/>
    <w:rsid w:val="00BA02EC"/>
    <w:rsid w:val="00BA0301"/>
    <w:rsid w:val="00BA0385"/>
    <w:rsid w:val="00BA056F"/>
    <w:rsid w:val="00BA05CF"/>
    <w:rsid w:val="00BA066A"/>
    <w:rsid w:val="00BA089A"/>
    <w:rsid w:val="00BA0915"/>
    <w:rsid w:val="00BA0AD8"/>
    <w:rsid w:val="00BA0BE8"/>
    <w:rsid w:val="00BA0E02"/>
    <w:rsid w:val="00BA105D"/>
    <w:rsid w:val="00BA115A"/>
    <w:rsid w:val="00BA11BC"/>
    <w:rsid w:val="00BA11DC"/>
    <w:rsid w:val="00BA11F3"/>
    <w:rsid w:val="00BA1A74"/>
    <w:rsid w:val="00BA1CE1"/>
    <w:rsid w:val="00BA1D3C"/>
    <w:rsid w:val="00BA20B6"/>
    <w:rsid w:val="00BA2257"/>
    <w:rsid w:val="00BA244C"/>
    <w:rsid w:val="00BA245A"/>
    <w:rsid w:val="00BA2470"/>
    <w:rsid w:val="00BA2645"/>
    <w:rsid w:val="00BA2793"/>
    <w:rsid w:val="00BA2A18"/>
    <w:rsid w:val="00BA2A1C"/>
    <w:rsid w:val="00BA2F33"/>
    <w:rsid w:val="00BA30CB"/>
    <w:rsid w:val="00BA3179"/>
    <w:rsid w:val="00BA3790"/>
    <w:rsid w:val="00BA3AAB"/>
    <w:rsid w:val="00BA3BF0"/>
    <w:rsid w:val="00BA3C03"/>
    <w:rsid w:val="00BA3CAE"/>
    <w:rsid w:val="00BA3DA1"/>
    <w:rsid w:val="00BA3F90"/>
    <w:rsid w:val="00BA3FB1"/>
    <w:rsid w:val="00BA4324"/>
    <w:rsid w:val="00BA438B"/>
    <w:rsid w:val="00BA43CF"/>
    <w:rsid w:val="00BA49C3"/>
    <w:rsid w:val="00BA4B1B"/>
    <w:rsid w:val="00BA4BB8"/>
    <w:rsid w:val="00BA4BBF"/>
    <w:rsid w:val="00BA4D86"/>
    <w:rsid w:val="00BA501C"/>
    <w:rsid w:val="00BA51A9"/>
    <w:rsid w:val="00BA52D4"/>
    <w:rsid w:val="00BA52D6"/>
    <w:rsid w:val="00BA53A4"/>
    <w:rsid w:val="00BA5595"/>
    <w:rsid w:val="00BA5660"/>
    <w:rsid w:val="00BA5668"/>
    <w:rsid w:val="00BA56E7"/>
    <w:rsid w:val="00BA5708"/>
    <w:rsid w:val="00BA5901"/>
    <w:rsid w:val="00BA5982"/>
    <w:rsid w:val="00BA59AF"/>
    <w:rsid w:val="00BA5A96"/>
    <w:rsid w:val="00BA5BD1"/>
    <w:rsid w:val="00BA5C68"/>
    <w:rsid w:val="00BA5D06"/>
    <w:rsid w:val="00BA5D1E"/>
    <w:rsid w:val="00BA5E3D"/>
    <w:rsid w:val="00BA5E77"/>
    <w:rsid w:val="00BA5ECA"/>
    <w:rsid w:val="00BA60FC"/>
    <w:rsid w:val="00BA61B9"/>
    <w:rsid w:val="00BA62DF"/>
    <w:rsid w:val="00BA6405"/>
    <w:rsid w:val="00BA651A"/>
    <w:rsid w:val="00BA66E3"/>
    <w:rsid w:val="00BA673A"/>
    <w:rsid w:val="00BA6799"/>
    <w:rsid w:val="00BA67DA"/>
    <w:rsid w:val="00BA68B3"/>
    <w:rsid w:val="00BA68D0"/>
    <w:rsid w:val="00BA695E"/>
    <w:rsid w:val="00BA6973"/>
    <w:rsid w:val="00BA697A"/>
    <w:rsid w:val="00BA6A69"/>
    <w:rsid w:val="00BA6A87"/>
    <w:rsid w:val="00BA6BB3"/>
    <w:rsid w:val="00BA6C61"/>
    <w:rsid w:val="00BA6D70"/>
    <w:rsid w:val="00BA6DC9"/>
    <w:rsid w:val="00BA6E1F"/>
    <w:rsid w:val="00BA6EB0"/>
    <w:rsid w:val="00BA6EDD"/>
    <w:rsid w:val="00BA6F2F"/>
    <w:rsid w:val="00BA6F9C"/>
    <w:rsid w:val="00BA6FB8"/>
    <w:rsid w:val="00BA7164"/>
    <w:rsid w:val="00BA7228"/>
    <w:rsid w:val="00BA7359"/>
    <w:rsid w:val="00BA74F8"/>
    <w:rsid w:val="00BA77B0"/>
    <w:rsid w:val="00BA7813"/>
    <w:rsid w:val="00BA7900"/>
    <w:rsid w:val="00BA7A00"/>
    <w:rsid w:val="00BA7BA4"/>
    <w:rsid w:val="00BA7BE4"/>
    <w:rsid w:val="00BA7CF6"/>
    <w:rsid w:val="00BA7DB8"/>
    <w:rsid w:val="00BA7F9C"/>
    <w:rsid w:val="00BA7FA2"/>
    <w:rsid w:val="00BB0082"/>
    <w:rsid w:val="00BB0093"/>
    <w:rsid w:val="00BB0112"/>
    <w:rsid w:val="00BB0277"/>
    <w:rsid w:val="00BB035A"/>
    <w:rsid w:val="00BB066C"/>
    <w:rsid w:val="00BB06B7"/>
    <w:rsid w:val="00BB0747"/>
    <w:rsid w:val="00BB0865"/>
    <w:rsid w:val="00BB08E4"/>
    <w:rsid w:val="00BB0937"/>
    <w:rsid w:val="00BB09CF"/>
    <w:rsid w:val="00BB0AA4"/>
    <w:rsid w:val="00BB0AD5"/>
    <w:rsid w:val="00BB0B9D"/>
    <w:rsid w:val="00BB0C9A"/>
    <w:rsid w:val="00BB0D91"/>
    <w:rsid w:val="00BB0D94"/>
    <w:rsid w:val="00BB0E1C"/>
    <w:rsid w:val="00BB0E4C"/>
    <w:rsid w:val="00BB1027"/>
    <w:rsid w:val="00BB1073"/>
    <w:rsid w:val="00BB1163"/>
    <w:rsid w:val="00BB11F9"/>
    <w:rsid w:val="00BB1221"/>
    <w:rsid w:val="00BB1245"/>
    <w:rsid w:val="00BB12EB"/>
    <w:rsid w:val="00BB1356"/>
    <w:rsid w:val="00BB142F"/>
    <w:rsid w:val="00BB1520"/>
    <w:rsid w:val="00BB1603"/>
    <w:rsid w:val="00BB160F"/>
    <w:rsid w:val="00BB1620"/>
    <w:rsid w:val="00BB162A"/>
    <w:rsid w:val="00BB1764"/>
    <w:rsid w:val="00BB1804"/>
    <w:rsid w:val="00BB1978"/>
    <w:rsid w:val="00BB19A9"/>
    <w:rsid w:val="00BB1A33"/>
    <w:rsid w:val="00BB1AC1"/>
    <w:rsid w:val="00BB1BA5"/>
    <w:rsid w:val="00BB1C21"/>
    <w:rsid w:val="00BB1CB5"/>
    <w:rsid w:val="00BB1E18"/>
    <w:rsid w:val="00BB20F6"/>
    <w:rsid w:val="00BB2120"/>
    <w:rsid w:val="00BB2123"/>
    <w:rsid w:val="00BB2477"/>
    <w:rsid w:val="00BB27C4"/>
    <w:rsid w:val="00BB2B15"/>
    <w:rsid w:val="00BB2B17"/>
    <w:rsid w:val="00BB2B49"/>
    <w:rsid w:val="00BB2B9A"/>
    <w:rsid w:val="00BB2C7E"/>
    <w:rsid w:val="00BB2D1A"/>
    <w:rsid w:val="00BB2F1C"/>
    <w:rsid w:val="00BB2F53"/>
    <w:rsid w:val="00BB30EA"/>
    <w:rsid w:val="00BB34CF"/>
    <w:rsid w:val="00BB355D"/>
    <w:rsid w:val="00BB35E4"/>
    <w:rsid w:val="00BB36CB"/>
    <w:rsid w:val="00BB393D"/>
    <w:rsid w:val="00BB3AB8"/>
    <w:rsid w:val="00BB3B98"/>
    <w:rsid w:val="00BB3C11"/>
    <w:rsid w:val="00BB3C3E"/>
    <w:rsid w:val="00BB3CDB"/>
    <w:rsid w:val="00BB3DB2"/>
    <w:rsid w:val="00BB3DCE"/>
    <w:rsid w:val="00BB3F23"/>
    <w:rsid w:val="00BB40DF"/>
    <w:rsid w:val="00BB41A1"/>
    <w:rsid w:val="00BB423A"/>
    <w:rsid w:val="00BB4278"/>
    <w:rsid w:val="00BB42BF"/>
    <w:rsid w:val="00BB42CA"/>
    <w:rsid w:val="00BB42EA"/>
    <w:rsid w:val="00BB4431"/>
    <w:rsid w:val="00BB45A9"/>
    <w:rsid w:val="00BB45D1"/>
    <w:rsid w:val="00BB45F9"/>
    <w:rsid w:val="00BB4811"/>
    <w:rsid w:val="00BB4870"/>
    <w:rsid w:val="00BB4A44"/>
    <w:rsid w:val="00BB4A47"/>
    <w:rsid w:val="00BB4C4A"/>
    <w:rsid w:val="00BB4D20"/>
    <w:rsid w:val="00BB4DC0"/>
    <w:rsid w:val="00BB4DE4"/>
    <w:rsid w:val="00BB4E23"/>
    <w:rsid w:val="00BB4F78"/>
    <w:rsid w:val="00BB5047"/>
    <w:rsid w:val="00BB50D5"/>
    <w:rsid w:val="00BB5128"/>
    <w:rsid w:val="00BB512B"/>
    <w:rsid w:val="00BB52F7"/>
    <w:rsid w:val="00BB53B7"/>
    <w:rsid w:val="00BB5433"/>
    <w:rsid w:val="00BB545C"/>
    <w:rsid w:val="00BB54E9"/>
    <w:rsid w:val="00BB54EA"/>
    <w:rsid w:val="00BB554F"/>
    <w:rsid w:val="00BB57CD"/>
    <w:rsid w:val="00BB57E1"/>
    <w:rsid w:val="00BB589B"/>
    <w:rsid w:val="00BB58DD"/>
    <w:rsid w:val="00BB5918"/>
    <w:rsid w:val="00BB5994"/>
    <w:rsid w:val="00BB5A97"/>
    <w:rsid w:val="00BB5AE1"/>
    <w:rsid w:val="00BB5E5D"/>
    <w:rsid w:val="00BB5F03"/>
    <w:rsid w:val="00BB5FBF"/>
    <w:rsid w:val="00BB6042"/>
    <w:rsid w:val="00BB6086"/>
    <w:rsid w:val="00BB6268"/>
    <w:rsid w:val="00BB62F5"/>
    <w:rsid w:val="00BB64D1"/>
    <w:rsid w:val="00BB6507"/>
    <w:rsid w:val="00BB667C"/>
    <w:rsid w:val="00BB669B"/>
    <w:rsid w:val="00BB66DA"/>
    <w:rsid w:val="00BB6749"/>
    <w:rsid w:val="00BB695A"/>
    <w:rsid w:val="00BB69B5"/>
    <w:rsid w:val="00BB6AC0"/>
    <w:rsid w:val="00BB6C19"/>
    <w:rsid w:val="00BB6D0A"/>
    <w:rsid w:val="00BB6D1B"/>
    <w:rsid w:val="00BB6D8B"/>
    <w:rsid w:val="00BB6E2D"/>
    <w:rsid w:val="00BB6EA1"/>
    <w:rsid w:val="00BB6ED4"/>
    <w:rsid w:val="00BB6F52"/>
    <w:rsid w:val="00BB6F9F"/>
    <w:rsid w:val="00BB6FC7"/>
    <w:rsid w:val="00BB6FF8"/>
    <w:rsid w:val="00BB7059"/>
    <w:rsid w:val="00BB70DC"/>
    <w:rsid w:val="00BB71D4"/>
    <w:rsid w:val="00BB7249"/>
    <w:rsid w:val="00BB73FC"/>
    <w:rsid w:val="00BB75FE"/>
    <w:rsid w:val="00BB7718"/>
    <w:rsid w:val="00BB7887"/>
    <w:rsid w:val="00BB790E"/>
    <w:rsid w:val="00BB7A28"/>
    <w:rsid w:val="00BB7AE3"/>
    <w:rsid w:val="00BB7AF4"/>
    <w:rsid w:val="00BB7BB5"/>
    <w:rsid w:val="00BB7C21"/>
    <w:rsid w:val="00BB7EF7"/>
    <w:rsid w:val="00BB7F59"/>
    <w:rsid w:val="00BC007F"/>
    <w:rsid w:val="00BC00F6"/>
    <w:rsid w:val="00BC0254"/>
    <w:rsid w:val="00BC027A"/>
    <w:rsid w:val="00BC0297"/>
    <w:rsid w:val="00BC0564"/>
    <w:rsid w:val="00BC057F"/>
    <w:rsid w:val="00BC0792"/>
    <w:rsid w:val="00BC09C7"/>
    <w:rsid w:val="00BC0B30"/>
    <w:rsid w:val="00BC0BB4"/>
    <w:rsid w:val="00BC0CE8"/>
    <w:rsid w:val="00BC0D93"/>
    <w:rsid w:val="00BC1081"/>
    <w:rsid w:val="00BC108C"/>
    <w:rsid w:val="00BC1101"/>
    <w:rsid w:val="00BC11CA"/>
    <w:rsid w:val="00BC12B2"/>
    <w:rsid w:val="00BC12FD"/>
    <w:rsid w:val="00BC13D5"/>
    <w:rsid w:val="00BC1519"/>
    <w:rsid w:val="00BC152E"/>
    <w:rsid w:val="00BC15BF"/>
    <w:rsid w:val="00BC1625"/>
    <w:rsid w:val="00BC1873"/>
    <w:rsid w:val="00BC18B0"/>
    <w:rsid w:val="00BC196E"/>
    <w:rsid w:val="00BC197F"/>
    <w:rsid w:val="00BC1A14"/>
    <w:rsid w:val="00BC1A46"/>
    <w:rsid w:val="00BC1CB6"/>
    <w:rsid w:val="00BC1CF9"/>
    <w:rsid w:val="00BC1D19"/>
    <w:rsid w:val="00BC1D38"/>
    <w:rsid w:val="00BC1D39"/>
    <w:rsid w:val="00BC1E45"/>
    <w:rsid w:val="00BC201C"/>
    <w:rsid w:val="00BC2031"/>
    <w:rsid w:val="00BC208B"/>
    <w:rsid w:val="00BC20D8"/>
    <w:rsid w:val="00BC21CA"/>
    <w:rsid w:val="00BC2224"/>
    <w:rsid w:val="00BC2290"/>
    <w:rsid w:val="00BC2776"/>
    <w:rsid w:val="00BC2B0C"/>
    <w:rsid w:val="00BC2B1B"/>
    <w:rsid w:val="00BC2EF7"/>
    <w:rsid w:val="00BC3036"/>
    <w:rsid w:val="00BC3196"/>
    <w:rsid w:val="00BC322F"/>
    <w:rsid w:val="00BC336D"/>
    <w:rsid w:val="00BC3396"/>
    <w:rsid w:val="00BC33D7"/>
    <w:rsid w:val="00BC3669"/>
    <w:rsid w:val="00BC37D5"/>
    <w:rsid w:val="00BC3930"/>
    <w:rsid w:val="00BC3B82"/>
    <w:rsid w:val="00BC3C93"/>
    <w:rsid w:val="00BC3CBD"/>
    <w:rsid w:val="00BC3DE8"/>
    <w:rsid w:val="00BC3E5E"/>
    <w:rsid w:val="00BC3E8E"/>
    <w:rsid w:val="00BC3ED9"/>
    <w:rsid w:val="00BC3FC6"/>
    <w:rsid w:val="00BC408D"/>
    <w:rsid w:val="00BC4124"/>
    <w:rsid w:val="00BC4182"/>
    <w:rsid w:val="00BC42B1"/>
    <w:rsid w:val="00BC4379"/>
    <w:rsid w:val="00BC44AD"/>
    <w:rsid w:val="00BC44CE"/>
    <w:rsid w:val="00BC4507"/>
    <w:rsid w:val="00BC455C"/>
    <w:rsid w:val="00BC46CD"/>
    <w:rsid w:val="00BC470C"/>
    <w:rsid w:val="00BC47A8"/>
    <w:rsid w:val="00BC485C"/>
    <w:rsid w:val="00BC4B2E"/>
    <w:rsid w:val="00BC4F07"/>
    <w:rsid w:val="00BC4F3C"/>
    <w:rsid w:val="00BC4F48"/>
    <w:rsid w:val="00BC5028"/>
    <w:rsid w:val="00BC5074"/>
    <w:rsid w:val="00BC508E"/>
    <w:rsid w:val="00BC50CF"/>
    <w:rsid w:val="00BC50EE"/>
    <w:rsid w:val="00BC5178"/>
    <w:rsid w:val="00BC5213"/>
    <w:rsid w:val="00BC52AD"/>
    <w:rsid w:val="00BC5306"/>
    <w:rsid w:val="00BC5377"/>
    <w:rsid w:val="00BC539F"/>
    <w:rsid w:val="00BC551E"/>
    <w:rsid w:val="00BC561C"/>
    <w:rsid w:val="00BC569B"/>
    <w:rsid w:val="00BC5840"/>
    <w:rsid w:val="00BC5901"/>
    <w:rsid w:val="00BC59F7"/>
    <w:rsid w:val="00BC5AA9"/>
    <w:rsid w:val="00BC5AF9"/>
    <w:rsid w:val="00BC5D4F"/>
    <w:rsid w:val="00BC5D8F"/>
    <w:rsid w:val="00BC60B1"/>
    <w:rsid w:val="00BC6272"/>
    <w:rsid w:val="00BC647B"/>
    <w:rsid w:val="00BC654F"/>
    <w:rsid w:val="00BC65C4"/>
    <w:rsid w:val="00BC65FD"/>
    <w:rsid w:val="00BC66A3"/>
    <w:rsid w:val="00BC68B2"/>
    <w:rsid w:val="00BC68C2"/>
    <w:rsid w:val="00BC6996"/>
    <w:rsid w:val="00BC6B22"/>
    <w:rsid w:val="00BC6BE4"/>
    <w:rsid w:val="00BC6CA3"/>
    <w:rsid w:val="00BC6D6D"/>
    <w:rsid w:val="00BC6E40"/>
    <w:rsid w:val="00BC6E5A"/>
    <w:rsid w:val="00BC700B"/>
    <w:rsid w:val="00BC7428"/>
    <w:rsid w:val="00BC745A"/>
    <w:rsid w:val="00BC745E"/>
    <w:rsid w:val="00BC7530"/>
    <w:rsid w:val="00BC75E3"/>
    <w:rsid w:val="00BC76CD"/>
    <w:rsid w:val="00BC7856"/>
    <w:rsid w:val="00BC7931"/>
    <w:rsid w:val="00BC79E6"/>
    <w:rsid w:val="00BC79F8"/>
    <w:rsid w:val="00BC7A43"/>
    <w:rsid w:val="00BC7DEA"/>
    <w:rsid w:val="00BD01B3"/>
    <w:rsid w:val="00BD01DA"/>
    <w:rsid w:val="00BD03F5"/>
    <w:rsid w:val="00BD0598"/>
    <w:rsid w:val="00BD0667"/>
    <w:rsid w:val="00BD075C"/>
    <w:rsid w:val="00BD07AB"/>
    <w:rsid w:val="00BD080E"/>
    <w:rsid w:val="00BD0840"/>
    <w:rsid w:val="00BD08BA"/>
    <w:rsid w:val="00BD0A23"/>
    <w:rsid w:val="00BD0C84"/>
    <w:rsid w:val="00BD0CB7"/>
    <w:rsid w:val="00BD0D95"/>
    <w:rsid w:val="00BD0DAB"/>
    <w:rsid w:val="00BD0E0E"/>
    <w:rsid w:val="00BD0E52"/>
    <w:rsid w:val="00BD1130"/>
    <w:rsid w:val="00BD12B2"/>
    <w:rsid w:val="00BD13BF"/>
    <w:rsid w:val="00BD1415"/>
    <w:rsid w:val="00BD15DC"/>
    <w:rsid w:val="00BD1635"/>
    <w:rsid w:val="00BD1657"/>
    <w:rsid w:val="00BD175C"/>
    <w:rsid w:val="00BD1865"/>
    <w:rsid w:val="00BD187B"/>
    <w:rsid w:val="00BD1AE3"/>
    <w:rsid w:val="00BD1BB1"/>
    <w:rsid w:val="00BD1BD4"/>
    <w:rsid w:val="00BD1D78"/>
    <w:rsid w:val="00BD1DAF"/>
    <w:rsid w:val="00BD1EDC"/>
    <w:rsid w:val="00BD1FE9"/>
    <w:rsid w:val="00BD20D5"/>
    <w:rsid w:val="00BD20E3"/>
    <w:rsid w:val="00BD2115"/>
    <w:rsid w:val="00BD2250"/>
    <w:rsid w:val="00BD22CC"/>
    <w:rsid w:val="00BD2341"/>
    <w:rsid w:val="00BD23CD"/>
    <w:rsid w:val="00BD2583"/>
    <w:rsid w:val="00BD26BA"/>
    <w:rsid w:val="00BD26DB"/>
    <w:rsid w:val="00BD2737"/>
    <w:rsid w:val="00BD2793"/>
    <w:rsid w:val="00BD2903"/>
    <w:rsid w:val="00BD2995"/>
    <w:rsid w:val="00BD2A80"/>
    <w:rsid w:val="00BD2D99"/>
    <w:rsid w:val="00BD2E05"/>
    <w:rsid w:val="00BD2FD7"/>
    <w:rsid w:val="00BD30E1"/>
    <w:rsid w:val="00BD3212"/>
    <w:rsid w:val="00BD3534"/>
    <w:rsid w:val="00BD3563"/>
    <w:rsid w:val="00BD35D2"/>
    <w:rsid w:val="00BD3797"/>
    <w:rsid w:val="00BD3848"/>
    <w:rsid w:val="00BD390F"/>
    <w:rsid w:val="00BD398B"/>
    <w:rsid w:val="00BD39FA"/>
    <w:rsid w:val="00BD3C2F"/>
    <w:rsid w:val="00BD3C7E"/>
    <w:rsid w:val="00BD3E74"/>
    <w:rsid w:val="00BD3F65"/>
    <w:rsid w:val="00BD3FFF"/>
    <w:rsid w:val="00BD4014"/>
    <w:rsid w:val="00BD40E5"/>
    <w:rsid w:val="00BD4437"/>
    <w:rsid w:val="00BD448B"/>
    <w:rsid w:val="00BD465C"/>
    <w:rsid w:val="00BD46AD"/>
    <w:rsid w:val="00BD4772"/>
    <w:rsid w:val="00BD4786"/>
    <w:rsid w:val="00BD479A"/>
    <w:rsid w:val="00BD479E"/>
    <w:rsid w:val="00BD4D74"/>
    <w:rsid w:val="00BD4D7D"/>
    <w:rsid w:val="00BD4E41"/>
    <w:rsid w:val="00BD4EB4"/>
    <w:rsid w:val="00BD4FA5"/>
    <w:rsid w:val="00BD4FB8"/>
    <w:rsid w:val="00BD5057"/>
    <w:rsid w:val="00BD50AD"/>
    <w:rsid w:val="00BD5144"/>
    <w:rsid w:val="00BD5151"/>
    <w:rsid w:val="00BD5191"/>
    <w:rsid w:val="00BD5265"/>
    <w:rsid w:val="00BD54E9"/>
    <w:rsid w:val="00BD54EA"/>
    <w:rsid w:val="00BD54EC"/>
    <w:rsid w:val="00BD5622"/>
    <w:rsid w:val="00BD568D"/>
    <w:rsid w:val="00BD56FB"/>
    <w:rsid w:val="00BD5773"/>
    <w:rsid w:val="00BD577A"/>
    <w:rsid w:val="00BD5783"/>
    <w:rsid w:val="00BD57E1"/>
    <w:rsid w:val="00BD582E"/>
    <w:rsid w:val="00BD5860"/>
    <w:rsid w:val="00BD58A2"/>
    <w:rsid w:val="00BD590E"/>
    <w:rsid w:val="00BD5A2B"/>
    <w:rsid w:val="00BD5AA1"/>
    <w:rsid w:val="00BD5B83"/>
    <w:rsid w:val="00BD5BFB"/>
    <w:rsid w:val="00BD5C53"/>
    <w:rsid w:val="00BD5D0F"/>
    <w:rsid w:val="00BD5D38"/>
    <w:rsid w:val="00BD5DA5"/>
    <w:rsid w:val="00BD5E03"/>
    <w:rsid w:val="00BD5FB2"/>
    <w:rsid w:val="00BD6193"/>
    <w:rsid w:val="00BD62CD"/>
    <w:rsid w:val="00BD62E2"/>
    <w:rsid w:val="00BD63A0"/>
    <w:rsid w:val="00BD63AD"/>
    <w:rsid w:val="00BD6616"/>
    <w:rsid w:val="00BD66A2"/>
    <w:rsid w:val="00BD6701"/>
    <w:rsid w:val="00BD67DD"/>
    <w:rsid w:val="00BD6828"/>
    <w:rsid w:val="00BD6850"/>
    <w:rsid w:val="00BD6A57"/>
    <w:rsid w:val="00BD6B88"/>
    <w:rsid w:val="00BD6C22"/>
    <w:rsid w:val="00BD6FD0"/>
    <w:rsid w:val="00BD6FF1"/>
    <w:rsid w:val="00BD7038"/>
    <w:rsid w:val="00BD7045"/>
    <w:rsid w:val="00BD71C7"/>
    <w:rsid w:val="00BD724B"/>
    <w:rsid w:val="00BD73F5"/>
    <w:rsid w:val="00BD75D2"/>
    <w:rsid w:val="00BD75E9"/>
    <w:rsid w:val="00BD76A3"/>
    <w:rsid w:val="00BD76C0"/>
    <w:rsid w:val="00BD77B8"/>
    <w:rsid w:val="00BD7847"/>
    <w:rsid w:val="00BD78CB"/>
    <w:rsid w:val="00BD794D"/>
    <w:rsid w:val="00BD79EA"/>
    <w:rsid w:val="00BD7D55"/>
    <w:rsid w:val="00BD7E03"/>
    <w:rsid w:val="00BE002C"/>
    <w:rsid w:val="00BE00C0"/>
    <w:rsid w:val="00BE00D3"/>
    <w:rsid w:val="00BE024C"/>
    <w:rsid w:val="00BE0280"/>
    <w:rsid w:val="00BE02B5"/>
    <w:rsid w:val="00BE03E7"/>
    <w:rsid w:val="00BE051B"/>
    <w:rsid w:val="00BE0682"/>
    <w:rsid w:val="00BE08CB"/>
    <w:rsid w:val="00BE0955"/>
    <w:rsid w:val="00BE09E5"/>
    <w:rsid w:val="00BE0B61"/>
    <w:rsid w:val="00BE0C02"/>
    <w:rsid w:val="00BE0CED"/>
    <w:rsid w:val="00BE0D0C"/>
    <w:rsid w:val="00BE0D10"/>
    <w:rsid w:val="00BE0DA9"/>
    <w:rsid w:val="00BE0DF3"/>
    <w:rsid w:val="00BE1137"/>
    <w:rsid w:val="00BE1354"/>
    <w:rsid w:val="00BE13E1"/>
    <w:rsid w:val="00BE155B"/>
    <w:rsid w:val="00BE1573"/>
    <w:rsid w:val="00BE19CA"/>
    <w:rsid w:val="00BE1A15"/>
    <w:rsid w:val="00BE1ACF"/>
    <w:rsid w:val="00BE1B5B"/>
    <w:rsid w:val="00BE1CA7"/>
    <w:rsid w:val="00BE1CBE"/>
    <w:rsid w:val="00BE1D19"/>
    <w:rsid w:val="00BE1E1A"/>
    <w:rsid w:val="00BE1E6B"/>
    <w:rsid w:val="00BE1E7C"/>
    <w:rsid w:val="00BE22C0"/>
    <w:rsid w:val="00BE2372"/>
    <w:rsid w:val="00BE23DB"/>
    <w:rsid w:val="00BE246A"/>
    <w:rsid w:val="00BE2568"/>
    <w:rsid w:val="00BE2659"/>
    <w:rsid w:val="00BE26A4"/>
    <w:rsid w:val="00BE275F"/>
    <w:rsid w:val="00BE2772"/>
    <w:rsid w:val="00BE27FA"/>
    <w:rsid w:val="00BE2816"/>
    <w:rsid w:val="00BE283E"/>
    <w:rsid w:val="00BE2922"/>
    <w:rsid w:val="00BE297A"/>
    <w:rsid w:val="00BE2B5E"/>
    <w:rsid w:val="00BE2F25"/>
    <w:rsid w:val="00BE2FFA"/>
    <w:rsid w:val="00BE30EA"/>
    <w:rsid w:val="00BE32B0"/>
    <w:rsid w:val="00BE32D7"/>
    <w:rsid w:val="00BE3443"/>
    <w:rsid w:val="00BE34A3"/>
    <w:rsid w:val="00BE355A"/>
    <w:rsid w:val="00BE3575"/>
    <w:rsid w:val="00BE3619"/>
    <w:rsid w:val="00BE3780"/>
    <w:rsid w:val="00BE382A"/>
    <w:rsid w:val="00BE3874"/>
    <w:rsid w:val="00BE38BE"/>
    <w:rsid w:val="00BE3916"/>
    <w:rsid w:val="00BE39ED"/>
    <w:rsid w:val="00BE3A3E"/>
    <w:rsid w:val="00BE3A5E"/>
    <w:rsid w:val="00BE3C9B"/>
    <w:rsid w:val="00BE3E33"/>
    <w:rsid w:val="00BE3E39"/>
    <w:rsid w:val="00BE3ECB"/>
    <w:rsid w:val="00BE3F0F"/>
    <w:rsid w:val="00BE3F89"/>
    <w:rsid w:val="00BE3F8D"/>
    <w:rsid w:val="00BE405D"/>
    <w:rsid w:val="00BE4204"/>
    <w:rsid w:val="00BE4300"/>
    <w:rsid w:val="00BE43BA"/>
    <w:rsid w:val="00BE4411"/>
    <w:rsid w:val="00BE4466"/>
    <w:rsid w:val="00BE4572"/>
    <w:rsid w:val="00BE462E"/>
    <w:rsid w:val="00BE478E"/>
    <w:rsid w:val="00BE48FA"/>
    <w:rsid w:val="00BE4AAA"/>
    <w:rsid w:val="00BE4BBA"/>
    <w:rsid w:val="00BE4E4B"/>
    <w:rsid w:val="00BE4E79"/>
    <w:rsid w:val="00BE50C4"/>
    <w:rsid w:val="00BE51DD"/>
    <w:rsid w:val="00BE541F"/>
    <w:rsid w:val="00BE5422"/>
    <w:rsid w:val="00BE5487"/>
    <w:rsid w:val="00BE5492"/>
    <w:rsid w:val="00BE580A"/>
    <w:rsid w:val="00BE5852"/>
    <w:rsid w:val="00BE594D"/>
    <w:rsid w:val="00BE5AEF"/>
    <w:rsid w:val="00BE5AF0"/>
    <w:rsid w:val="00BE5FFD"/>
    <w:rsid w:val="00BE6154"/>
    <w:rsid w:val="00BE61A3"/>
    <w:rsid w:val="00BE64CB"/>
    <w:rsid w:val="00BE6AC0"/>
    <w:rsid w:val="00BE6B8B"/>
    <w:rsid w:val="00BE6BE3"/>
    <w:rsid w:val="00BE6BF1"/>
    <w:rsid w:val="00BE6D1E"/>
    <w:rsid w:val="00BE6DC7"/>
    <w:rsid w:val="00BE6E74"/>
    <w:rsid w:val="00BE6EF7"/>
    <w:rsid w:val="00BE6F76"/>
    <w:rsid w:val="00BE6FE6"/>
    <w:rsid w:val="00BE7068"/>
    <w:rsid w:val="00BE708D"/>
    <w:rsid w:val="00BE71C2"/>
    <w:rsid w:val="00BE71C6"/>
    <w:rsid w:val="00BE71F8"/>
    <w:rsid w:val="00BE720F"/>
    <w:rsid w:val="00BE7440"/>
    <w:rsid w:val="00BE7480"/>
    <w:rsid w:val="00BE748C"/>
    <w:rsid w:val="00BE7993"/>
    <w:rsid w:val="00BE7B70"/>
    <w:rsid w:val="00BE7BA2"/>
    <w:rsid w:val="00BE7C75"/>
    <w:rsid w:val="00BE7D1A"/>
    <w:rsid w:val="00BE7DB2"/>
    <w:rsid w:val="00BF0332"/>
    <w:rsid w:val="00BF0447"/>
    <w:rsid w:val="00BF0566"/>
    <w:rsid w:val="00BF07F2"/>
    <w:rsid w:val="00BF0822"/>
    <w:rsid w:val="00BF0D78"/>
    <w:rsid w:val="00BF0DB0"/>
    <w:rsid w:val="00BF0E1E"/>
    <w:rsid w:val="00BF0E55"/>
    <w:rsid w:val="00BF0F25"/>
    <w:rsid w:val="00BF0F32"/>
    <w:rsid w:val="00BF0F89"/>
    <w:rsid w:val="00BF0FD7"/>
    <w:rsid w:val="00BF1042"/>
    <w:rsid w:val="00BF108B"/>
    <w:rsid w:val="00BF1160"/>
    <w:rsid w:val="00BF14D8"/>
    <w:rsid w:val="00BF158F"/>
    <w:rsid w:val="00BF167D"/>
    <w:rsid w:val="00BF16A8"/>
    <w:rsid w:val="00BF1955"/>
    <w:rsid w:val="00BF19A4"/>
    <w:rsid w:val="00BF1B10"/>
    <w:rsid w:val="00BF1B55"/>
    <w:rsid w:val="00BF1B79"/>
    <w:rsid w:val="00BF1C6C"/>
    <w:rsid w:val="00BF1DA3"/>
    <w:rsid w:val="00BF214F"/>
    <w:rsid w:val="00BF2469"/>
    <w:rsid w:val="00BF250C"/>
    <w:rsid w:val="00BF251A"/>
    <w:rsid w:val="00BF27DD"/>
    <w:rsid w:val="00BF296A"/>
    <w:rsid w:val="00BF2B60"/>
    <w:rsid w:val="00BF3082"/>
    <w:rsid w:val="00BF30EB"/>
    <w:rsid w:val="00BF323E"/>
    <w:rsid w:val="00BF34E1"/>
    <w:rsid w:val="00BF34E2"/>
    <w:rsid w:val="00BF3560"/>
    <w:rsid w:val="00BF35F7"/>
    <w:rsid w:val="00BF366E"/>
    <w:rsid w:val="00BF372C"/>
    <w:rsid w:val="00BF3738"/>
    <w:rsid w:val="00BF38E0"/>
    <w:rsid w:val="00BF3909"/>
    <w:rsid w:val="00BF397C"/>
    <w:rsid w:val="00BF3A2B"/>
    <w:rsid w:val="00BF3A58"/>
    <w:rsid w:val="00BF3CA1"/>
    <w:rsid w:val="00BF3CBA"/>
    <w:rsid w:val="00BF3CE0"/>
    <w:rsid w:val="00BF3F13"/>
    <w:rsid w:val="00BF3F90"/>
    <w:rsid w:val="00BF4032"/>
    <w:rsid w:val="00BF414E"/>
    <w:rsid w:val="00BF4320"/>
    <w:rsid w:val="00BF4322"/>
    <w:rsid w:val="00BF449B"/>
    <w:rsid w:val="00BF4864"/>
    <w:rsid w:val="00BF49DE"/>
    <w:rsid w:val="00BF4A17"/>
    <w:rsid w:val="00BF4A98"/>
    <w:rsid w:val="00BF4B5A"/>
    <w:rsid w:val="00BF4C3D"/>
    <w:rsid w:val="00BF4E03"/>
    <w:rsid w:val="00BF50F9"/>
    <w:rsid w:val="00BF51AB"/>
    <w:rsid w:val="00BF523A"/>
    <w:rsid w:val="00BF5317"/>
    <w:rsid w:val="00BF55DA"/>
    <w:rsid w:val="00BF560B"/>
    <w:rsid w:val="00BF5638"/>
    <w:rsid w:val="00BF5697"/>
    <w:rsid w:val="00BF57B9"/>
    <w:rsid w:val="00BF5A9B"/>
    <w:rsid w:val="00BF5D34"/>
    <w:rsid w:val="00BF5E43"/>
    <w:rsid w:val="00BF5E60"/>
    <w:rsid w:val="00BF5F12"/>
    <w:rsid w:val="00BF60EB"/>
    <w:rsid w:val="00BF640B"/>
    <w:rsid w:val="00BF6430"/>
    <w:rsid w:val="00BF64E0"/>
    <w:rsid w:val="00BF64E4"/>
    <w:rsid w:val="00BF65FE"/>
    <w:rsid w:val="00BF660A"/>
    <w:rsid w:val="00BF6711"/>
    <w:rsid w:val="00BF6924"/>
    <w:rsid w:val="00BF6A3C"/>
    <w:rsid w:val="00BF6B63"/>
    <w:rsid w:val="00BF6B9F"/>
    <w:rsid w:val="00BF6D23"/>
    <w:rsid w:val="00BF6DFB"/>
    <w:rsid w:val="00BF6EEC"/>
    <w:rsid w:val="00BF708D"/>
    <w:rsid w:val="00BF712B"/>
    <w:rsid w:val="00BF724A"/>
    <w:rsid w:val="00BF72BE"/>
    <w:rsid w:val="00BF72D9"/>
    <w:rsid w:val="00BF7479"/>
    <w:rsid w:val="00BF76B0"/>
    <w:rsid w:val="00BF7930"/>
    <w:rsid w:val="00BF79E5"/>
    <w:rsid w:val="00BF79E6"/>
    <w:rsid w:val="00BF7BB8"/>
    <w:rsid w:val="00BF7CBA"/>
    <w:rsid w:val="00BF7D3D"/>
    <w:rsid w:val="00BF7DC8"/>
    <w:rsid w:val="00BF7DF3"/>
    <w:rsid w:val="00BF7F02"/>
    <w:rsid w:val="00BF7F7E"/>
    <w:rsid w:val="00C00142"/>
    <w:rsid w:val="00C001CE"/>
    <w:rsid w:val="00C00218"/>
    <w:rsid w:val="00C00242"/>
    <w:rsid w:val="00C002CC"/>
    <w:rsid w:val="00C004F6"/>
    <w:rsid w:val="00C0069D"/>
    <w:rsid w:val="00C00890"/>
    <w:rsid w:val="00C00B94"/>
    <w:rsid w:val="00C00D28"/>
    <w:rsid w:val="00C011D4"/>
    <w:rsid w:val="00C012E0"/>
    <w:rsid w:val="00C012F2"/>
    <w:rsid w:val="00C013B3"/>
    <w:rsid w:val="00C016AD"/>
    <w:rsid w:val="00C016B6"/>
    <w:rsid w:val="00C017D2"/>
    <w:rsid w:val="00C018F3"/>
    <w:rsid w:val="00C019E1"/>
    <w:rsid w:val="00C01B44"/>
    <w:rsid w:val="00C01B8B"/>
    <w:rsid w:val="00C01BD8"/>
    <w:rsid w:val="00C01C7F"/>
    <w:rsid w:val="00C01FAC"/>
    <w:rsid w:val="00C01FEB"/>
    <w:rsid w:val="00C02167"/>
    <w:rsid w:val="00C02241"/>
    <w:rsid w:val="00C023AA"/>
    <w:rsid w:val="00C025AD"/>
    <w:rsid w:val="00C02618"/>
    <w:rsid w:val="00C026E3"/>
    <w:rsid w:val="00C02802"/>
    <w:rsid w:val="00C0285C"/>
    <w:rsid w:val="00C02A2A"/>
    <w:rsid w:val="00C02A88"/>
    <w:rsid w:val="00C02BE2"/>
    <w:rsid w:val="00C02CA1"/>
    <w:rsid w:val="00C02CD3"/>
    <w:rsid w:val="00C02D74"/>
    <w:rsid w:val="00C02FD2"/>
    <w:rsid w:val="00C030D4"/>
    <w:rsid w:val="00C03215"/>
    <w:rsid w:val="00C034FC"/>
    <w:rsid w:val="00C03514"/>
    <w:rsid w:val="00C037C4"/>
    <w:rsid w:val="00C0391F"/>
    <w:rsid w:val="00C03C44"/>
    <w:rsid w:val="00C03E11"/>
    <w:rsid w:val="00C03F3F"/>
    <w:rsid w:val="00C03F4A"/>
    <w:rsid w:val="00C04079"/>
    <w:rsid w:val="00C04171"/>
    <w:rsid w:val="00C0418C"/>
    <w:rsid w:val="00C0438C"/>
    <w:rsid w:val="00C0461B"/>
    <w:rsid w:val="00C04677"/>
    <w:rsid w:val="00C046E4"/>
    <w:rsid w:val="00C04866"/>
    <w:rsid w:val="00C04867"/>
    <w:rsid w:val="00C04887"/>
    <w:rsid w:val="00C04BEF"/>
    <w:rsid w:val="00C04BF5"/>
    <w:rsid w:val="00C04C90"/>
    <w:rsid w:val="00C04D13"/>
    <w:rsid w:val="00C04D91"/>
    <w:rsid w:val="00C04F0E"/>
    <w:rsid w:val="00C050D7"/>
    <w:rsid w:val="00C05255"/>
    <w:rsid w:val="00C0543B"/>
    <w:rsid w:val="00C056F3"/>
    <w:rsid w:val="00C05853"/>
    <w:rsid w:val="00C0585F"/>
    <w:rsid w:val="00C05B4C"/>
    <w:rsid w:val="00C05BA1"/>
    <w:rsid w:val="00C05BAB"/>
    <w:rsid w:val="00C05CC2"/>
    <w:rsid w:val="00C05F87"/>
    <w:rsid w:val="00C060B5"/>
    <w:rsid w:val="00C06170"/>
    <w:rsid w:val="00C06608"/>
    <w:rsid w:val="00C06814"/>
    <w:rsid w:val="00C068F6"/>
    <w:rsid w:val="00C068FC"/>
    <w:rsid w:val="00C0696C"/>
    <w:rsid w:val="00C06A7B"/>
    <w:rsid w:val="00C06B2B"/>
    <w:rsid w:val="00C06C40"/>
    <w:rsid w:val="00C06E4B"/>
    <w:rsid w:val="00C06F0D"/>
    <w:rsid w:val="00C07153"/>
    <w:rsid w:val="00C0718B"/>
    <w:rsid w:val="00C07231"/>
    <w:rsid w:val="00C07293"/>
    <w:rsid w:val="00C0729D"/>
    <w:rsid w:val="00C07335"/>
    <w:rsid w:val="00C07663"/>
    <w:rsid w:val="00C07714"/>
    <w:rsid w:val="00C07859"/>
    <w:rsid w:val="00C07BE1"/>
    <w:rsid w:val="00C07CAF"/>
    <w:rsid w:val="00C07CF4"/>
    <w:rsid w:val="00C07ED1"/>
    <w:rsid w:val="00C10033"/>
    <w:rsid w:val="00C100BE"/>
    <w:rsid w:val="00C101C0"/>
    <w:rsid w:val="00C102E1"/>
    <w:rsid w:val="00C102F7"/>
    <w:rsid w:val="00C1032F"/>
    <w:rsid w:val="00C10550"/>
    <w:rsid w:val="00C1058A"/>
    <w:rsid w:val="00C107E8"/>
    <w:rsid w:val="00C108C8"/>
    <w:rsid w:val="00C108E6"/>
    <w:rsid w:val="00C10915"/>
    <w:rsid w:val="00C1095A"/>
    <w:rsid w:val="00C1099F"/>
    <w:rsid w:val="00C10A51"/>
    <w:rsid w:val="00C10B61"/>
    <w:rsid w:val="00C10B97"/>
    <w:rsid w:val="00C10DEE"/>
    <w:rsid w:val="00C10FD3"/>
    <w:rsid w:val="00C11034"/>
    <w:rsid w:val="00C1109F"/>
    <w:rsid w:val="00C11358"/>
    <w:rsid w:val="00C1138A"/>
    <w:rsid w:val="00C1178C"/>
    <w:rsid w:val="00C1178E"/>
    <w:rsid w:val="00C11892"/>
    <w:rsid w:val="00C118F7"/>
    <w:rsid w:val="00C119D8"/>
    <w:rsid w:val="00C11A3D"/>
    <w:rsid w:val="00C11AB4"/>
    <w:rsid w:val="00C11BA1"/>
    <w:rsid w:val="00C11BD2"/>
    <w:rsid w:val="00C11C41"/>
    <w:rsid w:val="00C11C53"/>
    <w:rsid w:val="00C11C5F"/>
    <w:rsid w:val="00C11D6D"/>
    <w:rsid w:val="00C11D84"/>
    <w:rsid w:val="00C11F6B"/>
    <w:rsid w:val="00C12248"/>
    <w:rsid w:val="00C122B6"/>
    <w:rsid w:val="00C1232B"/>
    <w:rsid w:val="00C124C3"/>
    <w:rsid w:val="00C1255E"/>
    <w:rsid w:val="00C12688"/>
    <w:rsid w:val="00C127D7"/>
    <w:rsid w:val="00C12A28"/>
    <w:rsid w:val="00C12AF5"/>
    <w:rsid w:val="00C12C46"/>
    <w:rsid w:val="00C12D3A"/>
    <w:rsid w:val="00C1310A"/>
    <w:rsid w:val="00C131E9"/>
    <w:rsid w:val="00C1321F"/>
    <w:rsid w:val="00C13461"/>
    <w:rsid w:val="00C134B5"/>
    <w:rsid w:val="00C134FE"/>
    <w:rsid w:val="00C13633"/>
    <w:rsid w:val="00C13652"/>
    <w:rsid w:val="00C13667"/>
    <w:rsid w:val="00C13668"/>
    <w:rsid w:val="00C13727"/>
    <w:rsid w:val="00C137F2"/>
    <w:rsid w:val="00C138E7"/>
    <w:rsid w:val="00C1398A"/>
    <w:rsid w:val="00C139E5"/>
    <w:rsid w:val="00C13A22"/>
    <w:rsid w:val="00C13A44"/>
    <w:rsid w:val="00C13B58"/>
    <w:rsid w:val="00C13BB7"/>
    <w:rsid w:val="00C13E6B"/>
    <w:rsid w:val="00C13F96"/>
    <w:rsid w:val="00C141DF"/>
    <w:rsid w:val="00C142F6"/>
    <w:rsid w:val="00C1432A"/>
    <w:rsid w:val="00C144D0"/>
    <w:rsid w:val="00C146E8"/>
    <w:rsid w:val="00C14703"/>
    <w:rsid w:val="00C147DD"/>
    <w:rsid w:val="00C147F2"/>
    <w:rsid w:val="00C1489E"/>
    <w:rsid w:val="00C148C3"/>
    <w:rsid w:val="00C148DD"/>
    <w:rsid w:val="00C14B6F"/>
    <w:rsid w:val="00C14B8F"/>
    <w:rsid w:val="00C14D0F"/>
    <w:rsid w:val="00C14DAE"/>
    <w:rsid w:val="00C14DDA"/>
    <w:rsid w:val="00C14DFB"/>
    <w:rsid w:val="00C14DFE"/>
    <w:rsid w:val="00C14E3A"/>
    <w:rsid w:val="00C14E6B"/>
    <w:rsid w:val="00C14E73"/>
    <w:rsid w:val="00C14F04"/>
    <w:rsid w:val="00C14FC6"/>
    <w:rsid w:val="00C15300"/>
    <w:rsid w:val="00C15355"/>
    <w:rsid w:val="00C1548C"/>
    <w:rsid w:val="00C1549E"/>
    <w:rsid w:val="00C1563C"/>
    <w:rsid w:val="00C15838"/>
    <w:rsid w:val="00C15888"/>
    <w:rsid w:val="00C15930"/>
    <w:rsid w:val="00C15A8E"/>
    <w:rsid w:val="00C15B2F"/>
    <w:rsid w:val="00C15B4F"/>
    <w:rsid w:val="00C15D6B"/>
    <w:rsid w:val="00C15E31"/>
    <w:rsid w:val="00C15ECC"/>
    <w:rsid w:val="00C15F8C"/>
    <w:rsid w:val="00C1609F"/>
    <w:rsid w:val="00C160DD"/>
    <w:rsid w:val="00C1611E"/>
    <w:rsid w:val="00C161B2"/>
    <w:rsid w:val="00C161C3"/>
    <w:rsid w:val="00C161FC"/>
    <w:rsid w:val="00C1631D"/>
    <w:rsid w:val="00C165DC"/>
    <w:rsid w:val="00C16714"/>
    <w:rsid w:val="00C16964"/>
    <w:rsid w:val="00C16A18"/>
    <w:rsid w:val="00C16B5E"/>
    <w:rsid w:val="00C16D48"/>
    <w:rsid w:val="00C16E53"/>
    <w:rsid w:val="00C16EEB"/>
    <w:rsid w:val="00C17206"/>
    <w:rsid w:val="00C17211"/>
    <w:rsid w:val="00C17244"/>
    <w:rsid w:val="00C17319"/>
    <w:rsid w:val="00C1735B"/>
    <w:rsid w:val="00C173B4"/>
    <w:rsid w:val="00C174E8"/>
    <w:rsid w:val="00C17630"/>
    <w:rsid w:val="00C176E5"/>
    <w:rsid w:val="00C17885"/>
    <w:rsid w:val="00C17942"/>
    <w:rsid w:val="00C17A63"/>
    <w:rsid w:val="00C17B34"/>
    <w:rsid w:val="00C17C82"/>
    <w:rsid w:val="00C17E00"/>
    <w:rsid w:val="00C17E9D"/>
    <w:rsid w:val="00C17F37"/>
    <w:rsid w:val="00C17F97"/>
    <w:rsid w:val="00C200CF"/>
    <w:rsid w:val="00C201D2"/>
    <w:rsid w:val="00C20218"/>
    <w:rsid w:val="00C202B2"/>
    <w:rsid w:val="00C2035A"/>
    <w:rsid w:val="00C2040E"/>
    <w:rsid w:val="00C2053A"/>
    <w:rsid w:val="00C20564"/>
    <w:rsid w:val="00C2058D"/>
    <w:rsid w:val="00C205FA"/>
    <w:rsid w:val="00C20770"/>
    <w:rsid w:val="00C207FC"/>
    <w:rsid w:val="00C20B0E"/>
    <w:rsid w:val="00C20B4A"/>
    <w:rsid w:val="00C20B85"/>
    <w:rsid w:val="00C210BC"/>
    <w:rsid w:val="00C212B8"/>
    <w:rsid w:val="00C21303"/>
    <w:rsid w:val="00C2131C"/>
    <w:rsid w:val="00C21331"/>
    <w:rsid w:val="00C21576"/>
    <w:rsid w:val="00C21857"/>
    <w:rsid w:val="00C2185F"/>
    <w:rsid w:val="00C218E3"/>
    <w:rsid w:val="00C21951"/>
    <w:rsid w:val="00C21A3C"/>
    <w:rsid w:val="00C21A86"/>
    <w:rsid w:val="00C21BBF"/>
    <w:rsid w:val="00C21E98"/>
    <w:rsid w:val="00C21EE4"/>
    <w:rsid w:val="00C21F10"/>
    <w:rsid w:val="00C221E1"/>
    <w:rsid w:val="00C2226D"/>
    <w:rsid w:val="00C222B0"/>
    <w:rsid w:val="00C223C9"/>
    <w:rsid w:val="00C22508"/>
    <w:rsid w:val="00C22952"/>
    <w:rsid w:val="00C22A5D"/>
    <w:rsid w:val="00C22B88"/>
    <w:rsid w:val="00C22BFE"/>
    <w:rsid w:val="00C22C5C"/>
    <w:rsid w:val="00C22D58"/>
    <w:rsid w:val="00C22F0B"/>
    <w:rsid w:val="00C22F41"/>
    <w:rsid w:val="00C22F7A"/>
    <w:rsid w:val="00C23201"/>
    <w:rsid w:val="00C2326F"/>
    <w:rsid w:val="00C23357"/>
    <w:rsid w:val="00C233F0"/>
    <w:rsid w:val="00C2345D"/>
    <w:rsid w:val="00C2352B"/>
    <w:rsid w:val="00C235EE"/>
    <w:rsid w:val="00C2368D"/>
    <w:rsid w:val="00C23808"/>
    <w:rsid w:val="00C2383C"/>
    <w:rsid w:val="00C23875"/>
    <w:rsid w:val="00C23897"/>
    <w:rsid w:val="00C23907"/>
    <w:rsid w:val="00C239D7"/>
    <w:rsid w:val="00C23A2E"/>
    <w:rsid w:val="00C23F98"/>
    <w:rsid w:val="00C24079"/>
    <w:rsid w:val="00C242BA"/>
    <w:rsid w:val="00C24373"/>
    <w:rsid w:val="00C2488A"/>
    <w:rsid w:val="00C24A40"/>
    <w:rsid w:val="00C24B49"/>
    <w:rsid w:val="00C24C6D"/>
    <w:rsid w:val="00C24C80"/>
    <w:rsid w:val="00C24CD1"/>
    <w:rsid w:val="00C24D11"/>
    <w:rsid w:val="00C24D44"/>
    <w:rsid w:val="00C24DC9"/>
    <w:rsid w:val="00C24DF8"/>
    <w:rsid w:val="00C24E04"/>
    <w:rsid w:val="00C24E22"/>
    <w:rsid w:val="00C24ECB"/>
    <w:rsid w:val="00C24FB1"/>
    <w:rsid w:val="00C24FCD"/>
    <w:rsid w:val="00C24FE2"/>
    <w:rsid w:val="00C24FF9"/>
    <w:rsid w:val="00C250EA"/>
    <w:rsid w:val="00C25377"/>
    <w:rsid w:val="00C2537B"/>
    <w:rsid w:val="00C25399"/>
    <w:rsid w:val="00C25419"/>
    <w:rsid w:val="00C254D9"/>
    <w:rsid w:val="00C255E9"/>
    <w:rsid w:val="00C25748"/>
    <w:rsid w:val="00C257EA"/>
    <w:rsid w:val="00C257F4"/>
    <w:rsid w:val="00C2581E"/>
    <w:rsid w:val="00C25885"/>
    <w:rsid w:val="00C25A4B"/>
    <w:rsid w:val="00C25AF0"/>
    <w:rsid w:val="00C25B63"/>
    <w:rsid w:val="00C25DBD"/>
    <w:rsid w:val="00C25ED1"/>
    <w:rsid w:val="00C26215"/>
    <w:rsid w:val="00C2634B"/>
    <w:rsid w:val="00C26412"/>
    <w:rsid w:val="00C265CB"/>
    <w:rsid w:val="00C269EF"/>
    <w:rsid w:val="00C26ADB"/>
    <w:rsid w:val="00C26BCA"/>
    <w:rsid w:val="00C26CA4"/>
    <w:rsid w:val="00C26FD2"/>
    <w:rsid w:val="00C27090"/>
    <w:rsid w:val="00C27185"/>
    <w:rsid w:val="00C271EB"/>
    <w:rsid w:val="00C27207"/>
    <w:rsid w:val="00C273B1"/>
    <w:rsid w:val="00C273B2"/>
    <w:rsid w:val="00C27455"/>
    <w:rsid w:val="00C274FD"/>
    <w:rsid w:val="00C27654"/>
    <w:rsid w:val="00C27752"/>
    <w:rsid w:val="00C2788E"/>
    <w:rsid w:val="00C278B9"/>
    <w:rsid w:val="00C27B6A"/>
    <w:rsid w:val="00C27C73"/>
    <w:rsid w:val="00C27CCA"/>
    <w:rsid w:val="00C27DAD"/>
    <w:rsid w:val="00C27F50"/>
    <w:rsid w:val="00C27F79"/>
    <w:rsid w:val="00C3014A"/>
    <w:rsid w:val="00C30185"/>
    <w:rsid w:val="00C3039F"/>
    <w:rsid w:val="00C303C7"/>
    <w:rsid w:val="00C30403"/>
    <w:rsid w:val="00C3059F"/>
    <w:rsid w:val="00C30623"/>
    <w:rsid w:val="00C308A8"/>
    <w:rsid w:val="00C308B9"/>
    <w:rsid w:val="00C30951"/>
    <w:rsid w:val="00C30CFA"/>
    <w:rsid w:val="00C30D65"/>
    <w:rsid w:val="00C30DBD"/>
    <w:rsid w:val="00C30E48"/>
    <w:rsid w:val="00C30EAF"/>
    <w:rsid w:val="00C30EF7"/>
    <w:rsid w:val="00C30F5B"/>
    <w:rsid w:val="00C30F87"/>
    <w:rsid w:val="00C30FB3"/>
    <w:rsid w:val="00C31005"/>
    <w:rsid w:val="00C3116B"/>
    <w:rsid w:val="00C312FD"/>
    <w:rsid w:val="00C3145A"/>
    <w:rsid w:val="00C31469"/>
    <w:rsid w:val="00C314BD"/>
    <w:rsid w:val="00C31503"/>
    <w:rsid w:val="00C31875"/>
    <w:rsid w:val="00C31A1B"/>
    <w:rsid w:val="00C31A2A"/>
    <w:rsid w:val="00C31AAB"/>
    <w:rsid w:val="00C31B5C"/>
    <w:rsid w:val="00C31BCC"/>
    <w:rsid w:val="00C31BF6"/>
    <w:rsid w:val="00C31C46"/>
    <w:rsid w:val="00C31CAC"/>
    <w:rsid w:val="00C31F36"/>
    <w:rsid w:val="00C31FC9"/>
    <w:rsid w:val="00C31FDC"/>
    <w:rsid w:val="00C31FF3"/>
    <w:rsid w:val="00C32020"/>
    <w:rsid w:val="00C32052"/>
    <w:rsid w:val="00C320DC"/>
    <w:rsid w:val="00C3245A"/>
    <w:rsid w:val="00C32460"/>
    <w:rsid w:val="00C32472"/>
    <w:rsid w:val="00C325D0"/>
    <w:rsid w:val="00C325EF"/>
    <w:rsid w:val="00C32780"/>
    <w:rsid w:val="00C327A7"/>
    <w:rsid w:val="00C32942"/>
    <w:rsid w:val="00C329BD"/>
    <w:rsid w:val="00C32B9A"/>
    <w:rsid w:val="00C32C4C"/>
    <w:rsid w:val="00C32C4D"/>
    <w:rsid w:val="00C32E44"/>
    <w:rsid w:val="00C32E5A"/>
    <w:rsid w:val="00C32F2E"/>
    <w:rsid w:val="00C32F58"/>
    <w:rsid w:val="00C32FC8"/>
    <w:rsid w:val="00C33045"/>
    <w:rsid w:val="00C330AD"/>
    <w:rsid w:val="00C330CE"/>
    <w:rsid w:val="00C3310F"/>
    <w:rsid w:val="00C33248"/>
    <w:rsid w:val="00C332CC"/>
    <w:rsid w:val="00C33383"/>
    <w:rsid w:val="00C3342E"/>
    <w:rsid w:val="00C33496"/>
    <w:rsid w:val="00C3366F"/>
    <w:rsid w:val="00C336FA"/>
    <w:rsid w:val="00C337F9"/>
    <w:rsid w:val="00C33BFA"/>
    <w:rsid w:val="00C33CA9"/>
    <w:rsid w:val="00C33E2C"/>
    <w:rsid w:val="00C33F1A"/>
    <w:rsid w:val="00C34008"/>
    <w:rsid w:val="00C34042"/>
    <w:rsid w:val="00C341B4"/>
    <w:rsid w:val="00C34326"/>
    <w:rsid w:val="00C34530"/>
    <w:rsid w:val="00C3468B"/>
    <w:rsid w:val="00C346D8"/>
    <w:rsid w:val="00C347B4"/>
    <w:rsid w:val="00C34803"/>
    <w:rsid w:val="00C34888"/>
    <w:rsid w:val="00C3489A"/>
    <w:rsid w:val="00C34958"/>
    <w:rsid w:val="00C3495A"/>
    <w:rsid w:val="00C34969"/>
    <w:rsid w:val="00C34A14"/>
    <w:rsid w:val="00C34CE7"/>
    <w:rsid w:val="00C34E3F"/>
    <w:rsid w:val="00C34F71"/>
    <w:rsid w:val="00C34FB1"/>
    <w:rsid w:val="00C350E8"/>
    <w:rsid w:val="00C35278"/>
    <w:rsid w:val="00C35286"/>
    <w:rsid w:val="00C3528A"/>
    <w:rsid w:val="00C3528B"/>
    <w:rsid w:val="00C354CB"/>
    <w:rsid w:val="00C35616"/>
    <w:rsid w:val="00C3575E"/>
    <w:rsid w:val="00C35C27"/>
    <w:rsid w:val="00C35CF8"/>
    <w:rsid w:val="00C35E36"/>
    <w:rsid w:val="00C35EEF"/>
    <w:rsid w:val="00C3619B"/>
    <w:rsid w:val="00C361B1"/>
    <w:rsid w:val="00C3625F"/>
    <w:rsid w:val="00C36272"/>
    <w:rsid w:val="00C365CA"/>
    <w:rsid w:val="00C3675E"/>
    <w:rsid w:val="00C36762"/>
    <w:rsid w:val="00C36847"/>
    <w:rsid w:val="00C368E6"/>
    <w:rsid w:val="00C36A4F"/>
    <w:rsid w:val="00C36A52"/>
    <w:rsid w:val="00C36B93"/>
    <w:rsid w:val="00C36CBA"/>
    <w:rsid w:val="00C36F07"/>
    <w:rsid w:val="00C3713E"/>
    <w:rsid w:val="00C37151"/>
    <w:rsid w:val="00C371BE"/>
    <w:rsid w:val="00C371CA"/>
    <w:rsid w:val="00C37215"/>
    <w:rsid w:val="00C37538"/>
    <w:rsid w:val="00C3756D"/>
    <w:rsid w:val="00C3786D"/>
    <w:rsid w:val="00C378AD"/>
    <w:rsid w:val="00C37919"/>
    <w:rsid w:val="00C379F2"/>
    <w:rsid w:val="00C37CB7"/>
    <w:rsid w:val="00C37CC7"/>
    <w:rsid w:val="00C37DFA"/>
    <w:rsid w:val="00C37E5C"/>
    <w:rsid w:val="00C37ECA"/>
    <w:rsid w:val="00C4006F"/>
    <w:rsid w:val="00C40073"/>
    <w:rsid w:val="00C4015F"/>
    <w:rsid w:val="00C40383"/>
    <w:rsid w:val="00C403F0"/>
    <w:rsid w:val="00C40523"/>
    <w:rsid w:val="00C40545"/>
    <w:rsid w:val="00C40752"/>
    <w:rsid w:val="00C4076C"/>
    <w:rsid w:val="00C407D9"/>
    <w:rsid w:val="00C40811"/>
    <w:rsid w:val="00C40878"/>
    <w:rsid w:val="00C409F0"/>
    <w:rsid w:val="00C40A09"/>
    <w:rsid w:val="00C40A3C"/>
    <w:rsid w:val="00C40A47"/>
    <w:rsid w:val="00C40AD4"/>
    <w:rsid w:val="00C40B4F"/>
    <w:rsid w:val="00C40BE7"/>
    <w:rsid w:val="00C40C43"/>
    <w:rsid w:val="00C40D91"/>
    <w:rsid w:val="00C40E16"/>
    <w:rsid w:val="00C40E36"/>
    <w:rsid w:val="00C40ED6"/>
    <w:rsid w:val="00C410C6"/>
    <w:rsid w:val="00C4131A"/>
    <w:rsid w:val="00C4139A"/>
    <w:rsid w:val="00C41585"/>
    <w:rsid w:val="00C41589"/>
    <w:rsid w:val="00C41811"/>
    <w:rsid w:val="00C4195C"/>
    <w:rsid w:val="00C41AB5"/>
    <w:rsid w:val="00C41AC0"/>
    <w:rsid w:val="00C41D09"/>
    <w:rsid w:val="00C41D8D"/>
    <w:rsid w:val="00C41EBC"/>
    <w:rsid w:val="00C41F24"/>
    <w:rsid w:val="00C41F98"/>
    <w:rsid w:val="00C41F9A"/>
    <w:rsid w:val="00C41FCE"/>
    <w:rsid w:val="00C421DE"/>
    <w:rsid w:val="00C42288"/>
    <w:rsid w:val="00C42373"/>
    <w:rsid w:val="00C42562"/>
    <w:rsid w:val="00C42697"/>
    <w:rsid w:val="00C42719"/>
    <w:rsid w:val="00C42739"/>
    <w:rsid w:val="00C42843"/>
    <w:rsid w:val="00C428AF"/>
    <w:rsid w:val="00C428DE"/>
    <w:rsid w:val="00C4294D"/>
    <w:rsid w:val="00C4296F"/>
    <w:rsid w:val="00C429E8"/>
    <w:rsid w:val="00C42B68"/>
    <w:rsid w:val="00C42BC3"/>
    <w:rsid w:val="00C42C15"/>
    <w:rsid w:val="00C42D83"/>
    <w:rsid w:val="00C42DC4"/>
    <w:rsid w:val="00C43050"/>
    <w:rsid w:val="00C43264"/>
    <w:rsid w:val="00C4326A"/>
    <w:rsid w:val="00C432CD"/>
    <w:rsid w:val="00C43307"/>
    <w:rsid w:val="00C4336A"/>
    <w:rsid w:val="00C43390"/>
    <w:rsid w:val="00C433C2"/>
    <w:rsid w:val="00C433C7"/>
    <w:rsid w:val="00C43595"/>
    <w:rsid w:val="00C43785"/>
    <w:rsid w:val="00C437B0"/>
    <w:rsid w:val="00C43938"/>
    <w:rsid w:val="00C439F2"/>
    <w:rsid w:val="00C43C80"/>
    <w:rsid w:val="00C43CC4"/>
    <w:rsid w:val="00C43F66"/>
    <w:rsid w:val="00C44176"/>
    <w:rsid w:val="00C443EB"/>
    <w:rsid w:val="00C44427"/>
    <w:rsid w:val="00C4445F"/>
    <w:rsid w:val="00C445D4"/>
    <w:rsid w:val="00C445FA"/>
    <w:rsid w:val="00C44723"/>
    <w:rsid w:val="00C44874"/>
    <w:rsid w:val="00C448DA"/>
    <w:rsid w:val="00C44B3B"/>
    <w:rsid w:val="00C44B53"/>
    <w:rsid w:val="00C44B82"/>
    <w:rsid w:val="00C44DD2"/>
    <w:rsid w:val="00C44F85"/>
    <w:rsid w:val="00C4515F"/>
    <w:rsid w:val="00C45225"/>
    <w:rsid w:val="00C453CD"/>
    <w:rsid w:val="00C455F1"/>
    <w:rsid w:val="00C4573C"/>
    <w:rsid w:val="00C457A6"/>
    <w:rsid w:val="00C45879"/>
    <w:rsid w:val="00C45890"/>
    <w:rsid w:val="00C458B4"/>
    <w:rsid w:val="00C45BEB"/>
    <w:rsid w:val="00C45C3F"/>
    <w:rsid w:val="00C45E87"/>
    <w:rsid w:val="00C45E98"/>
    <w:rsid w:val="00C45F10"/>
    <w:rsid w:val="00C4613E"/>
    <w:rsid w:val="00C4616B"/>
    <w:rsid w:val="00C4617F"/>
    <w:rsid w:val="00C4622B"/>
    <w:rsid w:val="00C4629C"/>
    <w:rsid w:val="00C46325"/>
    <w:rsid w:val="00C464BD"/>
    <w:rsid w:val="00C4661D"/>
    <w:rsid w:val="00C466EC"/>
    <w:rsid w:val="00C4677D"/>
    <w:rsid w:val="00C467AA"/>
    <w:rsid w:val="00C46900"/>
    <w:rsid w:val="00C4694E"/>
    <w:rsid w:val="00C469A3"/>
    <w:rsid w:val="00C46A09"/>
    <w:rsid w:val="00C46ABB"/>
    <w:rsid w:val="00C46C20"/>
    <w:rsid w:val="00C46C39"/>
    <w:rsid w:val="00C47058"/>
    <w:rsid w:val="00C47164"/>
    <w:rsid w:val="00C47201"/>
    <w:rsid w:val="00C472A5"/>
    <w:rsid w:val="00C472CA"/>
    <w:rsid w:val="00C47790"/>
    <w:rsid w:val="00C477A0"/>
    <w:rsid w:val="00C477E4"/>
    <w:rsid w:val="00C4785D"/>
    <w:rsid w:val="00C4797F"/>
    <w:rsid w:val="00C47CC0"/>
    <w:rsid w:val="00C47F3E"/>
    <w:rsid w:val="00C47F6A"/>
    <w:rsid w:val="00C50034"/>
    <w:rsid w:val="00C501E8"/>
    <w:rsid w:val="00C50237"/>
    <w:rsid w:val="00C5031F"/>
    <w:rsid w:val="00C503D9"/>
    <w:rsid w:val="00C50AF8"/>
    <w:rsid w:val="00C50B58"/>
    <w:rsid w:val="00C50C26"/>
    <w:rsid w:val="00C50D4E"/>
    <w:rsid w:val="00C50DF3"/>
    <w:rsid w:val="00C51109"/>
    <w:rsid w:val="00C511C6"/>
    <w:rsid w:val="00C514B4"/>
    <w:rsid w:val="00C515AB"/>
    <w:rsid w:val="00C515BE"/>
    <w:rsid w:val="00C5168F"/>
    <w:rsid w:val="00C5173C"/>
    <w:rsid w:val="00C51959"/>
    <w:rsid w:val="00C51BC3"/>
    <w:rsid w:val="00C51BE4"/>
    <w:rsid w:val="00C5228C"/>
    <w:rsid w:val="00C522D9"/>
    <w:rsid w:val="00C522F5"/>
    <w:rsid w:val="00C5230E"/>
    <w:rsid w:val="00C52362"/>
    <w:rsid w:val="00C52485"/>
    <w:rsid w:val="00C524CB"/>
    <w:rsid w:val="00C52505"/>
    <w:rsid w:val="00C525B9"/>
    <w:rsid w:val="00C52632"/>
    <w:rsid w:val="00C52715"/>
    <w:rsid w:val="00C52814"/>
    <w:rsid w:val="00C52834"/>
    <w:rsid w:val="00C528E6"/>
    <w:rsid w:val="00C52976"/>
    <w:rsid w:val="00C52ADE"/>
    <w:rsid w:val="00C52B6B"/>
    <w:rsid w:val="00C52B78"/>
    <w:rsid w:val="00C52BAD"/>
    <w:rsid w:val="00C52C53"/>
    <w:rsid w:val="00C52E7F"/>
    <w:rsid w:val="00C52F5F"/>
    <w:rsid w:val="00C531CB"/>
    <w:rsid w:val="00C532A0"/>
    <w:rsid w:val="00C53406"/>
    <w:rsid w:val="00C53424"/>
    <w:rsid w:val="00C5347A"/>
    <w:rsid w:val="00C53494"/>
    <w:rsid w:val="00C534F6"/>
    <w:rsid w:val="00C536D8"/>
    <w:rsid w:val="00C5389A"/>
    <w:rsid w:val="00C53CDD"/>
    <w:rsid w:val="00C53ECE"/>
    <w:rsid w:val="00C5408D"/>
    <w:rsid w:val="00C542B3"/>
    <w:rsid w:val="00C5435D"/>
    <w:rsid w:val="00C54508"/>
    <w:rsid w:val="00C5451F"/>
    <w:rsid w:val="00C54639"/>
    <w:rsid w:val="00C548D5"/>
    <w:rsid w:val="00C54A47"/>
    <w:rsid w:val="00C54AC1"/>
    <w:rsid w:val="00C54B32"/>
    <w:rsid w:val="00C54CE1"/>
    <w:rsid w:val="00C54D12"/>
    <w:rsid w:val="00C54DAE"/>
    <w:rsid w:val="00C54FD5"/>
    <w:rsid w:val="00C5504F"/>
    <w:rsid w:val="00C550AA"/>
    <w:rsid w:val="00C551B8"/>
    <w:rsid w:val="00C551C8"/>
    <w:rsid w:val="00C5535B"/>
    <w:rsid w:val="00C5535E"/>
    <w:rsid w:val="00C55863"/>
    <w:rsid w:val="00C55933"/>
    <w:rsid w:val="00C55EEB"/>
    <w:rsid w:val="00C55F56"/>
    <w:rsid w:val="00C55F69"/>
    <w:rsid w:val="00C560A5"/>
    <w:rsid w:val="00C5612F"/>
    <w:rsid w:val="00C56135"/>
    <w:rsid w:val="00C561A9"/>
    <w:rsid w:val="00C563BA"/>
    <w:rsid w:val="00C5640D"/>
    <w:rsid w:val="00C56410"/>
    <w:rsid w:val="00C564F0"/>
    <w:rsid w:val="00C56537"/>
    <w:rsid w:val="00C5653F"/>
    <w:rsid w:val="00C566C0"/>
    <w:rsid w:val="00C567FA"/>
    <w:rsid w:val="00C568B8"/>
    <w:rsid w:val="00C56948"/>
    <w:rsid w:val="00C56A24"/>
    <w:rsid w:val="00C56A4B"/>
    <w:rsid w:val="00C56A80"/>
    <w:rsid w:val="00C56DDD"/>
    <w:rsid w:val="00C56EF5"/>
    <w:rsid w:val="00C56FD1"/>
    <w:rsid w:val="00C571FB"/>
    <w:rsid w:val="00C57530"/>
    <w:rsid w:val="00C5755C"/>
    <w:rsid w:val="00C57682"/>
    <w:rsid w:val="00C5782B"/>
    <w:rsid w:val="00C578D9"/>
    <w:rsid w:val="00C57A90"/>
    <w:rsid w:val="00C57AB3"/>
    <w:rsid w:val="00C57C4F"/>
    <w:rsid w:val="00C57DE0"/>
    <w:rsid w:val="00C57F5F"/>
    <w:rsid w:val="00C601B5"/>
    <w:rsid w:val="00C6040C"/>
    <w:rsid w:val="00C6059D"/>
    <w:rsid w:val="00C60694"/>
    <w:rsid w:val="00C60784"/>
    <w:rsid w:val="00C60789"/>
    <w:rsid w:val="00C6095C"/>
    <w:rsid w:val="00C609F6"/>
    <w:rsid w:val="00C60A3E"/>
    <w:rsid w:val="00C60A48"/>
    <w:rsid w:val="00C60A56"/>
    <w:rsid w:val="00C60B88"/>
    <w:rsid w:val="00C60CE0"/>
    <w:rsid w:val="00C60D7F"/>
    <w:rsid w:val="00C60ED7"/>
    <w:rsid w:val="00C60F6A"/>
    <w:rsid w:val="00C610B4"/>
    <w:rsid w:val="00C6116B"/>
    <w:rsid w:val="00C61283"/>
    <w:rsid w:val="00C613BA"/>
    <w:rsid w:val="00C613CD"/>
    <w:rsid w:val="00C61471"/>
    <w:rsid w:val="00C6150F"/>
    <w:rsid w:val="00C61612"/>
    <w:rsid w:val="00C6172B"/>
    <w:rsid w:val="00C617F1"/>
    <w:rsid w:val="00C6184F"/>
    <w:rsid w:val="00C61A14"/>
    <w:rsid w:val="00C61B84"/>
    <w:rsid w:val="00C61BA3"/>
    <w:rsid w:val="00C61DB4"/>
    <w:rsid w:val="00C61F81"/>
    <w:rsid w:val="00C62038"/>
    <w:rsid w:val="00C625F0"/>
    <w:rsid w:val="00C627B4"/>
    <w:rsid w:val="00C628E5"/>
    <w:rsid w:val="00C62911"/>
    <w:rsid w:val="00C62A82"/>
    <w:rsid w:val="00C62B4E"/>
    <w:rsid w:val="00C62E74"/>
    <w:rsid w:val="00C62EED"/>
    <w:rsid w:val="00C62F4F"/>
    <w:rsid w:val="00C62F51"/>
    <w:rsid w:val="00C63338"/>
    <w:rsid w:val="00C633B5"/>
    <w:rsid w:val="00C63454"/>
    <w:rsid w:val="00C63513"/>
    <w:rsid w:val="00C6353C"/>
    <w:rsid w:val="00C6356C"/>
    <w:rsid w:val="00C6357B"/>
    <w:rsid w:val="00C6367D"/>
    <w:rsid w:val="00C6372F"/>
    <w:rsid w:val="00C63988"/>
    <w:rsid w:val="00C63A65"/>
    <w:rsid w:val="00C63A73"/>
    <w:rsid w:val="00C63B7F"/>
    <w:rsid w:val="00C63C0F"/>
    <w:rsid w:val="00C63DC2"/>
    <w:rsid w:val="00C63E23"/>
    <w:rsid w:val="00C63FEC"/>
    <w:rsid w:val="00C64039"/>
    <w:rsid w:val="00C64225"/>
    <w:rsid w:val="00C6428F"/>
    <w:rsid w:val="00C643B7"/>
    <w:rsid w:val="00C64695"/>
    <w:rsid w:val="00C647B9"/>
    <w:rsid w:val="00C64870"/>
    <w:rsid w:val="00C648EB"/>
    <w:rsid w:val="00C64900"/>
    <w:rsid w:val="00C649AB"/>
    <w:rsid w:val="00C64A99"/>
    <w:rsid w:val="00C64CE6"/>
    <w:rsid w:val="00C64EEF"/>
    <w:rsid w:val="00C64EF7"/>
    <w:rsid w:val="00C64FE9"/>
    <w:rsid w:val="00C651B1"/>
    <w:rsid w:val="00C651EB"/>
    <w:rsid w:val="00C651EF"/>
    <w:rsid w:val="00C6521F"/>
    <w:rsid w:val="00C652B8"/>
    <w:rsid w:val="00C65367"/>
    <w:rsid w:val="00C65577"/>
    <w:rsid w:val="00C6561A"/>
    <w:rsid w:val="00C65657"/>
    <w:rsid w:val="00C6567E"/>
    <w:rsid w:val="00C656B8"/>
    <w:rsid w:val="00C656CB"/>
    <w:rsid w:val="00C65791"/>
    <w:rsid w:val="00C658DB"/>
    <w:rsid w:val="00C658E2"/>
    <w:rsid w:val="00C6594A"/>
    <w:rsid w:val="00C659A5"/>
    <w:rsid w:val="00C65A2E"/>
    <w:rsid w:val="00C65ABF"/>
    <w:rsid w:val="00C65C2C"/>
    <w:rsid w:val="00C65CC0"/>
    <w:rsid w:val="00C65DB3"/>
    <w:rsid w:val="00C66060"/>
    <w:rsid w:val="00C660CB"/>
    <w:rsid w:val="00C661E2"/>
    <w:rsid w:val="00C662AA"/>
    <w:rsid w:val="00C662F8"/>
    <w:rsid w:val="00C6649A"/>
    <w:rsid w:val="00C66572"/>
    <w:rsid w:val="00C6664D"/>
    <w:rsid w:val="00C666D5"/>
    <w:rsid w:val="00C66AE3"/>
    <w:rsid w:val="00C66AE6"/>
    <w:rsid w:val="00C66B77"/>
    <w:rsid w:val="00C66DA3"/>
    <w:rsid w:val="00C66E63"/>
    <w:rsid w:val="00C66EB8"/>
    <w:rsid w:val="00C6712A"/>
    <w:rsid w:val="00C671BE"/>
    <w:rsid w:val="00C671D9"/>
    <w:rsid w:val="00C6721E"/>
    <w:rsid w:val="00C673E1"/>
    <w:rsid w:val="00C67679"/>
    <w:rsid w:val="00C6781F"/>
    <w:rsid w:val="00C678F5"/>
    <w:rsid w:val="00C67934"/>
    <w:rsid w:val="00C67A04"/>
    <w:rsid w:val="00C67A69"/>
    <w:rsid w:val="00C67B88"/>
    <w:rsid w:val="00C67BE1"/>
    <w:rsid w:val="00C67D07"/>
    <w:rsid w:val="00C67F5E"/>
    <w:rsid w:val="00C700A1"/>
    <w:rsid w:val="00C7029A"/>
    <w:rsid w:val="00C70697"/>
    <w:rsid w:val="00C706E4"/>
    <w:rsid w:val="00C7078A"/>
    <w:rsid w:val="00C7079D"/>
    <w:rsid w:val="00C70817"/>
    <w:rsid w:val="00C7088B"/>
    <w:rsid w:val="00C709FF"/>
    <w:rsid w:val="00C70B38"/>
    <w:rsid w:val="00C70BEC"/>
    <w:rsid w:val="00C70CE8"/>
    <w:rsid w:val="00C70DF4"/>
    <w:rsid w:val="00C712A2"/>
    <w:rsid w:val="00C713FF"/>
    <w:rsid w:val="00C71408"/>
    <w:rsid w:val="00C7140B"/>
    <w:rsid w:val="00C71413"/>
    <w:rsid w:val="00C71468"/>
    <w:rsid w:val="00C71490"/>
    <w:rsid w:val="00C71502"/>
    <w:rsid w:val="00C71594"/>
    <w:rsid w:val="00C715CF"/>
    <w:rsid w:val="00C71630"/>
    <w:rsid w:val="00C71679"/>
    <w:rsid w:val="00C716C9"/>
    <w:rsid w:val="00C71786"/>
    <w:rsid w:val="00C7183C"/>
    <w:rsid w:val="00C71A07"/>
    <w:rsid w:val="00C71ADF"/>
    <w:rsid w:val="00C71B0F"/>
    <w:rsid w:val="00C71C99"/>
    <w:rsid w:val="00C71CA3"/>
    <w:rsid w:val="00C71DF5"/>
    <w:rsid w:val="00C71E40"/>
    <w:rsid w:val="00C71F86"/>
    <w:rsid w:val="00C7216D"/>
    <w:rsid w:val="00C721EB"/>
    <w:rsid w:val="00C7221D"/>
    <w:rsid w:val="00C7227C"/>
    <w:rsid w:val="00C722FC"/>
    <w:rsid w:val="00C72395"/>
    <w:rsid w:val="00C72429"/>
    <w:rsid w:val="00C72431"/>
    <w:rsid w:val="00C72450"/>
    <w:rsid w:val="00C7245A"/>
    <w:rsid w:val="00C724E9"/>
    <w:rsid w:val="00C7250E"/>
    <w:rsid w:val="00C726C5"/>
    <w:rsid w:val="00C72721"/>
    <w:rsid w:val="00C72779"/>
    <w:rsid w:val="00C727CA"/>
    <w:rsid w:val="00C727DF"/>
    <w:rsid w:val="00C72815"/>
    <w:rsid w:val="00C72911"/>
    <w:rsid w:val="00C72913"/>
    <w:rsid w:val="00C72D5D"/>
    <w:rsid w:val="00C72EEA"/>
    <w:rsid w:val="00C72FC7"/>
    <w:rsid w:val="00C73143"/>
    <w:rsid w:val="00C7324A"/>
    <w:rsid w:val="00C732C4"/>
    <w:rsid w:val="00C73317"/>
    <w:rsid w:val="00C738D6"/>
    <w:rsid w:val="00C739B1"/>
    <w:rsid w:val="00C73A5F"/>
    <w:rsid w:val="00C73B68"/>
    <w:rsid w:val="00C73C0C"/>
    <w:rsid w:val="00C73DCC"/>
    <w:rsid w:val="00C7401F"/>
    <w:rsid w:val="00C7426C"/>
    <w:rsid w:val="00C7427A"/>
    <w:rsid w:val="00C7428F"/>
    <w:rsid w:val="00C7444E"/>
    <w:rsid w:val="00C744CF"/>
    <w:rsid w:val="00C74526"/>
    <w:rsid w:val="00C7461E"/>
    <w:rsid w:val="00C74905"/>
    <w:rsid w:val="00C74ACD"/>
    <w:rsid w:val="00C74D85"/>
    <w:rsid w:val="00C74F1B"/>
    <w:rsid w:val="00C75108"/>
    <w:rsid w:val="00C75206"/>
    <w:rsid w:val="00C75378"/>
    <w:rsid w:val="00C753F0"/>
    <w:rsid w:val="00C75546"/>
    <w:rsid w:val="00C755F4"/>
    <w:rsid w:val="00C756AF"/>
    <w:rsid w:val="00C7581A"/>
    <w:rsid w:val="00C75921"/>
    <w:rsid w:val="00C759F4"/>
    <w:rsid w:val="00C75AC1"/>
    <w:rsid w:val="00C75C0D"/>
    <w:rsid w:val="00C76011"/>
    <w:rsid w:val="00C76038"/>
    <w:rsid w:val="00C7627B"/>
    <w:rsid w:val="00C76477"/>
    <w:rsid w:val="00C76655"/>
    <w:rsid w:val="00C7674F"/>
    <w:rsid w:val="00C767E2"/>
    <w:rsid w:val="00C768D4"/>
    <w:rsid w:val="00C768F3"/>
    <w:rsid w:val="00C76AD4"/>
    <w:rsid w:val="00C76B3A"/>
    <w:rsid w:val="00C76C1A"/>
    <w:rsid w:val="00C76C5B"/>
    <w:rsid w:val="00C76DCA"/>
    <w:rsid w:val="00C76E11"/>
    <w:rsid w:val="00C76EF1"/>
    <w:rsid w:val="00C76F8A"/>
    <w:rsid w:val="00C76FA4"/>
    <w:rsid w:val="00C7719F"/>
    <w:rsid w:val="00C772AF"/>
    <w:rsid w:val="00C773F5"/>
    <w:rsid w:val="00C7756A"/>
    <w:rsid w:val="00C775EA"/>
    <w:rsid w:val="00C77654"/>
    <w:rsid w:val="00C776BE"/>
    <w:rsid w:val="00C776DC"/>
    <w:rsid w:val="00C77713"/>
    <w:rsid w:val="00C7779F"/>
    <w:rsid w:val="00C77821"/>
    <w:rsid w:val="00C77A77"/>
    <w:rsid w:val="00C77AFD"/>
    <w:rsid w:val="00C77B93"/>
    <w:rsid w:val="00C77BCE"/>
    <w:rsid w:val="00C77BE5"/>
    <w:rsid w:val="00C77C04"/>
    <w:rsid w:val="00C77E39"/>
    <w:rsid w:val="00C77F19"/>
    <w:rsid w:val="00C80025"/>
    <w:rsid w:val="00C80118"/>
    <w:rsid w:val="00C80129"/>
    <w:rsid w:val="00C801BF"/>
    <w:rsid w:val="00C8023A"/>
    <w:rsid w:val="00C80276"/>
    <w:rsid w:val="00C8030C"/>
    <w:rsid w:val="00C80360"/>
    <w:rsid w:val="00C80396"/>
    <w:rsid w:val="00C803D3"/>
    <w:rsid w:val="00C804A8"/>
    <w:rsid w:val="00C80603"/>
    <w:rsid w:val="00C806C1"/>
    <w:rsid w:val="00C80806"/>
    <w:rsid w:val="00C808B2"/>
    <w:rsid w:val="00C8090C"/>
    <w:rsid w:val="00C80A4E"/>
    <w:rsid w:val="00C80A57"/>
    <w:rsid w:val="00C80B6F"/>
    <w:rsid w:val="00C80CF2"/>
    <w:rsid w:val="00C80F40"/>
    <w:rsid w:val="00C8103E"/>
    <w:rsid w:val="00C81048"/>
    <w:rsid w:val="00C811B0"/>
    <w:rsid w:val="00C81239"/>
    <w:rsid w:val="00C81461"/>
    <w:rsid w:val="00C8157C"/>
    <w:rsid w:val="00C8158D"/>
    <w:rsid w:val="00C8173D"/>
    <w:rsid w:val="00C817CD"/>
    <w:rsid w:val="00C8180B"/>
    <w:rsid w:val="00C8182B"/>
    <w:rsid w:val="00C81905"/>
    <w:rsid w:val="00C81957"/>
    <w:rsid w:val="00C8195B"/>
    <w:rsid w:val="00C819FD"/>
    <w:rsid w:val="00C81B28"/>
    <w:rsid w:val="00C81B80"/>
    <w:rsid w:val="00C81D3F"/>
    <w:rsid w:val="00C81DAA"/>
    <w:rsid w:val="00C81E06"/>
    <w:rsid w:val="00C81EDE"/>
    <w:rsid w:val="00C81FE4"/>
    <w:rsid w:val="00C8217A"/>
    <w:rsid w:val="00C8220F"/>
    <w:rsid w:val="00C82226"/>
    <w:rsid w:val="00C8233C"/>
    <w:rsid w:val="00C824CC"/>
    <w:rsid w:val="00C825D0"/>
    <w:rsid w:val="00C8264A"/>
    <w:rsid w:val="00C82682"/>
    <w:rsid w:val="00C827D6"/>
    <w:rsid w:val="00C82A1B"/>
    <w:rsid w:val="00C82A59"/>
    <w:rsid w:val="00C82AD3"/>
    <w:rsid w:val="00C82C16"/>
    <w:rsid w:val="00C82D3F"/>
    <w:rsid w:val="00C82E3E"/>
    <w:rsid w:val="00C82F2B"/>
    <w:rsid w:val="00C82F2C"/>
    <w:rsid w:val="00C82F2D"/>
    <w:rsid w:val="00C82FA3"/>
    <w:rsid w:val="00C82FB3"/>
    <w:rsid w:val="00C830AA"/>
    <w:rsid w:val="00C83402"/>
    <w:rsid w:val="00C8345B"/>
    <w:rsid w:val="00C83466"/>
    <w:rsid w:val="00C835EB"/>
    <w:rsid w:val="00C8371D"/>
    <w:rsid w:val="00C83889"/>
    <w:rsid w:val="00C83979"/>
    <w:rsid w:val="00C839C5"/>
    <w:rsid w:val="00C83A10"/>
    <w:rsid w:val="00C83AEC"/>
    <w:rsid w:val="00C83B78"/>
    <w:rsid w:val="00C83BE9"/>
    <w:rsid w:val="00C83DCF"/>
    <w:rsid w:val="00C83E0A"/>
    <w:rsid w:val="00C83ECB"/>
    <w:rsid w:val="00C83ED0"/>
    <w:rsid w:val="00C83F5C"/>
    <w:rsid w:val="00C83FDD"/>
    <w:rsid w:val="00C840F5"/>
    <w:rsid w:val="00C840F6"/>
    <w:rsid w:val="00C84104"/>
    <w:rsid w:val="00C841C5"/>
    <w:rsid w:val="00C8425B"/>
    <w:rsid w:val="00C84298"/>
    <w:rsid w:val="00C84555"/>
    <w:rsid w:val="00C845A5"/>
    <w:rsid w:val="00C84648"/>
    <w:rsid w:val="00C8466D"/>
    <w:rsid w:val="00C846BF"/>
    <w:rsid w:val="00C84734"/>
    <w:rsid w:val="00C847F9"/>
    <w:rsid w:val="00C84A23"/>
    <w:rsid w:val="00C84B46"/>
    <w:rsid w:val="00C850F6"/>
    <w:rsid w:val="00C8511E"/>
    <w:rsid w:val="00C851D5"/>
    <w:rsid w:val="00C8520C"/>
    <w:rsid w:val="00C852A0"/>
    <w:rsid w:val="00C853F9"/>
    <w:rsid w:val="00C8547D"/>
    <w:rsid w:val="00C854C1"/>
    <w:rsid w:val="00C854E4"/>
    <w:rsid w:val="00C85531"/>
    <w:rsid w:val="00C8563A"/>
    <w:rsid w:val="00C856A5"/>
    <w:rsid w:val="00C858B8"/>
    <w:rsid w:val="00C859E1"/>
    <w:rsid w:val="00C85A2A"/>
    <w:rsid w:val="00C85B18"/>
    <w:rsid w:val="00C85BDC"/>
    <w:rsid w:val="00C85C1A"/>
    <w:rsid w:val="00C85CCE"/>
    <w:rsid w:val="00C85D73"/>
    <w:rsid w:val="00C85F38"/>
    <w:rsid w:val="00C85F94"/>
    <w:rsid w:val="00C8609E"/>
    <w:rsid w:val="00C860A8"/>
    <w:rsid w:val="00C86406"/>
    <w:rsid w:val="00C865F7"/>
    <w:rsid w:val="00C86601"/>
    <w:rsid w:val="00C86A50"/>
    <w:rsid w:val="00C86A83"/>
    <w:rsid w:val="00C86A87"/>
    <w:rsid w:val="00C86A9A"/>
    <w:rsid w:val="00C86AAC"/>
    <w:rsid w:val="00C86B07"/>
    <w:rsid w:val="00C86B14"/>
    <w:rsid w:val="00C86CAF"/>
    <w:rsid w:val="00C86D8A"/>
    <w:rsid w:val="00C86E67"/>
    <w:rsid w:val="00C86F2B"/>
    <w:rsid w:val="00C86F6A"/>
    <w:rsid w:val="00C8746E"/>
    <w:rsid w:val="00C87485"/>
    <w:rsid w:val="00C87534"/>
    <w:rsid w:val="00C87650"/>
    <w:rsid w:val="00C877DF"/>
    <w:rsid w:val="00C879FD"/>
    <w:rsid w:val="00C87A2B"/>
    <w:rsid w:val="00C87B67"/>
    <w:rsid w:val="00C87D4F"/>
    <w:rsid w:val="00C87D61"/>
    <w:rsid w:val="00C87E0A"/>
    <w:rsid w:val="00C87E35"/>
    <w:rsid w:val="00C87E8C"/>
    <w:rsid w:val="00C87E9C"/>
    <w:rsid w:val="00C87F61"/>
    <w:rsid w:val="00C87F76"/>
    <w:rsid w:val="00C900E6"/>
    <w:rsid w:val="00C90100"/>
    <w:rsid w:val="00C90436"/>
    <w:rsid w:val="00C907F8"/>
    <w:rsid w:val="00C90842"/>
    <w:rsid w:val="00C9090D"/>
    <w:rsid w:val="00C90B54"/>
    <w:rsid w:val="00C90C4D"/>
    <w:rsid w:val="00C90C81"/>
    <w:rsid w:val="00C90DA4"/>
    <w:rsid w:val="00C90DCC"/>
    <w:rsid w:val="00C90E34"/>
    <w:rsid w:val="00C90E6D"/>
    <w:rsid w:val="00C90E9E"/>
    <w:rsid w:val="00C90EC5"/>
    <w:rsid w:val="00C90EDF"/>
    <w:rsid w:val="00C90F35"/>
    <w:rsid w:val="00C90F55"/>
    <w:rsid w:val="00C911B0"/>
    <w:rsid w:val="00C91634"/>
    <w:rsid w:val="00C918E3"/>
    <w:rsid w:val="00C919C5"/>
    <w:rsid w:val="00C919E1"/>
    <w:rsid w:val="00C91D65"/>
    <w:rsid w:val="00C91F56"/>
    <w:rsid w:val="00C92217"/>
    <w:rsid w:val="00C92559"/>
    <w:rsid w:val="00C9266B"/>
    <w:rsid w:val="00C926F6"/>
    <w:rsid w:val="00C927FF"/>
    <w:rsid w:val="00C92814"/>
    <w:rsid w:val="00C928D6"/>
    <w:rsid w:val="00C92965"/>
    <w:rsid w:val="00C92BA0"/>
    <w:rsid w:val="00C92DE1"/>
    <w:rsid w:val="00C92E1C"/>
    <w:rsid w:val="00C92E51"/>
    <w:rsid w:val="00C92E86"/>
    <w:rsid w:val="00C92F8D"/>
    <w:rsid w:val="00C92FFD"/>
    <w:rsid w:val="00C9303E"/>
    <w:rsid w:val="00C93145"/>
    <w:rsid w:val="00C9326C"/>
    <w:rsid w:val="00C932C4"/>
    <w:rsid w:val="00C934B8"/>
    <w:rsid w:val="00C934D4"/>
    <w:rsid w:val="00C9358A"/>
    <w:rsid w:val="00C9369B"/>
    <w:rsid w:val="00C937C7"/>
    <w:rsid w:val="00C937E4"/>
    <w:rsid w:val="00C9394D"/>
    <w:rsid w:val="00C93A94"/>
    <w:rsid w:val="00C93BD6"/>
    <w:rsid w:val="00C93E8A"/>
    <w:rsid w:val="00C94135"/>
    <w:rsid w:val="00C941EE"/>
    <w:rsid w:val="00C94327"/>
    <w:rsid w:val="00C943DC"/>
    <w:rsid w:val="00C9444A"/>
    <w:rsid w:val="00C9446F"/>
    <w:rsid w:val="00C94645"/>
    <w:rsid w:val="00C94BD5"/>
    <w:rsid w:val="00C94C02"/>
    <w:rsid w:val="00C94C0E"/>
    <w:rsid w:val="00C94D1A"/>
    <w:rsid w:val="00C94FB4"/>
    <w:rsid w:val="00C94FB8"/>
    <w:rsid w:val="00C95023"/>
    <w:rsid w:val="00C95281"/>
    <w:rsid w:val="00C9530E"/>
    <w:rsid w:val="00C954F5"/>
    <w:rsid w:val="00C955E8"/>
    <w:rsid w:val="00C95693"/>
    <w:rsid w:val="00C95951"/>
    <w:rsid w:val="00C95A9D"/>
    <w:rsid w:val="00C95AD8"/>
    <w:rsid w:val="00C95B52"/>
    <w:rsid w:val="00C95D4C"/>
    <w:rsid w:val="00C95E73"/>
    <w:rsid w:val="00C95E84"/>
    <w:rsid w:val="00C96147"/>
    <w:rsid w:val="00C961E1"/>
    <w:rsid w:val="00C962BF"/>
    <w:rsid w:val="00C9640D"/>
    <w:rsid w:val="00C9661D"/>
    <w:rsid w:val="00C96647"/>
    <w:rsid w:val="00C96897"/>
    <w:rsid w:val="00C9689B"/>
    <w:rsid w:val="00C9690B"/>
    <w:rsid w:val="00C96967"/>
    <w:rsid w:val="00C96A8C"/>
    <w:rsid w:val="00C96BBE"/>
    <w:rsid w:val="00C96C4A"/>
    <w:rsid w:val="00C96E9F"/>
    <w:rsid w:val="00C96FD5"/>
    <w:rsid w:val="00C96FD7"/>
    <w:rsid w:val="00C9726A"/>
    <w:rsid w:val="00C972F9"/>
    <w:rsid w:val="00C9764F"/>
    <w:rsid w:val="00C976D9"/>
    <w:rsid w:val="00C97730"/>
    <w:rsid w:val="00C97A32"/>
    <w:rsid w:val="00C97AFB"/>
    <w:rsid w:val="00C97B39"/>
    <w:rsid w:val="00C97B6E"/>
    <w:rsid w:val="00C97B85"/>
    <w:rsid w:val="00C97DB5"/>
    <w:rsid w:val="00C97E07"/>
    <w:rsid w:val="00C97EB0"/>
    <w:rsid w:val="00C97FE7"/>
    <w:rsid w:val="00CA0010"/>
    <w:rsid w:val="00CA0012"/>
    <w:rsid w:val="00CA0190"/>
    <w:rsid w:val="00CA01A4"/>
    <w:rsid w:val="00CA020D"/>
    <w:rsid w:val="00CA03BC"/>
    <w:rsid w:val="00CA040D"/>
    <w:rsid w:val="00CA0621"/>
    <w:rsid w:val="00CA0658"/>
    <w:rsid w:val="00CA06F3"/>
    <w:rsid w:val="00CA073A"/>
    <w:rsid w:val="00CA0799"/>
    <w:rsid w:val="00CA07E8"/>
    <w:rsid w:val="00CA0801"/>
    <w:rsid w:val="00CA090C"/>
    <w:rsid w:val="00CA0942"/>
    <w:rsid w:val="00CA0962"/>
    <w:rsid w:val="00CA09A5"/>
    <w:rsid w:val="00CA09E7"/>
    <w:rsid w:val="00CA0A47"/>
    <w:rsid w:val="00CA0F93"/>
    <w:rsid w:val="00CA10BF"/>
    <w:rsid w:val="00CA12B4"/>
    <w:rsid w:val="00CA16C5"/>
    <w:rsid w:val="00CA1734"/>
    <w:rsid w:val="00CA17EF"/>
    <w:rsid w:val="00CA184E"/>
    <w:rsid w:val="00CA1917"/>
    <w:rsid w:val="00CA199A"/>
    <w:rsid w:val="00CA199E"/>
    <w:rsid w:val="00CA19AC"/>
    <w:rsid w:val="00CA1B3A"/>
    <w:rsid w:val="00CA1B41"/>
    <w:rsid w:val="00CA1B96"/>
    <w:rsid w:val="00CA1C0B"/>
    <w:rsid w:val="00CA1CD5"/>
    <w:rsid w:val="00CA1FAA"/>
    <w:rsid w:val="00CA2221"/>
    <w:rsid w:val="00CA2396"/>
    <w:rsid w:val="00CA24DC"/>
    <w:rsid w:val="00CA25C4"/>
    <w:rsid w:val="00CA2750"/>
    <w:rsid w:val="00CA2792"/>
    <w:rsid w:val="00CA27C9"/>
    <w:rsid w:val="00CA27CF"/>
    <w:rsid w:val="00CA2BE4"/>
    <w:rsid w:val="00CA2D7B"/>
    <w:rsid w:val="00CA2F4F"/>
    <w:rsid w:val="00CA2FB6"/>
    <w:rsid w:val="00CA31B8"/>
    <w:rsid w:val="00CA336F"/>
    <w:rsid w:val="00CA34D5"/>
    <w:rsid w:val="00CA34FA"/>
    <w:rsid w:val="00CA3BA9"/>
    <w:rsid w:val="00CA3BFC"/>
    <w:rsid w:val="00CA3C32"/>
    <w:rsid w:val="00CA3E24"/>
    <w:rsid w:val="00CA400B"/>
    <w:rsid w:val="00CA420E"/>
    <w:rsid w:val="00CA4241"/>
    <w:rsid w:val="00CA4326"/>
    <w:rsid w:val="00CA4584"/>
    <w:rsid w:val="00CA4616"/>
    <w:rsid w:val="00CA466A"/>
    <w:rsid w:val="00CA4674"/>
    <w:rsid w:val="00CA468A"/>
    <w:rsid w:val="00CA489C"/>
    <w:rsid w:val="00CA499D"/>
    <w:rsid w:val="00CA4A01"/>
    <w:rsid w:val="00CA4A1B"/>
    <w:rsid w:val="00CA4A7D"/>
    <w:rsid w:val="00CA4AF4"/>
    <w:rsid w:val="00CA4CAF"/>
    <w:rsid w:val="00CA4D1E"/>
    <w:rsid w:val="00CA4E15"/>
    <w:rsid w:val="00CA4E4F"/>
    <w:rsid w:val="00CA4E7C"/>
    <w:rsid w:val="00CA4EBF"/>
    <w:rsid w:val="00CA4EC1"/>
    <w:rsid w:val="00CA4ED5"/>
    <w:rsid w:val="00CA4F25"/>
    <w:rsid w:val="00CA4FB2"/>
    <w:rsid w:val="00CA4FB4"/>
    <w:rsid w:val="00CA520C"/>
    <w:rsid w:val="00CA53B8"/>
    <w:rsid w:val="00CA5435"/>
    <w:rsid w:val="00CA55E1"/>
    <w:rsid w:val="00CA5677"/>
    <w:rsid w:val="00CA573A"/>
    <w:rsid w:val="00CA579A"/>
    <w:rsid w:val="00CA57A3"/>
    <w:rsid w:val="00CA586B"/>
    <w:rsid w:val="00CA5AA4"/>
    <w:rsid w:val="00CA5BE4"/>
    <w:rsid w:val="00CA5C16"/>
    <w:rsid w:val="00CA5CF3"/>
    <w:rsid w:val="00CA5E8D"/>
    <w:rsid w:val="00CA5F09"/>
    <w:rsid w:val="00CA5F40"/>
    <w:rsid w:val="00CA600B"/>
    <w:rsid w:val="00CA60DC"/>
    <w:rsid w:val="00CA60FF"/>
    <w:rsid w:val="00CA62AA"/>
    <w:rsid w:val="00CA63D0"/>
    <w:rsid w:val="00CA65AB"/>
    <w:rsid w:val="00CA660F"/>
    <w:rsid w:val="00CA6690"/>
    <w:rsid w:val="00CA687F"/>
    <w:rsid w:val="00CA6955"/>
    <w:rsid w:val="00CA6ACB"/>
    <w:rsid w:val="00CA6BF4"/>
    <w:rsid w:val="00CA6DCF"/>
    <w:rsid w:val="00CA6E00"/>
    <w:rsid w:val="00CA6E4C"/>
    <w:rsid w:val="00CA7161"/>
    <w:rsid w:val="00CA7205"/>
    <w:rsid w:val="00CA74A2"/>
    <w:rsid w:val="00CA74F9"/>
    <w:rsid w:val="00CA7609"/>
    <w:rsid w:val="00CA76B8"/>
    <w:rsid w:val="00CA77EA"/>
    <w:rsid w:val="00CA7802"/>
    <w:rsid w:val="00CA7C3F"/>
    <w:rsid w:val="00CA7D5D"/>
    <w:rsid w:val="00CA7E10"/>
    <w:rsid w:val="00CA7EBA"/>
    <w:rsid w:val="00CA7F5B"/>
    <w:rsid w:val="00CA7F89"/>
    <w:rsid w:val="00CB003B"/>
    <w:rsid w:val="00CB00C1"/>
    <w:rsid w:val="00CB0121"/>
    <w:rsid w:val="00CB02B1"/>
    <w:rsid w:val="00CB0489"/>
    <w:rsid w:val="00CB0583"/>
    <w:rsid w:val="00CB064B"/>
    <w:rsid w:val="00CB0705"/>
    <w:rsid w:val="00CB07D2"/>
    <w:rsid w:val="00CB0904"/>
    <w:rsid w:val="00CB0973"/>
    <w:rsid w:val="00CB09D8"/>
    <w:rsid w:val="00CB09F5"/>
    <w:rsid w:val="00CB0A29"/>
    <w:rsid w:val="00CB0A65"/>
    <w:rsid w:val="00CB0ABE"/>
    <w:rsid w:val="00CB0EB9"/>
    <w:rsid w:val="00CB0F21"/>
    <w:rsid w:val="00CB1038"/>
    <w:rsid w:val="00CB109F"/>
    <w:rsid w:val="00CB114B"/>
    <w:rsid w:val="00CB129B"/>
    <w:rsid w:val="00CB141D"/>
    <w:rsid w:val="00CB14D4"/>
    <w:rsid w:val="00CB1668"/>
    <w:rsid w:val="00CB16B9"/>
    <w:rsid w:val="00CB17C5"/>
    <w:rsid w:val="00CB19CC"/>
    <w:rsid w:val="00CB1DAF"/>
    <w:rsid w:val="00CB1E86"/>
    <w:rsid w:val="00CB1ED5"/>
    <w:rsid w:val="00CB1FA1"/>
    <w:rsid w:val="00CB200D"/>
    <w:rsid w:val="00CB208B"/>
    <w:rsid w:val="00CB2094"/>
    <w:rsid w:val="00CB20EA"/>
    <w:rsid w:val="00CB2184"/>
    <w:rsid w:val="00CB22FF"/>
    <w:rsid w:val="00CB241B"/>
    <w:rsid w:val="00CB25EA"/>
    <w:rsid w:val="00CB2640"/>
    <w:rsid w:val="00CB2675"/>
    <w:rsid w:val="00CB2778"/>
    <w:rsid w:val="00CB27E2"/>
    <w:rsid w:val="00CB28E1"/>
    <w:rsid w:val="00CB28F9"/>
    <w:rsid w:val="00CB2A25"/>
    <w:rsid w:val="00CB2A5E"/>
    <w:rsid w:val="00CB2AC3"/>
    <w:rsid w:val="00CB2BC7"/>
    <w:rsid w:val="00CB2BE2"/>
    <w:rsid w:val="00CB2C99"/>
    <w:rsid w:val="00CB2E4A"/>
    <w:rsid w:val="00CB2F10"/>
    <w:rsid w:val="00CB2FAF"/>
    <w:rsid w:val="00CB301A"/>
    <w:rsid w:val="00CB3075"/>
    <w:rsid w:val="00CB320B"/>
    <w:rsid w:val="00CB3235"/>
    <w:rsid w:val="00CB35E0"/>
    <w:rsid w:val="00CB3641"/>
    <w:rsid w:val="00CB3670"/>
    <w:rsid w:val="00CB3712"/>
    <w:rsid w:val="00CB3B2C"/>
    <w:rsid w:val="00CB3C16"/>
    <w:rsid w:val="00CB3C29"/>
    <w:rsid w:val="00CB3C2C"/>
    <w:rsid w:val="00CB3DE0"/>
    <w:rsid w:val="00CB3E27"/>
    <w:rsid w:val="00CB4145"/>
    <w:rsid w:val="00CB424F"/>
    <w:rsid w:val="00CB4300"/>
    <w:rsid w:val="00CB4770"/>
    <w:rsid w:val="00CB4A7A"/>
    <w:rsid w:val="00CB4CB4"/>
    <w:rsid w:val="00CB4CFC"/>
    <w:rsid w:val="00CB4DF6"/>
    <w:rsid w:val="00CB4F95"/>
    <w:rsid w:val="00CB4FDD"/>
    <w:rsid w:val="00CB5040"/>
    <w:rsid w:val="00CB5118"/>
    <w:rsid w:val="00CB519F"/>
    <w:rsid w:val="00CB51A6"/>
    <w:rsid w:val="00CB51FF"/>
    <w:rsid w:val="00CB5222"/>
    <w:rsid w:val="00CB525B"/>
    <w:rsid w:val="00CB5429"/>
    <w:rsid w:val="00CB565B"/>
    <w:rsid w:val="00CB56D7"/>
    <w:rsid w:val="00CB5971"/>
    <w:rsid w:val="00CB5982"/>
    <w:rsid w:val="00CB5A78"/>
    <w:rsid w:val="00CB5BDF"/>
    <w:rsid w:val="00CB5EFE"/>
    <w:rsid w:val="00CB616E"/>
    <w:rsid w:val="00CB6298"/>
    <w:rsid w:val="00CB6304"/>
    <w:rsid w:val="00CB643B"/>
    <w:rsid w:val="00CB6664"/>
    <w:rsid w:val="00CB67BE"/>
    <w:rsid w:val="00CB67C7"/>
    <w:rsid w:val="00CB6985"/>
    <w:rsid w:val="00CB6ADB"/>
    <w:rsid w:val="00CB6D4F"/>
    <w:rsid w:val="00CB6DB9"/>
    <w:rsid w:val="00CB6F14"/>
    <w:rsid w:val="00CB6F27"/>
    <w:rsid w:val="00CB6F43"/>
    <w:rsid w:val="00CB6FB9"/>
    <w:rsid w:val="00CB7030"/>
    <w:rsid w:val="00CB7797"/>
    <w:rsid w:val="00CB79BE"/>
    <w:rsid w:val="00CB7C17"/>
    <w:rsid w:val="00CB7CA5"/>
    <w:rsid w:val="00CB7D34"/>
    <w:rsid w:val="00CB7DD0"/>
    <w:rsid w:val="00CB7E45"/>
    <w:rsid w:val="00CB7EBA"/>
    <w:rsid w:val="00CB7EEE"/>
    <w:rsid w:val="00CB7F2E"/>
    <w:rsid w:val="00CC00D2"/>
    <w:rsid w:val="00CC0144"/>
    <w:rsid w:val="00CC017E"/>
    <w:rsid w:val="00CC018F"/>
    <w:rsid w:val="00CC01CC"/>
    <w:rsid w:val="00CC01D5"/>
    <w:rsid w:val="00CC0266"/>
    <w:rsid w:val="00CC027A"/>
    <w:rsid w:val="00CC0314"/>
    <w:rsid w:val="00CC032F"/>
    <w:rsid w:val="00CC0338"/>
    <w:rsid w:val="00CC0394"/>
    <w:rsid w:val="00CC03D9"/>
    <w:rsid w:val="00CC03FE"/>
    <w:rsid w:val="00CC0431"/>
    <w:rsid w:val="00CC0779"/>
    <w:rsid w:val="00CC0816"/>
    <w:rsid w:val="00CC0881"/>
    <w:rsid w:val="00CC091B"/>
    <w:rsid w:val="00CC0926"/>
    <w:rsid w:val="00CC0983"/>
    <w:rsid w:val="00CC09C4"/>
    <w:rsid w:val="00CC0ACE"/>
    <w:rsid w:val="00CC0B18"/>
    <w:rsid w:val="00CC0E5F"/>
    <w:rsid w:val="00CC0F09"/>
    <w:rsid w:val="00CC110C"/>
    <w:rsid w:val="00CC11AE"/>
    <w:rsid w:val="00CC1346"/>
    <w:rsid w:val="00CC1400"/>
    <w:rsid w:val="00CC1552"/>
    <w:rsid w:val="00CC1582"/>
    <w:rsid w:val="00CC16CD"/>
    <w:rsid w:val="00CC16DB"/>
    <w:rsid w:val="00CC1729"/>
    <w:rsid w:val="00CC19F4"/>
    <w:rsid w:val="00CC1A74"/>
    <w:rsid w:val="00CC1C88"/>
    <w:rsid w:val="00CC1CA1"/>
    <w:rsid w:val="00CC1D7D"/>
    <w:rsid w:val="00CC1DFB"/>
    <w:rsid w:val="00CC1E54"/>
    <w:rsid w:val="00CC1E57"/>
    <w:rsid w:val="00CC1E93"/>
    <w:rsid w:val="00CC1EE1"/>
    <w:rsid w:val="00CC1F3B"/>
    <w:rsid w:val="00CC1F9C"/>
    <w:rsid w:val="00CC2102"/>
    <w:rsid w:val="00CC2161"/>
    <w:rsid w:val="00CC21B1"/>
    <w:rsid w:val="00CC22EA"/>
    <w:rsid w:val="00CC23A6"/>
    <w:rsid w:val="00CC23B3"/>
    <w:rsid w:val="00CC2574"/>
    <w:rsid w:val="00CC25A0"/>
    <w:rsid w:val="00CC27BE"/>
    <w:rsid w:val="00CC27DD"/>
    <w:rsid w:val="00CC2878"/>
    <w:rsid w:val="00CC2933"/>
    <w:rsid w:val="00CC29DA"/>
    <w:rsid w:val="00CC2B0E"/>
    <w:rsid w:val="00CC2CE2"/>
    <w:rsid w:val="00CC2EC3"/>
    <w:rsid w:val="00CC2FE7"/>
    <w:rsid w:val="00CC304A"/>
    <w:rsid w:val="00CC30C0"/>
    <w:rsid w:val="00CC30ED"/>
    <w:rsid w:val="00CC3117"/>
    <w:rsid w:val="00CC316D"/>
    <w:rsid w:val="00CC322B"/>
    <w:rsid w:val="00CC343D"/>
    <w:rsid w:val="00CC3724"/>
    <w:rsid w:val="00CC386F"/>
    <w:rsid w:val="00CC38AC"/>
    <w:rsid w:val="00CC3A11"/>
    <w:rsid w:val="00CC3AE2"/>
    <w:rsid w:val="00CC3BFD"/>
    <w:rsid w:val="00CC3C72"/>
    <w:rsid w:val="00CC3D03"/>
    <w:rsid w:val="00CC3D36"/>
    <w:rsid w:val="00CC3D53"/>
    <w:rsid w:val="00CC3DD1"/>
    <w:rsid w:val="00CC3DD4"/>
    <w:rsid w:val="00CC3F83"/>
    <w:rsid w:val="00CC40F7"/>
    <w:rsid w:val="00CC4357"/>
    <w:rsid w:val="00CC45CC"/>
    <w:rsid w:val="00CC45FE"/>
    <w:rsid w:val="00CC463D"/>
    <w:rsid w:val="00CC47E5"/>
    <w:rsid w:val="00CC491A"/>
    <w:rsid w:val="00CC49A2"/>
    <w:rsid w:val="00CC49B9"/>
    <w:rsid w:val="00CC4BE0"/>
    <w:rsid w:val="00CC4CC1"/>
    <w:rsid w:val="00CC4CDB"/>
    <w:rsid w:val="00CC4DE8"/>
    <w:rsid w:val="00CC4E7D"/>
    <w:rsid w:val="00CC510A"/>
    <w:rsid w:val="00CC51C4"/>
    <w:rsid w:val="00CC51D7"/>
    <w:rsid w:val="00CC52AD"/>
    <w:rsid w:val="00CC5407"/>
    <w:rsid w:val="00CC55A5"/>
    <w:rsid w:val="00CC5701"/>
    <w:rsid w:val="00CC570C"/>
    <w:rsid w:val="00CC5A04"/>
    <w:rsid w:val="00CC5A6C"/>
    <w:rsid w:val="00CC5AAF"/>
    <w:rsid w:val="00CC5C93"/>
    <w:rsid w:val="00CC5CDA"/>
    <w:rsid w:val="00CC5F7E"/>
    <w:rsid w:val="00CC6065"/>
    <w:rsid w:val="00CC609E"/>
    <w:rsid w:val="00CC6103"/>
    <w:rsid w:val="00CC633A"/>
    <w:rsid w:val="00CC6525"/>
    <w:rsid w:val="00CC6627"/>
    <w:rsid w:val="00CC6645"/>
    <w:rsid w:val="00CC67B0"/>
    <w:rsid w:val="00CC6D01"/>
    <w:rsid w:val="00CC6DCB"/>
    <w:rsid w:val="00CC7278"/>
    <w:rsid w:val="00CC7291"/>
    <w:rsid w:val="00CC72A5"/>
    <w:rsid w:val="00CC72F0"/>
    <w:rsid w:val="00CC7373"/>
    <w:rsid w:val="00CC7421"/>
    <w:rsid w:val="00CC75A3"/>
    <w:rsid w:val="00CC7670"/>
    <w:rsid w:val="00CC769F"/>
    <w:rsid w:val="00CC7754"/>
    <w:rsid w:val="00CC77AE"/>
    <w:rsid w:val="00CC77CA"/>
    <w:rsid w:val="00CC78EC"/>
    <w:rsid w:val="00CC7970"/>
    <w:rsid w:val="00CC7987"/>
    <w:rsid w:val="00CC7A55"/>
    <w:rsid w:val="00CC7BF5"/>
    <w:rsid w:val="00CC7D78"/>
    <w:rsid w:val="00CC7D9A"/>
    <w:rsid w:val="00CC7E41"/>
    <w:rsid w:val="00CC7F2D"/>
    <w:rsid w:val="00CC7F2E"/>
    <w:rsid w:val="00CD00FE"/>
    <w:rsid w:val="00CD024C"/>
    <w:rsid w:val="00CD02DD"/>
    <w:rsid w:val="00CD03AC"/>
    <w:rsid w:val="00CD04A7"/>
    <w:rsid w:val="00CD054A"/>
    <w:rsid w:val="00CD0598"/>
    <w:rsid w:val="00CD05E5"/>
    <w:rsid w:val="00CD0640"/>
    <w:rsid w:val="00CD0656"/>
    <w:rsid w:val="00CD0700"/>
    <w:rsid w:val="00CD07E6"/>
    <w:rsid w:val="00CD082F"/>
    <w:rsid w:val="00CD0966"/>
    <w:rsid w:val="00CD09A6"/>
    <w:rsid w:val="00CD09A9"/>
    <w:rsid w:val="00CD0AB6"/>
    <w:rsid w:val="00CD0F29"/>
    <w:rsid w:val="00CD1017"/>
    <w:rsid w:val="00CD10F8"/>
    <w:rsid w:val="00CD1127"/>
    <w:rsid w:val="00CD1157"/>
    <w:rsid w:val="00CD133B"/>
    <w:rsid w:val="00CD1689"/>
    <w:rsid w:val="00CD1712"/>
    <w:rsid w:val="00CD1842"/>
    <w:rsid w:val="00CD189F"/>
    <w:rsid w:val="00CD194C"/>
    <w:rsid w:val="00CD1C9B"/>
    <w:rsid w:val="00CD1D92"/>
    <w:rsid w:val="00CD22FD"/>
    <w:rsid w:val="00CD230B"/>
    <w:rsid w:val="00CD24BE"/>
    <w:rsid w:val="00CD24DB"/>
    <w:rsid w:val="00CD26DD"/>
    <w:rsid w:val="00CD2725"/>
    <w:rsid w:val="00CD27EC"/>
    <w:rsid w:val="00CD2819"/>
    <w:rsid w:val="00CD28C9"/>
    <w:rsid w:val="00CD2901"/>
    <w:rsid w:val="00CD2990"/>
    <w:rsid w:val="00CD2A2F"/>
    <w:rsid w:val="00CD2A60"/>
    <w:rsid w:val="00CD2AA5"/>
    <w:rsid w:val="00CD2BAA"/>
    <w:rsid w:val="00CD2C8B"/>
    <w:rsid w:val="00CD2CDB"/>
    <w:rsid w:val="00CD2D5E"/>
    <w:rsid w:val="00CD2DB2"/>
    <w:rsid w:val="00CD31BC"/>
    <w:rsid w:val="00CD33C2"/>
    <w:rsid w:val="00CD35F0"/>
    <w:rsid w:val="00CD3669"/>
    <w:rsid w:val="00CD37A7"/>
    <w:rsid w:val="00CD3870"/>
    <w:rsid w:val="00CD397E"/>
    <w:rsid w:val="00CD3C59"/>
    <w:rsid w:val="00CD3CAC"/>
    <w:rsid w:val="00CD3CCE"/>
    <w:rsid w:val="00CD3D29"/>
    <w:rsid w:val="00CD3D46"/>
    <w:rsid w:val="00CD3D66"/>
    <w:rsid w:val="00CD3E78"/>
    <w:rsid w:val="00CD3E80"/>
    <w:rsid w:val="00CD3F20"/>
    <w:rsid w:val="00CD3F4E"/>
    <w:rsid w:val="00CD4047"/>
    <w:rsid w:val="00CD4123"/>
    <w:rsid w:val="00CD41DB"/>
    <w:rsid w:val="00CD41F6"/>
    <w:rsid w:val="00CD430B"/>
    <w:rsid w:val="00CD445C"/>
    <w:rsid w:val="00CD4503"/>
    <w:rsid w:val="00CD4681"/>
    <w:rsid w:val="00CD46B4"/>
    <w:rsid w:val="00CD4714"/>
    <w:rsid w:val="00CD4760"/>
    <w:rsid w:val="00CD48D8"/>
    <w:rsid w:val="00CD4906"/>
    <w:rsid w:val="00CD49AE"/>
    <w:rsid w:val="00CD4A00"/>
    <w:rsid w:val="00CD4B09"/>
    <w:rsid w:val="00CD4BF0"/>
    <w:rsid w:val="00CD4E51"/>
    <w:rsid w:val="00CD4EB2"/>
    <w:rsid w:val="00CD4F17"/>
    <w:rsid w:val="00CD529A"/>
    <w:rsid w:val="00CD52DB"/>
    <w:rsid w:val="00CD5322"/>
    <w:rsid w:val="00CD5445"/>
    <w:rsid w:val="00CD55A1"/>
    <w:rsid w:val="00CD55B2"/>
    <w:rsid w:val="00CD5605"/>
    <w:rsid w:val="00CD565C"/>
    <w:rsid w:val="00CD585D"/>
    <w:rsid w:val="00CD5A28"/>
    <w:rsid w:val="00CD5B0D"/>
    <w:rsid w:val="00CD5C25"/>
    <w:rsid w:val="00CD5C9B"/>
    <w:rsid w:val="00CD5D69"/>
    <w:rsid w:val="00CD5DF6"/>
    <w:rsid w:val="00CD5F82"/>
    <w:rsid w:val="00CD601C"/>
    <w:rsid w:val="00CD622F"/>
    <w:rsid w:val="00CD6233"/>
    <w:rsid w:val="00CD63BB"/>
    <w:rsid w:val="00CD640F"/>
    <w:rsid w:val="00CD64CA"/>
    <w:rsid w:val="00CD6B56"/>
    <w:rsid w:val="00CD6BC9"/>
    <w:rsid w:val="00CD6C85"/>
    <w:rsid w:val="00CD6D3D"/>
    <w:rsid w:val="00CD6D88"/>
    <w:rsid w:val="00CD6E02"/>
    <w:rsid w:val="00CD6FCC"/>
    <w:rsid w:val="00CD6FE9"/>
    <w:rsid w:val="00CD7080"/>
    <w:rsid w:val="00CD7159"/>
    <w:rsid w:val="00CD718D"/>
    <w:rsid w:val="00CD7386"/>
    <w:rsid w:val="00CD7439"/>
    <w:rsid w:val="00CD7653"/>
    <w:rsid w:val="00CD7803"/>
    <w:rsid w:val="00CD786B"/>
    <w:rsid w:val="00CD787A"/>
    <w:rsid w:val="00CD79FB"/>
    <w:rsid w:val="00CD7AB7"/>
    <w:rsid w:val="00CD7EC9"/>
    <w:rsid w:val="00CD7FD0"/>
    <w:rsid w:val="00CE0193"/>
    <w:rsid w:val="00CE0549"/>
    <w:rsid w:val="00CE058D"/>
    <w:rsid w:val="00CE05AC"/>
    <w:rsid w:val="00CE0657"/>
    <w:rsid w:val="00CE0663"/>
    <w:rsid w:val="00CE06E1"/>
    <w:rsid w:val="00CE0966"/>
    <w:rsid w:val="00CE09C4"/>
    <w:rsid w:val="00CE0A93"/>
    <w:rsid w:val="00CE0B52"/>
    <w:rsid w:val="00CE0B68"/>
    <w:rsid w:val="00CE0BF3"/>
    <w:rsid w:val="00CE0CAB"/>
    <w:rsid w:val="00CE0D5D"/>
    <w:rsid w:val="00CE0D61"/>
    <w:rsid w:val="00CE0E17"/>
    <w:rsid w:val="00CE0E36"/>
    <w:rsid w:val="00CE0ECC"/>
    <w:rsid w:val="00CE0EFE"/>
    <w:rsid w:val="00CE0F15"/>
    <w:rsid w:val="00CE10B2"/>
    <w:rsid w:val="00CE1231"/>
    <w:rsid w:val="00CE1413"/>
    <w:rsid w:val="00CE1420"/>
    <w:rsid w:val="00CE144D"/>
    <w:rsid w:val="00CE154A"/>
    <w:rsid w:val="00CE1599"/>
    <w:rsid w:val="00CE16B4"/>
    <w:rsid w:val="00CE18F9"/>
    <w:rsid w:val="00CE1913"/>
    <w:rsid w:val="00CE1953"/>
    <w:rsid w:val="00CE19AE"/>
    <w:rsid w:val="00CE1A81"/>
    <w:rsid w:val="00CE1B43"/>
    <w:rsid w:val="00CE1B67"/>
    <w:rsid w:val="00CE1D19"/>
    <w:rsid w:val="00CE1F5F"/>
    <w:rsid w:val="00CE214E"/>
    <w:rsid w:val="00CE246A"/>
    <w:rsid w:val="00CE2563"/>
    <w:rsid w:val="00CE260F"/>
    <w:rsid w:val="00CE26E4"/>
    <w:rsid w:val="00CE2714"/>
    <w:rsid w:val="00CE2AAB"/>
    <w:rsid w:val="00CE2AB1"/>
    <w:rsid w:val="00CE2C64"/>
    <w:rsid w:val="00CE2D45"/>
    <w:rsid w:val="00CE2EAA"/>
    <w:rsid w:val="00CE2FBF"/>
    <w:rsid w:val="00CE306C"/>
    <w:rsid w:val="00CE3139"/>
    <w:rsid w:val="00CE3206"/>
    <w:rsid w:val="00CE329F"/>
    <w:rsid w:val="00CE32EC"/>
    <w:rsid w:val="00CE33A6"/>
    <w:rsid w:val="00CE349F"/>
    <w:rsid w:val="00CE3567"/>
    <w:rsid w:val="00CE357E"/>
    <w:rsid w:val="00CE358D"/>
    <w:rsid w:val="00CE369D"/>
    <w:rsid w:val="00CE36E1"/>
    <w:rsid w:val="00CE370A"/>
    <w:rsid w:val="00CE37F0"/>
    <w:rsid w:val="00CE3821"/>
    <w:rsid w:val="00CE38D1"/>
    <w:rsid w:val="00CE3986"/>
    <w:rsid w:val="00CE3A4A"/>
    <w:rsid w:val="00CE3B06"/>
    <w:rsid w:val="00CE3BA5"/>
    <w:rsid w:val="00CE3CA5"/>
    <w:rsid w:val="00CE3F66"/>
    <w:rsid w:val="00CE4480"/>
    <w:rsid w:val="00CE449C"/>
    <w:rsid w:val="00CE4687"/>
    <w:rsid w:val="00CE475D"/>
    <w:rsid w:val="00CE47B7"/>
    <w:rsid w:val="00CE47BB"/>
    <w:rsid w:val="00CE47E6"/>
    <w:rsid w:val="00CE496F"/>
    <w:rsid w:val="00CE49B1"/>
    <w:rsid w:val="00CE4A61"/>
    <w:rsid w:val="00CE4A88"/>
    <w:rsid w:val="00CE4A95"/>
    <w:rsid w:val="00CE4ABD"/>
    <w:rsid w:val="00CE4D27"/>
    <w:rsid w:val="00CE4DFA"/>
    <w:rsid w:val="00CE4EAC"/>
    <w:rsid w:val="00CE4FC8"/>
    <w:rsid w:val="00CE509B"/>
    <w:rsid w:val="00CE5373"/>
    <w:rsid w:val="00CE53E3"/>
    <w:rsid w:val="00CE5442"/>
    <w:rsid w:val="00CE5501"/>
    <w:rsid w:val="00CE56FB"/>
    <w:rsid w:val="00CE5838"/>
    <w:rsid w:val="00CE59A3"/>
    <w:rsid w:val="00CE59DA"/>
    <w:rsid w:val="00CE5B5C"/>
    <w:rsid w:val="00CE5C35"/>
    <w:rsid w:val="00CE5CA6"/>
    <w:rsid w:val="00CE5CA9"/>
    <w:rsid w:val="00CE5CD7"/>
    <w:rsid w:val="00CE5D50"/>
    <w:rsid w:val="00CE5DCD"/>
    <w:rsid w:val="00CE5F70"/>
    <w:rsid w:val="00CE5F94"/>
    <w:rsid w:val="00CE60C7"/>
    <w:rsid w:val="00CE6338"/>
    <w:rsid w:val="00CE658A"/>
    <w:rsid w:val="00CE65B0"/>
    <w:rsid w:val="00CE65F1"/>
    <w:rsid w:val="00CE669D"/>
    <w:rsid w:val="00CE6A3A"/>
    <w:rsid w:val="00CE6AE1"/>
    <w:rsid w:val="00CE6F54"/>
    <w:rsid w:val="00CE6FF4"/>
    <w:rsid w:val="00CE70A3"/>
    <w:rsid w:val="00CE727C"/>
    <w:rsid w:val="00CE72B9"/>
    <w:rsid w:val="00CE730F"/>
    <w:rsid w:val="00CE74DF"/>
    <w:rsid w:val="00CE75A3"/>
    <w:rsid w:val="00CE781D"/>
    <w:rsid w:val="00CE78E0"/>
    <w:rsid w:val="00CE7A34"/>
    <w:rsid w:val="00CE7AF0"/>
    <w:rsid w:val="00CE7CC7"/>
    <w:rsid w:val="00CE7E6F"/>
    <w:rsid w:val="00CE7EF0"/>
    <w:rsid w:val="00CF0028"/>
    <w:rsid w:val="00CF015C"/>
    <w:rsid w:val="00CF0486"/>
    <w:rsid w:val="00CF05B9"/>
    <w:rsid w:val="00CF05BB"/>
    <w:rsid w:val="00CF0606"/>
    <w:rsid w:val="00CF0672"/>
    <w:rsid w:val="00CF06FD"/>
    <w:rsid w:val="00CF094D"/>
    <w:rsid w:val="00CF09E0"/>
    <w:rsid w:val="00CF0AE4"/>
    <w:rsid w:val="00CF0B45"/>
    <w:rsid w:val="00CF0B5D"/>
    <w:rsid w:val="00CF0B8F"/>
    <w:rsid w:val="00CF0C20"/>
    <w:rsid w:val="00CF0E39"/>
    <w:rsid w:val="00CF0EFB"/>
    <w:rsid w:val="00CF0F34"/>
    <w:rsid w:val="00CF102D"/>
    <w:rsid w:val="00CF118A"/>
    <w:rsid w:val="00CF1248"/>
    <w:rsid w:val="00CF1401"/>
    <w:rsid w:val="00CF141A"/>
    <w:rsid w:val="00CF159E"/>
    <w:rsid w:val="00CF173E"/>
    <w:rsid w:val="00CF17FD"/>
    <w:rsid w:val="00CF1910"/>
    <w:rsid w:val="00CF1AA8"/>
    <w:rsid w:val="00CF1D42"/>
    <w:rsid w:val="00CF1D4D"/>
    <w:rsid w:val="00CF1D79"/>
    <w:rsid w:val="00CF1E3D"/>
    <w:rsid w:val="00CF20DC"/>
    <w:rsid w:val="00CF2211"/>
    <w:rsid w:val="00CF2258"/>
    <w:rsid w:val="00CF2817"/>
    <w:rsid w:val="00CF2863"/>
    <w:rsid w:val="00CF28DD"/>
    <w:rsid w:val="00CF29F4"/>
    <w:rsid w:val="00CF2AB4"/>
    <w:rsid w:val="00CF2EA0"/>
    <w:rsid w:val="00CF2F16"/>
    <w:rsid w:val="00CF2F7E"/>
    <w:rsid w:val="00CF30C5"/>
    <w:rsid w:val="00CF31EC"/>
    <w:rsid w:val="00CF3417"/>
    <w:rsid w:val="00CF3566"/>
    <w:rsid w:val="00CF369B"/>
    <w:rsid w:val="00CF374D"/>
    <w:rsid w:val="00CF386E"/>
    <w:rsid w:val="00CF392E"/>
    <w:rsid w:val="00CF3996"/>
    <w:rsid w:val="00CF3AC0"/>
    <w:rsid w:val="00CF3C16"/>
    <w:rsid w:val="00CF3C7D"/>
    <w:rsid w:val="00CF3DC1"/>
    <w:rsid w:val="00CF3F96"/>
    <w:rsid w:val="00CF3FC6"/>
    <w:rsid w:val="00CF4072"/>
    <w:rsid w:val="00CF4598"/>
    <w:rsid w:val="00CF463B"/>
    <w:rsid w:val="00CF4692"/>
    <w:rsid w:val="00CF470C"/>
    <w:rsid w:val="00CF4800"/>
    <w:rsid w:val="00CF4A36"/>
    <w:rsid w:val="00CF4AB8"/>
    <w:rsid w:val="00CF4B10"/>
    <w:rsid w:val="00CF4CC9"/>
    <w:rsid w:val="00CF4CEC"/>
    <w:rsid w:val="00CF4D06"/>
    <w:rsid w:val="00CF4DF2"/>
    <w:rsid w:val="00CF4E01"/>
    <w:rsid w:val="00CF4EA0"/>
    <w:rsid w:val="00CF4ECE"/>
    <w:rsid w:val="00CF4F78"/>
    <w:rsid w:val="00CF5019"/>
    <w:rsid w:val="00CF513A"/>
    <w:rsid w:val="00CF5178"/>
    <w:rsid w:val="00CF52D2"/>
    <w:rsid w:val="00CF52DF"/>
    <w:rsid w:val="00CF5314"/>
    <w:rsid w:val="00CF5327"/>
    <w:rsid w:val="00CF54CE"/>
    <w:rsid w:val="00CF56A4"/>
    <w:rsid w:val="00CF5726"/>
    <w:rsid w:val="00CF58E2"/>
    <w:rsid w:val="00CF59CF"/>
    <w:rsid w:val="00CF5A02"/>
    <w:rsid w:val="00CF5B1E"/>
    <w:rsid w:val="00CF5B2D"/>
    <w:rsid w:val="00CF5BB6"/>
    <w:rsid w:val="00CF5CCA"/>
    <w:rsid w:val="00CF5D49"/>
    <w:rsid w:val="00CF5E70"/>
    <w:rsid w:val="00CF5E84"/>
    <w:rsid w:val="00CF5FDA"/>
    <w:rsid w:val="00CF62D9"/>
    <w:rsid w:val="00CF637E"/>
    <w:rsid w:val="00CF638B"/>
    <w:rsid w:val="00CF6474"/>
    <w:rsid w:val="00CF6575"/>
    <w:rsid w:val="00CF6833"/>
    <w:rsid w:val="00CF699D"/>
    <w:rsid w:val="00CF6A94"/>
    <w:rsid w:val="00CF6B1D"/>
    <w:rsid w:val="00CF6CA7"/>
    <w:rsid w:val="00CF6DBF"/>
    <w:rsid w:val="00CF6FAA"/>
    <w:rsid w:val="00CF6FEA"/>
    <w:rsid w:val="00CF702B"/>
    <w:rsid w:val="00CF71AB"/>
    <w:rsid w:val="00CF7419"/>
    <w:rsid w:val="00CF747A"/>
    <w:rsid w:val="00CF7551"/>
    <w:rsid w:val="00CF7562"/>
    <w:rsid w:val="00CF7619"/>
    <w:rsid w:val="00CF776E"/>
    <w:rsid w:val="00CF781F"/>
    <w:rsid w:val="00CF794A"/>
    <w:rsid w:val="00CF7C64"/>
    <w:rsid w:val="00CF7DE9"/>
    <w:rsid w:val="00CF7EEC"/>
    <w:rsid w:val="00CF7FCE"/>
    <w:rsid w:val="00D000A6"/>
    <w:rsid w:val="00D005A8"/>
    <w:rsid w:val="00D008DB"/>
    <w:rsid w:val="00D00A86"/>
    <w:rsid w:val="00D00B2D"/>
    <w:rsid w:val="00D00B4F"/>
    <w:rsid w:val="00D01088"/>
    <w:rsid w:val="00D010AA"/>
    <w:rsid w:val="00D01177"/>
    <w:rsid w:val="00D011DF"/>
    <w:rsid w:val="00D01269"/>
    <w:rsid w:val="00D01339"/>
    <w:rsid w:val="00D013DA"/>
    <w:rsid w:val="00D0145C"/>
    <w:rsid w:val="00D014F2"/>
    <w:rsid w:val="00D015F9"/>
    <w:rsid w:val="00D01677"/>
    <w:rsid w:val="00D01722"/>
    <w:rsid w:val="00D017EB"/>
    <w:rsid w:val="00D01B02"/>
    <w:rsid w:val="00D01C36"/>
    <w:rsid w:val="00D01C6B"/>
    <w:rsid w:val="00D01D72"/>
    <w:rsid w:val="00D01D87"/>
    <w:rsid w:val="00D01FD1"/>
    <w:rsid w:val="00D02198"/>
    <w:rsid w:val="00D0226A"/>
    <w:rsid w:val="00D022C2"/>
    <w:rsid w:val="00D026C8"/>
    <w:rsid w:val="00D02A0A"/>
    <w:rsid w:val="00D02B7B"/>
    <w:rsid w:val="00D02D31"/>
    <w:rsid w:val="00D02E61"/>
    <w:rsid w:val="00D02F03"/>
    <w:rsid w:val="00D030E6"/>
    <w:rsid w:val="00D031B4"/>
    <w:rsid w:val="00D032A1"/>
    <w:rsid w:val="00D032C2"/>
    <w:rsid w:val="00D032F5"/>
    <w:rsid w:val="00D03429"/>
    <w:rsid w:val="00D03477"/>
    <w:rsid w:val="00D035CB"/>
    <w:rsid w:val="00D0387C"/>
    <w:rsid w:val="00D039D4"/>
    <w:rsid w:val="00D03C19"/>
    <w:rsid w:val="00D03C7B"/>
    <w:rsid w:val="00D03D02"/>
    <w:rsid w:val="00D03D17"/>
    <w:rsid w:val="00D03DB4"/>
    <w:rsid w:val="00D03E9C"/>
    <w:rsid w:val="00D040F1"/>
    <w:rsid w:val="00D041B3"/>
    <w:rsid w:val="00D04334"/>
    <w:rsid w:val="00D04460"/>
    <w:rsid w:val="00D044C2"/>
    <w:rsid w:val="00D04565"/>
    <w:rsid w:val="00D04902"/>
    <w:rsid w:val="00D0490F"/>
    <w:rsid w:val="00D0492F"/>
    <w:rsid w:val="00D0494B"/>
    <w:rsid w:val="00D04967"/>
    <w:rsid w:val="00D04A4E"/>
    <w:rsid w:val="00D04AC3"/>
    <w:rsid w:val="00D04B61"/>
    <w:rsid w:val="00D04BA3"/>
    <w:rsid w:val="00D04BD5"/>
    <w:rsid w:val="00D04C3E"/>
    <w:rsid w:val="00D04D68"/>
    <w:rsid w:val="00D04EBC"/>
    <w:rsid w:val="00D05039"/>
    <w:rsid w:val="00D050F0"/>
    <w:rsid w:val="00D0519C"/>
    <w:rsid w:val="00D051D0"/>
    <w:rsid w:val="00D05270"/>
    <w:rsid w:val="00D052C0"/>
    <w:rsid w:val="00D05319"/>
    <w:rsid w:val="00D0538A"/>
    <w:rsid w:val="00D0542E"/>
    <w:rsid w:val="00D05474"/>
    <w:rsid w:val="00D054F3"/>
    <w:rsid w:val="00D05518"/>
    <w:rsid w:val="00D056EF"/>
    <w:rsid w:val="00D05981"/>
    <w:rsid w:val="00D059AA"/>
    <w:rsid w:val="00D05AB6"/>
    <w:rsid w:val="00D05AF3"/>
    <w:rsid w:val="00D05C27"/>
    <w:rsid w:val="00D05CA9"/>
    <w:rsid w:val="00D05DA6"/>
    <w:rsid w:val="00D06328"/>
    <w:rsid w:val="00D06375"/>
    <w:rsid w:val="00D063C2"/>
    <w:rsid w:val="00D0644D"/>
    <w:rsid w:val="00D064AB"/>
    <w:rsid w:val="00D0659F"/>
    <w:rsid w:val="00D066D3"/>
    <w:rsid w:val="00D0671C"/>
    <w:rsid w:val="00D06750"/>
    <w:rsid w:val="00D067CB"/>
    <w:rsid w:val="00D06835"/>
    <w:rsid w:val="00D06924"/>
    <w:rsid w:val="00D0696D"/>
    <w:rsid w:val="00D06AD6"/>
    <w:rsid w:val="00D06B37"/>
    <w:rsid w:val="00D06D1F"/>
    <w:rsid w:val="00D06EAD"/>
    <w:rsid w:val="00D0703A"/>
    <w:rsid w:val="00D0704B"/>
    <w:rsid w:val="00D0716C"/>
    <w:rsid w:val="00D0719C"/>
    <w:rsid w:val="00D0736F"/>
    <w:rsid w:val="00D074E5"/>
    <w:rsid w:val="00D07532"/>
    <w:rsid w:val="00D0769C"/>
    <w:rsid w:val="00D07728"/>
    <w:rsid w:val="00D07759"/>
    <w:rsid w:val="00D077B1"/>
    <w:rsid w:val="00D077D7"/>
    <w:rsid w:val="00D078EF"/>
    <w:rsid w:val="00D0792A"/>
    <w:rsid w:val="00D07A7E"/>
    <w:rsid w:val="00D07BA7"/>
    <w:rsid w:val="00D07BF8"/>
    <w:rsid w:val="00D07F18"/>
    <w:rsid w:val="00D1000D"/>
    <w:rsid w:val="00D10021"/>
    <w:rsid w:val="00D1018F"/>
    <w:rsid w:val="00D10282"/>
    <w:rsid w:val="00D102EC"/>
    <w:rsid w:val="00D104F2"/>
    <w:rsid w:val="00D1067C"/>
    <w:rsid w:val="00D106E1"/>
    <w:rsid w:val="00D10772"/>
    <w:rsid w:val="00D107BF"/>
    <w:rsid w:val="00D10823"/>
    <w:rsid w:val="00D109AC"/>
    <w:rsid w:val="00D109FB"/>
    <w:rsid w:val="00D10E34"/>
    <w:rsid w:val="00D1108E"/>
    <w:rsid w:val="00D110B0"/>
    <w:rsid w:val="00D1128F"/>
    <w:rsid w:val="00D113DE"/>
    <w:rsid w:val="00D119C4"/>
    <w:rsid w:val="00D11A73"/>
    <w:rsid w:val="00D11B12"/>
    <w:rsid w:val="00D11CC7"/>
    <w:rsid w:val="00D11DC6"/>
    <w:rsid w:val="00D11DCF"/>
    <w:rsid w:val="00D11FA3"/>
    <w:rsid w:val="00D12080"/>
    <w:rsid w:val="00D120B1"/>
    <w:rsid w:val="00D120F2"/>
    <w:rsid w:val="00D1225A"/>
    <w:rsid w:val="00D12352"/>
    <w:rsid w:val="00D123B5"/>
    <w:rsid w:val="00D123DA"/>
    <w:rsid w:val="00D1257D"/>
    <w:rsid w:val="00D125DA"/>
    <w:rsid w:val="00D126FC"/>
    <w:rsid w:val="00D12924"/>
    <w:rsid w:val="00D129BE"/>
    <w:rsid w:val="00D12A10"/>
    <w:rsid w:val="00D12B6E"/>
    <w:rsid w:val="00D12D5C"/>
    <w:rsid w:val="00D12D8B"/>
    <w:rsid w:val="00D12DA6"/>
    <w:rsid w:val="00D12F92"/>
    <w:rsid w:val="00D13111"/>
    <w:rsid w:val="00D131EC"/>
    <w:rsid w:val="00D13448"/>
    <w:rsid w:val="00D1348D"/>
    <w:rsid w:val="00D134D9"/>
    <w:rsid w:val="00D13799"/>
    <w:rsid w:val="00D13840"/>
    <w:rsid w:val="00D1390A"/>
    <w:rsid w:val="00D139D8"/>
    <w:rsid w:val="00D13A60"/>
    <w:rsid w:val="00D13C50"/>
    <w:rsid w:val="00D13E22"/>
    <w:rsid w:val="00D13F72"/>
    <w:rsid w:val="00D13FFE"/>
    <w:rsid w:val="00D14189"/>
    <w:rsid w:val="00D14525"/>
    <w:rsid w:val="00D1473F"/>
    <w:rsid w:val="00D14791"/>
    <w:rsid w:val="00D14937"/>
    <w:rsid w:val="00D14945"/>
    <w:rsid w:val="00D14A3C"/>
    <w:rsid w:val="00D14A4E"/>
    <w:rsid w:val="00D14CD9"/>
    <w:rsid w:val="00D14D26"/>
    <w:rsid w:val="00D14D91"/>
    <w:rsid w:val="00D14EB4"/>
    <w:rsid w:val="00D152F5"/>
    <w:rsid w:val="00D1537D"/>
    <w:rsid w:val="00D153FC"/>
    <w:rsid w:val="00D15430"/>
    <w:rsid w:val="00D155C9"/>
    <w:rsid w:val="00D1572D"/>
    <w:rsid w:val="00D1577D"/>
    <w:rsid w:val="00D1583D"/>
    <w:rsid w:val="00D15975"/>
    <w:rsid w:val="00D159B8"/>
    <w:rsid w:val="00D15A75"/>
    <w:rsid w:val="00D15A98"/>
    <w:rsid w:val="00D15B96"/>
    <w:rsid w:val="00D15C0D"/>
    <w:rsid w:val="00D15C26"/>
    <w:rsid w:val="00D15CA9"/>
    <w:rsid w:val="00D15E5E"/>
    <w:rsid w:val="00D15F2E"/>
    <w:rsid w:val="00D15F83"/>
    <w:rsid w:val="00D15FEA"/>
    <w:rsid w:val="00D15FFF"/>
    <w:rsid w:val="00D160B3"/>
    <w:rsid w:val="00D160DC"/>
    <w:rsid w:val="00D16195"/>
    <w:rsid w:val="00D16205"/>
    <w:rsid w:val="00D16252"/>
    <w:rsid w:val="00D16274"/>
    <w:rsid w:val="00D16295"/>
    <w:rsid w:val="00D1629E"/>
    <w:rsid w:val="00D1633A"/>
    <w:rsid w:val="00D16702"/>
    <w:rsid w:val="00D1670F"/>
    <w:rsid w:val="00D16792"/>
    <w:rsid w:val="00D167D5"/>
    <w:rsid w:val="00D168DB"/>
    <w:rsid w:val="00D16AFA"/>
    <w:rsid w:val="00D16B6B"/>
    <w:rsid w:val="00D16C5F"/>
    <w:rsid w:val="00D16D8E"/>
    <w:rsid w:val="00D16D9D"/>
    <w:rsid w:val="00D170AE"/>
    <w:rsid w:val="00D1712F"/>
    <w:rsid w:val="00D17294"/>
    <w:rsid w:val="00D176B4"/>
    <w:rsid w:val="00D179C5"/>
    <w:rsid w:val="00D17C0C"/>
    <w:rsid w:val="00D17C60"/>
    <w:rsid w:val="00D17D7F"/>
    <w:rsid w:val="00D17F9D"/>
    <w:rsid w:val="00D17FA1"/>
    <w:rsid w:val="00D2000E"/>
    <w:rsid w:val="00D20071"/>
    <w:rsid w:val="00D20148"/>
    <w:rsid w:val="00D203D4"/>
    <w:rsid w:val="00D2043E"/>
    <w:rsid w:val="00D204FC"/>
    <w:rsid w:val="00D20528"/>
    <w:rsid w:val="00D20535"/>
    <w:rsid w:val="00D2069D"/>
    <w:rsid w:val="00D206E7"/>
    <w:rsid w:val="00D20706"/>
    <w:rsid w:val="00D2077D"/>
    <w:rsid w:val="00D207BE"/>
    <w:rsid w:val="00D208A3"/>
    <w:rsid w:val="00D20927"/>
    <w:rsid w:val="00D209F0"/>
    <w:rsid w:val="00D209FF"/>
    <w:rsid w:val="00D20ABE"/>
    <w:rsid w:val="00D20CB0"/>
    <w:rsid w:val="00D20CEB"/>
    <w:rsid w:val="00D20D73"/>
    <w:rsid w:val="00D210AE"/>
    <w:rsid w:val="00D210DF"/>
    <w:rsid w:val="00D21102"/>
    <w:rsid w:val="00D211E9"/>
    <w:rsid w:val="00D2137B"/>
    <w:rsid w:val="00D213BF"/>
    <w:rsid w:val="00D21414"/>
    <w:rsid w:val="00D214E8"/>
    <w:rsid w:val="00D215D4"/>
    <w:rsid w:val="00D216CD"/>
    <w:rsid w:val="00D2176E"/>
    <w:rsid w:val="00D2181A"/>
    <w:rsid w:val="00D218E9"/>
    <w:rsid w:val="00D2191B"/>
    <w:rsid w:val="00D21A18"/>
    <w:rsid w:val="00D21ABA"/>
    <w:rsid w:val="00D21ABC"/>
    <w:rsid w:val="00D21EF4"/>
    <w:rsid w:val="00D21F0F"/>
    <w:rsid w:val="00D21FDB"/>
    <w:rsid w:val="00D22012"/>
    <w:rsid w:val="00D2212C"/>
    <w:rsid w:val="00D22304"/>
    <w:rsid w:val="00D22370"/>
    <w:rsid w:val="00D226F6"/>
    <w:rsid w:val="00D227EE"/>
    <w:rsid w:val="00D22835"/>
    <w:rsid w:val="00D228A5"/>
    <w:rsid w:val="00D2293A"/>
    <w:rsid w:val="00D229C5"/>
    <w:rsid w:val="00D22A8E"/>
    <w:rsid w:val="00D22C71"/>
    <w:rsid w:val="00D22F4D"/>
    <w:rsid w:val="00D230DF"/>
    <w:rsid w:val="00D23284"/>
    <w:rsid w:val="00D2329C"/>
    <w:rsid w:val="00D2359E"/>
    <w:rsid w:val="00D2362A"/>
    <w:rsid w:val="00D23824"/>
    <w:rsid w:val="00D238FC"/>
    <w:rsid w:val="00D23927"/>
    <w:rsid w:val="00D23A38"/>
    <w:rsid w:val="00D23C7C"/>
    <w:rsid w:val="00D23CD3"/>
    <w:rsid w:val="00D23CDD"/>
    <w:rsid w:val="00D23D9D"/>
    <w:rsid w:val="00D23F74"/>
    <w:rsid w:val="00D2420C"/>
    <w:rsid w:val="00D2432B"/>
    <w:rsid w:val="00D244C3"/>
    <w:rsid w:val="00D245BE"/>
    <w:rsid w:val="00D24704"/>
    <w:rsid w:val="00D24762"/>
    <w:rsid w:val="00D24AFB"/>
    <w:rsid w:val="00D24AFF"/>
    <w:rsid w:val="00D24B49"/>
    <w:rsid w:val="00D24B67"/>
    <w:rsid w:val="00D24C3E"/>
    <w:rsid w:val="00D24D05"/>
    <w:rsid w:val="00D24E0A"/>
    <w:rsid w:val="00D24F39"/>
    <w:rsid w:val="00D24FD8"/>
    <w:rsid w:val="00D25061"/>
    <w:rsid w:val="00D25087"/>
    <w:rsid w:val="00D25194"/>
    <w:rsid w:val="00D254BA"/>
    <w:rsid w:val="00D2568C"/>
    <w:rsid w:val="00D256AC"/>
    <w:rsid w:val="00D259AB"/>
    <w:rsid w:val="00D25A4B"/>
    <w:rsid w:val="00D25A58"/>
    <w:rsid w:val="00D25B07"/>
    <w:rsid w:val="00D25B43"/>
    <w:rsid w:val="00D25CF6"/>
    <w:rsid w:val="00D25DA6"/>
    <w:rsid w:val="00D25EED"/>
    <w:rsid w:val="00D260BC"/>
    <w:rsid w:val="00D262AB"/>
    <w:rsid w:val="00D262E9"/>
    <w:rsid w:val="00D26381"/>
    <w:rsid w:val="00D264E6"/>
    <w:rsid w:val="00D2679A"/>
    <w:rsid w:val="00D26844"/>
    <w:rsid w:val="00D26A9B"/>
    <w:rsid w:val="00D26ADF"/>
    <w:rsid w:val="00D26B38"/>
    <w:rsid w:val="00D26CE8"/>
    <w:rsid w:val="00D26D47"/>
    <w:rsid w:val="00D26E5A"/>
    <w:rsid w:val="00D26EA6"/>
    <w:rsid w:val="00D26F7B"/>
    <w:rsid w:val="00D27054"/>
    <w:rsid w:val="00D27057"/>
    <w:rsid w:val="00D2714C"/>
    <w:rsid w:val="00D271C9"/>
    <w:rsid w:val="00D271D6"/>
    <w:rsid w:val="00D27269"/>
    <w:rsid w:val="00D272AA"/>
    <w:rsid w:val="00D27373"/>
    <w:rsid w:val="00D275D0"/>
    <w:rsid w:val="00D27635"/>
    <w:rsid w:val="00D27999"/>
    <w:rsid w:val="00D27AEA"/>
    <w:rsid w:val="00D27C46"/>
    <w:rsid w:val="00D27D77"/>
    <w:rsid w:val="00D301F4"/>
    <w:rsid w:val="00D3025B"/>
    <w:rsid w:val="00D30300"/>
    <w:rsid w:val="00D30388"/>
    <w:rsid w:val="00D3049B"/>
    <w:rsid w:val="00D30513"/>
    <w:rsid w:val="00D305C8"/>
    <w:rsid w:val="00D30702"/>
    <w:rsid w:val="00D3070F"/>
    <w:rsid w:val="00D308A2"/>
    <w:rsid w:val="00D308C5"/>
    <w:rsid w:val="00D30AD9"/>
    <w:rsid w:val="00D30B8D"/>
    <w:rsid w:val="00D30C1D"/>
    <w:rsid w:val="00D30D69"/>
    <w:rsid w:val="00D31041"/>
    <w:rsid w:val="00D31178"/>
    <w:rsid w:val="00D312B1"/>
    <w:rsid w:val="00D3130D"/>
    <w:rsid w:val="00D315E6"/>
    <w:rsid w:val="00D31897"/>
    <w:rsid w:val="00D319B0"/>
    <w:rsid w:val="00D31A41"/>
    <w:rsid w:val="00D31C21"/>
    <w:rsid w:val="00D31DE8"/>
    <w:rsid w:val="00D32002"/>
    <w:rsid w:val="00D32177"/>
    <w:rsid w:val="00D3219F"/>
    <w:rsid w:val="00D3245E"/>
    <w:rsid w:val="00D3262D"/>
    <w:rsid w:val="00D32643"/>
    <w:rsid w:val="00D3275D"/>
    <w:rsid w:val="00D328B8"/>
    <w:rsid w:val="00D32BE5"/>
    <w:rsid w:val="00D32C48"/>
    <w:rsid w:val="00D32DD2"/>
    <w:rsid w:val="00D33072"/>
    <w:rsid w:val="00D33114"/>
    <w:rsid w:val="00D331CD"/>
    <w:rsid w:val="00D3321E"/>
    <w:rsid w:val="00D33433"/>
    <w:rsid w:val="00D3365E"/>
    <w:rsid w:val="00D33667"/>
    <w:rsid w:val="00D33782"/>
    <w:rsid w:val="00D33800"/>
    <w:rsid w:val="00D3382D"/>
    <w:rsid w:val="00D338E7"/>
    <w:rsid w:val="00D339F5"/>
    <w:rsid w:val="00D33A8D"/>
    <w:rsid w:val="00D33DF8"/>
    <w:rsid w:val="00D33E70"/>
    <w:rsid w:val="00D33F9C"/>
    <w:rsid w:val="00D33FA0"/>
    <w:rsid w:val="00D3401F"/>
    <w:rsid w:val="00D340D6"/>
    <w:rsid w:val="00D34157"/>
    <w:rsid w:val="00D34269"/>
    <w:rsid w:val="00D34295"/>
    <w:rsid w:val="00D3434B"/>
    <w:rsid w:val="00D345EC"/>
    <w:rsid w:val="00D346F6"/>
    <w:rsid w:val="00D34704"/>
    <w:rsid w:val="00D34772"/>
    <w:rsid w:val="00D347F9"/>
    <w:rsid w:val="00D34967"/>
    <w:rsid w:val="00D34A24"/>
    <w:rsid w:val="00D34A7E"/>
    <w:rsid w:val="00D34C8F"/>
    <w:rsid w:val="00D34DB4"/>
    <w:rsid w:val="00D34DCD"/>
    <w:rsid w:val="00D34E85"/>
    <w:rsid w:val="00D34EF5"/>
    <w:rsid w:val="00D34F67"/>
    <w:rsid w:val="00D350C2"/>
    <w:rsid w:val="00D35392"/>
    <w:rsid w:val="00D3551E"/>
    <w:rsid w:val="00D3565A"/>
    <w:rsid w:val="00D35772"/>
    <w:rsid w:val="00D35965"/>
    <w:rsid w:val="00D35AAB"/>
    <w:rsid w:val="00D35BDE"/>
    <w:rsid w:val="00D35C54"/>
    <w:rsid w:val="00D35D0F"/>
    <w:rsid w:val="00D35D61"/>
    <w:rsid w:val="00D35F5B"/>
    <w:rsid w:val="00D35F91"/>
    <w:rsid w:val="00D35FB3"/>
    <w:rsid w:val="00D3608E"/>
    <w:rsid w:val="00D36144"/>
    <w:rsid w:val="00D36243"/>
    <w:rsid w:val="00D36340"/>
    <w:rsid w:val="00D36365"/>
    <w:rsid w:val="00D36374"/>
    <w:rsid w:val="00D36439"/>
    <w:rsid w:val="00D3654D"/>
    <w:rsid w:val="00D366C3"/>
    <w:rsid w:val="00D366FB"/>
    <w:rsid w:val="00D36ADF"/>
    <w:rsid w:val="00D36AE9"/>
    <w:rsid w:val="00D36BF8"/>
    <w:rsid w:val="00D36C24"/>
    <w:rsid w:val="00D36C90"/>
    <w:rsid w:val="00D36E03"/>
    <w:rsid w:val="00D36F4A"/>
    <w:rsid w:val="00D36F4C"/>
    <w:rsid w:val="00D36F68"/>
    <w:rsid w:val="00D3708B"/>
    <w:rsid w:val="00D3728A"/>
    <w:rsid w:val="00D37291"/>
    <w:rsid w:val="00D3729F"/>
    <w:rsid w:val="00D37463"/>
    <w:rsid w:val="00D375A7"/>
    <w:rsid w:val="00D375D0"/>
    <w:rsid w:val="00D3766F"/>
    <w:rsid w:val="00D37797"/>
    <w:rsid w:val="00D37932"/>
    <w:rsid w:val="00D37957"/>
    <w:rsid w:val="00D379BD"/>
    <w:rsid w:val="00D379E3"/>
    <w:rsid w:val="00D37BA2"/>
    <w:rsid w:val="00D37E16"/>
    <w:rsid w:val="00D37E5A"/>
    <w:rsid w:val="00D37F37"/>
    <w:rsid w:val="00D400F3"/>
    <w:rsid w:val="00D40136"/>
    <w:rsid w:val="00D4035F"/>
    <w:rsid w:val="00D403F8"/>
    <w:rsid w:val="00D40563"/>
    <w:rsid w:val="00D407AB"/>
    <w:rsid w:val="00D40985"/>
    <w:rsid w:val="00D40A05"/>
    <w:rsid w:val="00D40ADC"/>
    <w:rsid w:val="00D40C5F"/>
    <w:rsid w:val="00D40D43"/>
    <w:rsid w:val="00D40DDF"/>
    <w:rsid w:val="00D40EB5"/>
    <w:rsid w:val="00D40FCB"/>
    <w:rsid w:val="00D411B4"/>
    <w:rsid w:val="00D4127C"/>
    <w:rsid w:val="00D4129C"/>
    <w:rsid w:val="00D41582"/>
    <w:rsid w:val="00D41622"/>
    <w:rsid w:val="00D416D9"/>
    <w:rsid w:val="00D41856"/>
    <w:rsid w:val="00D41873"/>
    <w:rsid w:val="00D4190E"/>
    <w:rsid w:val="00D41B2E"/>
    <w:rsid w:val="00D41BB9"/>
    <w:rsid w:val="00D41C82"/>
    <w:rsid w:val="00D41D21"/>
    <w:rsid w:val="00D41F22"/>
    <w:rsid w:val="00D4207E"/>
    <w:rsid w:val="00D420A8"/>
    <w:rsid w:val="00D42111"/>
    <w:rsid w:val="00D42123"/>
    <w:rsid w:val="00D42135"/>
    <w:rsid w:val="00D42215"/>
    <w:rsid w:val="00D422D5"/>
    <w:rsid w:val="00D42304"/>
    <w:rsid w:val="00D4241E"/>
    <w:rsid w:val="00D42429"/>
    <w:rsid w:val="00D424FF"/>
    <w:rsid w:val="00D42777"/>
    <w:rsid w:val="00D4278D"/>
    <w:rsid w:val="00D42818"/>
    <w:rsid w:val="00D428D7"/>
    <w:rsid w:val="00D42A7B"/>
    <w:rsid w:val="00D42C9E"/>
    <w:rsid w:val="00D42CF3"/>
    <w:rsid w:val="00D42D67"/>
    <w:rsid w:val="00D42EC7"/>
    <w:rsid w:val="00D4314C"/>
    <w:rsid w:val="00D4331B"/>
    <w:rsid w:val="00D433E3"/>
    <w:rsid w:val="00D43450"/>
    <w:rsid w:val="00D435E2"/>
    <w:rsid w:val="00D43780"/>
    <w:rsid w:val="00D437B0"/>
    <w:rsid w:val="00D4394C"/>
    <w:rsid w:val="00D43B8B"/>
    <w:rsid w:val="00D43BD8"/>
    <w:rsid w:val="00D43E22"/>
    <w:rsid w:val="00D43E60"/>
    <w:rsid w:val="00D43F02"/>
    <w:rsid w:val="00D44076"/>
    <w:rsid w:val="00D44083"/>
    <w:rsid w:val="00D44130"/>
    <w:rsid w:val="00D441D9"/>
    <w:rsid w:val="00D44212"/>
    <w:rsid w:val="00D445A9"/>
    <w:rsid w:val="00D44655"/>
    <w:rsid w:val="00D44780"/>
    <w:rsid w:val="00D449F6"/>
    <w:rsid w:val="00D44A7E"/>
    <w:rsid w:val="00D44AA0"/>
    <w:rsid w:val="00D44C44"/>
    <w:rsid w:val="00D44CD0"/>
    <w:rsid w:val="00D44D48"/>
    <w:rsid w:val="00D44F4E"/>
    <w:rsid w:val="00D44F72"/>
    <w:rsid w:val="00D452C8"/>
    <w:rsid w:val="00D454E6"/>
    <w:rsid w:val="00D455C7"/>
    <w:rsid w:val="00D4566A"/>
    <w:rsid w:val="00D45750"/>
    <w:rsid w:val="00D45771"/>
    <w:rsid w:val="00D45888"/>
    <w:rsid w:val="00D45AD6"/>
    <w:rsid w:val="00D45B3B"/>
    <w:rsid w:val="00D45C6C"/>
    <w:rsid w:val="00D45CE7"/>
    <w:rsid w:val="00D45DD1"/>
    <w:rsid w:val="00D45F26"/>
    <w:rsid w:val="00D45F48"/>
    <w:rsid w:val="00D4602A"/>
    <w:rsid w:val="00D46070"/>
    <w:rsid w:val="00D460C4"/>
    <w:rsid w:val="00D4648C"/>
    <w:rsid w:val="00D4653E"/>
    <w:rsid w:val="00D46738"/>
    <w:rsid w:val="00D467A6"/>
    <w:rsid w:val="00D467BA"/>
    <w:rsid w:val="00D467D2"/>
    <w:rsid w:val="00D46828"/>
    <w:rsid w:val="00D469C5"/>
    <w:rsid w:val="00D46C71"/>
    <w:rsid w:val="00D46C83"/>
    <w:rsid w:val="00D46D54"/>
    <w:rsid w:val="00D46DBB"/>
    <w:rsid w:val="00D46E19"/>
    <w:rsid w:val="00D46ED3"/>
    <w:rsid w:val="00D46F32"/>
    <w:rsid w:val="00D47070"/>
    <w:rsid w:val="00D470CB"/>
    <w:rsid w:val="00D471CC"/>
    <w:rsid w:val="00D471D8"/>
    <w:rsid w:val="00D47360"/>
    <w:rsid w:val="00D474AC"/>
    <w:rsid w:val="00D474B1"/>
    <w:rsid w:val="00D4751C"/>
    <w:rsid w:val="00D47595"/>
    <w:rsid w:val="00D475D9"/>
    <w:rsid w:val="00D4780B"/>
    <w:rsid w:val="00D4789C"/>
    <w:rsid w:val="00D479A3"/>
    <w:rsid w:val="00D479E5"/>
    <w:rsid w:val="00D47BC0"/>
    <w:rsid w:val="00D47C43"/>
    <w:rsid w:val="00D47D84"/>
    <w:rsid w:val="00D50003"/>
    <w:rsid w:val="00D5033C"/>
    <w:rsid w:val="00D50792"/>
    <w:rsid w:val="00D5083B"/>
    <w:rsid w:val="00D50B38"/>
    <w:rsid w:val="00D50B43"/>
    <w:rsid w:val="00D50C04"/>
    <w:rsid w:val="00D50CD1"/>
    <w:rsid w:val="00D50DED"/>
    <w:rsid w:val="00D50F47"/>
    <w:rsid w:val="00D51131"/>
    <w:rsid w:val="00D51203"/>
    <w:rsid w:val="00D5139D"/>
    <w:rsid w:val="00D51469"/>
    <w:rsid w:val="00D5155E"/>
    <w:rsid w:val="00D516F8"/>
    <w:rsid w:val="00D51750"/>
    <w:rsid w:val="00D51955"/>
    <w:rsid w:val="00D51A4B"/>
    <w:rsid w:val="00D51BE6"/>
    <w:rsid w:val="00D51C2B"/>
    <w:rsid w:val="00D51C3D"/>
    <w:rsid w:val="00D51CE0"/>
    <w:rsid w:val="00D51CEB"/>
    <w:rsid w:val="00D51D8E"/>
    <w:rsid w:val="00D51F56"/>
    <w:rsid w:val="00D51F66"/>
    <w:rsid w:val="00D51F85"/>
    <w:rsid w:val="00D51F9C"/>
    <w:rsid w:val="00D5215A"/>
    <w:rsid w:val="00D52260"/>
    <w:rsid w:val="00D52505"/>
    <w:rsid w:val="00D52552"/>
    <w:rsid w:val="00D52606"/>
    <w:rsid w:val="00D526D2"/>
    <w:rsid w:val="00D526F4"/>
    <w:rsid w:val="00D52711"/>
    <w:rsid w:val="00D52891"/>
    <w:rsid w:val="00D528CF"/>
    <w:rsid w:val="00D528EF"/>
    <w:rsid w:val="00D529B3"/>
    <w:rsid w:val="00D52BE5"/>
    <w:rsid w:val="00D52C46"/>
    <w:rsid w:val="00D52CE1"/>
    <w:rsid w:val="00D52CEF"/>
    <w:rsid w:val="00D52D37"/>
    <w:rsid w:val="00D52F72"/>
    <w:rsid w:val="00D5310B"/>
    <w:rsid w:val="00D532A6"/>
    <w:rsid w:val="00D53326"/>
    <w:rsid w:val="00D53477"/>
    <w:rsid w:val="00D53481"/>
    <w:rsid w:val="00D53687"/>
    <w:rsid w:val="00D536DF"/>
    <w:rsid w:val="00D536F2"/>
    <w:rsid w:val="00D5383C"/>
    <w:rsid w:val="00D538F6"/>
    <w:rsid w:val="00D539B9"/>
    <w:rsid w:val="00D539CF"/>
    <w:rsid w:val="00D53A8F"/>
    <w:rsid w:val="00D53B79"/>
    <w:rsid w:val="00D53BB7"/>
    <w:rsid w:val="00D53C1B"/>
    <w:rsid w:val="00D53CCB"/>
    <w:rsid w:val="00D53F61"/>
    <w:rsid w:val="00D53FE3"/>
    <w:rsid w:val="00D5402B"/>
    <w:rsid w:val="00D5425F"/>
    <w:rsid w:val="00D54300"/>
    <w:rsid w:val="00D5432B"/>
    <w:rsid w:val="00D543EF"/>
    <w:rsid w:val="00D544E4"/>
    <w:rsid w:val="00D545C3"/>
    <w:rsid w:val="00D54AD0"/>
    <w:rsid w:val="00D54BF9"/>
    <w:rsid w:val="00D54C25"/>
    <w:rsid w:val="00D54CAD"/>
    <w:rsid w:val="00D54CF4"/>
    <w:rsid w:val="00D54D6B"/>
    <w:rsid w:val="00D54FAA"/>
    <w:rsid w:val="00D54FBD"/>
    <w:rsid w:val="00D550AD"/>
    <w:rsid w:val="00D55195"/>
    <w:rsid w:val="00D551AC"/>
    <w:rsid w:val="00D55301"/>
    <w:rsid w:val="00D55305"/>
    <w:rsid w:val="00D55353"/>
    <w:rsid w:val="00D555FA"/>
    <w:rsid w:val="00D558E4"/>
    <w:rsid w:val="00D55946"/>
    <w:rsid w:val="00D55A4E"/>
    <w:rsid w:val="00D55A85"/>
    <w:rsid w:val="00D55A9A"/>
    <w:rsid w:val="00D55B5F"/>
    <w:rsid w:val="00D56009"/>
    <w:rsid w:val="00D560F9"/>
    <w:rsid w:val="00D5616F"/>
    <w:rsid w:val="00D56191"/>
    <w:rsid w:val="00D56231"/>
    <w:rsid w:val="00D56237"/>
    <w:rsid w:val="00D563A2"/>
    <w:rsid w:val="00D565A8"/>
    <w:rsid w:val="00D565F5"/>
    <w:rsid w:val="00D567CF"/>
    <w:rsid w:val="00D568F7"/>
    <w:rsid w:val="00D56979"/>
    <w:rsid w:val="00D56D22"/>
    <w:rsid w:val="00D56E93"/>
    <w:rsid w:val="00D56EB8"/>
    <w:rsid w:val="00D56FC5"/>
    <w:rsid w:val="00D570D7"/>
    <w:rsid w:val="00D5710D"/>
    <w:rsid w:val="00D571DB"/>
    <w:rsid w:val="00D572DD"/>
    <w:rsid w:val="00D573FD"/>
    <w:rsid w:val="00D575FE"/>
    <w:rsid w:val="00D576A6"/>
    <w:rsid w:val="00D576E5"/>
    <w:rsid w:val="00D5774F"/>
    <w:rsid w:val="00D5776C"/>
    <w:rsid w:val="00D5778D"/>
    <w:rsid w:val="00D577ED"/>
    <w:rsid w:val="00D5785C"/>
    <w:rsid w:val="00D5793B"/>
    <w:rsid w:val="00D57A64"/>
    <w:rsid w:val="00D57AC9"/>
    <w:rsid w:val="00D57C6B"/>
    <w:rsid w:val="00D57C78"/>
    <w:rsid w:val="00D57C7E"/>
    <w:rsid w:val="00D57DA8"/>
    <w:rsid w:val="00D6004F"/>
    <w:rsid w:val="00D600D2"/>
    <w:rsid w:val="00D60169"/>
    <w:rsid w:val="00D601C5"/>
    <w:rsid w:val="00D60273"/>
    <w:rsid w:val="00D603F1"/>
    <w:rsid w:val="00D6048D"/>
    <w:rsid w:val="00D60521"/>
    <w:rsid w:val="00D60533"/>
    <w:rsid w:val="00D6075F"/>
    <w:rsid w:val="00D6079D"/>
    <w:rsid w:val="00D6082B"/>
    <w:rsid w:val="00D609BE"/>
    <w:rsid w:val="00D60A22"/>
    <w:rsid w:val="00D60B79"/>
    <w:rsid w:val="00D60C80"/>
    <w:rsid w:val="00D60E3D"/>
    <w:rsid w:val="00D6103D"/>
    <w:rsid w:val="00D61291"/>
    <w:rsid w:val="00D61710"/>
    <w:rsid w:val="00D617DC"/>
    <w:rsid w:val="00D61967"/>
    <w:rsid w:val="00D61B1E"/>
    <w:rsid w:val="00D61DB3"/>
    <w:rsid w:val="00D61F4B"/>
    <w:rsid w:val="00D61F7A"/>
    <w:rsid w:val="00D61FA7"/>
    <w:rsid w:val="00D61FED"/>
    <w:rsid w:val="00D62281"/>
    <w:rsid w:val="00D62396"/>
    <w:rsid w:val="00D62417"/>
    <w:rsid w:val="00D62476"/>
    <w:rsid w:val="00D624CF"/>
    <w:rsid w:val="00D6270E"/>
    <w:rsid w:val="00D6273F"/>
    <w:rsid w:val="00D629A6"/>
    <w:rsid w:val="00D62B3E"/>
    <w:rsid w:val="00D62B5D"/>
    <w:rsid w:val="00D62D96"/>
    <w:rsid w:val="00D62DEB"/>
    <w:rsid w:val="00D63320"/>
    <w:rsid w:val="00D63537"/>
    <w:rsid w:val="00D63776"/>
    <w:rsid w:val="00D637DE"/>
    <w:rsid w:val="00D6382E"/>
    <w:rsid w:val="00D638C9"/>
    <w:rsid w:val="00D63906"/>
    <w:rsid w:val="00D639A9"/>
    <w:rsid w:val="00D63C13"/>
    <w:rsid w:val="00D63C40"/>
    <w:rsid w:val="00D63D7D"/>
    <w:rsid w:val="00D63E3C"/>
    <w:rsid w:val="00D63F9D"/>
    <w:rsid w:val="00D6406B"/>
    <w:rsid w:val="00D640A0"/>
    <w:rsid w:val="00D6415D"/>
    <w:rsid w:val="00D643B0"/>
    <w:rsid w:val="00D6469B"/>
    <w:rsid w:val="00D6470B"/>
    <w:rsid w:val="00D64720"/>
    <w:rsid w:val="00D64757"/>
    <w:rsid w:val="00D648FB"/>
    <w:rsid w:val="00D64BAD"/>
    <w:rsid w:val="00D64FC6"/>
    <w:rsid w:val="00D65091"/>
    <w:rsid w:val="00D65230"/>
    <w:rsid w:val="00D65386"/>
    <w:rsid w:val="00D6547D"/>
    <w:rsid w:val="00D6553E"/>
    <w:rsid w:val="00D6559A"/>
    <w:rsid w:val="00D6559F"/>
    <w:rsid w:val="00D65683"/>
    <w:rsid w:val="00D656F1"/>
    <w:rsid w:val="00D65717"/>
    <w:rsid w:val="00D65A80"/>
    <w:rsid w:val="00D65B2A"/>
    <w:rsid w:val="00D65D58"/>
    <w:rsid w:val="00D65F23"/>
    <w:rsid w:val="00D65F29"/>
    <w:rsid w:val="00D65F58"/>
    <w:rsid w:val="00D65F6B"/>
    <w:rsid w:val="00D66078"/>
    <w:rsid w:val="00D6623D"/>
    <w:rsid w:val="00D662B1"/>
    <w:rsid w:val="00D662EA"/>
    <w:rsid w:val="00D6632B"/>
    <w:rsid w:val="00D664D0"/>
    <w:rsid w:val="00D6688C"/>
    <w:rsid w:val="00D66A2D"/>
    <w:rsid w:val="00D66A4C"/>
    <w:rsid w:val="00D66C29"/>
    <w:rsid w:val="00D66CAB"/>
    <w:rsid w:val="00D66DEB"/>
    <w:rsid w:val="00D66F66"/>
    <w:rsid w:val="00D67032"/>
    <w:rsid w:val="00D6708C"/>
    <w:rsid w:val="00D6711C"/>
    <w:rsid w:val="00D672EB"/>
    <w:rsid w:val="00D6744E"/>
    <w:rsid w:val="00D67475"/>
    <w:rsid w:val="00D67635"/>
    <w:rsid w:val="00D6768F"/>
    <w:rsid w:val="00D67758"/>
    <w:rsid w:val="00D6786D"/>
    <w:rsid w:val="00D679E4"/>
    <w:rsid w:val="00D67B3F"/>
    <w:rsid w:val="00D67B45"/>
    <w:rsid w:val="00D67B8B"/>
    <w:rsid w:val="00D67CF8"/>
    <w:rsid w:val="00D67D12"/>
    <w:rsid w:val="00D67D1C"/>
    <w:rsid w:val="00D67EF8"/>
    <w:rsid w:val="00D67FC4"/>
    <w:rsid w:val="00D700E6"/>
    <w:rsid w:val="00D70100"/>
    <w:rsid w:val="00D70318"/>
    <w:rsid w:val="00D70554"/>
    <w:rsid w:val="00D70598"/>
    <w:rsid w:val="00D7068F"/>
    <w:rsid w:val="00D70789"/>
    <w:rsid w:val="00D708A5"/>
    <w:rsid w:val="00D70A50"/>
    <w:rsid w:val="00D70B50"/>
    <w:rsid w:val="00D70BA0"/>
    <w:rsid w:val="00D70BF9"/>
    <w:rsid w:val="00D70C3D"/>
    <w:rsid w:val="00D70D07"/>
    <w:rsid w:val="00D70DC5"/>
    <w:rsid w:val="00D70E3B"/>
    <w:rsid w:val="00D70F2B"/>
    <w:rsid w:val="00D71061"/>
    <w:rsid w:val="00D71216"/>
    <w:rsid w:val="00D712AC"/>
    <w:rsid w:val="00D7142A"/>
    <w:rsid w:val="00D71535"/>
    <w:rsid w:val="00D71587"/>
    <w:rsid w:val="00D715BD"/>
    <w:rsid w:val="00D7162B"/>
    <w:rsid w:val="00D716A7"/>
    <w:rsid w:val="00D71747"/>
    <w:rsid w:val="00D71785"/>
    <w:rsid w:val="00D71800"/>
    <w:rsid w:val="00D71891"/>
    <w:rsid w:val="00D71892"/>
    <w:rsid w:val="00D71A6C"/>
    <w:rsid w:val="00D71B94"/>
    <w:rsid w:val="00D71CE9"/>
    <w:rsid w:val="00D71D10"/>
    <w:rsid w:val="00D71EC8"/>
    <w:rsid w:val="00D72029"/>
    <w:rsid w:val="00D72249"/>
    <w:rsid w:val="00D7225D"/>
    <w:rsid w:val="00D72262"/>
    <w:rsid w:val="00D723F0"/>
    <w:rsid w:val="00D725D1"/>
    <w:rsid w:val="00D727F7"/>
    <w:rsid w:val="00D7281F"/>
    <w:rsid w:val="00D7296D"/>
    <w:rsid w:val="00D72AFA"/>
    <w:rsid w:val="00D72B27"/>
    <w:rsid w:val="00D72D51"/>
    <w:rsid w:val="00D72FD9"/>
    <w:rsid w:val="00D7318F"/>
    <w:rsid w:val="00D731B7"/>
    <w:rsid w:val="00D73422"/>
    <w:rsid w:val="00D73444"/>
    <w:rsid w:val="00D73460"/>
    <w:rsid w:val="00D734F7"/>
    <w:rsid w:val="00D7350B"/>
    <w:rsid w:val="00D73544"/>
    <w:rsid w:val="00D737B8"/>
    <w:rsid w:val="00D737DA"/>
    <w:rsid w:val="00D73826"/>
    <w:rsid w:val="00D7394F"/>
    <w:rsid w:val="00D73B75"/>
    <w:rsid w:val="00D73E0E"/>
    <w:rsid w:val="00D73EEC"/>
    <w:rsid w:val="00D73F40"/>
    <w:rsid w:val="00D73FD3"/>
    <w:rsid w:val="00D742F0"/>
    <w:rsid w:val="00D7431F"/>
    <w:rsid w:val="00D7435A"/>
    <w:rsid w:val="00D7435F"/>
    <w:rsid w:val="00D7440B"/>
    <w:rsid w:val="00D744A7"/>
    <w:rsid w:val="00D744B2"/>
    <w:rsid w:val="00D7463B"/>
    <w:rsid w:val="00D746B3"/>
    <w:rsid w:val="00D746CD"/>
    <w:rsid w:val="00D74772"/>
    <w:rsid w:val="00D74845"/>
    <w:rsid w:val="00D74A26"/>
    <w:rsid w:val="00D74A4F"/>
    <w:rsid w:val="00D74D6D"/>
    <w:rsid w:val="00D74D98"/>
    <w:rsid w:val="00D74E1C"/>
    <w:rsid w:val="00D750FA"/>
    <w:rsid w:val="00D7518F"/>
    <w:rsid w:val="00D7531F"/>
    <w:rsid w:val="00D75320"/>
    <w:rsid w:val="00D7532E"/>
    <w:rsid w:val="00D75351"/>
    <w:rsid w:val="00D753BC"/>
    <w:rsid w:val="00D75428"/>
    <w:rsid w:val="00D7543C"/>
    <w:rsid w:val="00D75841"/>
    <w:rsid w:val="00D75C40"/>
    <w:rsid w:val="00D75C79"/>
    <w:rsid w:val="00D75CA8"/>
    <w:rsid w:val="00D75CD7"/>
    <w:rsid w:val="00D75D6A"/>
    <w:rsid w:val="00D75DBA"/>
    <w:rsid w:val="00D75DEB"/>
    <w:rsid w:val="00D75F13"/>
    <w:rsid w:val="00D75F36"/>
    <w:rsid w:val="00D76384"/>
    <w:rsid w:val="00D76486"/>
    <w:rsid w:val="00D76506"/>
    <w:rsid w:val="00D7659C"/>
    <w:rsid w:val="00D765DB"/>
    <w:rsid w:val="00D76782"/>
    <w:rsid w:val="00D76E5D"/>
    <w:rsid w:val="00D76F2D"/>
    <w:rsid w:val="00D77041"/>
    <w:rsid w:val="00D77083"/>
    <w:rsid w:val="00D7708C"/>
    <w:rsid w:val="00D770B1"/>
    <w:rsid w:val="00D7718D"/>
    <w:rsid w:val="00D7726E"/>
    <w:rsid w:val="00D7756E"/>
    <w:rsid w:val="00D77573"/>
    <w:rsid w:val="00D775EE"/>
    <w:rsid w:val="00D77626"/>
    <w:rsid w:val="00D776C4"/>
    <w:rsid w:val="00D77808"/>
    <w:rsid w:val="00D77837"/>
    <w:rsid w:val="00D7784A"/>
    <w:rsid w:val="00D77A2F"/>
    <w:rsid w:val="00D77AF2"/>
    <w:rsid w:val="00D77C35"/>
    <w:rsid w:val="00D77C3F"/>
    <w:rsid w:val="00D77C7A"/>
    <w:rsid w:val="00D77DF1"/>
    <w:rsid w:val="00D800E2"/>
    <w:rsid w:val="00D80118"/>
    <w:rsid w:val="00D80214"/>
    <w:rsid w:val="00D803EC"/>
    <w:rsid w:val="00D80523"/>
    <w:rsid w:val="00D80563"/>
    <w:rsid w:val="00D8057A"/>
    <w:rsid w:val="00D80594"/>
    <w:rsid w:val="00D805D6"/>
    <w:rsid w:val="00D80681"/>
    <w:rsid w:val="00D80A48"/>
    <w:rsid w:val="00D80DD5"/>
    <w:rsid w:val="00D80E29"/>
    <w:rsid w:val="00D81046"/>
    <w:rsid w:val="00D81310"/>
    <w:rsid w:val="00D813EC"/>
    <w:rsid w:val="00D81483"/>
    <w:rsid w:val="00D815EB"/>
    <w:rsid w:val="00D815F8"/>
    <w:rsid w:val="00D81CE1"/>
    <w:rsid w:val="00D81D63"/>
    <w:rsid w:val="00D81FF9"/>
    <w:rsid w:val="00D82049"/>
    <w:rsid w:val="00D82090"/>
    <w:rsid w:val="00D820F6"/>
    <w:rsid w:val="00D82132"/>
    <w:rsid w:val="00D82169"/>
    <w:rsid w:val="00D821E3"/>
    <w:rsid w:val="00D82297"/>
    <w:rsid w:val="00D823E9"/>
    <w:rsid w:val="00D824D1"/>
    <w:rsid w:val="00D8258E"/>
    <w:rsid w:val="00D828B9"/>
    <w:rsid w:val="00D828DE"/>
    <w:rsid w:val="00D82979"/>
    <w:rsid w:val="00D82B78"/>
    <w:rsid w:val="00D831C9"/>
    <w:rsid w:val="00D831EB"/>
    <w:rsid w:val="00D83202"/>
    <w:rsid w:val="00D83393"/>
    <w:rsid w:val="00D836DD"/>
    <w:rsid w:val="00D83796"/>
    <w:rsid w:val="00D837C0"/>
    <w:rsid w:val="00D838A1"/>
    <w:rsid w:val="00D838AC"/>
    <w:rsid w:val="00D83932"/>
    <w:rsid w:val="00D8394E"/>
    <w:rsid w:val="00D8395B"/>
    <w:rsid w:val="00D839BE"/>
    <w:rsid w:val="00D839D8"/>
    <w:rsid w:val="00D839F6"/>
    <w:rsid w:val="00D83A14"/>
    <w:rsid w:val="00D83A1A"/>
    <w:rsid w:val="00D83B86"/>
    <w:rsid w:val="00D83B9F"/>
    <w:rsid w:val="00D83D05"/>
    <w:rsid w:val="00D83D53"/>
    <w:rsid w:val="00D83DBA"/>
    <w:rsid w:val="00D83F76"/>
    <w:rsid w:val="00D83F97"/>
    <w:rsid w:val="00D83FDC"/>
    <w:rsid w:val="00D83FF5"/>
    <w:rsid w:val="00D840B7"/>
    <w:rsid w:val="00D840DA"/>
    <w:rsid w:val="00D842AD"/>
    <w:rsid w:val="00D84346"/>
    <w:rsid w:val="00D84421"/>
    <w:rsid w:val="00D846F8"/>
    <w:rsid w:val="00D849F2"/>
    <w:rsid w:val="00D84AB3"/>
    <w:rsid w:val="00D84BCE"/>
    <w:rsid w:val="00D84C56"/>
    <w:rsid w:val="00D84CE5"/>
    <w:rsid w:val="00D84FEF"/>
    <w:rsid w:val="00D8508E"/>
    <w:rsid w:val="00D850EB"/>
    <w:rsid w:val="00D852D8"/>
    <w:rsid w:val="00D8549A"/>
    <w:rsid w:val="00D85504"/>
    <w:rsid w:val="00D855C4"/>
    <w:rsid w:val="00D85621"/>
    <w:rsid w:val="00D8572F"/>
    <w:rsid w:val="00D85824"/>
    <w:rsid w:val="00D8589B"/>
    <w:rsid w:val="00D85A31"/>
    <w:rsid w:val="00D85CC0"/>
    <w:rsid w:val="00D85D5F"/>
    <w:rsid w:val="00D85E17"/>
    <w:rsid w:val="00D86038"/>
    <w:rsid w:val="00D86089"/>
    <w:rsid w:val="00D860AF"/>
    <w:rsid w:val="00D86103"/>
    <w:rsid w:val="00D861B9"/>
    <w:rsid w:val="00D861C4"/>
    <w:rsid w:val="00D8622D"/>
    <w:rsid w:val="00D86231"/>
    <w:rsid w:val="00D8623D"/>
    <w:rsid w:val="00D8653D"/>
    <w:rsid w:val="00D86639"/>
    <w:rsid w:val="00D86838"/>
    <w:rsid w:val="00D86A84"/>
    <w:rsid w:val="00D86B5E"/>
    <w:rsid w:val="00D86BC2"/>
    <w:rsid w:val="00D86C24"/>
    <w:rsid w:val="00D86C7A"/>
    <w:rsid w:val="00D86D10"/>
    <w:rsid w:val="00D86D51"/>
    <w:rsid w:val="00D86DED"/>
    <w:rsid w:val="00D86E09"/>
    <w:rsid w:val="00D86F09"/>
    <w:rsid w:val="00D86F89"/>
    <w:rsid w:val="00D86F8B"/>
    <w:rsid w:val="00D86F9E"/>
    <w:rsid w:val="00D86FDF"/>
    <w:rsid w:val="00D8708B"/>
    <w:rsid w:val="00D8731E"/>
    <w:rsid w:val="00D87338"/>
    <w:rsid w:val="00D87353"/>
    <w:rsid w:val="00D873BA"/>
    <w:rsid w:val="00D875DF"/>
    <w:rsid w:val="00D87681"/>
    <w:rsid w:val="00D878BC"/>
    <w:rsid w:val="00D879A1"/>
    <w:rsid w:val="00D87A3A"/>
    <w:rsid w:val="00D87A9B"/>
    <w:rsid w:val="00D87ADF"/>
    <w:rsid w:val="00D87DC5"/>
    <w:rsid w:val="00D87EFE"/>
    <w:rsid w:val="00D87F24"/>
    <w:rsid w:val="00D87F76"/>
    <w:rsid w:val="00D90055"/>
    <w:rsid w:val="00D900A7"/>
    <w:rsid w:val="00D900C8"/>
    <w:rsid w:val="00D900F2"/>
    <w:rsid w:val="00D902CE"/>
    <w:rsid w:val="00D90355"/>
    <w:rsid w:val="00D90363"/>
    <w:rsid w:val="00D906FD"/>
    <w:rsid w:val="00D907B7"/>
    <w:rsid w:val="00D907C2"/>
    <w:rsid w:val="00D90BEC"/>
    <w:rsid w:val="00D90BF9"/>
    <w:rsid w:val="00D90C25"/>
    <w:rsid w:val="00D90EC4"/>
    <w:rsid w:val="00D90F35"/>
    <w:rsid w:val="00D90F67"/>
    <w:rsid w:val="00D90F7B"/>
    <w:rsid w:val="00D9114A"/>
    <w:rsid w:val="00D911F8"/>
    <w:rsid w:val="00D91225"/>
    <w:rsid w:val="00D912B6"/>
    <w:rsid w:val="00D91364"/>
    <w:rsid w:val="00D913D5"/>
    <w:rsid w:val="00D9140C"/>
    <w:rsid w:val="00D9149D"/>
    <w:rsid w:val="00D915C0"/>
    <w:rsid w:val="00D91688"/>
    <w:rsid w:val="00D917A1"/>
    <w:rsid w:val="00D91821"/>
    <w:rsid w:val="00D918A8"/>
    <w:rsid w:val="00D918FD"/>
    <w:rsid w:val="00D9199F"/>
    <w:rsid w:val="00D91A49"/>
    <w:rsid w:val="00D91A66"/>
    <w:rsid w:val="00D91B95"/>
    <w:rsid w:val="00D91C08"/>
    <w:rsid w:val="00D91E59"/>
    <w:rsid w:val="00D91F01"/>
    <w:rsid w:val="00D9238E"/>
    <w:rsid w:val="00D9242F"/>
    <w:rsid w:val="00D9243A"/>
    <w:rsid w:val="00D924C0"/>
    <w:rsid w:val="00D925D3"/>
    <w:rsid w:val="00D92881"/>
    <w:rsid w:val="00D92EC5"/>
    <w:rsid w:val="00D92F75"/>
    <w:rsid w:val="00D930C7"/>
    <w:rsid w:val="00D93191"/>
    <w:rsid w:val="00D931A7"/>
    <w:rsid w:val="00D9339B"/>
    <w:rsid w:val="00D9375D"/>
    <w:rsid w:val="00D938A7"/>
    <w:rsid w:val="00D93938"/>
    <w:rsid w:val="00D93B8E"/>
    <w:rsid w:val="00D93C7A"/>
    <w:rsid w:val="00D93C8E"/>
    <w:rsid w:val="00D93C92"/>
    <w:rsid w:val="00D93DBC"/>
    <w:rsid w:val="00D93E2B"/>
    <w:rsid w:val="00D93E6B"/>
    <w:rsid w:val="00D93F5C"/>
    <w:rsid w:val="00D93FD1"/>
    <w:rsid w:val="00D94157"/>
    <w:rsid w:val="00D94163"/>
    <w:rsid w:val="00D94193"/>
    <w:rsid w:val="00D9419A"/>
    <w:rsid w:val="00D942D4"/>
    <w:rsid w:val="00D94347"/>
    <w:rsid w:val="00D94462"/>
    <w:rsid w:val="00D9448A"/>
    <w:rsid w:val="00D94633"/>
    <w:rsid w:val="00D9463C"/>
    <w:rsid w:val="00D9465D"/>
    <w:rsid w:val="00D947FD"/>
    <w:rsid w:val="00D9484A"/>
    <w:rsid w:val="00D948E7"/>
    <w:rsid w:val="00D94A05"/>
    <w:rsid w:val="00D94A08"/>
    <w:rsid w:val="00D94A61"/>
    <w:rsid w:val="00D94AA6"/>
    <w:rsid w:val="00D94B8E"/>
    <w:rsid w:val="00D94C47"/>
    <w:rsid w:val="00D94D31"/>
    <w:rsid w:val="00D94EA1"/>
    <w:rsid w:val="00D94EFD"/>
    <w:rsid w:val="00D94FB8"/>
    <w:rsid w:val="00D94FC3"/>
    <w:rsid w:val="00D94FFB"/>
    <w:rsid w:val="00D95005"/>
    <w:rsid w:val="00D95103"/>
    <w:rsid w:val="00D95122"/>
    <w:rsid w:val="00D9545A"/>
    <w:rsid w:val="00D954EB"/>
    <w:rsid w:val="00D9570D"/>
    <w:rsid w:val="00D958FF"/>
    <w:rsid w:val="00D95A10"/>
    <w:rsid w:val="00D95A32"/>
    <w:rsid w:val="00D95C8E"/>
    <w:rsid w:val="00D95E4C"/>
    <w:rsid w:val="00D95E89"/>
    <w:rsid w:val="00D961D9"/>
    <w:rsid w:val="00D962AD"/>
    <w:rsid w:val="00D962CE"/>
    <w:rsid w:val="00D962FB"/>
    <w:rsid w:val="00D96368"/>
    <w:rsid w:val="00D96435"/>
    <w:rsid w:val="00D9646F"/>
    <w:rsid w:val="00D96486"/>
    <w:rsid w:val="00D96595"/>
    <w:rsid w:val="00D965B7"/>
    <w:rsid w:val="00D966C2"/>
    <w:rsid w:val="00D96783"/>
    <w:rsid w:val="00D967B7"/>
    <w:rsid w:val="00D969BE"/>
    <w:rsid w:val="00D969E2"/>
    <w:rsid w:val="00D96A54"/>
    <w:rsid w:val="00D96B03"/>
    <w:rsid w:val="00D96B6E"/>
    <w:rsid w:val="00D96D78"/>
    <w:rsid w:val="00D971AC"/>
    <w:rsid w:val="00D97219"/>
    <w:rsid w:val="00D972B7"/>
    <w:rsid w:val="00D97402"/>
    <w:rsid w:val="00D9748F"/>
    <w:rsid w:val="00D976FA"/>
    <w:rsid w:val="00D9771B"/>
    <w:rsid w:val="00D97913"/>
    <w:rsid w:val="00D9794C"/>
    <w:rsid w:val="00D97A15"/>
    <w:rsid w:val="00D97A57"/>
    <w:rsid w:val="00D97A69"/>
    <w:rsid w:val="00D97BD9"/>
    <w:rsid w:val="00D97C38"/>
    <w:rsid w:val="00D97E27"/>
    <w:rsid w:val="00D97E79"/>
    <w:rsid w:val="00D97F47"/>
    <w:rsid w:val="00DA0151"/>
    <w:rsid w:val="00DA01CC"/>
    <w:rsid w:val="00DA0478"/>
    <w:rsid w:val="00DA048F"/>
    <w:rsid w:val="00DA0599"/>
    <w:rsid w:val="00DA0723"/>
    <w:rsid w:val="00DA0823"/>
    <w:rsid w:val="00DA0847"/>
    <w:rsid w:val="00DA08DB"/>
    <w:rsid w:val="00DA09F7"/>
    <w:rsid w:val="00DA0B7E"/>
    <w:rsid w:val="00DA0E15"/>
    <w:rsid w:val="00DA0F60"/>
    <w:rsid w:val="00DA116A"/>
    <w:rsid w:val="00DA132D"/>
    <w:rsid w:val="00DA1332"/>
    <w:rsid w:val="00DA1345"/>
    <w:rsid w:val="00DA1476"/>
    <w:rsid w:val="00DA157D"/>
    <w:rsid w:val="00DA173E"/>
    <w:rsid w:val="00DA1740"/>
    <w:rsid w:val="00DA1AA8"/>
    <w:rsid w:val="00DA1C54"/>
    <w:rsid w:val="00DA1C5B"/>
    <w:rsid w:val="00DA1C7F"/>
    <w:rsid w:val="00DA1CAF"/>
    <w:rsid w:val="00DA1CDB"/>
    <w:rsid w:val="00DA1D42"/>
    <w:rsid w:val="00DA1E68"/>
    <w:rsid w:val="00DA1EFE"/>
    <w:rsid w:val="00DA20A8"/>
    <w:rsid w:val="00DA21DE"/>
    <w:rsid w:val="00DA2290"/>
    <w:rsid w:val="00DA236A"/>
    <w:rsid w:val="00DA23DF"/>
    <w:rsid w:val="00DA257E"/>
    <w:rsid w:val="00DA2587"/>
    <w:rsid w:val="00DA28E8"/>
    <w:rsid w:val="00DA28EA"/>
    <w:rsid w:val="00DA29E0"/>
    <w:rsid w:val="00DA29E8"/>
    <w:rsid w:val="00DA2A8A"/>
    <w:rsid w:val="00DA2B66"/>
    <w:rsid w:val="00DA2BD8"/>
    <w:rsid w:val="00DA2C1B"/>
    <w:rsid w:val="00DA2C1E"/>
    <w:rsid w:val="00DA2DAE"/>
    <w:rsid w:val="00DA2ECB"/>
    <w:rsid w:val="00DA2FD7"/>
    <w:rsid w:val="00DA2FE9"/>
    <w:rsid w:val="00DA331D"/>
    <w:rsid w:val="00DA3340"/>
    <w:rsid w:val="00DA33E8"/>
    <w:rsid w:val="00DA3449"/>
    <w:rsid w:val="00DA34B4"/>
    <w:rsid w:val="00DA3513"/>
    <w:rsid w:val="00DA35DB"/>
    <w:rsid w:val="00DA3605"/>
    <w:rsid w:val="00DA3660"/>
    <w:rsid w:val="00DA36A6"/>
    <w:rsid w:val="00DA37AF"/>
    <w:rsid w:val="00DA3825"/>
    <w:rsid w:val="00DA3B28"/>
    <w:rsid w:val="00DA3DA3"/>
    <w:rsid w:val="00DA3DAE"/>
    <w:rsid w:val="00DA3E58"/>
    <w:rsid w:val="00DA3E69"/>
    <w:rsid w:val="00DA3F54"/>
    <w:rsid w:val="00DA3FFB"/>
    <w:rsid w:val="00DA4035"/>
    <w:rsid w:val="00DA40F9"/>
    <w:rsid w:val="00DA4118"/>
    <w:rsid w:val="00DA4270"/>
    <w:rsid w:val="00DA4291"/>
    <w:rsid w:val="00DA43EE"/>
    <w:rsid w:val="00DA46AA"/>
    <w:rsid w:val="00DA4792"/>
    <w:rsid w:val="00DA490F"/>
    <w:rsid w:val="00DA4979"/>
    <w:rsid w:val="00DA4A1A"/>
    <w:rsid w:val="00DA4AC7"/>
    <w:rsid w:val="00DA514D"/>
    <w:rsid w:val="00DA5339"/>
    <w:rsid w:val="00DA53A6"/>
    <w:rsid w:val="00DA54D1"/>
    <w:rsid w:val="00DA54E9"/>
    <w:rsid w:val="00DA5666"/>
    <w:rsid w:val="00DA56D8"/>
    <w:rsid w:val="00DA583F"/>
    <w:rsid w:val="00DA5AB0"/>
    <w:rsid w:val="00DA5B7A"/>
    <w:rsid w:val="00DA5BD0"/>
    <w:rsid w:val="00DA5C6E"/>
    <w:rsid w:val="00DA5CE5"/>
    <w:rsid w:val="00DA5DEC"/>
    <w:rsid w:val="00DA5EFA"/>
    <w:rsid w:val="00DA5F80"/>
    <w:rsid w:val="00DA5FAE"/>
    <w:rsid w:val="00DA5FEB"/>
    <w:rsid w:val="00DA6026"/>
    <w:rsid w:val="00DA605F"/>
    <w:rsid w:val="00DA60E9"/>
    <w:rsid w:val="00DA6358"/>
    <w:rsid w:val="00DA643F"/>
    <w:rsid w:val="00DA65D2"/>
    <w:rsid w:val="00DA6726"/>
    <w:rsid w:val="00DA6767"/>
    <w:rsid w:val="00DA6847"/>
    <w:rsid w:val="00DA6903"/>
    <w:rsid w:val="00DA6963"/>
    <w:rsid w:val="00DA69EF"/>
    <w:rsid w:val="00DA6A0E"/>
    <w:rsid w:val="00DA6A25"/>
    <w:rsid w:val="00DA6BA9"/>
    <w:rsid w:val="00DA6CA1"/>
    <w:rsid w:val="00DA6CC5"/>
    <w:rsid w:val="00DA6CDA"/>
    <w:rsid w:val="00DA6D66"/>
    <w:rsid w:val="00DA6DA5"/>
    <w:rsid w:val="00DA6E0E"/>
    <w:rsid w:val="00DA6E7C"/>
    <w:rsid w:val="00DA7029"/>
    <w:rsid w:val="00DA7050"/>
    <w:rsid w:val="00DA7101"/>
    <w:rsid w:val="00DA71F6"/>
    <w:rsid w:val="00DA7204"/>
    <w:rsid w:val="00DA72EF"/>
    <w:rsid w:val="00DA733E"/>
    <w:rsid w:val="00DA742F"/>
    <w:rsid w:val="00DA74DA"/>
    <w:rsid w:val="00DA7558"/>
    <w:rsid w:val="00DA77BA"/>
    <w:rsid w:val="00DA790B"/>
    <w:rsid w:val="00DA7B79"/>
    <w:rsid w:val="00DA7C0E"/>
    <w:rsid w:val="00DA7C47"/>
    <w:rsid w:val="00DA7D7C"/>
    <w:rsid w:val="00DA7D7F"/>
    <w:rsid w:val="00DA7DB4"/>
    <w:rsid w:val="00DA7E3B"/>
    <w:rsid w:val="00DA7E4F"/>
    <w:rsid w:val="00DB00B3"/>
    <w:rsid w:val="00DB0221"/>
    <w:rsid w:val="00DB029F"/>
    <w:rsid w:val="00DB0331"/>
    <w:rsid w:val="00DB034C"/>
    <w:rsid w:val="00DB04B3"/>
    <w:rsid w:val="00DB0763"/>
    <w:rsid w:val="00DB07FA"/>
    <w:rsid w:val="00DB0888"/>
    <w:rsid w:val="00DB089C"/>
    <w:rsid w:val="00DB09D4"/>
    <w:rsid w:val="00DB0AEC"/>
    <w:rsid w:val="00DB0B17"/>
    <w:rsid w:val="00DB0C4A"/>
    <w:rsid w:val="00DB0D51"/>
    <w:rsid w:val="00DB0F92"/>
    <w:rsid w:val="00DB0FA6"/>
    <w:rsid w:val="00DB0FD2"/>
    <w:rsid w:val="00DB11E9"/>
    <w:rsid w:val="00DB1300"/>
    <w:rsid w:val="00DB1378"/>
    <w:rsid w:val="00DB13F1"/>
    <w:rsid w:val="00DB1455"/>
    <w:rsid w:val="00DB1491"/>
    <w:rsid w:val="00DB14F2"/>
    <w:rsid w:val="00DB1784"/>
    <w:rsid w:val="00DB17C7"/>
    <w:rsid w:val="00DB1941"/>
    <w:rsid w:val="00DB1AAE"/>
    <w:rsid w:val="00DB1B11"/>
    <w:rsid w:val="00DB1CD6"/>
    <w:rsid w:val="00DB1DEF"/>
    <w:rsid w:val="00DB2028"/>
    <w:rsid w:val="00DB2186"/>
    <w:rsid w:val="00DB225A"/>
    <w:rsid w:val="00DB231B"/>
    <w:rsid w:val="00DB2372"/>
    <w:rsid w:val="00DB246F"/>
    <w:rsid w:val="00DB24C1"/>
    <w:rsid w:val="00DB24FD"/>
    <w:rsid w:val="00DB257E"/>
    <w:rsid w:val="00DB25CA"/>
    <w:rsid w:val="00DB29AD"/>
    <w:rsid w:val="00DB2AA0"/>
    <w:rsid w:val="00DB2C4C"/>
    <w:rsid w:val="00DB2C68"/>
    <w:rsid w:val="00DB2CAE"/>
    <w:rsid w:val="00DB2E64"/>
    <w:rsid w:val="00DB2F4E"/>
    <w:rsid w:val="00DB3060"/>
    <w:rsid w:val="00DB30E1"/>
    <w:rsid w:val="00DB311A"/>
    <w:rsid w:val="00DB3134"/>
    <w:rsid w:val="00DB3226"/>
    <w:rsid w:val="00DB3384"/>
    <w:rsid w:val="00DB3496"/>
    <w:rsid w:val="00DB34B6"/>
    <w:rsid w:val="00DB34D2"/>
    <w:rsid w:val="00DB3537"/>
    <w:rsid w:val="00DB35FF"/>
    <w:rsid w:val="00DB362B"/>
    <w:rsid w:val="00DB38BB"/>
    <w:rsid w:val="00DB3A2F"/>
    <w:rsid w:val="00DB3A9E"/>
    <w:rsid w:val="00DB3B60"/>
    <w:rsid w:val="00DB3BF6"/>
    <w:rsid w:val="00DB3C95"/>
    <w:rsid w:val="00DB3EF2"/>
    <w:rsid w:val="00DB3F20"/>
    <w:rsid w:val="00DB3FB3"/>
    <w:rsid w:val="00DB4257"/>
    <w:rsid w:val="00DB42EC"/>
    <w:rsid w:val="00DB42FA"/>
    <w:rsid w:val="00DB46FE"/>
    <w:rsid w:val="00DB49DA"/>
    <w:rsid w:val="00DB4A9B"/>
    <w:rsid w:val="00DB4DF3"/>
    <w:rsid w:val="00DB4F40"/>
    <w:rsid w:val="00DB5031"/>
    <w:rsid w:val="00DB50DD"/>
    <w:rsid w:val="00DB50FA"/>
    <w:rsid w:val="00DB52E9"/>
    <w:rsid w:val="00DB53FB"/>
    <w:rsid w:val="00DB54E2"/>
    <w:rsid w:val="00DB567F"/>
    <w:rsid w:val="00DB56F7"/>
    <w:rsid w:val="00DB574A"/>
    <w:rsid w:val="00DB5832"/>
    <w:rsid w:val="00DB58B0"/>
    <w:rsid w:val="00DB5965"/>
    <w:rsid w:val="00DB5985"/>
    <w:rsid w:val="00DB59C9"/>
    <w:rsid w:val="00DB59CE"/>
    <w:rsid w:val="00DB5B17"/>
    <w:rsid w:val="00DB5E66"/>
    <w:rsid w:val="00DB5EF4"/>
    <w:rsid w:val="00DB5FB3"/>
    <w:rsid w:val="00DB604D"/>
    <w:rsid w:val="00DB612F"/>
    <w:rsid w:val="00DB63CE"/>
    <w:rsid w:val="00DB6403"/>
    <w:rsid w:val="00DB674B"/>
    <w:rsid w:val="00DB681D"/>
    <w:rsid w:val="00DB68BC"/>
    <w:rsid w:val="00DB68DA"/>
    <w:rsid w:val="00DB691E"/>
    <w:rsid w:val="00DB6968"/>
    <w:rsid w:val="00DB6977"/>
    <w:rsid w:val="00DB6CFF"/>
    <w:rsid w:val="00DB6E52"/>
    <w:rsid w:val="00DB6F16"/>
    <w:rsid w:val="00DB739B"/>
    <w:rsid w:val="00DB7557"/>
    <w:rsid w:val="00DB760B"/>
    <w:rsid w:val="00DB7633"/>
    <w:rsid w:val="00DB77DC"/>
    <w:rsid w:val="00DB7988"/>
    <w:rsid w:val="00DB7BB8"/>
    <w:rsid w:val="00DB7D5D"/>
    <w:rsid w:val="00DB7D7E"/>
    <w:rsid w:val="00DB7D89"/>
    <w:rsid w:val="00DB7E09"/>
    <w:rsid w:val="00DB7E9A"/>
    <w:rsid w:val="00DB7ECE"/>
    <w:rsid w:val="00DB7F21"/>
    <w:rsid w:val="00DC0109"/>
    <w:rsid w:val="00DC02A9"/>
    <w:rsid w:val="00DC037C"/>
    <w:rsid w:val="00DC040F"/>
    <w:rsid w:val="00DC04AD"/>
    <w:rsid w:val="00DC06EB"/>
    <w:rsid w:val="00DC075D"/>
    <w:rsid w:val="00DC083B"/>
    <w:rsid w:val="00DC085B"/>
    <w:rsid w:val="00DC094D"/>
    <w:rsid w:val="00DC097D"/>
    <w:rsid w:val="00DC09C7"/>
    <w:rsid w:val="00DC0A32"/>
    <w:rsid w:val="00DC0B47"/>
    <w:rsid w:val="00DC0D41"/>
    <w:rsid w:val="00DC0D51"/>
    <w:rsid w:val="00DC0E43"/>
    <w:rsid w:val="00DC10CC"/>
    <w:rsid w:val="00DC1283"/>
    <w:rsid w:val="00DC1351"/>
    <w:rsid w:val="00DC152F"/>
    <w:rsid w:val="00DC153A"/>
    <w:rsid w:val="00DC16C6"/>
    <w:rsid w:val="00DC1843"/>
    <w:rsid w:val="00DC19FB"/>
    <w:rsid w:val="00DC1B64"/>
    <w:rsid w:val="00DC1BB5"/>
    <w:rsid w:val="00DC1C01"/>
    <w:rsid w:val="00DC1EEB"/>
    <w:rsid w:val="00DC20FA"/>
    <w:rsid w:val="00DC2115"/>
    <w:rsid w:val="00DC2231"/>
    <w:rsid w:val="00DC2306"/>
    <w:rsid w:val="00DC231D"/>
    <w:rsid w:val="00DC236E"/>
    <w:rsid w:val="00DC252E"/>
    <w:rsid w:val="00DC25E6"/>
    <w:rsid w:val="00DC2772"/>
    <w:rsid w:val="00DC2921"/>
    <w:rsid w:val="00DC2991"/>
    <w:rsid w:val="00DC2CF9"/>
    <w:rsid w:val="00DC2D72"/>
    <w:rsid w:val="00DC2DF1"/>
    <w:rsid w:val="00DC2E43"/>
    <w:rsid w:val="00DC2F8A"/>
    <w:rsid w:val="00DC2FE3"/>
    <w:rsid w:val="00DC2FEB"/>
    <w:rsid w:val="00DC304D"/>
    <w:rsid w:val="00DC3071"/>
    <w:rsid w:val="00DC31B3"/>
    <w:rsid w:val="00DC31D4"/>
    <w:rsid w:val="00DC3370"/>
    <w:rsid w:val="00DC3421"/>
    <w:rsid w:val="00DC3444"/>
    <w:rsid w:val="00DC3594"/>
    <w:rsid w:val="00DC380C"/>
    <w:rsid w:val="00DC3880"/>
    <w:rsid w:val="00DC3A52"/>
    <w:rsid w:val="00DC3BA5"/>
    <w:rsid w:val="00DC3BB1"/>
    <w:rsid w:val="00DC3CEB"/>
    <w:rsid w:val="00DC3EE7"/>
    <w:rsid w:val="00DC3F1B"/>
    <w:rsid w:val="00DC40C8"/>
    <w:rsid w:val="00DC40D7"/>
    <w:rsid w:val="00DC4356"/>
    <w:rsid w:val="00DC45C9"/>
    <w:rsid w:val="00DC46CA"/>
    <w:rsid w:val="00DC46CB"/>
    <w:rsid w:val="00DC4717"/>
    <w:rsid w:val="00DC4DEB"/>
    <w:rsid w:val="00DC5092"/>
    <w:rsid w:val="00DC527E"/>
    <w:rsid w:val="00DC53DA"/>
    <w:rsid w:val="00DC55D6"/>
    <w:rsid w:val="00DC5732"/>
    <w:rsid w:val="00DC577E"/>
    <w:rsid w:val="00DC58B5"/>
    <w:rsid w:val="00DC5963"/>
    <w:rsid w:val="00DC59A8"/>
    <w:rsid w:val="00DC5B51"/>
    <w:rsid w:val="00DC5C32"/>
    <w:rsid w:val="00DC5CC7"/>
    <w:rsid w:val="00DC5DA5"/>
    <w:rsid w:val="00DC5E60"/>
    <w:rsid w:val="00DC5E95"/>
    <w:rsid w:val="00DC5EB7"/>
    <w:rsid w:val="00DC5FAB"/>
    <w:rsid w:val="00DC5FC2"/>
    <w:rsid w:val="00DC6010"/>
    <w:rsid w:val="00DC60F4"/>
    <w:rsid w:val="00DC611E"/>
    <w:rsid w:val="00DC6125"/>
    <w:rsid w:val="00DC63A7"/>
    <w:rsid w:val="00DC6433"/>
    <w:rsid w:val="00DC68BD"/>
    <w:rsid w:val="00DC69BD"/>
    <w:rsid w:val="00DC6A5D"/>
    <w:rsid w:val="00DC6A7B"/>
    <w:rsid w:val="00DC6B4A"/>
    <w:rsid w:val="00DC6BB6"/>
    <w:rsid w:val="00DC6BC6"/>
    <w:rsid w:val="00DC6BD1"/>
    <w:rsid w:val="00DC6C00"/>
    <w:rsid w:val="00DC6C38"/>
    <w:rsid w:val="00DC6C53"/>
    <w:rsid w:val="00DC6D24"/>
    <w:rsid w:val="00DC6E76"/>
    <w:rsid w:val="00DC6F10"/>
    <w:rsid w:val="00DC700D"/>
    <w:rsid w:val="00DC71CA"/>
    <w:rsid w:val="00DC721A"/>
    <w:rsid w:val="00DC7398"/>
    <w:rsid w:val="00DC7424"/>
    <w:rsid w:val="00DC75A4"/>
    <w:rsid w:val="00DC784C"/>
    <w:rsid w:val="00DC7989"/>
    <w:rsid w:val="00DC7AE9"/>
    <w:rsid w:val="00DC7B53"/>
    <w:rsid w:val="00DC7B54"/>
    <w:rsid w:val="00DC7DD0"/>
    <w:rsid w:val="00DC7EA1"/>
    <w:rsid w:val="00DC7EE8"/>
    <w:rsid w:val="00DC7F2F"/>
    <w:rsid w:val="00DC7FBA"/>
    <w:rsid w:val="00DD029B"/>
    <w:rsid w:val="00DD038A"/>
    <w:rsid w:val="00DD052D"/>
    <w:rsid w:val="00DD054B"/>
    <w:rsid w:val="00DD06D0"/>
    <w:rsid w:val="00DD079C"/>
    <w:rsid w:val="00DD0868"/>
    <w:rsid w:val="00DD09D0"/>
    <w:rsid w:val="00DD0A2C"/>
    <w:rsid w:val="00DD0A37"/>
    <w:rsid w:val="00DD0AE9"/>
    <w:rsid w:val="00DD0CFE"/>
    <w:rsid w:val="00DD0D0D"/>
    <w:rsid w:val="00DD0D78"/>
    <w:rsid w:val="00DD0E13"/>
    <w:rsid w:val="00DD1065"/>
    <w:rsid w:val="00DD14F4"/>
    <w:rsid w:val="00DD157D"/>
    <w:rsid w:val="00DD1594"/>
    <w:rsid w:val="00DD19A5"/>
    <w:rsid w:val="00DD1C21"/>
    <w:rsid w:val="00DD1C35"/>
    <w:rsid w:val="00DD2179"/>
    <w:rsid w:val="00DD2459"/>
    <w:rsid w:val="00DD25FA"/>
    <w:rsid w:val="00DD263A"/>
    <w:rsid w:val="00DD2802"/>
    <w:rsid w:val="00DD2A2D"/>
    <w:rsid w:val="00DD2A93"/>
    <w:rsid w:val="00DD2B51"/>
    <w:rsid w:val="00DD2B86"/>
    <w:rsid w:val="00DD2CDD"/>
    <w:rsid w:val="00DD2D01"/>
    <w:rsid w:val="00DD2E9D"/>
    <w:rsid w:val="00DD2EC8"/>
    <w:rsid w:val="00DD2F0C"/>
    <w:rsid w:val="00DD2F67"/>
    <w:rsid w:val="00DD2FA0"/>
    <w:rsid w:val="00DD2FA4"/>
    <w:rsid w:val="00DD31D9"/>
    <w:rsid w:val="00DD31E2"/>
    <w:rsid w:val="00DD3294"/>
    <w:rsid w:val="00DD330B"/>
    <w:rsid w:val="00DD3340"/>
    <w:rsid w:val="00DD33DF"/>
    <w:rsid w:val="00DD372B"/>
    <w:rsid w:val="00DD37A7"/>
    <w:rsid w:val="00DD3A15"/>
    <w:rsid w:val="00DD3ACA"/>
    <w:rsid w:val="00DD3EAE"/>
    <w:rsid w:val="00DD3F4C"/>
    <w:rsid w:val="00DD3F6C"/>
    <w:rsid w:val="00DD3F7D"/>
    <w:rsid w:val="00DD40B1"/>
    <w:rsid w:val="00DD40CE"/>
    <w:rsid w:val="00DD4210"/>
    <w:rsid w:val="00DD444E"/>
    <w:rsid w:val="00DD4522"/>
    <w:rsid w:val="00DD47BC"/>
    <w:rsid w:val="00DD4D48"/>
    <w:rsid w:val="00DD4EFC"/>
    <w:rsid w:val="00DD4F5C"/>
    <w:rsid w:val="00DD4F64"/>
    <w:rsid w:val="00DD5049"/>
    <w:rsid w:val="00DD519D"/>
    <w:rsid w:val="00DD5202"/>
    <w:rsid w:val="00DD524B"/>
    <w:rsid w:val="00DD5250"/>
    <w:rsid w:val="00DD52D9"/>
    <w:rsid w:val="00DD52F7"/>
    <w:rsid w:val="00DD5360"/>
    <w:rsid w:val="00DD5393"/>
    <w:rsid w:val="00DD53C3"/>
    <w:rsid w:val="00DD53F4"/>
    <w:rsid w:val="00DD53FB"/>
    <w:rsid w:val="00DD546C"/>
    <w:rsid w:val="00DD55B5"/>
    <w:rsid w:val="00DD5736"/>
    <w:rsid w:val="00DD5805"/>
    <w:rsid w:val="00DD5826"/>
    <w:rsid w:val="00DD5854"/>
    <w:rsid w:val="00DD590C"/>
    <w:rsid w:val="00DD59DA"/>
    <w:rsid w:val="00DD5A06"/>
    <w:rsid w:val="00DD5A39"/>
    <w:rsid w:val="00DD5A9F"/>
    <w:rsid w:val="00DD5BDD"/>
    <w:rsid w:val="00DD5D22"/>
    <w:rsid w:val="00DD5D25"/>
    <w:rsid w:val="00DD5D54"/>
    <w:rsid w:val="00DD5E54"/>
    <w:rsid w:val="00DD6075"/>
    <w:rsid w:val="00DD66FB"/>
    <w:rsid w:val="00DD6825"/>
    <w:rsid w:val="00DD68EC"/>
    <w:rsid w:val="00DD6995"/>
    <w:rsid w:val="00DD6AD1"/>
    <w:rsid w:val="00DD6B06"/>
    <w:rsid w:val="00DD6C1E"/>
    <w:rsid w:val="00DD6D18"/>
    <w:rsid w:val="00DD6D5C"/>
    <w:rsid w:val="00DD6D74"/>
    <w:rsid w:val="00DD6D90"/>
    <w:rsid w:val="00DD6E24"/>
    <w:rsid w:val="00DD6E65"/>
    <w:rsid w:val="00DD6EE3"/>
    <w:rsid w:val="00DD6F72"/>
    <w:rsid w:val="00DD700C"/>
    <w:rsid w:val="00DD7208"/>
    <w:rsid w:val="00DD7215"/>
    <w:rsid w:val="00DD72AC"/>
    <w:rsid w:val="00DD74FB"/>
    <w:rsid w:val="00DD7589"/>
    <w:rsid w:val="00DD76C4"/>
    <w:rsid w:val="00DD774C"/>
    <w:rsid w:val="00DD77FA"/>
    <w:rsid w:val="00DD7813"/>
    <w:rsid w:val="00DD7877"/>
    <w:rsid w:val="00DD79E0"/>
    <w:rsid w:val="00DD7C0F"/>
    <w:rsid w:val="00DD7CAC"/>
    <w:rsid w:val="00DD7CDF"/>
    <w:rsid w:val="00DD7D3D"/>
    <w:rsid w:val="00DD7DFF"/>
    <w:rsid w:val="00DE00C1"/>
    <w:rsid w:val="00DE00ED"/>
    <w:rsid w:val="00DE02F0"/>
    <w:rsid w:val="00DE0358"/>
    <w:rsid w:val="00DE03C5"/>
    <w:rsid w:val="00DE040B"/>
    <w:rsid w:val="00DE04C1"/>
    <w:rsid w:val="00DE0513"/>
    <w:rsid w:val="00DE057D"/>
    <w:rsid w:val="00DE05B2"/>
    <w:rsid w:val="00DE05D6"/>
    <w:rsid w:val="00DE0837"/>
    <w:rsid w:val="00DE08CA"/>
    <w:rsid w:val="00DE09F8"/>
    <w:rsid w:val="00DE0A03"/>
    <w:rsid w:val="00DE0B0E"/>
    <w:rsid w:val="00DE0DC0"/>
    <w:rsid w:val="00DE0DCA"/>
    <w:rsid w:val="00DE0E26"/>
    <w:rsid w:val="00DE0FFA"/>
    <w:rsid w:val="00DE1360"/>
    <w:rsid w:val="00DE140B"/>
    <w:rsid w:val="00DE144D"/>
    <w:rsid w:val="00DE1559"/>
    <w:rsid w:val="00DE1560"/>
    <w:rsid w:val="00DE1611"/>
    <w:rsid w:val="00DE17E6"/>
    <w:rsid w:val="00DE1963"/>
    <w:rsid w:val="00DE19EB"/>
    <w:rsid w:val="00DE1C3D"/>
    <w:rsid w:val="00DE1E8C"/>
    <w:rsid w:val="00DE1EF3"/>
    <w:rsid w:val="00DE1FDE"/>
    <w:rsid w:val="00DE2187"/>
    <w:rsid w:val="00DE21EA"/>
    <w:rsid w:val="00DE2203"/>
    <w:rsid w:val="00DE22CC"/>
    <w:rsid w:val="00DE27D4"/>
    <w:rsid w:val="00DE27E4"/>
    <w:rsid w:val="00DE2822"/>
    <w:rsid w:val="00DE2851"/>
    <w:rsid w:val="00DE285A"/>
    <w:rsid w:val="00DE2A5F"/>
    <w:rsid w:val="00DE2AF2"/>
    <w:rsid w:val="00DE2AF4"/>
    <w:rsid w:val="00DE2B96"/>
    <w:rsid w:val="00DE2BB4"/>
    <w:rsid w:val="00DE2CA8"/>
    <w:rsid w:val="00DE2DD3"/>
    <w:rsid w:val="00DE3029"/>
    <w:rsid w:val="00DE30AF"/>
    <w:rsid w:val="00DE33E8"/>
    <w:rsid w:val="00DE3457"/>
    <w:rsid w:val="00DE3576"/>
    <w:rsid w:val="00DE3699"/>
    <w:rsid w:val="00DE374A"/>
    <w:rsid w:val="00DE38A8"/>
    <w:rsid w:val="00DE3A08"/>
    <w:rsid w:val="00DE3B78"/>
    <w:rsid w:val="00DE3BB4"/>
    <w:rsid w:val="00DE3C84"/>
    <w:rsid w:val="00DE3CC4"/>
    <w:rsid w:val="00DE3F7E"/>
    <w:rsid w:val="00DE421A"/>
    <w:rsid w:val="00DE4344"/>
    <w:rsid w:val="00DE43A5"/>
    <w:rsid w:val="00DE43B5"/>
    <w:rsid w:val="00DE4489"/>
    <w:rsid w:val="00DE462C"/>
    <w:rsid w:val="00DE464E"/>
    <w:rsid w:val="00DE46B3"/>
    <w:rsid w:val="00DE4740"/>
    <w:rsid w:val="00DE47A0"/>
    <w:rsid w:val="00DE48AD"/>
    <w:rsid w:val="00DE48E9"/>
    <w:rsid w:val="00DE4A62"/>
    <w:rsid w:val="00DE4A75"/>
    <w:rsid w:val="00DE4B40"/>
    <w:rsid w:val="00DE4B5B"/>
    <w:rsid w:val="00DE4B7D"/>
    <w:rsid w:val="00DE4C5B"/>
    <w:rsid w:val="00DE4E41"/>
    <w:rsid w:val="00DE4FB0"/>
    <w:rsid w:val="00DE51CC"/>
    <w:rsid w:val="00DE51FF"/>
    <w:rsid w:val="00DE528A"/>
    <w:rsid w:val="00DE52B4"/>
    <w:rsid w:val="00DE52CA"/>
    <w:rsid w:val="00DE54F9"/>
    <w:rsid w:val="00DE552C"/>
    <w:rsid w:val="00DE5560"/>
    <w:rsid w:val="00DE55A0"/>
    <w:rsid w:val="00DE5647"/>
    <w:rsid w:val="00DE56A1"/>
    <w:rsid w:val="00DE56BA"/>
    <w:rsid w:val="00DE56CA"/>
    <w:rsid w:val="00DE5792"/>
    <w:rsid w:val="00DE58AF"/>
    <w:rsid w:val="00DE59AE"/>
    <w:rsid w:val="00DE5AFE"/>
    <w:rsid w:val="00DE5B51"/>
    <w:rsid w:val="00DE5BAD"/>
    <w:rsid w:val="00DE5D4E"/>
    <w:rsid w:val="00DE5E2F"/>
    <w:rsid w:val="00DE5EC9"/>
    <w:rsid w:val="00DE619E"/>
    <w:rsid w:val="00DE6346"/>
    <w:rsid w:val="00DE63E7"/>
    <w:rsid w:val="00DE6444"/>
    <w:rsid w:val="00DE65C0"/>
    <w:rsid w:val="00DE672B"/>
    <w:rsid w:val="00DE67F9"/>
    <w:rsid w:val="00DE6822"/>
    <w:rsid w:val="00DE685F"/>
    <w:rsid w:val="00DE693F"/>
    <w:rsid w:val="00DE6982"/>
    <w:rsid w:val="00DE6BCE"/>
    <w:rsid w:val="00DE6D33"/>
    <w:rsid w:val="00DE6D58"/>
    <w:rsid w:val="00DE6FD2"/>
    <w:rsid w:val="00DE7095"/>
    <w:rsid w:val="00DE7139"/>
    <w:rsid w:val="00DE71FD"/>
    <w:rsid w:val="00DE76C6"/>
    <w:rsid w:val="00DE779A"/>
    <w:rsid w:val="00DE784C"/>
    <w:rsid w:val="00DE797B"/>
    <w:rsid w:val="00DE7A03"/>
    <w:rsid w:val="00DE7A20"/>
    <w:rsid w:val="00DE7A4A"/>
    <w:rsid w:val="00DE7DDF"/>
    <w:rsid w:val="00DE7FD9"/>
    <w:rsid w:val="00DF0286"/>
    <w:rsid w:val="00DF0370"/>
    <w:rsid w:val="00DF03B0"/>
    <w:rsid w:val="00DF046F"/>
    <w:rsid w:val="00DF054B"/>
    <w:rsid w:val="00DF078A"/>
    <w:rsid w:val="00DF07D8"/>
    <w:rsid w:val="00DF0946"/>
    <w:rsid w:val="00DF095D"/>
    <w:rsid w:val="00DF0A63"/>
    <w:rsid w:val="00DF0B38"/>
    <w:rsid w:val="00DF0C10"/>
    <w:rsid w:val="00DF0D9A"/>
    <w:rsid w:val="00DF0EB8"/>
    <w:rsid w:val="00DF0EC6"/>
    <w:rsid w:val="00DF0F48"/>
    <w:rsid w:val="00DF100F"/>
    <w:rsid w:val="00DF1060"/>
    <w:rsid w:val="00DF119D"/>
    <w:rsid w:val="00DF13B1"/>
    <w:rsid w:val="00DF155E"/>
    <w:rsid w:val="00DF1728"/>
    <w:rsid w:val="00DF18C5"/>
    <w:rsid w:val="00DF1B0E"/>
    <w:rsid w:val="00DF1D85"/>
    <w:rsid w:val="00DF1EAC"/>
    <w:rsid w:val="00DF1F17"/>
    <w:rsid w:val="00DF1F48"/>
    <w:rsid w:val="00DF248E"/>
    <w:rsid w:val="00DF259F"/>
    <w:rsid w:val="00DF261B"/>
    <w:rsid w:val="00DF263B"/>
    <w:rsid w:val="00DF2699"/>
    <w:rsid w:val="00DF26B0"/>
    <w:rsid w:val="00DF26D7"/>
    <w:rsid w:val="00DF2806"/>
    <w:rsid w:val="00DF28DB"/>
    <w:rsid w:val="00DF29E0"/>
    <w:rsid w:val="00DF2AAD"/>
    <w:rsid w:val="00DF2C3D"/>
    <w:rsid w:val="00DF2C4D"/>
    <w:rsid w:val="00DF2C79"/>
    <w:rsid w:val="00DF2D8A"/>
    <w:rsid w:val="00DF2EFD"/>
    <w:rsid w:val="00DF2F26"/>
    <w:rsid w:val="00DF2FE9"/>
    <w:rsid w:val="00DF3358"/>
    <w:rsid w:val="00DF349A"/>
    <w:rsid w:val="00DF357C"/>
    <w:rsid w:val="00DF37F6"/>
    <w:rsid w:val="00DF38F3"/>
    <w:rsid w:val="00DF3C09"/>
    <w:rsid w:val="00DF3C3C"/>
    <w:rsid w:val="00DF3DC6"/>
    <w:rsid w:val="00DF3EA8"/>
    <w:rsid w:val="00DF3F28"/>
    <w:rsid w:val="00DF3FDB"/>
    <w:rsid w:val="00DF404A"/>
    <w:rsid w:val="00DF414F"/>
    <w:rsid w:val="00DF420E"/>
    <w:rsid w:val="00DF42FE"/>
    <w:rsid w:val="00DF433E"/>
    <w:rsid w:val="00DF4539"/>
    <w:rsid w:val="00DF4603"/>
    <w:rsid w:val="00DF4777"/>
    <w:rsid w:val="00DF4A4D"/>
    <w:rsid w:val="00DF4ABC"/>
    <w:rsid w:val="00DF4B0F"/>
    <w:rsid w:val="00DF4B44"/>
    <w:rsid w:val="00DF4C61"/>
    <w:rsid w:val="00DF4F16"/>
    <w:rsid w:val="00DF4F8C"/>
    <w:rsid w:val="00DF4FCC"/>
    <w:rsid w:val="00DF5018"/>
    <w:rsid w:val="00DF5019"/>
    <w:rsid w:val="00DF503F"/>
    <w:rsid w:val="00DF5117"/>
    <w:rsid w:val="00DF5383"/>
    <w:rsid w:val="00DF53A2"/>
    <w:rsid w:val="00DF548C"/>
    <w:rsid w:val="00DF5716"/>
    <w:rsid w:val="00DF587A"/>
    <w:rsid w:val="00DF58E8"/>
    <w:rsid w:val="00DF5C44"/>
    <w:rsid w:val="00DF5C98"/>
    <w:rsid w:val="00DF5D01"/>
    <w:rsid w:val="00DF5D40"/>
    <w:rsid w:val="00DF5E2F"/>
    <w:rsid w:val="00DF5EF4"/>
    <w:rsid w:val="00DF5F38"/>
    <w:rsid w:val="00DF6031"/>
    <w:rsid w:val="00DF60D2"/>
    <w:rsid w:val="00DF6301"/>
    <w:rsid w:val="00DF6320"/>
    <w:rsid w:val="00DF6379"/>
    <w:rsid w:val="00DF63DE"/>
    <w:rsid w:val="00DF64E1"/>
    <w:rsid w:val="00DF651A"/>
    <w:rsid w:val="00DF659D"/>
    <w:rsid w:val="00DF65FF"/>
    <w:rsid w:val="00DF66A0"/>
    <w:rsid w:val="00DF66D3"/>
    <w:rsid w:val="00DF676C"/>
    <w:rsid w:val="00DF6781"/>
    <w:rsid w:val="00DF68A3"/>
    <w:rsid w:val="00DF68E3"/>
    <w:rsid w:val="00DF6A92"/>
    <w:rsid w:val="00DF6B20"/>
    <w:rsid w:val="00DF6CEC"/>
    <w:rsid w:val="00DF6D42"/>
    <w:rsid w:val="00DF6E42"/>
    <w:rsid w:val="00DF6FE5"/>
    <w:rsid w:val="00DF700E"/>
    <w:rsid w:val="00DF7032"/>
    <w:rsid w:val="00DF715E"/>
    <w:rsid w:val="00DF72E1"/>
    <w:rsid w:val="00DF73AE"/>
    <w:rsid w:val="00DF73C0"/>
    <w:rsid w:val="00DF74F9"/>
    <w:rsid w:val="00DF74FA"/>
    <w:rsid w:val="00DF7538"/>
    <w:rsid w:val="00DF7546"/>
    <w:rsid w:val="00DF772F"/>
    <w:rsid w:val="00DF77C9"/>
    <w:rsid w:val="00DF7A41"/>
    <w:rsid w:val="00DF7A97"/>
    <w:rsid w:val="00DF7C67"/>
    <w:rsid w:val="00DF7C8B"/>
    <w:rsid w:val="00DF7CEE"/>
    <w:rsid w:val="00DF7CF1"/>
    <w:rsid w:val="00DF7D0D"/>
    <w:rsid w:val="00DF7D42"/>
    <w:rsid w:val="00DF7D57"/>
    <w:rsid w:val="00DF7DA6"/>
    <w:rsid w:val="00DF7E31"/>
    <w:rsid w:val="00DF7EF4"/>
    <w:rsid w:val="00DF7F02"/>
    <w:rsid w:val="00E0001B"/>
    <w:rsid w:val="00E00098"/>
    <w:rsid w:val="00E000B5"/>
    <w:rsid w:val="00E00255"/>
    <w:rsid w:val="00E0031C"/>
    <w:rsid w:val="00E003D0"/>
    <w:rsid w:val="00E00652"/>
    <w:rsid w:val="00E00717"/>
    <w:rsid w:val="00E007B4"/>
    <w:rsid w:val="00E007CD"/>
    <w:rsid w:val="00E0087A"/>
    <w:rsid w:val="00E008F3"/>
    <w:rsid w:val="00E00A29"/>
    <w:rsid w:val="00E00A70"/>
    <w:rsid w:val="00E00AD6"/>
    <w:rsid w:val="00E00DF2"/>
    <w:rsid w:val="00E00FCB"/>
    <w:rsid w:val="00E0103C"/>
    <w:rsid w:val="00E01049"/>
    <w:rsid w:val="00E0106B"/>
    <w:rsid w:val="00E0113A"/>
    <w:rsid w:val="00E01154"/>
    <w:rsid w:val="00E01177"/>
    <w:rsid w:val="00E012B7"/>
    <w:rsid w:val="00E0130D"/>
    <w:rsid w:val="00E014D2"/>
    <w:rsid w:val="00E01706"/>
    <w:rsid w:val="00E01772"/>
    <w:rsid w:val="00E01822"/>
    <w:rsid w:val="00E01931"/>
    <w:rsid w:val="00E01934"/>
    <w:rsid w:val="00E01A70"/>
    <w:rsid w:val="00E01AED"/>
    <w:rsid w:val="00E01C42"/>
    <w:rsid w:val="00E01D1A"/>
    <w:rsid w:val="00E01D33"/>
    <w:rsid w:val="00E01D44"/>
    <w:rsid w:val="00E01D6B"/>
    <w:rsid w:val="00E01DAD"/>
    <w:rsid w:val="00E01EAF"/>
    <w:rsid w:val="00E01FE4"/>
    <w:rsid w:val="00E01FFD"/>
    <w:rsid w:val="00E020CA"/>
    <w:rsid w:val="00E02156"/>
    <w:rsid w:val="00E021C3"/>
    <w:rsid w:val="00E021D9"/>
    <w:rsid w:val="00E02213"/>
    <w:rsid w:val="00E0248F"/>
    <w:rsid w:val="00E0259D"/>
    <w:rsid w:val="00E0261C"/>
    <w:rsid w:val="00E02721"/>
    <w:rsid w:val="00E0278F"/>
    <w:rsid w:val="00E028A3"/>
    <w:rsid w:val="00E02946"/>
    <w:rsid w:val="00E02A1F"/>
    <w:rsid w:val="00E02A76"/>
    <w:rsid w:val="00E02A9E"/>
    <w:rsid w:val="00E02BE8"/>
    <w:rsid w:val="00E02D8B"/>
    <w:rsid w:val="00E02E47"/>
    <w:rsid w:val="00E02EF3"/>
    <w:rsid w:val="00E03001"/>
    <w:rsid w:val="00E03140"/>
    <w:rsid w:val="00E034C0"/>
    <w:rsid w:val="00E03686"/>
    <w:rsid w:val="00E036A5"/>
    <w:rsid w:val="00E036FE"/>
    <w:rsid w:val="00E03724"/>
    <w:rsid w:val="00E038CE"/>
    <w:rsid w:val="00E03BBB"/>
    <w:rsid w:val="00E03BE5"/>
    <w:rsid w:val="00E03C50"/>
    <w:rsid w:val="00E03C7C"/>
    <w:rsid w:val="00E03C9D"/>
    <w:rsid w:val="00E03D70"/>
    <w:rsid w:val="00E03D82"/>
    <w:rsid w:val="00E03E97"/>
    <w:rsid w:val="00E04131"/>
    <w:rsid w:val="00E041F7"/>
    <w:rsid w:val="00E04267"/>
    <w:rsid w:val="00E042B2"/>
    <w:rsid w:val="00E04332"/>
    <w:rsid w:val="00E04374"/>
    <w:rsid w:val="00E0445E"/>
    <w:rsid w:val="00E044EA"/>
    <w:rsid w:val="00E04597"/>
    <w:rsid w:val="00E045C5"/>
    <w:rsid w:val="00E045F2"/>
    <w:rsid w:val="00E04623"/>
    <w:rsid w:val="00E04733"/>
    <w:rsid w:val="00E04760"/>
    <w:rsid w:val="00E04813"/>
    <w:rsid w:val="00E0485E"/>
    <w:rsid w:val="00E04914"/>
    <w:rsid w:val="00E04B0F"/>
    <w:rsid w:val="00E04C8B"/>
    <w:rsid w:val="00E04CEA"/>
    <w:rsid w:val="00E04D98"/>
    <w:rsid w:val="00E05029"/>
    <w:rsid w:val="00E05090"/>
    <w:rsid w:val="00E05183"/>
    <w:rsid w:val="00E05332"/>
    <w:rsid w:val="00E0545A"/>
    <w:rsid w:val="00E055B4"/>
    <w:rsid w:val="00E0568F"/>
    <w:rsid w:val="00E0569B"/>
    <w:rsid w:val="00E057E7"/>
    <w:rsid w:val="00E05823"/>
    <w:rsid w:val="00E0582F"/>
    <w:rsid w:val="00E05952"/>
    <w:rsid w:val="00E059AA"/>
    <w:rsid w:val="00E05A7D"/>
    <w:rsid w:val="00E05AC5"/>
    <w:rsid w:val="00E05C08"/>
    <w:rsid w:val="00E05D64"/>
    <w:rsid w:val="00E05DA8"/>
    <w:rsid w:val="00E05E6B"/>
    <w:rsid w:val="00E05EC1"/>
    <w:rsid w:val="00E05F09"/>
    <w:rsid w:val="00E06030"/>
    <w:rsid w:val="00E06293"/>
    <w:rsid w:val="00E063E7"/>
    <w:rsid w:val="00E06562"/>
    <w:rsid w:val="00E0656F"/>
    <w:rsid w:val="00E066B0"/>
    <w:rsid w:val="00E06735"/>
    <w:rsid w:val="00E06960"/>
    <w:rsid w:val="00E06975"/>
    <w:rsid w:val="00E06A27"/>
    <w:rsid w:val="00E06A34"/>
    <w:rsid w:val="00E06A92"/>
    <w:rsid w:val="00E06BD1"/>
    <w:rsid w:val="00E06D63"/>
    <w:rsid w:val="00E06D6A"/>
    <w:rsid w:val="00E071AE"/>
    <w:rsid w:val="00E0725A"/>
    <w:rsid w:val="00E074D8"/>
    <w:rsid w:val="00E075F5"/>
    <w:rsid w:val="00E0776D"/>
    <w:rsid w:val="00E07825"/>
    <w:rsid w:val="00E079BA"/>
    <w:rsid w:val="00E079F5"/>
    <w:rsid w:val="00E07B0A"/>
    <w:rsid w:val="00E07B1A"/>
    <w:rsid w:val="00E07C22"/>
    <w:rsid w:val="00E07C86"/>
    <w:rsid w:val="00E07C91"/>
    <w:rsid w:val="00E07CC9"/>
    <w:rsid w:val="00E07E5B"/>
    <w:rsid w:val="00E07EAA"/>
    <w:rsid w:val="00E07EB3"/>
    <w:rsid w:val="00E07EDB"/>
    <w:rsid w:val="00E07F1B"/>
    <w:rsid w:val="00E07F98"/>
    <w:rsid w:val="00E100A6"/>
    <w:rsid w:val="00E102C1"/>
    <w:rsid w:val="00E102D6"/>
    <w:rsid w:val="00E1030F"/>
    <w:rsid w:val="00E10466"/>
    <w:rsid w:val="00E10491"/>
    <w:rsid w:val="00E10567"/>
    <w:rsid w:val="00E10595"/>
    <w:rsid w:val="00E10680"/>
    <w:rsid w:val="00E1081A"/>
    <w:rsid w:val="00E10820"/>
    <w:rsid w:val="00E10AF4"/>
    <w:rsid w:val="00E10B40"/>
    <w:rsid w:val="00E10B4D"/>
    <w:rsid w:val="00E10C3A"/>
    <w:rsid w:val="00E10DEF"/>
    <w:rsid w:val="00E10F3A"/>
    <w:rsid w:val="00E11010"/>
    <w:rsid w:val="00E1118B"/>
    <w:rsid w:val="00E11465"/>
    <w:rsid w:val="00E115F0"/>
    <w:rsid w:val="00E11613"/>
    <w:rsid w:val="00E117F3"/>
    <w:rsid w:val="00E117FD"/>
    <w:rsid w:val="00E1180D"/>
    <w:rsid w:val="00E1187E"/>
    <w:rsid w:val="00E119FB"/>
    <w:rsid w:val="00E11AD7"/>
    <w:rsid w:val="00E11B59"/>
    <w:rsid w:val="00E11B5F"/>
    <w:rsid w:val="00E11B91"/>
    <w:rsid w:val="00E11B92"/>
    <w:rsid w:val="00E11D44"/>
    <w:rsid w:val="00E11DA7"/>
    <w:rsid w:val="00E11E1D"/>
    <w:rsid w:val="00E11EC4"/>
    <w:rsid w:val="00E11FE6"/>
    <w:rsid w:val="00E12017"/>
    <w:rsid w:val="00E12507"/>
    <w:rsid w:val="00E12612"/>
    <w:rsid w:val="00E12639"/>
    <w:rsid w:val="00E126B6"/>
    <w:rsid w:val="00E127D7"/>
    <w:rsid w:val="00E1282A"/>
    <w:rsid w:val="00E1282D"/>
    <w:rsid w:val="00E128AB"/>
    <w:rsid w:val="00E129EC"/>
    <w:rsid w:val="00E12B6A"/>
    <w:rsid w:val="00E12CA0"/>
    <w:rsid w:val="00E12D2E"/>
    <w:rsid w:val="00E12EF6"/>
    <w:rsid w:val="00E12FD2"/>
    <w:rsid w:val="00E130CA"/>
    <w:rsid w:val="00E13163"/>
    <w:rsid w:val="00E131B4"/>
    <w:rsid w:val="00E1335B"/>
    <w:rsid w:val="00E1361C"/>
    <w:rsid w:val="00E13682"/>
    <w:rsid w:val="00E13800"/>
    <w:rsid w:val="00E138A4"/>
    <w:rsid w:val="00E13948"/>
    <w:rsid w:val="00E13992"/>
    <w:rsid w:val="00E139BE"/>
    <w:rsid w:val="00E139EA"/>
    <w:rsid w:val="00E13C82"/>
    <w:rsid w:val="00E13D7D"/>
    <w:rsid w:val="00E13E04"/>
    <w:rsid w:val="00E13E9F"/>
    <w:rsid w:val="00E13EC4"/>
    <w:rsid w:val="00E14096"/>
    <w:rsid w:val="00E141AB"/>
    <w:rsid w:val="00E14236"/>
    <w:rsid w:val="00E142B3"/>
    <w:rsid w:val="00E14551"/>
    <w:rsid w:val="00E14559"/>
    <w:rsid w:val="00E14585"/>
    <w:rsid w:val="00E145DF"/>
    <w:rsid w:val="00E14711"/>
    <w:rsid w:val="00E14735"/>
    <w:rsid w:val="00E14815"/>
    <w:rsid w:val="00E149B3"/>
    <w:rsid w:val="00E14ABE"/>
    <w:rsid w:val="00E14AEC"/>
    <w:rsid w:val="00E14B30"/>
    <w:rsid w:val="00E14B3A"/>
    <w:rsid w:val="00E14C2B"/>
    <w:rsid w:val="00E14D39"/>
    <w:rsid w:val="00E14E41"/>
    <w:rsid w:val="00E14F8A"/>
    <w:rsid w:val="00E150BC"/>
    <w:rsid w:val="00E152C7"/>
    <w:rsid w:val="00E154C3"/>
    <w:rsid w:val="00E15567"/>
    <w:rsid w:val="00E15592"/>
    <w:rsid w:val="00E15600"/>
    <w:rsid w:val="00E15651"/>
    <w:rsid w:val="00E15740"/>
    <w:rsid w:val="00E157CD"/>
    <w:rsid w:val="00E15906"/>
    <w:rsid w:val="00E15A50"/>
    <w:rsid w:val="00E15B72"/>
    <w:rsid w:val="00E15C4C"/>
    <w:rsid w:val="00E15D46"/>
    <w:rsid w:val="00E15D58"/>
    <w:rsid w:val="00E15DA6"/>
    <w:rsid w:val="00E16160"/>
    <w:rsid w:val="00E161F4"/>
    <w:rsid w:val="00E16214"/>
    <w:rsid w:val="00E1622D"/>
    <w:rsid w:val="00E16243"/>
    <w:rsid w:val="00E1627D"/>
    <w:rsid w:val="00E162A3"/>
    <w:rsid w:val="00E165ED"/>
    <w:rsid w:val="00E16691"/>
    <w:rsid w:val="00E166AE"/>
    <w:rsid w:val="00E16741"/>
    <w:rsid w:val="00E1690D"/>
    <w:rsid w:val="00E16A15"/>
    <w:rsid w:val="00E16ABF"/>
    <w:rsid w:val="00E16BCA"/>
    <w:rsid w:val="00E16DAA"/>
    <w:rsid w:val="00E170CB"/>
    <w:rsid w:val="00E1724B"/>
    <w:rsid w:val="00E17353"/>
    <w:rsid w:val="00E174BD"/>
    <w:rsid w:val="00E17563"/>
    <w:rsid w:val="00E17572"/>
    <w:rsid w:val="00E1757D"/>
    <w:rsid w:val="00E17645"/>
    <w:rsid w:val="00E1778E"/>
    <w:rsid w:val="00E17818"/>
    <w:rsid w:val="00E17A52"/>
    <w:rsid w:val="00E17BAF"/>
    <w:rsid w:val="00E17F8A"/>
    <w:rsid w:val="00E20060"/>
    <w:rsid w:val="00E200E4"/>
    <w:rsid w:val="00E20168"/>
    <w:rsid w:val="00E20451"/>
    <w:rsid w:val="00E204BE"/>
    <w:rsid w:val="00E20556"/>
    <w:rsid w:val="00E205C9"/>
    <w:rsid w:val="00E2097F"/>
    <w:rsid w:val="00E209B6"/>
    <w:rsid w:val="00E20A41"/>
    <w:rsid w:val="00E20AE1"/>
    <w:rsid w:val="00E20B22"/>
    <w:rsid w:val="00E20D60"/>
    <w:rsid w:val="00E20D81"/>
    <w:rsid w:val="00E20E48"/>
    <w:rsid w:val="00E21174"/>
    <w:rsid w:val="00E21215"/>
    <w:rsid w:val="00E2149B"/>
    <w:rsid w:val="00E214DC"/>
    <w:rsid w:val="00E215AC"/>
    <w:rsid w:val="00E215F8"/>
    <w:rsid w:val="00E2165F"/>
    <w:rsid w:val="00E216F4"/>
    <w:rsid w:val="00E21A9A"/>
    <w:rsid w:val="00E21BA9"/>
    <w:rsid w:val="00E21CE6"/>
    <w:rsid w:val="00E21DC0"/>
    <w:rsid w:val="00E21E74"/>
    <w:rsid w:val="00E21EC3"/>
    <w:rsid w:val="00E21F33"/>
    <w:rsid w:val="00E21FCD"/>
    <w:rsid w:val="00E2238D"/>
    <w:rsid w:val="00E2247C"/>
    <w:rsid w:val="00E22536"/>
    <w:rsid w:val="00E22663"/>
    <w:rsid w:val="00E22732"/>
    <w:rsid w:val="00E2278D"/>
    <w:rsid w:val="00E22A09"/>
    <w:rsid w:val="00E22A31"/>
    <w:rsid w:val="00E22A6D"/>
    <w:rsid w:val="00E22A81"/>
    <w:rsid w:val="00E22AA2"/>
    <w:rsid w:val="00E22C59"/>
    <w:rsid w:val="00E22C6F"/>
    <w:rsid w:val="00E22D00"/>
    <w:rsid w:val="00E22D4F"/>
    <w:rsid w:val="00E22F90"/>
    <w:rsid w:val="00E23080"/>
    <w:rsid w:val="00E23136"/>
    <w:rsid w:val="00E231CB"/>
    <w:rsid w:val="00E2336E"/>
    <w:rsid w:val="00E233C3"/>
    <w:rsid w:val="00E2347C"/>
    <w:rsid w:val="00E234D9"/>
    <w:rsid w:val="00E2371E"/>
    <w:rsid w:val="00E23754"/>
    <w:rsid w:val="00E2381D"/>
    <w:rsid w:val="00E23A98"/>
    <w:rsid w:val="00E23AAD"/>
    <w:rsid w:val="00E23BB7"/>
    <w:rsid w:val="00E23BC1"/>
    <w:rsid w:val="00E23D64"/>
    <w:rsid w:val="00E23DD7"/>
    <w:rsid w:val="00E23FF1"/>
    <w:rsid w:val="00E241EE"/>
    <w:rsid w:val="00E24273"/>
    <w:rsid w:val="00E24349"/>
    <w:rsid w:val="00E24596"/>
    <w:rsid w:val="00E247F0"/>
    <w:rsid w:val="00E248C0"/>
    <w:rsid w:val="00E24ACC"/>
    <w:rsid w:val="00E24BE4"/>
    <w:rsid w:val="00E24CCF"/>
    <w:rsid w:val="00E24CE7"/>
    <w:rsid w:val="00E24DAF"/>
    <w:rsid w:val="00E24E0C"/>
    <w:rsid w:val="00E24E19"/>
    <w:rsid w:val="00E24E64"/>
    <w:rsid w:val="00E24E75"/>
    <w:rsid w:val="00E24E94"/>
    <w:rsid w:val="00E24FDB"/>
    <w:rsid w:val="00E24FFA"/>
    <w:rsid w:val="00E24FFE"/>
    <w:rsid w:val="00E25049"/>
    <w:rsid w:val="00E2515E"/>
    <w:rsid w:val="00E25171"/>
    <w:rsid w:val="00E25195"/>
    <w:rsid w:val="00E2523F"/>
    <w:rsid w:val="00E25264"/>
    <w:rsid w:val="00E2528A"/>
    <w:rsid w:val="00E25475"/>
    <w:rsid w:val="00E256DD"/>
    <w:rsid w:val="00E25861"/>
    <w:rsid w:val="00E258BB"/>
    <w:rsid w:val="00E25B13"/>
    <w:rsid w:val="00E25B2A"/>
    <w:rsid w:val="00E25BDD"/>
    <w:rsid w:val="00E25C36"/>
    <w:rsid w:val="00E25CDE"/>
    <w:rsid w:val="00E25CF2"/>
    <w:rsid w:val="00E25DEB"/>
    <w:rsid w:val="00E25E55"/>
    <w:rsid w:val="00E25E76"/>
    <w:rsid w:val="00E25E85"/>
    <w:rsid w:val="00E25FCE"/>
    <w:rsid w:val="00E260DB"/>
    <w:rsid w:val="00E261B7"/>
    <w:rsid w:val="00E2625B"/>
    <w:rsid w:val="00E26332"/>
    <w:rsid w:val="00E26353"/>
    <w:rsid w:val="00E263B1"/>
    <w:rsid w:val="00E26464"/>
    <w:rsid w:val="00E264CE"/>
    <w:rsid w:val="00E265A4"/>
    <w:rsid w:val="00E26691"/>
    <w:rsid w:val="00E2676B"/>
    <w:rsid w:val="00E269BF"/>
    <w:rsid w:val="00E26B11"/>
    <w:rsid w:val="00E26C9C"/>
    <w:rsid w:val="00E26D53"/>
    <w:rsid w:val="00E26DD9"/>
    <w:rsid w:val="00E26E62"/>
    <w:rsid w:val="00E26F65"/>
    <w:rsid w:val="00E26FE8"/>
    <w:rsid w:val="00E2703A"/>
    <w:rsid w:val="00E27216"/>
    <w:rsid w:val="00E27269"/>
    <w:rsid w:val="00E272F2"/>
    <w:rsid w:val="00E27323"/>
    <w:rsid w:val="00E27344"/>
    <w:rsid w:val="00E2739B"/>
    <w:rsid w:val="00E27443"/>
    <w:rsid w:val="00E277BE"/>
    <w:rsid w:val="00E277C7"/>
    <w:rsid w:val="00E27868"/>
    <w:rsid w:val="00E27927"/>
    <w:rsid w:val="00E279AF"/>
    <w:rsid w:val="00E27B4E"/>
    <w:rsid w:val="00E27B55"/>
    <w:rsid w:val="00E27C0E"/>
    <w:rsid w:val="00E27DF2"/>
    <w:rsid w:val="00E27E8D"/>
    <w:rsid w:val="00E3003E"/>
    <w:rsid w:val="00E30052"/>
    <w:rsid w:val="00E300D8"/>
    <w:rsid w:val="00E30203"/>
    <w:rsid w:val="00E3024E"/>
    <w:rsid w:val="00E302B4"/>
    <w:rsid w:val="00E302B9"/>
    <w:rsid w:val="00E30312"/>
    <w:rsid w:val="00E304D5"/>
    <w:rsid w:val="00E30766"/>
    <w:rsid w:val="00E30921"/>
    <w:rsid w:val="00E30950"/>
    <w:rsid w:val="00E3095A"/>
    <w:rsid w:val="00E30A73"/>
    <w:rsid w:val="00E30B0C"/>
    <w:rsid w:val="00E30BF3"/>
    <w:rsid w:val="00E30C9A"/>
    <w:rsid w:val="00E30CDB"/>
    <w:rsid w:val="00E30D08"/>
    <w:rsid w:val="00E30D62"/>
    <w:rsid w:val="00E30DD1"/>
    <w:rsid w:val="00E30F3B"/>
    <w:rsid w:val="00E31181"/>
    <w:rsid w:val="00E3129F"/>
    <w:rsid w:val="00E312AA"/>
    <w:rsid w:val="00E31519"/>
    <w:rsid w:val="00E3168A"/>
    <w:rsid w:val="00E316FA"/>
    <w:rsid w:val="00E31782"/>
    <w:rsid w:val="00E319D2"/>
    <w:rsid w:val="00E31BBA"/>
    <w:rsid w:val="00E31BBF"/>
    <w:rsid w:val="00E31CBA"/>
    <w:rsid w:val="00E31CCC"/>
    <w:rsid w:val="00E31D51"/>
    <w:rsid w:val="00E31FBC"/>
    <w:rsid w:val="00E3216B"/>
    <w:rsid w:val="00E32241"/>
    <w:rsid w:val="00E32366"/>
    <w:rsid w:val="00E323F0"/>
    <w:rsid w:val="00E3241D"/>
    <w:rsid w:val="00E3256C"/>
    <w:rsid w:val="00E325DB"/>
    <w:rsid w:val="00E3265B"/>
    <w:rsid w:val="00E327B3"/>
    <w:rsid w:val="00E32994"/>
    <w:rsid w:val="00E32A15"/>
    <w:rsid w:val="00E32A9F"/>
    <w:rsid w:val="00E32BA0"/>
    <w:rsid w:val="00E32C47"/>
    <w:rsid w:val="00E32D5E"/>
    <w:rsid w:val="00E32E7E"/>
    <w:rsid w:val="00E32EE8"/>
    <w:rsid w:val="00E3323F"/>
    <w:rsid w:val="00E33337"/>
    <w:rsid w:val="00E333DD"/>
    <w:rsid w:val="00E333E7"/>
    <w:rsid w:val="00E3344E"/>
    <w:rsid w:val="00E334F8"/>
    <w:rsid w:val="00E335D3"/>
    <w:rsid w:val="00E336BA"/>
    <w:rsid w:val="00E336EF"/>
    <w:rsid w:val="00E337BB"/>
    <w:rsid w:val="00E33851"/>
    <w:rsid w:val="00E339A8"/>
    <w:rsid w:val="00E339F5"/>
    <w:rsid w:val="00E33B81"/>
    <w:rsid w:val="00E33BDE"/>
    <w:rsid w:val="00E33C7B"/>
    <w:rsid w:val="00E33CFC"/>
    <w:rsid w:val="00E33D73"/>
    <w:rsid w:val="00E33DF4"/>
    <w:rsid w:val="00E34151"/>
    <w:rsid w:val="00E341D2"/>
    <w:rsid w:val="00E342CC"/>
    <w:rsid w:val="00E3438C"/>
    <w:rsid w:val="00E343DE"/>
    <w:rsid w:val="00E34404"/>
    <w:rsid w:val="00E3459D"/>
    <w:rsid w:val="00E345CF"/>
    <w:rsid w:val="00E34829"/>
    <w:rsid w:val="00E348FF"/>
    <w:rsid w:val="00E34902"/>
    <w:rsid w:val="00E3498B"/>
    <w:rsid w:val="00E34993"/>
    <w:rsid w:val="00E34A0F"/>
    <w:rsid w:val="00E34B43"/>
    <w:rsid w:val="00E34BB1"/>
    <w:rsid w:val="00E34E80"/>
    <w:rsid w:val="00E35287"/>
    <w:rsid w:val="00E35461"/>
    <w:rsid w:val="00E3548F"/>
    <w:rsid w:val="00E354FF"/>
    <w:rsid w:val="00E3553E"/>
    <w:rsid w:val="00E35550"/>
    <w:rsid w:val="00E35759"/>
    <w:rsid w:val="00E35762"/>
    <w:rsid w:val="00E35797"/>
    <w:rsid w:val="00E359AB"/>
    <w:rsid w:val="00E359C7"/>
    <w:rsid w:val="00E35AC0"/>
    <w:rsid w:val="00E35C44"/>
    <w:rsid w:val="00E35EA9"/>
    <w:rsid w:val="00E35F15"/>
    <w:rsid w:val="00E35F9E"/>
    <w:rsid w:val="00E36239"/>
    <w:rsid w:val="00E362D7"/>
    <w:rsid w:val="00E36377"/>
    <w:rsid w:val="00E367C0"/>
    <w:rsid w:val="00E367E4"/>
    <w:rsid w:val="00E36A3B"/>
    <w:rsid w:val="00E36CC9"/>
    <w:rsid w:val="00E36DD5"/>
    <w:rsid w:val="00E36E3E"/>
    <w:rsid w:val="00E36FA7"/>
    <w:rsid w:val="00E37081"/>
    <w:rsid w:val="00E371B5"/>
    <w:rsid w:val="00E371B8"/>
    <w:rsid w:val="00E37503"/>
    <w:rsid w:val="00E37515"/>
    <w:rsid w:val="00E37565"/>
    <w:rsid w:val="00E37575"/>
    <w:rsid w:val="00E37580"/>
    <w:rsid w:val="00E376F7"/>
    <w:rsid w:val="00E37701"/>
    <w:rsid w:val="00E37715"/>
    <w:rsid w:val="00E377C9"/>
    <w:rsid w:val="00E3793F"/>
    <w:rsid w:val="00E37980"/>
    <w:rsid w:val="00E37B1E"/>
    <w:rsid w:val="00E37D9F"/>
    <w:rsid w:val="00E37F4E"/>
    <w:rsid w:val="00E37FD5"/>
    <w:rsid w:val="00E40100"/>
    <w:rsid w:val="00E40214"/>
    <w:rsid w:val="00E403A7"/>
    <w:rsid w:val="00E40449"/>
    <w:rsid w:val="00E405AA"/>
    <w:rsid w:val="00E406DA"/>
    <w:rsid w:val="00E407CA"/>
    <w:rsid w:val="00E40876"/>
    <w:rsid w:val="00E40956"/>
    <w:rsid w:val="00E409E7"/>
    <w:rsid w:val="00E40BA5"/>
    <w:rsid w:val="00E40C10"/>
    <w:rsid w:val="00E40EED"/>
    <w:rsid w:val="00E41276"/>
    <w:rsid w:val="00E4136F"/>
    <w:rsid w:val="00E4140D"/>
    <w:rsid w:val="00E4155D"/>
    <w:rsid w:val="00E415E0"/>
    <w:rsid w:val="00E415F5"/>
    <w:rsid w:val="00E418E9"/>
    <w:rsid w:val="00E41959"/>
    <w:rsid w:val="00E41BDB"/>
    <w:rsid w:val="00E41C10"/>
    <w:rsid w:val="00E41CC0"/>
    <w:rsid w:val="00E41E5D"/>
    <w:rsid w:val="00E41EE3"/>
    <w:rsid w:val="00E420E8"/>
    <w:rsid w:val="00E42109"/>
    <w:rsid w:val="00E42292"/>
    <w:rsid w:val="00E42312"/>
    <w:rsid w:val="00E42431"/>
    <w:rsid w:val="00E4275D"/>
    <w:rsid w:val="00E42823"/>
    <w:rsid w:val="00E4287E"/>
    <w:rsid w:val="00E428C3"/>
    <w:rsid w:val="00E42A99"/>
    <w:rsid w:val="00E42B8B"/>
    <w:rsid w:val="00E42C62"/>
    <w:rsid w:val="00E42DD3"/>
    <w:rsid w:val="00E42FC5"/>
    <w:rsid w:val="00E43215"/>
    <w:rsid w:val="00E43416"/>
    <w:rsid w:val="00E43498"/>
    <w:rsid w:val="00E434C7"/>
    <w:rsid w:val="00E434DC"/>
    <w:rsid w:val="00E43629"/>
    <w:rsid w:val="00E437D5"/>
    <w:rsid w:val="00E43A39"/>
    <w:rsid w:val="00E43A61"/>
    <w:rsid w:val="00E43A77"/>
    <w:rsid w:val="00E43C6E"/>
    <w:rsid w:val="00E43CEB"/>
    <w:rsid w:val="00E43DB1"/>
    <w:rsid w:val="00E43EAC"/>
    <w:rsid w:val="00E43F1B"/>
    <w:rsid w:val="00E44097"/>
    <w:rsid w:val="00E440F6"/>
    <w:rsid w:val="00E44147"/>
    <w:rsid w:val="00E441B4"/>
    <w:rsid w:val="00E44248"/>
    <w:rsid w:val="00E4450F"/>
    <w:rsid w:val="00E4458F"/>
    <w:rsid w:val="00E446A1"/>
    <w:rsid w:val="00E447C3"/>
    <w:rsid w:val="00E44827"/>
    <w:rsid w:val="00E44A90"/>
    <w:rsid w:val="00E44AD3"/>
    <w:rsid w:val="00E44B7E"/>
    <w:rsid w:val="00E44C56"/>
    <w:rsid w:val="00E44C64"/>
    <w:rsid w:val="00E44D98"/>
    <w:rsid w:val="00E44DDB"/>
    <w:rsid w:val="00E45039"/>
    <w:rsid w:val="00E450B6"/>
    <w:rsid w:val="00E451E9"/>
    <w:rsid w:val="00E45262"/>
    <w:rsid w:val="00E4532E"/>
    <w:rsid w:val="00E45351"/>
    <w:rsid w:val="00E453D0"/>
    <w:rsid w:val="00E45444"/>
    <w:rsid w:val="00E4576D"/>
    <w:rsid w:val="00E4586D"/>
    <w:rsid w:val="00E458E4"/>
    <w:rsid w:val="00E45984"/>
    <w:rsid w:val="00E45996"/>
    <w:rsid w:val="00E45A01"/>
    <w:rsid w:val="00E45A0A"/>
    <w:rsid w:val="00E45A19"/>
    <w:rsid w:val="00E45AD7"/>
    <w:rsid w:val="00E45C67"/>
    <w:rsid w:val="00E45DB1"/>
    <w:rsid w:val="00E45DF5"/>
    <w:rsid w:val="00E45DF6"/>
    <w:rsid w:val="00E45E17"/>
    <w:rsid w:val="00E45EDE"/>
    <w:rsid w:val="00E45EED"/>
    <w:rsid w:val="00E45F93"/>
    <w:rsid w:val="00E46157"/>
    <w:rsid w:val="00E461DF"/>
    <w:rsid w:val="00E46419"/>
    <w:rsid w:val="00E4655B"/>
    <w:rsid w:val="00E466A6"/>
    <w:rsid w:val="00E4673D"/>
    <w:rsid w:val="00E468BE"/>
    <w:rsid w:val="00E46C85"/>
    <w:rsid w:val="00E46C9B"/>
    <w:rsid w:val="00E46CD5"/>
    <w:rsid w:val="00E46D6C"/>
    <w:rsid w:val="00E46DE0"/>
    <w:rsid w:val="00E46F9B"/>
    <w:rsid w:val="00E46FD0"/>
    <w:rsid w:val="00E47015"/>
    <w:rsid w:val="00E47201"/>
    <w:rsid w:val="00E473DF"/>
    <w:rsid w:val="00E475C1"/>
    <w:rsid w:val="00E47603"/>
    <w:rsid w:val="00E47673"/>
    <w:rsid w:val="00E476A7"/>
    <w:rsid w:val="00E4787E"/>
    <w:rsid w:val="00E4796D"/>
    <w:rsid w:val="00E479C0"/>
    <w:rsid w:val="00E47BC2"/>
    <w:rsid w:val="00E47D91"/>
    <w:rsid w:val="00E47EBC"/>
    <w:rsid w:val="00E5003E"/>
    <w:rsid w:val="00E502A0"/>
    <w:rsid w:val="00E50382"/>
    <w:rsid w:val="00E50671"/>
    <w:rsid w:val="00E506B6"/>
    <w:rsid w:val="00E5072D"/>
    <w:rsid w:val="00E50759"/>
    <w:rsid w:val="00E50909"/>
    <w:rsid w:val="00E50957"/>
    <w:rsid w:val="00E50A04"/>
    <w:rsid w:val="00E50AC5"/>
    <w:rsid w:val="00E50CD2"/>
    <w:rsid w:val="00E50DAA"/>
    <w:rsid w:val="00E50E4F"/>
    <w:rsid w:val="00E50F3E"/>
    <w:rsid w:val="00E510C1"/>
    <w:rsid w:val="00E51166"/>
    <w:rsid w:val="00E512F0"/>
    <w:rsid w:val="00E51344"/>
    <w:rsid w:val="00E5142A"/>
    <w:rsid w:val="00E514C5"/>
    <w:rsid w:val="00E51510"/>
    <w:rsid w:val="00E517B9"/>
    <w:rsid w:val="00E51A32"/>
    <w:rsid w:val="00E51A77"/>
    <w:rsid w:val="00E51A97"/>
    <w:rsid w:val="00E51B72"/>
    <w:rsid w:val="00E51CD8"/>
    <w:rsid w:val="00E51E31"/>
    <w:rsid w:val="00E52022"/>
    <w:rsid w:val="00E5210D"/>
    <w:rsid w:val="00E522A7"/>
    <w:rsid w:val="00E522C4"/>
    <w:rsid w:val="00E52465"/>
    <w:rsid w:val="00E52535"/>
    <w:rsid w:val="00E525D0"/>
    <w:rsid w:val="00E5279D"/>
    <w:rsid w:val="00E527E2"/>
    <w:rsid w:val="00E5281B"/>
    <w:rsid w:val="00E5286E"/>
    <w:rsid w:val="00E528D1"/>
    <w:rsid w:val="00E529D2"/>
    <w:rsid w:val="00E52B48"/>
    <w:rsid w:val="00E52BFB"/>
    <w:rsid w:val="00E52C23"/>
    <w:rsid w:val="00E52DFD"/>
    <w:rsid w:val="00E52F99"/>
    <w:rsid w:val="00E531E5"/>
    <w:rsid w:val="00E53216"/>
    <w:rsid w:val="00E532FD"/>
    <w:rsid w:val="00E533A2"/>
    <w:rsid w:val="00E534A4"/>
    <w:rsid w:val="00E534B1"/>
    <w:rsid w:val="00E534D0"/>
    <w:rsid w:val="00E5355E"/>
    <w:rsid w:val="00E53587"/>
    <w:rsid w:val="00E535C0"/>
    <w:rsid w:val="00E535DA"/>
    <w:rsid w:val="00E53702"/>
    <w:rsid w:val="00E537C0"/>
    <w:rsid w:val="00E53900"/>
    <w:rsid w:val="00E53A1F"/>
    <w:rsid w:val="00E53F2D"/>
    <w:rsid w:val="00E54050"/>
    <w:rsid w:val="00E54199"/>
    <w:rsid w:val="00E54238"/>
    <w:rsid w:val="00E54516"/>
    <w:rsid w:val="00E5457E"/>
    <w:rsid w:val="00E54657"/>
    <w:rsid w:val="00E54675"/>
    <w:rsid w:val="00E54682"/>
    <w:rsid w:val="00E5471F"/>
    <w:rsid w:val="00E54752"/>
    <w:rsid w:val="00E549DD"/>
    <w:rsid w:val="00E54CF7"/>
    <w:rsid w:val="00E54D23"/>
    <w:rsid w:val="00E54D2E"/>
    <w:rsid w:val="00E54D9F"/>
    <w:rsid w:val="00E54F09"/>
    <w:rsid w:val="00E5514F"/>
    <w:rsid w:val="00E55202"/>
    <w:rsid w:val="00E55225"/>
    <w:rsid w:val="00E55276"/>
    <w:rsid w:val="00E552FE"/>
    <w:rsid w:val="00E55444"/>
    <w:rsid w:val="00E554BB"/>
    <w:rsid w:val="00E5589B"/>
    <w:rsid w:val="00E55A33"/>
    <w:rsid w:val="00E55A77"/>
    <w:rsid w:val="00E55EBA"/>
    <w:rsid w:val="00E55F9B"/>
    <w:rsid w:val="00E560D9"/>
    <w:rsid w:val="00E561EA"/>
    <w:rsid w:val="00E562F5"/>
    <w:rsid w:val="00E5631D"/>
    <w:rsid w:val="00E563BC"/>
    <w:rsid w:val="00E563FC"/>
    <w:rsid w:val="00E5652C"/>
    <w:rsid w:val="00E565C5"/>
    <w:rsid w:val="00E567B9"/>
    <w:rsid w:val="00E567ED"/>
    <w:rsid w:val="00E56A13"/>
    <w:rsid w:val="00E56A2F"/>
    <w:rsid w:val="00E56C40"/>
    <w:rsid w:val="00E56D8D"/>
    <w:rsid w:val="00E56EEC"/>
    <w:rsid w:val="00E56F4E"/>
    <w:rsid w:val="00E57011"/>
    <w:rsid w:val="00E5702D"/>
    <w:rsid w:val="00E57062"/>
    <w:rsid w:val="00E57064"/>
    <w:rsid w:val="00E57161"/>
    <w:rsid w:val="00E571D9"/>
    <w:rsid w:val="00E5720C"/>
    <w:rsid w:val="00E573ED"/>
    <w:rsid w:val="00E57552"/>
    <w:rsid w:val="00E57899"/>
    <w:rsid w:val="00E57C1C"/>
    <w:rsid w:val="00E57D5D"/>
    <w:rsid w:val="00E57E01"/>
    <w:rsid w:val="00E57F4B"/>
    <w:rsid w:val="00E57F9F"/>
    <w:rsid w:val="00E602C8"/>
    <w:rsid w:val="00E60469"/>
    <w:rsid w:val="00E6048B"/>
    <w:rsid w:val="00E60492"/>
    <w:rsid w:val="00E604BD"/>
    <w:rsid w:val="00E605A3"/>
    <w:rsid w:val="00E605E0"/>
    <w:rsid w:val="00E606A4"/>
    <w:rsid w:val="00E607FB"/>
    <w:rsid w:val="00E60899"/>
    <w:rsid w:val="00E609A1"/>
    <w:rsid w:val="00E60B5B"/>
    <w:rsid w:val="00E60B70"/>
    <w:rsid w:val="00E60B9F"/>
    <w:rsid w:val="00E60C77"/>
    <w:rsid w:val="00E60DCB"/>
    <w:rsid w:val="00E60DE1"/>
    <w:rsid w:val="00E60E04"/>
    <w:rsid w:val="00E60E26"/>
    <w:rsid w:val="00E61135"/>
    <w:rsid w:val="00E61310"/>
    <w:rsid w:val="00E61471"/>
    <w:rsid w:val="00E6156C"/>
    <w:rsid w:val="00E6163A"/>
    <w:rsid w:val="00E6167B"/>
    <w:rsid w:val="00E61A3A"/>
    <w:rsid w:val="00E61A7B"/>
    <w:rsid w:val="00E61ADF"/>
    <w:rsid w:val="00E61B6E"/>
    <w:rsid w:val="00E61B9B"/>
    <w:rsid w:val="00E61B9F"/>
    <w:rsid w:val="00E61BA5"/>
    <w:rsid w:val="00E61BAE"/>
    <w:rsid w:val="00E61C19"/>
    <w:rsid w:val="00E61C7C"/>
    <w:rsid w:val="00E61C8E"/>
    <w:rsid w:val="00E61CE0"/>
    <w:rsid w:val="00E62002"/>
    <w:rsid w:val="00E620D5"/>
    <w:rsid w:val="00E621C5"/>
    <w:rsid w:val="00E62222"/>
    <w:rsid w:val="00E62345"/>
    <w:rsid w:val="00E623E1"/>
    <w:rsid w:val="00E623F1"/>
    <w:rsid w:val="00E625A0"/>
    <w:rsid w:val="00E62683"/>
    <w:rsid w:val="00E627E1"/>
    <w:rsid w:val="00E62B26"/>
    <w:rsid w:val="00E62C36"/>
    <w:rsid w:val="00E62C86"/>
    <w:rsid w:val="00E62DBD"/>
    <w:rsid w:val="00E62EBA"/>
    <w:rsid w:val="00E63126"/>
    <w:rsid w:val="00E63140"/>
    <w:rsid w:val="00E631BE"/>
    <w:rsid w:val="00E632B3"/>
    <w:rsid w:val="00E633C4"/>
    <w:rsid w:val="00E633E6"/>
    <w:rsid w:val="00E63485"/>
    <w:rsid w:val="00E634BA"/>
    <w:rsid w:val="00E6351E"/>
    <w:rsid w:val="00E63716"/>
    <w:rsid w:val="00E637B7"/>
    <w:rsid w:val="00E637F2"/>
    <w:rsid w:val="00E6383B"/>
    <w:rsid w:val="00E63E06"/>
    <w:rsid w:val="00E63E0A"/>
    <w:rsid w:val="00E63E56"/>
    <w:rsid w:val="00E63F9C"/>
    <w:rsid w:val="00E63FC8"/>
    <w:rsid w:val="00E640D2"/>
    <w:rsid w:val="00E64122"/>
    <w:rsid w:val="00E64204"/>
    <w:rsid w:val="00E6428D"/>
    <w:rsid w:val="00E6444F"/>
    <w:rsid w:val="00E6445F"/>
    <w:rsid w:val="00E64481"/>
    <w:rsid w:val="00E645B6"/>
    <w:rsid w:val="00E646DF"/>
    <w:rsid w:val="00E64706"/>
    <w:rsid w:val="00E649D5"/>
    <w:rsid w:val="00E64A17"/>
    <w:rsid w:val="00E64A56"/>
    <w:rsid w:val="00E64A98"/>
    <w:rsid w:val="00E64AED"/>
    <w:rsid w:val="00E64C75"/>
    <w:rsid w:val="00E64DFD"/>
    <w:rsid w:val="00E64F79"/>
    <w:rsid w:val="00E64FDD"/>
    <w:rsid w:val="00E65026"/>
    <w:rsid w:val="00E651F2"/>
    <w:rsid w:val="00E6523F"/>
    <w:rsid w:val="00E652D0"/>
    <w:rsid w:val="00E652DF"/>
    <w:rsid w:val="00E65417"/>
    <w:rsid w:val="00E65457"/>
    <w:rsid w:val="00E6550C"/>
    <w:rsid w:val="00E6575A"/>
    <w:rsid w:val="00E65A67"/>
    <w:rsid w:val="00E65CAF"/>
    <w:rsid w:val="00E65CD8"/>
    <w:rsid w:val="00E65E25"/>
    <w:rsid w:val="00E65EAF"/>
    <w:rsid w:val="00E65F52"/>
    <w:rsid w:val="00E65F9F"/>
    <w:rsid w:val="00E66153"/>
    <w:rsid w:val="00E663D8"/>
    <w:rsid w:val="00E6648F"/>
    <w:rsid w:val="00E665CD"/>
    <w:rsid w:val="00E66628"/>
    <w:rsid w:val="00E6695E"/>
    <w:rsid w:val="00E66982"/>
    <w:rsid w:val="00E669E0"/>
    <w:rsid w:val="00E66A12"/>
    <w:rsid w:val="00E66AAF"/>
    <w:rsid w:val="00E66C28"/>
    <w:rsid w:val="00E66D36"/>
    <w:rsid w:val="00E66E05"/>
    <w:rsid w:val="00E67141"/>
    <w:rsid w:val="00E67151"/>
    <w:rsid w:val="00E6717C"/>
    <w:rsid w:val="00E6728B"/>
    <w:rsid w:val="00E672D6"/>
    <w:rsid w:val="00E67511"/>
    <w:rsid w:val="00E67543"/>
    <w:rsid w:val="00E675CF"/>
    <w:rsid w:val="00E676AB"/>
    <w:rsid w:val="00E67759"/>
    <w:rsid w:val="00E6778E"/>
    <w:rsid w:val="00E677AA"/>
    <w:rsid w:val="00E67A63"/>
    <w:rsid w:val="00E67E7E"/>
    <w:rsid w:val="00E67EAF"/>
    <w:rsid w:val="00E67F55"/>
    <w:rsid w:val="00E70014"/>
    <w:rsid w:val="00E700C7"/>
    <w:rsid w:val="00E700ED"/>
    <w:rsid w:val="00E70128"/>
    <w:rsid w:val="00E7012C"/>
    <w:rsid w:val="00E70134"/>
    <w:rsid w:val="00E70322"/>
    <w:rsid w:val="00E70707"/>
    <w:rsid w:val="00E70723"/>
    <w:rsid w:val="00E707E5"/>
    <w:rsid w:val="00E7086A"/>
    <w:rsid w:val="00E70A54"/>
    <w:rsid w:val="00E70AAC"/>
    <w:rsid w:val="00E70B08"/>
    <w:rsid w:val="00E70B7B"/>
    <w:rsid w:val="00E70C6D"/>
    <w:rsid w:val="00E70DF6"/>
    <w:rsid w:val="00E70E21"/>
    <w:rsid w:val="00E70EDA"/>
    <w:rsid w:val="00E70FCF"/>
    <w:rsid w:val="00E7101C"/>
    <w:rsid w:val="00E710CB"/>
    <w:rsid w:val="00E710E6"/>
    <w:rsid w:val="00E71185"/>
    <w:rsid w:val="00E712A3"/>
    <w:rsid w:val="00E71503"/>
    <w:rsid w:val="00E7155A"/>
    <w:rsid w:val="00E71702"/>
    <w:rsid w:val="00E7189D"/>
    <w:rsid w:val="00E7193C"/>
    <w:rsid w:val="00E719AB"/>
    <w:rsid w:val="00E719CB"/>
    <w:rsid w:val="00E71A69"/>
    <w:rsid w:val="00E71A72"/>
    <w:rsid w:val="00E71ACD"/>
    <w:rsid w:val="00E71B72"/>
    <w:rsid w:val="00E71D77"/>
    <w:rsid w:val="00E71D8B"/>
    <w:rsid w:val="00E71DB6"/>
    <w:rsid w:val="00E71E2E"/>
    <w:rsid w:val="00E71FA6"/>
    <w:rsid w:val="00E72177"/>
    <w:rsid w:val="00E722A6"/>
    <w:rsid w:val="00E72325"/>
    <w:rsid w:val="00E72412"/>
    <w:rsid w:val="00E72710"/>
    <w:rsid w:val="00E72767"/>
    <w:rsid w:val="00E728C0"/>
    <w:rsid w:val="00E72A37"/>
    <w:rsid w:val="00E72CCD"/>
    <w:rsid w:val="00E72EA0"/>
    <w:rsid w:val="00E72EB7"/>
    <w:rsid w:val="00E72FD7"/>
    <w:rsid w:val="00E731E7"/>
    <w:rsid w:val="00E73345"/>
    <w:rsid w:val="00E733EB"/>
    <w:rsid w:val="00E73433"/>
    <w:rsid w:val="00E734AF"/>
    <w:rsid w:val="00E734C6"/>
    <w:rsid w:val="00E73575"/>
    <w:rsid w:val="00E735D9"/>
    <w:rsid w:val="00E73674"/>
    <w:rsid w:val="00E736C8"/>
    <w:rsid w:val="00E73770"/>
    <w:rsid w:val="00E73899"/>
    <w:rsid w:val="00E73B2A"/>
    <w:rsid w:val="00E73E70"/>
    <w:rsid w:val="00E73EE9"/>
    <w:rsid w:val="00E7417B"/>
    <w:rsid w:val="00E74189"/>
    <w:rsid w:val="00E741EC"/>
    <w:rsid w:val="00E74212"/>
    <w:rsid w:val="00E7424D"/>
    <w:rsid w:val="00E74379"/>
    <w:rsid w:val="00E743DB"/>
    <w:rsid w:val="00E745CF"/>
    <w:rsid w:val="00E746A6"/>
    <w:rsid w:val="00E74797"/>
    <w:rsid w:val="00E74879"/>
    <w:rsid w:val="00E74A0D"/>
    <w:rsid w:val="00E74A37"/>
    <w:rsid w:val="00E74A52"/>
    <w:rsid w:val="00E74AFB"/>
    <w:rsid w:val="00E74B14"/>
    <w:rsid w:val="00E74B8C"/>
    <w:rsid w:val="00E74E22"/>
    <w:rsid w:val="00E74ECC"/>
    <w:rsid w:val="00E74FA0"/>
    <w:rsid w:val="00E7511A"/>
    <w:rsid w:val="00E7513A"/>
    <w:rsid w:val="00E75192"/>
    <w:rsid w:val="00E75368"/>
    <w:rsid w:val="00E75415"/>
    <w:rsid w:val="00E75491"/>
    <w:rsid w:val="00E754EA"/>
    <w:rsid w:val="00E75661"/>
    <w:rsid w:val="00E756BD"/>
    <w:rsid w:val="00E75818"/>
    <w:rsid w:val="00E75942"/>
    <w:rsid w:val="00E75C41"/>
    <w:rsid w:val="00E75C82"/>
    <w:rsid w:val="00E75DD5"/>
    <w:rsid w:val="00E75F7B"/>
    <w:rsid w:val="00E75F89"/>
    <w:rsid w:val="00E76085"/>
    <w:rsid w:val="00E760F3"/>
    <w:rsid w:val="00E7611F"/>
    <w:rsid w:val="00E76263"/>
    <w:rsid w:val="00E76335"/>
    <w:rsid w:val="00E763EA"/>
    <w:rsid w:val="00E7678C"/>
    <w:rsid w:val="00E76895"/>
    <w:rsid w:val="00E768C7"/>
    <w:rsid w:val="00E768F6"/>
    <w:rsid w:val="00E76971"/>
    <w:rsid w:val="00E76A41"/>
    <w:rsid w:val="00E76ACE"/>
    <w:rsid w:val="00E76AD4"/>
    <w:rsid w:val="00E76C37"/>
    <w:rsid w:val="00E76CB8"/>
    <w:rsid w:val="00E76D2F"/>
    <w:rsid w:val="00E76D32"/>
    <w:rsid w:val="00E76E08"/>
    <w:rsid w:val="00E76E19"/>
    <w:rsid w:val="00E7714E"/>
    <w:rsid w:val="00E771E4"/>
    <w:rsid w:val="00E77205"/>
    <w:rsid w:val="00E772E8"/>
    <w:rsid w:val="00E77348"/>
    <w:rsid w:val="00E774A1"/>
    <w:rsid w:val="00E777A1"/>
    <w:rsid w:val="00E77A30"/>
    <w:rsid w:val="00E77C66"/>
    <w:rsid w:val="00E800EA"/>
    <w:rsid w:val="00E80124"/>
    <w:rsid w:val="00E8023F"/>
    <w:rsid w:val="00E80361"/>
    <w:rsid w:val="00E803A8"/>
    <w:rsid w:val="00E80727"/>
    <w:rsid w:val="00E807AA"/>
    <w:rsid w:val="00E807EE"/>
    <w:rsid w:val="00E80CAA"/>
    <w:rsid w:val="00E80D53"/>
    <w:rsid w:val="00E80E36"/>
    <w:rsid w:val="00E80EB4"/>
    <w:rsid w:val="00E80F49"/>
    <w:rsid w:val="00E810D7"/>
    <w:rsid w:val="00E812BB"/>
    <w:rsid w:val="00E813A0"/>
    <w:rsid w:val="00E813B2"/>
    <w:rsid w:val="00E814C6"/>
    <w:rsid w:val="00E8156D"/>
    <w:rsid w:val="00E8159A"/>
    <w:rsid w:val="00E815F8"/>
    <w:rsid w:val="00E8191A"/>
    <w:rsid w:val="00E819C2"/>
    <w:rsid w:val="00E81A2C"/>
    <w:rsid w:val="00E81A4B"/>
    <w:rsid w:val="00E81DEE"/>
    <w:rsid w:val="00E821E2"/>
    <w:rsid w:val="00E823DF"/>
    <w:rsid w:val="00E82466"/>
    <w:rsid w:val="00E8253E"/>
    <w:rsid w:val="00E8274B"/>
    <w:rsid w:val="00E827E3"/>
    <w:rsid w:val="00E827F9"/>
    <w:rsid w:val="00E828F3"/>
    <w:rsid w:val="00E82B03"/>
    <w:rsid w:val="00E82C35"/>
    <w:rsid w:val="00E82C98"/>
    <w:rsid w:val="00E82D32"/>
    <w:rsid w:val="00E82EBD"/>
    <w:rsid w:val="00E82EE4"/>
    <w:rsid w:val="00E8314F"/>
    <w:rsid w:val="00E8323F"/>
    <w:rsid w:val="00E833C0"/>
    <w:rsid w:val="00E83410"/>
    <w:rsid w:val="00E8377D"/>
    <w:rsid w:val="00E83AD0"/>
    <w:rsid w:val="00E83F74"/>
    <w:rsid w:val="00E8409A"/>
    <w:rsid w:val="00E843A7"/>
    <w:rsid w:val="00E84693"/>
    <w:rsid w:val="00E8471C"/>
    <w:rsid w:val="00E84A5F"/>
    <w:rsid w:val="00E84A7A"/>
    <w:rsid w:val="00E84AE5"/>
    <w:rsid w:val="00E84E07"/>
    <w:rsid w:val="00E84EA5"/>
    <w:rsid w:val="00E84F08"/>
    <w:rsid w:val="00E85086"/>
    <w:rsid w:val="00E85163"/>
    <w:rsid w:val="00E85276"/>
    <w:rsid w:val="00E85290"/>
    <w:rsid w:val="00E852D5"/>
    <w:rsid w:val="00E854AA"/>
    <w:rsid w:val="00E854B2"/>
    <w:rsid w:val="00E85563"/>
    <w:rsid w:val="00E856EF"/>
    <w:rsid w:val="00E856FB"/>
    <w:rsid w:val="00E858C4"/>
    <w:rsid w:val="00E85985"/>
    <w:rsid w:val="00E85A5B"/>
    <w:rsid w:val="00E85AD7"/>
    <w:rsid w:val="00E85B54"/>
    <w:rsid w:val="00E85BCA"/>
    <w:rsid w:val="00E85DF1"/>
    <w:rsid w:val="00E85E29"/>
    <w:rsid w:val="00E85EE7"/>
    <w:rsid w:val="00E85FAC"/>
    <w:rsid w:val="00E8600F"/>
    <w:rsid w:val="00E86114"/>
    <w:rsid w:val="00E86303"/>
    <w:rsid w:val="00E86589"/>
    <w:rsid w:val="00E8658D"/>
    <w:rsid w:val="00E865AC"/>
    <w:rsid w:val="00E865D2"/>
    <w:rsid w:val="00E865DB"/>
    <w:rsid w:val="00E865E6"/>
    <w:rsid w:val="00E8672B"/>
    <w:rsid w:val="00E86746"/>
    <w:rsid w:val="00E8681D"/>
    <w:rsid w:val="00E8685F"/>
    <w:rsid w:val="00E868F2"/>
    <w:rsid w:val="00E869A5"/>
    <w:rsid w:val="00E86A1C"/>
    <w:rsid w:val="00E86A6A"/>
    <w:rsid w:val="00E86A96"/>
    <w:rsid w:val="00E86B67"/>
    <w:rsid w:val="00E86BC6"/>
    <w:rsid w:val="00E86CFD"/>
    <w:rsid w:val="00E86D38"/>
    <w:rsid w:val="00E86E09"/>
    <w:rsid w:val="00E86E0B"/>
    <w:rsid w:val="00E86F1D"/>
    <w:rsid w:val="00E87100"/>
    <w:rsid w:val="00E87106"/>
    <w:rsid w:val="00E873B8"/>
    <w:rsid w:val="00E874D6"/>
    <w:rsid w:val="00E87542"/>
    <w:rsid w:val="00E87715"/>
    <w:rsid w:val="00E87763"/>
    <w:rsid w:val="00E877C6"/>
    <w:rsid w:val="00E877E4"/>
    <w:rsid w:val="00E87A46"/>
    <w:rsid w:val="00E87BBA"/>
    <w:rsid w:val="00E87C7F"/>
    <w:rsid w:val="00E87F43"/>
    <w:rsid w:val="00E900DE"/>
    <w:rsid w:val="00E900FA"/>
    <w:rsid w:val="00E90198"/>
    <w:rsid w:val="00E901FB"/>
    <w:rsid w:val="00E90221"/>
    <w:rsid w:val="00E902A7"/>
    <w:rsid w:val="00E903C5"/>
    <w:rsid w:val="00E903E1"/>
    <w:rsid w:val="00E90445"/>
    <w:rsid w:val="00E9045E"/>
    <w:rsid w:val="00E90616"/>
    <w:rsid w:val="00E90654"/>
    <w:rsid w:val="00E906E5"/>
    <w:rsid w:val="00E9074C"/>
    <w:rsid w:val="00E907D5"/>
    <w:rsid w:val="00E9084A"/>
    <w:rsid w:val="00E909DC"/>
    <w:rsid w:val="00E909E2"/>
    <w:rsid w:val="00E90AEB"/>
    <w:rsid w:val="00E90BE8"/>
    <w:rsid w:val="00E90CF3"/>
    <w:rsid w:val="00E90E65"/>
    <w:rsid w:val="00E90E66"/>
    <w:rsid w:val="00E90ED4"/>
    <w:rsid w:val="00E910EE"/>
    <w:rsid w:val="00E9112E"/>
    <w:rsid w:val="00E91267"/>
    <w:rsid w:val="00E9132C"/>
    <w:rsid w:val="00E913F2"/>
    <w:rsid w:val="00E914C3"/>
    <w:rsid w:val="00E91590"/>
    <w:rsid w:val="00E91A19"/>
    <w:rsid w:val="00E91A86"/>
    <w:rsid w:val="00E91B48"/>
    <w:rsid w:val="00E91B88"/>
    <w:rsid w:val="00E91C80"/>
    <w:rsid w:val="00E91D94"/>
    <w:rsid w:val="00E91E20"/>
    <w:rsid w:val="00E91E32"/>
    <w:rsid w:val="00E920C4"/>
    <w:rsid w:val="00E9214A"/>
    <w:rsid w:val="00E92229"/>
    <w:rsid w:val="00E923FF"/>
    <w:rsid w:val="00E92426"/>
    <w:rsid w:val="00E924A6"/>
    <w:rsid w:val="00E92552"/>
    <w:rsid w:val="00E9259B"/>
    <w:rsid w:val="00E925AB"/>
    <w:rsid w:val="00E9262A"/>
    <w:rsid w:val="00E9274D"/>
    <w:rsid w:val="00E9276E"/>
    <w:rsid w:val="00E92CA7"/>
    <w:rsid w:val="00E92CDB"/>
    <w:rsid w:val="00E92DAE"/>
    <w:rsid w:val="00E92EB8"/>
    <w:rsid w:val="00E92EE5"/>
    <w:rsid w:val="00E92FF9"/>
    <w:rsid w:val="00E930AD"/>
    <w:rsid w:val="00E933E0"/>
    <w:rsid w:val="00E93408"/>
    <w:rsid w:val="00E9350C"/>
    <w:rsid w:val="00E9354B"/>
    <w:rsid w:val="00E936A2"/>
    <w:rsid w:val="00E93778"/>
    <w:rsid w:val="00E9379F"/>
    <w:rsid w:val="00E9386D"/>
    <w:rsid w:val="00E93968"/>
    <w:rsid w:val="00E93BFA"/>
    <w:rsid w:val="00E93D69"/>
    <w:rsid w:val="00E93E40"/>
    <w:rsid w:val="00E93EA3"/>
    <w:rsid w:val="00E93FA8"/>
    <w:rsid w:val="00E93FC3"/>
    <w:rsid w:val="00E9424B"/>
    <w:rsid w:val="00E942C4"/>
    <w:rsid w:val="00E94454"/>
    <w:rsid w:val="00E94562"/>
    <w:rsid w:val="00E945F2"/>
    <w:rsid w:val="00E94796"/>
    <w:rsid w:val="00E947BC"/>
    <w:rsid w:val="00E947E5"/>
    <w:rsid w:val="00E94827"/>
    <w:rsid w:val="00E949FE"/>
    <w:rsid w:val="00E94A7B"/>
    <w:rsid w:val="00E94C56"/>
    <w:rsid w:val="00E94DB4"/>
    <w:rsid w:val="00E94DD6"/>
    <w:rsid w:val="00E94E76"/>
    <w:rsid w:val="00E94EC3"/>
    <w:rsid w:val="00E94F73"/>
    <w:rsid w:val="00E95075"/>
    <w:rsid w:val="00E9508B"/>
    <w:rsid w:val="00E95160"/>
    <w:rsid w:val="00E951A9"/>
    <w:rsid w:val="00E95225"/>
    <w:rsid w:val="00E95269"/>
    <w:rsid w:val="00E9528C"/>
    <w:rsid w:val="00E953D6"/>
    <w:rsid w:val="00E9541C"/>
    <w:rsid w:val="00E95432"/>
    <w:rsid w:val="00E9548B"/>
    <w:rsid w:val="00E954DF"/>
    <w:rsid w:val="00E955BA"/>
    <w:rsid w:val="00E956D7"/>
    <w:rsid w:val="00E9575A"/>
    <w:rsid w:val="00E95762"/>
    <w:rsid w:val="00E958E2"/>
    <w:rsid w:val="00E95921"/>
    <w:rsid w:val="00E959D8"/>
    <w:rsid w:val="00E95A64"/>
    <w:rsid w:val="00E95BEB"/>
    <w:rsid w:val="00E95D06"/>
    <w:rsid w:val="00E95D9F"/>
    <w:rsid w:val="00E95EAB"/>
    <w:rsid w:val="00E960E1"/>
    <w:rsid w:val="00E963D6"/>
    <w:rsid w:val="00E963F1"/>
    <w:rsid w:val="00E96704"/>
    <w:rsid w:val="00E96724"/>
    <w:rsid w:val="00E9687A"/>
    <w:rsid w:val="00E968FF"/>
    <w:rsid w:val="00E9699B"/>
    <w:rsid w:val="00E969FE"/>
    <w:rsid w:val="00E96C43"/>
    <w:rsid w:val="00E96F4E"/>
    <w:rsid w:val="00E96F8D"/>
    <w:rsid w:val="00E96FCA"/>
    <w:rsid w:val="00E9718B"/>
    <w:rsid w:val="00E972DB"/>
    <w:rsid w:val="00E974A2"/>
    <w:rsid w:val="00E97592"/>
    <w:rsid w:val="00E97736"/>
    <w:rsid w:val="00E977C7"/>
    <w:rsid w:val="00E977F9"/>
    <w:rsid w:val="00E978B1"/>
    <w:rsid w:val="00E97ADB"/>
    <w:rsid w:val="00E97AEA"/>
    <w:rsid w:val="00E97B2A"/>
    <w:rsid w:val="00E97D43"/>
    <w:rsid w:val="00E97E7B"/>
    <w:rsid w:val="00E97FE2"/>
    <w:rsid w:val="00EA007F"/>
    <w:rsid w:val="00EA00FD"/>
    <w:rsid w:val="00EA016A"/>
    <w:rsid w:val="00EA01E8"/>
    <w:rsid w:val="00EA0240"/>
    <w:rsid w:val="00EA0288"/>
    <w:rsid w:val="00EA02AB"/>
    <w:rsid w:val="00EA02EA"/>
    <w:rsid w:val="00EA03DA"/>
    <w:rsid w:val="00EA05D3"/>
    <w:rsid w:val="00EA06AE"/>
    <w:rsid w:val="00EA07B2"/>
    <w:rsid w:val="00EA0849"/>
    <w:rsid w:val="00EA0990"/>
    <w:rsid w:val="00EA0AB5"/>
    <w:rsid w:val="00EA0B50"/>
    <w:rsid w:val="00EA0B51"/>
    <w:rsid w:val="00EA0B58"/>
    <w:rsid w:val="00EA0BE3"/>
    <w:rsid w:val="00EA0C77"/>
    <w:rsid w:val="00EA0E0C"/>
    <w:rsid w:val="00EA0E36"/>
    <w:rsid w:val="00EA0EAB"/>
    <w:rsid w:val="00EA1104"/>
    <w:rsid w:val="00EA1110"/>
    <w:rsid w:val="00EA1170"/>
    <w:rsid w:val="00EA11EC"/>
    <w:rsid w:val="00EA1526"/>
    <w:rsid w:val="00EA157A"/>
    <w:rsid w:val="00EA166D"/>
    <w:rsid w:val="00EA1795"/>
    <w:rsid w:val="00EA17A5"/>
    <w:rsid w:val="00EA1A2A"/>
    <w:rsid w:val="00EA1D2A"/>
    <w:rsid w:val="00EA1D38"/>
    <w:rsid w:val="00EA1DAA"/>
    <w:rsid w:val="00EA1EE7"/>
    <w:rsid w:val="00EA1F1E"/>
    <w:rsid w:val="00EA20C1"/>
    <w:rsid w:val="00EA213D"/>
    <w:rsid w:val="00EA218E"/>
    <w:rsid w:val="00EA220F"/>
    <w:rsid w:val="00EA225F"/>
    <w:rsid w:val="00EA23F4"/>
    <w:rsid w:val="00EA2513"/>
    <w:rsid w:val="00EA2638"/>
    <w:rsid w:val="00EA2741"/>
    <w:rsid w:val="00EA2749"/>
    <w:rsid w:val="00EA2757"/>
    <w:rsid w:val="00EA2800"/>
    <w:rsid w:val="00EA2888"/>
    <w:rsid w:val="00EA2B30"/>
    <w:rsid w:val="00EA2B9C"/>
    <w:rsid w:val="00EA2C73"/>
    <w:rsid w:val="00EA2D27"/>
    <w:rsid w:val="00EA2DC2"/>
    <w:rsid w:val="00EA3217"/>
    <w:rsid w:val="00EA32AA"/>
    <w:rsid w:val="00EA338E"/>
    <w:rsid w:val="00EA3695"/>
    <w:rsid w:val="00EA36EF"/>
    <w:rsid w:val="00EA3DB7"/>
    <w:rsid w:val="00EA3F37"/>
    <w:rsid w:val="00EA3FD8"/>
    <w:rsid w:val="00EA406C"/>
    <w:rsid w:val="00EA40A2"/>
    <w:rsid w:val="00EA40BA"/>
    <w:rsid w:val="00EA40C7"/>
    <w:rsid w:val="00EA4103"/>
    <w:rsid w:val="00EA41C6"/>
    <w:rsid w:val="00EA430A"/>
    <w:rsid w:val="00EA43FB"/>
    <w:rsid w:val="00EA4445"/>
    <w:rsid w:val="00EA453F"/>
    <w:rsid w:val="00EA460E"/>
    <w:rsid w:val="00EA468E"/>
    <w:rsid w:val="00EA479B"/>
    <w:rsid w:val="00EA49B6"/>
    <w:rsid w:val="00EA4A6A"/>
    <w:rsid w:val="00EA4B80"/>
    <w:rsid w:val="00EA4BD1"/>
    <w:rsid w:val="00EA4C09"/>
    <w:rsid w:val="00EA50D7"/>
    <w:rsid w:val="00EA513D"/>
    <w:rsid w:val="00EA5206"/>
    <w:rsid w:val="00EA52E9"/>
    <w:rsid w:val="00EA550C"/>
    <w:rsid w:val="00EA55CE"/>
    <w:rsid w:val="00EA565F"/>
    <w:rsid w:val="00EA577C"/>
    <w:rsid w:val="00EA5832"/>
    <w:rsid w:val="00EA5878"/>
    <w:rsid w:val="00EA589A"/>
    <w:rsid w:val="00EA5B2A"/>
    <w:rsid w:val="00EA5E53"/>
    <w:rsid w:val="00EA5E75"/>
    <w:rsid w:val="00EA5EF1"/>
    <w:rsid w:val="00EA5F72"/>
    <w:rsid w:val="00EA609F"/>
    <w:rsid w:val="00EA6103"/>
    <w:rsid w:val="00EA61C8"/>
    <w:rsid w:val="00EA625D"/>
    <w:rsid w:val="00EA6286"/>
    <w:rsid w:val="00EA63DE"/>
    <w:rsid w:val="00EA6547"/>
    <w:rsid w:val="00EA668B"/>
    <w:rsid w:val="00EA66E6"/>
    <w:rsid w:val="00EA68A3"/>
    <w:rsid w:val="00EA69B6"/>
    <w:rsid w:val="00EA6A86"/>
    <w:rsid w:val="00EA6AF6"/>
    <w:rsid w:val="00EA6B44"/>
    <w:rsid w:val="00EA6B85"/>
    <w:rsid w:val="00EA6C4B"/>
    <w:rsid w:val="00EA6D0F"/>
    <w:rsid w:val="00EA6D8A"/>
    <w:rsid w:val="00EA6EF9"/>
    <w:rsid w:val="00EA6FA8"/>
    <w:rsid w:val="00EA70ED"/>
    <w:rsid w:val="00EA7117"/>
    <w:rsid w:val="00EA716E"/>
    <w:rsid w:val="00EA7181"/>
    <w:rsid w:val="00EA7347"/>
    <w:rsid w:val="00EA74C9"/>
    <w:rsid w:val="00EA75BA"/>
    <w:rsid w:val="00EA774F"/>
    <w:rsid w:val="00EA7881"/>
    <w:rsid w:val="00EA79AE"/>
    <w:rsid w:val="00EA7CAF"/>
    <w:rsid w:val="00EA7CEC"/>
    <w:rsid w:val="00EA7E9F"/>
    <w:rsid w:val="00EB003C"/>
    <w:rsid w:val="00EB007D"/>
    <w:rsid w:val="00EB0196"/>
    <w:rsid w:val="00EB0287"/>
    <w:rsid w:val="00EB02C0"/>
    <w:rsid w:val="00EB05C1"/>
    <w:rsid w:val="00EB0766"/>
    <w:rsid w:val="00EB0833"/>
    <w:rsid w:val="00EB0853"/>
    <w:rsid w:val="00EB09D9"/>
    <w:rsid w:val="00EB0B6E"/>
    <w:rsid w:val="00EB0B74"/>
    <w:rsid w:val="00EB0D45"/>
    <w:rsid w:val="00EB0D47"/>
    <w:rsid w:val="00EB0D9F"/>
    <w:rsid w:val="00EB0F75"/>
    <w:rsid w:val="00EB0FC9"/>
    <w:rsid w:val="00EB11D7"/>
    <w:rsid w:val="00EB1344"/>
    <w:rsid w:val="00EB1A7B"/>
    <w:rsid w:val="00EB1B23"/>
    <w:rsid w:val="00EB1BA3"/>
    <w:rsid w:val="00EB1C97"/>
    <w:rsid w:val="00EB1FA8"/>
    <w:rsid w:val="00EB202A"/>
    <w:rsid w:val="00EB20B6"/>
    <w:rsid w:val="00EB2138"/>
    <w:rsid w:val="00EB21D5"/>
    <w:rsid w:val="00EB226E"/>
    <w:rsid w:val="00EB23D5"/>
    <w:rsid w:val="00EB2465"/>
    <w:rsid w:val="00EB27D9"/>
    <w:rsid w:val="00EB28B6"/>
    <w:rsid w:val="00EB2998"/>
    <w:rsid w:val="00EB2C9F"/>
    <w:rsid w:val="00EB2CCF"/>
    <w:rsid w:val="00EB2EF0"/>
    <w:rsid w:val="00EB2F72"/>
    <w:rsid w:val="00EB2F89"/>
    <w:rsid w:val="00EB3063"/>
    <w:rsid w:val="00EB308E"/>
    <w:rsid w:val="00EB3247"/>
    <w:rsid w:val="00EB35EB"/>
    <w:rsid w:val="00EB3699"/>
    <w:rsid w:val="00EB36F1"/>
    <w:rsid w:val="00EB37B2"/>
    <w:rsid w:val="00EB390E"/>
    <w:rsid w:val="00EB3C1A"/>
    <w:rsid w:val="00EB3D25"/>
    <w:rsid w:val="00EB4077"/>
    <w:rsid w:val="00EB42AF"/>
    <w:rsid w:val="00EB43F3"/>
    <w:rsid w:val="00EB43FC"/>
    <w:rsid w:val="00EB4490"/>
    <w:rsid w:val="00EB454E"/>
    <w:rsid w:val="00EB4619"/>
    <w:rsid w:val="00EB46A1"/>
    <w:rsid w:val="00EB4851"/>
    <w:rsid w:val="00EB48E1"/>
    <w:rsid w:val="00EB48F6"/>
    <w:rsid w:val="00EB4AF1"/>
    <w:rsid w:val="00EB4BA2"/>
    <w:rsid w:val="00EB4BBB"/>
    <w:rsid w:val="00EB4E05"/>
    <w:rsid w:val="00EB4EF9"/>
    <w:rsid w:val="00EB4FA3"/>
    <w:rsid w:val="00EB4FBD"/>
    <w:rsid w:val="00EB5023"/>
    <w:rsid w:val="00EB503D"/>
    <w:rsid w:val="00EB503E"/>
    <w:rsid w:val="00EB5167"/>
    <w:rsid w:val="00EB524C"/>
    <w:rsid w:val="00EB52F3"/>
    <w:rsid w:val="00EB544E"/>
    <w:rsid w:val="00EB57AB"/>
    <w:rsid w:val="00EB5A6D"/>
    <w:rsid w:val="00EB5BDF"/>
    <w:rsid w:val="00EB5BF4"/>
    <w:rsid w:val="00EB5D8E"/>
    <w:rsid w:val="00EB5E8E"/>
    <w:rsid w:val="00EB6001"/>
    <w:rsid w:val="00EB60AD"/>
    <w:rsid w:val="00EB6167"/>
    <w:rsid w:val="00EB616E"/>
    <w:rsid w:val="00EB620E"/>
    <w:rsid w:val="00EB6231"/>
    <w:rsid w:val="00EB62BF"/>
    <w:rsid w:val="00EB6372"/>
    <w:rsid w:val="00EB63D0"/>
    <w:rsid w:val="00EB6457"/>
    <w:rsid w:val="00EB6476"/>
    <w:rsid w:val="00EB6495"/>
    <w:rsid w:val="00EB64C2"/>
    <w:rsid w:val="00EB6608"/>
    <w:rsid w:val="00EB664E"/>
    <w:rsid w:val="00EB6719"/>
    <w:rsid w:val="00EB69E6"/>
    <w:rsid w:val="00EB6A08"/>
    <w:rsid w:val="00EB6AA6"/>
    <w:rsid w:val="00EB6AA9"/>
    <w:rsid w:val="00EB6AEC"/>
    <w:rsid w:val="00EB6C24"/>
    <w:rsid w:val="00EB6CFF"/>
    <w:rsid w:val="00EB6D91"/>
    <w:rsid w:val="00EB6F3D"/>
    <w:rsid w:val="00EB6F7B"/>
    <w:rsid w:val="00EB7113"/>
    <w:rsid w:val="00EB71A2"/>
    <w:rsid w:val="00EB7381"/>
    <w:rsid w:val="00EB7421"/>
    <w:rsid w:val="00EB7467"/>
    <w:rsid w:val="00EB7533"/>
    <w:rsid w:val="00EB7616"/>
    <w:rsid w:val="00EB7628"/>
    <w:rsid w:val="00EB76F8"/>
    <w:rsid w:val="00EB76FF"/>
    <w:rsid w:val="00EB777A"/>
    <w:rsid w:val="00EB7834"/>
    <w:rsid w:val="00EB78B9"/>
    <w:rsid w:val="00EB7F57"/>
    <w:rsid w:val="00EB7F97"/>
    <w:rsid w:val="00EC0004"/>
    <w:rsid w:val="00EC01BD"/>
    <w:rsid w:val="00EC0367"/>
    <w:rsid w:val="00EC04C2"/>
    <w:rsid w:val="00EC05D1"/>
    <w:rsid w:val="00EC082E"/>
    <w:rsid w:val="00EC0A25"/>
    <w:rsid w:val="00EC0B24"/>
    <w:rsid w:val="00EC0BB5"/>
    <w:rsid w:val="00EC0BCE"/>
    <w:rsid w:val="00EC0E17"/>
    <w:rsid w:val="00EC0F9B"/>
    <w:rsid w:val="00EC10D2"/>
    <w:rsid w:val="00EC118B"/>
    <w:rsid w:val="00EC1236"/>
    <w:rsid w:val="00EC123F"/>
    <w:rsid w:val="00EC129B"/>
    <w:rsid w:val="00EC1380"/>
    <w:rsid w:val="00EC13DA"/>
    <w:rsid w:val="00EC1C0B"/>
    <w:rsid w:val="00EC1C25"/>
    <w:rsid w:val="00EC1ED8"/>
    <w:rsid w:val="00EC1F1E"/>
    <w:rsid w:val="00EC2103"/>
    <w:rsid w:val="00EC2311"/>
    <w:rsid w:val="00EC23CC"/>
    <w:rsid w:val="00EC2466"/>
    <w:rsid w:val="00EC2670"/>
    <w:rsid w:val="00EC2817"/>
    <w:rsid w:val="00EC29CF"/>
    <w:rsid w:val="00EC2ABE"/>
    <w:rsid w:val="00EC2BED"/>
    <w:rsid w:val="00EC2CB3"/>
    <w:rsid w:val="00EC2E07"/>
    <w:rsid w:val="00EC2E2E"/>
    <w:rsid w:val="00EC3027"/>
    <w:rsid w:val="00EC31BB"/>
    <w:rsid w:val="00EC32EE"/>
    <w:rsid w:val="00EC3333"/>
    <w:rsid w:val="00EC34B1"/>
    <w:rsid w:val="00EC35B1"/>
    <w:rsid w:val="00EC3607"/>
    <w:rsid w:val="00EC37BD"/>
    <w:rsid w:val="00EC37F2"/>
    <w:rsid w:val="00EC384C"/>
    <w:rsid w:val="00EC3891"/>
    <w:rsid w:val="00EC3C76"/>
    <w:rsid w:val="00EC3C7C"/>
    <w:rsid w:val="00EC3D81"/>
    <w:rsid w:val="00EC3DD8"/>
    <w:rsid w:val="00EC3FC8"/>
    <w:rsid w:val="00EC4087"/>
    <w:rsid w:val="00EC40C0"/>
    <w:rsid w:val="00EC43E8"/>
    <w:rsid w:val="00EC4639"/>
    <w:rsid w:val="00EC467B"/>
    <w:rsid w:val="00EC46C9"/>
    <w:rsid w:val="00EC46D0"/>
    <w:rsid w:val="00EC4737"/>
    <w:rsid w:val="00EC48F1"/>
    <w:rsid w:val="00EC4A2C"/>
    <w:rsid w:val="00EC4ADE"/>
    <w:rsid w:val="00EC4FA9"/>
    <w:rsid w:val="00EC5047"/>
    <w:rsid w:val="00EC5147"/>
    <w:rsid w:val="00EC558B"/>
    <w:rsid w:val="00EC55DF"/>
    <w:rsid w:val="00EC56F0"/>
    <w:rsid w:val="00EC5933"/>
    <w:rsid w:val="00EC5A35"/>
    <w:rsid w:val="00EC5A6C"/>
    <w:rsid w:val="00EC5ABD"/>
    <w:rsid w:val="00EC5C32"/>
    <w:rsid w:val="00EC5C51"/>
    <w:rsid w:val="00EC5CBC"/>
    <w:rsid w:val="00EC5CF6"/>
    <w:rsid w:val="00EC5CFC"/>
    <w:rsid w:val="00EC5DC0"/>
    <w:rsid w:val="00EC5E03"/>
    <w:rsid w:val="00EC6016"/>
    <w:rsid w:val="00EC6291"/>
    <w:rsid w:val="00EC62D7"/>
    <w:rsid w:val="00EC63BF"/>
    <w:rsid w:val="00EC64AE"/>
    <w:rsid w:val="00EC668B"/>
    <w:rsid w:val="00EC6E8E"/>
    <w:rsid w:val="00EC6F31"/>
    <w:rsid w:val="00EC7013"/>
    <w:rsid w:val="00EC709F"/>
    <w:rsid w:val="00EC7312"/>
    <w:rsid w:val="00EC7336"/>
    <w:rsid w:val="00EC7490"/>
    <w:rsid w:val="00EC7693"/>
    <w:rsid w:val="00EC76CF"/>
    <w:rsid w:val="00EC7777"/>
    <w:rsid w:val="00EC7914"/>
    <w:rsid w:val="00EC7BCF"/>
    <w:rsid w:val="00EC7BDA"/>
    <w:rsid w:val="00EC7C87"/>
    <w:rsid w:val="00EC7C95"/>
    <w:rsid w:val="00EC7FE3"/>
    <w:rsid w:val="00ED00FE"/>
    <w:rsid w:val="00ED0161"/>
    <w:rsid w:val="00ED02F7"/>
    <w:rsid w:val="00ED0611"/>
    <w:rsid w:val="00ED079D"/>
    <w:rsid w:val="00ED081D"/>
    <w:rsid w:val="00ED0847"/>
    <w:rsid w:val="00ED0933"/>
    <w:rsid w:val="00ED09A6"/>
    <w:rsid w:val="00ED09E7"/>
    <w:rsid w:val="00ED0B94"/>
    <w:rsid w:val="00ED0C75"/>
    <w:rsid w:val="00ED0C77"/>
    <w:rsid w:val="00ED0CB6"/>
    <w:rsid w:val="00ED0CDA"/>
    <w:rsid w:val="00ED0D56"/>
    <w:rsid w:val="00ED0FF4"/>
    <w:rsid w:val="00ED112D"/>
    <w:rsid w:val="00ED1199"/>
    <w:rsid w:val="00ED174D"/>
    <w:rsid w:val="00ED1778"/>
    <w:rsid w:val="00ED17E9"/>
    <w:rsid w:val="00ED1847"/>
    <w:rsid w:val="00ED19DB"/>
    <w:rsid w:val="00ED1D95"/>
    <w:rsid w:val="00ED1E25"/>
    <w:rsid w:val="00ED1E96"/>
    <w:rsid w:val="00ED1EC2"/>
    <w:rsid w:val="00ED1FEE"/>
    <w:rsid w:val="00ED21A9"/>
    <w:rsid w:val="00ED21E8"/>
    <w:rsid w:val="00ED223E"/>
    <w:rsid w:val="00ED2358"/>
    <w:rsid w:val="00ED237B"/>
    <w:rsid w:val="00ED25B2"/>
    <w:rsid w:val="00ED25CC"/>
    <w:rsid w:val="00ED260F"/>
    <w:rsid w:val="00ED2641"/>
    <w:rsid w:val="00ED26EF"/>
    <w:rsid w:val="00ED2807"/>
    <w:rsid w:val="00ED29E4"/>
    <w:rsid w:val="00ED2C7D"/>
    <w:rsid w:val="00ED2E13"/>
    <w:rsid w:val="00ED2E7E"/>
    <w:rsid w:val="00ED2FB7"/>
    <w:rsid w:val="00ED2FFE"/>
    <w:rsid w:val="00ED301A"/>
    <w:rsid w:val="00ED320B"/>
    <w:rsid w:val="00ED328C"/>
    <w:rsid w:val="00ED32DD"/>
    <w:rsid w:val="00ED337D"/>
    <w:rsid w:val="00ED3561"/>
    <w:rsid w:val="00ED3597"/>
    <w:rsid w:val="00ED3705"/>
    <w:rsid w:val="00ED39EF"/>
    <w:rsid w:val="00ED3D48"/>
    <w:rsid w:val="00ED3DB7"/>
    <w:rsid w:val="00ED3E58"/>
    <w:rsid w:val="00ED3F7D"/>
    <w:rsid w:val="00ED4054"/>
    <w:rsid w:val="00ED4101"/>
    <w:rsid w:val="00ED4281"/>
    <w:rsid w:val="00ED430F"/>
    <w:rsid w:val="00ED431E"/>
    <w:rsid w:val="00ED43D1"/>
    <w:rsid w:val="00ED4617"/>
    <w:rsid w:val="00ED466A"/>
    <w:rsid w:val="00ED46AB"/>
    <w:rsid w:val="00ED477F"/>
    <w:rsid w:val="00ED47EF"/>
    <w:rsid w:val="00ED4B12"/>
    <w:rsid w:val="00ED4B20"/>
    <w:rsid w:val="00ED4BD3"/>
    <w:rsid w:val="00ED4C74"/>
    <w:rsid w:val="00ED4D48"/>
    <w:rsid w:val="00ED4E40"/>
    <w:rsid w:val="00ED4E94"/>
    <w:rsid w:val="00ED4FE8"/>
    <w:rsid w:val="00ED5052"/>
    <w:rsid w:val="00ED5078"/>
    <w:rsid w:val="00ED50C7"/>
    <w:rsid w:val="00ED50D5"/>
    <w:rsid w:val="00ED5409"/>
    <w:rsid w:val="00ED540D"/>
    <w:rsid w:val="00ED5510"/>
    <w:rsid w:val="00ED567F"/>
    <w:rsid w:val="00ED56CC"/>
    <w:rsid w:val="00ED5996"/>
    <w:rsid w:val="00ED59A9"/>
    <w:rsid w:val="00ED5AAC"/>
    <w:rsid w:val="00ED5C03"/>
    <w:rsid w:val="00ED5C71"/>
    <w:rsid w:val="00ED5CDA"/>
    <w:rsid w:val="00ED5D06"/>
    <w:rsid w:val="00ED5EB8"/>
    <w:rsid w:val="00ED5F5A"/>
    <w:rsid w:val="00ED6185"/>
    <w:rsid w:val="00ED629B"/>
    <w:rsid w:val="00ED6368"/>
    <w:rsid w:val="00ED640C"/>
    <w:rsid w:val="00ED65FE"/>
    <w:rsid w:val="00ED68C0"/>
    <w:rsid w:val="00ED691C"/>
    <w:rsid w:val="00ED6BF8"/>
    <w:rsid w:val="00ED6CD8"/>
    <w:rsid w:val="00ED6D79"/>
    <w:rsid w:val="00ED6E3F"/>
    <w:rsid w:val="00ED6E48"/>
    <w:rsid w:val="00ED6E69"/>
    <w:rsid w:val="00ED6F39"/>
    <w:rsid w:val="00ED6F56"/>
    <w:rsid w:val="00ED70C2"/>
    <w:rsid w:val="00ED71E2"/>
    <w:rsid w:val="00ED7409"/>
    <w:rsid w:val="00ED747C"/>
    <w:rsid w:val="00ED75FD"/>
    <w:rsid w:val="00ED765F"/>
    <w:rsid w:val="00ED7702"/>
    <w:rsid w:val="00ED7919"/>
    <w:rsid w:val="00ED7960"/>
    <w:rsid w:val="00ED79FD"/>
    <w:rsid w:val="00ED7A57"/>
    <w:rsid w:val="00ED7A5E"/>
    <w:rsid w:val="00ED7AB7"/>
    <w:rsid w:val="00ED7BA2"/>
    <w:rsid w:val="00ED7D9D"/>
    <w:rsid w:val="00ED7DFC"/>
    <w:rsid w:val="00ED7E96"/>
    <w:rsid w:val="00ED7FE7"/>
    <w:rsid w:val="00ED7FEA"/>
    <w:rsid w:val="00EE0115"/>
    <w:rsid w:val="00EE011F"/>
    <w:rsid w:val="00EE0429"/>
    <w:rsid w:val="00EE0476"/>
    <w:rsid w:val="00EE04ED"/>
    <w:rsid w:val="00EE04F4"/>
    <w:rsid w:val="00EE05B5"/>
    <w:rsid w:val="00EE05DA"/>
    <w:rsid w:val="00EE063A"/>
    <w:rsid w:val="00EE065B"/>
    <w:rsid w:val="00EE08F7"/>
    <w:rsid w:val="00EE0A30"/>
    <w:rsid w:val="00EE0CAA"/>
    <w:rsid w:val="00EE0F81"/>
    <w:rsid w:val="00EE0FB6"/>
    <w:rsid w:val="00EE1060"/>
    <w:rsid w:val="00EE1099"/>
    <w:rsid w:val="00EE11D1"/>
    <w:rsid w:val="00EE1251"/>
    <w:rsid w:val="00EE14CD"/>
    <w:rsid w:val="00EE15BA"/>
    <w:rsid w:val="00EE16EF"/>
    <w:rsid w:val="00EE16F4"/>
    <w:rsid w:val="00EE192E"/>
    <w:rsid w:val="00EE19AE"/>
    <w:rsid w:val="00EE1C3B"/>
    <w:rsid w:val="00EE1C54"/>
    <w:rsid w:val="00EE1D80"/>
    <w:rsid w:val="00EE1F3E"/>
    <w:rsid w:val="00EE1F5A"/>
    <w:rsid w:val="00EE1FBB"/>
    <w:rsid w:val="00EE20A9"/>
    <w:rsid w:val="00EE2112"/>
    <w:rsid w:val="00EE22C5"/>
    <w:rsid w:val="00EE2340"/>
    <w:rsid w:val="00EE247A"/>
    <w:rsid w:val="00EE25D4"/>
    <w:rsid w:val="00EE27D4"/>
    <w:rsid w:val="00EE29EF"/>
    <w:rsid w:val="00EE2ADB"/>
    <w:rsid w:val="00EE2CDB"/>
    <w:rsid w:val="00EE2D3B"/>
    <w:rsid w:val="00EE2DE9"/>
    <w:rsid w:val="00EE2E6F"/>
    <w:rsid w:val="00EE2E9D"/>
    <w:rsid w:val="00EE2FD9"/>
    <w:rsid w:val="00EE315F"/>
    <w:rsid w:val="00EE31E2"/>
    <w:rsid w:val="00EE323C"/>
    <w:rsid w:val="00EE32EE"/>
    <w:rsid w:val="00EE330F"/>
    <w:rsid w:val="00EE33B1"/>
    <w:rsid w:val="00EE33FA"/>
    <w:rsid w:val="00EE3452"/>
    <w:rsid w:val="00EE3476"/>
    <w:rsid w:val="00EE355F"/>
    <w:rsid w:val="00EE359E"/>
    <w:rsid w:val="00EE35B3"/>
    <w:rsid w:val="00EE3618"/>
    <w:rsid w:val="00EE371F"/>
    <w:rsid w:val="00EE37BA"/>
    <w:rsid w:val="00EE387B"/>
    <w:rsid w:val="00EE39A8"/>
    <w:rsid w:val="00EE3C4F"/>
    <w:rsid w:val="00EE3CCC"/>
    <w:rsid w:val="00EE3F32"/>
    <w:rsid w:val="00EE3FD6"/>
    <w:rsid w:val="00EE4077"/>
    <w:rsid w:val="00EE4079"/>
    <w:rsid w:val="00EE4137"/>
    <w:rsid w:val="00EE421A"/>
    <w:rsid w:val="00EE43BE"/>
    <w:rsid w:val="00EE44C0"/>
    <w:rsid w:val="00EE459D"/>
    <w:rsid w:val="00EE4608"/>
    <w:rsid w:val="00EE471C"/>
    <w:rsid w:val="00EE4729"/>
    <w:rsid w:val="00EE4773"/>
    <w:rsid w:val="00EE481E"/>
    <w:rsid w:val="00EE4912"/>
    <w:rsid w:val="00EE4920"/>
    <w:rsid w:val="00EE4A03"/>
    <w:rsid w:val="00EE4B28"/>
    <w:rsid w:val="00EE4C1A"/>
    <w:rsid w:val="00EE4CB6"/>
    <w:rsid w:val="00EE4D62"/>
    <w:rsid w:val="00EE4DF7"/>
    <w:rsid w:val="00EE4F62"/>
    <w:rsid w:val="00EE4FCE"/>
    <w:rsid w:val="00EE50CA"/>
    <w:rsid w:val="00EE5111"/>
    <w:rsid w:val="00EE530E"/>
    <w:rsid w:val="00EE560B"/>
    <w:rsid w:val="00EE566E"/>
    <w:rsid w:val="00EE56B5"/>
    <w:rsid w:val="00EE57F7"/>
    <w:rsid w:val="00EE5855"/>
    <w:rsid w:val="00EE59D2"/>
    <w:rsid w:val="00EE5CF6"/>
    <w:rsid w:val="00EE5DEA"/>
    <w:rsid w:val="00EE5E41"/>
    <w:rsid w:val="00EE5EE8"/>
    <w:rsid w:val="00EE5F28"/>
    <w:rsid w:val="00EE5F74"/>
    <w:rsid w:val="00EE6079"/>
    <w:rsid w:val="00EE609C"/>
    <w:rsid w:val="00EE6141"/>
    <w:rsid w:val="00EE623B"/>
    <w:rsid w:val="00EE6246"/>
    <w:rsid w:val="00EE6486"/>
    <w:rsid w:val="00EE6530"/>
    <w:rsid w:val="00EE654F"/>
    <w:rsid w:val="00EE667E"/>
    <w:rsid w:val="00EE6858"/>
    <w:rsid w:val="00EE6868"/>
    <w:rsid w:val="00EE68C4"/>
    <w:rsid w:val="00EE693A"/>
    <w:rsid w:val="00EE6A4E"/>
    <w:rsid w:val="00EE6ACA"/>
    <w:rsid w:val="00EE6CAA"/>
    <w:rsid w:val="00EE6CE8"/>
    <w:rsid w:val="00EE706E"/>
    <w:rsid w:val="00EE707B"/>
    <w:rsid w:val="00EE7357"/>
    <w:rsid w:val="00EE73C4"/>
    <w:rsid w:val="00EE73DC"/>
    <w:rsid w:val="00EE7655"/>
    <w:rsid w:val="00EE7695"/>
    <w:rsid w:val="00EE76BA"/>
    <w:rsid w:val="00EE7721"/>
    <w:rsid w:val="00EE7851"/>
    <w:rsid w:val="00EE799B"/>
    <w:rsid w:val="00EE7AC8"/>
    <w:rsid w:val="00EE7AE0"/>
    <w:rsid w:val="00EE7BE5"/>
    <w:rsid w:val="00EE7BED"/>
    <w:rsid w:val="00EE7DAE"/>
    <w:rsid w:val="00EE7E32"/>
    <w:rsid w:val="00EE7F23"/>
    <w:rsid w:val="00EF00D2"/>
    <w:rsid w:val="00EF00D9"/>
    <w:rsid w:val="00EF014B"/>
    <w:rsid w:val="00EF0245"/>
    <w:rsid w:val="00EF02A5"/>
    <w:rsid w:val="00EF03A3"/>
    <w:rsid w:val="00EF0567"/>
    <w:rsid w:val="00EF0641"/>
    <w:rsid w:val="00EF06FB"/>
    <w:rsid w:val="00EF07AF"/>
    <w:rsid w:val="00EF07D4"/>
    <w:rsid w:val="00EF07EF"/>
    <w:rsid w:val="00EF080A"/>
    <w:rsid w:val="00EF08AF"/>
    <w:rsid w:val="00EF0A28"/>
    <w:rsid w:val="00EF0A85"/>
    <w:rsid w:val="00EF0DFD"/>
    <w:rsid w:val="00EF0E0C"/>
    <w:rsid w:val="00EF102C"/>
    <w:rsid w:val="00EF1229"/>
    <w:rsid w:val="00EF12C3"/>
    <w:rsid w:val="00EF13A4"/>
    <w:rsid w:val="00EF13C0"/>
    <w:rsid w:val="00EF17DC"/>
    <w:rsid w:val="00EF17F6"/>
    <w:rsid w:val="00EF1B70"/>
    <w:rsid w:val="00EF1BC4"/>
    <w:rsid w:val="00EF1BDB"/>
    <w:rsid w:val="00EF1C79"/>
    <w:rsid w:val="00EF1CBA"/>
    <w:rsid w:val="00EF1F63"/>
    <w:rsid w:val="00EF1F6F"/>
    <w:rsid w:val="00EF1F93"/>
    <w:rsid w:val="00EF2280"/>
    <w:rsid w:val="00EF233D"/>
    <w:rsid w:val="00EF2433"/>
    <w:rsid w:val="00EF264F"/>
    <w:rsid w:val="00EF2681"/>
    <w:rsid w:val="00EF26FC"/>
    <w:rsid w:val="00EF290A"/>
    <w:rsid w:val="00EF293E"/>
    <w:rsid w:val="00EF29CE"/>
    <w:rsid w:val="00EF29F5"/>
    <w:rsid w:val="00EF2ABB"/>
    <w:rsid w:val="00EF2BA9"/>
    <w:rsid w:val="00EF2BE0"/>
    <w:rsid w:val="00EF2C64"/>
    <w:rsid w:val="00EF2C8C"/>
    <w:rsid w:val="00EF2DAC"/>
    <w:rsid w:val="00EF2DE1"/>
    <w:rsid w:val="00EF2E00"/>
    <w:rsid w:val="00EF2FF3"/>
    <w:rsid w:val="00EF3060"/>
    <w:rsid w:val="00EF3068"/>
    <w:rsid w:val="00EF30C1"/>
    <w:rsid w:val="00EF3331"/>
    <w:rsid w:val="00EF33F0"/>
    <w:rsid w:val="00EF37BD"/>
    <w:rsid w:val="00EF395D"/>
    <w:rsid w:val="00EF3BC4"/>
    <w:rsid w:val="00EF3BED"/>
    <w:rsid w:val="00EF3C44"/>
    <w:rsid w:val="00EF3C78"/>
    <w:rsid w:val="00EF3CAA"/>
    <w:rsid w:val="00EF3CEF"/>
    <w:rsid w:val="00EF3E33"/>
    <w:rsid w:val="00EF3E5D"/>
    <w:rsid w:val="00EF4052"/>
    <w:rsid w:val="00EF40A1"/>
    <w:rsid w:val="00EF42E7"/>
    <w:rsid w:val="00EF4386"/>
    <w:rsid w:val="00EF47FD"/>
    <w:rsid w:val="00EF488B"/>
    <w:rsid w:val="00EF4A28"/>
    <w:rsid w:val="00EF4A64"/>
    <w:rsid w:val="00EF4CB8"/>
    <w:rsid w:val="00EF4DE6"/>
    <w:rsid w:val="00EF4F91"/>
    <w:rsid w:val="00EF502D"/>
    <w:rsid w:val="00EF50B4"/>
    <w:rsid w:val="00EF50B6"/>
    <w:rsid w:val="00EF5100"/>
    <w:rsid w:val="00EF51D4"/>
    <w:rsid w:val="00EF52CB"/>
    <w:rsid w:val="00EF56D4"/>
    <w:rsid w:val="00EF57DD"/>
    <w:rsid w:val="00EF594B"/>
    <w:rsid w:val="00EF59A6"/>
    <w:rsid w:val="00EF59D8"/>
    <w:rsid w:val="00EF5A0F"/>
    <w:rsid w:val="00EF5A74"/>
    <w:rsid w:val="00EF5AF1"/>
    <w:rsid w:val="00EF5E9B"/>
    <w:rsid w:val="00EF5F9B"/>
    <w:rsid w:val="00EF5FB4"/>
    <w:rsid w:val="00EF60A6"/>
    <w:rsid w:val="00EF6122"/>
    <w:rsid w:val="00EF6149"/>
    <w:rsid w:val="00EF62DC"/>
    <w:rsid w:val="00EF673F"/>
    <w:rsid w:val="00EF688A"/>
    <w:rsid w:val="00EF6AE7"/>
    <w:rsid w:val="00EF6B27"/>
    <w:rsid w:val="00EF6B88"/>
    <w:rsid w:val="00EF6C8B"/>
    <w:rsid w:val="00EF6D93"/>
    <w:rsid w:val="00EF6F5B"/>
    <w:rsid w:val="00EF6F61"/>
    <w:rsid w:val="00EF6F8A"/>
    <w:rsid w:val="00EF7065"/>
    <w:rsid w:val="00EF711D"/>
    <w:rsid w:val="00EF7135"/>
    <w:rsid w:val="00EF72B2"/>
    <w:rsid w:val="00EF73FA"/>
    <w:rsid w:val="00EF7564"/>
    <w:rsid w:val="00EF791B"/>
    <w:rsid w:val="00EF7A62"/>
    <w:rsid w:val="00EF7C1E"/>
    <w:rsid w:val="00EF7CC6"/>
    <w:rsid w:val="00EF7D0F"/>
    <w:rsid w:val="00EF7E83"/>
    <w:rsid w:val="00EF7F97"/>
    <w:rsid w:val="00F00084"/>
    <w:rsid w:val="00F00161"/>
    <w:rsid w:val="00F00273"/>
    <w:rsid w:val="00F002AF"/>
    <w:rsid w:val="00F00357"/>
    <w:rsid w:val="00F00618"/>
    <w:rsid w:val="00F0062B"/>
    <w:rsid w:val="00F0074C"/>
    <w:rsid w:val="00F00885"/>
    <w:rsid w:val="00F00905"/>
    <w:rsid w:val="00F00913"/>
    <w:rsid w:val="00F00976"/>
    <w:rsid w:val="00F00981"/>
    <w:rsid w:val="00F00B0A"/>
    <w:rsid w:val="00F00B1E"/>
    <w:rsid w:val="00F00BA4"/>
    <w:rsid w:val="00F00C56"/>
    <w:rsid w:val="00F00C76"/>
    <w:rsid w:val="00F00C79"/>
    <w:rsid w:val="00F00DC1"/>
    <w:rsid w:val="00F00EFA"/>
    <w:rsid w:val="00F00F65"/>
    <w:rsid w:val="00F01125"/>
    <w:rsid w:val="00F01171"/>
    <w:rsid w:val="00F011E0"/>
    <w:rsid w:val="00F0129E"/>
    <w:rsid w:val="00F012B9"/>
    <w:rsid w:val="00F012C7"/>
    <w:rsid w:val="00F0150C"/>
    <w:rsid w:val="00F0158C"/>
    <w:rsid w:val="00F0166C"/>
    <w:rsid w:val="00F01679"/>
    <w:rsid w:val="00F017B1"/>
    <w:rsid w:val="00F01864"/>
    <w:rsid w:val="00F018D0"/>
    <w:rsid w:val="00F01AB3"/>
    <w:rsid w:val="00F01AB8"/>
    <w:rsid w:val="00F01C3F"/>
    <w:rsid w:val="00F01C71"/>
    <w:rsid w:val="00F01E1A"/>
    <w:rsid w:val="00F01F34"/>
    <w:rsid w:val="00F02105"/>
    <w:rsid w:val="00F022AE"/>
    <w:rsid w:val="00F02379"/>
    <w:rsid w:val="00F024F6"/>
    <w:rsid w:val="00F027A0"/>
    <w:rsid w:val="00F027F9"/>
    <w:rsid w:val="00F028FF"/>
    <w:rsid w:val="00F029B6"/>
    <w:rsid w:val="00F029F2"/>
    <w:rsid w:val="00F02BC4"/>
    <w:rsid w:val="00F02BFF"/>
    <w:rsid w:val="00F02CA1"/>
    <w:rsid w:val="00F03083"/>
    <w:rsid w:val="00F032EA"/>
    <w:rsid w:val="00F03356"/>
    <w:rsid w:val="00F0343D"/>
    <w:rsid w:val="00F036B1"/>
    <w:rsid w:val="00F037AE"/>
    <w:rsid w:val="00F03B1F"/>
    <w:rsid w:val="00F03D7A"/>
    <w:rsid w:val="00F03D99"/>
    <w:rsid w:val="00F03E2D"/>
    <w:rsid w:val="00F03EB9"/>
    <w:rsid w:val="00F03EDE"/>
    <w:rsid w:val="00F03F2A"/>
    <w:rsid w:val="00F040BD"/>
    <w:rsid w:val="00F0422E"/>
    <w:rsid w:val="00F0436D"/>
    <w:rsid w:val="00F043DB"/>
    <w:rsid w:val="00F0446F"/>
    <w:rsid w:val="00F044C1"/>
    <w:rsid w:val="00F0453A"/>
    <w:rsid w:val="00F045A3"/>
    <w:rsid w:val="00F045D5"/>
    <w:rsid w:val="00F04604"/>
    <w:rsid w:val="00F04630"/>
    <w:rsid w:val="00F0478F"/>
    <w:rsid w:val="00F04B96"/>
    <w:rsid w:val="00F04B98"/>
    <w:rsid w:val="00F04DC7"/>
    <w:rsid w:val="00F04E34"/>
    <w:rsid w:val="00F04E73"/>
    <w:rsid w:val="00F04E9B"/>
    <w:rsid w:val="00F051C1"/>
    <w:rsid w:val="00F05260"/>
    <w:rsid w:val="00F05265"/>
    <w:rsid w:val="00F05400"/>
    <w:rsid w:val="00F05504"/>
    <w:rsid w:val="00F0568A"/>
    <w:rsid w:val="00F05696"/>
    <w:rsid w:val="00F0579A"/>
    <w:rsid w:val="00F059C7"/>
    <w:rsid w:val="00F05A11"/>
    <w:rsid w:val="00F05A99"/>
    <w:rsid w:val="00F05AD3"/>
    <w:rsid w:val="00F05AE0"/>
    <w:rsid w:val="00F05B96"/>
    <w:rsid w:val="00F05BEA"/>
    <w:rsid w:val="00F05D47"/>
    <w:rsid w:val="00F05D4B"/>
    <w:rsid w:val="00F0601E"/>
    <w:rsid w:val="00F0616B"/>
    <w:rsid w:val="00F061EC"/>
    <w:rsid w:val="00F06576"/>
    <w:rsid w:val="00F065A6"/>
    <w:rsid w:val="00F0664B"/>
    <w:rsid w:val="00F06653"/>
    <w:rsid w:val="00F066E4"/>
    <w:rsid w:val="00F0670F"/>
    <w:rsid w:val="00F067E2"/>
    <w:rsid w:val="00F06892"/>
    <w:rsid w:val="00F068BE"/>
    <w:rsid w:val="00F068D6"/>
    <w:rsid w:val="00F06A50"/>
    <w:rsid w:val="00F06B49"/>
    <w:rsid w:val="00F06C75"/>
    <w:rsid w:val="00F06E05"/>
    <w:rsid w:val="00F06FAD"/>
    <w:rsid w:val="00F06FDF"/>
    <w:rsid w:val="00F0737E"/>
    <w:rsid w:val="00F0739A"/>
    <w:rsid w:val="00F07491"/>
    <w:rsid w:val="00F07579"/>
    <w:rsid w:val="00F0763D"/>
    <w:rsid w:val="00F076C3"/>
    <w:rsid w:val="00F0779D"/>
    <w:rsid w:val="00F078A1"/>
    <w:rsid w:val="00F07904"/>
    <w:rsid w:val="00F07976"/>
    <w:rsid w:val="00F07990"/>
    <w:rsid w:val="00F079E3"/>
    <w:rsid w:val="00F07B6D"/>
    <w:rsid w:val="00F07B9F"/>
    <w:rsid w:val="00F07C2E"/>
    <w:rsid w:val="00F07DED"/>
    <w:rsid w:val="00F07E84"/>
    <w:rsid w:val="00F07FA9"/>
    <w:rsid w:val="00F1014A"/>
    <w:rsid w:val="00F102CE"/>
    <w:rsid w:val="00F1032D"/>
    <w:rsid w:val="00F103B9"/>
    <w:rsid w:val="00F1043F"/>
    <w:rsid w:val="00F10470"/>
    <w:rsid w:val="00F10517"/>
    <w:rsid w:val="00F106AF"/>
    <w:rsid w:val="00F107E4"/>
    <w:rsid w:val="00F108EC"/>
    <w:rsid w:val="00F108F7"/>
    <w:rsid w:val="00F109AE"/>
    <w:rsid w:val="00F10B24"/>
    <w:rsid w:val="00F10BD0"/>
    <w:rsid w:val="00F10BF3"/>
    <w:rsid w:val="00F10C3D"/>
    <w:rsid w:val="00F10CED"/>
    <w:rsid w:val="00F10D2A"/>
    <w:rsid w:val="00F10D4F"/>
    <w:rsid w:val="00F10EF0"/>
    <w:rsid w:val="00F10FB8"/>
    <w:rsid w:val="00F11059"/>
    <w:rsid w:val="00F11060"/>
    <w:rsid w:val="00F1107F"/>
    <w:rsid w:val="00F110A2"/>
    <w:rsid w:val="00F1115A"/>
    <w:rsid w:val="00F112E5"/>
    <w:rsid w:val="00F113A4"/>
    <w:rsid w:val="00F113F2"/>
    <w:rsid w:val="00F116FB"/>
    <w:rsid w:val="00F11760"/>
    <w:rsid w:val="00F11770"/>
    <w:rsid w:val="00F117FE"/>
    <w:rsid w:val="00F118A3"/>
    <w:rsid w:val="00F118C9"/>
    <w:rsid w:val="00F11971"/>
    <w:rsid w:val="00F119DB"/>
    <w:rsid w:val="00F11C21"/>
    <w:rsid w:val="00F11D30"/>
    <w:rsid w:val="00F11DC8"/>
    <w:rsid w:val="00F11E69"/>
    <w:rsid w:val="00F11EDC"/>
    <w:rsid w:val="00F11F48"/>
    <w:rsid w:val="00F11F57"/>
    <w:rsid w:val="00F12100"/>
    <w:rsid w:val="00F1216A"/>
    <w:rsid w:val="00F122ED"/>
    <w:rsid w:val="00F1238C"/>
    <w:rsid w:val="00F123E3"/>
    <w:rsid w:val="00F12454"/>
    <w:rsid w:val="00F12A03"/>
    <w:rsid w:val="00F12C1B"/>
    <w:rsid w:val="00F12E99"/>
    <w:rsid w:val="00F12F84"/>
    <w:rsid w:val="00F12F8E"/>
    <w:rsid w:val="00F12FCB"/>
    <w:rsid w:val="00F13014"/>
    <w:rsid w:val="00F130C3"/>
    <w:rsid w:val="00F13312"/>
    <w:rsid w:val="00F1344F"/>
    <w:rsid w:val="00F134A5"/>
    <w:rsid w:val="00F136A8"/>
    <w:rsid w:val="00F136AC"/>
    <w:rsid w:val="00F137AF"/>
    <w:rsid w:val="00F138FF"/>
    <w:rsid w:val="00F13907"/>
    <w:rsid w:val="00F1397E"/>
    <w:rsid w:val="00F13BA0"/>
    <w:rsid w:val="00F13BA4"/>
    <w:rsid w:val="00F13C35"/>
    <w:rsid w:val="00F13D0D"/>
    <w:rsid w:val="00F13DC2"/>
    <w:rsid w:val="00F13F34"/>
    <w:rsid w:val="00F13F37"/>
    <w:rsid w:val="00F13F6A"/>
    <w:rsid w:val="00F13FA6"/>
    <w:rsid w:val="00F140A9"/>
    <w:rsid w:val="00F140EF"/>
    <w:rsid w:val="00F144E7"/>
    <w:rsid w:val="00F145B4"/>
    <w:rsid w:val="00F1463F"/>
    <w:rsid w:val="00F14642"/>
    <w:rsid w:val="00F14A26"/>
    <w:rsid w:val="00F14CA9"/>
    <w:rsid w:val="00F14DFE"/>
    <w:rsid w:val="00F14E1D"/>
    <w:rsid w:val="00F14F58"/>
    <w:rsid w:val="00F15002"/>
    <w:rsid w:val="00F15125"/>
    <w:rsid w:val="00F15135"/>
    <w:rsid w:val="00F15239"/>
    <w:rsid w:val="00F153A3"/>
    <w:rsid w:val="00F153E9"/>
    <w:rsid w:val="00F15435"/>
    <w:rsid w:val="00F15566"/>
    <w:rsid w:val="00F155DE"/>
    <w:rsid w:val="00F156A4"/>
    <w:rsid w:val="00F157F6"/>
    <w:rsid w:val="00F15907"/>
    <w:rsid w:val="00F15920"/>
    <w:rsid w:val="00F15B5D"/>
    <w:rsid w:val="00F15C3E"/>
    <w:rsid w:val="00F15C94"/>
    <w:rsid w:val="00F15DB3"/>
    <w:rsid w:val="00F15E3F"/>
    <w:rsid w:val="00F1607D"/>
    <w:rsid w:val="00F1624F"/>
    <w:rsid w:val="00F16366"/>
    <w:rsid w:val="00F164DE"/>
    <w:rsid w:val="00F16788"/>
    <w:rsid w:val="00F16923"/>
    <w:rsid w:val="00F16D0B"/>
    <w:rsid w:val="00F16DA4"/>
    <w:rsid w:val="00F16F7F"/>
    <w:rsid w:val="00F17675"/>
    <w:rsid w:val="00F17698"/>
    <w:rsid w:val="00F17699"/>
    <w:rsid w:val="00F176B1"/>
    <w:rsid w:val="00F17714"/>
    <w:rsid w:val="00F17858"/>
    <w:rsid w:val="00F17BFC"/>
    <w:rsid w:val="00F17CEC"/>
    <w:rsid w:val="00F17D96"/>
    <w:rsid w:val="00F17EB3"/>
    <w:rsid w:val="00F17EFF"/>
    <w:rsid w:val="00F17F8A"/>
    <w:rsid w:val="00F20013"/>
    <w:rsid w:val="00F2021F"/>
    <w:rsid w:val="00F203FB"/>
    <w:rsid w:val="00F20427"/>
    <w:rsid w:val="00F20505"/>
    <w:rsid w:val="00F205B3"/>
    <w:rsid w:val="00F20654"/>
    <w:rsid w:val="00F20684"/>
    <w:rsid w:val="00F206A9"/>
    <w:rsid w:val="00F20844"/>
    <w:rsid w:val="00F20A29"/>
    <w:rsid w:val="00F20D3A"/>
    <w:rsid w:val="00F20E20"/>
    <w:rsid w:val="00F20F85"/>
    <w:rsid w:val="00F2108E"/>
    <w:rsid w:val="00F21309"/>
    <w:rsid w:val="00F2133B"/>
    <w:rsid w:val="00F214E6"/>
    <w:rsid w:val="00F216A1"/>
    <w:rsid w:val="00F216B1"/>
    <w:rsid w:val="00F216D0"/>
    <w:rsid w:val="00F216FE"/>
    <w:rsid w:val="00F21747"/>
    <w:rsid w:val="00F217BE"/>
    <w:rsid w:val="00F2181A"/>
    <w:rsid w:val="00F218FD"/>
    <w:rsid w:val="00F2198D"/>
    <w:rsid w:val="00F219D5"/>
    <w:rsid w:val="00F21A4A"/>
    <w:rsid w:val="00F21AD7"/>
    <w:rsid w:val="00F21C66"/>
    <w:rsid w:val="00F21EB7"/>
    <w:rsid w:val="00F21F03"/>
    <w:rsid w:val="00F21F46"/>
    <w:rsid w:val="00F220FD"/>
    <w:rsid w:val="00F222B1"/>
    <w:rsid w:val="00F2239D"/>
    <w:rsid w:val="00F2243B"/>
    <w:rsid w:val="00F2248F"/>
    <w:rsid w:val="00F224F6"/>
    <w:rsid w:val="00F22511"/>
    <w:rsid w:val="00F2258D"/>
    <w:rsid w:val="00F225EB"/>
    <w:rsid w:val="00F2282F"/>
    <w:rsid w:val="00F228AB"/>
    <w:rsid w:val="00F229D3"/>
    <w:rsid w:val="00F22A59"/>
    <w:rsid w:val="00F22BE2"/>
    <w:rsid w:val="00F22E59"/>
    <w:rsid w:val="00F23097"/>
    <w:rsid w:val="00F230F6"/>
    <w:rsid w:val="00F231C9"/>
    <w:rsid w:val="00F2339F"/>
    <w:rsid w:val="00F234C6"/>
    <w:rsid w:val="00F23580"/>
    <w:rsid w:val="00F2358D"/>
    <w:rsid w:val="00F23614"/>
    <w:rsid w:val="00F2370D"/>
    <w:rsid w:val="00F23750"/>
    <w:rsid w:val="00F23883"/>
    <w:rsid w:val="00F23914"/>
    <w:rsid w:val="00F23997"/>
    <w:rsid w:val="00F239BE"/>
    <w:rsid w:val="00F23B54"/>
    <w:rsid w:val="00F23CD6"/>
    <w:rsid w:val="00F23DA8"/>
    <w:rsid w:val="00F23FFC"/>
    <w:rsid w:val="00F23FFE"/>
    <w:rsid w:val="00F24013"/>
    <w:rsid w:val="00F24052"/>
    <w:rsid w:val="00F2405C"/>
    <w:rsid w:val="00F240B4"/>
    <w:rsid w:val="00F240E1"/>
    <w:rsid w:val="00F24139"/>
    <w:rsid w:val="00F2422D"/>
    <w:rsid w:val="00F24436"/>
    <w:rsid w:val="00F24439"/>
    <w:rsid w:val="00F24464"/>
    <w:rsid w:val="00F24702"/>
    <w:rsid w:val="00F247FC"/>
    <w:rsid w:val="00F24850"/>
    <w:rsid w:val="00F24983"/>
    <w:rsid w:val="00F24986"/>
    <w:rsid w:val="00F24995"/>
    <w:rsid w:val="00F249EF"/>
    <w:rsid w:val="00F24A80"/>
    <w:rsid w:val="00F24CA5"/>
    <w:rsid w:val="00F24CBA"/>
    <w:rsid w:val="00F24CC5"/>
    <w:rsid w:val="00F24E96"/>
    <w:rsid w:val="00F25050"/>
    <w:rsid w:val="00F25165"/>
    <w:rsid w:val="00F2518E"/>
    <w:rsid w:val="00F251CF"/>
    <w:rsid w:val="00F251F7"/>
    <w:rsid w:val="00F25213"/>
    <w:rsid w:val="00F25474"/>
    <w:rsid w:val="00F25719"/>
    <w:rsid w:val="00F257A2"/>
    <w:rsid w:val="00F257B3"/>
    <w:rsid w:val="00F25883"/>
    <w:rsid w:val="00F259B4"/>
    <w:rsid w:val="00F25A26"/>
    <w:rsid w:val="00F25A3B"/>
    <w:rsid w:val="00F25C86"/>
    <w:rsid w:val="00F25E48"/>
    <w:rsid w:val="00F25EAB"/>
    <w:rsid w:val="00F25EC0"/>
    <w:rsid w:val="00F25FF9"/>
    <w:rsid w:val="00F26018"/>
    <w:rsid w:val="00F260DF"/>
    <w:rsid w:val="00F26377"/>
    <w:rsid w:val="00F26468"/>
    <w:rsid w:val="00F26558"/>
    <w:rsid w:val="00F26561"/>
    <w:rsid w:val="00F2663B"/>
    <w:rsid w:val="00F2693F"/>
    <w:rsid w:val="00F26A73"/>
    <w:rsid w:val="00F26BAF"/>
    <w:rsid w:val="00F26C33"/>
    <w:rsid w:val="00F26DD1"/>
    <w:rsid w:val="00F26E06"/>
    <w:rsid w:val="00F26EC7"/>
    <w:rsid w:val="00F26F8E"/>
    <w:rsid w:val="00F26FB7"/>
    <w:rsid w:val="00F26FFE"/>
    <w:rsid w:val="00F27099"/>
    <w:rsid w:val="00F2710C"/>
    <w:rsid w:val="00F271AD"/>
    <w:rsid w:val="00F27209"/>
    <w:rsid w:val="00F2745B"/>
    <w:rsid w:val="00F2748D"/>
    <w:rsid w:val="00F27642"/>
    <w:rsid w:val="00F276B1"/>
    <w:rsid w:val="00F27880"/>
    <w:rsid w:val="00F2795E"/>
    <w:rsid w:val="00F27A14"/>
    <w:rsid w:val="00F27AC0"/>
    <w:rsid w:val="00F27B4A"/>
    <w:rsid w:val="00F27BAD"/>
    <w:rsid w:val="00F27CE1"/>
    <w:rsid w:val="00F27DA3"/>
    <w:rsid w:val="00F27E2F"/>
    <w:rsid w:val="00F3001E"/>
    <w:rsid w:val="00F30046"/>
    <w:rsid w:val="00F30071"/>
    <w:rsid w:val="00F30075"/>
    <w:rsid w:val="00F30091"/>
    <w:rsid w:val="00F303E7"/>
    <w:rsid w:val="00F305E6"/>
    <w:rsid w:val="00F30607"/>
    <w:rsid w:val="00F30686"/>
    <w:rsid w:val="00F306CC"/>
    <w:rsid w:val="00F30773"/>
    <w:rsid w:val="00F3089A"/>
    <w:rsid w:val="00F3090C"/>
    <w:rsid w:val="00F309D6"/>
    <w:rsid w:val="00F309E5"/>
    <w:rsid w:val="00F30CED"/>
    <w:rsid w:val="00F30DE9"/>
    <w:rsid w:val="00F30E0A"/>
    <w:rsid w:val="00F30E25"/>
    <w:rsid w:val="00F30E83"/>
    <w:rsid w:val="00F3114F"/>
    <w:rsid w:val="00F3127F"/>
    <w:rsid w:val="00F31329"/>
    <w:rsid w:val="00F313F3"/>
    <w:rsid w:val="00F31648"/>
    <w:rsid w:val="00F31743"/>
    <w:rsid w:val="00F317EA"/>
    <w:rsid w:val="00F31978"/>
    <w:rsid w:val="00F31AC3"/>
    <w:rsid w:val="00F31B7A"/>
    <w:rsid w:val="00F31CAF"/>
    <w:rsid w:val="00F31CF4"/>
    <w:rsid w:val="00F31DC0"/>
    <w:rsid w:val="00F31ECC"/>
    <w:rsid w:val="00F31F8A"/>
    <w:rsid w:val="00F3215E"/>
    <w:rsid w:val="00F32465"/>
    <w:rsid w:val="00F327E2"/>
    <w:rsid w:val="00F32BB9"/>
    <w:rsid w:val="00F32D2E"/>
    <w:rsid w:val="00F32F7D"/>
    <w:rsid w:val="00F33244"/>
    <w:rsid w:val="00F335F4"/>
    <w:rsid w:val="00F33782"/>
    <w:rsid w:val="00F337A1"/>
    <w:rsid w:val="00F33883"/>
    <w:rsid w:val="00F33AB3"/>
    <w:rsid w:val="00F33AE5"/>
    <w:rsid w:val="00F33B9D"/>
    <w:rsid w:val="00F33BA6"/>
    <w:rsid w:val="00F33BAE"/>
    <w:rsid w:val="00F33C31"/>
    <w:rsid w:val="00F33C3A"/>
    <w:rsid w:val="00F33C63"/>
    <w:rsid w:val="00F33D5D"/>
    <w:rsid w:val="00F33D73"/>
    <w:rsid w:val="00F33DD3"/>
    <w:rsid w:val="00F341D3"/>
    <w:rsid w:val="00F341E6"/>
    <w:rsid w:val="00F34211"/>
    <w:rsid w:val="00F342B8"/>
    <w:rsid w:val="00F3437D"/>
    <w:rsid w:val="00F343D7"/>
    <w:rsid w:val="00F34421"/>
    <w:rsid w:val="00F3453A"/>
    <w:rsid w:val="00F345AB"/>
    <w:rsid w:val="00F3463D"/>
    <w:rsid w:val="00F34674"/>
    <w:rsid w:val="00F346E5"/>
    <w:rsid w:val="00F34AFE"/>
    <w:rsid w:val="00F34B3A"/>
    <w:rsid w:val="00F34BAD"/>
    <w:rsid w:val="00F34D1B"/>
    <w:rsid w:val="00F34F21"/>
    <w:rsid w:val="00F350EB"/>
    <w:rsid w:val="00F3538F"/>
    <w:rsid w:val="00F353A2"/>
    <w:rsid w:val="00F3543E"/>
    <w:rsid w:val="00F35683"/>
    <w:rsid w:val="00F35738"/>
    <w:rsid w:val="00F3581C"/>
    <w:rsid w:val="00F358BE"/>
    <w:rsid w:val="00F359DB"/>
    <w:rsid w:val="00F35ABE"/>
    <w:rsid w:val="00F35B69"/>
    <w:rsid w:val="00F35C17"/>
    <w:rsid w:val="00F35C72"/>
    <w:rsid w:val="00F35CA5"/>
    <w:rsid w:val="00F35CB4"/>
    <w:rsid w:val="00F35D2C"/>
    <w:rsid w:val="00F35DB5"/>
    <w:rsid w:val="00F362C4"/>
    <w:rsid w:val="00F36544"/>
    <w:rsid w:val="00F36547"/>
    <w:rsid w:val="00F366C9"/>
    <w:rsid w:val="00F366CA"/>
    <w:rsid w:val="00F36718"/>
    <w:rsid w:val="00F36768"/>
    <w:rsid w:val="00F367BA"/>
    <w:rsid w:val="00F367D3"/>
    <w:rsid w:val="00F368DC"/>
    <w:rsid w:val="00F36C9C"/>
    <w:rsid w:val="00F36E35"/>
    <w:rsid w:val="00F36EB3"/>
    <w:rsid w:val="00F36F71"/>
    <w:rsid w:val="00F36F91"/>
    <w:rsid w:val="00F37165"/>
    <w:rsid w:val="00F371B8"/>
    <w:rsid w:val="00F371D4"/>
    <w:rsid w:val="00F37406"/>
    <w:rsid w:val="00F3773C"/>
    <w:rsid w:val="00F379A9"/>
    <w:rsid w:val="00F37A36"/>
    <w:rsid w:val="00F37AC8"/>
    <w:rsid w:val="00F37AEA"/>
    <w:rsid w:val="00F37B36"/>
    <w:rsid w:val="00F37E32"/>
    <w:rsid w:val="00F37F32"/>
    <w:rsid w:val="00F37FB3"/>
    <w:rsid w:val="00F37FD7"/>
    <w:rsid w:val="00F40036"/>
    <w:rsid w:val="00F400C1"/>
    <w:rsid w:val="00F402B8"/>
    <w:rsid w:val="00F402CE"/>
    <w:rsid w:val="00F4073F"/>
    <w:rsid w:val="00F4078B"/>
    <w:rsid w:val="00F409B2"/>
    <w:rsid w:val="00F40C58"/>
    <w:rsid w:val="00F40D22"/>
    <w:rsid w:val="00F40D82"/>
    <w:rsid w:val="00F40DC7"/>
    <w:rsid w:val="00F40E33"/>
    <w:rsid w:val="00F40E86"/>
    <w:rsid w:val="00F41037"/>
    <w:rsid w:val="00F41080"/>
    <w:rsid w:val="00F41089"/>
    <w:rsid w:val="00F4111A"/>
    <w:rsid w:val="00F41264"/>
    <w:rsid w:val="00F4128C"/>
    <w:rsid w:val="00F412DB"/>
    <w:rsid w:val="00F4130B"/>
    <w:rsid w:val="00F41341"/>
    <w:rsid w:val="00F41482"/>
    <w:rsid w:val="00F415F8"/>
    <w:rsid w:val="00F419B5"/>
    <w:rsid w:val="00F41D7E"/>
    <w:rsid w:val="00F41DAA"/>
    <w:rsid w:val="00F41E95"/>
    <w:rsid w:val="00F4200E"/>
    <w:rsid w:val="00F4204A"/>
    <w:rsid w:val="00F4206F"/>
    <w:rsid w:val="00F4212E"/>
    <w:rsid w:val="00F421CA"/>
    <w:rsid w:val="00F424F8"/>
    <w:rsid w:val="00F42513"/>
    <w:rsid w:val="00F42582"/>
    <w:rsid w:val="00F425F8"/>
    <w:rsid w:val="00F429EA"/>
    <w:rsid w:val="00F42C4F"/>
    <w:rsid w:val="00F42D4E"/>
    <w:rsid w:val="00F42E61"/>
    <w:rsid w:val="00F4308C"/>
    <w:rsid w:val="00F43096"/>
    <w:rsid w:val="00F431B8"/>
    <w:rsid w:val="00F43241"/>
    <w:rsid w:val="00F43257"/>
    <w:rsid w:val="00F43417"/>
    <w:rsid w:val="00F43606"/>
    <w:rsid w:val="00F43628"/>
    <w:rsid w:val="00F4362C"/>
    <w:rsid w:val="00F4365F"/>
    <w:rsid w:val="00F436AF"/>
    <w:rsid w:val="00F43944"/>
    <w:rsid w:val="00F43B51"/>
    <w:rsid w:val="00F43B5B"/>
    <w:rsid w:val="00F43B90"/>
    <w:rsid w:val="00F43CE8"/>
    <w:rsid w:val="00F43F61"/>
    <w:rsid w:val="00F43FB7"/>
    <w:rsid w:val="00F441EC"/>
    <w:rsid w:val="00F442CB"/>
    <w:rsid w:val="00F442FF"/>
    <w:rsid w:val="00F44369"/>
    <w:rsid w:val="00F4439C"/>
    <w:rsid w:val="00F44666"/>
    <w:rsid w:val="00F446C2"/>
    <w:rsid w:val="00F446D7"/>
    <w:rsid w:val="00F44759"/>
    <w:rsid w:val="00F447D6"/>
    <w:rsid w:val="00F44869"/>
    <w:rsid w:val="00F448CA"/>
    <w:rsid w:val="00F44A0A"/>
    <w:rsid w:val="00F44B6E"/>
    <w:rsid w:val="00F44CAB"/>
    <w:rsid w:val="00F44D8B"/>
    <w:rsid w:val="00F44D9C"/>
    <w:rsid w:val="00F44DB0"/>
    <w:rsid w:val="00F44DC6"/>
    <w:rsid w:val="00F44EF7"/>
    <w:rsid w:val="00F44FBF"/>
    <w:rsid w:val="00F45033"/>
    <w:rsid w:val="00F45252"/>
    <w:rsid w:val="00F4537D"/>
    <w:rsid w:val="00F454AA"/>
    <w:rsid w:val="00F45956"/>
    <w:rsid w:val="00F45B6B"/>
    <w:rsid w:val="00F45B98"/>
    <w:rsid w:val="00F45BD9"/>
    <w:rsid w:val="00F45CAF"/>
    <w:rsid w:val="00F45E2F"/>
    <w:rsid w:val="00F45F5A"/>
    <w:rsid w:val="00F45F6A"/>
    <w:rsid w:val="00F45F73"/>
    <w:rsid w:val="00F46017"/>
    <w:rsid w:val="00F4607D"/>
    <w:rsid w:val="00F460BB"/>
    <w:rsid w:val="00F460DB"/>
    <w:rsid w:val="00F460E9"/>
    <w:rsid w:val="00F4615D"/>
    <w:rsid w:val="00F4615F"/>
    <w:rsid w:val="00F46206"/>
    <w:rsid w:val="00F463C8"/>
    <w:rsid w:val="00F463FC"/>
    <w:rsid w:val="00F464CD"/>
    <w:rsid w:val="00F4652D"/>
    <w:rsid w:val="00F4655C"/>
    <w:rsid w:val="00F465FC"/>
    <w:rsid w:val="00F46642"/>
    <w:rsid w:val="00F467A3"/>
    <w:rsid w:val="00F46848"/>
    <w:rsid w:val="00F46909"/>
    <w:rsid w:val="00F4691C"/>
    <w:rsid w:val="00F46A43"/>
    <w:rsid w:val="00F46BF5"/>
    <w:rsid w:val="00F46C66"/>
    <w:rsid w:val="00F46E8A"/>
    <w:rsid w:val="00F46ECF"/>
    <w:rsid w:val="00F47013"/>
    <w:rsid w:val="00F47019"/>
    <w:rsid w:val="00F47208"/>
    <w:rsid w:val="00F47382"/>
    <w:rsid w:val="00F473AE"/>
    <w:rsid w:val="00F47475"/>
    <w:rsid w:val="00F474AA"/>
    <w:rsid w:val="00F474CB"/>
    <w:rsid w:val="00F47671"/>
    <w:rsid w:val="00F476A0"/>
    <w:rsid w:val="00F47758"/>
    <w:rsid w:val="00F478DD"/>
    <w:rsid w:val="00F4790A"/>
    <w:rsid w:val="00F47A01"/>
    <w:rsid w:val="00F47AF8"/>
    <w:rsid w:val="00F47C55"/>
    <w:rsid w:val="00F47EEF"/>
    <w:rsid w:val="00F47F50"/>
    <w:rsid w:val="00F47F63"/>
    <w:rsid w:val="00F47F70"/>
    <w:rsid w:val="00F5011C"/>
    <w:rsid w:val="00F50214"/>
    <w:rsid w:val="00F5036C"/>
    <w:rsid w:val="00F50394"/>
    <w:rsid w:val="00F50497"/>
    <w:rsid w:val="00F50589"/>
    <w:rsid w:val="00F50A8A"/>
    <w:rsid w:val="00F50AEE"/>
    <w:rsid w:val="00F50B54"/>
    <w:rsid w:val="00F50B95"/>
    <w:rsid w:val="00F50BFC"/>
    <w:rsid w:val="00F50BFE"/>
    <w:rsid w:val="00F50E4F"/>
    <w:rsid w:val="00F50F13"/>
    <w:rsid w:val="00F50FC7"/>
    <w:rsid w:val="00F51444"/>
    <w:rsid w:val="00F51466"/>
    <w:rsid w:val="00F51515"/>
    <w:rsid w:val="00F51593"/>
    <w:rsid w:val="00F516A4"/>
    <w:rsid w:val="00F517B3"/>
    <w:rsid w:val="00F518DF"/>
    <w:rsid w:val="00F518F9"/>
    <w:rsid w:val="00F51960"/>
    <w:rsid w:val="00F519A5"/>
    <w:rsid w:val="00F51A62"/>
    <w:rsid w:val="00F51A6E"/>
    <w:rsid w:val="00F51B50"/>
    <w:rsid w:val="00F51B67"/>
    <w:rsid w:val="00F51DF2"/>
    <w:rsid w:val="00F51EB2"/>
    <w:rsid w:val="00F51F80"/>
    <w:rsid w:val="00F51F9D"/>
    <w:rsid w:val="00F51FAE"/>
    <w:rsid w:val="00F5206D"/>
    <w:rsid w:val="00F520E9"/>
    <w:rsid w:val="00F52177"/>
    <w:rsid w:val="00F522BA"/>
    <w:rsid w:val="00F52339"/>
    <w:rsid w:val="00F523C1"/>
    <w:rsid w:val="00F52439"/>
    <w:rsid w:val="00F52588"/>
    <w:rsid w:val="00F527E0"/>
    <w:rsid w:val="00F5293A"/>
    <w:rsid w:val="00F52965"/>
    <w:rsid w:val="00F5296F"/>
    <w:rsid w:val="00F52BBB"/>
    <w:rsid w:val="00F52BBE"/>
    <w:rsid w:val="00F52C23"/>
    <w:rsid w:val="00F52DFA"/>
    <w:rsid w:val="00F52E1F"/>
    <w:rsid w:val="00F52FE4"/>
    <w:rsid w:val="00F5374E"/>
    <w:rsid w:val="00F537A4"/>
    <w:rsid w:val="00F53905"/>
    <w:rsid w:val="00F539B7"/>
    <w:rsid w:val="00F53A7D"/>
    <w:rsid w:val="00F53A91"/>
    <w:rsid w:val="00F53BED"/>
    <w:rsid w:val="00F53D74"/>
    <w:rsid w:val="00F53E29"/>
    <w:rsid w:val="00F53E99"/>
    <w:rsid w:val="00F542DC"/>
    <w:rsid w:val="00F543D4"/>
    <w:rsid w:val="00F544A4"/>
    <w:rsid w:val="00F545FF"/>
    <w:rsid w:val="00F54736"/>
    <w:rsid w:val="00F54A03"/>
    <w:rsid w:val="00F54A09"/>
    <w:rsid w:val="00F54A83"/>
    <w:rsid w:val="00F54B7F"/>
    <w:rsid w:val="00F54C06"/>
    <w:rsid w:val="00F54C0B"/>
    <w:rsid w:val="00F54D92"/>
    <w:rsid w:val="00F550BF"/>
    <w:rsid w:val="00F553CA"/>
    <w:rsid w:val="00F553E6"/>
    <w:rsid w:val="00F55627"/>
    <w:rsid w:val="00F5569F"/>
    <w:rsid w:val="00F556BB"/>
    <w:rsid w:val="00F55705"/>
    <w:rsid w:val="00F55710"/>
    <w:rsid w:val="00F55720"/>
    <w:rsid w:val="00F55758"/>
    <w:rsid w:val="00F5575A"/>
    <w:rsid w:val="00F557B8"/>
    <w:rsid w:val="00F55851"/>
    <w:rsid w:val="00F558A7"/>
    <w:rsid w:val="00F5595D"/>
    <w:rsid w:val="00F559AC"/>
    <w:rsid w:val="00F559E7"/>
    <w:rsid w:val="00F55A37"/>
    <w:rsid w:val="00F55D25"/>
    <w:rsid w:val="00F55E17"/>
    <w:rsid w:val="00F55E94"/>
    <w:rsid w:val="00F5602A"/>
    <w:rsid w:val="00F5614A"/>
    <w:rsid w:val="00F56196"/>
    <w:rsid w:val="00F56285"/>
    <w:rsid w:val="00F56323"/>
    <w:rsid w:val="00F5638F"/>
    <w:rsid w:val="00F56483"/>
    <w:rsid w:val="00F564F5"/>
    <w:rsid w:val="00F564F6"/>
    <w:rsid w:val="00F565E6"/>
    <w:rsid w:val="00F567D8"/>
    <w:rsid w:val="00F568D0"/>
    <w:rsid w:val="00F569F5"/>
    <w:rsid w:val="00F56A4E"/>
    <w:rsid w:val="00F56BAE"/>
    <w:rsid w:val="00F56D8C"/>
    <w:rsid w:val="00F57056"/>
    <w:rsid w:val="00F571B6"/>
    <w:rsid w:val="00F571B8"/>
    <w:rsid w:val="00F572E5"/>
    <w:rsid w:val="00F57377"/>
    <w:rsid w:val="00F57432"/>
    <w:rsid w:val="00F57493"/>
    <w:rsid w:val="00F5749F"/>
    <w:rsid w:val="00F57505"/>
    <w:rsid w:val="00F57649"/>
    <w:rsid w:val="00F577B8"/>
    <w:rsid w:val="00F578AE"/>
    <w:rsid w:val="00F5797E"/>
    <w:rsid w:val="00F57AAF"/>
    <w:rsid w:val="00F57B22"/>
    <w:rsid w:val="00F57C01"/>
    <w:rsid w:val="00F57C1A"/>
    <w:rsid w:val="00F57C3A"/>
    <w:rsid w:val="00F57EBD"/>
    <w:rsid w:val="00F57FF4"/>
    <w:rsid w:val="00F60018"/>
    <w:rsid w:val="00F60034"/>
    <w:rsid w:val="00F600B2"/>
    <w:rsid w:val="00F600BB"/>
    <w:rsid w:val="00F60121"/>
    <w:rsid w:val="00F603DD"/>
    <w:rsid w:val="00F603F3"/>
    <w:rsid w:val="00F6057A"/>
    <w:rsid w:val="00F60635"/>
    <w:rsid w:val="00F60659"/>
    <w:rsid w:val="00F60850"/>
    <w:rsid w:val="00F60AA4"/>
    <w:rsid w:val="00F60AFD"/>
    <w:rsid w:val="00F60B2C"/>
    <w:rsid w:val="00F60B74"/>
    <w:rsid w:val="00F60C6A"/>
    <w:rsid w:val="00F61058"/>
    <w:rsid w:val="00F61063"/>
    <w:rsid w:val="00F610EE"/>
    <w:rsid w:val="00F61174"/>
    <w:rsid w:val="00F611FE"/>
    <w:rsid w:val="00F61307"/>
    <w:rsid w:val="00F613E5"/>
    <w:rsid w:val="00F614ED"/>
    <w:rsid w:val="00F6165F"/>
    <w:rsid w:val="00F618E2"/>
    <w:rsid w:val="00F61975"/>
    <w:rsid w:val="00F61983"/>
    <w:rsid w:val="00F61AE4"/>
    <w:rsid w:val="00F61B0E"/>
    <w:rsid w:val="00F61B8E"/>
    <w:rsid w:val="00F61BE8"/>
    <w:rsid w:val="00F61CDA"/>
    <w:rsid w:val="00F61E6A"/>
    <w:rsid w:val="00F61EE2"/>
    <w:rsid w:val="00F6222C"/>
    <w:rsid w:val="00F623F5"/>
    <w:rsid w:val="00F6242D"/>
    <w:rsid w:val="00F62525"/>
    <w:rsid w:val="00F625F6"/>
    <w:rsid w:val="00F62693"/>
    <w:rsid w:val="00F62695"/>
    <w:rsid w:val="00F62806"/>
    <w:rsid w:val="00F629FC"/>
    <w:rsid w:val="00F62BD6"/>
    <w:rsid w:val="00F62C33"/>
    <w:rsid w:val="00F62DEE"/>
    <w:rsid w:val="00F62E2A"/>
    <w:rsid w:val="00F62EB6"/>
    <w:rsid w:val="00F62EEB"/>
    <w:rsid w:val="00F63045"/>
    <w:rsid w:val="00F6310B"/>
    <w:rsid w:val="00F632C6"/>
    <w:rsid w:val="00F6344E"/>
    <w:rsid w:val="00F63523"/>
    <w:rsid w:val="00F635C6"/>
    <w:rsid w:val="00F63602"/>
    <w:rsid w:val="00F6373B"/>
    <w:rsid w:val="00F638A5"/>
    <w:rsid w:val="00F63915"/>
    <w:rsid w:val="00F63917"/>
    <w:rsid w:val="00F63D49"/>
    <w:rsid w:val="00F63DAE"/>
    <w:rsid w:val="00F63E9D"/>
    <w:rsid w:val="00F63FA6"/>
    <w:rsid w:val="00F63FBE"/>
    <w:rsid w:val="00F6401C"/>
    <w:rsid w:val="00F6408A"/>
    <w:rsid w:val="00F640DD"/>
    <w:rsid w:val="00F640FB"/>
    <w:rsid w:val="00F642C5"/>
    <w:rsid w:val="00F642F1"/>
    <w:rsid w:val="00F64420"/>
    <w:rsid w:val="00F64430"/>
    <w:rsid w:val="00F6455F"/>
    <w:rsid w:val="00F64735"/>
    <w:rsid w:val="00F647B6"/>
    <w:rsid w:val="00F64A2C"/>
    <w:rsid w:val="00F64A84"/>
    <w:rsid w:val="00F64B88"/>
    <w:rsid w:val="00F64E2B"/>
    <w:rsid w:val="00F64E86"/>
    <w:rsid w:val="00F651B2"/>
    <w:rsid w:val="00F65440"/>
    <w:rsid w:val="00F656D7"/>
    <w:rsid w:val="00F656E4"/>
    <w:rsid w:val="00F657AB"/>
    <w:rsid w:val="00F65930"/>
    <w:rsid w:val="00F65AD6"/>
    <w:rsid w:val="00F65EDB"/>
    <w:rsid w:val="00F66054"/>
    <w:rsid w:val="00F6614E"/>
    <w:rsid w:val="00F6617A"/>
    <w:rsid w:val="00F6637C"/>
    <w:rsid w:val="00F664AD"/>
    <w:rsid w:val="00F664D3"/>
    <w:rsid w:val="00F66664"/>
    <w:rsid w:val="00F66A04"/>
    <w:rsid w:val="00F66A0D"/>
    <w:rsid w:val="00F66A9F"/>
    <w:rsid w:val="00F66B0A"/>
    <w:rsid w:val="00F66C11"/>
    <w:rsid w:val="00F66D79"/>
    <w:rsid w:val="00F66E7A"/>
    <w:rsid w:val="00F66E89"/>
    <w:rsid w:val="00F66F0B"/>
    <w:rsid w:val="00F67015"/>
    <w:rsid w:val="00F67072"/>
    <w:rsid w:val="00F670ED"/>
    <w:rsid w:val="00F671A3"/>
    <w:rsid w:val="00F671D3"/>
    <w:rsid w:val="00F67202"/>
    <w:rsid w:val="00F67208"/>
    <w:rsid w:val="00F67213"/>
    <w:rsid w:val="00F6731F"/>
    <w:rsid w:val="00F67377"/>
    <w:rsid w:val="00F673B1"/>
    <w:rsid w:val="00F67689"/>
    <w:rsid w:val="00F6791E"/>
    <w:rsid w:val="00F67987"/>
    <w:rsid w:val="00F679CA"/>
    <w:rsid w:val="00F679D5"/>
    <w:rsid w:val="00F67A2E"/>
    <w:rsid w:val="00F67A47"/>
    <w:rsid w:val="00F67CD9"/>
    <w:rsid w:val="00F67D2B"/>
    <w:rsid w:val="00F67FD7"/>
    <w:rsid w:val="00F7009D"/>
    <w:rsid w:val="00F700FD"/>
    <w:rsid w:val="00F70228"/>
    <w:rsid w:val="00F7025D"/>
    <w:rsid w:val="00F70509"/>
    <w:rsid w:val="00F705FC"/>
    <w:rsid w:val="00F70758"/>
    <w:rsid w:val="00F708FB"/>
    <w:rsid w:val="00F709C4"/>
    <w:rsid w:val="00F70B25"/>
    <w:rsid w:val="00F70BF5"/>
    <w:rsid w:val="00F70CD1"/>
    <w:rsid w:val="00F70DAD"/>
    <w:rsid w:val="00F70E5E"/>
    <w:rsid w:val="00F70E9F"/>
    <w:rsid w:val="00F710D8"/>
    <w:rsid w:val="00F7119E"/>
    <w:rsid w:val="00F7128F"/>
    <w:rsid w:val="00F7137F"/>
    <w:rsid w:val="00F71540"/>
    <w:rsid w:val="00F71552"/>
    <w:rsid w:val="00F716B6"/>
    <w:rsid w:val="00F717B3"/>
    <w:rsid w:val="00F718DD"/>
    <w:rsid w:val="00F71927"/>
    <w:rsid w:val="00F71981"/>
    <w:rsid w:val="00F71D06"/>
    <w:rsid w:val="00F71EA4"/>
    <w:rsid w:val="00F71EF7"/>
    <w:rsid w:val="00F72002"/>
    <w:rsid w:val="00F720D5"/>
    <w:rsid w:val="00F7212C"/>
    <w:rsid w:val="00F722E5"/>
    <w:rsid w:val="00F72453"/>
    <w:rsid w:val="00F724A4"/>
    <w:rsid w:val="00F724CF"/>
    <w:rsid w:val="00F72544"/>
    <w:rsid w:val="00F7268E"/>
    <w:rsid w:val="00F72807"/>
    <w:rsid w:val="00F728D8"/>
    <w:rsid w:val="00F729FF"/>
    <w:rsid w:val="00F72B04"/>
    <w:rsid w:val="00F72B42"/>
    <w:rsid w:val="00F72CE6"/>
    <w:rsid w:val="00F72D57"/>
    <w:rsid w:val="00F72E0C"/>
    <w:rsid w:val="00F72EDA"/>
    <w:rsid w:val="00F72FD5"/>
    <w:rsid w:val="00F7302A"/>
    <w:rsid w:val="00F7326F"/>
    <w:rsid w:val="00F7329B"/>
    <w:rsid w:val="00F7333E"/>
    <w:rsid w:val="00F7334D"/>
    <w:rsid w:val="00F733B2"/>
    <w:rsid w:val="00F73543"/>
    <w:rsid w:val="00F73546"/>
    <w:rsid w:val="00F739A5"/>
    <w:rsid w:val="00F739D1"/>
    <w:rsid w:val="00F73A50"/>
    <w:rsid w:val="00F73A65"/>
    <w:rsid w:val="00F73C24"/>
    <w:rsid w:val="00F73D18"/>
    <w:rsid w:val="00F73E27"/>
    <w:rsid w:val="00F73E48"/>
    <w:rsid w:val="00F73ECB"/>
    <w:rsid w:val="00F74066"/>
    <w:rsid w:val="00F743D6"/>
    <w:rsid w:val="00F7450A"/>
    <w:rsid w:val="00F74785"/>
    <w:rsid w:val="00F7482A"/>
    <w:rsid w:val="00F74B27"/>
    <w:rsid w:val="00F74DCB"/>
    <w:rsid w:val="00F74DEC"/>
    <w:rsid w:val="00F74E76"/>
    <w:rsid w:val="00F74FE2"/>
    <w:rsid w:val="00F7504F"/>
    <w:rsid w:val="00F7515B"/>
    <w:rsid w:val="00F751C5"/>
    <w:rsid w:val="00F75354"/>
    <w:rsid w:val="00F754B0"/>
    <w:rsid w:val="00F754EF"/>
    <w:rsid w:val="00F758DC"/>
    <w:rsid w:val="00F75A36"/>
    <w:rsid w:val="00F75C44"/>
    <w:rsid w:val="00F75CB5"/>
    <w:rsid w:val="00F75D36"/>
    <w:rsid w:val="00F75E78"/>
    <w:rsid w:val="00F75ECE"/>
    <w:rsid w:val="00F75FEC"/>
    <w:rsid w:val="00F7602C"/>
    <w:rsid w:val="00F7602F"/>
    <w:rsid w:val="00F761B9"/>
    <w:rsid w:val="00F761EC"/>
    <w:rsid w:val="00F761F4"/>
    <w:rsid w:val="00F76204"/>
    <w:rsid w:val="00F76362"/>
    <w:rsid w:val="00F763E4"/>
    <w:rsid w:val="00F763EB"/>
    <w:rsid w:val="00F763FF"/>
    <w:rsid w:val="00F76449"/>
    <w:rsid w:val="00F7650A"/>
    <w:rsid w:val="00F765DF"/>
    <w:rsid w:val="00F766A8"/>
    <w:rsid w:val="00F767F2"/>
    <w:rsid w:val="00F767FE"/>
    <w:rsid w:val="00F7683D"/>
    <w:rsid w:val="00F768A3"/>
    <w:rsid w:val="00F76906"/>
    <w:rsid w:val="00F76AA3"/>
    <w:rsid w:val="00F76AD1"/>
    <w:rsid w:val="00F76B1F"/>
    <w:rsid w:val="00F76B54"/>
    <w:rsid w:val="00F76D13"/>
    <w:rsid w:val="00F76E38"/>
    <w:rsid w:val="00F76E41"/>
    <w:rsid w:val="00F76E7C"/>
    <w:rsid w:val="00F76ED1"/>
    <w:rsid w:val="00F76FA2"/>
    <w:rsid w:val="00F76FAE"/>
    <w:rsid w:val="00F76FBC"/>
    <w:rsid w:val="00F76FD7"/>
    <w:rsid w:val="00F77000"/>
    <w:rsid w:val="00F77053"/>
    <w:rsid w:val="00F7722A"/>
    <w:rsid w:val="00F772CB"/>
    <w:rsid w:val="00F77300"/>
    <w:rsid w:val="00F773D2"/>
    <w:rsid w:val="00F77472"/>
    <w:rsid w:val="00F77494"/>
    <w:rsid w:val="00F775F9"/>
    <w:rsid w:val="00F77727"/>
    <w:rsid w:val="00F77761"/>
    <w:rsid w:val="00F777A0"/>
    <w:rsid w:val="00F77AE0"/>
    <w:rsid w:val="00F77AFC"/>
    <w:rsid w:val="00F77B6E"/>
    <w:rsid w:val="00F77D3F"/>
    <w:rsid w:val="00F77DD1"/>
    <w:rsid w:val="00F77E1F"/>
    <w:rsid w:val="00F77E7F"/>
    <w:rsid w:val="00F77FC0"/>
    <w:rsid w:val="00F80082"/>
    <w:rsid w:val="00F80136"/>
    <w:rsid w:val="00F802B2"/>
    <w:rsid w:val="00F802F6"/>
    <w:rsid w:val="00F803CC"/>
    <w:rsid w:val="00F80439"/>
    <w:rsid w:val="00F8045A"/>
    <w:rsid w:val="00F804B8"/>
    <w:rsid w:val="00F80708"/>
    <w:rsid w:val="00F80864"/>
    <w:rsid w:val="00F80953"/>
    <w:rsid w:val="00F809CB"/>
    <w:rsid w:val="00F80C1F"/>
    <w:rsid w:val="00F80F92"/>
    <w:rsid w:val="00F81045"/>
    <w:rsid w:val="00F810C4"/>
    <w:rsid w:val="00F810EA"/>
    <w:rsid w:val="00F8114C"/>
    <w:rsid w:val="00F811FC"/>
    <w:rsid w:val="00F81461"/>
    <w:rsid w:val="00F81464"/>
    <w:rsid w:val="00F81484"/>
    <w:rsid w:val="00F8156B"/>
    <w:rsid w:val="00F8162F"/>
    <w:rsid w:val="00F81A55"/>
    <w:rsid w:val="00F81AC4"/>
    <w:rsid w:val="00F81AE7"/>
    <w:rsid w:val="00F81CAB"/>
    <w:rsid w:val="00F81DBE"/>
    <w:rsid w:val="00F81F16"/>
    <w:rsid w:val="00F81FCC"/>
    <w:rsid w:val="00F82047"/>
    <w:rsid w:val="00F8224D"/>
    <w:rsid w:val="00F8228B"/>
    <w:rsid w:val="00F82338"/>
    <w:rsid w:val="00F8234D"/>
    <w:rsid w:val="00F82397"/>
    <w:rsid w:val="00F8255B"/>
    <w:rsid w:val="00F82661"/>
    <w:rsid w:val="00F8269B"/>
    <w:rsid w:val="00F826BA"/>
    <w:rsid w:val="00F826EA"/>
    <w:rsid w:val="00F82762"/>
    <w:rsid w:val="00F827D5"/>
    <w:rsid w:val="00F829A2"/>
    <w:rsid w:val="00F82A83"/>
    <w:rsid w:val="00F82AA1"/>
    <w:rsid w:val="00F82CCD"/>
    <w:rsid w:val="00F82DBC"/>
    <w:rsid w:val="00F82E16"/>
    <w:rsid w:val="00F82E57"/>
    <w:rsid w:val="00F82F6E"/>
    <w:rsid w:val="00F82F8B"/>
    <w:rsid w:val="00F82FE4"/>
    <w:rsid w:val="00F82FE6"/>
    <w:rsid w:val="00F830E2"/>
    <w:rsid w:val="00F831A3"/>
    <w:rsid w:val="00F831A4"/>
    <w:rsid w:val="00F8324E"/>
    <w:rsid w:val="00F832B0"/>
    <w:rsid w:val="00F832B1"/>
    <w:rsid w:val="00F832EC"/>
    <w:rsid w:val="00F83464"/>
    <w:rsid w:val="00F834DB"/>
    <w:rsid w:val="00F8351E"/>
    <w:rsid w:val="00F83764"/>
    <w:rsid w:val="00F8395E"/>
    <w:rsid w:val="00F83C67"/>
    <w:rsid w:val="00F83DA7"/>
    <w:rsid w:val="00F83EA2"/>
    <w:rsid w:val="00F83FB7"/>
    <w:rsid w:val="00F84002"/>
    <w:rsid w:val="00F84133"/>
    <w:rsid w:val="00F84209"/>
    <w:rsid w:val="00F842CC"/>
    <w:rsid w:val="00F84347"/>
    <w:rsid w:val="00F84365"/>
    <w:rsid w:val="00F84465"/>
    <w:rsid w:val="00F84617"/>
    <w:rsid w:val="00F84644"/>
    <w:rsid w:val="00F8470A"/>
    <w:rsid w:val="00F847FD"/>
    <w:rsid w:val="00F8483C"/>
    <w:rsid w:val="00F8490C"/>
    <w:rsid w:val="00F84933"/>
    <w:rsid w:val="00F84AA7"/>
    <w:rsid w:val="00F84AEE"/>
    <w:rsid w:val="00F84BA5"/>
    <w:rsid w:val="00F84C1B"/>
    <w:rsid w:val="00F84C50"/>
    <w:rsid w:val="00F84C86"/>
    <w:rsid w:val="00F84EDC"/>
    <w:rsid w:val="00F84F0B"/>
    <w:rsid w:val="00F84F89"/>
    <w:rsid w:val="00F850AE"/>
    <w:rsid w:val="00F8514C"/>
    <w:rsid w:val="00F85189"/>
    <w:rsid w:val="00F852F2"/>
    <w:rsid w:val="00F85331"/>
    <w:rsid w:val="00F85379"/>
    <w:rsid w:val="00F85628"/>
    <w:rsid w:val="00F857E6"/>
    <w:rsid w:val="00F857F3"/>
    <w:rsid w:val="00F859C1"/>
    <w:rsid w:val="00F85B67"/>
    <w:rsid w:val="00F85C11"/>
    <w:rsid w:val="00F85CC2"/>
    <w:rsid w:val="00F85D04"/>
    <w:rsid w:val="00F85E19"/>
    <w:rsid w:val="00F85F11"/>
    <w:rsid w:val="00F86062"/>
    <w:rsid w:val="00F86063"/>
    <w:rsid w:val="00F86083"/>
    <w:rsid w:val="00F86153"/>
    <w:rsid w:val="00F861CB"/>
    <w:rsid w:val="00F861F2"/>
    <w:rsid w:val="00F8627B"/>
    <w:rsid w:val="00F863E4"/>
    <w:rsid w:val="00F86432"/>
    <w:rsid w:val="00F867DD"/>
    <w:rsid w:val="00F86930"/>
    <w:rsid w:val="00F86987"/>
    <w:rsid w:val="00F86B0B"/>
    <w:rsid w:val="00F86B34"/>
    <w:rsid w:val="00F86E82"/>
    <w:rsid w:val="00F87061"/>
    <w:rsid w:val="00F8731E"/>
    <w:rsid w:val="00F87343"/>
    <w:rsid w:val="00F874F4"/>
    <w:rsid w:val="00F87870"/>
    <w:rsid w:val="00F878CF"/>
    <w:rsid w:val="00F87AC7"/>
    <w:rsid w:val="00F87AEE"/>
    <w:rsid w:val="00F87C89"/>
    <w:rsid w:val="00F87F51"/>
    <w:rsid w:val="00F87F6B"/>
    <w:rsid w:val="00F900B0"/>
    <w:rsid w:val="00F900F2"/>
    <w:rsid w:val="00F90151"/>
    <w:rsid w:val="00F9019E"/>
    <w:rsid w:val="00F9020A"/>
    <w:rsid w:val="00F90295"/>
    <w:rsid w:val="00F903CB"/>
    <w:rsid w:val="00F903E2"/>
    <w:rsid w:val="00F9047B"/>
    <w:rsid w:val="00F90711"/>
    <w:rsid w:val="00F90AC2"/>
    <w:rsid w:val="00F90B26"/>
    <w:rsid w:val="00F90FAE"/>
    <w:rsid w:val="00F911D7"/>
    <w:rsid w:val="00F91251"/>
    <w:rsid w:val="00F9147B"/>
    <w:rsid w:val="00F914F7"/>
    <w:rsid w:val="00F914F9"/>
    <w:rsid w:val="00F91563"/>
    <w:rsid w:val="00F916BD"/>
    <w:rsid w:val="00F91705"/>
    <w:rsid w:val="00F917EE"/>
    <w:rsid w:val="00F91A46"/>
    <w:rsid w:val="00F91DC5"/>
    <w:rsid w:val="00F920AB"/>
    <w:rsid w:val="00F920EA"/>
    <w:rsid w:val="00F92271"/>
    <w:rsid w:val="00F92321"/>
    <w:rsid w:val="00F9239B"/>
    <w:rsid w:val="00F923A0"/>
    <w:rsid w:val="00F925A7"/>
    <w:rsid w:val="00F92615"/>
    <w:rsid w:val="00F92707"/>
    <w:rsid w:val="00F927C4"/>
    <w:rsid w:val="00F92A8A"/>
    <w:rsid w:val="00F92C82"/>
    <w:rsid w:val="00F92CF5"/>
    <w:rsid w:val="00F92D5B"/>
    <w:rsid w:val="00F92F00"/>
    <w:rsid w:val="00F9301D"/>
    <w:rsid w:val="00F9303B"/>
    <w:rsid w:val="00F930F9"/>
    <w:rsid w:val="00F931EC"/>
    <w:rsid w:val="00F93314"/>
    <w:rsid w:val="00F93363"/>
    <w:rsid w:val="00F934C1"/>
    <w:rsid w:val="00F93528"/>
    <w:rsid w:val="00F9353B"/>
    <w:rsid w:val="00F93792"/>
    <w:rsid w:val="00F93866"/>
    <w:rsid w:val="00F938A8"/>
    <w:rsid w:val="00F939A5"/>
    <w:rsid w:val="00F939B2"/>
    <w:rsid w:val="00F93CBB"/>
    <w:rsid w:val="00F93D50"/>
    <w:rsid w:val="00F93DBA"/>
    <w:rsid w:val="00F93E55"/>
    <w:rsid w:val="00F93F0D"/>
    <w:rsid w:val="00F93F72"/>
    <w:rsid w:val="00F9406E"/>
    <w:rsid w:val="00F940C0"/>
    <w:rsid w:val="00F94221"/>
    <w:rsid w:val="00F94281"/>
    <w:rsid w:val="00F944D1"/>
    <w:rsid w:val="00F9456D"/>
    <w:rsid w:val="00F9466D"/>
    <w:rsid w:val="00F94746"/>
    <w:rsid w:val="00F948DE"/>
    <w:rsid w:val="00F949EC"/>
    <w:rsid w:val="00F94A3B"/>
    <w:rsid w:val="00F94BF4"/>
    <w:rsid w:val="00F94C6E"/>
    <w:rsid w:val="00F94C9C"/>
    <w:rsid w:val="00F94D0C"/>
    <w:rsid w:val="00F94EDC"/>
    <w:rsid w:val="00F94FBE"/>
    <w:rsid w:val="00F9507C"/>
    <w:rsid w:val="00F951C9"/>
    <w:rsid w:val="00F9549E"/>
    <w:rsid w:val="00F954E3"/>
    <w:rsid w:val="00F955BF"/>
    <w:rsid w:val="00F955E4"/>
    <w:rsid w:val="00F95693"/>
    <w:rsid w:val="00F9574C"/>
    <w:rsid w:val="00F958B7"/>
    <w:rsid w:val="00F95953"/>
    <w:rsid w:val="00F9598C"/>
    <w:rsid w:val="00F95A1B"/>
    <w:rsid w:val="00F95C62"/>
    <w:rsid w:val="00F95F14"/>
    <w:rsid w:val="00F960C2"/>
    <w:rsid w:val="00F9620F"/>
    <w:rsid w:val="00F963AB"/>
    <w:rsid w:val="00F965F1"/>
    <w:rsid w:val="00F966B2"/>
    <w:rsid w:val="00F9675C"/>
    <w:rsid w:val="00F96CE7"/>
    <w:rsid w:val="00F96D4D"/>
    <w:rsid w:val="00F96E44"/>
    <w:rsid w:val="00F97440"/>
    <w:rsid w:val="00F9748C"/>
    <w:rsid w:val="00F976B3"/>
    <w:rsid w:val="00F97A56"/>
    <w:rsid w:val="00F97A9D"/>
    <w:rsid w:val="00F97AC7"/>
    <w:rsid w:val="00F97B5F"/>
    <w:rsid w:val="00F97BE8"/>
    <w:rsid w:val="00F97D6F"/>
    <w:rsid w:val="00F97E30"/>
    <w:rsid w:val="00F97EE8"/>
    <w:rsid w:val="00F97FB3"/>
    <w:rsid w:val="00FA00AC"/>
    <w:rsid w:val="00FA0115"/>
    <w:rsid w:val="00FA011D"/>
    <w:rsid w:val="00FA0149"/>
    <w:rsid w:val="00FA0192"/>
    <w:rsid w:val="00FA01C4"/>
    <w:rsid w:val="00FA0319"/>
    <w:rsid w:val="00FA03EF"/>
    <w:rsid w:val="00FA042B"/>
    <w:rsid w:val="00FA04C7"/>
    <w:rsid w:val="00FA0525"/>
    <w:rsid w:val="00FA0562"/>
    <w:rsid w:val="00FA06F0"/>
    <w:rsid w:val="00FA0773"/>
    <w:rsid w:val="00FA0969"/>
    <w:rsid w:val="00FA09B9"/>
    <w:rsid w:val="00FA0C16"/>
    <w:rsid w:val="00FA0C7B"/>
    <w:rsid w:val="00FA0D45"/>
    <w:rsid w:val="00FA1128"/>
    <w:rsid w:val="00FA123A"/>
    <w:rsid w:val="00FA12B9"/>
    <w:rsid w:val="00FA13E6"/>
    <w:rsid w:val="00FA1451"/>
    <w:rsid w:val="00FA1585"/>
    <w:rsid w:val="00FA15BE"/>
    <w:rsid w:val="00FA1691"/>
    <w:rsid w:val="00FA17B0"/>
    <w:rsid w:val="00FA18E8"/>
    <w:rsid w:val="00FA197C"/>
    <w:rsid w:val="00FA1BF8"/>
    <w:rsid w:val="00FA1CA5"/>
    <w:rsid w:val="00FA1CAD"/>
    <w:rsid w:val="00FA1D69"/>
    <w:rsid w:val="00FA1DA8"/>
    <w:rsid w:val="00FA1E78"/>
    <w:rsid w:val="00FA200E"/>
    <w:rsid w:val="00FA207F"/>
    <w:rsid w:val="00FA2188"/>
    <w:rsid w:val="00FA21B3"/>
    <w:rsid w:val="00FA2314"/>
    <w:rsid w:val="00FA23B2"/>
    <w:rsid w:val="00FA2424"/>
    <w:rsid w:val="00FA24F7"/>
    <w:rsid w:val="00FA256A"/>
    <w:rsid w:val="00FA26B7"/>
    <w:rsid w:val="00FA2A26"/>
    <w:rsid w:val="00FA2A8E"/>
    <w:rsid w:val="00FA2AAB"/>
    <w:rsid w:val="00FA2B21"/>
    <w:rsid w:val="00FA2B43"/>
    <w:rsid w:val="00FA2CE3"/>
    <w:rsid w:val="00FA2CF3"/>
    <w:rsid w:val="00FA3174"/>
    <w:rsid w:val="00FA325F"/>
    <w:rsid w:val="00FA32C8"/>
    <w:rsid w:val="00FA3378"/>
    <w:rsid w:val="00FA33DB"/>
    <w:rsid w:val="00FA3415"/>
    <w:rsid w:val="00FA346D"/>
    <w:rsid w:val="00FA34AA"/>
    <w:rsid w:val="00FA37DE"/>
    <w:rsid w:val="00FA39FB"/>
    <w:rsid w:val="00FA3A6F"/>
    <w:rsid w:val="00FA3B7C"/>
    <w:rsid w:val="00FA3C99"/>
    <w:rsid w:val="00FA3D7A"/>
    <w:rsid w:val="00FA4275"/>
    <w:rsid w:val="00FA43A7"/>
    <w:rsid w:val="00FA45E0"/>
    <w:rsid w:val="00FA461C"/>
    <w:rsid w:val="00FA479F"/>
    <w:rsid w:val="00FA4916"/>
    <w:rsid w:val="00FA4924"/>
    <w:rsid w:val="00FA49BB"/>
    <w:rsid w:val="00FA4A54"/>
    <w:rsid w:val="00FA4AC7"/>
    <w:rsid w:val="00FA4C97"/>
    <w:rsid w:val="00FA4D19"/>
    <w:rsid w:val="00FA4F3A"/>
    <w:rsid w:val="00FA4F5E"/>
    <w:rsid w:val="00FA5069"/>
    <w:rsid w:val="00FA50BC"/>
    <w:rsid w:val="00FA522F"/>
    <w:rsid w:val="00FA5295"/>
    <w:rsid w:val="00FA553A"/>
    <w:rsid w:val="00FA5551"/>
    <w:rsid w:val="00FA5564"/>
    <w:rsid w:val="00FA557A"/>
    <w:rsid w:val="00FA5587"/>
    <w:rsid w:val="00FA5641"/>
    <w:rsid w:val="00FA56E8"/>
    <w:rsid w:val="00FA5722"/>
    <w:rsid w:val="00FA5857"/>
    <w:rsid w:val="00FA58FA"/>
    <w:rsid w:val="00FA5928"/>
    <w:rsid w:val="00FA5952"/>
    <w:rsid w:val="00FA5A18"/>
    <w:rsid w:val="00FA5B92"/>
    <w:rsid w:val="00FA5CD9"/>
    <w:rsid w:val="00FA5EB0"/>
    <w:rsid w:val="00FA5FAF"/>
    <w:rsid w:val="00FA620C"/>
    <w:rsid w:val="00FA62BF"/>
    <w:rsid w:val="00FA62D9"/>
    <w:rsid w:val="00FA6373"/>
    <w:rsid w:val="00FA6459"/>
    <w:rsid w:val="00FA6474"/>
    <w:rsid w:val="00FA649C"/>
    <w:rsid w:val="00FA64BF"/>
    <w:rsid w:val="00FA64E3"/>
    <w:rsid w:val="00FA653D"/>
    <w:rsid w:val="00FA6641"/>
    <w:rsid w:val="00FA6721"/>
    <w:rsid w:val="00FA6B79"/>
    <w:rsid w:val="00FA6CB9"/>
    <w:rsid w:val="00FA6CE1"/>
    <w:rsid w:val="00FA6D19"/>
    <w:rsid w:val="00FA6E2A"/>
    <w:rsid w:val="00FA6EB5"/>
    <w:rsid w:val="00FA6FA6"/>
    <w:rsid w:val="00FA6FB3"/>
    <w:rsid w:val="00FA71A9"/>
    <w:rsid w:val="00FA72FC"/>
    <w:rsid w:val="00FA7332"/>
    <w:rsid w:val="00FA7431"/>
    <w:rsid w:val="00FA75A3"/>
    <w:rsid w:val="00FA76CA"/>
    <w:rsid w:val="00FA7763"/>
    <w:rsid w:val="00FA777C"/>
    <w:rsid w:val="00FA794C"/>
    <w:rsid w:val="00FA7961"/>
    <w:rsid w:val="00FA7C00"/>
    <w:rsid w:val="00FA7C69"/>
    <w:rsid w:val="00FA7C85"/>
    <w:rsid w:val="00FA7DB5"/>
    <w:rsid w:val="00FA7F1E"/>
    <w:rsid w:val="00FB01A6"/>
    <w:rsid w:val="00FB0272"/>
    <w:rsid w:val="00FB0440"/>
    <w:rsid w:val="00FB04E9"/>
    <w:rsid w:val="00FB0559"/>
    <w:rsid w:val="00FB0627"/>
    <w:rsid w:val="00FB0638"/>
    <w:rsid w:val="00FB0731"/>
    <w:rsid w:val="00FB07B8"/>
    <w:rsid w:val="00FB081B"/>
    <w:rsid w:val="00FB084B"/>
    <w:rsid w:val="00FB08BC"/>
    <w:rsid w:val="00FB0951"/>
    <w:rsid w:val="00FB096C"/>
    <w:rsid w:val="00FB0B61"/>
    <w:rsid w:val="00FB0D23"/>
    <w:rsid w:val="00FB0E65"/>
    <w:rsid w:val="00FB100F"/>
    <w:rsid w:val="00FB1034"/>
    <w:rsid w:val="00FB10DA"/>
    <w:rsid w:val="00FB11BA"/>
    <w:rsid w:val="00FB12C1"/>
    <w:rsid w:val="00FB1529"/>
    <w:rsid w:val="00FB1568"/>
    <w:rsid w:val="00FB170C"/>
    <w:rsid w:val="00FB18E8"/>
    <w:rsid w:val="00FB1991"/>
    <w:rsid w:val="00FB1AE0"/>
    <w:rsid w:val="00FB1AE8"/>
    <w:rsid w:val="00FB1F16"/>
    <w:rsid w:val="00FB23A8"/>
    <w:rsid w:val="00FB23D9"/>
    <w:rsid w:val="00FB24E4"/>
    <w:rsid w:val="00FB25C6"/>
    <w:rsid w:val="00FB260D"/>
    <w:rsid w:val="00FB2709"/>
    <w:rsid w:val="00FB271D"/>
    <w:rsid w:val="00FB27A2"/>
    <w:rsid w:val="00FB294A"/>
    <w:rsid w:val="00FB29FB"/>
    <w:rsid w:val="00FB2B17"/>
    <w:rsid w:val="00FB2B4F"/>
    <w:rsid w:val="00FB2E52"/>
    <w:rsid w:val="00FB3272"/>
    <w:rsid w:val="00FB32BC"/>
    <w:rsid w:val="00FB3410"/>
    <w:rsid w:val="00FB346B"/>
    <w:rsid w:val="00FB346C"/>
    <w:rsid w:val="00FB34BC"/>
    <w:rsid w:val="00FB3615"/>
    <w:rsid w:val="00FB361C"/>
    <w:rsid w:val="00FB3641"/>
    <w:rsid w:val="00FB36C2"/>
    <w:rsid w:val="00FB3711"/>
    <w:rsid w:val="00FB37A6"/>
    <w:rsid w:val="00FB37F2"/>
    <w:rsid w:val="00FB38AA"/>
    <w:rsid w:val="00FB39CC"/>
    <w:rsid w:val="00FB3A7B"/>
    <w:rsid w:val="00FB3B16"/>
    <w:rsid w:val="00FB3C01"/>
    <w:rsid w:val="00FB3D90"/>
    <w:rsid w:val="00FB3DC5"/>
    <w:rsid w:val="00FB3EB4"/>
    <w:rsid w:val="00FB3EF9"/>
    <w:rsid w:val="00FB3FB8"/>
    <w:rsid w:val="00FB406B"/>
    <w:rsid w:val="00FB40A8"/>
    <w:rsid w:val="00FB40C0"/>
    <w:rsid w:val="00FB4116"/>
    <w:rsid w:val="00FB4126"/>
    <w:rsid w:val="00FB4249"/>
    <w:rsid w:val="00FB42C9"/>
    <w:rsid w:val="00FB445A"/>
    <w:rsid w:val="00FB44F1"/>
    <w:rsid w:val="00FB4562"/>
    <w:rsid w:val="00FB4583"/>
    <w:rsid w:val="00FB461E"/>
    <w:rsid w:val="00FB463A"/>
    <w:rsid w:val="00FB470E"/>
    <w:rsid w:val="00FB479D"/>
    <w:rsid w:val="00FB47E5"/>
    <w:rsid w:val="00FB4828"/>
    <w:rsid w:val="00FB4871"/>
    <w:rsid w:val="00FB4874"/>
    <w:rsid w:val="00FB4A4C"/>
    <w:rsid w:val="00FB4DA7"/>
    <w:rsid w:val="00FB4DC4"/>
    <w:rsid w:val="00FB4EEF"/>
    <w:rsid w:val="00FB509D"/>
    <w:rsid w:val="00FB5162"/>
    <w:rsid w:val="00FB516C"/>
    <w:rsid w:val="00FB5294"/>
    <w:rsid w:val="00FB5332"/>
    <w:rsid w:val="00FB5447"/>
    <w:rsid w:val="00FB54AB"/>
    <w:rsid w:val="00FB55A9"/>
    <w:rsid w:val="00FB5653"/>
    <w:rsid w:val="00FB56F2"/>
    <w:rsid w:val="00FB58C3"/>
    <w:rsid w:val="00FB5A7A"/>
    <w:rsid w:val="00FB5B09"/>
    <w:rsid w:val="00FB5C12"/>
    <w:rsid w:val="00FB5C49"/>
    <w:rsid w:val="00FB5CE6"/>
    <w:rsid w:val="00FB5D40"/>
    <w:rsid w:val="00FB5E4B"/>
    <w:rsid w:val="00FB5E93"/>
    <w:rsid w:val="00FB5FB3"/>
    <w:rsid w:val="00FB609A"/>
    <w:rsid w:val="00FB60D6"/>
    <w:rsid w:val="00FB614E"/>
    <w:rsid w:val="00FB64AF"/>
    <w:rsid w:val="00FB64F7"/>
    <w:rsid w:val="00FB656F"/>
    <w:rsid w:val="00FB6665"/>
    <w:rsid w:val="00FB66F6"/>
    <w:rsid w:val="00FB6915"/>
    <w:rsid w:val="00FB6B89"/>
    <w:rsid w:val="00FB6CCD"/>
    <w:rsid w:val="00FB6CF7"/>
    <w:rsid w:val="00FB6F03"/>
    <w:rsid w:val="00FB6F4F"/>
    <w:rsid w:val="00FB7096"/>
    <w:rsid w:val="00FB70B7"/>
    <w:rsid w:val="00FB70DA"/>
    <w:rsid w:val="00FB722D"/>
    <w:rsid w:val="00FB732C"/>
    <w:rsid w:val="00FB75E6"/>
    <w:rsid w:val="00FB76CD"/>
    <w:rsid w:val="00FB774B"/>
    <w:rsid w:val="00FB7793"/>
    <w:rsid w:val="00FB784A"/>
    <w:rsid w:val="00FB785D"/>
    <w:rsid w:val="00FB7A57"/>
    <w:rsid w:val="00FB7AE6"/>
    <w:rsid w:val="00FB7B3C"/>
    <w:rsid w:val="00FB7B48"/>
    <w:rsid w:val="00FB7B81"/>
    <w:rsid w:val="00FB7DA4"/>
    <w:rsid w:val="00FB7E92"/>
    <w:rsid w:val="00FB7F9B"/>
    <w:rsid w:val="00FC0073"/>
    <w:rsid w:val="00FC008D"/>
    <w:rsid w:val="00FC013D"/>
    <w:rsid w:val="00FC0140"/>
    <w:rsid w:val="00FC0146"/>
    <w:rsid w:val="00FC02B4"/>
    <w:rsid w:val="00FC02BD"/>
    <w:rsid w:val="00FC04A8"/>
    <w:rsid w:val="00FC0582"/>
    <w:rsid w:val="00FC0686"/>
    <w:rsid w:val="00FC0784"/>
    <w:rsid w:val="00FC07D1"/>
    <w:rsid w:val="00FC0818"/>
    <w:rsid w:val="00FC0824"/>
    <w:rsid w:val="00FC08DF"/>
    <w:rsid w:val="00FC09A1"/>
    <w:rsid w:val="00FC09F5"/>
    <w:rsid w:val="00FC0AD1"/>
    <w:rsid w:val="00FC0B60"/>
    <w:rsid w:val="00FC0BFB"/>
    <w:rsid w:val="00FC0DAB"/>
    <w:rsid w:val="00FC0EF8"/>
    <w:rsid w:val="00FC1161"/>
    <w:rsid w:val="00FC11BB"/>
    <w:rsid w:val="00FC11DB"/>
    <w:rsid w:val="00FC1380"/>
    <w:rsid w:val="00FC145E"/>
    <w:rsid w:val="00FC159C"/>
    <w:rsid w:val="00FC15AE"/>
    <w:rsid w:val="00FC1891"/>
    <w:rsid w:val="00FC1902"/>
    <w:rsid w:val="00FC1944"/>
    <w:rsid w:val="00FC19A6"/>
    <w:rsid w:val="00FC1AEE"/>
    <w:rsid w:val="00FC1C7B"/>
    <w:rsid w:val="00FC1D0A"/>
    <w:rsid w:val="00FC1D5A"/>
    <w:rsid w:val="00FC1DDF"/>
    <w:rsid w:val="00FC1E21"/>
    <w:rsid w:val="00FC1FC5"/>
    <w:rsid w:val="00FC20AE"/>
    <w:rsid w:val="00FC2171"/>
    <w:rsid w:val="00FC21BC"/>
    <w:rsid w:val="00FC236A"/>
    <w:rsid w:val="00FC243F"/>
    <w:rsid w:val="00FC2474"/>
    <w:rsid w:val="00FC264E"/>
    <w:rsid w:val="00FC295B"/>
    <w:rsid w:val="00FC2994"/>
    <w:rsid w:val="00FC2A0F"/>
    <w:rsid w:val="00FC2A36"/>
    <w:rsid w:val="00FC2A6A"/>
    <w:rsid w:val="00FC2AA9"/>
    <w:rsid w:val="00FC2BBD"/>
    <w:rsid w:val="00FC2BCE"/>
    <w:rsid w:val="00FC2CF8"/>
    <w:rsid w:val="00FC2E3D"/>
    <w:rsid w:val="00FC308C"/>
    <w:rsid w:val="00FC320D"/>
    <w:rsid w:val="00FC33E4"/>
    <w:rsid w:val="00FC33EC"/>
    <w:rsid w:val="00FC369A"/>
    <w:rsid w:val="00FC38A9"/>
    <w:rsid w:val="00FC3C8B"/>
    <w:rsid w:val="00FC3D43"/>
    <w:rsid w:val="00FC3DDF"/>
    <w:rsid w:val="00FC3E48"/>
    <w:rsid w:val="00FC3EA1"/>
    <w:rsid w:val="00FC3EAE"/>
    <w:rsid w:val="00FC3F9A"/>
    <w:rsid w:val="00FC40DB"/>
    <w:rsid w:val="00FC40EC"/>
    <w:rsid w:val="00FC41F6"/>
    <w:rsid w:val="00FC44FA"/>
    <w:rsid w:val="00FC4593"/>
    <w:rsid w:val="00FC45CD"/>
    <w:rsid w:val="00FC4619"/>
    <w:rsid w:val="00FC4689"/>
    <w:rsid w:val="00FC49FF"/>
    <w:rsid w:val="00FC4A54"/>
    <w:rsid w:val="00FC4AF2"/>
    <w:rsid w:val="00FC4C1C"/>
    <w:rsid w:val="00FC4F03"/>
    <w:rsid w:val="00FC5025"/>
    <w:rsid w:val="00FC50E3"/>
    <w:rsid w:val="00FC51D7"/>
    <w:rsid w:val="00FC528E"/>
    <w:rsid w:val="00FC52B1"/>
    <w:rsid w:val="00FC53D2"/>
    <w:rsid w:val="00FC53E5"/>
    <w:rsid w:val="00FC56FE"/>
    <w:rsid w:val="00FC5735"/>
    <w:rsid w:val="00FC5758"/>
    <w:rsid w:val="00FC57FA"/>
    <w:rsid w:val="00FC596F"/>
    <w:rsid w:val="00FC59FD"/>
    <w:rsid w:val="00FC5A24"/>
    <w:rsid w:val="00FC5A45"/>
    <w:rsid w:val="00FC5B3F"/>
    <w:rsid w:val="00FC5BBB"/>
    <w:rsid w:val="00FC5D41"/>
    <w:rsid w:val="00FC5E45"/>
    <w:rsid w:val="00FC609E"/>
    <w:rsid w:val="00FC63CF"/>
    <w:rsid w:val="00FC6546"/>
    <w:rsid w:val="00FC65E0"/>
    <w:rsid w:val="00FC661B"/>
    <w:rsid w:val="00FC67A1"/>
    <w:rsid w:val="00FC6A0F"/>
    <w:rsid w:val="00FC6A27"/>
    <w:rsid w:val="00FC6A5E"/>
    <w:rsid w:val="00FC6AE8"/>
    <w:rsid w:val="00FC6BC5"/>
    <w:rsid w:val="00FC6BDD"/>
    <w:rsid w:val="00FC6CD8"/>
    <w:rsid w:val="00FC70D8"/>
    <w:rsid w:val="00FC7405"/>
    <w:rsid w:val="00FC7512"/>
    <w:rsid w:val="00FC75B5"/>
    <w:rsid w:val="00FC7780"/>
    <w:rsid w:val="00FC7831"/>
    <w:rsid w:val="00FC78A5"/>
    <w:rsid w:val="00FC7B56"/>
    <w:rsid w:val="00FC7B9F"/>
    <w:rsid w:val="00FC7C72"/>
    <w:rsid w:val="00FC7FFA"/>
    <w:rsid w:val="00FD0226"/>
    <w:rsid w:val="00FD0464"/>
    <w:rsid w:val="00FD0491"/>
    <w:rsid w:val="00FD078D"/>
    <w:rsid w:val="00FD08DF"/>
    <w:rsid w:val="00FD0A8F"/>
    <w:rsid w:val="00FD0B3A"/>
    <w:rsid w:val="00FD0B65"/>
    <w:rsid w:val="00FD0BC6"/>
    <w:rsid w:val="00FD0D64"/>
    <w:rsid w:val="00FD0DC1"/>
    <w:rsid w:val="00FD0FCE"/>
    <w:rsid w:val="00FD1246"/>
    <w:rsid w:val="00FD144F"/>
    <w:rsid w:val="00FD1640"/>
    <w:rsid w:val="00FD1678"/>
    <w:rsid w:val="00FD1746"/>
    <w:rsid w:val="00FD1753"/>
    <w:rsid w:val="00FD17B1"/>
    <w:rsid w:val="00FD18B1"/>
    <w:rsid w:val="00FD1BC0"/>
    <w:rsid w:val="00FD1E3E"/>
    <w:rsid w:val="00FD1FB6"/>
    <w:rsid w:val="00FD1FB9"/>
    <w:rsid w:val="00FD204A"/>
    <w:rsid w:val="00FD2071"/>
    <w:rsid w:val="00FD20E9"/>
    <w:rsid w:val="00FD2214"/>
    <w:rsid w:val="00FD232A"/>
    <w:rsid w:val="00FD23B1"/>
    <w:rsid w:val="00FD2425"/>
    <w:rsid w:val="00FD249B"/>
    <w:rsid w:val="00FD2596"/>
    <w:rsid w:val="00FD26FC"/>
    <w:rsid w:val="00FD27D9"/>
    <w:rsid w:val="00FD2829"/>
    <w:rsid w:val="00FD283D"/>
    <w:rsid w:val="00FD2922"/>
    <w:rsid w:val="00FD2CBA"/>
    <w:rsid w:val="00FD2D48"/>
    <w:rsid w:val="00FD2F92"/>
    <w:rsid w:val="00FD306E"/>
    <w:rsid w:val="00FD314A"/>
    <w:rsid w:val="00FD3173"/>
    <w:rsid w:val="00FD317F"/>
    <w:rsid w:val="00FD3236"/>
    <w:rsid w:val="00FD32E4"/>
    <w:rsid w:val="00FD347D"/>
    <w:rsid w:val="00FD34F0"/>
    <w:rsid w:val="00FD354F"/>
    <w:rsid w:val="00FD3721"/>
    <w:rsid w:val="00FD37A9"/>
    <w:rsid w:val="00FD381E"/>
    <w:rsid w:val="00FD38C5"/>
    <w:rsid w:val="00FD390A"/>
    <w:rsid w:val="00FD3B3E"/>
    <w:rsid w:val="00FD3BDC"/>
    <w:rsid w:val="00FD3CF5"/>
    <w:rsid w:val="00FD3DB4"/>
    <w:rsid w:val="00FD4000"/>
    <w:rsid w:val="00FD4288"/>
    <w:rsid w:val="00FD4295"/>
    <w:rsid w:val="00FD4388"/>
    <w:rsid w:val="00FD4610"/>
    <w:rsid w:val="00FD48A5"/>
    <w:rsid w:val="00FD48C0"/>
    <w:rsid w:val="00FD4924"/>
    <w:rsid w:val="00FD494A"/>
    <w:rsid w:val="00FD498C"/>
    <w:rsid w:val="00FD4A21"/>
    <w:rsid w:val="00FD4DE5"/>
    <w:rsid w:val="00FD4E5D"/>
    <w:rsid w:val="00FD4F73"/>
    <w:rsid w:val="00FD4FE2"/>
    <w:rsid w:val="00FD5065"/>
    <w:rsid w:val="00FD5139"/>
    <w:rsid w:val="00FD519B"/>
    <w:rsid w:val="00FD51AA"/>
    <w:rsid w:val="00FD51BD"/>
    <w:rsid w:val="00FD53CF"/>
    <w:rsid w:val="00FD549E"/>
    <w:rsid w:val="00FD54E2"/>
    <w:rsid w:val="00FD5500"/>
    <w:rsid w:val="00FD5627"/>
    <w:rsid w:val="00FD56A6"/>
    <w:rsid w:val="00FD5888"/>
    <w:rsid w:val="00FD5A02"/>
    <w:rsid w:val="00FD5AAB"/>
    <w:rsid w:val="00FD5B27"/>
    <w:rsid w:val="00FD5C87"/>
    <w:rsid w:val="00FD5E94"/>
    <w:rsid w:val="00FD5F38"/>
    <w:rsid w:val="00FD6066"/>
    <w:rsid w:val="00FD61A4"/>
    <w:rsid w:val="00FD6268"/>
    <w:rsid w:val="00FD63CE"/>
    <w:rsid w:val="00FD652C"/>
    <w:rsid w:val="00FD674D"/>
    <w:rsid w:val="00FD683C"/>
    <w:rsid w:val="00FD6859"/>
    <w:rsid w:val="00FD68A3"/>
    <w:rsid w:val="00FD6941"/>
    <w:rsid w:val="00FD6A11"/>
    <w:rsid w:val="00FD6AC4"/>
    <w:rsid w:val="00FD6AE6"/>
    <w:rsid w:val="00FD6B09"/>
    <w:rsid w:val="00FD6B9E"/>
    <w:rsid w:val="00FD6CB6"/>
    <w:rsid w:val="00FD6DD0"/>
    <w:rsid w:val="00FD6E6C"/>
    <w:rsid w:val="00FD6F1E"/>
    <w:rsid w:val="00FD6F3C"/>
    <w:rsid w:val="00FD6F62"/>
    <w:rsid w:val="00FD7046"/>
    <w:rsid w:val="00FD70C7"/>
    <w:rsid w:val="00FD7115"/>
    <w:rsid w:val="00FD7118"/>
    <w:rsid w:val="00FD75DB"/>
    <w:rsid w:val="00FD779B"/>
    <w:rsid w:val="00FD7861"/>
    <w:rsid w:val="00FD797F"/>
    <w:rsid w:val="00FD79BF"/>
    <w:rsid w:val="00FD7A0F"/>
    <w:rsid w:val="00FD7B0D"/>
    <w:rsid w:val="00FD7C4C"/>
    <w:rsid w:val="00FD7CE1"/>
    <w:rsid w:val="00FD7D20"/>
    <w:rsid w:val="00FD7ECA"/>
    <w:rsid w:val="00FE000E"/>
    <w:rsid w:val="00FE03D4"/>
    <w:rsid w:val="00FE048A"/>
    <w:rsid w:val="00FE0680"/>
    <w:rsid w:val="00FE0773"/>
    <w:rsid w:val="00FE07F9"/>
    <w:rsid w:val="00FE09DF"/>
    <w:rsid w:val="00FE0A1D"/>
    <w:rsid w:val="00FE0A7B"/>
    <w:rsid w:val="00FE0B71"/>
    <w:rsid w:val="00FE0B8C"/>
    <w:rsid w:val="00FE0C94"/>
    <w:rsid w:val="00FE0F0B"/>
    <w:rsid w:val="00FE0F3D"/>
    <w:rsid w:val="00FE1186"/>
    <w:rsid w:val="00FE121F"/>
    <w:rsid w:val="00FE1355"/>
    <w:rsid w:val="00FE1536"/>
    <w:rsid w:val="00FE184D"/>
    <w:rsid w:val="00FE192A"/>
    <w:rsid w:val="00FE1993"/>
    <w:rsid w:val="00FE1A2E"/>
    <w:rsid w:val="00FE1AB8"/>
    <w:rsid w:val="00FE1ACC"/>
    <w:rsid w:val="00FE1AFC"/>
    <w:rsid w:val="00FE1C97"/>
    <w:rsid w:val="00FE1E00"/>
    <w:rsid w:val="00FE1F21"/>
    <w:rsid w:val="00FE1FBC"/>
    <w:rsid w:val="00FE20A3"/>
    <w:rsid w:val="00FE22F4"/>
    <w:rsid w:val="00FE2471"/>
    <w:rsid w:val="00FE2586"/>
    <w:rsid w:val="00FE258E"/>
    <w:rsid w:val="00FE2611"/>
    <w:rsid w:val="00FE2864"/>
    <w:rsid w:val="00FE29FF"/>
    <w:rsid w:val="00FE2AE8"/>
    <w:rsid w:val="00FE2BD1"/>
    <w:rsid w:val="00FE2C02"/>
    <w:rsid w:val="00FE2C23"/>
    <w:rsid w:val="00FE2CCB"/>
    <w:rsid w:val="00FE2CEB"/>
    <w:rsid w:val="00FE2D5F"/>
    <w:rsid w:val="00FE2EDE"/>
    <w:rsid w:val="00FE2F23"/>
    <w:rsid w:val="00FE2F41"/>
    <w:rsid w:val="00FE2FF0"/>
    <w:rsid w:val="00FE3005"/>
    <w:rsid w:val="00FE3032"/>
    <w:rsid w:val="00FE30CF"/>
    <w:rsid w:val="00FE30EF"/>
    <w:rsid w:val="00FE31B6"/>
    <w:rsid w:val="00FE321B"/>
    <w:rsid w:val="00FE3246"/>
    <w:rsid w:val="00FE3269"/>
    <w:rsid w:val="00FE3422"/>
    <w:rsid w:val="00FE3734"/>
    <w:rsid w:val="00FE3B5F"/>
    <w:rsid w:val="00FE3CEE"/>
    <w:rsid w:val="00FE3CFB"/>
    <w:rsid w:val="00FE3E13"/>
    <w:rsid w:val="00FE3EAD"/>
    <w:rsid w:val="00FE3F37"/>
    <w:rsid w:val="00FE404F"/>
    <w:rsid w:val="00FE407E"/>
    <w:rsid w:val="00FE41EF"/>
    <w:rsid w:val="00FE4468"/>
    <w:rsid w:val="00FE45C1"/>
    <w:rsid w:val="00FE486E"/>
    <w:rsid w:val="00FE4877"/>
    <w:rsid w:val="00FE4CC3"/>
    <w:rsid w:val="00FE4D7A"/>
    <w:rsid w:val="00FE4F5D"/>
    <w:rsid w:val="00FE510C"/>
    <w:rsid w:val="00FE51D9"/>
    <w:rsid w:val="00FE53B1"/>
    <w:rsid w:val="00FE53B5"/>
    <w:rsid w:val="00FE53DB"/>
    <w:rsid w:val="00FE541F"/>
    <w:rsid w:val="00FE54F7"/>
    <w:rsid w:val="00FE569A"/>
    <w:rsid w:val="00FE56CF"/>
    <w:rsid w:val="00FE57E5"/>
    <w:rsid w:val="00FE58D0"/>
    <w:rsid w:val="00FE5931"/>
    <w:rsid w:val="00FE5943"/>
    <w:rsid w:val="00FE59C9"/>
    <w:rsid w:val="00FE5BF6"/>
    <w:rsid w:val="00FE5C5E"/>
    <w:rsid w:val="00FE5CCA"/>
    <w:rsid w:val="00FE5E27"/>
    <w:rsid w:val="00FE5ECC"/>
    <w:rsid w:val="00FE5ED3"/>
    <w:rsid w:val="00FE5F68"/>
    <w:rsid w:val="00FE6072"/>
    <w:rsid w:val="00FE6128"/>
    <w:rsid w:val="00FE6135"/>
    <w:rsid w:val="00FE6154"/>
    <w:rsid w:val="00FE67AD"/>
    <w:rsid w:val="00FE69F4"/>
    <w:rsid w:val="00FE6A28"/>
    <w:rsid w:val="00FE6B12"/>
    <w:rsid w:val="00FE6B6B"/>
    <w:rsid w:val="00FE6B79"/>
    <w:rsid w:val="00FE6BDC"/>
    <w:rsid w:val="00FE6C60"/>
    <w:rsid w:val="00FE6D4D"/>
    <w:rsid w:val="00FE6D81"/>
    <w:rsid w:val="00FE6DE7"/>
    <w:rsid w:val="00FE6E97"/>
    <w:rsid w:val="00FE6EA1"/>
    <w:rsid w:val="00FE6F79"/>
    <w:rsid w:val="00FE70F3"/>
    <w:rsid w:val="00FE7118"/>
    <w:rsid w:val="00FE711F"/>
    <w:rsid w:val="00FE71FD"/>
    <w:rsid w:val="00FE7321"/>
    <w:rsid w:val="00FE790E"/>
    <w:rsid w:val="00FE79C7"/>
    <w:rsid w:val="00FE79EA"/>
    <w:rsid w:val="00FE7BC1"/>
    <w:rsid w:val="00FE7C4D"/>
    <w:rsid w:val="00FE7D57"/>
    <w:rsid w:val="00FE7D9F"/>
    <w:rsid w:val="00FE7DF9"/>
    <w:rsid w:val="00FE7F1F"/>
    <w:rsid w:val="00FF00FA"/>
    <w:rsid w:val="00FF0285"/>
    <w:rsid w:val="00FF0313"/>
    <w:rsid w:val="00FF06A1"/>
    <w:rsid w:val="00FF06D0"/>
    <w:rsid w:val="00FF074C"/>
    <w:rsid w:val="00FF07A2"/>
    <w:rsid w:val="00FF09A1"/>
    <w:rsid w:val="00FF0AA2"/>
    <w:rsid w:val="00FF0ADD"/>
    <w:rsid w:val="00FF0BFE"/>
    <w:rsid w:val="00FF0E55"/>
    <w:rsid w:val="00FF0EDB"/>
    <w:rsid w:val="00FF0EFF"/>
    <w:rsid w:val="00FF0FBC"/>
    <w:rsid w:val="00FF1026"/>
    <w:rsid w:val="00FF1041"/>
    <w:rsid w:val="00FF10B2"/>
    <w:rsid w:val="00FF12A5"/>
    <w:rsid w:val="00FF133B"/>
    <w:rsid w:val="00FF151F"/>
    <w:rsid w:val="00FF162E"/>
    <w:rsid w:val="00FF16E3"/>
    <w:rsid w:val="00FF174B"/>
    <w:rsid w:val="00FF17FE"/>
    <w:rsid w:val="00FF180E"/>
    <w:rsid w:val="00FF18FB"/>
    <w:rsid w:val="00FF1A67"/>
    <w:rsid w:val="00FF1AC4"/>
    <w:rsid w:val="00FF1AE9"/>
    <w:rsid w:val="00FF1B2C"/>
    <w:rsid w:val="00FF1CE3"/>
    <w:rsid w:val="00FF1CF1"/>
    <w:rsid w:val="00FF1CFB"/>
    <w:rsid w:val="00FF1D02"/>
    <w:rsid w:val="00FF1D51"/>
    <w:rsid w:val="00FF1E68"/>
    <w:rsid w:val="00FF1E8B"/>
    <w:rsid w:val="00FF1F37"/>
    <w:rsid w:val="00FF1F65"/>
    <w:rsid w:val="00FF227F"/>
    <w:rsid w:val="00FF238D"/>
    <w:rsid w:val="00FF2400"/>
    <w:rsid w:val="00FF24F2"/>
    <w:rsid w:val="00FF2544"/>
    <w:rsid w:val="00FF258D"/>
    <w:rsid w:val="00FF260A"/>
    <w:rsid w:val="00FF27E5"/>
    <w:rsid w:val="00FF2846"/>
    <w:rsid w:val="00FF28BF"/>
    <w:rsid w:val="00FF290F"/>
    <w:rsid w:val="00FF2AE2"/>
    <w:rsid w:val="00FF2B1A"/>
    <w:rsid w:val="00FF2B33"/>
    <w:rsid w:val="00FF2BE5"/>
    <w:rsid w:val="00FF2D0A"/>
    <w:rsid w:val="00FF2E70"/>
    <w:rsid w:val="00FF2EF3"/>
    <w:rsid w:val="00FF300B"/>
    <w:rsid w:val="00FF3102"/>
    <w:rsid w:val="00FF32E4"/>
    <w:rsid w:val="00FF357E"/>
    <w:rsid w:val="00FF384C"/>
    <w:rsid w:val="00FF38C6"/>
    <w:rsid w:val="00FF3921"/>
    <w:rsid w:val="00FF3C52"/>
    <w:rsid w:val="00FF3C54"/>
    <w:rsid w:val="00FF3DDD"/>
    <w:rsid w:val="00FF3F0D"/>
    <w:rsid w:val="00FF41A2"/>
    <w:rsid w:val="00FF41C2"/>
    <w:rsid w:val="00FF4397"/>
    <w:rsid w:val="00FF4515"/>
    <w:rsid w:val="00FF4563"/>
    <w:rsid w:val="00FF4679"/>
    <w:rsid w:val="00FF46F4"/>
    <w:rsid w:val="00FF47E6"/>
    <w:rsid w:val="00FF47F9"/>
    <w:rsid w:val="00FF4D43"/>
    <w:rsid w:val="00FF4D6D"/>
    <w:rsid w:val="00FF4DB0"/>
    <w:rsid w:val="00FF4E5A"/>
    <w:rsid w:val="00FF50D4"/>
    <w:rsid w:val="00FF529B"/>
    <w:rsid w:val="00FF52F2"/>
    <w:rsid w:val="00FF5396"/>
    <w:rsid w:val="00FF53EB"/>
    <w:rsid w:val="00FF54C7"/>
    <w:rsid w:val="00FF551C"/>
    <w:rsid w:val="00FF5528"/>
    <w:rsid w:val="00FF5920"/>
    <w:rsid w:val="00FF5A2F"/>
    <w:rsid w:val="00FF5C5F"/>
    <w:rsid w:val="00FF5CD4"/>
    <w:rsid w:val="00FF5DA2"/>
    <w:rsid w:val="00FF5E6F"/>
    <w:rsid w:val="00FF5F4C"/>
    <w:rsid w:val="00FF5F63"/>
    <w:rsid w:val="00FF5FCA"/>
    <w:rsid w:val="00FF6047"/>
    <w:rsid w:val="00FF60AB"/>
    <w:rsid w:val="00FF6191"/>
    <w:rsid w:val="00FF635A"/>
    <w:rsid w:val="00FF6491"/>
    <w:rsid w:val="00FF66F7"/>
    <w:rsid w:val="00FF6712"/>
    <w:rsid w:val="00FF6741"/>
    <w:rsid w:val="00FF67EE"/>
    <w:rsid w:val="00FF683F"/>
    <w:rsid w:val="00FF68B2"/>
    <w:rsid w:val="00FF68DA"/>
    <w:rsid w:val="00FF6965"/>
    <w:rsid w:val="00FF699D"/>
    <w:rsid w:val="00FF69A5"/>
    <w:rsid w:val="00FF6A59"/>
    <w:rsid w:val="00FF6A98"/>
    <w:rsid w:val="00FF6AF3"/>
    <w:rsid w:val="00FF6B2B"/>
    <w:rsid w:val="00FF6B61"/>
    <w:rsid w:val="00FF6EFB"/>
    <w:rsid w:val="00FF6F9F"/>
    <w:rsid w:val="00FF713D"/>
    <w:rsid w:val="00FF7174"/>
    <w:rsid w:val="00FF7204"/>
    <w:rsid w:val="00FF7232"/>
    <w:rsid w:val="00FF73B6"/>
    <w:rsid w:val="00FF74BB"/>
    <w:rsid w:val="00FF7639"/>
    <w:rsid w:val="00FF786C"/>
    <w:rsid w:val="00FF7C74"/>
    <w:rsid w:val="00FF7C95"/>
    <w:rsid w:val="00FF7EEC"/>
    <w:rsid w:val="0FD69162"/>
    <w:rsid w:val="2871A908"/>
    <w:rsid w:val="2919F6AA"/>
    <w:rsid w:val="2AD8C88C"/>
    <w:rsid w:val="2EAA8CD3"/>
    <w:rsid w:val="3CB939E9"/>
    <w:rsid w:val="43E29DD9"/>
    <w:rsid w:val="4B44AE46"/>
    <w:rsid w:val="5C02E63A"/>
    <w:rsid w:val="5C4ACCCA"/>
    <w:rsid w:val="6604DEAE"/>
    <w:rsid w:val="69B023E8"/>
    <w:rsid w:val="70CC6E02"/>
    <w:rsid w:val="76F7D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AEAA14A"/>
  <w15:docId w15:val="{966EB972-54DA-44D1-A6CD-81B5803C0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Univers 45 Light" w:eastAsia="Univers 45 Light" w:hAnsi="Univers 45 Light" w:cs="Courier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8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MS Mincho" w:hAnsi="MS Mincho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22D9F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Univers 45 Light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Univers 45 Light"/>
      <w:b/>
      <w:bCs/>
    </w:rPr>
  </w:style>
  <w:style w:type="paragraph" w:styleId="Heading3">
    <w:name w:val="heading 3"/>
    <w:basedOn w:val="Normal"/>
    <w:next w:val="Normal"/>
    <w:link w:val="Heading3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Univers 45 Light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2D9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Univers 45 Light"/>
      <w:b/>
      <w:bCs/>
    </w:rPr>
  </w:style>
  <w:style w:type="paragraph" w:styleId="Heading5">
    <w:name w:val="heading 5"/>
    <w:basedOn w:val="Normal"/>
    <w:next w:val="Normal"/>
    <w:link w:val="Heading5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Univers 45 Light" w:hAnsi="Univers 45 Light" w:cs="Symbol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Univers 45 Light" w:hAnsi="Univers 45 Light" w:cs="Symbol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Univers 45 Light" w:hAnsi="Univers 45 Light" w:cs="Symbol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Univers 45 Light" w:hAnsi="Univers 45 Light" w:cs="Symbol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Univers 45 Light" w:hAnsi="Univers 45 Light" w:cs="Symbol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MS Mincho" w:hAnsi="MS Mincho" w:cs="Univers 45 Light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MS Mincho" w:hAnsi="MS Mincho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MS Mincho" w:hAnsi="MS Mincho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761B6A"/>
    <w:rPr>
      <w:rFonts w:ascii="MS Mincho" w:hAnsi="MS Mincho" w:cs="Univers 45 Light"/>
      <w:b/>
      <w:bCs/>
      <w:sz w:val="18"/>
      <w:szCs w:val="18"/>
    </w:rPr>
  </w:style>
  <w:style w:type="character" w:customStyle="1" w:styleId="Heading5Char">
    <w:name w:val="Heading 5 Char"/>
    <w:link w:val="Heading5"/>
    <w:rsid w:val="002D500C"/>
    <w:rPr>
      <w:rFonts w:cs="Symbol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761B6A"/>
    <w:rPr>
      <w:rFonts w:cs="Symbol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ing8Char">
    <w:name w:val="Heading 8 Char"/>
    <w:link w:val="Heading8"/>
    <w:rsid w:val="00313F3F"/>
    <w:rPr>
      <w:rFonts w:cs="Symbol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 Char,BT Char"/>
    <w:link w:val="BodyText"/>
    <w:rsid w:val="003057D6"/>
    <w:rPr>
      <w:rFonts w:ascii="MS Mincho" w:hAnsi="MS Mincho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T"/>
    <w:basedOn w:val="Normal"/>
    <w:link w:val="BodyTextChar"/>
    <w:rsid w:val="00222D9F"/>
    <w:pPr>
      <w:spacing w:after="120"/>
    </w:pPr>
  </w:style>
  <w:style w:type="paragraph" w:styleId="Header">
    <w:name w:val="header"/>
    <w:basedOn w:val="Normal"/>
    <w:link w:val="HeaderChar"/>
    <w:rsid w:val="00222D9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61B6A"/>
    <w:rPr>
      <w:rFonts w:ascii="MS Mincho" w:hAnsi="MS Mincho"/>
      <w:sz w:val="18"/>
      <w:szCs w:val="18"/>
    </w:rPr>
  </w:style>
  <w:style w:type="character" w:customStyle="1" w:styleId="AAAddress">
    <w:name w:val="AA Address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22D9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61B6A"/>
    <w:rPr>
      <w:rFonts w:ascii="MS Mincho" w:hAnsi="MS Mincho"/>
      <w:sz w:val="18"/>
      <w:szCs w:val="18"/>
    </w:rPr>
  </w:style>
  <w:style w:type="paragraph" w:styleId="Caption">
    <w:name w:val="caption"/>
    <w:basedOn w:val="Normal"/>
    <w:next w:val="Normal"/>
    <w:qFormat/>
    <w:rsid w:val="00222D9F"/>
    <w:rPr>
      <w:rFonts w:cs="Univers 45 Light"/>
      <w:b/>
      <w:bCs/>
    </w:rPr>
  </w:style>
  <w:style w:type="paragraph" w:styleId="ListBullet">
    <w:name w:val="List Bullet"/>
    <w:basedOn w:val="Normal"/>
    <w:rsid w:val="00222D9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22D9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22D9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22D9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22D9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22D9F"/>
    <w:pPr>
      <w:ind w:left="284"/>
    </w:pPr>
  </w:style>
  <w:style w:type="paragraph" w:customStyle="1" w:styleId="AAFrameAddress">
    <w:name w:val="AA Frame Address"/>
    <w:basedOn w:val="Heading1"/>
    <w:rsid w:val="00222D9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22D9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22D9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222D9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22D9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22D9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22D9F"/>
    <w:pPr>
      <w:ind w:left="851" w:hanging="284"/>
    </w:pPr>
  </w:style>
  <w:style w:type="paragraph" w:styleId="Index4">
    <w:name w:val="index 4"/>
    <w:basedOn w:val="Normal"/>
    <w:next w:val="Normal"/>
    <w:semiHidden/>
    <w:rsid w:val="00222D9F"/>
    <w:pPr>
      <w:ind w:left="1135" w:hanging="284"/>
    </w:pPr>
  </w:style>
  <w:style w:type="paragraph" w:styleId="Index6">
    <w:name w:val="index 6"/>
    <w:basedOn w:val="Normal"/>
    <w:next w:val="Normal"/>
    <w:semiHidden/>
    <w:rsid w:val="00222D9F"/>
    <w:pPr>
      <w:ind w:left="1702" w:hanging="284"/>
    </w:pPr>
  </w:style>
  <w:style w:type="paragraph" w:styleId="Index5">
    <w:name w:val="index 5"/>
    <w:basedOn w:val="Normal"/>
    <w:next w:val="Normal"/>
    <w:semiHidden/>
    <w:rsid w:val="00222D9F"/>
    <w:pPr>
      <w:ind w:left="1418" w:hanging="284"/>
    </w:pPr>
  </w:style>
  <w:style w:type="paragraph" w:styleId="Index7">
    <w:name w:val="index 7"/>
    <w:basedOn w:val="Normal"/>
    <w:next w:val="Normal"/>
    <w:semiHidden/>
    <w:rsid w:val="00222D9F"/>
    <w:pPr>
      <w:ind w:left="1985" w:hanging="284"/>
    </w:pPr>
  </w:style>
  <w:style w:type="paragraph" w:styleId="Index8">
    <w:name w:val="index 8"/>
    <w:basedOn w:val="Normal"/>
    <w:next w:val="Normal"/>
    <w:semiHidden/>
    <w:rsid w:val="00222D9F"/>
    <w:pPr>
      <w:ind w:left="2269" w:hanging="284"/>
    </w:pPr>
  </w:style>
  <w:style w:type="paragraph" w:styleId="Index9">
    <w:name w:val="index 9"/>
    <w:basedOn w:val="Normal"/>
    <w:next w:val="Normal"/>
    <w:semiHidden/>
    <w:rsid w:val="00222D9F"/>
    <w:pPr>
      <w:ind w:left="2552" w:hanging="284"/>
    </w:pPr>
  </w:style>
  <w:style w:type="paragraph" w:styleId="TOC2">
    <w:name w:val="toc 2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Univers 45 Light"/>
      <w:b/>
      <w:bCs/>
    </w:rPr>
  </w:style>
  <w:style w:type="paragraph" w:styleId="TOC3">
    <w:name w:val="toc 3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22D9F"/>
    <w:pPr>
      <w:ind w:left="851"/>
    </w:pPr>
  </w:style>
  <w:style w:type="paragraph" w:styleId="TOC5">
    <w:name w:val="toc 5"/>
    <w:basedOn w:val="Normal"/>
    <w:next w:val="Normal"/>
    <w:semiHidden/>
    <w:rsid w:val="00222D9F"/>
    <w:pPr>
      <w:ind w:left="1134"/>
    </w:pPr>
  </w:style>
  <w:style w:type="paragraph" w:styleId="TOC6">
    <w:name w:val="toc 6"/>
    <w:basedOn w:val="Normal"/>
    <w:next w:val="Normal"/>
    <w:semiHidden/>
    <w:rsid w:val="00222D9F"/>
    <w:pPr>
      <w:ind w:left="1418"/>
    </w:pPr>
  </w:style>
  <w:style w:type="paragraph" w:styleId="TOC7">
    <w:name w:val="toc 7"/>
    <w:basedOn w:val="Normal"/>
    <w:next w:val="Normal"/>
    <w:semiHidden/>
    <w:rsid w:val="00222D9F"/>
    <w:pPr>
      <w:ind w:left="1701"/>
    </w:pPr>
  </w:style>
  <w:style w:type="paragraph" w:styleId="TOC8">
    <w:name w:val="toc 8"/>
    <w:basedOn w:val="Normal"/>
    <w:next w:val="Normal"/>
    <w:semiHidden/>
    <w:rsid w:val="00222D9F"/>
    <w:pPr>
      <w:ind w:left="1985"/>
    </w:pPr>
  </w:style>
  <w:style w:type="paragraph" w:styleId="TOC9">
    <w:name w:val="toc 9"/>
    <w:basedOn w:val="Normal"/>
    <w:next w:val="Normal"/>
    <w:semiHidden/>
    <w:rsid w:val="00222D9F"/>
    <w:pPr>
      <w:ind w:left="2268"/>
    </w:pPr>
  </w:style>
  <w:style w:type="paragraph" w:styleId="TableofFigures">
    <w:name w:val="table of figures"/>
    <w:basedOn w:val="Normal"/>
    <w:next w:val="Normal"/>
    <w:semiHidden/>
    <w:rsid w:val="00222D9F"/>
    <w:pPr>
      <w:ind w:left="567" w:hanging="567"/>
    </w:pPr>
  </w:style>
  <w:style w:type="paragraph" w:styleId="ListBullet5">
    <w:name w:val="List Bullet 5"/>
    <w:basedOn w:val="Normal"/>
    <w:rsid w:val="00222D9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22D9F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761B6A"/>
    <w:rPr>
      <w:rFonts w:ascii="MS Mincho" w:hAnsi="MS Mincho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22D9F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761B6A"/>
    <w:rPr>
      <w:rFonts w:ascii="MS Mincho" w:hAnsi="MS Mincho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22D9F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761B6A"/>
    <w:rPr>
      <w:rFonts w:ascii="MS Mincho" w:hAnsi="MS Mincho"/>
      <w:sz w:val="18"/>
      <w:szCs w:val="18"/>
    </w:rPr>
  </w:style>
  <w:style w:type="character" w:styleId="Strong">
    <w:name w:val="Strong"/>
    <w:uiPriority w:val="22"/>
    <w:qFormat/>
    <w:rsid w:val="00222D9F"/>
    <w:rPr>
      <w:rFonts w:cs="Univers 45 Light"/>
      <w:b/>
      <w:bCs/>
    </w:rPr>
  </w:style>
  <w:style w:type="paragraph" w:customStyle="1" w:styleId="AA1stlevelbullet">
    <w:name w:val="AA 1st level bullet"/>
    <w:basedOn w:val="Normal"/>
    <w:rsid w:val="00222D9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22D9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22D9F"/>
    <w:rPr>
      <w:rFonts w:ascii="MS Mincho" w:hAnsi="MS Mincho"/>
      <w:sz w:val="13"/>
      <w:szCs w:val="13"/>
    </w:rPr>
  </w:style>
  <w:style w:type="paragraph" w:customStyle="1" w:styleId="AA2ndlevelbullet">
    <w:name w:val="AA 2nd level bullet"/>
    <w:basedOn w:val="AA1stlevelbullet"/>
    <w:rsid w:val="00222D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Univers 45 Light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22D9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Univers 45 Light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22D9F"/>
    <w:pPr>
      <w:framePr w:h="1054" w:wrap="around" w:y="5920"/>
    </w:pPr>
  </w:style>
  <w:style w:type="paragraph" w:customStyle="1" w:styleId="ReportHeading3">
    <w:name w:val="ReportHeading3"/>
    <w:basedOn w:val="ReportHeading2"/>
    <w:rsid w:val="00222D9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22D9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22D9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22D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22D9F"/>
    <w:pPr>
      <w:spacing w:line="280" w:lineRule="atLeast"/>
    </w:pPr>
    <w:rPr>
      <w:rFonts w:ascii="Univers 45 Light" w:hAnsi="Univers 45 Light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22D9F"/>
    <w:pPr>
      <w:spacing w:line="280" w:lineRule="atLeast"/>
    </w:pPr>
    <w:rPr>
      <w:rFonts w:ascii="Univers 45 Light" w:hAnsi="Univers 45 Light"/>
      <w:sz w:val="22"/>
      <w:szCs w:val="22"/>
    </w:rPr>
  </w:style>
  <w:style w:type="paragraph" w:customStyle="1" w:styleId="T">
    <w:name w:val="Å§ª×Í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a0">
    <w:name w:val="???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">
    <w:name w:val="µÒÃÒ§3ªèÍ§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Wingdings" w:hAnsi="Wingdings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Wingdings" w:hAnsi="Wingdings"/>
      <w:sz w:val="22"/>
      <w:szCs w:val="22"/>
    </w:rPr>
  </w:style>
  <w:style w:type="character" w:customStyle="1" w:styleId="BodyText2Char">
    <w:name w:val="Body Text 2 Char"/>
    <w:link w:val="BodyText2"/>
    <w:uiPriority w:val="99"/>
    <w:rsid w:val="004F140F"/>
    <w:rPr>
      <w:rFonts w:ascii="Wingdings" w:hAnsi="Wingdings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16091C"/>
    <w:rPr>
      <w:sz w:val="28"/>
      <w:szCs w:val="28"/>
      <w:lang w:val="th-TH" w:eastAsia="en-US" w:bidi="th-TH"/>
    </w:rPr>
  </w:style>
  <w:style w:type="paragraph" w:customStyle="1" w:styleId="a2">
    <w:name w:val="ºÇ¡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Wingdings" w:hAnsi="Wingdings"/>
      <w:sz w:val="22"/>
      <w:szCs w:val="22"/>
      <w:lang w:val="th-TH"/>
    </w:rPr>
  </w:style>
  <w:style w:type="paragraph" w:customStyle="1" w:styleId="T0">
    <w:name w:val="?????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0">
    <w:name w:val="?????3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Univers 45 Light" w:hAnsi="Univers 45 Light"/>
      <w:sz w:val="22"/>
      <w:szCs w:val="22"/>
      <w:lang w:val="th-TH"/>
    </w:rPr>
  </w:style>
  <w:style w:type="paragraph" w:customStyle="1" w:styleId="a3">
    <w:name w:val="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Univers 45 Light" w:hAnsi="Univers 45 Light"/>
      <w:sz w:val="22"/>
      <w:szCs w:val="22"/>
      <w:lang w:val="th-TH"/>
    </w:rPr>
  </w:style>
  <w:style w:type="paragraph" w:customStyle="1" w:styleId="E">
    <w:name w:val="ª×èÍºÃÔÉÑ· E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hAnsi="Wingdings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 w:cs="Tms Rmn"/>
      <w:sz w:val="28"/>
      <w:szCs w:val="28"/>
      <w:lang w:val="th-TH"/>
    </w:rPr>
  </w:style>
  <w:style w:type="paragraph" w:customStyle="1" w:styleId="a5">
    <w:name w:val="ลบ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eastAsia="CG Times (W1)" w:cs="Tms Rmn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Univers 45 Light" w:hAnsi="Univers 45 Light" w:cs="Symbol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761B6A"/>
    <w:rPr>
      <w:rFonts w:cs="Symbol"/>
      <w:sz w:val="30"/>
      <w:szCs w:val="30"/>
    </w:rPr>
  </w:style>
  <w:style w:type="character" w:styleId="PageNumber">
    <w:name w:val="page number"/>
    <w:basedOn w:val="DefaultParagraphFont"/>
    <w:rsid w:val="00222D9F"/>
  </w:style>
  <w:style w:type="paragraph" w:customStyle="1" w:styleId="ASSETS">
    <w:name w:val="ASSETS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Wingdings" w:hAnsi="Wingdings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Univers 45 Light" w:hAnsi="Univers 45 Light" w:cs="Symbol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761B6A"/>
    <w:rPr>
      <w:rFonts w:cs="Symbo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9999999" w:hAnsi="9999999" w:cs="9999999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61B6A"/>
    <w:rPr>
      <w:rFonts w:ascii="9999999" w:hAnsi="9999999" w:cs="9999999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16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Courier New" w:hAnsi="Courier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7167C"/>
    <w:rPr>
      <w:rFonts w:ascii="Courier New" w:hAnsi="Courier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761B6A"/>
    <w:rPr>
      <w:rFonts w:ascii="MS Mincho" w:hAnsi="MS Mincho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Univers 45 Light" w:hAnsi="Univers 45 Light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776DC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Univers 45 Light" w:hAnsi="Univers 45 Light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761B6A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Univers 45 Light" w:hAnsi="Univers 45 Light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Univers 45 Light" w:hAnsi="Univers 45 Light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ambria Math" w:hAnsi="Cambria Math"/>
      <w:lang w:val="en-AU" w:bidi="ar-SA"/>
    </w:rPr>
  </w:style>
  <w:style w:type="character" w:customStyle="1" w:styleId="MacroTextChar">
    <w:name w:val="Macro Text Char"/>
    <w:link w:val="MacroText"/>
    <w:semiHidden/>
    <w:locked/>
    <w:rsid w:val="00761B6A"/>
    <w:rPr>
      <w:rFonts w:ascii="Cambria Math" w:hAnsi="Cambria Math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Univers 45 Light" w:hAnsi="Univers 45 Light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Univers 45 Light" w:hAnsi="Univers 45 Light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Univers 45 Light" w:hAnsi="Univers 45 Light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Univers 45 Light" w:hAnsi="Univers 45 Light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Univers 45 Light" w:hAnsi="Univers 45 Light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Univers 45 Light" w:hAnsi="Univers 45 Light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Univers 45 Light" w:hAnsi="Univers 45 Light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Univers 45 Light" w:hAnsi="Univers 45 Light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Univers 45 Light" w:hAnsi="Univers 45 Light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Univers 45 Light" w:hAnsi="Univers 45 Light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fox in the snow" w:hAnsi="fox in the snow" w:cs="Arial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9999999" w:hAnsi="9999999" w:cs="9999999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761B6A"/>
    <w:rPr>
      <w:rFonts w:ascii="9999999" w:hAnsi="9999999" w:cs="9999999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10">
    <w:name w:val="10"/>
    <w:basedOn w:val="Normal"/>
    <w:rsid w:val="00D43B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Wingdings" w:eastAsia="CG Times (W1)" w:hAnsi="Wingdings" w:cs="CG Times (W1)"/>
      <w:sz w:val="20"/>
      <w:szCs w:val="20"/>
      <w:lang w:eastAsia="th-TH"/>
    </w:rPr>
  </w:style>
  <w:style w:type="paragraph" w:customStyle="1" w:styleId="1">
    <w:name w:val="??1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Wingdings" w:eastAsia="CG Times (W1)" w:hAnsi="Wingdings" w:cs="CG Times (W1)"/>
      <w:sz w:val="28"/>
      <w:szCs w:val="28"/>
      <w:lang w:eastAsia="th-TH"/>
    </w:rPr>
  </w:style>
  <w:style w:type="paragraph" w:customStyle="1" w:styleId="E0">
    <w:name w:val="??E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eastAsia="CG Times (W1)" w:hAnsi="Wingdings" w:cs="CG Times (W1)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40534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Univers 45 Light" w:hAnsi="Univers 45 Light"/>
      <w:sz w:val="22"/>
      <w:szCs w:val="22"/>
      <w:lang w:val="en-GB"/>
    </w:rPr>
  </w:style>
  <w:style w:type="paragraph" w:customStyle="1" w:styleId="a6">
    <w:name w:val="???????????"/>
    <w:basedOn w:val="Normal"/>
    <w:rsid w:val="004053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G Times (W1)" w:hAnsi="CG Times (W1)" w:cs="CG Times (W1)"/>
      <w:sz w:val="20"/>
      <w:szCs w:val="20"/>
    </w:rPr>
  </w:style>
  <w:style w:type="character" w:styleId="Hyperlink">
    <w:name w:val="Hyperlink"/>
    <w:rsid w:val="00405348"/>
    <w:rPr>
      <w:color w:val="0000FF"/>
      <w:u w:val="single"/>
    </w:rPr>
  </w:style>
  <w:style w:type="character" w:styleId="Emphasis">
    <w:name w:val="Emphasis"/>
    <w:uiPriority w:val="20"/>
    <w:qFormat/>
    <w:rsid w:val="005F39FA"/>
    <w:rPr>
      <w:i/>
      <w:iCs/>
    </w:rPr>
  </w:style>
  <w:style w:type="character" w:customStyle="1" w:styleId="CharChar2">
    <w:name w:val="Char Char2"/>
    <w:rsid w:val="004E4596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4E4596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4E4596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paragraph" w:styleId="CommentText">
    <w:name w:val="annotation text"/>
    <w:basedOn w:val="Normal"/>
    <w:link w:val="CommentTextChar"/>
    <w:rsid w:val="004E45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Univers 45 Light" w:hAnsi="Univers 45 Light"/>
      <w:sz w:val="20"/>
      <w:szCs w:val="23"/>
    </w:rPr>
  </w:style>
  <w:style w:type="character" w:customStyle="1" w:styleId="CommentTextChar">
    <w:name w:val="Comment Text Char"/>
    <w:link w:val="CommentText"/>
    <w:locked/>
    <w:rsid w:val="00761B6A"/>
    <w:rPr>
      <w:szCs w:val="23"/>
    </w:rPr>
  </w:style>
  <w:style w:type="table" w:customStyle="1" w:styleId="TableGrid1">
    <w:name w:val="Table Grid1"/>
    <w:basedOn w:val="TableNormal"/>
    <w:next w:val="TableGrid"/>
    <w:rsid w:val="00897A8D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56695"/>
    <w:rPr>
      <w:sz w:val="16"/>
      <w:szCs w:val="18"/>
    </w:rPr>
  </w:style>
  <w:style w:type="table" w:customStyle="1" w:styleId="TableGrid2">
    <w:name w:val="Table Grid2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F52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Univers 45 Ligh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A91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Univers 45 Light" w:hAnsi="EucrosiaUPC"/>
      <w:sz w:val="24"/>
      <w:szCs w:val="24"/>
    </w:rPr>
  </w:style>
  <w:style w:type="character" w:customStyle="1" w:styleId="Heading1Char1">
    <w:name w:val="Heading 1 Char1"/>
    <w:rsid w:val="00866954"/>
    <w:rPr>
      <w:rFonts w:ascii="MS Mincho" w:hAnsi="MS Mincho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66954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rsid w:val="00866954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ecx597224006-02112009">
    <w:name w:val="ecx597224006-02112009"/>
    <w:basedOn w:val="DefaultParagraphFont"/>
    <w:rsid w:val="00866954"/>
  </w:style>
  <w:style w:type="character" w:customStyle="1" w:styleId="ecx952042505-03112009">
    <w:name w:val="ecx952042505-03112009"/>
    <w:basedOn w:val="DefaultParagraphFont"/>
    <w:rsid w:val="00866954"/>
  </w:style>
  <w:style w:type="character" w:customStyle="1" w:styleId="ecx405334904-03112009">
    <w:name w:val="ecx405334904-03112009"/>
    <w:basedOn w:val="DefaultParagraphFont"/>
    <w:rsid w:val="00866954"/>
  </w:style>
  <w:style w:type="table" w:customStyle="1" w:styleId="TableGrid11">
    <w:name w:val="Table Grid11"/>
    <w:basedOn w:val="TableNormal"/>
    <w:next w:val="TableGrid"/>
    <w:rsid w:val="00866954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866954"/>
    <w:rPr>
      <w:color w:val="60642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66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Univers 45 Light" w:hAnsi="Univers 45 Light"/>
      <w:sz w:val="24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E24E64"/>
    <w:rPr>
      <w:sz w:val="24"/>
      <w:szCs w:val="28"/>
    </w:rPr>
  </w:style>
  <w:style w:type="paragraph" w:customStyle="1" w:styleId="Default">
    <w:name w:val="Default"/>
    <w:rsid w:val="00373D69"/>
    <w:pPr>
      <w:autoSpaceDE w:val="0"/>
      <w:autoSpaceDN w:val="0"/>
      <w:adjustRightInd w:val="0"/>
    </w:pPr>
    <w:rPr>
      <w:rFonts w:ascii="Symbol" w:eastAsia="KPMG Logo" w:hAnsi="Symbol" w:cs="Symbol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uiPriority w:val="99"/>
    <w:locked/>
    <w:rsid w:val="007F3170"/>
    <w:rPr>
      <w:rFonts w:cs="Univers 45 Light"/>
      <w:sz w:val="24"/>
    </w:rPr>
  </w:style>
  <w:style w:type="paragraph" w:styleId="NormalWeb">
    <w:name w:val="Normal (Web)"/>
    <w:basedOn w:val="Normal"/>
    <w:uiPriority w:val="99"/>
    <w:unhideWhenUsed/>
    <w:rsid w:val="00C54C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Univers 45 Light" w:hAnsi="Univers 45 Light" w:cs="Univers 45 Light"/>
      <w:sz w:val="24"/>
      <w:szCs w:val="24"/>
    </w:rPr>
  </w:style>
  <w:style w:type="character" w:customStyle="1" w:styleId="CharChar23">
    <w:name w:val="Char Char23"/>
    <w:rsid w:val="00691BF1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691BF1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691BF1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styleId="FootnoteReference">
    <w:name w:val="footnote reference"/>
    <w:uiPriority w:val="99"/>
    <w:unhideWhenUsed/>
    <w:rsid w:val="00761B6A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761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eastAsia="KPMG Logo" w:hAnsi="Book Antiqua" w:cs="CG Times (W1)"/>
      <w:sz w:val="21"/>
      <w:szCs w:val="26"/>
    </w:rPr>
  </w:style>
  <w:style w:type="character" w:customStyle="1" w:styleId="PlainTextChar">
    <w:name w:val="Plain Text Char"/>
    <w:link w:val="PlainText"/>
    <w:rsid w:val="00761B6A"/>
    <w:rPr>
      <w:rFonts w:ascii="Book Antiqua" w:eastAsia="KPMG Logo" w:hAnsi="Book Antiqua" w:cs="CG Times (W1)"/>
      <w:sz w:val="21"/>
      <w:szCs w:val="26"/>
    </w:rPr>
  </w:style>
  <w:style w:type="character" w:customStyle="1" w:styleId="Heading8Char1">
    <w:name w:val="Heading 8 Char1"/>
    <w:rsid w:val="008E685D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4Char1">
    <w:name w:val="Heading 4 Char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Heading5Char1">
    <w:name w:val="Heading 5 Char1"/>
    <w:rsid w:val="00F57C1A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6Char1">
    <w:name w:val="Heading 6 Char1"/>
    <w:rsid w:val="00F57C1A"/>
    <w:rPr>
      <w:rFonts w:ascii="Univers 45 Light" w:eastAsia="Univers 45 Light" w:hAnsi="Univers 45 Light" w:cs="Symbol"/>
      <w:b/>
      <w:bCs/>
      <w:sz w:val="32"/>
      <w:szCs w:val="32"/>
      <w:u w:val="single"/>
    </w:rPr>
  </w:style>
  <w:style w:type="character" w:customStyle="1" w:styleId="Heading7Char1">
    <w:name w:val="Heading 7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ing9Char1">
    <w:name w:val="Heading 9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erChar1">
    <w:name w:val="Header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FooterChar1">
    <w:name w:val="Footer Char1"/>
    <w:uiPriority w:val="99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Char1">
    <w:name w:val="Body Text First Indent Char1"/>
    <w:rsid w:val="00F57C1A"/>
    <w:rPr>
      <w:rFonts w:ascii="MS Mincho" w:eastAsia="Univers 45 Light" w:hAnsi="MS Mincho" w:cs="Courier New"/>
      <w:sz w:val="18"/>
      <w:szCs w:val="18"/>
    </w:rPr>
  </w:style>
  <w:style w:type="character" w:customStyle="1" w:styleId="BodyTextIndentChar1">
    <w:name w:val="Body Text Indent Char1"/>
    <w:aliases w:val="i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2Char1">
    <w:name w:val="Body Text First Indent 2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2Char1">
    <w:name w:val="Body Text 2 Char1"/>
    <w:rsid w:val="00F57C1A"/>
    <w:rPr>
      <w:rFonts w:ascii="Wingdings" w:eastAsia="Univers 45 Light" w:hAnsi="Wingdings" w:cs="Univers 45 Light"/>
      <w:szCs w:val="22"/>
    </w:rPr>
  </w:style>
  <w:style w:type="character" w:customStyle="1" w:styleId="BodyText3Char1">
    <w:name w:val="Body Text 3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BodyTextIndent2Char1">
    <w:name w:val="Body Text Indent 2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SignatureChar1">
    <w:name w:val="Signature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shorttext1">
    <w:name w:val="short_text1"/>
    <w:rsid w:val="00F57C1A"/>
    <w:rPr>
      <w:sz w:val="29"/>
      <w:szCs w:val="29"/>
    </w:rPr>
  </w:style>
  <w:style w:type="character" w:customStyle="1" w:styleId="shorttext">
    <w:name w:val="short_text"/>
    <w:basedOn w:val="DefaultParagraphFont"/>
    <w:rsid w:val="00F57C1A"/>
  </w:style>
  <w:style w:type="paragraph" w:styleId="CommentSubject">
    <w:name w:val="annotation subject"/>
    <w:basedOn w:val="CommentText"/>
    <w:next w:val="CommentText"/>
    <w:link w:val="CommentSubjectChar"/>
    <w:rsid w:val="00F57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MS Mincho" w:hAnsi="MS Mincho"/>
      <w:b/>
      <w:bCs/>
      <w:szCs w:val="25"/>
    </w:rPr>
  </w:style>
  <w:style w:type="character" w:customStyle="1" w:styleId="CommentSubjectChar">
    <w:name w:val="Comment Subject Char"/>
    <w:link w:val="CommentSubject"/>
    <w:rsid w:val="00F57C1A"/>
    <w:rPr>
      <w:rFonts w:ascii="MS Mincho" w:hAnsi="MS Mincho"/>
      <w:b/>
      <w:bCs/>
      <w:szCs w:val="25"/>
    </w:rPr>
  </w:style>
  <w:style w:type="character" w:customStyle="1" w:styleId="hps">
    <w:name w:val="hps"/>
    <w:rsid w:val="00F57C1A"/>
    <w:rPr>
      <w:rFonts w:cs="Univers 45 Light"/>
    </w:rPr>
  </w:style>
  <w:style w:type="character" w:customStyle="1" w:styleId="gt-icon-text1">
    <w:name w:val="gt-icon-text1"/>
    <w:rsid w:val="00F57C1A"/>
    <w:rPr>
      <w:rFonts w:cs="Univers 45 Light"/>
    </w:rPr>
  </w:style>
  <w:style w:type="character" w:customStyle="1" w:styleId="longtext">
    <w:name w:val="long_text"/>
    <w:rsid w:val="00F57C1A"/>
    <w:rPr>
      <w:rFonts w:cs="Univers 45 Light"/>
    </w:rPr>
  </w:style>
  <w:style w:type="character" w:customStyle="1" w:styleId="CharChar22">
    <w:name w:val="Char Char22"/>
    <w:rsid w:val="00F57C1A"/>
    <w:rPr>
      <w:rFonts w:ascii="MS Mincho" w:eastAsia="Univers 45 Light" w:hAnsi="MS Mincho" w:cs="Univers 45 Ligh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CharChar20">
    <w:name w:val="Char Char20"/>
    <w:rsid w:val="00F57C1A"/>
    <w:rPr>
      <w:rFonts w:ascii="MS Mincho" w:eastAsia="Univers 45 Light" w:hAnsi="MS Mincho" w:cs="Univers 45 Light"/>
      <w:i/>
      <w:iCs/>
      <w:sz w:val="18"/>
      <w:szCs w:val="18"/>
    </w:rPr>
  </w:style>
  <w:style w:type="character" w:customStyle="1" w:styleId="atn">
    <w:name w:val="atn"/>
    <w:basedOn w:val="DefaultParagraphFont"/>
    <w:rsid w:val="00F57C1A"/>
  </w:style>
  <w:style w:type="character" w:customStyle="1" w:styleId="st1">
    <w:name w:val="st1"/>
    <w:basedOn w:val="DefaultParagraphFont"/>
    <w:rsid w:val="00F57C1A"/>
  </w:style>
  <w:style w:type="paragraph" w:styleId="Revision">
    <w:name w:val="Revision"/>
    <w:hidden/>
    <w:uiPriority w:val="99"/>
    <w:semiHidden/>
    <w:rsid w:val="00F57C1A"/>
    <w:rPr>
      <w:rFonts w:ascii="MS Mincho" w:hAnsi="MS Mincho"/>
      <w:sz w:val="18"/>
      <w:szCs w:val="22"/>
    </w:rPr>
  </w:style>
  <w:style w:type="character" w:customStyle="1" w:styleId="alt-edited1">
    <w:name w:val="alt-edited1"/>
    <w:rsid w:val="00F57C1A"/>
    <w:rPr>
      <w:color w:val="4D90F0"/>
    </w:rPr>
  </w:style>
  <w:style w:type="character" w:customStyle="1" w:styleId="FootnoteTextChar1">
    <w:name w:val="Footnote Text Char1"/>
    <w:aliases w:val="ft Char1"/>
    <w:semiHidden/>
    <w:rsid w:val="000B328E"/>
    <w:rPr>
      <w:szCs w:val="25"/>
    </w:rPr>
  </w:style>
  <w:style w:type="paragraph" w:customStyle="1" w:styleId="AccountingPolicy">
    <w:name w:val="Accounting Policy"/>
    <w:basedOn w:val="Normal"/>
    <w:link w:val="AccountingPolicyChar1"/>
    <w:rsid w:val="0019294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Tahoma" w:eastAsia="Courier New" w:hAnsi="Tahoma" w:cs="Tahoma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92944"/>
    <w:rPr>
      <w:rFonts w:ascii="Tahoma" w:eastAsia="Courier New" w:hAnsi="Tahoma" w:cs="Tahoma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92944"/>
    <w:rPr>
      <w:rFonts w:ascii="KPMG Logo" w:eastAsia="KPMG Logo" w:hAnsi="KPMG Logo" w:cs="CG Times (W1)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rsid w:val="00030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0C01F1"/>
  </w:style>
  <w:style w:type="paragraph" w:customStyle="1" w:styleId="Pa47">
    <w:name w:val="Pa47"/>
    <w:basedOn w:val="Normal"/>
    <w:next w:val="Normal"/>
    <w:uiPriority w:val="99"/>
    <w:rsid w:val="003D3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5">
    <w:name w:val="Table Grid5"/>
    <w:basedOn w:val="TableNormal"/>
    <w:next w:val="TableGrid"/>
    <w:uiPriority w:val="39"/>
    <w:rsid w:val="000F3F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11760"/>
    <w:rPr>
      <w:color w:val="808080"/>
    </w:rPr>
  </w:style>
  <w:style w:type="paragraph" w:customStyle="1" w:styleId="Pa38">
    <w:name w:val="Pa38"/>
    <w:basedOn w:val="Normal"/>
    <w:next w:val="Normal"/>
    <w:uiPriority w:val="99"/>
    <w:rsid w:val="009559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customStyle="1" w:styleId="paragraph">
    <w:name w:val="paragraph"/>
    <w:basedOn w:val="Normal"/>
    <w:rsid w:val="009559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559B5"/>
  </w:style>
  <w:style w:type="character" w:customStyle="1" w:styleId="eop">
    <w:name w:val="eop"/>
    <w:basedOn w:val="DefaultParagraphFont"/>
    <w:rsid w:val="009559B5"/>
  </w:style>
  <w:style w:type="character" w:customStyle="1" w:styleId="scxw181545373">
    <w:name w:val="scxw181545373"/>
    <w:basedOn w:val="DefaultParagraphFont"/>
    <w:rsid w:val="009559B5"/>
  </w:style>
  <w:style w:type="character" w:customStyle="1" w:styleId="findhit">
    <w:name w:val="findhit"/>
    <w:basedOn w:val="DefaultParagraphFont"/>
    <w:rsid w:val="009559B5"/>
  </w:style>
  <w:style w:type="character" w:customStyle="1" w:styleId="scxw168714142">
    <w:name w:val="scxw168714142"/>
    <w:basedOn w:val="DefaultParagraphFont"/>
    <w:rsid w:val="009559B5"/>
  </w:style>
  <w:style w:type="character" w:styleId="UnresolvedMention">
    <w:name w:val="Unresolved Mention"/>
    <w:basedOn w:val="DefaultParagraphFont"/>
    <w:uiPriority w:val="99"/>
    <w:unhideWhenUsed/>
    <w:rsid w:val="009559B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559B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0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8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9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2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1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3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8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7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778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856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47A1D0-2A8E-4424-93DA-3E83627D995A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4D60DE1BF87541B179544BBE165E40" ma:contentTypeVersion="11" ma:contentTypeDescription="Create a new document." ma:contentTypeScope="" ma:versionID="927ddb247872976e5dc5cb24ef17ef21">
  <xsd:schema xmlns:xsd="http://www.w3.org/2001/XMLSchema" xmlns:xs="http://www.w3.org/2001/XMLSchema" xmlns:p="http://schemas.microsoft.com/office/2006/metadata/properties" xmlns:ns3="518de180-63db-4acc-8bde-dd5ee2d509fa" xmlns:ns4="3995950f-9cf1-4553-a302-545ab36cf70b" targetNamespace="http://schemas.microsoft.com/office/2006/metadata/properties" ma:root="true" ma:fieldsID="f7b5b9b41900f43326a219577e93b3b2" ns3:_="" ns4:_="">
    <xsd:import namespace="518de180-63db-4acc-8bde-dd5ee2d509fa"/>
    <xsd:import namespace="3995950f-9cf1-4553-a302-545ab36cf70b"/>
    <xsd:element name="properties">
      <xsd:complexType>
        <xsd:sequence>
          <xsd:element name="documentManagement">
            <xsd:complexType>
              <xsd:all>
                <xsd:element ref="ns3:SharedWithDetails" minOccurs="0"/>
                <xsd:element ref="ns3:SharedWithUser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de180-63db-4acc-8bde-dd5ee2d509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95950f-9cf1-4553-a302-545ab36cf7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EE0FBF-3AB8-4C45-958F-E68430F153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80E43E-635D-4BF4-92ED-89ABD5BFB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8de180-63db-4acc-8bde-dd5ee2d509fa"/>
    <ds:schemaRef ds:uri="3995950f-9cf1-4553-a302-545ab36cf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CC661D-D406-4FFE-8FB7-6A17787050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2E014-0708-44DC-9724-C42268A1A42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13906</TotalTime>
  <Pages>28</Pages>
  <Words>5470</Words>
  <Characters>23690</Characters>
  <Application>Microsoft Office Word</Application>
  <DocSecurity>0</DocSecurity>
  <Lines>197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29102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Ganittha, Thirasophitlert</dc:creator>
  <cp:keywords/>
  <dc:description/>
  <cp:lastModifiedBy>Chanaporn, Hongviboonvate</cp:lastModifiedBy>
  <cp:revision>2419</cp:revision>
  <cp:lastPrinted>2023-08-11T02:30:00Z</cp:lastPrinted>
  <dcterms:created xsi:type="dcterms:W3CDTF">2022-04-29T12:00:00Z</dcterms:created>
  <dcterms:modified xsi:type="dcterms:W3CDTF">2023-08-11T02:37:00Z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0x010100A84D60DE1BF87541B179544BBE165E40</vt:lpwstr>
  </property>
</Properties>
</file>