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4A198D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4A198D" w:rsidRDefault="00CE17CD" w:rsidP="009304F8">
            <w:pPr>
              <w:pStyle w:val="IndexHeading"/>
              <w:spacing w:after="0" w:line="240" w:lineRule="auto"/>
              <w:ind w:left="-105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4A198D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4A198D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4A198D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4A198D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4A198D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4A198D" w:rsidRDefault="00301C45" w:rsidP="00C0296E">
            <w:pPr>
              <w:pStyle w:val="IndexHeading"/>
              <w:spacing w:after="0" w:line="240" w:lineRule="auto"/>
              <w:ind w:left="0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4A198D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B7F10" w:rsidRPr="004A198D" w14:paraId="18CA2CDC" w14:textId="77777777" w:rsidTr="00B346F1">
        <w:tc>
          <w:tcPr>
            <w:tcW w:w="1098" w:type="dxa"/>
            <w:shd w:val="clear" w:color="auto" w:fill="auto"/>
          </w:tcPr>
          <w:p w14:paraId="29BC5EBF" w14:textId="77777777" w:rsidR="001B7F10" w:rsidRPr="004A198D" w:rsidRDefault="001B7F10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A8B9B1B" w14:textId="2BA75F56" w:rsidR="001B7F10" w:rsidRPr="004A198D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19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CD1A46" w:rsidRPr="004A198D" w14:paraId="4305F847" w14:textId="77777777" w:rsidTr="00B346F1">
        <w:tc>
          <w:tcPr>
            <w:tcW w:w="1098" w:type="dxa"/>
            <w:shd w:val="clear" w:color="auto" w:fill="auto"/>
          </w:tcPr>
          <w:p w14:paraId="367F9DA9" w14:textId="77777777" w:rsidR="00CD1A46" w:rsidRPr="004A198D" w:rsidRDefault="00CD1A46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8D01D6E" w14:textId="5BAC428B" w:rsidR="00CD1A46" w:rsidRPr="004A198D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56C91" w:rsidRPr="004A198D" w14:paraId="5651AF6C" w14:textId="77777777" w:rsidTr="00B346F1">
        <w:tc>
          <w:tcPr>
            <w:tcW w:w="1098" w:type="dxa"/>
            <w:shd w:val="clear" w:color="auto" w:fill="auto"/>
          </w:tcPr>
          <w:p w14:paraId="5C35E8FE" w14:textId="77777777" w:rsidR="00256C91" w:rsidRPr="004A198D" w:rsidRDefault="00256C91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B3834E3" w14:textId="38AD5164" w:rsidR="00256C91" w:rsidRPr="004A198D" w:rsidRDefault="00256C91" w:rsidP="00A22093">
            <w:pPr>
              <w:pStyle w:val="index"/>
              <w:tabs>
                <w:tab w:val="clear" w:pos="1134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198D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นโยบายการบัญชีสำหรับรายการค้าและเหตุการณ์ใหม่</w:t>
            </w:r>
          </w:p>
        </w:tc>
      </w:tr>
      <w:tr w:rsidR="00A22093" w:rsidRPr="004A198D" w14:paraId="4B779B2B" w14:textId="77777777" w:rsidTr="00B346F1">
        <w:tc>
          <w:tcPr>
            <w:tcW w:w="1098" w:type="dxa"/>
            <w:shd w:val="clear" w:color="auto" w:fill="auto"/>
          </w:tcPr>
          <w:p w14:paraId="0EBFF0E4" w14:textId="77777777" w:rsidR="00A22093" w:rsidRPr="004A198D" w:rsidRDefault="00A2209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4891F03" w14:textId="7C81DB23" w:rsidR="00A22093" w:rsidRPr="004A198D" w:rsidRDefault="00A22093" w:rsidP="00A22093">
            <w:pPr>
              <w:pStyle w:val="index"/>
              <w:tabs>
                <w:tab w:val="clear" w:pos="1134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การซื้อบริษัทย่อย</w:t>
            </w:r>
          </w:p>
        </w:tc>
      </w:tr>
      <w:tr w:rsidR="007C2933" w:rsidRPr="004A198D" w14:paraId="030C28B3" w14:textId="77777777" w:rsidTr="00B346F1">
        <w:tc>
          <w:tcPr>
            <w:tcW w:w="1098" w:type="dxa"/>
            <w:shd w:val="clear" w:color="auto" w:fill="auto"/>
          </w:tcPr>
          <w:p w14:paraId="336D38C3" w14:textId="77777777" w:rsidR="007C2933" w:rsidRPr="004A198D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2769A2" w14:textId="51669EA0" w:rsidR="007C2933" w:rsidRPr="004A198D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C2933" w:rsidRPr="004A198D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7C2933" w:rsidRPr="004A198D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7AF2DB8C" w:rsidR="007C2933" w:rsidRPr="004A198D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7C2933" w:rsidRPr="004A198D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7C2933" w:rsidRPr="004A198D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0A59C58B" w:rsidR="007C2933" w:rsidRPr="004A198D" w:rsidRDefault="006069B4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="00BF55BC" w:rsidRPr="004A19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ย่อยและ</w:t>
            </w:r>
            <w:r w:rsidRPr="004A19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4A19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ร่วม</w:t>
            </w:r>
          </w:p>
        </w:tc>
      </w:tr>
      <w:tr w:rsidR="007C2933" w:rsidRPr="004A198D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7C2933" w:rsidRPr="004A198D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4F8458EB" w:rsidR="007C2933" w:rsidRPr="004A198D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7C2933" w:rsidRPr="004A198D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7C2933" w:rsidRPr="004A198D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55A893F5" w:rsidR="007C2933" w:rsidRPr="004A198D" w:rsidRDefault="001E42B5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19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เงินกู้ยืมจากสถาบันการเงิน </w:t>
            </w:r>
          </w:p>
        </w:tc>
      </w:tr>
      <w:tr w:rsidR="007C2933" w:rsidRPr="004A198D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7C2933" w:rsidRPr="004A198D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271DB1D9" w:rsidR="007C2933" w:rsidRPr="004A198D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4A19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7C2933" w:rsidRPr="004A198D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7C2933" w:rsidRPr="004A198D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199AF38D" w:rsidR="007C2933" w:rsidRPr="004A198D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0E7871" w:rsidRPr="004A198D" w14:paraId="23AEB0DF" w14:textId="77777777" w:rsidTr="00B346F1">
        <w:tc>
          <w:tcPr>
            <w:tcW w:w="1098" w:type="dxa"/>
            <w:shd w:val="clear" w:color="auto" w:fill="auto"/>
          </w:tcPr>
          <w:p w14:paraId="09CC5352" w14:textId="77777777" w:rsidR="000E7871" w:rsidRPr="004A198D" w:rsidRDefault="000E7871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EA539FE" w14:textId="12800AD2" w:rsidR="000E7871" w:rsidRPr="004A198D" w:rsidRDefault="000E7871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7C2933" w:rsidRPr="004A198D" w14:paraId="7B2E4839" w14:textId="77777777" w:rsidTr="00B346F1">
        <w:tc>
          <w:tcPr>
            <w:tcW w:w="1098" w:type="dxa"/>
            <w:shd w:val="clear" w:color="auto" w:fill="auto"/>
          </w:tcPr>
          <w:p w14:paraId="10357B8E" w14:textId="77777777" w:rsidR="007C2933" w:rsidRPr="004A198D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ED1A184" w14:textId="3FCBC020" w:rsidR="007C2933" w:rsidRPr="004A198D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E75B8" w:rsidRPr="004A198D" w14:paraId="4B4F8D91" w14:textId="77777777" w:rsidTr="00B346F1">
        <w:tc>
          <w:tcPr>
            <w:tcW w:w="1098" w:type="dxa"/>
            <w:shd w:val="clear" w:color="auto" w:fill="auto"/>
          </w:tcPr>
          <w:p w14:paraId="3995BBE7" w14:textId="77777777" w:rsidR="004E75B8" w:rsidRPr="004A198D" w:rsidRDefault="004E75B8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1C22EF0B" w:rsidR="004E75B8" w:rsidRPr="004A198D" w:rsidRDefault="004E75B8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BA2DBD" w:rsidRPr="004A198D" w14:paraId="190DD385" w14:textId="77777777" w:rsidTr="00BA2DBD">
        <w:tc>
          <w:tcPr>
            <w:tcW w:w="1098" w:type="dxa"/>
            <w:shd w:val="clear" w:color="auto" w:fill="auto"/>
          </w:tcPr>
          <w:p w14:paraId="2AD91856" w14:textId="77777777" w:rsidR="00BA2DBD" w:rsidRPr="004A198D" w:rsidRDefault="00BA2DBD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58777DA" w14:textId="2B177A6A" w:rsidR="00BA2DBD" w:rsidRPr="004A198D" w:rsidRDefault="00BA2DBD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19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E41669" w:rsidRPr="004A198D" w14:paraId="2DD36B0F" w14:textId="77777777" w:rsidTr="00BA2DBD">
        <w:tc>
          <w:tcPr>
            <w:tcW w:w="1098" w:type="dxa"/>
            <w:shd w:val="clear" w:color="auto" w:fill="auto"/>
          </w:tcPr>
          <w:p w14:paraId="3CF47562" w14:textId="77777777" w:rsidR="00E41669" w:rsidRPr="004A198D" w:rsidRDefault="00E41669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9481828" w14:textId="2538CEB7" w:rsidR="00E41669" w:rsidRPr="004A198D" w:rsidRDefault="00E41669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4552C1" w:rsidRPr="004A198D" w14:paraId="1FB2B164" w14:textId="77777777" w:rsidTr="00B346F1">
        <w:tc>
          <w:tcPr>
            <w:tcW w:w="1098" w:type="dxa"/>
            <w:shd w:val="clear" w:color="auto" w:fill="auto"/>
          </w:tcPr>
          <w:p w14:paraId="5A581428" w14:textId="77777777" w:rsidR="004552C1" w:rsidRPr="004A198D" w:rsidRDefault="004552C1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0A2178" w14:textId="28366E8B" w:rsidR="004552C1" w:rsidRPr="004A198D" w:rsidRDefault="004552C1" w:rsidP="00BA2DBD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4A198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A24135F" w14:textId="77777777" w:rsidR="003B6C8F" w:rsidRPr="004A198D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507F110" w14:textId="77777777" w:rsidR="003B14EA" w:rsidRPr="004A198D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CB7CC93" w14:textId="77777777" w:rsidR="003B14EA" w:rsidRPr="004A198D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2301478" w14:textId="52B30C3A" w:rsidR="003B14EA" w:rsidRPr="004A198D" w:rsidRDefault="003B14EA" w:rsidP="0068558B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4A198D">
        <w:rPr>
          <w:rFonts w:ascii="Angsana New" w:hAnsi="Angsana New" w:cs="Angsana New"/>
          <w:sz w:val="28"/>
          <w:szCs w:val="28"/>
        </w:rPr>
        <w:br w:type="page"/>
      </w:r>
      <w:r w:rsidR="00451001" w:rsidRPr="004A198D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8E1D2D" w14:textId="77777777" w:rsidR="009F1F29" w:rsidRPr="004A198D" w:rsidRDefault="009F1F29" w:rsidP="006C665B">
      <w:pPr>
        <w:pStyle w:val="NoSpacing"/>
        <w:rPr>
          <w:rFonts w:ascii="Angsana New" w:hAnsi="Angsana New"/>
          <w:sz w:val="22"/>
        </w:rPr>
      </w:pPr>
    </w:p>
    <w:p w14:paraId="5C024287" w14:textId="3712469D" w:rsidR="00A93C94" w:rsidRPr="004A198D" w:rsidRDefault="00451001" w:rsidP="00A93C94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1E42B5" w:rsidRPr="004A198D">
        <w:rPr>
          <w:rFonts w:ascii="Angsana New" w:hAnsi="Angsana New"/>
          <w:sz w:val="28"/>
          <w:szCs w:val="28"/>
        </w:rPr>
        <w:t xml:space="preserve">10 </w:t>
      </w:r>
      <w:r w:rsidR="001E42B5" w:rsidRPr="004A198D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551702" w:rsidRPr="004A198D">
        <w:rPr>
          <w:rFonts w:ascii="Angsana New" w:hAnsi="Angsana New"/>
          <w:sz w:val="28"/>
          <w:szCs w:val="28"/>
        </w:rPr>
        <w:t>2566</w:t>
      </w:r>
    </w:p>
    <w:p w14:paraId="5DBF268F" w14:textId="77777777" w:rsidR="00A14CAB" w:rsidRPr="004A198D" w:rsidRDefault="00A14CAB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7E3AD4D7" w14:textId="2C2C1B81" w:rsidR="00CD1A46" w:rsidRPr="004A198D" w:rsidRDefault="00CD1A46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14:paraId="3327EC18" w14:textId="4AD8CE30" w:rsidR="00CD1A46" w:rsidRPr="004A198D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36D20B01" w14:textId="67026DAD" w:rsidR="008F734C" w:rsidRPr="004A198D" w:rsidRDefault="008F734C" w:rsidP="00B6362A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และบริการที่เกี่ยวข้องกับธุรกิจอสังหาริมทรัพย์ ธุรกิจให้เช่าและบริการอาคารเพื่อการพาณิชย์ ธุรกิจผลิตและขายสังกะสีอ๊อกไซด์ และเคมีภัณฑ์ ธุรกิจผลิตและจำหน่ายเครื่องทำความเย็น ธุรกิจผลิต</w:t>
      </w:r>
      <w:r w:rsidRPr="004A198D">
        <w:rPr>
          <w:rFonts w:ascii="Angsana New" w:hAnsi="Angsana New"/>
          <w:spacing w:val="2"/>
          <w:sz w:val="28"/>
          <w:szCs w:val="28"/>
          <w:cs/>
          <w:lang w:val="th-TH"/>
        </w:rPr>
        <w:t>และจำหน่ายกระแสไฟฟ้า</w:t>
      </w:r>
      <w:r w:rsidR="00616262" w:rsidRPr="004A198D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="00B6362A" w:rsidRPr="004A198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8516C" w:rsidRPr="004A198D">
        <w:rPr>
          <w:rFonts w:asciiTheme="majorBidi" w:hAnsiTheme="majorBidi" w:cstheme="majorBidi" w:hint="cs"/>
          <w:sz w:val="28"/>
          <w:szCs w:val="28"/>
          <w:cs/>
        </w:rPr>
        <w:t>ธุรกิจ</w:t>
      </w:r>
      <w:r w:rsidR="004A395F" w:rsidRPr="004A198D">
        <w:rPr>
          <w:rFonts w:asciiTheme="majorBidi" w:hAnsiTheme="majorBidi" w:cstheme="majorBidi" w:hint="cs"/>
          <w:sz w:val="28"/>
          <w:szCs w:val="28"/>
          <w:cs/>
        </w:rPr>
        <w:t>ปรึกษาการบริหารงานและควบคุมงานก่อสร้าง</w:t>
      </w:r>
    </w:p>
    <w:p w14:paraId="0BE545F9" w14:textId="77777777" w:rsidR="00CD1A46" w:rsidRPr="004A198D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47C52F42" w14:textId="4F014181" w:rsidR="003B14EA" w:rsidRPr="004A198D" w:rsidRDefault="004F0493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72B2C978" w14:textId="1FE28D18" w:rsidR="004539E5" w:rsidRPr="004A198D" w:rsidRDefault="00DC1E89" w:rsidP="00CC37AE">
      <w:pPr>
        <w:pStyle w:val="NoSpacing"/>
        <w:spacing w:line="0" w:lineRule="atLeast"/>
        <w:rPr>
          <w:rFonts w:ascii="Angsana New" w:hAnsi="Angsana New"/>
          <w:sz w:val="22"/>
        </w:rPr>
      </w:pPr>
      <w:r w:rsidRPr="004A198D">
        <w:rPr>
          <w:rFonts w:ascii="Angsana New" w:hAnsi="Angsana New"/>
          <w:sz w:val="24"/>
          <w:szCs w:val="24"/>
        </w:rPr>
        <w:tab/>
      </w:r>
      <w:r w:rsidRPr="004A198D">
        <w:rPr>
          <w:rFonts w:ascii="Angsana New" w:hAnsi="Angsana New"/>
          <w:sz w:val="24"/>
          <w:szCs w:val="24"/>
        </w:rPr>
        <w:tab/>
      </w:r>
      <w:r w:rsidRPr="004A198D">
        <w:rPr>
          <w:rFonts w:ascii="Angsana New" w:hAnsi="Angsana New"/>
          <w:sz w:val="24"/>
          <w:szCs w:val="24"/>
        </w:rPr>
        <w:tab/>
      </w:r>
    </w:p>
    <w:p w14:paraId="29C7A452" w14:textId="1104D053" w:rsidR="00F67D55" w:rsidRPr="004A198D" w:rsidRDefault="00F67D55" w:rsidP="00CC37AE">
      <w:pPr>
        <w:spacing w:line="0" w:lineRule="atLeast"/>
        <w:ind w:left="547"/>
        <w:rPr>
          <w:rFonts w:ascii="Angsana New" w:hAnsi="Angsana New"/>
          <w:spacing w:val="-2"/>
          <w:sz w:val="28"/>
          <w:szCs w:val="28"/>
        </w:rPr>
      </w:pP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51702" w:rsidRPr="004A198D">
        <w:rPr>
          <w:rFonts w:ascii="Angsana New" w:hAnsi="Angsana New"/>
          <w:spacing w:val="-2"/>
          <w:sz w:val="28"/>
          <w:szCs w:val="28"/>
        </w:rPr>
        <w:t>34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4A198D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B07FAA"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525B1C" w:rsidRPr="004A198D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525B1C" w:rsidRPr="004A198D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B43B13"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4A198D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25B1C" w:rsidRPr="004A198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25B1C" w:rsidRPr="004A198D">
        <w:rPr>
          <w:rFonts w:ascii="Angsana New" w:hAnsi="Angsana New"/>
          <w:spacing w:val="-2"/>
          <w:sz w:val="28"/>
          <w:szCs w:val="28"/>
        </w:rPr>
        <w:br/>
      </w:r>
      <w:r w:rsidR="00525B1C" w:rsidRPr="004A198D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25B1C" w:rsidRPr="004A198D">
        <w:rPr>
          <w:rFonts w:ascii="Angsana New" w:hAnsi="Angsana New"/>
          <w:spacing w:val="-2"/>
          <w:sz w:val="28"/>
          <w:szCs w:val="28"/>
        </w:rPr>
        <w:br/>
      </w:r>
      <w:r w:rsidR="00551702" w:rsidRPr="004A198D">
        <w:rPr>
          <w:rFonts w:ascii="Angsana New" w:hAnsi="Angsana New"/>
          <w:spacing w:val="-2"/>
          <w:sz w:val="28"/>
          <w:szCs w:val="28"/>
        </w:rPr>
        <w:t>30</w:t>
      </w:r>
      <w:r w:rsidR="00525B1C"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4A198D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25B1C"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="00551702" w:rsidRPr="004A198D">
        <w:rPr>
          <w:rFonts w:ascii="Angsana New" w:hAnsi="Angsana New"/>
          <w:spacing w:val="-2"/>
          <w:sz w:val="28"/>
          <w:szCs w:val="28"/>
        </w:rPr>
        <w:t>2565</w:t>
      </w:r>
    </w:p>
    <w:p w14:paraId="1F5BDD25" w14:textId="223F8A9E" w:rsidR="00525B1C" w:rsidRPr="004A198D" w:rsidRDefault="00525B1C" w:rsidP="00F67D55">
      <w:pPr>
        <w:spacing w:line="240" w:lineRule="auto"/>
        <w:ind w:left="540"/>
        <w:rPr>
          <w:rFonts w:ascii="Angsana New" w:hAnsi="Angsana New"/>
          <w:spacing w:val="-2"/>
          <w:sz w:val="22"/>
          <w:szCs w:val="22"/>
        </w:rPr>
      </w:pPr>
    </w:p>
    <w:p w14:paraId="6AF7BA06" w14:textId="613CEE26" w:rsidR="00F67D55" w:rsidRPr="004A198D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  <w:cs/>
        </w:rPr>
      </w:pPr>
      <w:r w:rsidRPr="004A198D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0D1051" w:rsidRPr="004A198D">
        <w:rPr>
          <w:rFonts w:ascii="Angsana New" w:hAnsi="Angsana New"/>
          <w:spacing w:val="-2"/>
          <w:sz w:val="28"/>
          <w:szCs w:val="28"/>
          <w:cs/>
        </w:rPr>
        <w:br/>
      </w:r>
      <w:r w:rsidRPr="004A198D">
        <w:rPr>
          <w:rFonts w:ascii="Angsana New" w:hAnsi="Angsana New"/>
          <w:spacing w:val="-2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4A198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51702" w:rsidRPr="004A198D">
        <w:rPr>
          <w:rFonts w:ascii="Angsana New" w:hAnsi="Angsana New"/>
          <w:spacing w:val="-2"/>
          <w:sz w:val="28"/>
          <w:szCs w:val="28"/>
        </w:rPr>
        <w:t>30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551702" w:rsidRPr="004A198D">
        <w:rPr>
          <w:rFonts w:ascii="Angsana New" w:hAnsi="Angsana New"/>
          <w:spacing w:val="-2"/>
          <w:sz w:val="28"/>
          <w:szCs w:val="28"/>
        </w:rPr>
        <w:t>2565</w:t>
      </w:r>
      <w:r w:rsidR="00201F5D" w:rsidRPr="004A198D">
        <w:rPr>
          <w:rFonts w:ascii="Angsana New" w:hAnsi="Angsana New" w:hint="cs"/>
          <w:spacing w:val="-2"/>
          <w:sz w:val="28"/>
          <w:szCs w:val="28"/>
          <w:cs/>
        </w:rPr>
        <w:t xml:space="preserve"> เว้นแต่ได้อธิบายไว้ในหมายเหตุข้อ </w:t>
      </w:r>
      <w:r w:rsidR="00201F5D" w:rsidRPr="004A198D">
        <w:rPr>
          <w:rFonts w:ascii="Angsana New" w:hAnsi="Angsana New"/>
          <w:spacing w:val="-2"/>
          <w:sz w:val="28"/>
          <w:szCs w:val="28"/>
        </w:rPr>
        <w:t>3</w:t>
      </w:r>
    </w:p>
    <w:p w14:paraId="544DEEAA" w14:textId="4CC9C83F" w:rsidR="008F734C" w:rsidRPr="004A198D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</w:p>
    <w:p w14:paraId="2EC75FC1" w14:textId="77777777" w:rsidR="00256C91" w:rsidRPr="004A198D" w:rsidRDefault="00256C91" w:rsidP="00256C9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t>นโยบายการบัญชีสำหรับรายการค้าและเหตุการณ์ใหม่</w:t>
      </w:r>
    </w:p>
    <w:p w14:paraId="599AF665" w14:textId="77777777" w:rsidR="00256C91" w:rsidRPr="004A198D" w:rsidRDefault="00256C91" w:rsidP="008F734C">
      <w:pPr>
        <w:spacing w:line="240" w:lineRule="auto"/>
        <w:ind w:left="540"/>
        <w:rPr>
          <w:rFonts w:ascii="Angsana New" w:hAnsi="Angsana New"/>
          <w:spacing w:val="-2"/>
          <w:sz w:val="22"/>
          <w:szCs w:val="22"/>
        </w:rPr>
      </w:pPr>
    </w:p>
    <w:p w14:paraId="18B7C1AB" w14:textId="77777777" w:rsidR="00A356FD" w:rsidRPr="004A198D" w:rsidRDefault="00A356FD" w:rsidP="00A356FD">
      <w:pPr>
        <w:pStyle w:val="ListParagraph"/>
        <w:numPr>
          <w:ilvl w:val="0"/>
          <w:numId w:val="8"/>
        </w:numPr>
        <w:spacing w:line="240" w:lineRule="auto"/>
        <w:ind w:left="540" w:right="-45" w:hanging="540"/>
        <w:contextualSpacing/>
        <w:jc w:val="left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เงินประกันผลงานค้างรับ </w:t>
      </w:r>
    </w:p>
    <w:p w14:paraId="5C8D79F6" w14:textId="77777777" w:rsidR="00A356FD" w:rsidRPr="004A198D" w:rsidRDefault="00A356FD" w:rsidP="00A356FD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A8CBF17" w14:textId="282051CB" w:rsidR="00A356FD" w:rsidRPr="004A198D" w:rsidRDefault="00A356FD" w:rsidP="00A356FD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4A198D">
        <w:rPr>
          <w:rFonts w:asciiTheme="majorBidi" w:hAnsiTheme="majorBidi"/>
          <w:sz w:val="28"/>
          <w:szCs w:val="28"/>
          <w:cs/>
        </w:rPr>
        <w:t>เงินประกันผลงานค้างรับเป็นเงินประกันตามสัญญาบริการซึ่งไม่มีดอกเบี้ยและไม่มีหลักประกัน เงินประกันผลงานค้างรับจะถูกจัดประเภทเป็นสินทรัพย์ไม่หมุนเวียนตามเงื่อนไขของสัญญา โดยลูกค้าหักเงินประกันผลงานไว้จากเงินค่าจ้างที่จ่ายให้แก่กลุ่มบริษัทในอัตราตามที่ตกลงร่วมกันในสัญญาและจะได้รับคืนเมื่อกลุ่มบริษัทปฏิบัติตามภาระและเงื่อนไขที่ระบุไว้ในสัญญา</w:t>
      </w:r>
    </w:p>
    <w:p w14:paraId="7AEEAC83" w14:textId="315D20A4" w:rsidR="00FC3439" w:rsidRPr="004A198D" w:rsidRDefault="00FC3439" w:rsidP="00A356FD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5CBA0194" w14:textId="77777777" w:rsidR="00FC3439" w:rsidRPr="004A198D" w:rsidRDefault="00FC3439" w:rsidP="00A356FD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6D6CEC2" w14:textId="05A36593" w:rsidR="009D2D7A" w:rsidRPr="004A198D" w:rsidRDefault="009D2D7A" w:rsidP="00A356FD">
      <w:pPr>
        <w:pStyle w:val="ListParagraph"/>
        <w:numPr>
          <w:ilvl w:val="0"/>
          <w:numId w:val="8"/>
        </w:numPr>
        <w:spacing w:line="216" w:lineRule="auto"/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A198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สินทรัพย์ไม่มีตัวตน</w:t>
      </w:r>
      <w:r w:rsidR="0078516C" w:rsidRPr="004A198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อื่น</w:t>
      </w:r>
    </w:p>
    <w:p w14:paraId="54E62E10" w14:textId="77777777" w:rsidR="00EB137C" w:rsidRPr="004A198D" w:rsidRDefault="00EB137C" w:rsidP="0078516C">
      <w:pPr>
        <w:spacing w:line="240" w:lineRule="auto"/>
        <w:rPr>
          <w:rFonts w:ascii="Angsana New" w:hAnsi="Angsana New"/>
          <w:spacing w:val="-2"/>
          <w:sz w:val="22"/>
          <w:szCs w:val="22"/>
        </w:rPr>
      </w:pPr>
    </w:p>
    <w:p w14:paraId="4074FB77" w14:textId="582D175D" w:rsidR="009D2D7A" w:rsidRPr="004A198D" w:rsidRDefault="009D2D7A" w:rsidP="009D2D7A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4A198D">
        <w:rPr>
          <w:rFonts w:ascii="Angsana New" w:hAnsi="Angsana New"/>
          <w:spacing w:val="-2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62DFE290" w14:textId="77777777" w:rsidR="009D2D7A" w:rsidRPr="004A198D" w:rsidRDefault="009D2D7A" w:rsidP="009D2D7A">
      <w:pPr>
        <w:tabs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9D2D7A" w:rsidRPr="004A198D" w14:paraId="74645388" w14:textId="77777777" w:rsidTr="00C3695A">
        <w:tc>
          <w:tcPr>
            <w:tcW w:w="4483" w:type="dxa"/>
          </w:tcPr>
          <w:p w14:paraId="4203A274" w14:textId="2D3F4B22" w:rsidR="009D2D7A" w:rsidRPr="004A198D" w:rsidRDefault="009D2D7A" w:rsidP="00C36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ยอดคงเหลือตามสัญญาที่รอรับรู้เป็นรายได้ (</w:t>
            </w:r>
            <w:r w:rsidRPr="004A198D">
              <w:rPr>
                <w:rFonts w:ascii="Angsana New" w:hAnsi="Angsana New"/>
                <w:sz w:val="28"/>
                <w:szCs w:val="28"/>
              </w:rPr>
              <w:t>Backlog</w:t>
            </w:r>
            <w:r w:rsidRPr="004A19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2" w:type="dxa"/>
          </w:tcPr>
          <w:p w14:paraId="207C0473" w14:textId="635A6265" w:rsidR="009D2D7A" w:rsidRPr="004A198D" w:rsidRDefault="00551702" w:rsidP="009D2D7A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</w:rPr>
              <w:t>4</w:t>
            </w:r>
            <w:r w:rsidR="009D2D7A" w:rsidRPr="004A198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A198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3212" w:type="dxa"/>
          </w:tcPr>
          <w:p w14:paraId="50C36E1E" w14:textId="77777777" w:rsidR="009D2D7A" w:rsidRPr="004A198D" w:rsidRDefault="009D2D7A" w:rsidP="00C3695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1B2D39BC" w14:textId="77777777" w:rsidR="008806D6" w:rsidRPr="004A198D" w:rsidRDefault="008806D6" w:rsidP="004220DF">
      <w:pPr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15B95B0E" w14:textId="77777777" w:rsidR="008F734C" w:rsidRPr="004A198D" w:rsidRDefault="008F734C" w:rsidP="008F734C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t>การซื้อบริษัทย่อย</w:t>
      </w:r>
    </w:p>
    <w:p w14:paraId="02E6E861" w14:textId="0C5ECC73" w:rsidR="008F734C" w:rsidRPr="004A198D" w:rsidRDefault="008F734C" w:rsidP="008F734C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C389CC5" w14:textId="11B92E55" w:rsidR="00020E0F" w:rsidRPr="004A198D" w:rsidRDefault="00020E0F" w:rsidP="002E156D">
      <w:pPr>
        <w:pStyle w:val="ListParagraph"/>
        <w:numPr>
          <w:ilvl w:val="0"/>
          <w:numId w:val="18"/>
        </w:numPr>
        <w:spacing w:line="216" w:lineRule="auto"/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A198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บริษัท </w:t>
      </w:r>
      <w:r w:rsidRPr="004A198D">
        <w:rPr>
          <w:rFonts w:ascii="Angsana New" w:hAnsi="Angsana New" w:hint="cs"/>
          <w:b/>
          <w:bCs/>
          <w:i/>
          <w:iCs/>
          <w:sz w:val="28"/>
          <w:szCs w:val="28"/>
          <w:cs/>
        </w:rPr>
        <w:t>อีสเทอร์น โคเจนเนอเรชั่น จำกัด (“</w:t>
      </w:r>
      <w:r w:rsidRPr="004A198D">
        <w:rPr>
          <w:rFonts w:ascii="Angsana New" w:hAnsi="Angsana New" w:hint="cs"/>
          <w:b/>
          <w:bCs/>
          <w:i/>
          <w:iCs/>
          <w:sz w:val="28"/>
          <w:szCs w:val="28"/>
        </w:rPr>
        <w:t>E-COGEN”)</w:t>
      </w:r>
    </w:p>
    <w:p w14:paraId="5C74AF9F" w14:textId="77777777" w:rsidR="000C433A" w:rsidRPr="004A198D" w:rsidRDefault="000C433A" w:rsidP="008F734C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6A8FC3E" w14:textId="735D1836" w:rsidR="008F734C" w:rsidRPr="004A198D" w:rsidRDefault="008F734C" w:rsidP="00E40132">
      <w:pPr>
        <w:spacing w:line="240" w:lineRule="auto"/>
        <w:ind w:left="540"/>
        <w:rPr>
          <w:rFonts w:ascii="Angsana New" w:hAnsi="Angsana New"/>
          <w:sz w:val="28"/>
          <w:szCs w:val="28"/>
          <w:lang w:val="th-TH" w:eastAsia="x-none"/>
        </w:rPr>
      </w:pPr>
      <w:r w:rsidRPr="004A198D">
        <w:rPr>
          <w:rFonts w:ascii="Angsana New" w:hAnsi="Angsana New"/>
          <w:spacing w:val="-2"/>
          <w:sz w:val="28"/>
          <w:szCs w:val="28"/>
          <w:cs/>
        </w:rPr>
        <w:t>เมื่อวันที่</w:t>
      </w:r>
      <w:bookmarkStart w:id="0" w:name="m_-8933601872999987427_m_-83948400308357"/>
      <w:bookmarkEnd w:id="0"/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="00551702" w:rsidRPr="004A198D">
        <w:rPr>
          <w:rFonts w:ascii="Angsana New" w:hAnsi="Angsana New"/>
          <w:spacing w:val="-2"/>
          <w:sz w:val="28"/>
          <w:szCs w:val="28"/>
        </w:rPr>
        <w:t>21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Pr="004A198D">
        <w:rPr>
          <w:rFonts w:ascii="Angsana New" w:hAnsi="Angsana New"/>
          <w:spacing w:val="-2"/>
          <w:sz w:val="28"/>
          <w:szCs w:val="28"/>
          <w:cs/>
        </w:rPr>
        <w:t>ธันวาคม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="00551702" w:rsidRPr="004A198D">
        <w:rPr>
          <w:rFonts w:ascii="Angsana New" w:hAnsi="Angsana New"/>
          <w:spacing w:val="-2"/>
          <w:sz w:val="28"/>
          <w:szCs w:val="28"/>
        </w:rPr>
        <w:t>2564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กลุ่มบริษัทได้มาซึ่งอำนาจควบคุมในบริษัท อีสเทอร์น โคเจนเนอเรชั่น จำกัด (“</w:t>
      </w:r>
      <w:r w:rsidRPr="004A198D">
        <w:rPr>
          <w:rFonts w:ascii="Angsana New" w:hAnsi="Angsana New"/>
          <w:spacing w:val="-2"/>
          <w:sz w:val="28"/>
          <w:szCs w:val="28"/>
        </w:rPr>
        <w:t>E-COGEN”)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A05C3" w:rsidRPr="004A198D">
        <w:rPr>
          <w:rFonts w:ascii="Angsana New" w:hAnsi="Angsana New"/>
          <w:spacing w:val="-2"/>
          <w:sz w:val="28"/>
          <w:szCs w:val="28"/>
          <w:cs/>
        </w:rPr>
        <w:br/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ซึ่งดำเนินธุรกิจเกี่ยวกับการผลิตและจำหน่ายกระแสไฟฟ้า กลุ่มบริษัทอนุมัติการเข้าซื้อที่ราคาไม่เกิน </w:t>
      </w:r>
      <w:r w:rsidR="00551702" w:rsidRPr="004A198D">
        <w:rPr>
          <w:rFonts w:ascii="Angsana New" w:hAnsi="Angsana New"/>
          <w:spacing w:val="-2"/>
          <w:sz w:val="28"/>
          <w:szCs w:val="28"/>
        </w:rPr>
        <w:t>12</w:t>
      </w:r>
      <w:r w:rsidRPr="004A198D">
        <w:rPr>
          <w:rFonts w:ascii="Angsana New" w:hAnsi="Angsana New"/>
          <w:spacing w:val="-2"/>
          <w:sz w:val="28"/>
          <w:szCs w:val="28"/>
        </w:rPr>
        <w:t>,</w:t>
      </w:r>
      <w:r w:rsidR="00551702" w:rsidRPr="004A198D">
        <w:rPr>
          <w:rFonts w:ascii="Angsana New" w:hAnsi="Angsana New"/>
          <w:spacing w:val="-2"/>
          <w:sz w:val="28"/>
          <w:szCs w:val="28"/>
        </w:rPr>
        <w:t>400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ล้านบาท โดยบริษัท ยูนิเวนเจอร์ บีจีพี จำกัด 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(“UVBGP”) 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ซึ่งเป็นบริษัทย่อยของบริษัท ซื้อหุ้นสามัญจำนวน </w:t>
      </w:r>
      <w:r w:rsidR="00551702" w:rsidRPr="004A198D">
        <w:rPr>
          <w:rFonts w:ascii="Angsana New" w:hAnsi="Angsana New"/>
          <w:spacing w:val="-2"/>
          <w:sz w:val="28"/>
          <w:szCs w:val="28"/>
        </w:rPr>
        <w:t>10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ล้านหุ้น ในราคาหุ้นละ </w:t>
      </w:r>
      <w:r w:rsidR="00551702" w:rsidRPr="004A198D">
        <w:rPr>
          <w:rFonts w:ascii="Angsana New" w:hAnsi="Angsana New"/>
          <w:spacing w:val="-2"/>
          <w:sz w:val="28"/>
          <w:szCs w:val="28"/>
        </w:rPr>
        <w:t>481</w:t>
      </w:r>
      <w:r w:rsidRPr="004A198D">
        <w:rPr>
          <w:rFonts w:ascii="Angsana New" w:hAnsi="Angsana New"/>
          <w:spacing w:val="-2"/>
          <w:sz w:val="28"/>
          <w:szCs w:val="28"/>
        </w:rPr>
        <w:t>.</w:t>
      </w:r>
      <w:r w:rsidR="00551702" w:rsidRPr="004A198D">
        <w:rPr>
          <w:rFonts w:ascii="Angsana New" w:hAnsi="Angsana New"/>
          <w:spacing w:val="-2"/>
          <w:sz w:val="28"/>
          <w:szCs w:val="28"/>
        </w:rPr>
        <w:t>07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บาท เป็นจำนวน </w:t>
      </w:r>
      <w:r w:rsidR="00551702" w:rsidRPr="004A198D">
        <w:rPr>
          <w:rFonts w:ascii="Angsana New" w:hAnsi="Angsana New"/>
          <w:spacing w:val="-2"/>
          <w:sz w:val="28"/>
          <w:szCs w:val="28"/>
        </w:rPr>
        <w:t>4</w:t>
      </w:r>
      <w:r w:rsidRPr="004A198D">
        <w:rPr>
          <w:rFonts w:ascii="Angsana New" w:hAnsi="Angsana New"/>
          <w:spacing w:val="-2"/>
          <w:sz w:val="28"/>
          <w:szCs w:val="28"/>
        </w:rPr>
        <w:t>,</w:t>
      </w:r>
      <w:r w:rsidR="00551702" w:rsidRPr="004A198D">
        <w:rPr>
          <w:rFonts w:ascii="Angsana New" w:hAnsi="Angsana New"/>
          <w:spacing w:val="-2"/>
          <w:sz w:val="28"/>
          <w:szCs w:val="28"/>
        </w:rPr>
        <w:t>810</w:t>
      </w:r>
      <w:r w:rsidRPr="004A198D">
        <w:rPr>
          <w:rFonts w:ascii="Angsana New" w:hAnsi="Angsana New"/>
          <w:spacing w:val="-2"/>
          <w:sz w:val="28"/>
          <w:szCs w:val="28"/>
        </w:rPr>
        <w:t>.</w:t>
      </w:r>
      <w:r w:rsidR="00551702" w:rsidRPr="004A198D">
        <w:rPr>
          <w:rFonts w:ascii="Angsana New" w:hAnsi="Angsana New"/>
          <w:spacing w:val="-2"/>
          <w:sz w:val="28"/>
          <w:szCs w:val="28"/>
        </w:rPr>
        <w:t>67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Pr="004A198D">
        <w:rPr>
          <w:rFonts w:ascii="Angsana New" w:hAnsi="Angsana New"/>
          <w:spacing w:val="-2"/>
          <w:sz w:val="28"/>
          <w:szCs w:val="28"/>
          <w:cs/>
        </w:rPr>
        <w:t>ล้านบาท คิดเป็นอัตราการถือหุ้นร้อยละ</w:t>
      </w:r>
      <w:r w:rsidR="002816C5" w:rsidRPr="004A198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51702" w:rsidRPr="004A198D">
        <w:rPr>
          <w:rFonts w:ascii="Angsana New" w:hAnsi="Angsana New"/>
          <w:spacing w:val="-2"/>
          <w:sz w:val="28"/>
          <w:szCs w:val="28"/>
        </w:rPr>
        <w:t>100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 ของหุ้นสามัญทั้งหมด โดย 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UVBGP 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จ่ายเงินจำนวน </w:t>
      </w:r>
      <w:r w:rsidR="00551702" w:rsidRPr="004A198D">
        <w:rPr>
          <w:rFonts w:ascii="Angsana New" w:hAnsi="Angsana New"/>
          <w:spacing w:val="-2"/>
          <w:sz w:val="28"/>
          <w:szCs w:val="28"/>
        </w:rPr>
        <w:t>4</w:t>
      </w:r>
      <w:r w:rsidRPr="004A198D">
        <w:rPr>
          <w:rFonts w:ascii="Angsana New" w:hAnsi="Angsana New"/>
          <w:spacing w:val="-2"/>
          <w:sz w:val="28"/>
          <w:szCs w:val="28"/>
        </w:rPr>
        <w:t>,</w:t>
      </w:r>
      <w:r w:rsidR="00551702" w:rsidRPr="004A198D">
        <w:rPr>
          <w:rFonts w:ascii="Angsana New" w:hAnsi="Angsana New"/>
          <w:spacing w:val="-2"/>
          <w:sz w:val="28"/>
          <w:szCs w:val="28"/>
        </w:rPr>
        <w:t>373</w:t>
      </w:r>
      <w:r w:rsidRPr="004A198D">
        <w:rPr>
          <w:rFonts w:ascii="Angsana New" w:hAnsi="Angsana New"/>
          <w:spacing w:val="-2"/>
          <w:sz w:val="28"/>
          <w:szCs w:val="28"/>
        </w:rPr>
        <w:t>.</w:t>
      </w:r>
      <w:r w:rsidR="00551702" w:rsidRPr="004A198D">
        <w:rPr>
          <w:rFonts w:ascii="Angsana New" w:hAnsi="Angsana New"/>
          <w:spacing w:val="-2"/>
          <w:sz w:val="28"/>
          <w:szCs w:val="28"/>
        </w:rPr>
        <w:t>85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ล้านบาทสำหรับการซื้อหุ้น 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E-COGEN 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และจะจ่ายเงินเพิ่มเติมจำนวน </w:t>
      </w:r>
      <w:r w:rsidR="00551702" w:rsidRPr="004A198D">
        <w:rPr>
          <w:rFonts w:ascii="Angsana New" w:hAnsi="Angsana New"/>
          <w:spacing w:val="-2"/>
          <w:sz w:val="28"/>
          <w:szCs w:val="28"/>
        </w:rPr>
        <w:t>436</w:t>
      </w:r>
      <w:r w:rsidRPr="004A198D">
        <w:rPr>
          <w:rFonts w:ascii="Angsana New" w:hAnsi="Angsana New"/>
          <w:spacing w:val="-2"/>
          <w:sz w:val="28"/>
          <w:szCs w:val="28"/>
        </w:rPr>
        <w:t>.</w:t>
      </w:r>
      <w:r w:rsidR="00551702" w:rsidRPr="004A198D">
        <w:rPr>
          <w:rFonts w:ascii="Angsana New" w:hAnsi="Angsana New"/>
          <w:spacing w:val="-2"/>
          <w:sz w:val="28"/>
          <w:szCs w:val="28"/>
        </w:rPr>
        <w:t>82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Pr="004A198D">
        <w:rPr>
          <w:rFonts w:ascii="Angsana New" w:hAnsi="Angsana New"/>
          <w:spacing w:val="-2"/>
          <w:sz w:val="28"/>
          <w:szCs w:val="28"/>
          <w:cs/>
        </w:rPr>
        <w:t>ล้านบาท เมื่อบรรลุข้อกำหนดตามที่ระบุไว้ในสัญญา และให้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E-COGEN 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กู้ยืมเงินจำนวน </w:t>
      </w:r>
      <w:r w:rsidR="00551702" w:rsidRPr="004A198D">
        <w:rPr>
          <w:rFonts w:ascii="Angsana New" w:hAnsi="Angsana New"/>
          <w:spacing w:val="-2"/>
          <w:sz w:val="28"/>
          <w:szCs w:val="28"/>
        </w:rPr>
        <w:t>6</w:t>
      </w:r>
      <w:r w:rsidRPr="004A198D">
        <w:rPr>
          <w:rFonts w:ascii="Angsana New" w:hAnsi="Angsana New"/>
          <w:spacing w:val="-2"/>
          <w:sz w:val="28"/>
          <w:szCs w:val="28"/>
        </w:rPr>
        <w:t>,</w:t>
      </w:r>
      <w:r w:rsidR="00551702" w:rsidRPr="004A198D">
        <w:rPr>
          <w:rFonts w:ascii="Angsana New" w:hAnsi="Angsana New"/>
          <w:spacing w:val="-2"/>
          <w:sz w:val="28"/>
          <w:szCs w:val="28"/>
        </w:rPr>
        <w:t>000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Pr="004A198D">
        <w:rPr>
          <w:rFonts w:ascii="Angsana New" w:hAnsi="Angsana New"/>
          <w:spacing w:val="-2"/>
          <w:sz w:val="28"/>
          <w:szCs w:val="28"/>
          <w:cs/>
        </w:rPr>
        <w:t>ล้านบาทจากสถาบันการเงินเพื่อจ่ายชำระคืนเงินกู้ยืมจาก</w:t>
      </w:r>
      <w:r w:rsidR="00ED38C4" w:rsidRPr="004A198D">
        <w:rPr>
          <w:rFonts w:ascii="Angsana New" w:hAnsi="Angsana New"/>
          <w:spacing w:val="-2"/>
          <w:sz w:val="28"/>
          <w:szCs w:val="28"/>
        </w:rPr>
        <w:br/>
      </w:r>
      <w:r w:rsidRPr="004A198D">
        <w:rPr>
          <w:rFonts w:ascii="Angsana New" w:hAnsi="Angsana New"/>
          <w:spacing w:val="-2"/>
          <w:sz w:val="28"/>
          <w:szCs w:val="28"/>
          <w:cs/>
        </w:rPr>
        <w:t>ผู้ถือหุ้น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เดิมที่ </w:t>
      </w:r>
      <w:r w:rsidRPr="004A198D">
        <w:rPr>
          <w:rFonts w:ascii="Angsana New" w:hAnsi="Angsana New"/>
          <w:sz w:val="28"/>
          <w:szCs w:val="28"/>
          <w:lang w:val="th-TH" w:eastAsia="x-none"/>
        </w:rPr>
        <w:t xml:space="preserve">E-COGEN 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มีอยู่ ณ วันที่เข้าซื้อธุรกิจจำนวน 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6</w:t>
      </w:r>
      <w:r w:rsidRPr="004A198D">
        <w:rPr>
          <w:rFonts w:ascii="Angsana New" w:hAnsi="Angsana New"/>
          <w:sz w:val="28"/>
          <w:szCs w:val="28"/>
          <w:lang w:val="th-TH" w:eastAsia="x-none"/>
        </w:rPr>
        <w:t>,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539</w:t>
      </w:r>
      <w:r w:rsidRPr="004A198D">
        <w:rPr>
          <w:rFonts w:ascii="Angsana New" w:hAnsi="Angsana New"/>
          <w:sz w:val="28"/>
          <w:szCs w:val="28"/>
          <w:lang w:val="th-TH" w:eastAsia="x-none"/>
        </w:rPr>
        <w:t>.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44</w:t>
      </w:r>
      <w:r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>ล้านบาท</w:t>
      </w:r>
    </w:p>
    <w:p w14:paraId="5F8C014A" w14:textId="77777777" w:rsidR="00E40132" w:rsidRPr="004A198D" w:rsidRDefault="00E40132" w:rsidP="00E40132">
      <w:pPr>
        <w:spacing w:line="240" w:lineRule="auto"/>
        <w:ind w:left="540"/>
        <w:rPr>
          <w:rFonts w:ascii="Angsana New" w:hAnsi="Angsana New"/>
          <w:sz w:val="22"/>
          <w:szCs w:val="22"/>
          <w:lang w:val="th-TH" w:eastAsia="x-none"/>
        </w:rPr>
      </w:pPr>
    </w:p>
    <w:p w14:paraId="30137276" w14:textId="2E51BE39" w:rsidR="008F734C" w:rsidRPr="004A198D" w:rsidRDefault="008F734C" w:rsidP="00383B4B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การมีอำนาจควบคุมใน</w:t>
      </w:r>
      <w:r w:rsidRPr="004A198D">
        <w:rPr>
          <w:rFonts w:ascii="Angsana New" w:hAnsi="Angsana New"/>
          <w:sz w:val="28"/>
          <w:szCs w:val="28"/>
          <w:lang w:val="th-TH" w:eastAsia="x-none"/>
        </w:rPr>
        <w:t xml:space="preserve"> E-COGEN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</w:t>
      </w:r>
      <w:r w:rsidRPr="004A198D">
        <w:rPr>
          <w:rFonts w:ascii="Angsana New" w:hAnsi="Angsana New" w:hint="cs"/>
          <w:spacing w:val="-2"/>
          <w:sz w:val="28"/>
          <w:szCs w:val="28"/>
          <w:cs/>
        </w:rPr>
        <w:t>ของธุรกิจ และสามารถสร้างผลตอบแทนให้แก่กลุ่มบริษัทได้ในอนาคต</w:t>
      </w:r>
    </w:p>
    <w:p w14:paraId="24F1F243" w14:textId="7381C8EF" w:rsidR="00CC37AE" w:rsidRPr="004A198D" w:rsidRDefault="00CC37AE">
      <w:pPr>
        <w:spacing w:line="240" w:lineRule="auto"/>
        <w:jc w:val="left"/>
        <w:rPr>
          <w:rFonts w:ascii="Angsana New" w:hAnsi="Angsana New"/>
          <w:sz w:val="22"/>
          <w:szCs w:val="22"/>
          <w:cs/>
          <w:lang w:val="th-TH" w:eastAsia="x-none"/>
        </w:rPr>
      </w:pPr>
    </w:p>
    <w:p w14:paraId="6B3910A4" w14:textId="50A63151" w:rsidR="008F734C" w:rsidRPr="004A198D" w:rsidRDefault="008F734C" w:rsidP="008F734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  <w:lang w:val="th-TH" w:eastAsia="x-none"/>
        </w:rPr>
      </w:pPr>
      <w:r w:rsidRPr="004A198D">
        <w:rPr>
          <w:rFonts w:ascii="Angsana New" w:hAnsi="Angsana New"/>
          <w:sz w:val="28"/>
          <w:szCs w:val="28"/>
          <w:cs/>
          <w:lang w:val="th-TH" w:eastAsia="x-none"/>
        </w:rPr>
        <w:t>ในระหว่าง</w:t>
      </w:r>
      <w:r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งวด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>นับตั้งแต่วันที่ซื้อกิจการจนถึงวันที่</w:t>
      </w:r>
      <w:r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1E42B5" w:rsidRPr="004A198D">
        <w:rPr>
          <w:rFonts w:ascii="Angsana New" w:hAnsi="Angsana New"/>
          <w:sz w:val="28"/>
          <w:szCs w:val="28"/>
          <w:lang w:eastAsia="x-none"/>
        </w:rPr>
        <w:t xml:space="preserve">30 </w:t>
      </w:r>
      <w:r w:rsidR="001E42B5" w:rsidRPr="004A198D">
        <w:rPr>
          <w:rFonts w:ascii="Angsana New" w:hAnsi="Angsana New" w:hint="cs"/>
          <w:sz w:val="28"/>
          <w:szCs w:val="28"/>
          <w:cs/>
          <w:lang w:eastAsia="x-none"/>
        </w:rPr>
        <w:t>มิถุนายน</w:t>
      </w:r>
      <w:r w:rsidRPr="004A198D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 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2565</w:t>
      </w:r>
      <w:r w:rsidRPr="004A198D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4A198D">
        <w:rPr>
          <w:rFonts w:ascii="Angsana New" w:hAnsi="Angsana New"/>
          <w:sz w:val="28"/>
          <w:szCs w:val="28"/>
          <w:lang w:val="th-TH" w:eastAsia="x-none"/>
        </w:rPr>
        <w:t>E-COGEN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 มีรายได้เป็นจำนวนเงิน</w:t>
      </w:r>
      <w:r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29312C" w:rsidRPr="004A198D">
        <w:rPr>
          <w:rFonts w:ascii="Angsana New" w:hAnsi="Angsana New"/>
          <w:sz w:val="28"/>
          <w:szCs w:val="28"/>
          <w:lang w:eastAsia="x-none"/>
        </w:rPr>
        <w:t>5,170.48</w:t>
      </w:r>
      <w:r w:rsidR="001E42B5" w:rsidRPr="004A198D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>ล้านบาท และ</w:t>
      </w:r>
      <w:r w:rsidR="008F2439"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ขาดทุน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>เป็นจำนวนเงิน</w:t>
      </w:r>
      <w:r w:rsidRPr="004A198D">
        <w:rPr>
          <w:rFonts w:ascii="Angsana New" w:hAnsi="Angsana New"/>
          <w:sz w:val="28"/>
          <w:szCs w:val="28"/>
          <w:lang w:val="th-TH" w:eastAsia="x-none"/>
        </w:rPr>
        <w:t> </w:t>
      </w:r>
      <w:r w:rsidR="00B51AC9" w:rsidRPr="004A198D">
        <w:rPr>
          <w:rFonts w:ascii="Angsana New" w:hAnsi="Angsana New"/>
          <w:sz w:val="28"/>
          <w:szCs w:val="28"/>
          <w:lang w:eastAsia="x-none"/>
        </w:rPr>
        <w:t>212.</w:t>
      </w:r>
      <w:r w:rsidR="0029312C" w:rsidRPr="004A198D">
        <w:rPr>
          <w:rFonts w:ascii="Angsana New" w:hAnsi="Angsana New"/>
          <w:sz w:val="28"/>
          <w:szCs w:val="28"/>
          <w:lang w:eastAsia="x-none"/>
        </w:rPr>
        <w:t>31</w:t>
      </w:r>
      <w:r w:rsidR="001E42B5" w:rsidRPr="004A198D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1</w:t>
      </w:r>
      <w:r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ตุลาคม 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2564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 จะมีรายได้รวมเพิ่มขึ้นจำนวนเงิน </w:t>
      </w:r>
      <w:r w:rsidR="0029312C" w:rsidRPr="004A198D">
        <w:rPr>
          <w:rFonts w:ascii="Angsana New" w:hAnsi="Angsana New"/>
          <w:sz w:val="28"/>
          <w:szCs w:val="28"/>
          <w:lang w:eastAsia="x-none"/>
        </w:rPr>
        <w:t>7,037.81</w:t>
      </w:r>
      <w:r w:rsidR="001E42B5" w:rsidRPr="004A198D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ล้านบาท </w:t>
      </w:r>
      <w:r w:rsidR="00454BB3" w:rsidRPr="004A198D">
        <w:rPr>
          <w:rFonts w:ascii="Angsana New" w:hAnsi="Angsana New"/>
          <w:sz w:val="28"/>
          <w:szCs w:val="28"/>
          <w:cs/>
          <w:lang w:val="th-TH" w:eastAsia="x-none"/>
        </w:rPr>
        <w:br/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>และ</w:t>
      </w:r>
      <w:r w:rsidR="008F2439"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ขาดทุน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>รวมสำหรับ</w:t>
      </w:r>
      <w:r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งวด</w:t>
      </w:r>
      <w:r w:rsidR="001E42B5"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เก้า</w:t>
      </w:r>
      <w:r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เดือน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>สิ้นสุดวันที่</w:t>
      </w:r>
      <w:r w:rsidR="001E42B5" w:rsidRPr="004A198D">
        <w:rPr>
          <w:rFonts w:ascii="Angsana New" w:hAnsi="Angsana New"/>
          <w:sz w:val="28"/>
          <w:szCs w:val="28"/>
          <w:lang w:eastAsia="x-none"/>
        </w:rPr>
        <w:t xml:space="preserve"> 30 </w:t>
      </w:r>
      <w:r w:rsidR="001E42B5" w:rsidRPr="004A198D">
        <w:rPr>
          <w:rFonts w:ascii="Angsana New" w:hAnsi="Angsana New" w:hint="cs"/>
          <w:sz w:val="28"/>
          <w:szCs w:val="28"/>
          <w:cs/>
          <w:lang w:eastAsia="x-none"/>
        </w:rPr>
        <w:t xml:space="preserve">มิถุนายน </w:t>
      </w:r>
      <w:r w:rsidR="001E42B5" w:rsidRPr="004A198D">
        <w:rPr>
          <w:rFonts w:ascii="Angsana New" w:hAnsi="Angsana New"/>
          <w:sz w:val="28"/>
          <w:szCs w:val="28"/>
          <w:lang w:eastAsia="x-none"/>
        </w:rPr>
        <w:t>256</w:t>
      </w:r>
      <w:r w:rsidR="002B66E2" w:rsidRPr="004A198D">
        <w:rPr>
          <w:rFonts w:ascii="Angsana New" w:hAnsi="Angsana New"/>
          <w:sz w:val="28"/>
          <w:szCs w:val="28"/>
          <w:lang w:eastAsia="x-none"/>
        </w:rPr>
        <w:t>5</w:t>
      </w:r>
      <w:r w:rsidR="001E42B5" w:rsidRPr="004A198D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เพิ่มขึ้น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>จำนวนเงิน</w:t>
      </w:r>
      <w:r w:rsidR="008F2439" w:rsidRPr="004A198D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 </w:t>
      </w:r>
      <w:r w:rsidR="0029312C" w:rsidRPr="004A198D">
        <w:rPr>
          <w:rFonts w:ascii="Angsana New" w:hAnsi="Angsana New"/>
          <w:sz w:val="28"/>
          <w:szCs w:val="28"/>
          <w:lang w:eastAsia="x-none"/>
        </w:rPr>
        <w:t>204.29</w:t>
      </w:r>
      <w:r w:rsidR="001E42B5" w:rsidRPr="004A198D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>ล้านบาท ในการกำหนดมูลค่าดังกล่าว</w:t>
      </w:r>
      <w:r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>ฝ่ายบริหารใช้ข้อสมมต</w:t>
      </w:r>
      <w:r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ิ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>ในการปรับปรุงมูลค่ายุติธรรมโดยถือเสมือนว่าการรวมกิจการที่เกิดขึ้นในระหว่า</w:t>
      </w:r>
      <w:r w:rsidR="008569F6"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ง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>ง</w:t>
      </w:r>
      <w:r w:rsidR="00B07FAA"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วด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นั้นได้เกิดขึ้นตั้งแต่วันที่ 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1</w:t>
      </w:r>
      <w:r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ตุลาคม 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2564</w:t>
      </w:r>
    </w:p>
    <w:p w14:paraId="0740522D" w14:textId="77777777" w:rsidR="008F734C" w:rsidRPr="004A198D" w:rsidRDefault="008F734C" w:rsidP="008F734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145E20C7" w14:textId="77777777" w:rsidR="00B27757" w:rsidRPr="004A198D" w:rsidRDefault="00B27757">
      <w:pPr>
        <w:spacing w:line="240" w:lineRule="auto"/>
        <w:jc w:val="left"/>
        <w:rPr>
          <w:rFonts w:ascii="Angsana New" w:hAnsi="Angsana New"/>
          <w:spacing w:val="-2"/>
          <w:sz w:val="28"/>
          <w:szCs w:val="28"/>
          <w:cs/>
        </w:rPr>
      </w:pPr>
      <w:r w:rsidRPr="004A198D">
        <w:rPr>
          <w:rFonts w:ascii="Angsana New" w:hAnsi="Angsana New"/>
          <w:spacing w:val="-2"/>
          <w:sz w:val="28"/>
          <w:szCs w:val="28"/>
          <w:cs/>
        </w:rPr>
        <w:br w:type="page"/>
      </w:r>
    </w:p>
    <w:p w14:paraId="499D3FB8" w14:textId="07D1BD77" w:rsidR="008F734C" w:rsidRPr="004A198D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4A198D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ในเดือนธันวาคม </w:t>
      </w:r>
      <w:r w:rsidR="00551702" w:rsidRPr="004A198D">
        <w:rPr>
          <w:rFonts w:ascii="Angsana New" w:hAnsi="Angsana New"/>
          <w:spacing w:val="-2"/>
          <w:sz w:val="28"/>
          <w:szCs w:val="28"/>
        </w:rPr>
        <w:t>2565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Pr="004A198D">
        <w:rPr>
          <w:rFonts w:ascii="Angsana New" w:hAnsi="Angsana New" w:hint="cs"/>
          <w:spacing w:val="-2"/>
          <w:sz w:val="28"/>
          <w:szCs w:val="28"/>
          <w:cs/>
        </w:rPr>
        <w:t>การประเมินมูลค่ายุติธรรมโดยผู้ประเมินราคาอิสระได้แล้วเสร็จ และมีการบันทึกรายการปรับปรุงสินทรัพย์ที่ได้มาและหนี้สินที่รับมาเป็นมูลค่ายุติธรรมเรียบร้อยแล้ว ดังนี้</w:t>
      </w:r>
    </w:p>
    <w:p w14:paraId="30A2589A" w14:textId="77777777" w:rsidR="008F734C" w:rsidRPr="004A198D" w:rsidRDefault="008F734C" w:rsidP="008F734C">
      <w:pPr>
        <w:spacing w:line="240" w:lineRule="auto"/>
        <w:jc w:val="left"/>
        <w:rPr>
          <w:rFonts w:asciiTheme="majorBidi" w:hAnsiTheme="majorBidi" w:cstheme="majorBidi"/>
          <w:sz w:val="16"/>
          <w:szCs w:val="16"/>
        </w:rPr>
      </w:pPr>
    </w:p>
    <w:tbl>
      <w:tblPr>
        <w:tblW w:w="93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6"/>
        <w:gridCol w:w="254"/>
        <w:gridCol w:w="14"/>
        <w:gridCol w:w="1422"/>
        <w:gridCol w:w="9"/>
        <w:gridCol w:w="227"/>
        <w:gridCol w:w="41"/>
        <w:gridCol w:w="1186"/>
        <w:gridCol w:w="236"/>
        <w:gridCol w:w="15"/>
        <w:gridCol w:w="1459"/>
        <w:gridCol w:w="14"/>
      </w:tblGrid>
      <w:tr w:rsidR="008F734C" w:rsidRPr="004A198D" w14:paraId="131FDDEB" w14:textId="77777777" w:rsidTr="004E64DC">
        <w:trPr>
          <w:gridAfter w:val="1"/>
          <w:wAfter w:w="14" w:type="dxa"/>
          <w:tblHeader/>
        </w:trPr>
        <w:tc>
          <w:tcPr>
            <w:tcW w:w="4496" w:type="dxa"/>
          </w:tcPr>
          <w:p w14:paraId="5F2DCEDB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B658943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68" w:type="dxa"/>
            <w:gridSpan w:val="2"/>
          </w:tcPr>
          <w:p w14:paraId="014FCA27" w14:textId="77777777" w:rsidR="008F734C" w:rsidRPr="004A198D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6D0AE28D" w14:textId="77777777" w:rsidR="008F734C" w:rsidRPr="004A198D" w:rsidRDefault="008F734C" w:rsidP="00E4122B">
            <w:pPr>
              <w:tabs>
                <w:tab w:val="left" w:pos="720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55A237C1" w14:textId="77777777" w:rsidR="008F734C" w:rsidRPr="004A198D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เดิมที่รับรู้</w:t>
            </w:r>
          </w:p>
        </w:tc>
        <w:tc>
          <w:tcPr>
            <w:tcW w:w="268" w:type="dxa"/>
            <w:gridSpan w:val="2"/>
          </w:tcPr>
          <w:p w14:paraId="4B41C825" w14:textId="77777777" w:rsidR="008F734C" w:rsidRPr="004A198D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</w:tcPr>
          <w:p w14:paraId="35A815E6" w14:textId="77777777" w:rsidR="008F734C" w:rsidRPr="004A198D" w:rsidRDefault="008F734C" w:rsidP="00CC37AE">
            <w:pPr>
              <w:spacing w:line="240" w:lineRule="auto"/>
              <w:ind w:right="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5CE5F6" w14:textId="77777777" w:rsidR="008F734C" w:rsidRPr="004A198D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51" w:type="dxa"/>
            <w:gridSpan w:val="2"/>
          </w:tcPr>
          <w:p w14:paraId="62EEB3D4" w14:textId="77777777" w:rsidR="008F734C" w:rsidRPr="004A198D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</w:tcPr>
          <w:p w14:paraId="7A75C552" w14:textId="77777777" w:rsidR="008F734C" w:rsidRPr="004A198D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มูลค่ายุติธรรม</w:t>
            </w: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หลังปรับปรุง</w:t>
            </w:r>
          </w:p>
        </w:tc>
      </w:tr>
      <w:tr w:rsidR="008F734C" w:rsidRPr="004A198D" w14:paraId="464BB9DC" w14:textId="77777777" w:rsidTr="004E64DC">
        <w:trPr>
          <w:gridAfter w:val="1"/>
          <w:wAfter w:w="14" w:type="dxa"/>
          <w:tblHeader/>
        </w:trPr>
        <w:tc>
          <w:tcPr>
            <w:tcW w:w="4496" w:type="dxa"/>
          </w:tcPr>
          <w:p w14:paraId="48912F0D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gridSpan w:val="2"/>
          </w:tcPr>
          <w:p w14:paraId="04C6E5C9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5" w:type="dxa"/>
            <w:gridSpan w:val="8"/>
          </w:tcPr>
          <w:p w14:paraId="5D69FE40" w14:textId="77777777" w:rsidR="008F734C" w:rsidRPr="004A198D" w:rsidRDefault="008F734C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734C" w:rsidRPr="004A198D" w14:paraId="02315FC8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62261A3E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68" w:type="dxa"/>
            <w:gridSpan w:val="2"/>
          </w:tcPr>
          <w:p w14:paraId="6AC996E2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52AE5E8D" w14:textId="5A17BD39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68" w:type="dxa"/>
            <w:gridSpan w:val="2"/>
          </w:tcPr>
          <w:p w14:paraId="066E2A35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B55E4B5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3933C919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12B699A7" w14:textId="65CBBB71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8F734C" w:rsidRPr="004A198D" w14:paraId="4A29AFFB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3B343367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68" w:type="dxa"/>
            <w:gridSpan w:val="2"/>
          </w:tcPr>
          <w:p w14:paraId="5CA4D5A7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3AA55357" w14:textId="3F364F27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68" w:type="dxa"/>
            <w:gridSpan w:val="2"/>
          </w:tcPr>
          <w:p w14:paraId="737B0B1E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26667EC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3DADA379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49653186" w14:textId="5F32B251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8F734C" w:rsidRPr="004A198D" w14:paraId="6CDCAE33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3C5102E8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68" w:type="dxa"/>
            <w:gridSpan w:val="2"/>
          </w:tcPr>
          <w:p w14:paraId="0AE94624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32348DF9" w14:textId="48F372A0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68" w:type="dxa"/>
            <w:gridSpan w:val="2"/>
          </w:tcPr>
          <w:p w14:paraId="25375A75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795FB8A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2FDFD073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384C9429" w14:textId="012727E7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8F734C" w:rsidRPr="004A198D" w14:paraId="0D1DE835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6913DB67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68" w:type="dxa"/>
            <w:gridSpan w:val="2"/>
          </w:tcPr>
          <w:p w14:paraId="39D4E871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37E611B7" w14:textId="7BC2FD72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68" w:type="dxa"/>
            <w:gridSpan w:val="2"/>
          </w:tcPr>
          <w:p w14:paraId="10426B15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F12B0AF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6B112248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B5D15E7" w14:textId="50A45EA0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8F734C" w:rsidRPr="004A198D" w14:paraId="012B3950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4F61EFF3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เงินฝากสถาบันการเงินระยะสั้นที่ใช้เป็นหลักประกัน</w:t>
            </w:r>
          </w:p>
        </w:tc>
        <w:tc>
          <w:tcPr>
            <w:tcW w:w="268" w:type="dxa"/>
            <w:gridSpan w:val="2"/>
          </w:tcPr>
          <w:p w14:paraId="7B3F2E0B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41D643FF" w14:textId="3A9D89D0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68" w:type="dxa"/>
            <w:gridSpan w:val="2"/>
          </w:tcPr>
          <w:p w14:paraId="53FB6BF8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F69FD3B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5024AF1A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2A5E5D3A" w14:textId="0C26B4AE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8F734C" w:rsidRPr="004A198D" w14:paraId="676A8EB0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72427139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68" w:type="dxa"/>
            <w:gridSpan w:val="2"/>
          </w:tcPr>
          <w:p w14:paraId="79FE9CA1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37CBBAB5" w14:textId="26580C0A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68" w:type="dxa"/>
            <w:gridSpan w:val="2"/>
          </w:tcPr>
          <w:p w14:paraId="1DC69317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6058AF5" w14:textId="6B8FECB4" w:rsidR="008F734C" w:rsidRPr="004A198D" w:rsidRDefault="00551702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51" w:type="dxa"/>
            <w:gridSpan w:val="2"/>
          </w:tcPr>
          <w:p w14:paraId="7DB0BC48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03409DA" w14:textId="309EFCC2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8F734C" w:rsidRPr="004A198D" w14:paraId="1F5BDCC5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7DF0F35E" w14:textId="67CBA12B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="00660F8A"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FB547EC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0894FC6F" w14:textId="30CE232A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68" w:type="dxa"/>
            <w:gridSpan w:val="2"/>
          </w:tcPr>
          <w:p w14:paraId="56A4DDAE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0DD92E43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5FD06FD8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5A5F9173" w14:textId="65F18B3D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8F734C" w:rsidRPr="004A198D" w14:paraId="1488C13D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22312BF0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36F5CC5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7246CF73" w14:textId="3B0B2BD7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68" w:type="dxa"/>
            <w:gridSpan w:val="2"/>
          </w:tcPr>
          <w:p w14:paraId="21915F79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1085FA0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19495F95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2EE4A488" w14:textId="578948E4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8F734C" w:rsidRPr="004A198D" w14:paraId="28FD66DA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5D69EDBE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สิทธิในสัญญาซื้อขายไฟฟ้า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3D26EC9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7AF0E9E9" w14:textId="40F9C718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981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68" w:type="dxa"/>
            <w:gridSpan w:val="2"/>
          </w:tcPr>
          <w:p w14:paraId="074A8822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15536D3" w14:textId="43A5E46D" w:rsidR="008F734C" w:rsidRPr="004A198D" w:rsidRDefault="00551702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4D251884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232A4DF5" w14:textId="7CC14BCC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8F734C" w:rsidRPr="004A198D" w14:paraId="4473416C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1C5F918A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95F1488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6FA35E20" w14:textId="0B1B4583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68" w:type="dxa"/>
            <w:gridSpan w:val="2"/>
          </w:tcPr>
          <w:p w14:paraId="695EDEB8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79324AA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62F27635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AADB130" w14:textId="15F7A0AC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8F734C" w:rsidRPr="004A198D" w14:paraId="16AB0926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14A1B4EA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68" w:type="dxa"/>
            <w:gridSpan w:val="2"/>
          </w:tcPr>
          <w:p w14:paraId="1AA61EF8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71FEDF24" w14:textId="204F114A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59C35A1E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6651C6C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600027CF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1042278" w14:textId="69BADACE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4A198D" w14:paraId="722F5873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3A8AA915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4856B65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3D760544" w14:textId="15DA0B2F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73B4DA0A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C1DB7C0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1B1F465A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19DA9914" w14:textId="3857AA70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4A198D" w14:paraId="495E1FFD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1D6118DC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10364BF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6A3CCF65" w14:textId="026FE8C9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39ED57FE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155803E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2825A39D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470296C0" w14:textId="1AD1BD6A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4A198D" w14:paraId="194E81EC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3AFDF764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C087FEF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2D20CE0A" w14:textId="5D810827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5E8D23C8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7A29ACD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6419A0EF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463FD155" w14:textId="5EDF54DA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4A198D" w14:paraId="2A3792FA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73DAFE9E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366E2F8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0D1E0968" w14:textId="235362BB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545B8EEE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7872A7C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7775B1B5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792F64B6" w14:textId="6F9144E8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4A198D" w14:paraId="7139B6BA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310E5A36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EA797D8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4E790538" w14:textId="52BFECCC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13CA27B0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D614575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27B26E06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0333B1D4" w14:textId="2891D4CA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4A198D" w14:paraId="2735E1EA" w14:textId="77777777" w:rsidTr="004E64DC">
        <w:trPr>
          <w:gridAfter w:val="1"/>
          <w:wAfter w:w="14" w:type="dxa"/>
        </w:trPr>
        <w:tc>
          <w:tcPr>
            <w:tcW w:w="4496" w:type="dxa"/>
            <w:shd w:val="clear" w:color="auto" w:fill="auto"/>
          </w:tcPr>
          <w:p w14:paraId="4E23FDED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5D13D58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shd w:val="clear" w:color="auto" w:fill="auto"/>
          </w:tcPr>
          <w:p w14:paraId="572B4769" w14:textId="4925B91F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325F7D4F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4570456" w14:textId="57C24DDA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  <w:gridSpan w:val="2"/>
            <w:shd w:val="clear" w:color="auto" w:fill="auto"/>
          </w:tcPr>
          <w:p w14:paraId="694E1967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74316D2A" w14:textId="785EEA5D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643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4A198D" w14:paraId="55722A82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59289903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68" w:type="dxa"/>
            <w:gridSpan w:val="2"/>
          </w:tcPr>
          <w:p w14:paraId="0582DB1D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081CA4E8" w14:textId="1C7E6286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4DEF02B1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54712CB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72A8F56C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56DC1DDA" w14:textId="23063EC0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4A198D" w14:paraId="0BEF9B77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17D58FCD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68" w:type="dxa"/>
            <w:gridSpan w:val="2"/>
          </w:tcPr>
          <w:p w14:paraId="76FA6564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7F1096D3" w14:textId="04EFABEF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68" w:type="dxa"/>
            <w:gridSpan w:val="2"/>
          </w:tcPr>
          <w:p w14:paraId="3A771344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52ADFDD" w14:textId="7E7D6EB3" w:rsidR="008F734C" w:rsidRPr="004A198D" w:rsidRDefault="00551702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51" w:type="dxa"/>
            <w:gridSpan w:val="2"/>
          </w:tcPr>
          <w:p w14:paraId="58DAD1B0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5DAB33D0" w14:textId="5FA7818F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  <w:tr w:rsidR="008F734C" w:rsidRPr="004A198D" w14:paraId="629807CE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7C55D2CD" w14:textId="57FC0668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</w:t>
            </w:r>
          </w:p>
        </w:tc>
        <w:tc>
          <w:tcPr>
            <w:tcW w:w="268" w:type="dxa"/>
            <w:gridSpan w:val="2"/>
          </w:tcPr>
          <w:p w14:paraId="0384F7E4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1F268B38" w14:textId="073DE8DD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24B7AF53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5CDBDAC" w14:textId="142EA56C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  <w:gridSpan w:val="2"/>
          </w:tcPr>
          <w:p w14:paraId="30F24401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5927B001" w14:textId="4305E788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4A198D" w14:paraId="714017EC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7D7043D2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68" w:type="dxa"/>
            <w:gridSpan w:val="2"/>
          </w:tcPr>
          <w:p w14:paraId="56E6D543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70903C7C" w14:textId="132A714A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68" w:type="dxa"/>
            <w:gridSpan w:val="2"/>
          </w:tcPr>
          <w:p w14:paraId="686D5662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597D8D3" w14:textId="3712A7D7" w:rsidR="008F734C" w:rsidRPr="004A198D" w:rsidRDefault="00551702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51" w:type="dxa"/>
            <w:gridSpan w:val="2"/>
          </w:tcPr>
          <w:p w14:paraId="6D65EDB7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7A5D883A" w14:textId="10A71A8B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  <w:tr w:rsidR="008F734C" w:rsidRPr="004A198D" w14:paraId="12EC4E5F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42E2A681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68" w:type="dxa"/>
            <w:gridSpan w:val="2"/>
          </w:tcPr>
          <w:p w14:paraId="0C1A80C0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6FCA1014" w14:textId="2ED90F4C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8" w:type="dxa"/>
            <w:gridSpan w:val="2"/>
          </w:tcPr>
          <w:p w14:paraId="35D7B04C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E933624" w14:textId="18D0962C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1" w:type="dxa"/>
            <w:gridSpan w:val="2"/>
          </w:tcPr>
          <w:p w14:paraId="6090D772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2FA61E7C" w14:textId="75D53A2F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F734C" w:rsidRPr="004A198D" w14:paraId="7B456E24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0E874564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  <w:r w:rsidRPr="004A19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และคาดว่าจะโอน</w:t>
            </w:r>
          </w:p>
        </w:tc>
        <w:tc>
          <w:tcPr>
            <w:tcW w:w="268" w:type="dxa"/>
            <w:gridSpan w:val="2"/>
          </w:tcPr>
          <w:p w14:paraId="767DCD9D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45FA64" w14:textId="441B4D3A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68" w:type="dxa"/>
            <w:gridSpan w:val="2"/>
          </w:tcPr>
          <w:p w14:paraId="3EA3BFFF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B09622B" w14:textId="77777777" w:rsidR="008F734C" w:rsidRPr="004A198D" w:rsidRDefault="008F734C" w:rsidP="00CC37AE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2207DEDE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DBCEC" w14:textId="39514D1C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  <w:tr w:rsidR="00E865CF" w:rsidRPr="004A198D" w14:paraId="5FE55D44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21E69CA7" w14:textId="77777777" w:rsidR="00E865CF" w:rsidRPr="004A198D" w:rsidRDefault="00E865CF" w:rsidP="00BE769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8" w:type="dxa"/>
            <w:gridSpan w:val="2"/>
          </w:tcPr>
          <w:p w14:paraId="27147668" w14:textId="77777777" w:rsidR="00E865CF" w:rsidRPr="004A198D" w:rsidRDefault="00E865CF" w:rsidP="00BE76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  <w:gridSpan w:val="2"/>
          </w:tcPr>
          <w:p w14:paraId="570F2F0C" w14:textId="77777777" w:rsidR="00E865CF" w:rsidRPr="004A198D" w:rsidRDefault="00E865CF" w:rsidP="00BE769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gridSpan w:val="2"/>
          </w:tcPr>
          <w:p w14:paraId="7C8CD332" w14:textId="77777777" w:rsidR="00E865CF" w:rsidRPr="004A198D" w:rsidRDefault="00E865CF" w:rsidP="00BE769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</w:tcPr>
          <w:p w14:paraId="418F1E53" w14:textId="77777777" w:rsidR="00E865CF" w:rsidRPr="004A198D" w:rsidRDefault="00E865CF" w:rsidP="00BE769B">
            <w:pPr>
              <w:tabs>
                <w:tab w:val="decimal" w:pos="6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1" w:type="dxa"/>
            <w:gridSpan w:val="2"/>
          </w:tcPr>
          <w:p w14:paraId="2A8B250E" w14:textId="77777777" w:rsidR="00E865CF" w:rsidRPr="004A198D" w:rsidRDefault="00E865CF" w:rsidP="00BE769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</w:tcPr>
          <w:p w14:paraId="371947D4" w14:textId="77777777" w:rsidR="00E865CF" w:rsidRPr="004A198D" w:rsidRDefault="00E865CF" w:rsidP="00BE769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F734C" w:rsidRPr="004A198D" w14:paraId="4BE27F6B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26316B7D" w14:textId="77777777" w:rsidR="008F734C" w:rsidRPr="004A198D" w:rsidRDefault="008F734C" w:rsidP="00E4122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8" w:type="dxa"/>
            <w:gridSpan w:val="2"/>
          </w:tcPr>
          <w:p w14:paraId="50F55B5F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</w:tcPr>
          <w:p w14:paraId="6FBF37DB" w14:textId="2473284A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68" w:type="dxa"/>
            <w:gridSpan w:val="2"/>
          </w:tcPr>
          <w:p w14:paraId="15CEBF6D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7927D9C" w14:textId="77777777" w:rsidR="008F734C" w:rsidRPr="004A198D" w:rsidRDefault="008F734C" w:rsidP="00BD749F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09E98851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</w:tcPr>
          <w:p w14:paraId="5F1F3935" w14:textId="759945FF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8F734C" w:rsidRPr="004A198D" w14:paraId="58A57F69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4B3F0B8E" w14:textId="77777777" w:rsidR="008F734C" w:rsidRPr="004A198D" w:rsidRDefault="008F734C" w:rsidP="00E4122B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68" w:type="dxa"/>
            <w:gridSpan w:val="2"/>
          </w:tcPr>
          <w:p w14:paraId="4CAB1EB3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5BC5AA3E" w14:textId="4EC6EA59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4920F7F8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0D5D112" w14:textId="77777777" w:rsidR="008F734C" w:rsidRPr="004A198D" w:rsidRDefault="008F734C" w:rsidP="00BD749F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75C24932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97F0311" w14:textId="21EB908E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734C" w:rsidRPr="004A198D" w14:paraId="3F30176F" w14:textId="77777777" w:rsidTr="004E64DC">
        <w:trPr>
          <w:gridAfter w:val="1"/>
          <w:wAfter w:w="14" w:type="dxa"/>
        </w:trPr>
        <w:tc>
          <w:tcPr>
            <w:tcW w:w="4496" w:type="dxa"/>
          </w:tcPr>
          <w:p w14:paraId="6015CFFC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68" w:type="dxa"/>
            <w:gridSpan w:val="2"/>
          </w:tcPr>
          <w:p w14:paraId="3FD8E584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E9D32A" w14:textId="70BDE0E2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367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gridSpan w:val="2"/>
          </w:tcPr>
          <w:p w14:paraId="6B56E6C5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FDFFEC9" w14:textId="77777777" w:rsidR="008F734C" w:rsidRPr="004A198D" w:rsidRDefault="008F734C" w:rsidP="00F06FCC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1" w:type="dxa"/>
            <w:gridSpan w:val="2"/>
          </w:tcPr>
          <w:p w14:paraId="4F3E6286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2756921D" w14:textId="3F15BB4C" w:rsidR="008F734C" w:rsidRPr="004A198D" w:rsidRDefault="008F734C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367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F734C" w:rsidRPr="004A198D" w14:paraId="10CB3279" w14:textId="77777777" w:rsidTr="004B78DA">
        <w:trPr>
          <w:gridAfter w:val="1"/>
          <w:wAfter w:w="14" w:type="dxa"/>
        </w:trPr>
        <w:tc>
          <w:tcPr>
            <w:tcW w:w="4496" w:type="dxa"/>
          </w:tcPr>
          <w:p w14:paraId="32FFE04E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8" w:type="dxa"/>
            <w:gridSpan w:val="2"/>
          </w:tcPr>
          <w:p w14:paraId="1D4CE828" w14:textId="77777777" w:rsidR="008F734C" w:rsidRPr="004A198D" w:rsidRDefault="008F734C" w:rsidP="00E4122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1" w:type="dxa"/>
            <w:gridSpan w:val="2"/>
            <w:tcBorders>
              <w:top w:val="double" w:sz="4" w:space="0" w:color="auto"/>
            </w:tcBorders>
          </w:tcPr>
          <w:p w14:paraId="2A72F583" w14:textId="77777777" w:rsidR="008F734C" w:rsidRPr="004A198D" w:rsidRDefault="008F734C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gridSpan w:val="2"/>
          </w:tcPr>
          <w:p w14:paraId="17417829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45AB8101" w14:textId="77777777" w:rsidR="008F734C" w:rsidRPr="004A198D" w:rsidRDefault="008F734C" w:rsidP="00E4122B">
            <w:pPr>
              <w:tabs>
                <w:tab w:val="decimal" w:pos="10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1" w:type="dxa"/>
            <w:gridSpan w:val="2"/>
          </w:tcPr>
          <w:p w14:paraId="5F80E179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6E56BE30" w14:textId="77777777" w:rsidR="008F734C" w:rsidRPr="004A198D" w:rsidRDefault="008F734C" w:rsidP="00E4122B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27757" w:rsidRPr="004A198D" w14:paraId="0660434C" w14:textId="77777777" w:rsidTr="004E64DC">
        <w:trPr>
          <w:tblHeader/>
        </w:trPr>
        <w:tc>
          <w:tcPr>
            <w:tcW w:w="4750" w:type="dxa"/>
            <w:gridSpan w:val="2"/>
          </w:tcPr>
          <w:p w14:paraId="314B4B01" w14:textId="77777777" w:rsidR="00B27757" w:rsidRPr="004A198D" w:rsidRDefault="00B27757" w:rsidP="00E4122B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6" w:type="dxa"/>
            <w:gridSpan w:val="2"/>
          </w:tcPr>
          <w:p w14:paraId="308923DB" w14:textId="77777777" w:rsidR="00B27757" w:rsidRPr="004A198D" w:rsidRDefault="00B27757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8314EC5" w14:textId="77777777" w:rsidR="00B27757" w:rsidRPr="004A198D" w:rsidRDefault="00B27757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36A7969C" w14:textId="77777777" w:rsidR="00B27757" w:rsidRPr="004A198D" w:rsidRDefault="00B27757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49BD9B" w14:textId="77777777" w:rsidR="00B27757" w:rsidRPr="004A198D" w:rsidRDefault="00B27757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gridSpan w:val="3"/>
          </w:tcPr>
          <w:p w14:paraId="65FBC277" w14:textId="77777777" w:rsidR="00B27757" w:rsidRPr="004A198D" w:rsidRDefault="00B27757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734C" w:rsidRPr="004A198D" w14:paraId="41BA1E58" w14:textId="77777777" w:rsidTr="004E64DC">
        <w:trPr>
          <w:tblHeader/>
        </w:trPr>
        <w:tc>
          <w:tcPr>
            <w:tcW w:w="4750" w:type="dxa"/>
            <w:gridSpan w:val="2"/>
          </w:tcPr>
          <w:p w14:paraId="5E5C0952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4A198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สิ่งตอบแทนที่โอนให้และคาดว่าจะโอน</w:t>
            </w:r>
          </w:p>
        </w:tc>
        <w:tc>
          <w:tcPr>
            <w:tcW w:w="1436" w:type="dxa"/>
            <w:gridSpan w:val="2"/>
          </w:tcPr>
          <w:p w14:paraId="0BDE85EE" w14:textId="77777777" w:rsidR="008F734C" w:rsidRPr="004A198D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2C4A797" w14:textId="77777777" w:rsidR="008F734C" w:rsidRPr="004A198D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7D5E4B88" w14:textId="77777777" w:rsidR="008F734C" w:rsidRPr="004A198D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848E07" w14:textId="77777777" w:rsidR="008F734C" w:rsidRPr="004A198D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gridSpan w:val="3"/>
          </w:tcPr>
          <w:p w14:paraId="6949727D" w14:textId="77777777" w:rsidR="008F734C" w:rsidRPr="004A198D" w:rsidRDefault="008F734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734C" w:rsidRPr="004A198D" w14:paraId="326030BF" w14:textId="77777777" w:rsidTr="004E64DC">
        <w:tc>
          <w:tcPr>
            <w:tcW w:w="4750" w:type="dxa"/>
            <w:gridSpan w:val="2"/>
          </w:tcPr>
          <w:p w14:paraId="1C2AF641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ที่จ่าย</w:t>
            </w:r>
          </w:p>
        </w:tc>
        <w:tc>
          <w:tcPr>
            <w:tcW w:w="1436" w:type="dxa"/>
            <w:gridSpan w:val="2"/>
          </w:tcPr>
          <w:p w14:paraId="3735DEC0" w14:textId="7F491B53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  <w:gridSpan w:val="2"/>
          </w:tcPr>
          <w:p w14:paraId="28AF3C00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659D9414" w14:textId="77777777" w:rsidR="008F734C" w:rsidRPr="004A198D" w:rsidRDefault="008F734C" w:rsidP="00760043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46B96D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gridSpan w:val="3"/>
          </w:tcPr>
          <w:p w14:paraId="59447598" w14:textId="4505FD92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8F734C" w:rsidRPr="004A198D" w14:paraId="0CD5FEA5" w14:textId="77777777" w:rsidTr="004E64DC">
        <w:tc>
          <w:tcPr>
            <w:tcW w:w="4750" w:type="dxa"/>
            <w:gridSpan w:val="2"/>
          </w:tcPr>
          <w:p w14:paraId="2F3AD1C6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1436" w:type="dxa"/>
            <w:gridSpan w:val="2"/>
          </w:tcPr>
          <w:p w14:paraId="7E8E7038" w14:textId="0B0143A3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36" w:type="dxa"/>
            <w:gridSpan w:val="2"/>
          </w:tcPr>
          <w:p w14:paraId="397405A3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gridSpan w:val="2"/>
          </w:tcPr>
          <w:p w14:paraId="33090A45" w14:textId="77777777" w:rsidR="008F734C" w:rsidRPr="004A198D" w:rsidRDefault="008F734C" w:rsidP="00BD749F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DBBA8D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gridSpan w:val="3"/>
          </w:tcPr>
          <w:p w14:paraId="1490A9FD" w14:textId="07B6AA4D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  <w:tr w:rsidR="008F734C" w:rsidRPr="004A198D" w14:paraId="55AB265F" w14:textId="77777777" w:rsidTr="004E64DC">
        <w:tc>
          <w:tcPr>
            <w:tcW w:w="4750" w:type="dxa"/>
            <w:gridSpan w:val="2"/>
          </w:tcPr>
          <w:p w14:paraId="0896A81B" w14:textId="77777777" w:rsidR="008F734C" w:rsidRPr="004A198D" w:rsidRDefault="008F734C" w:rsidP="00E4122B">
            <w:pPr>
              <w:spacing w:line="240" w:lineRule="auto"/>
              <w:ind w:left="250" w:right="-110" w:hanging="25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สิ่งตอบแทนที่คาดว่าจะต้องจ่ายตามเงื่อนไขที่ระบุไว้ในสัญญา</w:t>
            </w:r>
          </w:p>
        </w:tc>
        <w:tc>
          <w:tcPr>
            <w:tcW w:w="1436" w:type="dxa"/>
            <w:gridSpan w:val="2"/>
          </w:tcPr>
          <w:p w14:paraId="16BBD513" w14:textId="7D6AC562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36" w:type="dxa"/>
            <w:gridSpan w:val="2"/>
          </w:tcPr>
          <w:p w14:paraId="3EE9F565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" w:type="dxa"/>
            <w:gridSpan w:val="2"/>
            <w:tcBorders>
              <w:bottom w:val="single" w:sz="4" w:space="0" w:color="auto"/>
            </w:tcBorders>
          </w:tcPr>
          <w:p w14:paraId="30780613" w14:textId="77777777" w:rsidR="008F734C" w:rsidRPr="004A198D" w:rsidRDefault="008F734C" w:rsidP="00BD749F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8DCD57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gridSpan w:val="3"/>
          </w:tcPr>
          <w:p w14:paraId="660B2C30" w14:textId="5914FE2A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8F734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8F734C" w:rsidRPr="004A198D" w14:paraId="5C6C5285" w14:textId="77777777" w:rsidTr="004E64DC">
        <w:tc>
          <w:tcPr>
            <w:tcW w:w="4750" w:type="dxa"/>
            <w:gridSpan w:val="2"/>
          </w:tcPr>
          <w:p w14:paraId="21EBEACC" w14:textId="77777777" w:rsidR="008F734C" w:rsidRPr="004A198D" w:rsidRDefault="008F734C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9B573E" w14:textId="4C1E4DFE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36" w:type="dxa"/>
            <w:gridSpan w:val="2"/>
          </w:tcPr>
          <w:p w14:paraId="4C6EDC22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FFF2DF" w14:textId="77777777" w:rsidR="008F734C" w:rsidRPr="004A198D" w:rsidRDefault="008F734C" w:rsidP="00BD749F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152BC8" w14:textId="77777777" w:rsidR="008F734C" w:rsidRPr="004A198D" w:rsidRDefault="008F734C" w:rsidP="00E4122B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3D582B" w14:textId="20A204B3" w:rsidR="008F734C" w:rsidRPr="004A198D" w:rsidRDefault="00551702" w:rsidP="00E4122B">
            <w:pPr>
              <w:tabs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  <w:r w:rsidR="008F734C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</w:tbl>
    <w:p w14:paraId="42A69D8B" w14:textId="77777777" w:rsidR="008F734C" w:rsidRPr="004A198D" w:rsidRDefault="008F734C" w:rsidP="008F734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0CF6C68D" w14:textId="77777777" w:rsidR="008F734C" w:rsidRPr="004A198D" w:rsidRDefault="008F734C" w:rsidP="008F734C">
      <w:pPr>
        <w:tabs>
          <w:tab w:val="left" w:pos="720"/>
        </w:tabs>
        <w:spacing w:line="240" w:lineRule="auto"/>
        <w:ind w:left="540"/>
        <w:jc w:val="both"/>
        <w:rPr>
          <w:sz w:val="28"/>
          <w:szCs w:val="28"/>
        </w:rPr>
      </w:pPr>
      <w:r w:rsidRPr="004A198D">
        <w:rPr>
          <w:rFonts w:hint="cs"/>
          <w:sz w:val="28"/>
          <w:szCs w:val="28"/>
          <w:cs/>
        </w:rPr>
        <w:t>มูลค่ายุติธรรมต่อไปนี้พิจารณาตามเกณฑ์ประมาณการ</w:t>
      </w:r>
    </w:p>
    <w:p w14:paraId="722BB5A8" w14:textId="77777777" w:rsidR="008F734C" w:rsidRPr="004A198D" w:rsidRDefault="008F734C" w:rsidP="008F734C">
      <w:pPr>
        <w:pStyle w:val="ListParagraph"/>
        <w:numPr>
          <w:ilvl w:val="0"/>
          <w:numId w:val="16"/>
        </w:numPr>
        <w:spacing w:line="240" w:lineRule="auto"/>
        <w:ind w:left="990" w:hanging="450"/>
        <w:rPr>
          <w:sz w:val="28"/>
          <w:szCs w:val="28"/>
          <w:cs/>
        </w:rPr>
      </w:pPr>
      <w:r w:rsidRPr="004A198D">
        <w:rPr>
          <w:rFonts w:ascii="Angsana New" w:hAnsi="Angsana New" w:hint="cs"/>
          <w:sz w:val="28"/>
          <w:szCs w:val="28"/>
          <w:cs/>
        </w:rPr>
        <w:t>มูลค่ายุติธรรมของสินทรัพย์ไม่มีตัวตนอื่น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</w:rPr>
        <w:t>(</w:t>
      </w:r>
      <w:r w:rsidRPr="004A198D">
        <w:rPr>
          <w:sz w:val="28"/>
          <w:szCs w:val="28"/>
          <w:cs/>
        </w:rPr>
        <w:t>สิทธิในสัญญาซื้อขายไฟฟ้า</w:t>
      </w:r>
      <w:r w:rsidRPr="004A198D">
        <w:rPr>
          <w:rFonts w:hint="cs"/>
          <w:sz w:val="28"/>
          <w:szCs w:val="28"/>
          <w:cs/>
        </w:rPr>
        <w:t xml:space="preserve">) </w:t>
      </w:r>
      <w:r w:rsidRPr="004A198D">
        <w:rPr>
          <w:rFonts w:ascii="Angsana New" w:hAnsi="Angsana New" w:hint="cs"/>
          <w:sz w:val="28"/>
          <w:szCs w:val="28"/>
          <w:cs/>
        </w:rPr>
        <w:t xml:space="preserve">ได้รับการพิจารณาโดยผู้ประเมินอิสระ </w:t>
      </w:r>
      <w:r w:rsidRPr="004A198D">
        <w:rPr>
          <w:rFonts w:ascii="Angsana New" w:hAnsi="Angsana New"/>
          <w:sz w:val="28"/>
          <w:szCs w:val="28"/>
          <w:cs/>
        </w:rPr>
        <w:br/>
      </w:r>
      <w:r w:rsidRPr="004A198D">
        <w:rPr>
          <w:rFonts w:ascii="Angsana New" w:hAnsi="Angsana New" w:hint="cs"/>
          <w:sz w:val="28"/>
          <w:szCs w:val="28"/>
          <w:cs/>
        </w:rPr>
        <w:t>ซึ่งประเมินมูลค่าทรัพย์สินด้วยวิธีพิจารณาจากรายได้ (Income Approach) ภายใต้วิธี</w:t>
      </w:r>
      <w:r w:rsidRPr="004A198D">
        <w:rPr>
          <w:rFonts w:ascii="Angsana New" w:hAnsi="Angsana New"/>
          <w:sz w:val="28"/>
          <w:szCs w:val="28"/>
        </w:rPr>
        <w:t xml:space="preserve"> Multi-period Excess Earnings Method (MEEM)</w:t>
      </w:r>
      <w:r w:rsidRPr="004A198D">
        <w:rPr>
          <w:rFonts w:ascii="Angsana New" w:hAnsi="Angsana New" w:hint="cs"/>
          <w:sz w:val="28"/>
          <w:szCs w:val="28"/>
          <w:cs/>
        </w:rPr>
        <w:t>โดยอัตราคิดลดที่ใช้เป็นอัตราโดยประมาณอ้างอิงอัตราถัวเฉลี่ยถ่วงน้ำหนักของเงินทุนของธุรกิจ</w:t>
      </w:r>
    </w:p>
    <w:p w14:paraId="11E4F534" w14:textId="744AD2A7" w:rsidR="008F734C" w:rsidRPr="004A198D" w:rsidRDefault="008F734C" w:rsidP="008F734C">
      <w:pPr>
        <w:pStyle w:val="ListParagraph"/>
        <w:numPr>
          <w:ilvl w:val="0"/>
          <w:numId w:val="16"/>
        </w:numPr>
        <w:spacing w:line="240" w:lineRule="auto"/>
        <w:ind w:left="990" w:hanging="450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Pr="004A198D">
        <w:rPr>
          <w:rFonts w:ascii="Angsana New" w:hAnsi="Angsana New"/>
          <w:sz w:val="28"/>
          <w:szCs w:val="28"/>
        </w:rPr>
        <w:t xml:space="preserve">E-COGEN </w:t>
      </w:r>
      <w:r w:rsidRPr="004A198D">
        <w:rPr>
          <w:rFonts w:ascii="Angsana New" w:hAnsi="Angsana New"/>
          <w:sz w:val="28"/>
          <w:szCs w:val="28"/>
          <w:cs/>
        </w:rPr>
        <w:t xml:space="preserve">ในธุรกิจผลิตและจำหน่ายกระแสไฟฟ้า ทั้งนี้ไม่มีค่าความนิยมที่คาดว่าจะนำมาหักเป็นค่าใช้จ่ายทางภาษีเงินได้ </w:t>
      </w:r>
    </w:p>
    <w:p w14:paraId="60786B8E" w14:textId="77777777" w:rsidR="004947E8" w:rsidRPr="004A198D" w:rsidRDefault="004947E8" w:rsidP="008F734C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60CE5DD0" w14:textId="3A155C08" w:rsidR="008F734C" w:rsidRPr="004A198D" w:rsidRDefault="008F734C" w:rsidP="008F734C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2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>ลูกหนี้ก</w:t>
      </w:r>
      <w:r w:rsidRPr="004A198D">
        <w:rPr>
          <w:rFonts w:asciiTheme="majorBidi" w:hAnsiTheme="majorBidi" w:cstheme="majorBidi"/>
          <w:spacing w:val="-4"/>
          <w:sz w:val="28"/>
          <w:szCs w:val="28"/>
          <w:cs/>
        </w:rPr>
        <w:t>ารค้าของ</w:t>
      </w:r>
      <w:r w:rsidRPr="004A198D">
        <w:rPr>
          <w:rFonts w:asciiTheme="majorBidi" w:hAnsiTheme="majorBidi" w:cstheme="majorBidi"/>
          <w:spacing w:val="-4"/>
          <w:sz w:val="28"/>
          <w:szCs w:val="28"/>
        </w:rPr>
        <w:t xml:space="preserve"> E-COGEN</w:t>
      </w:r>
      <w:r w:rsidRPr="004A198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ประกอบด้วยมูลค่าลูกหนี้ตามสัญญาที่ครบกำหนดชำระจำนวนเงิน</w:t>
      </w:r>
      <w:r w:rsidRPr="004A198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551702" w:rsidRPr="004A198D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4A198D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551702" w:rsidRPr="004A198D">
        <w:rPr>
          <w:rFonts w:asciiTheme="majorBidi" w:hAnsiTheme="majorBidi" w:cstheme="majorBidi"/>
          <w:spacing w:val="-4"/>
          <w:sz w:val="28"/>
          <w:szCs w:val="28"/>
        </w:rPr>
        <w:t>049</w:t>
      </w:r>
      <w:r w:rsidRPr="004A198D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551702" w:rsidRPr="004A198D">
        <w:rPr>
          <w:rFonts w:asciiTheme="majorBidi" w:hAnsiTheme="majorBidi" w:cstheme="majorBidi"/>
          <w:spacing w:val="-4"/>
          <w:sz w:val="28"/>
          <w:szCs w:val="28"/>
        </w:rPr>
        <w:t>58</w:t>
      </w:r>
      <w:r w:rsidRPr="004A198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A198D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4A198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4A198D">
        <w:rPr>
          <w:rFonts w:asciiTheme="majorBidi" w:hAnsiTheme="majorBidi" w:cstheme="majorBidi"/>
          <w:spacing w:val="-4"/>
          <w:sz w:val="28"/>
          <w:szCs w:val="28"/>
          <w:cs/>
        </w:rPr>
        <w:t>และ</w:t>
      </w:r>
      <w:r w:rsidRPr="004A198D">
        <w:rPr>
          <w:rFonts w:asciiTheme="majorBidi" w:hAnsiTheme="majorBidi" w:cstheme="majorBidi" w:hint="cs"/>
          <w:spacing w:val="-4"/>
          <w:sz w:val="28"/>
          <w:szCs w:val="28"/>
          <w:cs/>
        </w:rPr>
        <w:t>ไม่มียอดที่</w:t>
      </w:r>
      <w:r w:rsidRPr="004A198D">
        <w:rPr>
          <w:rFonts w:asciiTheme="majorBidi" w:hAnsiTheme="majorBidi" w:cstheme="majorBidi"/>
          <w:spacing w:val="-2"/>
          <w:sz w:val="28"/>
          <w:szCs w:val="28"/>
          <w:cs/>
        </w:rPr>
        <w:t>คาดว่าจะเรียกเก็บไม่ได้ ณ วันที่ซื้อธุรกิจ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7F1E5A1" w14:textId="77777777" w:rsidR="008F734C" w:rsidRPr="004A198D" w:rsidRDefault="008F734C" w:rsidP="008F734C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pacing w:val="-4"/>
          <w:sz w:val="22"/>
          <w:szCs w:val="22"/>
        </w:rPr>
      </w:pPr>
    </w:p>
    <w:p w14:paraId="46032F00" w14:textId="77777777" w:rsidR="008F734C" w:rsidRPr="004A198D" w:rsidRDefault="008F734C" w:rsidP="008F734C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A198D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ต้นทุนที่เกี่ยวข้องกับการซื้อ</w:t>
      </w:r>
    </w:p>
    <w:p w14:paraId="032EE0DB" w14:textId="77777777" w:rsidR="008F734C" w:rsidRPr="004A198D" w:rsidRDefault="008F734C" w:rsidP="008F734C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8A2CA5C" w14:textId="01D2AA0D" w:rsidR="008F734C" w:rsidRPr="004A198D" w:rsidRDefault="008F734C" w:rsidP="00E40132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กลุ่มบริษัทมีค่าใช้จ่ายที่เกี่ยวข้องกับการซื้อ </w:t>
      </w:r>
      <w:r w:rsidRPr="004A198D">
        <w:rPr>
          <w:rFonts w:asciiTheme="majorBidi" w:hAnsiTheme="majorBidi" w:cstheme="majorBidi"/>
          <w:sz w:val="28"/>
          <w:szCs w:val="28"/>
        </w:rPr>
        <w:t xml:space="preserve">E-COGEN 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551702" w:rsidRPr="004A198D">
        <w:rPr>
          <w:rFonts w:asciiTheme="majorBidi" w:hAnsiTheme="majorBidi" w:cstheme="majorBidi"/>
          <w:sz w:val="28"/>
          <w:szCs w:val="28"/>
        </w:rPr>
        <w:t>69</w:t>
      </w:r>
      <w:r w:rsidRPr="004A198D">
        <w:rPr>
          <w:rFonts w:asciiTheme="majorBidi" w:hAnsiTheme="majorBidi" w:cstheme="majorBidi"/>
          <w:sz w:val="28"/>
          <w:szCs w:val="28"/>
        </w:rPr>
        <w:t>.</w:t>
      </w:r>
      <w:r w:rsidR="00551702" w:rsidRPr="004A198D">
        <w:rPr>
          <w:rFonts w:asciiTheme="majorBidi" w:hAnsiTheme="majorBidi" w:cstheme="majorBidi"/>
          <w:sz w:val="28"/>
          <w:szCs w:val="28"/>
        </w:rPr>
        <w:t>75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มีค่าใช้จ่ายที่เกี่ยวข้องกับการซื้อ </w:t>
      </w:r>
      <w:r w:rsidRPr="004A198D">
        <w:rPr>
          <w:rFonts w:asciiTheme="majorBidi" w:hAnsiTheme="majorBidi" w:cstheme="majorBidi"/>
          <w:sz w:val="28"/>
          <w:szCs w:val="28"/>
        </w:rPr>
        <w:t xml:space="preserve">E-COGEN </w:t>
      </w:r>
      <w:r w:rsidRPr="004A198D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51702" w:rsidRPr="004A198D">
        <w:rPr>
          <w:rFonts w:asciiTheme="majorBidi" w:hAnsiTheme="majorBidi" w:cstheme="majorBidi"/>
          <w:sz w:val="28"/>
          <w:szCs w:val="28"/>
        </w:rPr>
        <w:t>3</w:t>
      </w:r>
      <w:r w:rsidRPr="004A198D">
        <w:rPr>
          <w:rFonts w:asciiTheme="majorBidi" w:hAnsiTheme="majorBidi" w:cstheme="majorBidi"/>
          <w:sz w:val="28"/>
          <w:szCs w:val="28"/>
        </w:rPr>
        <w:t>.</w:t>
      </w:r>
      <w:r w:rsidR="00551702" w:rsidRPr="004A198D">
        <w:rPr>
          <w:rFonts w:asciiTheme="majorBidi" w:hAnsiTheme="majorBidi" w:cstheme="majorBidi"/>
          <w:sz w:val="28"/>
          <w:szCs w:val="28"/>
        </w:rPr>
        <w:t>00</w:t>
      </w:r>
      <w:r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โดยได้ถูกรวมอยู่ในต้นทุนที่เกี่ยวข้องกับการซื้อบริษัทย่อยในงบกำไรขาดทุนเบ็ดเสร็จของกลุ่มบริษัท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>และบริษัทตามลำดับ</w:t>
      </w:r>
      <w:r w:rsidRPr="004A198D">
        <w:rPr>
          <w:rFonts w:asciiTheme="majorBidi" w:hAnsiTheme="majorBidi" w:cstheme="majorBidi"/>
          <w:sz w:val="20"/>
          <w:szCs w:val="20"/>
          <w:cs/>
        </w:rPr>
        <w:tab/>
      </w:r>
    </w:p>
    <w:p w14:paraId="3AC3C688" w14:textId="77777777" w:rsidR="00E40132" w:rsidRPr="004A198D" w:rsidRDefault="00E40132" w:rsidP="00E40132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283A088F" w14:textId="77777777" w:rsidR="008F734C" w:rsidRPr="004A198D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4A198D">
        <w:rPr>
          <w:rFonts w:ascii="Angsana New" w:hAnsi="Angsana New" w:hint="cs"/>
          <w:i/>
          <w:iCs/>
          <w:sz w:val="28"/>
          <w:szCs w:val="28"/>
          <w:cs/>
        </w:rPr>
        <w:t>การปรับปรุงงบการเงินงวดก่อน</w:t>
      </w:r>
    </w:p>
    <w:p w14:paraId="55672752" w14:textId="77777777" w:rsidR="008F734C" w:rsidRPr="004A198D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i/>
          <w:iCs/>
          <w:sz w:val="22"/>
          <w:szCs w:val="22"/>
          <w:cs/>
        </w:rPr>
      </w:pPr>
    </w:p>
    <w:p w14:paraId="715C58AA" w14:textId="03976E82" w:rsidR="008F734C" w:rsidRPr="004A198D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  <w:lang w:eastAsia="x-none"/>
        </w:rPr>
      </w:pPr>
      <w:r w:rsidRPr="004A198D">
        <w:rPr>
          <w:rFonts w:ascii="Angsana New" w:hAnsi="Angsana New" w:hint="cs"/>
          <w:sz w:val="28"/>
          <w:szCs w:val="28"/>
          <w:cs/>
        </w:rPr>
        <w:t xml:space="preserve">งบแสดงฐานะการเงินรวม ณ วันที่ </w:t>
      </w:r>
      <w:r w:rsidR="00551702" w:rsidRPr="004A198D">
        <w:rPr>
          <w:rFonts w:ascii="Angsana New" w:hAnsi="Angsana New"/>
          <w:sz w:val="28"/>
          <w:szCs w:val="28"/>
        </w:rPr>
        <w:t>30</w:t>
      </w:r>
      <w:r w:rsidRPr="004A198D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551702" w:rsidRPr="004A198D">
        <w:rPr>
          <w:rFonts w:ascii="Angsana New" w:hAnsi="Angsana New"/>
          <w:sz w:val="28"/>
          <w:szCs w:val="28"/>
        </w:rPr>
        <w:t>2565</w:t>
      </w:r>
      <w:r w:rsidRPr="004A198D">
        <w:rPr>
          <w:rFonts w:ascii="Angsana New" w:hAnsi="Angsana New" w:hint="cs"/>
          <w:sz w:val="28"/>
          <w:szCs w:val="28"/>
          <w:cs/>
        </w:rPr>
        <w:t xml:space="preserve"> งบกำไรขาดทุนเบ็ดเสร็จรวม</w:t>
      </w:r>
      <w:r w:rsidR="000B5936" w:rsidRPr="004A198D">
        <w:rPr>
          <w:rFonts w:ascii="Angsana New" w:hAnsi="Angsana New" w:hint="cs"/>
          <w:sz w:val="28"/>
          <w:szCs w:val="28"/>
          <w:cs/>
        </w:rPr>
        <w:t>สำหรับงวด</w:t>
      </w:r>
      <w:r w:rsidR="004A6686" w:rsidRPr="004A198D">
        <w:rPr>
          <w:rFonts w:ascii="Angsana New" w:hAnsi="Angsana New" w:hint="cs"/>
          <w:sz w:val="28"/>
          <w:szCs w:val="28"/>
          <w:cs/>
        </w:rPr>
        <w:t>สามเดือนแล</w:t>
      </w:r>
      <w:r w:rsidR="001E42B5" w:rsidRPr="004A198D">
        <w:rPr>
          <w:rFonts w:ascii="Angsana New" w:hAnsi="Angsana New" w:hint="cs"/>
          <w:sz w:val="28"/>
          <w:szCs w:val="28"/>
          <w:cs/>
        </w:rPr>
        <w:t>ะเก้า</w:t>
      </w:r>
      <w:r w:rsidR="000B5936" w:rsidRPr="004A198D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1E42B5" w:rsidRPr="004A198D">
        <w:rPr>
          <w:rFonts w:ascii="Angsana New" w:hAnsi="Angsana New"/>
          <w:sz w:val="28"/>
          <w:szCs w:val="28"/>
        </w:rPr>
        <w:t xml:space="preserve">30 </w:t>
      </w:r>
      <w:r w:rsidR="001E42B5" w:rsidRPr="004A198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1E42B5" w:rsidRPr="004A198D">
        <w:rPr>
          <w:rFonts w:ascii="Angsana New" w:hAnsi="Angsana New"/>
          <w:sz w:val="28"/>
          <w:szCs w:val="28"/>
        </w:rPr>
        <w:t>256</w:t>
      </w:r>
      <w:r w:rsidR="00AB58F2" w:rsidRPr="004A198D">
        <w:rPr>
          <w:rFonts w:ascii="Angsana New" w:hAnsi="Angsana New"/>
          <w:sz w:val="28"/>
          <w:szCs w:val="28"/>
        </w:rPr>
        <w:t>5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Pr="004A198D">
        <w:rPr>
          <w:rFonts w:ascii="Angsana New" w:hAnsi="Angsana New" w:hint="cs"/>
          <w:sz w:val="28"/>
          <w:szCs w:val="28"/>
          <w:cs/>
        </w:rPr>
        <w:t>และงบกระแสเงินสดรวมสำหรับงวด</w:t>
      </w:r>
      <w:r w:rsidR="001E42B5" w:rsidRPr="004A198D">
        <w:rPr>
          <w:rFonts w:ascii="Angsana New" w:hAnsi="Angsana New" w:hint="cs"/>
          <w:sz w:val="28"/>
          <w:szCs w:val="28"/>
          <w:cs/>
        </w:rPr>
        <w:t>เก้า</w:t>
      </w:r>
      <w:r w:rsidRPr="004A198D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1E42B5" w:rsidRPr="004A198D">
        <w:rPr>
          <w:rFonts w:ascii="Angsana New" w:hAnsi="Angsana New"/>
          <w:sz w:val="28"/>
          <w:szCs w:val="28"/>
        </w:rPr>
        <w:t xml:space="preserve">30 </w:t>
      </w:r>
      <w:r w:rsidR="001E42B5" w:rsidRPr="004A198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1E42B5" w:rsidRPr="004A198D">
        <w:rPr>
          <w:rFonts w:ascii="Angsana New" w:hAnsi="Angsana New"/>
          <w:sz w:val="28"/>
          <w:szCs w:val="28"/>
        </w:rPr>
        <w:t>256</w:t>
      </w:r>
      <w:r w:rsidR="00AB58F2" w:rsidRPr="004A198D">
        <w:rPr>
          <w:rFonts w:ascii="Angsana New" w:hAnsi="Angsana New"/>
          <w:sz w:val="28"/>
          <w:szCs w:val="28"/>
        </w:rPr>
        <w:t>5</w:t>
      </w:r>
      <w:r w:rsidR="001E42B5"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</w:rPr>
        <w:t xml:space="preserve">ที่แสดงเปรียบเทียบอยู่ในงบการเงินนี้ ได้ถูกปรับปรุงจากงบการเงินที่ได้จัดทำไว้เดิม </w:t>
      </w:r>
      <w:r w:rsidRPr="004A198D">
        <w:rPr>
          <w:rFonts w:ascii="Angsana New" w:hAnsi="Angsana New" w:hint="cs"/>
          <w:sz w:val="28"/>
          <w:szCs w:val="28"/>
          <w:cs/>
          <w:lang w:eastAsia="x-none"/>
        </w:rPr>
        <w:t>ซึ่งการปรับปรุงดังกล่าวเป็นไปตามเงื่อนไขการปรับปรุงบัญชีเกี่ยวกับการซื้อธุรกิจ</w:t>
      </w:r>
      <w:r w:rsidRPr="004A198D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  <w:lang w:eastAsia="x-none"/>
        </w:rPr>
        <w:t>ดังนี้</w:t>
      </w:r>
    </w:p>
    <w:p w14:paraId="4D2DDCB4" w14:textId="77777777" w:rsidR="00383B4B" w:rsidRPr="004A198D" w:rsidRDefault="00383B4B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  <w:lang w:eastAsia="x-none"/>
        </w:rPr>
      </w:pPr>
    </w:p>
    <w:p w14:paraId="605B73BF" w14:textId="77777777" w:rsidR="009505F6" w:rsidRPr="004A198D" w:rsidRDefault="009505F6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4A198D">
        <w:rPr>
          <w:rFonts w:ascii="Angsana New" w:hAnsi="Angsana New"/>
          <w:sz w:val="28"/>
          <w:szCs w:val="28"/>
          <w:cs/>
        </w:rPr>
        <w:br w:type="page"/>
      </w:r>
    </w:p>
    <w:p w14:paraId="265641F7" w14:textId="77777777" w:rsidR="00601DE6" w:rsidRPr="004A198D" w:rsidRDefault="00601DE6" w:rsidP="00601DE6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 w:hint="cs"/>
          <w:sz w:val="28"/>
          <w:szCs w:val="28"/>
          <w:cs/>
        </w:rPr>
        <w:lastRenderedPageBreak/>
        <w:t xml:space="preserve">ผลกระทบต่องบแสดงฐานะการเงินรวม ณ วันที่ </w:t>
      </w:r>
      <w:r w:rsidRPr="004A198D">
        <w:rPr>
          <w:rFonts w:ascii="Angsana New" w:hAnsi="Angsana New" w:hint="cs"/>
          <w:sz w:val="28"/>
          <w:szCs w:val="28"/>
        </w:rPr>
        <w:t xml:space="preserve">30 </w:t>
      </w:r>
      <w:r w:rsidRPr="004A198D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4A198D">
        <w:rPr>
          <w:rFonts w:ascii="Angsana New" w:hAnsi="Angsana New" w:hint="cs"/>
          <w:sz w:val="28"/>
          <w:szCs w:val="28"/>
        </w:rPr>
        <w:t>2565</w:t>
      </w:r>
    </w:p>
    <w:p w14:paraId="772C0E82" w14:textId="77777777" w:rsidR="00490956" w:rsidRPr="004A198D" w:rsidRDefault="00490956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138"/>
        <w:gridCol w:w="1724"/>
        <w:gridCol w:w="2160"/>
      </w:tblGrid>
      <w:tr w:rsidR="008F734C" w:rsidRPr="004A198D" w14:paraId="0D1BAAAE" w14:textId="77777777" w:rsidTr="006C2909">
        <w:trPr>
          <w:trHeight w:val="388"/>
          <w:tblHeader/>
        </w:trPr>
        <w:tc>
          <w:tcPr>
            <w:tcW w:w="5656" w:type="dxa"/>
            <w:gridSpan w:val="2"/>
          </w:tcPr>
          <w:p w14:paraId="0526E276" w14:textId="77777777" w:rsidR="008F734C" w:rsidRPr="004A198D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</w:tcPr>
          <w:p w14:paraId="3FCA6B69" w14:textId="77777777" w:rsidR="008F734C" w:rsidRPr="004A198D" w:rsidRDefault="008F734C" w:rsidP="00E4122B">
            <w:pPr>
              <w:spacing w:line="360" w:lineRule="exact"/>
              <w:ind w:left="-138" w:right="-13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3876ADE" w14:textId="77777777" w:rsidR="008F734C" w:rsidRPr="004A198D" w:rsidRDefault="008F734C" w:rsidP="00E4122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4A198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734C" w:rsidRPr="004A198D" w14:paraId="005B49E6" w14:textId="77777777" w:rsidTr="006C2909">
        <w:trPr>
          <w:trHeight w:val="388"/>
        </w:trPr>
        <w:tc>
          <w:tcPr>
            <w:tcW w:w="4518" w:type="dxa"/>
          </w:tcPr>
          <w:p w14:paraId="796F9B7E" w14:textId="77777777" w:rsidR="008F734C" w:rsidRPr="004A198D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38" w:type="dxa"/>
          </w:tcPr>
          <w:p w14:paraId="49AD1926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0AAA1B2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D09E9CD" w14:textId="77777777" w:rsidR="008F734C" w:rsidRPr="004A198D" w:rsidRDefault="008F734C" w:rsidP="00E4122B">
            <w:pPr>
              <w:tabs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</w:tr>
      <w:tr w:rsidR="001E42B5" w:rsidRPr="004A198D" w14:paraId="754DFD3D" w14:textId="77777777" w:rsidTr="006C2909">
        <w:trPr>
          <w:trHeight w:val="388"/>
        </w:trPr>
        <w:tc>
          <w:tcPr>
            <w:tcW w:w="4518" w:type="dxa"/>
          </w:tcPr>
          <w:p w14:paraId="492EA9BC" w14:textId="77777777" w:rsidR="001E42B5" w:rsidRPr="004A198D" w:rsidRDefault="001E42B5" w:rsidP="001E42B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1E327F72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24FFABB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15281E5" w14:textId="143B5D13" w:rsidR="001E42B5" w:rsidRPr="004A198D" w:rsidRDefault="001E42B5" w:rsidP="001E42B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230</w:t>
            </w:r>
            <w:r w:rsidRPr="004A198D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</w:p>
        </w:tc>
      </w:tr>
      <w:tr w:rsidR="001E42B5" w:rsidRPr="004A198D" w14:paraId="0F02424B" w14:textId="77777777" w:rsidTr="006C2909">
        <w:trPr>
          <w:trHeight w:val="388"/>
        </w:trPr>
        <w:tc>
          <w:tcPr>
            <w:tcW w:w="4518" w:type="dxa"/>
          </w:tcPr>
          <w:p w14:paraId="4BF8FF33" w14:textId="77777777" w:rsidR="001E42B5" w:rsidRPr="004A198D" w:rsidRDefault="001E42B5" w:rsidP="001E42B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8" w:type="dxa"/>
          </w:tcPr>
          <w:p w14:paraId="2A63330D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3AAA464D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157C3E0" w14:textId="446E5634" w:rsidR="001E42B5" w:rsidRPr="004A198D" w:rsidRDefault="001E42B5" w:rsidP="001E42B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623</w:t>
            </w:r>
            <w:r w:rsidRPr="004A198D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Pr="004A198D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1E42B5" w:rsidRPr="004A198D" w14:paraId="2BDBE8D5" w14:textId="77777777" w:rsidTr="006C2909">
        <w:trPr>
          <w:trHeight w:val="388"/>
        </w:trPr>
        <w:tc>
          <w:tcPr>
            <w:tcW w:w="4518" w:type="dxa"/>
          </w:tcPr>
          <w:p w14:paraId="64B5E985" w14:textId="77777777" w:rsidR="001E42B5" w:rsidRPr="004A198D" w:rsidRDefault="001E42B5" w:rsidP="001E42B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สิ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ทรัพย์ไม่มีตัวตน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31CC8EF3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0F94CEE1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AD155F8" w14:textId="57EDDA7D" w:rsidR="001E42B5" w:rsidRPr="004A198D" w:rsidRDefault="001E42B5" w:rsidP="001E42B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613</w:t>
            </w:r>
            <w:r w:rsidRPr="004A198D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</w:p>
        </w:tc>
      </w:tr>
      <w:tr w:rsidR="001E42B5" w:rsidRPr="004A198D" w14:paraId="72460166" w14:textId="77777777" w:rsidTr="006C2909">
        <w:trPr>
          <w:trHeight w:val="388"/>
        </w:trPr>
        <w:tc>
          <w:tcPr>
            <w:tcW w:w="4518" w:type="dxa"/>
          </w:tcPr>
          <w:p w14:paraId="2E7FEFC6" w14:textId="77777777" w:rsidR="001E42B5" w:rsidRPr="004A198D" w:rsidRDefault="001E42B5" w:rsidP="001E42B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7D1E41D6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0CD0B6D1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E021E02" w14:textId="5AE3BFD4" w:rsidR="001E42B5" w:rsidRPr="004A198D" w:rsidRDefault="001E42B5" w:rsidP="001E42B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220</w:t>
            </w: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.</w:t>
            </w: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</w:t>
            </w:r>
          </w:p>
        </w:tc>
      </w:tr>
      <w:tr w:rsidR="001E42B5" w:rsidRPr="004A198D" w14:paraId="5837EAAF" w14:textId="77777777" w:rsidTr="006C2909">
        <w:trPr>
          <w:trHeight w:val="388"/>
        </w:trPr>
        <w:tc>
          <w:tcPr>
            <w:tcW w:w="4518" w:type="dxa"/>
          </w:tcPr>
          <w:p w14:paraId="02B09B9F" w14:textId="77777777" w:rsidR="001E42B5" w:rsidRPr="004A198D" w:rsidRDefault="001E42B5" w:rsidP="001E42B5">
            <w:pPr>
              <w:spacing w:line="240" w:lineRule="auto"/>
              <w:ind w:left="90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8" w:type="dxa"/>
          </w:tcPr>
          <w:p w14:paraId="4C4ED616" w14:textId="77777777" w:rsidR="001E42B5" w:rsidRPr="004A198D" w:rsidRDefault="001E42B5" w:rsidP="001E42B5">
            <w:pPr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4" w:type="dxa"/>
          </w:tcPr>
          <w:p w14:paraId="0777F419" w14:textId="77777777" w:rsidR="001E42B5" w:rsidRPr="004A198D" w:rsidRDefault="001E42B5" w:rsidP="001E42B5">
            <w:pPr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1FDC0EFE" w14:textId="77777777" w:rsidR="001E42B5" w:rsidRPr="004A198D" w:rsidRDefault="001E42B5" w:rsidP="001E42B5">
            <w:pPr>
              <w:tabs>
                <w:tab w:val="decimal" w:pos="1236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E42B5" w:rsidRPr="004A198D" w14:paraId="26070681" w14:textId="77777777" w:rsidTr="006C2909">
        <w:trPr>
          <w:trHeight w:val="388"/>
        </w:trPr>
        <w:tc>
          <w:tcPr>
            <w:tcW w:w="4518" w:type="dxa"/>
          </w:tcPr>
          <w:p w14:paraId="74330F31" w14:textId="77777777" w:rsidR="001E42B5" w:rsidRPr="004A198D" w:rsidRDefault="001E42B5" w:rsidP="001E42B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38" w:type="dxa"/>
          </w:tcPr>
          <w:p w14:paraId="65DABFE9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4014A41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08A55B7" w14:textId="77777777" w:rsidR="001E42B5" w:rsidRPr="004A198D" w:rsidRDefault="001E42B5" w:rsidP="001E42B5">
            <w:pPr>
              <w:tabs>
                <w:tab w:val="decimal" w:pos="1236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42B5" w:rsidRPr="004A198D" w14:paraId="6DE784C9" w14:textId="77777777" w:rsidTr="006C2909">
        <w:trPr>
          <w:trHeight w:val="388"/>
        </w:trPr>
        <w:tc>
          <w:tcPr>
            <w:tcW w:w="4518" w:type="dxa"/>
          </w:tcPr>
          <w:p w14:paraId="76913F1A" w14:textId="77777777" w:rsidR="001E42B5" w:rsidRPr="004A198D" w:rsidRDefault="001E42B5" w:rsidP="001E42B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38" w:type="dxa"/>
          </w:tcPr>
          <w:p w14:paraId="3D2ECA26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470DD777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90FCAE4" w14:textId="6E4320B9" w:rsidR="001E42B5" w:rsidRPr="004A198D" w:rsidRDefault="001E42B5" w:rsidP="001E42B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  <w:r w:rsidRPr="004A198D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</w:tr>
      <w:tr w:rsidR="001E42B5" w:rsidRPr="004A198D" w14:paraId="79B7CD46" w14:textId="77777777" w:rsidTr="006C2909">
        <w:trPr>
          <w:trHeight w:val="388"/>
        </w:trPr>
        <w:tc>
          <w:tcPr>
            <w:tcW w:w="4518" w:type="dxa"/>
          </w:tcPr>
          <w:p w14:paraId="65DE0BE0" w14:textId="77777777" w:rsidR="001E42B5" w:rsidRPr="004A198D" w:rsidRDefault="001E42B5" w:rsidP="001E42B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127A9021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02F81038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192D9BD" w14:textId="204B4AF3" w:rsidR="001E42B5" w:rsidRPr="004A198D" w:rsidRDefault="001E42B5" w:rsidP="001E42B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167</w:t>
            </w: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.</w:t>
            </w: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</w:p>
        </w:tc>
      </w:tr>
      <w:tr w:rsidR="001E42B5" w:rsidRPr="004A198D" w14:paraId="28ED79C1" w14:textId="77777777" w:rsidTr="006C2909">
        <w:trPr>
          <w:trHeight w:val="388"/>
        </w:trPr>
        <w:tc>
          <w:tcPr>
            <w:tcW w:w="4518" w:type="dxa"/>
          </w:tcPr>
          <w:p w14:paraId="1B4AEE50" w14:textId="77777777" w:rsidR="001E42B5" w:rsidRPr="004A198D" w:rsidRDefault="001E42B5" w:rsidP="001E42B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8" w:type="dxa"/>
          </w:tcPr>
          <w:p w14:paraId="24A52B7C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4" w:type="dxa"/>
          </w:tcPr>
          <w:p w14:paraId="6F820544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6A10FE02" w14:textId="77777777" w:rsidR="001E42B5" w:rsidRPr="004A198D" w:rsidRDefault="001E42B5" w:rsidP="001E42B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</w:tr>
      <w:tr w:rsidR="001E42B5" w:rsidRPr="004A198D" w14:paraId="7EBFF2C6" w14:textId="77777777" w:rsidTr="006C2909">
        <w:trPr>
          <w:trHeight w:val="388"/>
        </w:trPr>
        <w:tc>
          <w:tcPr>
            <w:tcW w:w="4518" w:type="dxa"/>
          </w:tcPr>
          <w:p w14:paraId="3964B196" w14:textId="77777777" w:rsidR="001E42B5" w:rsidRPr="004A198D" w:rsidRDefault="001E42B5" w:rsidP="001E42B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138" w:type="dxa"/>
          </w:tcPr>
          <w:p w14:paraId="66FDA47A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2B9BC61F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120C5906" w14:textId="77777777" w:rsidR="001E42B5" w:rsidRPr="004A198D" w:rsidRDefault="001E42B5" w:rsidP="001E42B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E42B5" w:rsidRPr="004A198D" w14:paraId="17C3F698" w14:textId="77777777" w:rsidTr="006C2909">
        <w:trPr>
          <w:trHeight w:val="388"/>
        </w:trPr>
        <w:tc>
          <w:tcPr>
            <w:tcW w:w="4518" w:type="dxa"/>
          </w:tcPr>
          <w:p w14:paraId="24D18D98" w14:textId="77777777" w:rsidR="001E42B5" w:rsidRPr="004A198D" w:rsidRDefault="001E42B5" w:rsidP="001E42B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กำไรสะสมลดลง</w:t>
            </w:r>
          </w:p>
        </w:tc>
        <w:tc>
          <w:tcPr>
            <w:tcW w:w="1138" w:type="dxa"/>
          </w:tcPr>
          <w:p w14:paraId="1631B6D8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0C403FE8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17E06D0B" w14:textId="03871BEE" w:rsidR="001E42B5" w:rsidRPr="004A198D" w:rsidRDefault="001E42B5" w:rsidP="001E42B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pacing w:val="2"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spacing w:val="2"/>
                <w:sz w:val="28"/>
                <w:szCs w:val="28"/>
                <w:lang w:bidi="th-TH"/>
              </w:rPr>
              <w:t>(60.77)</w:t>
            </w:r>
          </w:p>
        </w:tc>
      </w:tr>
      <w:tr w:rsidR="001E42B5" w:rsidRPr="004A198D" w14:paraId="590AAAE1" w14:textId="77777777" w:rsidTr="006C2909">
        <w:trPr>
          <w:trHeight w:val="388"/>
        </w:trPr>
        <w:tc>
          <w:tcPr>
            <w:tcW w:w="4518" w:type="dxa"/>
          </w:tcPr>
          <w:p w14:paraId="53D7F684" w14:textId="77777777" w:rsidR="001E42B5" w:rsidRPr="004A198D" w:rsidRDefault="001E42B5" w:rsidP="001E42B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4A198D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1F1902DE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D8FBB1E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E0A37C7" w14:textId="71473028" w:rsidR="001E42B5" w:rsidRPr="004A198D" w:rsidRDefault="001E42B5" w:rsidP="001E42B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113.53</w:t>
            </w:r>
          </w:p>
        </w:tc>
      </w:tr>
      <w:tr w:rsidR="001E42B5" w:rsidRPr="004A198D" w14:paraId="7E0ACFCE" w14:textId="77777777" w:rsidTr="006C2909">
        <w:trPr>
          <w:trHeight w:val="388"/>
        </w:trPr>
        <w:tc>
          <w:tcPr>
            <w:tcW w:w="4518" w:type="dxa"/>
          </w:tcPr>
          <w:p w14:paraId="094A4E90" w14:textId="77777777" w:rsidR="001E42B5" w:rsidRPr="004A198D" w:rsidRDefault="001E42B5" w:rsidP="001E42B5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02B48F1B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63E2B967" w14:textId="77777777" w:rsidR="001E42B5" w:rsidRPr="004A198D" w:rsidRDefault="001E42B5" w:rsidP="001E42B5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BEF7FE9" w14:textId="530F5F4C" w:rsidR="001E42B5" w:rsidRPr="004A198D" w:rsidRDefault="001E42B5" w:rsidP="001E42B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52.76</w:t>
            </w:r>
          </w:p>
        </w:tc>
      </w:tr>
    </w:tbl>
    <w:p w14:paraId="7FD2FA95" w14:textId="68FB25D3" w:rsidR="00383B4B" w:rsidRPr="004A198D" w:rsidRDefault="00383B4B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  <w:cs/>
        </w:rPr>
      </w:pPr>
    </w:p>
    <w:p w14:paraId="5BE423EF" w14:textId="5617D5E6" w:rsidR="008F734C" w:rsidRPr="004A198D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>ผลกระทบต่องบกำไรขาดทุนเบ็ดเสร็จ</w:t>
      </w:r>
      <w:r w:rsidRPr="004A198D">
        <w:rPr>
          <w:rFonts w:ascii="Angsana New" w:hAnsi="Angsana New" w:hint="cs"/>
          <w:sz w:val="28"/>
          <w:szCs w:val="28"/>
          <w:cs/>
        </w:rPr>
        <w:t>รวมสำหรับงวด</w:t>
      </w:r>
      <w:r w:rsidR="006B3396" w:rsidRPr="004A198D">
        <w:rPr>
          <w:rFonts w:ascii="Angsana New" w:hAnsi="Angsana New" w:hint="cs"/>
          <w:sz w:val="28"/>
          <w:szCs w:val="28"/>
          <w:cs/>
        </w:rPr>
        <w:t>สาม</w:t>
      </w:r>
      <w:r w:rsidRPr="004A198D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AE5C2C" w:rsidRPr="004A198D">
        <w:rPr>
          <w:rFonts w:ascii="Angsana New" w:hAnsi="Angsana New"/>
          <w:sz w:val="28"/>
          <w:szCs w:val="28"/>
        </w:rPr>
        <w:t xml:space="preserve">30 </w:t>
      </w:r>
      <w:r w:rsidR="00AE5C2C" w:rsidRPr="004A198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E5C2C" w:rsidRPr="004A198D">
        <w:rPr>
          <w:rFonts w:ascii="Angsana New" w:hAnsi="Angsana New"/>
          <w:sz w:val="28"/>
          <w:szCs w:val="28"/>
        </w:rPr>
        <w:t>256</w:t>
      </w:r>
      <w:r w:rsidR="002B66E2" w:rsidRPr="004A198D">
        <w:rPr>
          <w:rFonts w:ascii="Angsana New" w:hAnsi="Angsana New"/>
          <w:sz w:val="28"/>
          <w:szCs w:val="28"/>
        </w:rPr>
        <w:t>5</w:t>
      </w:r>
    </w:p>
    <w:p w14:paraId="5A4360C3" w14:textId="77777777" w:rsidR="008F734C" w:rsidRPr="004A198D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512"/>
        <w:gridCol w:w="1350"/>
        <w:gridCol w:w="2160"/>
      </w:tblGrid>
      <w:tr w:rsidR="008F734C" w:rsidRPr="004A198D" w14:paraId="18585810" w14:textId="77777777" w:rsidTr="006C2909">
        <w:trPr>
          <w:trHeight w:val="388"/>
        </w:trPr>
        <w:tc>
          <w:tcPr>
            <w:tcW w:w="6030" w:type="dxa"/>
            <w:gridSpan w:val="2"/>
          </w:tcPr>
          <w:p w14:paraId="65E409FB" w14:textId="77777777" w:rsidR="008F734C" w:rsidRPr="004A198D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5FC6A9" w14:textId="77777777" w:rsidR="008F734C" w:rsidRPr="004A198D" w:rsidRDefault="008F734C" w:rsidP="00E4122B">
            <w:pPr>
              <w:spacing w:line="360" w:lineRule="exact"/>
              <w:ind w:left="-138" w:right="-13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D55317E" w14:textId="77777777" w:rsidR="008F734C" w:rsidRPr="004A198D" w:rsidRDefault="008F734C" w:rsidP="00E4122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4A198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734C" w:rsidRPr="004A198D" w14:paraId="60825EFA" w14:textId="77777777" w:rsidTr="004E42FC">
        <w:trPr>
          <w:trHeight w:val="388"/>
        </w:trPr>
        <w:tc>
          <w:tcPr>
            <w:tcW w:w="4518" w:type="dxa"/>
          </w:tcPr>
          <w:p w14:paraId="10371483" w14:textId="77777777" w:rsidR="008F734C" w:rsidRPr="004A198D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12" w:type="dxa"/>
          </w:tcPr>
          <w:p w14:paraId="2C1AAFFF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6DE8B47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7291DAC3" w14:textId="02AC6CE3" w:rsidR="008F734C" w:rsidRPr="004A198D" w:rsidRDefault="004E42FC" w:rsidP="00E412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54.54</w:t>
            </w:r>
          </w:p>
        </w:tc>
      </w:tr>
      <w:tr w:rsidR="008F734C" w:rsidRPr="004A198D" w14:paraId="0E20BCFE" w14:textId="77777777" w:rsidTr="004E42FC">
        <w:trPr>
          <w:trHeight w:val="388"/>
        </w:trPr>
        <w:tc>
          <w:tcPr>
            <w:tcW w:w="4518" w:type="dxa"/>
          </w:tcPr>
          <w:p w14:paraId="04828BA5" w14:textId="77777777" w:rsidR="008F734C" w:rsidRPr="004A198D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ค่าใช้จ่ายภาษีเงินได้เพิ่มขึ้น</w:t>
            </w:r>
          </w:p>
        </w:tc>
        <w:tc>
          <w:tcPr>
            <w:tcW w:w="1512" w:type="dxa"/>
          </w:tcPr>
          <w:p w14:paraId="1F33DEDC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F94DF4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2E304DAD" w14:textId="30266378" w:rsidR="008F734C" w:rsidRPr="004A198D" w:rsidRDefault="0029312C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0.</w:t>
            </w:r>
            <w:r w:rsidR="004E42FC"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</w:p>
        </w:tc>
      </w:tr>
      <w:tr w:rsidR="008F734C" w:rsidRPr="004A198D" w14:paraId="49B14263" w14:textId="77777777" w:rsidTr="004E42FC">
        <w:trPr>
          <w:trHeight w:val="388"/>
        </w:trPr>
        <w:tc>
          <w:tcPr>
            <w:tcW w:w="4518" w:type="dxa"/>
          </w:tcPr>
          <w:p w14:paraId="18FF1945" w14:textId="7D253974" w:rsidR="008F734C" w:rsidRPr="004A198D" w:rsidRDefault="0001781B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8F734C"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512" w:type="dxa"/>
          </w:tcPr>
          <w:p w14:paraId="0D791A00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E732BC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2541A" w14:textId="2F2B20CD" w:rsidR="008F734C" w:rsidRPr="004A198D" w:rsidRDefault="004E42FC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54.92</w:t>
            </w:r>
          </w:p>
        </w:tc>
      </w:tr>
      <w:tr w:rsidR="008F734C" w:rsidRPr="004A198D" w14:paraId="23B3B8C9" w14:textId="77777777" w:rsidTr="004E42FC">
        <w:trPr>
          <w:trHeight w:val="388"/>
        </w:trPr>
        <w:tc>
          <w:tcPr>
            <w:tcW w:w="4518" w:type="dxa"/>
          </w:tcPr>
          <w:p w14:paraId="304C9ABF" w14:textId="1C7DFCDE" w:rsidR="008F734C" w:rsidRPr="004A198D" w:rsidRDefault="0001781B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8F734C"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512" w:type="dxa"/>
          </w:tcPr>
          <w:p w14:paraId="05D94F82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CBD197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323483DE" w14:textId="55B3ED5A" w:rsidR="008F734C" w:rsidRPr="004A198D" w:rsidRDefault="004E42FC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54.92</w:t>
            </w:r>
          </w:p>
        </w:tc>
      </w:tr>
      <w:tr w:rsidR="008F734C" w:rsidRPr="004A198D" w14:paraId="6D8C45AF" w14:textId="77777777" w:rsidTr="004E42FC">
        <w:trPr>
          <w:trHeight w:val="388"/>
        </w:trPr>
        <w:tc>
          <w:tcPr>
            <w:tcW w:w="4518" w:type="dxa"/>
          </w:tcPr>
          <w:p w14:paraId="40C4C864" w14:textId="77777777" w:rsidR="008F734C" w:rsidRPr="004A198D" w:rsidRDefault="008F734C" w:rsidP="00E4122B">
            <w:pPr>
              <w:spacing w:line="0" w:lineRule="atLeast"/>
              <w:ind w:left="90"/>
              <w:contextualSpacing/>
              <w:jc w:val="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12" w:type="dxa"/>
          </w:tcPr>
          <w:p w14:paraId="58488835" w14:textId="77777777" w:rsidR="008F734C" w:rsidRPr="004A198D" w:rsidRDefault="008F734C" w:rsidP="00E4122B">
            <w:pPr>
              <w:spacing w:line="0" w:lineRule="atLeast"/>
              <w:contextualSpacing/>
              <w:jc w:val="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19E37F6" w14:textId="77777777" w:rsidR="008F734C" w:rsidRPr="004A198D" w:rsidRDefault="008F734C" w:rsidP="00E4122B">
            <w:pPr>
              <w:spacing w:line="0" w:lineRule="atLeast"/>
              <w:contextualSpacing/>
              <w:jc w:val="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  <w:shd w:val="clear" w:color="auto" w:fill="auto"/>
          </w:tcPr>
          <w:p w14:paraId="5DD5C8FC" w14:textId="77777777" w:rsidR="008F734C" w:rsidRPr="004A198D" w:rsidRDefault="008F734C" w:rsidP="00E4122B">
            <w:pPr>
              <w:pStyle w:val="acctfourfigures"/>
              <w:tabs>
                <w:tab w:val="clear" w:pos="765"/>
                <w:tab w:val="decimal" w:pos="1242"/>
              </w:tabs>
              <w:spacing w:line="0" w:lineRule="atLeast"/>
              <w:jc w:val="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8F734C" w:rsidRPr="004A198D" w14:paraId="3FA891C3" w14:textId="77777777" w:rsidTr="004E42FC">
        <w:trPr>
          <w:trHeight w:val="388"/>
        </w:trPr>
        <w:tc>
          <w:tcPr>
            <w:tcW w:w="4518" w:type="dxa"/>
          </w:tcPr>
          <w:p w14:paraId="395A381F" w14:textId="1D477D97" w:rsidR="008F734C" w:rsidRPr="004A198D" w:rsidRDefault="0001781B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8F734C" w:rsidRPr="004A198D">
              <w:rPr>
                <w:rFonts w:ascii="Angsana New" w:hAnsi="Angsana New" w:hint="cs"/>
                <w:sz w:val="28"/>
                <w:szCs w:val="28"/>
                <w:cs/>
              </w:rPr>
              <w:t>ต่อหุ้นขั้นพื้นฐาน</w:t>
            </w: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8F734C" w:rsidRPr="004A19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734C" w:rsidRPr="004A198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8F734C" w:rsidRPr="004A19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="008F734C" w:rsidRPr="004A198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512" w:type="dxa"/>
          </w:tcPr>
          <w:p w14:paraId="5527C651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1EFEF15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CB3FAC8" w14:textId="4E811A47" w:rsidR="008F734C" w:rsidRPr="004A198D" w:rsidRDefault="00083929" w:rsidP="00E174F9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0.01</w:t>
            </w:r>
            <w:r w:rsidR="004E42FC"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367E6C2D" w14:textId="77777777" w:rsidR="00490956" w:rsidRPr="004A198D" w:rsidRDefault="00490956">
      <w:pPr>
        <w:spacing w:line="240" w:lineRule="auto"/>
        <w:jc w:val="left"/>
        <w:rPr>
          <w:rFonts w:ascii="Angsana New" w:hAnsi="Angsana New"/>
          <w:spacing w:val="-2"/>
          <w:sz w:val="22"/>
          <w:szCs w:val="22"/>
          <w:cs/>
        </w:rPr>
      </w:pPr>
    </w:p>
    <w:p w14:paraId="30A9743D" w14:textId="77777777" w:rsidR="00F507E7" w:rsidRPr="004A198D" w:rsidRDefault="00F507E7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4A198D">
        <w:rPr>
          <w:rFonts w:ascii="Angsana New" w:hAnsi="Angsana New"/>
          <w:sz w:val="28"/>
          <w:szCs w:val="28"/>
          <w:cs/>
        </w:rPr>
        <w:br w:type="page"/>
      </w:r>
    </w:p>
    <w:p w14:paraId="0D2F33F2" w14:textId="1EAB479C" w:rsidR="008F734C" w:rsidRPr="004A198D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lastRenderedPageBreak/>
        <w:t>ผลกระทบต่องบกำไรขาดทุนเบ็ดเสร็จ</w:t>
      </w:r>
      <w:r w:rsidRPr="004A198D">
        <w:rPr>
          <w:rFonts w:ascii="Angsana New" w:hAnsi="Angsana New" w:hint="cs"/>
          <w:sz w:val="28"/>
          <w:szCs w:val="28"/>
          <w:cs/>
        </w:rPr>
        <w:t>รวมสำหรับงวด</w:t>
      </w:r>
      <w:r w:rsidR="001E42B5" w:rsidRPr="004A198D">
        <w:rPr>
          <w:rFonts w:ascii="Angsana New" w:hAnsi="Angsana New" w:hint="cs"/>
          <w:sz w:val="28"/>
          <w:szCs w:val="28"/>
          <w:cs/>
        </w:rPr>
        <w:t>เก้า</w:t>
      </w:r>
      <w:r w:rsidRPr="004A198D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AE5C2C" w:rsidRPr="004A198D">
        <w:rPr>
          <w:rFonts w:ascii="Angsana New" w:hAnsi="Angsana New"/>
          <w:sz w:val="28"/>
          <w:szCs w:val="28"/>
        </w:rPr>
        <w:t xml:space="preserve">30 </w:t>
      </w:r>
      <w:r w:rsidR="00AE5C2C" w:rsidRPr="004A198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AE5C2C" w:rsidRPr="004A198D">
        <w:rPr>
          <w:rFonts w:ascii="Angsana New" w:hAnsi="Angsana New"/>
          <w:sz w:val="28"/>
          <w:szCs w:val="28"/>
        </w:rPr>
        <w:t>256</w:t>
      </w:r>
      <w:r w:rsidR="002B66E2" w:rsidRPr="004A198D">
        <w:rPr>
          <w:rFonts w:ascii="Angsana New" w:hAnsi="Angsana New"/>
          <w:sz w:val="28"/>
          <w:szCs w:val="28"/>
        </w:rPr>
        <w:t>5</w:t>
      </w:r>
    </w:p>
    <w:p w14:paraId="66E891A5" w14:textId="77777777" w:rsidR="008F734C" w:rsidRPr="004A198D" w:rsidRDefault="008F734C" w:rsidP="008F734C">
      <w:pPr>
        <w:tabs>
          <w:tab w:val="decimal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512"/>
        <w:gridCol w:w="1350"/>
        <w:gridCol w:w="2160"/>
      </w:tblGrid>
      <w:tr w:rsidR="008F734C" w:rsidRPr="004A198D" w14:paraId="34F6072D" w14:textId="77777777" w:rsidTr="001F4088">
        <w:trPr>
          <w:trHeight w:val="388"/>
        </w:trPr>
        <w:tc>
          <w:tcPr>
            <w:tcW w:w="6030" w:type="dxa"/>
            <w:gridSpan w:val="2"/>
          </w:tcPr>
          <w:p w14:paraId="032852C4" w14:textId="77777777" w:rsidR="008F734C" w:rsidRPr="004A198D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FBEB4A" w14:textId="77777777" w:rsidR="008F734C" w:rsidRPr="004A198D" w:rsidRDefault="008F734C" w:rsidP="00E4122B">
            <w:pPr>
              <w:spacing w:line="360" w:lineRule="exact"/>
              <w:ind w:left="-138" w:right="-13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77E57AB" w14:textId="77777777" w:rsidR="008F734C" w:rsidRPr="004A198D" w:rsidRDefault="008F734C" w:rsidP="00E4122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4A198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734C" w:rsidRPr="004A198D" w14:paraId="4845EDF6" w14:textId="77777777" w:rsidTr="001F4088">
        <w:trPr>
          <w:trHeight w:val="388"/>
        </w:trPr>
        <w:tc>
          <w:tcPr>
            <w:tcW w:w="4518" w:type="dxa"/>
          </w:tcPr>
          <w:p w14:paraId="5D7E0AD5" w14:textId="77777777" w:rsidR="008F734C" w:rsidRPr="004A198D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12" w:type="dxa"/>
          </w:tcPr>
          <w:p w14:paraId="47728424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F442F19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5CF99A3" w14:textId="5DCC1F4D" w:rsidR="008F734C" w:rsidRPr="004A198D" w:rsidRDefault="0029312C" w:rsidP="00E412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115.06</w:t>
            </w:r>
          </w:p>
        </w:tc>
      </w:tr>
      <w:tr w:rsidR="008F734C" w:rsidRPr="004A198D" w14:paraId="4A9F6CC1" w14:textId="77777777" w:rsidTr="001F4088">
        <w:trPr>
          <w:trHeight w:val="388"/>
        </w:trPr>
        <w:tc>
          <w:tcPr>
            <w:tcW w:w="4518" w:type="dxa"/>
          </w:tcPr>
          <w:p w14:paraId="3DC6D7D9" w14:textId="243D1753" w:rsidR="008F734C" w:rsidRPr="004A198D" w:rsidRDefault="008F734C" w:rsidP="00E4122B">
            <w:pPr>
              <w:spacing w:line="360" w:lineRule="exact"/>
              <w:ind w:left="9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</w:t>
            </w:r>
            <w:r w:rsidR="0040744F" w:rsidRPr="004A198D">
              <w:rPr>
                <w:rFonts w:ascii="Angsana New" w:hAnsi="Angsana New" w:hint="cs"/>
                <w:sz w:val="28"/>
                <w:szCs w:val="28"/>
                <w:cs/>
              </w:rPr>
              <w:t>้เพิ่มขึ้น</w:t>
            </w:r>
          </w:p>
        </w:tc>
        <w:tc>
          <w:tcPr>
            <w:tcW w:w="1512" w:type="dxa"/>
          </w:tcPr>
          <w:p w14:paraId="105385BD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3E5855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5CFA951" w14:textId="5FD60449" w:rsidR="008F734C" w:rsidRPr="004A198D" w:rsidRDefault="0029312C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0.8</w:t>
            </w:r>
            <w:r w:rsidR="00734BD1"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8F734C" w:rsidRPr="004A198D" w14:paraId="253874DD" w14:textId="77777777" w:rsidTr="001F4088">
        <w:trPr>
          <w:trHeight w:val="388"/>
        </w:trPr>
        <w:tc>
          <w:tcPr>
            <w:tcW w:w="4518" w:type="dxa"/>
          </w:tcPr>
          <w:p w14:paraId="611C0A45" w14:textId="55B7E65E" w:rsidR="008F734C" w:rsidRPr="004A198D" w:rsidRDefault="002B66E2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8F734C"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512" w:type="dxa"/>
          </w:tcPr>
          <w:p w14:paraId="0BC2D0F6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D72351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772ABE0" w14:textId="1C4CB95B" w:rsidR="008F734C" w:rsidRPr="004A198D" w:rsidRDefault="0029312C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115.87</w:t>
            </w:r>
          </w:p>
        </w:tc>
      </w:tr>
      <w:tr w:rsidR="008F734C" w:rsidRPr="004A198D" w14:paraId="2A3049E3" w14:textId="77777777" w:rsidTr="001F4088">
        <w:trPr>
          <w:trHeight w:val="388"/>
        </w:trPr>
        <w:tc>
          <w:tcPr>
            <w:tcW w:w="4518" w:type="dxa"/>
          </w:tcPr>
          <w:p w14:paraId="01E7F684" w14:textId="612C5B75" w:rsidR="008F734C" w:rsidRPr="004A198D" w:rsidRDefault="002B66E2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8F734C"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512" w:type="dxa"/>
          </w:tcPr>
          <w:p w14:paraId="3AE8CA38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FA29CE4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6C699970" w14:textId="67FD0770" w:rsidR="008F734C" w:rsidRPr="004A198D" w:rsidRDefault="0029312C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115.87</w:t>
            </w:r>
          </w:p>
        </w:tc>
      </w:tr>
      <w:tr w:rsidR="008F734C" w:rsidRPr="004A198D" w14:paraId="23668911" w14:textId="77777777" w:rsidTr="001F4088">
        <w:trPr>
          <w:trHeight w:val="388"/>
        </w:trPr>
        <w:tc>
          <w:tcPr>
            <w:tcW w:w="4518" w:type="dxa"/>
          </w:tcPr>
          <w:p w14:paraId="198F4808" w14:textId="77777777" w:rsidR="008F734C" w:rsidRPr="004A198D" w:rsidRDefault="008F734C" w:rsidP="00E4122B">
            <w:pPr>
              <w:spacing w:line="0" w:lineRule="atLeast"/>
              <w:ind w:left="90"/>
              <w:contextualSpacing/>
              <w:jc w:val="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12" w:type="dxa"/>
          </w:tcPr>
          <w:p w14:paraId="28CB2816" w14:textId="77777777" w:rsidR="008F734C" w:rsidRPr="004A198D" w:rsidRDefault="008F734C" w:rsidP="00E4122B">
            <w:pPr>
              <w:spacing w:line="0" w:lineRule="atLeast"/>
              <w:contextualSpacing/>
              <w:jc w:val="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4CD8AEB" w14:textId="77777777" w:rsidR="008F734C" w:rsidRPr="004A198D" w:rsidRDefault="008F734C" w:rsidP="00E4122B">
            <w:pPr>
              <w:spacing w:line="0" w:lineRule="atLeast"/>
              <w:contextualSpacing/>
              <w:jc w:val="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2C571251" w14:textId="77777777" w:rsidR="008F734C" w:rsidRPr="004A198D" w:rsidRDefault="008F734C" w:rsidP="00E4122B">
            <w:pPr>
              <w:pStyle w:val="acctfourfigures"/>
              <w:tabs>
                <w:tab w:val="clear" w:pos="765"/>
                <w:tab w:val="decimal" w:pos="1242"/>
              </w:tabs>
              <w:spacing w:line="0" w:lineRule="atLeast"/>
              <w:jc w:val="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8F734C" w:rsidRPr="004A198D" w14:paraId="6C6B64B6" w14:textId="77777777" w:rsidTr="001F4088">
        <w:trPr>
          <w:trHeight w:val="388"/>
        </w:trPr>
        <w:tc>
          <w:tcPr>
            <w:tcW w:w="4518" w:type="dxa"/>
          </w:tcPr>
          <w:p w14:paraId="2FA50A46" w14:textId="386BA06B" w:rsidR="008F734C" w:rsidRPr="004A198D" w:rsidRDefault="002B66E2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8F734C" w:rsidRPr="004A198D">
              <w:rPr>
                <w:rFonts w:ascii="Angsana New" w:hAnsi="Angsana New" w:hint="cs"/>
                <w:sz w:val="28"/>
                <w:szCs w:val="28"/>
                <w:cs/>
              </w:rPr>
              <w:t>ต่อหุ้นขั้นพื้นฐาน</w:t>
            </w: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8F734C" w:rsidRPr="004A19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734C" w:rsidRPr="004A198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8F734C" w:rsidRPr="004A19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="008F734C" w:rsidRPr="004A198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512" w:type="dxa"/>
          </w:tcPr>
          <w:p w14:paraId="6987E2A3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D0E84CC" w14:textId="77777777" w:rsidR="008F734C" w:rsidRPr="004A198D" w:rsidRDefault="008F734C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1094A12" w14:textId="51795B09" w:rsidR="008F734C" w:rsidRPr="004A198D" w:rsidRDefault="0029312C" w:rsidP="002F0DD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0.03</w:t>
            </w:r>
            <w:r w:rsidR="00083929"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490956" w:rsidRPr="004A198D" w14:paraId="1CC7DD55" w14:textId="77777777" w:rsidTr="001F4088">
        <w:trPr>
          <w:trHeight w:val="388"/>
        </w:trPr>
        <w:tc>
          <w:tcPr>
            <w:tcW w:w="4518" w:type="dxa"/>
          </w:tcPr>
          <w:p w14:paraId="2C820700" w14:textId="77A5AFC9" w:rsidR="00490956" w:rsidRPr="004A198D" w:rsidRDefault="00490956" w:rsidP="00E4122B">
            <w:pPr>
              <w:spacing w:line="360" w:lineRule="exact"/>
              <w:ind w:left="9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13535987" w14:textId="77777777" w:rsidR="00490956" w:rsidRPr="004A198D" w:rsidRDefault="00490956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9E514D" w14:textId="77777777" w:rsidR="00490956" w:rsidRPr="004A198D" w:rsidRDefault="00490956" w:rsidP="00E4122B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7A1FF30" w14:textId="77777777" w:rsidR="00490956" w:rsidRPr="004A198D" w:rsidRDefault="00490956" w:rsidP="00E4122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662FF5C6" w14:textId="3B66F3D9" w:rsidR="00020E0F" w:rsidRPr="004A198D" w:rsidRDefault="00020E0F" w:rsidP="0076657A">
      <w:pPr>
        <w:pStyle w:val="ListParagraph"/>
        <w:numPr>
          <w:ilvl w:val="0"/>
          <w:numId w:val="18"/>
        </w:numPr>
        <w:spacing w:line="216" w:lineRule="auto"/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A198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 สโตนเฮ้นจ์ อินเตอร์ จำกัด (มหาชน)</w:t>
      </w:r>
      <w:r w:rsidRPr="004A198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(“</w:t>
      </w:r>
      <w:r w:rsidRPr="004A198D">
        <w:rPr>
          <w:rFonts w:asciiTheme="majorBidi" w:hAnsiTheme="majorBidi" w:cstheme="majorBidi"/>
          <w:b/>
          <w:bCs/>
          <w:i/>
          <w:iCs/>
          <w:sz w:val="28"/>
          <w:szCs w:val="28"/>
        </w:rPr>
        <w:t>STI</w:t>
      </w:r>
      <w:r w:rsidRPr="004A198D">
        <w:rPr>
          <w:rFonts w:asciiTheme="majorBidi" w:hAnsiTheme="majorBidi" w:cstheme="majorBidi" w:hint="cs"/>
          <w:b/>
          <w:bCs/>
          <w:i/>
          <w:iCs/>
          <w:sz w:val="28"/>
          <w:szCs w:val="28"/>
        </w:rPr>
        <w:t>”)</w:t>
      </w:r>
    </w:p>
    <w:p w14:paraId="0149811A" w14:textId="77777777" w:rsidR="00B42597" w:rsidRPr="004A198D" w:rsidRDefault="00B42597" w:rsidP="00B42597">
      <w:pPr>
        <w:pStyle w:val="ListParagraph"/>
        <w:spacing w:line="216" w:lineRule="auto"/>
        <w:ind w:left="540" w:right="-45"/>
        <w:contextualSpacing/>
        <w:jc w:val="left"/>
        <w:rPr>
          <w:rFonts w:asciiTheme="majorBidi" w:hAnsiTheme="majorBidi" w:cstheme="majorBidi"/>
          <w:b/>
          <w:bCs/>
          <w:i/>
          <w:iCs/>
          <w:sz w:val="22"/>
        </w:rPr>
      </w:pPr>
    </w:p>
    <w:p w14:paraId="7E22149F" w14:textId="6FE0B603" w:rsidR="0053011F" w:rsidRPr="004A198D" w:rsidRDefault="00B42597" w:rsidP="00493AA0">
      <w:pPr>
        <w:ind w:left="540"/>
        <w:rPr>
          <w:rFonts w:asciiTheme="majorBidi" w:hAnsiTheme="majorBidi"/>
          <w:sz w:val="28"/>
          <w:szCs w:val="28"/>
        </w:rPr>
      </w:pPr>
      <w:r w:rsidRPr="004A198D">
        <w:rPr>
          <w:rFonts w:ascii="Angsana New" w:hAnsi="Angsana New"/>
          <w:spacing w:val="-2"/>
          <w:sz w:val="28"/>
          <w:szCs w:val="28"/>
          <w:cs/>
        </w:rPr>
        <w:t>เมื่อวันที่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="00551702" w:rsidRPr="004A198D">
        <w:rPr>
          <w:rFonts w:ascii="Angsana New" w:hAnsi="Angsana New"/>
          <w:spacing w:val="-2"/>
          <w:sz w:val="28"/>
          <w:szCs w:val="28"/>
        </w:rPr>
        <w:t>26</w:t>
      </w:r>
      <w:r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Pr="004A198D">
        <w:rPr>
          <w:rFonts w:ascii="Angsana New" w:hAnsi="Angsana New" w:hint="cs"/>
          <w:spacing w:val="-2"/>
          <w:sz w:val="28"/>
          <w:szCs w:val="28"/>
          <w:cs/>
        </w:rPr>
        <w:t xml:space="preserve">มกราคม </w:t>
      </w:r>
      <w:r w:rsidR="00551702" w:rsidRPr="004A198D">
        <w:rPr>
          <w:rFonts w:ascii="Angsana New" w:hAnsi="Angsana New"/>
          <w:spacing w:val="-2"/>
          <w:sz w:val="28"/>
          <w:szCs w:val="28"/>
        </w:rPr>
        <w:t>2566</w:t>
      </w:r>
      <w:r w:rsidRPr="004A198D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กลุ่มบริษัทได้มาซึ่งอำนาจควบคุมในบริษัท สโตนเฮ้นจ์ อินเตอร์ จำกัด (มหาชน) (“</w:t>
      </w:r>
      <w:r w:rsidRPr="004A198D">
        <w:rPr>
          <w:rFonts w:ascii="Angsana New" w:hAnsi="Angsana New"/>
          <w:spacing w:val="-2"/>
          <w:sz w:val="28"/>
          <w:szCs w:val="28"/>
        </w:rPr>
        <w:t>STI”)</w:t>
      </w:r>
      <w:r w:rsidRPr="004A198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2F7184" w:rsidRPr="004A198D">
        <w:rPr>
          <w:rFonts w:ascii="Angsana New" w:hAnsi="Angsana New"/>
          <w:spacing w:val="-2"/>
          <w:sz w:val="28"/>
          <w:szCs w:val="28"/>
          <w:cs/>
        </w:rPr>
        <w:br/>
      </w:r>
      <w:r w:rsidRPr="004A198D">
        <w:rPr>
          <w:rFonts w:ascii="Angsana New" w:hAnsi="Angsana New"/>
          <w:spacing w:val="-2"/>
          <w:sz w:val="28"/>
          <w:szCs w:val="28"/>
          <w:cs/>
        </w:rPr>
        <w:t>ซึ่ง</w:t>
      </w:r>
      <w:r w:rsidR="0053011F" w:rsidRPr="004A198D">
        <w:rPr>
          <w:rFonts w:asciiTheme="majorBidi" w:hAnsiTheme="majorBidi" w:cstheme="majorBidi"/>
          <w:sz w:val="28"/>
          <w:szCs w:val="28"/>
          <w:cs/>
        </w:rPr>
        <w:t>เป็นบริษัทจดทะเบียนในตลาดหลักทรัพย์แห่งประเทศไทยและเป็นบริษัทร่วม</w:t>
      </w:r>
      <w:r w:rsidR="002F7184" w:rsidRPr="004A198D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="0053011F" w:rsidRPr="004A198D">
        <w:rPr>
          <w:rFonts w:asciiTheme="majorBidi" w:hAnsiTheme="majorBidi" w:cstheme="majorBidi"/>
          <w:sz w:val="28"/>
          <w:szCs w:val="28"/>
          <w:cs/>
        </w:rPr>
        <w:t>ของ</w:t>
      </w:r>
      <w:r w:rsidR="002F7184" w:rsidRPr="004A198D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53011F" w:rsidRPr="004A198D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3011F"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="008D7D4B" w:rsidRPr="004A198D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17436B" w:rsidRPr="004A198D">
        <w:rPr>
          <w:rFonts w:asciiTheme="majorBidi" w:hAnsiTheme="majorBidi" w:cstheme="majorBidi" w:hint="cs"/>
          <w:sz w:val="28"/>
          <w:szCs w:val="28"/>
          <w:cs/>
        </w:rPr>
        <w:t>ดำเนินธุรกิจ</w:t>
      </w:r>
      <w:r w:rsidR="008D7D4B" w:rsidRPr="004A198D">
        <w:rPr>
          <w:rFonts w:asciiTheme="majorBidi" w:hAnsiTheme="majorBidi" w:cstheme="majorBidi" w:hint="cs"/>
          <w:sz w:val="28"/>
          <w:szCs w:val="28"/>
          <w:cs/>
        </w:rPr>
        <w:t>เกี่ยวกับการปรึกษา</w:t>
      </w:r>
      <w:r w:rsidR="00493AA0" w:rsidRPr="004A198D">
        <w:rPr>
          <w:rFonts w:asciiTheme="majorBidi" w:hAnsiTheme="majorBidi" w:cstheme="majorBidi" w:hint="cs"/>
          <w:sz w:val="28"/>
          <w:szCs w:val="28"/>
          <w:cs/>
        </w:rPr>
        <w:t>การบริหาร</w:t>
      </w:r>
      <w:r w:rsidR="008D7D4B" w:rsidRPr="004A198D">
        <w:rPr>
          <w:rFonts w:asciiTheme="majorBidi" w:hAnsiTheme="majorBidi" w:cstheme="majorBidi" w:hint="cs"/>
          <w:sz w:val="28"/>
          <w:szCs w:val="28"/>
          <w:cs/>
        </w:rPr>
        <w:t>งานและควบคุมงานก่อสร้าง บริการด้านการออกแบบงาน</w:t>
      </w:r>
      <w:r w:rsidR="00EB4330" w:rsidRPr="004A198D">
        <w:rPr>
          <w:rFonts w:asciiTheme="majorBidi" w:hAnsiTheme="majorBidi" w:cstheme="majorBidi"/>
          <w:sz w:val="28"/>
          <w:szCs w:val="28"/>
          <w:cs/>
        </w:rPr>
        <w:t>สถาปัตยกรรม งานวิศวกรรมและบริการอื่น</w:t>
      </w:r>
      <w:r w:rsidR="00493AA0"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3011F" w:rsidRPr="004A198D">
        <w:rPr>
          <w:rFonts w:ascii="Angsana New" w:hAnsi="Angsana New"/>
          <w:spacing w:val="-2"/>
          <w:sz w:val="28"/>
          <w:szCs w:val="28"/>
          <w:cs/>
        </w:rPr>
        <w:t>โดย</w:t>
      </w:r>
      <w:r w:rsidR="0053011F" w:rsidRPr="004A198D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</w:t>
      </w:r>
      <w:r w:rsidR="0053011F" w:rsidRPr="004A198D">
        <w:rPr>
          <w:rFonts w:asciiTheme="majorBidi" w:hAnsiTheme="majorBidi" w:cstheme="majorBidi"/>
          <w:sz w:val="28"/>
          <w:szCs w:val="28"/>
          <w:cs/>
        </w:rPr>
        <w:t>มีมติอนุมัติให้บริษัท</w:t>
      </w:r>
      <w:r w:rsidR="0053011F"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="0053011F" w:rsidRPr="004A198D">
        <w:rPr>
          <w:rFonts w:asciiTheme="majorBidi" w:hAnsiTheme="majorBidi" w:cstheme="majorBidi"/>
          <w:sz w:val="28"/>
          <w:szCs w:val="28"/>
          <w:cs/>
        </w:rPr>
        <w:t>ยูนิเวนเจอร์ แคปปิตอล จำกัด (“</w:t>
      </w:r>
      <w:r w:rsidR="0053011F" w:rsidRPr="004A198D">
        <w:rPr>
          <w:rFonts w:asciiTheme="majorBidi" w:hAnsiTheme="majorBidi" w:cstheme="majorBidi"/>
          <w:sz w:val="28"/>
          <w:szCs w:val="28"/>
        </w:rPr>
        <w:t xml:space="preserve">UVCP”) </w:t>
      </w:r>
      <w:r w:rsidR="0053011F" w:rsidRPr="004A198D">
        <w:rPr>
          <w:rFonts w:asciiTheme="majorBidi" w:hAnsiTheme="majorBidi" w:cstheme="majorBidi"/>
          <w:sz w:val="28"/>
          <w:szCs w:val="28"/>
          <w:cs/>
        </w:rPr>
        <w:t>ซึ่งเป็นบริษัทย่อยของบริษัท</w:t>
      </w:r>
      <w:r w:rsidR="0053011F"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="0053011F" w:rsidRPr="004A198D">
        <w:rPr>
          <w:rFonts w:asciiTheme="majorBidi" w:hAnsiTheme="majorBidi" w:cstheme="majorBidi"/>
          <w:sz w:val="28"/>
          <w:szCs w:val="28"/>
          <w:cs/>
        </w:rPr>
        <w:t>เข้าซื้อหุ้นสามัญ</w:t>
      </w:r>
      <w:r w:rsidR="0053011F" w:rsidRPr="004A198D">
        <w:rPr>
          <w:rFonts w:asciiTheme="majorBidi" w:hAnsiTheme="majorBidi"/>
          <w:sz w:val="28"/>
          <w:szCs w:val="28"/>
          <w:cs/>
        </w:rPr>
        <w:t>เพิ่มเติมจำนวน</w:t>
      </w:r>
      <w:r w:rsidR="002F7184" w:rsidRPr="004A198D">
        <w:rPr>
          <w:rFonts w:asciiTheme="majorBidi" w:hAnsiTheme="majorBidi" w:hint="cs"/>
          <w:sz w:val="28"/>
          <w:szCs w:val="28"/>
          <w:cs/>
        </w:rPr>
        <w:t xml:space="preserve"> </w:t>
      </w:r>
      <w:r w:rsidR="00551702" w:rsidRPr="004A198D">
        <w:rPr>
          <w:rFonts w:ascii="Angsana New" w:hAnsi="Angsana New"/>
          <w:sz w:val="28"/>
          <w:szCs w:val="28"/>
        </w:rPr>
        <w:t>72</w:t>
      </w:r>
      <w:r w:rsidR="00333801" w:rsidRPr="004A198D">
        <w:rPr>
          <w:rFonts w:ascii="Angsana New" w:hAnsi="Angsana New"/>
          <w:sz w:val="28"/>
          <w:szCs w:val="28"/>
        </w:rPr>
        <w:t>.</w:t>
      </w:r>
      <w:r w:rsidR="00551702" w:rsidRPr="004A198D">
        <w:rPr>
          <w:rFonts w:ascii="Angsana New" w:hAnsi="Angsana New"/>
          <w:sz w:val="28"/>
          <w:szCs w:val="28"/>
        </w:rPr>
        <w:t>36</w:t>
      </w:r>
      <w:r w:rsidR="00333801" w:rsidRPr="004A198D">
        <w:rPr>
          <w:rFonts w:ascii="Angsana New" w:hAnsi="Angsana New"/>
          <w:sz w:val="28"/>
          <w:szCs w:val="28"/>
        </w:rPr>
        <w:t xml:space="preserve"> </w:t>
      </w:r>
      <w:r w:rsidR="00333801" w:rsidRPr="004A198D">
        <w:rPr>
          <w:rFonts w:ascii="Angsana New" w:hAnsi="Angsana New" w:hint="cs"/>
          <w:sz w:val="28"/>
          <w:szCs w:val="28"/>
          <w:cs/>
        </w:rPr>
        <w:t>ล้าน</w:t>
      </w:r>
      <w:r w:rsidR="0053011F" w:rsidRPr="004A198D">
        <w:rPr>
          <w:rFonts w:asciiTheme="majorBidi" w:hAnsiTheme="majorBidi"/>
          <w:sz w:val="28"/>
          <w:szCs w:val="28"/>
          <w:cs/>
        </w:rPr>
        <w:t>หุ้น</w:t>
      </w:r>
      <w:r w:rsidR="00C655D4" w:rsidRPr="004A198D">
        <w:rPr>
          <w:rFonts w:asciiTheme="majorBidi" w:hAnsiTheme="majorBidi" w:hint="cs"/>
          <w:sz w:val="28"/>
          <w:szCs w:val="28"/>
          <w:cs/>
        </w:rPr>
        <w:t xml:space="preserve"> </w:t>
      </w:r>
      <w:r w:rsidR="00C429AA" w:rsidRPr="004A198D">
        <w:rPr>
          <w:rFonts w:asciiTheme="majorBidi" w:hAnsiTheme="majorBidi" w:hint="cs"/>
          <w:sz w:val="28"/>
          <w:szCs w:val="28"/>
          <w:cs/>
        </w:rPr>
        <w:t>คิดเป็นร้อยละ</w:t>
      </w:r>
      <w:r w:rsidR="00885AA6" w:rsidRPr="004A198D">
        <w:rPr>
          <w:rFonts w:asciiTheme="majorBidi" w:hAnsiTheme="majorBidi" w:hint="cs"/>
          <w:sz w:val="28"/>
          <w:szCs w:val="28"/>
          <w:cs/>
        </w:rPr>
        <w:t xml:space="preserve"> </w:t>
      </w:r>
      <w:r w:rsidR="00C429AA" w:rsidRPr="004A198D">
        <w:rPr>
          <w:rFonts w:asciiTheme="majorBidi" w:hAnsiTheme="majorBidi"/>
          <w:sz w:val="28"/>
          <w:szCs w:val="28"/>
        </w:rPr>
        <w:t xml:space="preserve">12.00 </w:t>
      </w:r>
      <w:r w:rsidR="00C429AA" w:rsidRPr="004A198D">
        <w:rPr>
          <w:rFonts w:asciiTheme="majorBidi" w:hAnsiTheme="majorBidi" w:hint="cs"/>
          <w:sz w:val="28"/>
          <w:szCs w:val="28"/>
          <w:cs/>
        </w:rPr>
        <w:t xml:space="preserve">ของหุ้นที่ชำระแล้วทั้งหมดของ </w:t>
      </w:r>
      <w:r w:rsidR="00C429AA" w:rsidRPr="004A198D">
        <w:rPr>
          <w:rFonts w:asciiTheme="majorBidi" w:hAnsiTheme="majorBidi"/>
          <w:sz w:val="28"/>
          <w:szCs w:val="28"/>
        </w:rPr>
        <w:t xml:space="preserve">STI </w:t>
      </w:r>
      <w:r w:rsidR="0053011F" w:rsidRPr="004A198D">
        <w:rPr>
          <w:rFonts w:asciiTheme="majorBidi" w:hAnsiTheme="majorBidi"/>
          <w:sz w:val="28"/>
          <w:szCs w:val="28"/>
          <w:cs/>
        </w:rPr>
        <w:t>ในราคา</w:t>
      </w:r>
      <w:r w:rsidR="00BB655C" w:rsidRPr="004A198D">
        <w:rPr>
          <w:rFonts w:asciiTheme="majorBidi" w:hAnsiTheme="majorBidi"/>
          <w:sz w:val="28"/>
          <w:szCs w:val="28"/>
        </w:rPr>
        <w:br/>
      </w:r>
      <w:r w:rsidR="0053011F" w:rsidRPr="004A198D">
        <w:rPr>
          <w:rFonts w:asciiTheme="majorBidi" w:hAnsiTheme="majorBidi"/>
          <w:sz w:val="28"/>
          <w:szCs w:val="28"/>
          <w:cs/>
        </w:rPr>
        <w:t>หุ้นล</w:t>
      </w:r>
      <w:r w:rsidR="005D04D5" w:rsidRPr="004A198D">
        <w:rPr>
          <w:rFonts w:asciiTheme="majorBidi" w:hAnsiTheme="majorBidi" w:hint="cs"/>
          <w:sz w:val="28"/>
          <w:szCs w:val="28"/>
          <w:cs/>
        </w:rPr>
        <w:t xml:space="preserve">ะ </w:t>
      </w:r>
      <w:r w:rsidR="00551702" w:rsidRPr="004A198D">
        <w:rPr>
          <w:rFonts w:asciiTheme="majorBidi" w:hAnsiTheme="majorBidi"/>
          <w:sz w:val="28"/>
          <w:szCs w:val="28"/>
        </w:rPr>
        <w:t>5</w:t>
      </w:r>
      <w:r w:rsidR="005D04D5" w:rsidRPr="004A198D">
        <w:rPr>
          <w:rFonts w:asciiTheme="majorBidi" w:hAnsiTheme="majorBidi"/>
          <w:sz w:val="28"/>
          <w:szCs w:val="28"/>
        </w:rPr>
        <w:t>.</w:t>
      </w:r>
      <w:r w:rsidR="00551702" w:rsidRPr="004A198D">
        <w:rPr>
          <w:rFonts w:asciiTheme="majorBidi" w:hAnsiTheme="majorBidi"/>
          <w:sz w:val="28"/>
          <w:szCs w:val="28"/>
        </w:rPr>
        <w:t>60</w:t>
      </w:r>
      <w:r w:rsidR="005D04D5" w:rsidRPr="004A198D">
        <w:rPr>
          <w:rFonts w:asciiTheme="majorBidi" w:hAnsiTheme="majorBidi"/>
          <w:sz w:val="28"/>
          <w:szCs w:val="28"/>
        </w:rPr>
        <w:t xml:space="preserve"> </w:t>
      </w:r>
      <w:r w:rsidR="005D04D5" w:rsidRPr="004A198D">
        <w:rPr>
          <w:rFonts w:asciiTheme="majorBidi" w:hAnsiTheme="majorBidi" w:hint="cs"/>
          <w:sz w:val="28"/>
          <w:szCs w:val="28"/>
          <w:cs/>
        </w:rPr>
        <w:t>บาท</w:t>
      </w:r>
      <w:r w:rsidR="00493AA0" w:rsidRPr="004A198D">
        <w:rPr>
          <w:rFonts w:asciiTheme="majorBidi" w:hAnsiTheme="majorBidi" w:hint="cs"/>
          <w:sz w:val="28"/>
          <w:szCs w:val="28"/>
          <w:cs/>
        </w:rPr>
        <w:t xml:space="preserve"> </w:t>
      </w:r>
      <w:r w:rsidR="00C655D4" w:rsidRPr="004A198D">
        <w:rPr>
          <w:rFonts w:asciiTheme="majorBidi" w:hAnsiTheme="majorBidi" w:hint="cs"/>
          <w:sz w:val="28"/>
          <w:szCs w:val="28"/>
          <w:cs/>
        </w:rPr>
        <w:t>เป็นจำนวน</w:t>
      </w:r>
      <w:r w:rsidR="0053011F" w:rsidRPr="004A198D">
        <w:rPr>
          <w:rFonts w:asciiTheme="majorBidi" w:hAnsiTheme="majorBidi"/>
          <w:sz w:val="28"/>
          <w:szCs w:val="28"/>
          <w:cs/>
        </w:rPr>
        <w:t xml:space="preserve"> </w:t>
      </w:r>
      <w:r w:rsidR="00551702" w:rsidRPr="004A198D">
        <w:rPr>
          <w:rFonts w:asciiTheme="majorBidi" w:hAnsiTheme="majorBidi"/>
          <w:sz w:val="28"/>
          <w:szCs w:val="28"/>
        </w:rPr>
        <w:t>405</w:t>
      </w:r>
      <w:r w:rsidR="00AE3117" w:rsidRPr="004A198D">
        <w:rPr>
          <w:rFonts w:asciiTheme="majorBidi" w:hAnsiTheme="majorBidi"/>
          <w:sz w:val="28"/>
          <w:szCs w:val="28"/>
        </w:rPr>
        <w:t>.</w:t>
      </w:r>
      <w:r w:rsidR="00551702" w:rsidRPr="004A198D">
        <w:rPr>
          <w:rFonts w:asciiTheme="majorBidi" w:hAnsiTheme="majorBidi"/>
          <w:sz w:val="28"/>
          <w:szCs w:val="28"/>
        </w:rPr>
        <w:t>45</w:t>
      </w:r>
      <w:r w:rsidR="0053011F" w:rsidRPr="004A198D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="000879B1" w:rsidRPr="004A198D">
        <w:rPr>
          <w:rFonts w:asciiTheme="majorBidi" w:hAnsiTheme="majorBidi" w:hint="cs"/>
          <w:sz w:val="28"/>
          <w:szCs w:val="28"/>
          <w:cs/>
        </w:rPr>
        <w:t xml:space="preserve"> มีผลทำให้ </w:t>
      </w:r>
      <w:r w:rsidR="000879B1" w:rsidRPr="004A198D">
        <w:rPr>
          <w:rFonts w:asciiTheme="majorBidi" w:hAnsiTheme="majorBidi"/>
          <w:sz w:val="28"/>
          <w:szCs w:val="28"/>
        </w:rPr>
        <w:t xml:space="preserve">UVCP </w:t>
      </w:r>
      <w:r w:rsidR="0053011F" w:rsidRPr="004A198D">
        <w:rPr>
          <w:rFonts w:asciiTheme="majorBidi" w:hAnsiTheme="majorBidi"/>
          <w:sz w:val="28"/>
          <w:szCs w:val="28"/>
          <w:cs/>
        </w:rPr>
        <w:t xml:space="preserve">ถือหุ้นสามัญของ </w:t>
      </w:r>
      <w:r w:rsidR="0053011F" w:rsidRPr="004A198D">
        <w:rPr>
          <w:rFonts w:asciiTheme="majorBidi" w:hAnsiTheme="majorBidi"/>
          <w:sz w:val="28"/>
          <w:szCs w:val="28"/>
        </w:rPr>
        <w:t xml:space="preserve">STI </w:t>
      </w:r>
      <w:r w:rsidR="0053011F" w:rsidRPr="004A198D">
        <w:rPr>
          <w:rFonts w:asciiTheme="majorBidi" w:hAnsiTheme="majorBidi"/>
          <w:sz w:val="28"/>
          <w:szCs w:val="28"/>
          <w:cs/>
        </w:rPr>
        <w:t xml:space="preserve">รวม </w:t>
      </w:r>
      <w:r w:rsidR="00551702" w:rsidRPr="004A198D">
        <w:rPr>
          <w:rFonts w:asciiTheme="majorBidi" w:hAnsiTheme="majorBidi"/>
          <w:sz w:val="28"/>
          <w:szCs w:val="28"/>
        </w:rPr>
        <w:t>229</w:t>
      </w:r>
      <w:r w:rsidR="00333801" w:rsidRPr="004A198D">
        <w:rPr>
          <w:rFonts w:asciiTheme="majorBidi" w:hAnsiTheme="majorBidi"/>
          <w:sz w:val="28"/>
          <w:szCs w:val="28"/>
        </w:rPr>
        <w:t>.</w:t>
      </w:r>
      <w:r w:rsidR="00551702" w:rsidRPr="004A198D">
        <w:rPr>
          <w:rFonts w:asciiTheme="majorBidi" w:hAnsiTheme="majorBidi"/>
          <w:sz w:val="28"/>
          <w:szCs w:val="28"/>
        </w:rPr>
        <w:t>86</w:t>
      </w:r>
      <w:r w:rsidR="00333801" w:rsidRPr="004A198D">
        <w:rPr>
          <w:rFonts w:asciiTheme="majorBidi" w:hAnsiTheme="majorBidi"/>
          <w:sz w:val="28"/>
          <w:szCs w:val="28"/>
        </w:rPr>
        <w:t xml:space="preserve"> </w:t>
      </w:r>
      <w:r w:rsidR="00333801" w:rsidRPr="004A198D">
        <w:rPr>
          <w:rFonts w:asciiTheme="majorBidi" w:hAnsiTheme="majorBidi" w:hint="cs"/>
          <w:sz w:val="28"/>
          <w:szCs w:val="28"/>
          <w:cs/>
        </w:rPr>
        <w:t>ล้าน</w:t>
      </w:r>
      <w:r w:rsidR="0053011F" w:rsidRPr="004A198D">
        <w:rPr>
          <w:rFonts w:asciiTheme="majorBidi" w:hAnsiTheme="majorBidi"/>
          <w:sz w:val="28"/>
          <w:szCs w:val="28"/>
          <w:cs/>
        </w:rPr>
        <w:t>หุ้น คิดเป็นร้อยล</w:t>
      </w:r>
      <w:r w:rsidR="00AE3117" w:rsidRPr="004A198D">
        <w:rPr>
          <w:rFonts w:asciiTheme="majorBidi" w:hAnsiTheme="majorBidi" w:hint="cs"/>
          <w:sz w:val="28"/>
          <w:szCs w:val="28"/>
          <w:cs/>
        </w:rPr>
        <w:t>ะ</w:t>
      </w:r>
      <w:r w:rsidR="00EF12D3" w:rsidRPr="004A198D">
        <w:rPr>
          <w:rFonts w:asciiTheme="majorBidi" w:hAnsiTheme="majorBidi" w:hint="cs"/>
          <w:sz w:val="28"/>
          <w:szCs w:val="28"/>
          <w:cs/>
        </w:rPr>
        <w:t xml:space="preserve"> </w:t>
      </w:r>
      <w:r w:rsidR="00551702" w:rsidRPr="004A198D">
        <w:rPr>
          <w:rFonts w:asciiTheme="majorBidi" w:hAnsiTheme="majorBidi"/>
          <w:sz w:val="28"/>
          <w:szCs w:val="28"/>
        </w:rPr>
        <w:t>38</w:t>
      </w:r>
      <w:r w:rsidR="00EF12D3" w:rsidRPr="004A198D">
        <w:rPr>
          <w:rFonts w:asciiTheme="majorBidi" w:hAnsiTheme="majorBidi"/>
          <w:sz w:val="28"/>
          <w:szCs w:val="28"/>
        </w:rPr>
        <w:t>.</w:t>
      </w:r>
      <w:r w:rsidR="00551702" w:rsidRPr="004A198D">
        <w:rPr>
          <w:rFonts w:asciiTheme="majorBidi" w:hAnsiTheme="majorBidi"/>
          <w:sz w:val="28"/>
          <w:szCs w:val="28"/>
        </w:rPr>
        <w:t>12</w:t>
      </w:r>
      <w:r w:rsidR="00EF12D3" w:rsidRPr="004A198D">
        <w:rPr>
          <w:rFonts w:asciiTheme="majorBidi" w:hAnsiTheme="majorBidi"/>
          <w:sz w:val="28"/>
          <w:szCs w:val="28"/>
        </w:rPr>
        <w:t xml:space="preserve"> </w:t>
      </w:r>
      <w:r w:rsidR="0053011F" w:rsidRPr="004A198D">
        <w:rPr>
          <w:rFonts w:asciiTheme="majorBidi" w:hAnsiTheme="majorBidi"/>
          <w:sz w:val="28"/>
          <w:szCs w:val="28"/>
          <w:cs/>
        </w:rPr>
        <w:t xml:space="preserve">ของหุ้นที่ชำระแล้วทั้งหมดของ </w:t>
      </w:r>
      <w:r w:rsidR="0053011F" w:rsidRPr="004A198D">
        <w:rPr>
          <w:rFonts w:asciiTheme="majorBidi" w:hAnsiTheme="majorBidi"/>
          <w:sz w:val="28"/>
          <w:szCs w:val="28"/>
        </w:rPr>
        <w:t xml:space="preserve">STI </w:t>
      </w:r>
      <w:bookmarkStart w:id="1" w:name="_Hlk134429854"/>
      <w:r w:rsidR="0053011F" w:rsidRPr="004A198D">
        <w:rPr>
          <w:rFonts w:asciiTheme="majorBidi" w:hAnsiTheme="majorBidi"/>
          <w:sz w:val="28"/>
          <w:szCs w:val="28"/>
          <w:cs/>
        </w:rPr>
        <w:t xml:space="preserve">ทั้งนี้ผู้บริหารได้ประเมินแล้วว่าบริษัทมีอำนาจควบคุมกิจการใน </w:t>
      </w:r>
      <w:r w:rsidR="0053011F" w:rsidRPr="004A198D">
        <w:rPr>
          <w:rFonts w:asciiTheme="majorBidi" w:hAnsiTheme="majorBidi"/>
          <w:sz w:val="28"/>
          <w:szCs w:val="28"/>
        </w:rPr>
        <w:t xml:space="preserve">STI </w:t>
      </w:r>
      <w:r w:rsidR="0053011F" w:rsidRPr="004A198D">
        <w:rPr>
          <w:rFonts w:asciiTheme="majorBidi" w:hAnsiTheme="majorBidi"/>
          <w:sz w:val="28"/>
          <w:szCs w:val="28"/>
          <w:cs/>
        </w:rPr>
        <w:t xml:space="preserve">และเป็นผลให้ </w:t>
      </w:r>
      <w:r w:rsidR="0053011F" w:rsidRPr="004A198D">
        <w:rPr>
          <w:rFonts w:asciiTheme="majorBidi" w:hAnsiTheme="majorBidi"/>
          <w:sz w:val="28"/>
          <w:szCs w:val="28"/>
        </w:rPr>
        <w:t xml:space="preserve">STI </w:t>
      </w:r>
      <w:r w:rsidR="0053011F" w:rsidRPr="004A198D">
        <w:rPr>
          <w:rFonts w:asciiTheme="majorBidi" w:hAnsiTheme="majorBidi"/>
          <w:sz w:val="28"/>
          <w:szCs w:val="28"/>
          <w:cs/>
        </w:rPr>
        <w:t>เปลี่ยนสถานะจากบริษัทร่วมเป็นบริษัทย่อยของบริษัท</w:t>
      </w:r>
      <w:bookmarkEnd w:id="1"/>
    </w:p>
    <w:p w14:paraId="632D90E4" w14:textId="4D8DA02E" w:rsidR="0053011F" w:rsidRPr="004A198D" w:rsidRDefault="0053011F" w:rsidP="0053011F">
      <w:pPr>
        <w:ind w:left="540"/>
        <w:rPr>
          <w:rFonts w:asciiTheme="majorBidi" w:hAnsiTheme="majorBidi" w:cstheme="majorBidi"/>
          <w:sz w:val="22"/>
          <w:szCs w:val="22"/>
        </w:rPr>
      </w:pPr>
    </w:p>
    <w:p w14:paraId="3591F957" w14:textId="179979B5" w:rsidR="008A209D" w:rsidRPr="004A198D" w:rsidRDefault="008A209D" w:rsidP="008A209D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การมีอำนาจควบคุมใน</w:t>
      </w:r>
      <w:r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STI </w:t>
      </w:r>
      <w:r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</w:t>
      </w:r>
      <w:r w:rsidRPr="004A198D">
        <w:rPr>
          <w:rFonts w:ascii="Angsana New" w:hAnsi="Angsana New" w:hint="cs"/>
          <w:spacing w:val="-2"/>
          <w:sz w:val="28"/>
          <w:szCs w:val="28"/>
          <w:cs/>
        </w:rPr>
        <w:t>ของธุรกิจ และสามารถสร้างผลตอบแทนให้แก่กลุ่มบริษัทได้ในอนาคต</w:t>
      </w:r>
    </w:p>
    <w:p w14:paraId="677D13E2" w14:textId="77777777" w:rsidR="00172EE1" w:rsidRPr="004A198D" w:rsidRDefault="00172EE1" w:rsidP="00FA7218">
      <w:pPr>
        <w:rPr>
          <w:rFonts w:asciiTheme="majorBidi" w:hAnsiTheme="majorBidi" w:cstheme="majorBidi"/>
          <w:sz w:val="22"/>
          <w:szCs w:val="22"/>
          <w:cs/>
        </w:rPr>
      </w:pPr>
    </w:p>
    <w:p w14:paraId="5E4D8355" w14:textId="7794D309" w:rsidR="00CD51F7" w:rsidRPr="004A198D" w:rsidRDefault="008A209D" w:rsidP="00C429AA">
      <w:pPr>
        <w:ind w:left="540"/>
        <w:rPr>
          <w:rFonts w:ascii="Angsana New" w:hAnsi="Angsana New"/>
          <w:sz w:val="28"/>
          <w:szCs w:val="28"/>
          <w:lang w:eastAsia="x-none"/>
        </w:rPr>
      </w:pPr>
      <w:r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ใน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>ระหว่าง</w:t>
      </w:r>
      <w:r w:rsidR="00CD51F7"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งวด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>นับตั้งแต่วันที่</w:t>
      </w:r>
      <w:r w:rsidR="00FF0CD8" w:rsidRPr="004A198D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 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1</w:t>
      </w:r>
      <w:r w:rsidR="00FF0CD8" w:rsidRPr="004A198D">
        <w:rPr>
          <w:rFonts w:ascii="Angsana New" w:hAnsi="Angsana New" w:hint="cs"/>
          <w:sz w:val="28"/>
          <w:szCs w:val="28"/>
          <w:cs/>
          <w:lang w:eastAsia="x-none"/>
        </w:rPr>
        <w:t xml:space="preserve"> กุมภาพันธ์ 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2566</w:t>
      </w:r>
      <w:r w:rsidR="00FF0CD8" w:rsidRPr="004A198D">
        <w:rPr>
          <w:rFonts w:ascii="Angsana New" w:hAnsi="Angsana New"/>
          <w:sz w:val="28"/>
          <w:szCs w:val="28"/>
          <w:lang w:eastAsia="x-none"/>
        </w:rPr>
        <w:t xml:space="preserve"> 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>จนถึงวันที่</w:t>
      </w:r>
      <w:r w:rsidR="00CD51F7"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1E42B5" w:rsidRPr="004A198D">
        <w:rPr>
          <w:rFonts w:ascii="Angsana New" w:hAnsi="Angsana New"/>
          <w:sz w:val="28"/>
          <w:szCs w:val="28"/>
          <w:lang w:eastAsia="x-none"/>
        </w:rPr>
        <w:t xml:space="preserve">30 </w:t>
      </w:r>
      <w:r w:rsidR="001E42B5" w:rsidRPr="004A198D">
        <w:rPr>
          <w:rFonts w:ascii="Angsana New" w:hAnsi="Angsana New" w:hint="cs"/>
          <w:sz w:val="28"/>
          <w:szCs w:val="28"/>
          <w:cs/>
          <w:lang w:eastAsia="x-none"/>
        </w:rPr>
        <w:t>มิถุนายน</w:t>
      </w:r>
      <w:r w:rsidR="001E42B5" w:rsidRPr="004A198D">
        <w:rPr>
          <w:rFonts w:ascii="Angsana New" w:hAnsi="Angsana New"/>
          <w:sz w:val="28"/>
          <w:szCs w:val="28"/>
          <w:lang w:eastAsia="x-none"/>
        </w:rPr>
        <w:t xml:space="preserve"> 2566</w:t>
      </w:r>
      <w:r w:rsidR="00CD51F7" w:rsidRPr="004A198D">
        <w:rPr>
          <w:rFonts w:ascii="Angsana New" w:hAnsi="Angsana New"/>
          <w:sz w:val="28"/>
          <w:szCs w:val="28"/>
          <w:lang w:eastAsia="x-none"/>
        </w:rPr>
        <w:t xml:space="preserve"> </w:t>
      </w:r>
      <w:r w:rsidR="00CD51F7" w:rsidRPr="004A198D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STI 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>มีรายได้เป็นจำนวนเงิน</w:t>
      </w:r>
      <w:r w:rsidR="00CD51F7"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2E3246" w:rsidRPr="004A198D">
        <w:rPr>
          <w:rFonts w:ascii="Angsana New" w:hAnsi="Angsana New"/>
          <w:sz w:val="28"/>
          <w:szCs w:val="28"/>
          <w:lang w:eastAsia="x-none"/>
        </w:rPr>
        <w:t>682.8</w:t>
      </w:r>
      <w:r w:rsidR="004805A5" w:rsidRPr="004A198D">
        <w:rPr>
          <w:rFonts w:ascii="Angsana New" w:hAnsi="Angsana New"/>
          <w:sz w:val="28"/>
          <w:szCs w:val="28"/>
          <w:lang w:eastAsia="x-none"/>
        </w:rPr>
        <w:t>2</w:t>
      </w:r>
      <w:r w:rsidR="00CD51F7"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>ล้านบาท และ</w:t>
      </w:r>
      <w:r w:rsidR="00CD51F7"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กำไร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>เป็นจำนวนเงิน</w:t>
      </w:r>
      <w:r w:rsidR="00FB2326" w:rsidRPr="004A198D">
        <w:rPr>
          <w:rFonts w:ascii="Angsana New" w:hAnsi="Angsana New"/>
          <w:sz w:val="28"/>
          <w:szCs w:val="28"/>
          <w:lang w:eastAsia="x-none"/>
        </w:rPr>
        <w:t xml:space="preserve"> </w:t>
      </w:r>
      <w:r w:rsidR="002E3246" w:rsidRPr="004A198D">
        <w:rPr>
          <w:rFonts w:ascii="Angsana New" w:hAnsi="Angsana New"/>
          <w:sz w:val="28"/>
          <w:szCs w:val="28"/>
          <w:lang w:eastAsia="x-none"/>
        </w:rPr>
        <w:t>52.5</w:t>
      </w:r>
      <w:r w:rsidR="004805A5" w:rsidRPr="004A198D">
        <w:rPr>
          <w:rFonts w:ascii="Angsana New" w:hAnsi="Angsana New"/>
          <w:sz w:val="28"/>
          <w:szCs w:val="28"/>
          <w:lang w:eastAsia="x-none"/>
        </w:rPr>
        <w:t>2</w:t>
      </w:r>
      <w:r w:rsidR="00FB2326" w:rsidRPr="004A198D">
        <w:rPr>
          <w:rFonts w:ascii="Angsana New" w:hAnsi="Angsana New"/>
          <w:sz w:val="28"/>
          <w:szCs w:val="28"/>
          <w:lang w:eastAsia="x-none"/>
        </w:rPr>
        <w:t xml:space="preserve"> 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</w:t>
      </w:r>
      <w:r w:rsidR="00CD51F7" w:rsidRPr="004A198D">
        <w:rPr>
          <w:rFonts w:asciiTheme="majorBidi" w:hAnsiTheme="majorBidi"/>
          <w:sz w:val="28"/>
          <w:szCs w:val="28"/>
          <w:cs/>
        </w:rPr>
        <w:t>ซื้อ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ธุรกิจตั้งแต่วันที่ 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1</w:t>
      </w:r>
      <w:r w:rsidR="00AE3117"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AE3117"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ตุลาคม 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2565</w:t>
      </w:r>
      <w:r w:rsidR="00AE3117" w:rsidRPr="004A198D">
        <w:rPr>
          <w:rFonts w:ascii="Angsana New" w:hAnsi="Angsana New"/>
          <w:sz w:val="28"/>
          <w:szCs w:val="28"/>
          <w:lang w:eastAsia="x-none"/>
        </w:rPr>
        <w:t xml:space="preserve"> 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จะมีรายได้รวมเพิ่มขึ้นจำนวนเงิน </w:t>
      </w:r>
      <w:r w:rsidR="00A149DD" w:rsidRPr="004A198D">
        <w:rPr>
          <w:rFonts w:ascii="Angsana New" w:hAnsi="Angsana New"/>
          <w:sz w:val="28"/>
          <w:szCs w:val="28"/>
          <w:lang w:eastAsia="x-none"/>
        </w:rPr>
        <w:t>1,33</w:t>
      </w:r>
      <w:r w:rsidR="00E112AF" w:rsidRPr="004A198D">
        <w:rPr>
          <w:rFonts w:ascii="Angsana New" w:hAnsi="Angsana New"/>
          <w:sz w:val="28"/>
          <w:szCs w:val="28"/>
          <w:lang w:eastAsia="x-none"/>
        </w:rPr>
        <w:t>8</w:t>
      </w:r>
      <w:r w:rsidR="00A149DD" w:rsidRPr="004A198D">
        <w:rPr>
          <w:rFonts w:ascii="Angsana New" w:hAnsi="Angsana New"/>
          <w:sz w:val="28"/>
          <w:szCs w:val="28"/>
          <w:lang w:eastAsia="x-none"/>
        </w:rPr>
        <w:t>.</w:t>
      </w:r>
      <w:r w:rsidR="00E112AF" w:rsidRPr="004A198D">
        <w:rPr>
          <w:rFonts w:ascii="Angsana New" w:hAnsi="Angsana New"/>
          <w:sz w:val="28"/>
          <w:szCs w:val="28"/>
          <w:lang w:eastAsia="x-none"/>
        </w:rPr>
        <w:t>60</w:t>
      </w:r>
      <w:r w:rsidR="00CD51F7"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>ล้านบาท และกำไรรวมสำหรับ</w:t>
      </w:r>
      <w:r w:rsidR="00CD51F7"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งวด</w:t>
      </w:r>
      <w:r w:rsidR="001E42B5"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เก้า</w:t>
      </w:r>
      <w:r w:rsidR="00CD51F7"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เดือน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>สิ้นสุดวันที่</w:t>
      </w:r>
      <w:r w:rsidR="00CD51F7" w:rsidRPr="004A198D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 </w:t>
      </w:r>
      <w:r w:rsidR="001E42B5" w:rsidRPr="004A198D">
        <w:rPr>
          <w:rFonts w:ascii="Angsana New" w:hAnsi="Angsana New"/>
          <w:sz w:val="28"/>
          <w:szCs w:val="28"/>
          <w:lang w:eastAsia="x-none"/>
        </w:rPr>
        <w:t xml:space="preserve">30 </w:t>
      </w:r>
      <w:r w:rsidR="001E42B5" w:rsidRPr="004A198D">
        <w:rPr>
          <w:rFonts w:ascii="Angsana New" w:hAnsi="Angsana New" w:hint="cs"/>
          <w:sz w:val="28"/>
          <w:szCs w:val="28"/>
          <w:cs/>
          <w:lang w:eastAsia="x-none"/>
        </w:rPr>
        <w:t xml:space="preserve">มิถุนายน </w:t>
      </w:r>
      <w:r w:rsidR="001E42B5" w:rsidRPr="004A198D">
        <w:rPr>
          <w:rFonts w:ascii="Angsana New" w:hAnsi="Angsana New"/>
          <w:sz w:val="28"/>
          <w:szCs w:val="28"/>
          <w:lang w:eastAsia="x-none"/>
        </w:rPr>
        <w:t>2566</w:t>
      </w:r>
      <w:r w:rsidR="00CD51F7"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CD51F7"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เพิ่มขึ้น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จำนวนเงิน </w:t>
      </w:r>
      <w:r w:rsidR="00A149DD" w:rsidRPr="004A198D">
        <w:rPr>
          <w:rFonts w:ascii="Angsana New" w:hAnsi="Angsana New"/>
          <w:sz w:val="28"/>
          <w:szCs w:val="28"/>
          <w:lang w:eastAsia="x-none"/>
        </w:rPr>
        <w:t>126.</w:t>
      </w:r>
      <w:r w:rsidR="003C63F9" w:rsidRPr="004A198D">
        <w:rPr>
          <w:rFonts w:ascii="Angsana New" w:hAnsi="Angsana New"/>
          <w:sz w:val="28"/>
          <w:szCs w:val="28"/>
          <w:lang w:eastAsia="x-none"/>
        </w:rPr>
        <w:t>69</w:t>
      </w:r>
      <w:r w:rsidR="00CD51F7"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>ล้านบาท ในการกำหนดมูลค่าดังกล่าว</w:t>
      </w:r>
      <w:r w:rsidR="00CD51F7"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22217D" w:rsidRPr="004A198D">
        <w:rPr>
          <w:rFonts w:ascii="Angsana New" w:hAnsi="Angsana New"/>
          <w:sz w:val="28"/>
          <w:szCs w:val="28"/>
          <w:cs/>
          <w:lang w:val="th-TH" w:eastAsia="x-none"/>
        </w:rPr>
        <w:br/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>ฝ่ายบริหารใช้ข้อสมมต</w:t>
      </w:r>
      <w:r w:rsidR="00CD51F7"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ิ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>ในการปรับปรุงมูลค่ายุติธรรมโดยถือเสมือนว่าการรวมกิจการที่เกิดขึ้นในระหว่าง</w:t>
      </w:r>
      <w:r w:rsidR="00D726B9" w:rsidRPr="004A198D">
        <w:rPr>
          <w:rFonts w:ascii="Angsana New" w:hAnsi="Angsana New" w:hint="cs"/>
          <w:sz w:val="28"/>
          <w:szCs w:val="28"/>
          <w:cs/>
          <w:lang w:val="th-TH" w:eastAsia="x-none"/>
        </w:rPr>
        <w:t>งวด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นั้นได้เกิดขึ้นตั้งแต่วันที่ 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1</w:t>
      </w:r>
      <w:r w:rsidR="00CD51F7" w:rsidRPr="004A198D">
        <w:rPr>
          <w:rFonts w:ascii="Angsana New" w:hAnsi="Angsana New"/>
          <w:sz w:val="28"/>
          <w:szCs w:val="28"/>
          <w:lang w:val="th-TH" w:eastAsia="x-none"/>
        </w:rPr>
        <w:t xml:space="preserve"> </w:t>
      </w:r>
      <w:r w:rsidR="00CD51F7" w:rsidRPr="004A198D">
        <w:rPr>
          <w:rFonts w:ascii="Angsana New" w:hAnsi="Angsana New"/>
          <w:sz w:val="28"/>
          <w:szCs w:val="28"/>
          <w:cs/>
          <w:lang w:val="th-TH" w:eastAsia="x-none"/>
        </w:rPr>
        <w:t xml:space="preserve">ตุลาคม </w:t>
      </w:r>
      <w:r w:rsidR="00551702" w:rsidRPr="004A198D">
        <w:rPr>
          <w:rFonts w:ascii="Angsana New" w:hAnsi="Angsana New"/>
          <w:sz w:val="28"/>
          <w:szCs w:val="28"/>
          <w:lang w:eastAsia="x-none"/>
        </w:rPr>
        <w:t>2565</w:t>
      </w:r>
    </w:p>
    <w:p w14:paraId="648AF82B" w14:textId="77777777" w:rsidR="00172EE1" w:rsidRPr="004A198D" w:rsidRDefault="00172EE1" w:rsidP="00C429AA">
      <w:pPr>
        <w:ind w:left="540"/>
        <w:rPr>
          <w:rFonts w:ascii="Angsana New" w:hAnsi="Angsana New"/>
          <w:spacing w:val="-10"/>
          <w:sz w:val="28"/>
          <w:szCs w:val="28"/>
          <w:lang w:eastAsia="x-none"/>
        </w:rPr>
      </w:pPr>
    </w:p>
    <w:p w14:paraId="7D7B5EAC" w14:textId="77777777" w:rsidR="00281DBE" w:rsidRPr="004A198D" w:rsidRDefault="00281DBE">
      <w:pPr>
        <w:spacing w:line="240" w:lineRule="auto"/>
        <w:jc w:val="left"/>
        <w:rPr>
          <w:rFonts w:ascii="Book Antiqua" w:hAnsi="Book Antiqua"/>
          <w:sz w:val="28"/>
          <w:szCs w:val="28"/>
          <w:cs/>
        </w:rPr>
      </w:pPr>
      <w:r w:rsidRPr="004A198D">
        <w:rPr>
          <w:sz w:val="28"/>
          <w:szCs w:val="28"/>
          <w:cs/>
        </w:rPr>
        <w:br w:type="page"/>
      </w:r>
    </w:p>
    <w:p w14:paraId="3B7C7BD9" w14:textId="4B5E58A4" w:rsidR="00CD51F7" w:rsidRPr="004A198D" w:rsidRDefault="00CD51F7" w:rsidP="00CD51F7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4A198D">
        <w:rPr>
          <w:rFonts w:hint="cs"/>
          <w:sz w:val="28"/>
          <w:szCs w:val="28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68A1DCCC" w14:textId="77777777" w:rsidR="00CD51F7" w:rsidRPr="004A198D" w:rsidRDefault="00CD51F7" w:rsidP="00B42597">
      <w:pPr>
        <w:pStyle w:val="ListParagraph"/>
        <w:spacing w:line="240" w:lineRule="auto"/>
        <w:ind w:left="630"/>
        <w:rPr>
          <w:rFonts w:ascii="Angsana New" w:hAnsi="Angsana New"/>
          <w:spacing w:val="-2"/>
          <w:sz w:val="22"/>
        </w:rPr>
      </w:pPr>
    </w:p>
    <w:tbl>
      <w:tblPr>
        <w:tblW w:w="9203" w:type="dxa"/>
        <w:tblInd w:w="450" w:type="dxa"/>
        <w:tblLook w:val="01E0" w:firstRow="1" w:lastRow="1" w:firstColumn="1" w:lastColumn="1" w:noHBand="0" w:noVBand="0"/>
      </w:tblPr>
      <w:tblGrid>
        <w:gridCol w:w="7632"/>
        <w:gridCol w:w="1571"/>
      </w:tblGrid>
      <w:tr w:rsidR="00AE5C2C" w:rsidRPr="004A198D" w14:paraId="5D40DA5F" w14:textId="77777777" w:rsidTr="00AE5C2C">
        <w:trPr>
          <w:tblHeader/>
        </w:trPr>
        <w:tc>
          <w:tcPr>
            <w:tcW w:w="7632" w:type="dxa"/>
          </w:tcPr>
          <w:p w14:paraId="72B61F74" w14:textId="77777777" w:rsidR="00AE5C2C" w:rsidRPr="004A198D" w:rsidRDefault="00AE5C2C" w:rsidP="00E4122B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571" w:type="dxa"/>
          </w:tcPr>
          <w:p w14:paraId="1885BA18" w14:textId="42B356CB" w:rsidR="00AE5C2C" w:rsidRPr="004A198D" w:rsidRDefault="00AE5C2C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4A19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AE5C2C" w:rsidRPr="004A198D" w14:paraId="3E891340" w14:textId="77777777" w:rsidTr="00AE5C2C">
        <w:trPr>
          <w:tblHeader/>
        </w:trPr>
        <w:tc>
          <w:tcPr>
            <w:tcW w:w="7632" w:type="dxa"/>
          </w:tcPr>
          <w:p w14:paraId="1C065C6F" w14:textId="77777777" w:rsidR="00AE5C2C" w:rsidRPr="004A198D" w:rsidRDefault="00AE5C2C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1330D11" w14:textId="77777777" w:rsidR="00AE5C2C" w:rsidRPr="004A198D" w:rsidRDefault="00AE5C2C" w:rsidP="00E4122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E42B5" w:rsidRPr="004A198D" w14:paraId="01C47764" w14:textId="77777777" w:rsidTr="00AE5C2C">
        <w:trPr>
          <w:trHeight w:val="80"/>
        </w:trPr>
        <w:tc>
          <w:tcPr>
            <w:tcW w:w="7632" w:type="dxa"/>
          </w:tcPr>
          <w:p w14:paraId="2BB4626E" w14:textId="7777777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571" w:type="dxa"/>
          </w:tcPr>
          <w:p w14:paraId="27159366" w14:textId="26D0D6B8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79.04</w:t>
            </w:r>
          </w:p>
        </w:tc>
      </w:tr>
      <w:tr w:rsidR="001E42B5" w:rsidRPr="004A198D" w14:paraId="0183F1DE" w14:textId="77777777" w:rsidTr="00AE5C2C">
        <w:tc>
          <w:tcPr>
            <w:tcW w:w="7632" w:type="dxa"/>
          </w:tcPr>
          <w:p w14:paraId="7C7EB4C9" w14:textId="1DF6803A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571" w:type="dxa"/>
          </w:tcPr>
          <w:p w14:paraId="6AA61BC3" w14:textId="34CA254A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308.29</w:t>
            </w:r>
          </w:p>
        </w:tc>
      </w:tr>
      <w:tr w:rsidR="001E42B5" w:rsidRPr="004A198D" w14:paraId="5B8657B5" w14:textId="77777777" w:rsidTr="00AE5C2C">
        <w:tc>
          <w:tcPr>
            <w:tcW w:w="7632" w:type="dxa"/>
          </w:tcPr>
          <w:p w14:paraId="6924E7CE" w14:textId="2211E16D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71" w:type="dxa"/>
          </w:tcPr>
          <w:p w14:paraId="1800388E" w14:textId="4A05568F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1,157.37</w:t>
            </w:r>
          </w:p>
        </w:tc>
      </w:tr>
      <w:tr w:rsidR="001E42B5" w:rsidRPr="004A198D" w14:paraId="5C02F7FE" w14:textId="77777777" w:rsidTr="00AE5C2C">
        <w:tc>
          <w:tcPr>
            <w:tcW w:w="7632" w:type="dxa"/>
          </w:tcPr>
          <w:p w14:paraId="611FD197" w14:textId="318266D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71" w:type="dxa"/>
          </w:tcPr>
          <w:p w14:paraId="4E2E29B6" w14:textId="49D67B26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112.95</w:t>
            </w:r>
          </w:p>
        </w:tc>
      </w:tr>
      <w:tr w:rsidR="001E42B5" w:rsidRPr="004A198D" w14:paraId="161DF4FE" w14:textId="77777777" w:rsidTr="00AE5C2C">
        <w:tc>
          <w:tcPr>
            <w:tcW w:w="7632" w:type="dxa"/>
          </w:tcPr>
          <w:p w14:paraId="1562CEF4" w14:textId="7777777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71" w:type="dxa"/>
          </w:tcPr>
          <w:p w14:paraId="723FD6BD" w14:textId="443F3A6B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34.93</w:t>
            </w:r>
          </w:p>
        </w:tc>
      </w:tr>
      <w:tr w:rsidR="001E42B5" w:rsidRPr="004A198D" w14:paraId="556FBCEF" w14:textId="77777777" w:rsidTr="00AE5C2C">
        <w:tc>
          <w:tcPr>
            <w:tcW w:w="7632" w:type="dxa"/>
          </w:tcPr>
          <w:p w14:paraId="66351743" w14:textId="2C734A6E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71" w:type="dxa"/>
          </w:tcPr>
          <w:p w14:paraId="06D2861D" w14:textId="48B0FE00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35.78</w:t>
            </w:r>
          </w:p>
        </w:tc>
      </w:tr>
      <w:tr w:rsidR="001E42B5" w:rsidRPr="004A198D" w14:paraId="5D4165CA" w14:textId="77777777" w:rsidTr="00AE5C2C">
        <w:tc>
          <w:tcPr>
            <w:tcW w:w="7632" w:type="dxa"/>
          </w:tcPr>
          <w:p w14:paraId="2D6C1B2B" w14:textId="7777777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71" w:type="dxa"/>
          </w:tcPr>
          <w:p w14:paraId="51524C2E" w14:textId="490D2BC1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216.32</w:t>
            </w:r>
          </w:p>
        </w:tc>
      </w:tr>
      <w:tr w:rsidR="001E42B5" w:rsidRPr="004A198D" w14:paraId="0FD9E0A0" w14:textId="77777777" w:rsidTr="00AE5C2C">
        <w:tc>
          <w:tcPr>
            <w:tcW w:w="7632" w:type="dxa"/>
            <w:shd w:val="clear" w:color="auto" w:fill="auto"/>
          </w:tcPr>
          <w:p w14:paraId="1ABC83A8" w14:textId="55BEB8E6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71" w:type="dxa"/>
            <w:shd w:val="clear" w:color="auto" w:fill="auto"/>
          </w:tcPr>
          <w:p w14:paraId="488E22CD" w14:textId="19545838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65.23</w:t>
            </w:r>
          </w:p>
        </w:tc>
      </w:tr>
      <w:tr w:rsidR="001E42B5" w:rsidRPr="004A198D" w14:paraId="6631072F" w14:textId="77777777" w:rsidTr="00AE5C2C">
        <w:tc>
          <w:tcPr>
            <w:tcW w:w="7632" w:type="dxa"/>
            <w:shd w:val="clear" w:color="auto" w:fill="auto"/>
          </w:tcPr>
          <w:p w14:paraId="30EAD17F" w14:textId="584FA5DE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14:paraId="761D8981" w14:textId="53C90C4C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86.78</w:t>
            </w:r>
          </w:p>
        </w:tc>
      </w:tr>
      <w:tr w:rsidR="001E42B5" w:rsidRPr="004A198D" w14:paraId="41059FAB" w14:textId="77777777" w:rsidTr="00AE5C2C">
        <w:tc>
          <w:tcPr>
            <w:tcW w:w="7632" w:type="dxa"/>
            <w:shd w:val="clear" w:color="auto" w:fill="auto"/>
          </w:tcPr>
          <w:p w14:paraId="22E40A02" w14:textId="07FA79A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571" w:type="dxa"/>
            <w:shd w:val="clear" w:color="auto" w:fill="auto"/>
          </w:tcPr>
          <w:p w14:paraId="398867DF" w14:textId="62E9A30A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58.69</w:t>
            </w:r>
          </w:p>
        </w:tc>
      </w:tr>
      <w:tr w:rsidR="001E42B5" w:rsidRPr="004A198D" w14:paraId="264CEF8A" w14:textId="77777777" w:rsidTr="00AE5C2C">
        <w:tc>
          <w:tcPr>
            <w:tcW w:w="7632" w:type="dxa"/>
            <w:shd w:val="clear" w:color="auto" w:fill="auto"/>
          </w:tcPr>
          <w:p w14:paraId="07C756E3" w14:textId="7777777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71" w:type="dxa"/>
            <w:shd w:val="clear" w:color="auto" w:fill="auto"/>
          </w:tcPr>
          <w:p w14:paraId="0814F022" w14:textId="382091E5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92.71</w:t>
            </w:r>
          </w:p>
        </w:tc>
      </w:tr>
      <w:tr w:rsidR="001E42B5" w:rsidRPr="004A198D" w14:paraId="37C860E7" w14:textId="77777777" w:rsidTr="00AE5C2C">
        <w:trPr>
          <w:trHeight w:val="317"/>
        </w:trPr>
        <w:tc>
          <w:tcPr>
            <w:tcW w:w="7632" w:type="dxa"/>
          </w:tcPr>
          <w:p w14:paraId="2CF9495D" w14:textId="3DCDF4BD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/>
                <w:sz w:val="28"/>
                <w:szCs w:val="28"/>
                <w:cs/>
              </w:rPr>
              <w:t>เงินเบิกเกินบัญชี</w:t>
            </w:r>
            <w:r w:rsidRPr="004A198D"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4A198D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71" w:type="dxa"/>
          </w:tcPr>
          <w:p w14:paraId="563B30B5" w14:textId="5489E12C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(279.96)</w:t>
            </w:r>
          </w:p>
        </w:tc>
      </w:tr>
      <w:tr w:rsidR="001E42B5" w:rsidRPr="004A198D" w14:paraId="651916D2" w14:textId="77777777" w:rsidTr="00AE5C2C">
        <w:trPr>
          <w:trHeight w:val="317"/>
        </w:trPr>
        <w:tc>
          <w:tcPr>
            <w:tcW w:w="7632" w:type="dxa"/>
          </w:tcPr>
          <w:p w14:paraId="708E5AE5" w14:textId="7777777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571" w:type="dxa"/>
          </w:tcPr>
          <w:p w14:paraId="666C5581" w14:textId="48902CCD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(260.27)</w:t>
            </w:r>
          </w:p>
        </w:tc>
      </w:tr>
      <w:tr w:rsidR="001E42B5" w:rsidRPr="004A198D" w14:paraId="6447475A" w14:textId="77777777" w:rsidTr="00AE5C2C">
        <w:tc>
          <w:tcPr>
            <w:tcW w:w="7632" w:type="dxa"/>
            <w:shd w:val="clear" w:color="auto" w:fill="auto"/>
          </w:tcPr>
          <w:p w14:paraId="5BCECE21" w14:textId="45075F66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รายได้ค่าบริการรับล่วงหน้าและเงินรับล่วงหน้าจากลูกค้า</w:t>
            </w:r>
          </w:p>
        </w:tc>
        <w:tc>
          <w:tcPr>
            <w:tcW w:w="1571" w:type="dxa"/>
            <w:shd w:val="clear" w:color="auto" w:fill="auto"/>
          </w:tcPr>
          <w:p w14:paraId="49588731" w14:textId="5E1389D1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(209.02)</w:t>
            </w:r>
          </w:p>
        </w:tc>
      </w:tr>
      <w:tr w:rsidR="001E42B5" w:rsidRPr="004A198D" w14:paraId="1E3A0BD7" w14:textId="77777777" w:rsidTr="00AE5C2C">
        <w:tc>
          <w:tcPr>
            <w:tcW w:w="7632" w:type="dxa"/>
            <w:shd w:val="clear" w:color="auto" w:fill="auto"/>
          </w:tcPr>
          <w:p w14:paraId="463502A6" w14:textId="7777777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71" w:type="dxa"/>
            <w:shd w:val="clear" w:color="auto" w:fill="auto"/>
          </w:tcPr>
          <w:p w14:paraId="76D681AF" w14:textId="2E9AEC7F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(43.23)</w:t>
            </w:r>
          </w:p>
        </w:tc>
      </w:tr>
      <w:tr w:rsidR="001E42B5" w:rsidRPr="004A198D" w14:paraId="1AC76264" w14:textId="77777777" w:rsidTr="00AE5C2C">
        <w:tc>
          <w:tcPr>
            <w:tcW w:w="7632" w:type="dxa"/>
            <w:shd w:val="clear" w:color="auto" w:fill="auto"/>
          </w:tcPr>
          <w:p w14:paraId="21F25035" w14:textId="7777777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ระยะยาวจากสถาบันการเงิน</w:t>
            </w:r>
          </w:p>
        </w:tc>
        <w:tc>
          <w:tcPr>
            <w:tcW w:w="1571" w:type="dxa"/>
            <w:shd w:val="clear" w:color="auto" w:fill="auto"/>
          </w:tcPr>
          <w:p w14:paraId="237D58E1" w14:textId="086F8840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(102.85)</w:t>
            </w:r>
          </w:p>
        </w:tc>
      </w:tr>
      <w:tr w:rsidR="001E42B5" w:rsidRPr="004A198D" w14:paraId="54763137" w14:textId="77777777" w:rsidTr="00AE5C2C">
        <w:tc>
          <w:tcPr>
            <w:tcW w:w="7632" w:type="dxa"/>
            <w:shd w:val="clear" w:color="auto" w:fill="auto"/>
          </w:tcPr>
          <w:p w14:paraId="6E166813" w14:textId="7777777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71" w:type="dxa"/>
            <w:shd w:val="clear" w:color="auto" w:fill="auto"/>
          </w:tcPr>
          <w:p w14:paraId="3B5C069B" w14:textId="39CAB6FF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(68.28)</w:t>
            </w:r>
          </w:p>
        </w:tc>
      </w:tr>
      <w:tr w:rsidR="001E42B5" w:rsidRPr="004A198D" w14:paraId="37DD9754" w14:textId="77777777" w:rsidTr="00AE5C2C">
        <w:tc>
          <w:tcPr>
            <w:tcW w:w="7632" w:type="dxa"/>
            <w:shd w:val="clear" w:color="auto" w:fill="auto"/>
          </w:tcPr>
          <w:p w14:paraId="57A0F51B" w14:textId="5C30F394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71" w:type="dxa"/>
            <w:shd w:val="clear" w:color="auto" w:fill="auto"/>
          </w:tcPr>
          <w:p w14:paraId="2CA7AE7C" w14:textId="30DB33DF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(151.14)</w:t>
            </w:r>
          </w:p>
        </w:tc>
      </w:tr>
      <w:tr w:rsidR="001E42B5" w:rsidRPr="004A198D" w14:paraId="7E8ABB0C" w14:textId="77777777" w:rsidTr="00AE5C2C">
        <w:tc>
          <w:tcPr>
            <w:tcW w:w="7632" w:type="dxa"/>
            <w:shd w:val="clear" w:color="auto" w:fill="auto"/>
          </w:tcPr>
          <w:p w14:paraId="554ADAB4" w14:textId="3699AE4B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71" w:type="dxa"/>
            <w:shd w:val="clear" w:color="auto" w:fill="auto"/>
          </w:tcPr>
          <w:p w14:paraId="18F80955" w14:textId="6461C6AE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(71.43)</w:t>
            </w:r>
          </w:p>
        </w:tc>
      </w:tr>
      <w:tr w:rsidR="001E42B5" w:rsidRPr="004A198D" w14:paraId="6AF73C8A" w14:textId="77777777" w:rsidTr="00AE5C2C">
        <w:tc>
          <w:tcPr>
            <w:tcW w:w="7632" w:type="dxa"/>
          </w:tcPr>
          <w:p w14:paraId="2B36ABE7" w14:textId="7777777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44C8EB4A" w14:textId="160FE4CB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1,061.91</w:t>
            </w:r>
          </w:p>
        </w:tc>
      </w:tr>
      <w:tr w:rsidR="001E42B5" w:rsidRPr="004A198D" w14:paraId="007F785C" w14:textId="77777777" w:rsidTr="00AE5C2C">
        <w:tc>
          <w:tcPr>
            <w:tcW w:w="7632" w:type="dxa"/>
          </w:tcPr>
          <w:p w14:paraId="332DE736" w14:textId="0EDCA32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4D563D6E" w14:textId="7AC90294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(715.23)</w:t>
            </w:r>
          </w:p>
        </w:tc>
      </w:tr>
      <w:tr w:rsidR="001E42B5" w:rsidRPr="004A198D" w14:paraId="4B939EA4" w14:textId="77777777" w:rsidTr="00AE5C2C">
        <w:tc>
          <w:tcPr>
            <w:tcW w:w="7632" w:type="dxa"/>
          </w:tcPr>
          <w:p w14:paraId="4275502C" w14:textId="4F0057CE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1AABCAE6" w14:textId="0C74E8DF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346.68</w:t>
            </w:r>
          </w:p>
        </w:tc>
      </w:tr>
      <w:tr w:rsidR="001E42B5" w:rsidRPr="004A198D" w14:paraId="413F5A6B" w14:textId="77777777" w:rsidTr="00AE5C2C">
        <w:tc>
          <w:tcPr>
            <w:tcW w:w="7632" w:type="dxa"/>
          </w:tcPr>
          <w:p w14:paraId="0A6493F8" w14:textId="59BFCDBD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 xml:space="preserve">หัก  </w:t>
            </w:r>
            <w:r w:rsidRPr="004A198D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571" w:type="dxa"/>
          </w:tcPr>
          <w:p w14:paraId="009DCFF3" w14:textId="7C166549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(1,086.75)</w:t>
            </w:r>
          </w:p>
        </w:tc>
      </w:tr>
      <w:tr w:rsidR="001E42B5" w:rsidRPr="004A198D" w14:paraId="04A67A0C" w14:textId="77777777" w:rsidTr="00AE5C2C">
        <w:tc>
          <w:tcPr>
            <w:tcW w:w="7632" w:type="dxa"/>
          </w:tcPr>
          <w:p w14:paraId="216AAF94" w14:textId="324D406D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6B49AE09" w14:textId="02389D28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1,145.52</w:t>
            </w:r>
          </w:p>
        </w:tc>
      </w:tr>
      <w:tr w:rsidR="001E42B5" w:rsidRPr="004A198D" w14:paraId="5CA85068" w14:textId="77777777" w:rsidTr="00AE5C2C">
        <w:tc>
          <w:tcPr>
            <w:tcW w:w="7632" w:type="dxa"/>
          </w:tcPr>
          <w:p w14:paraId="3D3BE8B1" w14:textId="6A31535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5BEAE036" w14:textId="50F1AFEB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405.45</w:t>
            </w:r>
          </w:p>
        </w:tc>
      </w:tr>
      <w:tr w:rsidR="001E42B5" w:rsidRPr="004A198D" w14:paraId="04D48D67" w14:textId="77777777" w:rsidTr="00AE5C2C">
        <w:trPr>
          <w:trHeight w:val="21"/>
        </w:trPr>
        <w:tc>
          <w:tcPr>
            <w:tcW w:w="7632" w:type="dxa"/>
          </w:tcPr>
          <w:p w14:paraId="7F45DC04" w14:textId="77777777" w:rsidR="001E42B5" w:rsidRPr="004A198D" w:rsidRDefault="001E42B5" w:rsidP="001E42B5">
            <w:pPr>
              <w:pStyle w:val="NoSpacing"/>
              <w:spacing w:line="240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571" w:type="dxa"/>
          </w:tcPr>
          <w:p w14:paraId="270BA563" w14:textId="77777777" w:rsidR="001E42B5" w:rsidRPr="004A198D" w:rsidRDefault="001E42B5" w:rsidP="001E42B5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</w:tr>
      <w:tr w:rsidR="001E42B5" w:rsidRPr="004A198D" w14:paraId="4CC4F0A4" w14:textId="77777777" w:rsidTr="00AE5C2C">
        <w:tc>
          <w:tcPr>
            <w:tcW w:w="7632" w:type="dxa"/>
          </w:tcPr>
          <w:p w14:paraId="6210BBA8" w14:textId="77777777" w:rsidR="001E42B5" w:rsidRPr="004A198D" w:rsidRDefault="001E42B5" w:rsidP="001E42B5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571" w:type="dxa"/>
          </w:tcPr>
          <w:p w14:paraId="0364CACE" w14:textId="62F6A08A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79.04</w:t>
            </w:r>
          </w:p>
        </w:tc>
      </w:tr>
      <w:tr w:rsidR="001E42B5" w:rsidRPr="004A198D" w14:paraId="50271C90" w14:textId="77777777" w:rsidTr="00AE5C2C">
        <w:tc>
          <w:tcPr>
            <w:tcW w:w="7632" w:type="dxa"/>
          </w:tcPr>
          <w:p w14:paraId="3A509912" w14:textId="77777777" w:rsidR="001E42B5" w:rsidRPr="004A198D" w:rsidRDefault="001E42B5" w:rsidP="001E42B5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15EA14A8" w14:textId="2A79BAA1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(405.45)</w:t>
            </w:r>
          </w:p>
        </w:tc>
      </w:tr>
      <w:tr w:rsidR="001E42B5" w:rsidRPr="004A198D" w14:paraId="6641A891" w14:textId="77777777" w:rsidTr="00AE5C2C">
        <w:trPr>
          <w:trHeight w:val="379"/>
        </w:trPr>
        <w:tc>
          <w:tcPr>
            <w:tcW w:w="7632" w:type="dxa"/>
          </w:tcPr>
          <w:p w14:paraId="077FAE9C" w14:textId="7777777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286C8546" w14:textId="1AF98CEE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(326.41)</w:t>
            </w:r>
          </w:p>
        </w:tc>
      </w:tr>
    </w:tbl>
    <w:p w14:paraId="68217E7D" w14:textId="77777777" w:rsidR="00DF7E27" w:rsidRPr="004A198D" w:rsidRDefault="00DF7E27" w:rsidP="00554BA8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  <w:cs/>
        </w:rPr>
      </w:pPr>
    </w:p>
    <w:p w14:paraId="622A1B9A" w14:textId="67FE6643" w:rsidR="00554BA8" w:rsidRPr="004A198D" w:rsidRDefault="00554BA8" w:rsidP="00554BA8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4A198D">
        <w:rPr>
          <w:rFonts w:hint="cs"/>
          <w:sz w:val="28"/>
          <w:szCs w:val="28"/>
          <w:cs/>
        </w:rPr>
        <w:lastRenderedPageBreak/>
        <w:t>กำไร</w:t>
      </w:r>
      <w:r w:rsidRPr="004A198D">
        <w:rPr>
          <w:sz w:val="28"/>
          <w:szCs w:val="28"/>
          <w:cs/>
        </w:rPr>
        <w:t>ที่รับรู้ซึ่งเป็นผลมาจากการวัดมูลค่ายุติธรรมของส่วนได้เสียที่ถืออยู่ก่อนใน</w:t>
      </w:r>
      <w:r w:rsidR="00A7761D" w:rsidRPr="004A198D">
        <w:rPr>
          <w:rFonts w:hint="cs"/>
          <w:sz w:val="28"/>
          <w:szCs w:val="28"/>
          <w:cs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  <w:lang w:val="th-TH" w:eastAsia="x-none"/>
        </w:rPr>
        <w:t>STI</w:t>
      </w:r>
      <w:r w:rsidRPr="004A198D">
        <w:rPr>
          <w:sz w:val="28"/>
          <w:szCs w:val="28"/>
          <w:cs/>
        </w:rPr>
        <w:t xml:space="preserve"> คำนวณได้ดังนี้</w:t>
      </w:r>
    </w:p>
    <w:p w14:paraId="0471C3FB" w14:textId="77777777" w:rsidR="00554BA8" w:rsidRPr="004A198D" w:rsidRDefault="00554BA8" w:rsidP="00554BA8">
      <w:pPr>
        <w:pStyle w:val="BodyText2"/>
        <w:tabs>
          <w:tab w:val="left" w:pos="540"/>
        </w:tabs>
        <w:ind w:left="540" w:firstLine="0"/>
        <w:jc w:val="thaiDistribute"/>
      </w:pPr>
    </w:p>
    <w:tbl>
      <w:tblPr>
        <w:tblW w:w="9149" w:type="dxa"/>
        <w:tblInd w:w="450" w:type="dxa"/>
        <w:tblLook w:val="01E0" w:firstRow="1" w:lastRow="1" w:firstColumn="1" w:lastColumn="1" w:noHBand="0" w:noVBand="0"/>
      </w:tblPr>
      <w:tblGrid>
        <w:gridCol w:w="7578"/>
        <w:gridCol w:w="1571"/>
      </w:tblGrid>
      <w:tr w:rsidR="00AE5C2C" w:rsidRPr="004A198D" w14:paraId="0BE78984" w14:textId="77777777" w:rsidTr="00AE5C2C">
        <w:trPr>
          <w:tblHeader/>
        </w:trPr>
        <w:tc>
          <w:tcPr>
            <w:tcW w:w="7578" w:type="dxa"/>
          </w:tcPr>
          <w:p w14:paraId="1B783047" w14:textId="77777777" w:rsidR="00AE5C2C" w:rsidRPr="004A198D" w:rsidRDefault="00AE5C2C" w:rsidP="00FE4B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1426E1C" w14:textId="77777777" w:rsidR="00AE5C2C" w:rsidRPr="004A198D" w:rsidRDefault="00AE5C2C" w:rsidP="00FE4B90">
            <w:pPr>
              <w:tabs>
                <w:tab w:val="left" w:pos="1170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A198D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C86D6B3" w14:textId="43288037" w:rsidR="00AE5C2C" w:rsidRPr="004A198D" w:rsidRDefault="00AE5C2C" w:rsidP="00FE4B9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/>
                <w:b/>
                <w:sz w:val="28"/>
                <w:szCs w:val="28"/>
              </w:rPr>
              <w:t xml:space="preserve">26 </w:t>
            </w:r>
            <w:r w:rsidRPr="004A198D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มกราคม </w:t>
            </w:r>
            <w:r w:rsidRPr="004A198D">
              <w:rPr>
                <w:rFonts w:ascii="Angsana New" w:hAnsi="Angsana New"/>
                <w:b/>
                <w:sz w:val="28"/>
                <w:szCs w:val="28"/>
              </w:rPr>
              <w:t>2566</w:t>
            </w:r>
          </w:p>
        </w:tc>
      </w:tr>
      <w:tr w:rsidR="00AE5C2C" w:rsidRPr="004A198D" w14:paraId="7B47D66E" w14:textId="77777777" w:rsidTr="00AE5C2C">
        <w:trPr>
          <w:tblHeader/>
        </w:trPr>
        <w:tc>
          <w:tcPr>
            <w:tcW w:w="7578" w:type="dxa"/>
          </w:tcPr>
          <w:p w14:paraId="4C934EF7" w14:textId="77777777" w:rsidR="00AE5C2C" w:rsidRPr="004A198D" w:rsidRDefault="00AE5C2C" w:rsidP="00FE4B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7E1B603C" w14:textId="77777777" w:rsidR="00AE5C2C" w:rsidRPr="004A198D" w:rsidRDefault="00AE5C2C" w:rsidP="00FE4B9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E42B5" w:rsidRPr="004A198D" w14:paraId="787823B2" w14:textId="77777777" w:rsidTr="00AE5C2C">
        <w:trPr>
          <w:trHeight w:val="80"/>
        </w:trPr>
        <w:tc>
          <w:tcPr>
            <w:tcW w:w="7578" w:type="dxa"/>
          </w:tcPr>
          <w:p w14:paraId="0DFA24E3" w14:textId="77777777" w:rsidR="001E42B5" w:rsidRPr="004A198D" w:rsidRDefault="001E42B5" w:rsidP="001E42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571" w:type="dxa"/>
          </w:tcPr>
          <w:p w14:paraId="2A221479" w14:textId="61F3AB58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1,086.75</w:t>
            </w:r>
          </w:p>
        </w:tc>
      </w:tr>
      <w:tr w:rsidR="001E42B5" w:rsidRPr="004A198D" w14:paraId="249336FD" w14:textId="77777777" w:rsidTr="00AE5C2C">
        <w:trPr>
          <w:trHeight w:val="80"/>
        </w:trPr>
        <w:tc>
          <w:tcPr>
            <w:tcW w:w="7578" w:type="dxa"/>
          </w:tcPr>
          <w:p w14:paraId="27A9C04F" w14:textId="0A218F54" w:rsidR="001E42B5" w:rsidRPr="004A198D" w:rsidRDefault="001E42B5" w:rsidP="001E42B5">
            <w:pPr>
              <w:spacing w:line="240" w:lineRule="auto"/>
              <w:rPr>
                <w:sz w:val="28"/>
                <w:szCs w:val="28"/>
                <w:cs/>
              </w:rPr>
            </w:pPr>
            <w:r w:rsidRPr="004A198D">
              <w:rPr>
                <w:sz w:val="28"/>
                <w:szCs w:val="28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827A934" w14:textId="5C01388B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(444.64)</w:t>
            </w:r>
          </w:p>
        </w:tc>
      </w:tr>
      <w:tr w:rsidR="001E42B5" w:rsidRPr="004A198D" w14:paraId="637233EC" w14:textId="77777777" w:rsidTr="00AE5C2C">
        <w:trPr>
          <w:trHeight w:val="80"/>
        </w:trPr>
        <w:tc>
          <w:tcPr>
            <w:tcW w:w="7578" w:type="dxa"/>
            <w:vAlign w:val="center"/>
          </w:tcPr>
          <w:p w14:paraId="4C6F21AB" w14:textId="75D268EF" w:rsidR="001E42B5" w:rsidRPr="004A198D" w:rsidRDefault="001E42B5" w:rsidP="001E42B5">
            <w:pPr>
              <w:spacing w:line="240" w:lineRule="auto"/>
              <w:rPr>
                <w:sz w:val="28"/>
                <w:szCs w:val="28"/>
                <w:cs/>
              </w:rPr>
            </w:pPr>
            <w:r w:rsidRPr="004A198D">
              <w:rPr>
                <w:rFonts w:hint="cs"/>
                <w:b/>
                <w:bCs/>
                <w:sz w:val="28"/>
                <w:szCs w:val="28"/>
                <w:cs/>
              </w:rPr>
              <w:t>กำไร</w:t>
            </w:r>
            <w:r w:rsidRPr="004A198D">
              <w:rPr>
                <w:b/>
                <w:bCs/>
                <w:sz w:val="28"/>
                <w:szCs w:val="28"/>
                <w:cs/>
              </w:rPr>
              <w:t>ที่รับรู้ซึ่งเป็นผลมาจากการวัดมูลค่ายุติธรรมของส่วนได้เสียที่ถืออยู่ก่อน</w:t>
            </w: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61DD43" w14:textId="35E303B7" w:rsidR="001E42B5" w:rsidRPr="004A198D" w:rsidRDefault="001E42B5" w:rsidP="001E42B5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642.11</w:t>
            </w:r>
          </w:p>
        </w:tc>
      </w:tr>
    </w:tbl>
    <w:p w14:paraId="6CD7A6FA" w14:textId="77777777" w:rsidR="00554BA8" w:rsidRPr="004A198D" w:rsidRDefault="00554BA8" w:rsidP="00554BA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</w:rPr>
      </w:pPr>
    </w:p>
    <w:p w14:paraId="282DC1CD" w14:textId="77777777" w:rsidR="00554BA8" w:rsidRPr="004A198D" w:rsidRDefault="00554BA8" w:rsidP="00554BA8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4A198D">
        <w:rPr>
          <w:rFonts w:hint="cs"/>
          <w:sz w:val="28"/>
          <w:szCs w:val="28"/>
          <w:cs/>
        </w:rPr>
        <w:t>มูลค่ายุติธรรมต่อไปนี้พิจารณาตามเกณฑ์ประมาณการ</w:t>
      </w:r>
    </w:p>
    <w:p w14:paraId="43DFE349" w14:textId="1358FA8C" w:rsidR="00554BA8" w:rsidRPr="004A198D" w:rsidRDefault="00554BA8" w:rsidP="00554BA8">
      <w:pPr>
        <w:pStyle w:val="BodyText2"/>
        <w:numPr>
          <w:ilvl w:val="0"/>
          <w:numId w:val="15"/>
        </w:numPr>
        <w:tabs>
          <w:tab w:val="clear" w:pos="340"/>
          <w:tab w:val="left" w:pos="540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>มูลค่ายุติธรรมของ</w:t>
      </w:r>
      <w:r w:rsidR="00EB137C" w:rsidRPr="004A198D">
        <w:rPr>
          <w:rFonts w:ascii="Angsana New" w:hAnsi="Angsana New" w:hint="cs"/>
          <w:sz w:val="28"/>
          <w:szCs w:val="28"/>
          <w:cs/>
        </w:rPr>
        <w:t>อสังหาริมทรัพย์</w:t>
      </w:r>
      <w:r w:rsidR="001312CC" w:rsidRPr="004A198D">
        <w:rPr>
          <w:rFonts w:ascii="Angsana New" w:hAnsi="Angsana New" w:hint="cs"/>
          <w:sz w:val="28"/>
          <w:szCs w:val="28"/>
          <w:cs/>
        </w:rPr>
        <w:t>เพื่อการลงทุน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>ได้รับการ</w:t>
      </w:r>
      <w:r w:rsidR="001312CC" w:rsidRPr="004A198D">
        <w:rPr>
          <w:rFonts w:ascii="Angsana New" w:hAnsi="Angsana New" w:hint="cs"/>
          <w:sz w:val="28"/>
          <w:szCs w:val="28"/>
          <w:cs/>
        </w:rPr>
        <w:t>ประเมินมูลค่ายุติธรรมโดยผู้ประเมินอิสระ</w:t>
      </w:r>
    </w:p>
    <w:p w14:paraId="7F1F4C25" w14:textId="77777777" w:rsidR="00554BA8" w:rsidRPr="004A198D" w:rsidRDefault="00554BA8" w:rsidP="00554BA8">
      <w:pPr>
        <w:pStyle w:val="BodyText2"/>
        <w:numPr>
          <w:ilvl w:val="0"/>
          <w:numId w:val="15"/>
        </w:numPr>
        <w:tabs>
          <w:tab w:val="clear" w:pos="340"/>
          <w:tab w:val="left" w:pos="630"/>
          <w:tab w:val="num" w:pos="880"/>
        </w:tabs>
        <w:ind w:left="900" w:hanging="360"/>
        <w:jc w:val="thaiDistribute"/>
        <w:rPr>
          <w:rFonts w:ascii="Angsana New" w:hAnsi="Angsana New"/>
          <w:sz w:val="20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>ค่าความนิยมส่วนใหญ่เนื่องมาจากทักษะและความสามารถทางเทคนิคในการ</w:t>
      </w:r>
      <w:r w:rsidRPr="004A198D">
        <w:rPr>
          <w:rFonts w:ascii="Angsana New" w:hAnsi="Angsana New" w:hint="cs"/>
          <w:sz w:val="28"/>
          <w:szCs w:val="28"/>
          <w:cs/>
        </w:rPr>
        <w:t xml:space="preserve">ทำงานของ </w:t>
      </w:r>
      <w:r w:rsidRPr="004A198D">
        <w:rPr>
          <w:rFonts w:ascii="Angsana New" w:hAnsi="Angsana New"/>
          <w:sz w:val="28"/>
          <w:szCs w:val="28"/>
        </w:rPr>
        <w:t>STI</w:t>
      </w:r>
      <w:r w:rsidRPr="004A198D">
        <w:rPr>
          <w:rFonts w:ascii="Angsana New" w:hAnsi="Angsana New" w:hint="cs"/>
          <w:sz w:val="28"/>
          <w:szCs w:val="28"/>
          <w:cs/>
        </w:rPr>
        <w:t xml:space="preserve"> </w:t>
      </w:r>
      <w:r w:rsidRPr="004A198D">
        <w:rPr>
          <w:rFonts w:ascii="Angsana New" w:hAnsi="Angsana New"/>
          <w:sz w:val="20"/>
          <w:szCs w:val="28"/>
          <w:cs/>
        </w:rPr>
        <w:t>ทั้งนี้ไม่มีค่าความนิยมที่คาดว่าจะน</w:t>
      </w:r>
      <w:r w:rsidRPr="004A198D">
        <w:rPr>
          <w:rFonts w:ascii="Angsana New" w:hAnsi="Angsana New" w:hint="cs"/>
          <w:sz w:val="20"/>
          <w:szCs w:val="28"/>
          <w:cs/>
        </w:rPr>
        <w:t>ำ</w:t>
      </w:r>
      <w:r w:rsidRPr="004A198D">
        <w:rPr>
          <w:rFonts w:ascii="Angsana New" w:hAnsi="Angsana New"/>
          <w:sz w:val="20"/>
          <w:szCs w:val="28"/>
          <w:cs/>
        </w:rPr>
        <w:t>มาหักเป็นค่าใช้จ่ายทางภาษีเงินได้</w:t>
      </w:r>
    </w:p>
    <w:p w14:paraId="474A85B6" w14:textId="38FD97C5" w:rsidR="00FF0CD8" w:rsidRPr="004A198D" w:rsidRDefault="00FF0CD8" w:rsidP="00554BA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14:paraId="73B424C0" w14:textId="7661E532" w:rsidR="00FF0CD8" w:rsidRPr="004A198D" w:rsidRDefault="00FF0CD8" w:rsidP="00554BA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  <w:r w:rsidRPr="004A198D">
        <w:rPr>
          <w:rFonts w:ascii="Angsana New" w:hAnsi="Angsana New" w:hint="cs"/>
          <w:sz w:val="28"/>
          <w:szCs w:val="28"/>
          <w:cs/>
        </w:rPr>
        <w:t>ในการจัดทำงบกำไรขาดทุนเบ็ดเสร็จรวมสำหรับงวดสามเดือนและ</w:t>
      </w:r>
      <w:r w:rsidR="001E42B5" w:rsidRPr="004A198D">
        <w:rPr>
          <w:rFonts w:ascii="Angsana New" w:hAnsi="Angsana New" w:hint="cs"/>
          <w:sz w:val="28"/>
          <w:szCs w:val="28"/>
          <w:cs/>
        </w:rPr>
        <w:t>เก้า</w:t>
      </w:r>
      <w:r w:rsidRPr="004A198D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="001E42B5" w:rsidRPr="004A198D">
        <w:rPr>
          <w:rFonts w:ascii="Angsana New" w:hAnsi="Angsana New"/>
          <w:sz w:val="28"/>
          <w:szCs w:val="28"/>
        </w:rPr>
        <w:t xml:space="preserve">30 </w:t>
      </w:r>
      <w:r w:rsidR="001E42B5" w:rsidRPr="004A198D">
        <w:rPr>
          <w:rFonts w:ascii="Angsana New" w:hAnsi="Angsana New" w:hint="cs"/>
          <w:sz w:val="28"/>
          <w:szCs w:val="28"/>
          <w:cs/>
        </w:rPr>
        <w:t>มิถุนายน</w:t>
      </w:r>
      <w:r w:rsidRPr="004A198D">
        <w:rPr>
          <w:rFonts w:ascii="Angsana New" w:hAnsi="Angsana New" w:hint="cs"/>
          <w:sz w:val="28"/>
          <w:szCs w:val="28"/>
          <w:cs/>
        </w:rPr>
        <w:t xml:space="preserve"> </w:t>
      </w:r>
      <w:r w:rsidR="00551702" w:rsidRPr="004A198D">
        <w:rPr>
          <w:rFonts w:ascii="Angsana New" w:hAnsi="Angsana New"/>
          <w:sz w:val="28"/>
          <w:szCs w:val="28"/>
        </w:rPr>
        <w:t>2566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</w:rPr>
        <w:t>กลุ่มบร</w:t>
      </w:r>
      <w:r w:rsidR="00BD76A8" w:rsidRPr="004A198D">
        <w:rPr>
          <w:rFonts w:ascii="Angsana New" w:hAnsi="Angsana New" w:hint="cs"/>
          <w:sz w:val="28"/>
          <w:szCs w:val="28"/>
          <w:cs/>
        </w:rPr>
        <w:t>ิษั</w:t>
      </w:r>
      <w:r w:rsidRPr="004A198D">
        <w:rPr>
          <w:rFonts w:ascii="Angsana New" w:hAnsi="Angsana New" w:hint="cs"/>
          <w:sz w:val="28"/>
          <w:szCs w:val="28"/>
          <w:cs/>
        </w:rPr>
        <w:t>ท</w:t>
      </w:r>
      <w:r w:rsidR="00877DEE" w:rsidRPr="004A198D">
        <w:rPr>
          <w:rFonts w:ascii="Angsana New" w:hAnsi="Angsana New"/>
          <w:sz w:val="28"/>
          <w:szCs w:val="28"/>
        </w:rPr>
        <w:br/>
      </w:r>
      <w:r w:rsidRPr="004A198D">
        <w:rPr>
          <w:rFonts w:ascii="Angsana New" w:hAnsi="Angsana New" w:hint="cs"/>
          <w:sz w:val="28"/>
          <w:szCs w:val="28"/>
          <w:cs/>
        </w:rPr>
        <w:t>ได้รวมผล</w:t>
      </w:r>
      <w:r w:rsidR="00F91375" w:rsidRPr="004A198D">
        <w:rPr>
          <w:rFonts w:ascii="Angsana New" w:hAnsi="Angsana New" w:hint="cs"/>
          <w:sz w:val="28"/>
          <w:szCs w:val="28"/>
          <w:cs/>
        </w:rPr>
        <w:t>การ</w:t>
      </w:r>
      <w:r w:rsidRPr="004A198D">
        <w:rPr>
          <w:rFonts w:ascii="Angsana New" w:hAnsi="Angsana New" w:hint="cs"/>
          <w:sz w:val="28"/>
          <w:szCs w:val="28"/>
          <w:cs/>
        </w:rPr>
        <w:t xml:space="preserve">ดำเนินงานของ </w:t>
      </w:r>
      <w:r w:rsidRPr="004A198D">
        <w:rPr>
          <w:rFonts w:ascii="Angsana New" w:hAnsi="Angsana New"/>
          <w:sz w:val="28"/>
          <w:szCs w:val="28"/>
        </w:rPr>
        <w:t xml:space="preserve">STI </w:t>
      </w:r>
      <w:r w:rsidRPr="004A198D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551702" w:rsidRPr="004A198D">
        <w:rPr>
          <w:rFonts w:ascii="Angsana New" w:hAnsi="Angsana New"/>
          <w:sz w:val="28"/>
          <w:szCs w:val="28"/>
        </w:rPr>
        <w:t>1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551702" w:rsidRPr="004A198D">
        <w:rPr>
          <w:rFonts w:ascii="Angsana New" w:hAnsi="Angsana New"/>
          <w:sz w:val="28"/>
          <w:szCs w:val="28"/>
        </w:rPr>
        <w:t>2566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</w:rPr>
        <w:t>ตามที่กล่าวไว้ข้างต้น เนื่องจาก</w:t>
      </w:r>
      <w:r w:rsidR="00BD76A8" w:rsidRPr="004A198D">
        <w:rPr>
          <w:rFonts w:ascii="Angsana New" w:hAnsi="Angsana New" w:hint="cs"/>
          <w:sz w:val="28"/>
          <w:szCs w:val="28"/>
          <w:cs/>
        </w:rPr>
        <w:t xml:space="preserve">ผู้บริหารของบริษัทพิจารณาว่าผลการดำเนินงานรวมในช่วงระหว่างวันที่ </w:t>
      </w:r>
      <w:r w:rsidR="00551702" w:rsidRPr="004A198D">
        <w:rPr>
          <w:rFonts w:ascii="Angsana New" w:hAnsi="Angsana New"/>
          <w:sz w:val="28"/>
          <w:szCs w:val="28"/>
        </w:rPr>
        <w:t>26</w:t>
      </w:r>
      <w:r w:rsidR="00BD76A8" w:rsidRPr="004A198D">
        <w:rPr>
          <w:rFonts w:ascii="Angsana New" w:hAnsi="Angsana New"/>
          <w:sz w:val="28"/>
          <w:szCs w:val="28"/>
        </w:rPr>
        <w:t xml:space="preserve"> </w:t>
      </w:r>
      <w:r w:rsidR="00BD76A8" w:rsidRPr="004A198D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551702" w:rsidRPr="004A198D">
        <w:rPr>
          <w:rFonts w:ascii="Angsana New" w:hAnsi="Angsana New"/>
          <w:sz w:val="28"/>
          <w:szCs w:val="28"/>
        </w:rPr>
        <w:t>2566</w:t>
      </w:r>
      <w:r w:rsidR="00BD76A8" w:rsidRPr="004A198D">
        <w:rPr>
          <w:rFonts w:ascii="Angsana New" w:hAnsi="Angsana New"/>
          <w:sz w:val="28"/>
          <w:szCs w:val="28"/>
        </w:rPr>
        <w:t xml:space="preserve"> </w:t>
      </w:r>
      <w:r w:rsidR="00BD76A8" w:rsidRPr="004A198D">
        <w:rPr>
          <w:rFonts w:ascii="Angsana New" w:hAnsi="Angsana New" w:hint="cs"/>
          <w:sz w:val="28"/>
          <w:szCs w:val="28"/>
          <w:cs/>
        </w:rPr>
        <w:t xml:space="preserve">ถึงวันที่ </w:t>
      </w:r>
      <w:r w:rsidR="00551702" w:rsidRPr="004A198D">
        <w:rPr>
          <w:rFonts w:ascii="Angsana New" w:hAnsi="Angsana New"/>
          <w:sz w:val="28"/>
          <w:szCs w:val="28"/>
        </w:rPr>
        <w:t>31</w:t>
      </w:r>
      <w:r w:rsidR="00BD76A8" w:rsidRPr="004A198D">
        <w:rPr>
          <w:rFonts w:ascii="Angsana New" w:hAnsi="Angsana New"/>
          <w:sz w:val="28"/>
          <w:szCs w:val="28"/>
        </w:rPr>
        <w:t xml:space="preserve"> </w:t>
      </w:r>
      <w:r w:rsidR="00BD76A8" w:rsidRPr="004A198D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551702" w:rsidRPr="004A198D">
        <w:rPr>
          <w:rFonts w:ascii="Angsana New" w:hAnsi="Angsana New"/>
          <w:sz w:val="28"/>
          <w:szCs w:val="28"/>
        </w:rPr>
        <w:t>2566</w:t>
      </w:r>
      <w:r w:rsidR="00BD76A8" w:rsidRPr="004A198D">
        <w:rPr>
          <w:rFonts w:ascii="Angsana New" w:hAnsi="Angsana New"/>
          <w:sz w:val="28"/>
          <w:szCs w:val="28"/>
        </w:rPr>
        <w:t xml:space="preserve"> </w:t>
      </w:r>
      <w:r w:rsidR="00BD76A8" w:rsidRPr="004A198D">
        <w:rPr>
          <w:rFonts w:ascii="Angsana New" w:hAnsi="Angsana New" w:hint="cs"/>
          <w:sz w:val="28"/>
          <w:szCs w:val="28"/>
          <w:cs/>
        </w:rPr>
        <w:t>ไม่มีผลกระทบต่องบการเงินอย่างเป็นสาระสำคัญ</w:t>
      </w:r>
    </w:p>
    <w:p w14:paraId="3AFF33A6" w14:textId="77777777" w:rsidR="00FF0CD8" w:rsidRPr="004A198D" w:rsidRDefault="00FF0CD8" w:rsidP="00554BA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14:paraId="02C87D6D" w14:textId="054921D2" w:rsidR="00CD51F7" w:rsidRPr="004A198D" w:rsidRDefault="00554BA8" w:rsidP="00554BA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 w:hint="cs"/>
          <w:sz w:val="28"/>
          <w:szCs w:val="28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 ณ วันที่ซื้อธุรกิจ</w:t>
      </w:r>
      <w:r w:rsidR="0012595C" w:rsidRPr="004A198D">
        <w:rPr>
          <w:rFonts w:ascii="Angsana New" w:hAnsi="Angsana New" w:hint="cs"/>
          <w:sz w:val="28"/>
          <w:szCs w:val="28"/>
          <w:cs/>
        </w:rPr>
        <w:t xml:space="preserve"> การประเมินมูลค่ายังอยู่ในขั้นตอนดำเนินงาน</w:t>
      </w:r>
      <w:r w:rsidR="0012595C"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</w:rPr>
        <w:t>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จะทำการปรับปรุงมูลค่ายุติธรรมดังกล่าว</w:t>
      </w:r>
    </w:p>
    <w:p w14:paraId="30C4EE0B" w14:textId="77777777" w:rsidR="00554BA8" w:rsidRPr="004A198D" w:rsidRDefault="00554BA8" w:rsidP="00554BA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Cs w:val="28"/>
        </w:rPr>
      </w:pPr>
    </w:p>
    <w:p w14:paraId="3DD7B719" w14:textId="77777777" w:rsidR="00D56E86" w:rsidRPr="004A198D" w:rsidRDefault="00D56E86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14:paraId="500694CA" w14:textId="175BF521" w:rsidR="003B14EA" w:rsidRPr="004A198D" w:rsidRDefault="003B14EA" w:rsidP="0052350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บุคคลหรือกิจการที่เกี่ยวข้องกัน</w:t>
      </w:r>
      <w:r w:rsidR="002A3E96"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</w:t>
      </w:r>
    </w:p>
    <w:p w14:paraId="2786EED6" w14:textId="77777777" w:rsidR="00ED2A04" w:rsidRPr="004A198D" w:rsidRDefault="00ED2A04" w:rsidP="00EF64C8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5068B31E" w14:textId="7766680A" w:rsidR="008A2F4D" w:rsidRPr="004A198D" w:rsidRDefault="008A2F4D" w:rsidP="008A2F4D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Pr="004A198D">
        <w:rPr>
          <w:rFonts w:ascii="Angsana New" w:hAnsi="Angsana New" w:hint="cs"/>
          <w:sz w:val="28"/>
          <w:szCs w:val="28"/>
          <w:cs/>
        </w:rPr>
        <w:t>ย่อย</w:t>
      </w:r>
      <w:r w:rsidRPr="004A198D">
        <w:rPr>
          <w:rFonts w:ascii="Angsana New" w:hAnsi="Angsana New"/>
          <w:sz w:val="28"/>
          <w:szCs w:val="28"/>
          <w:cs/>
        </w:rPr>
        <w:t>และบริษัท</w:t>
      </w:r>
      <w:r w:rsidRPr="004A198D">
        <w:rPr>
          <w:rFonts w:ascii="Angsana New" w:hAnsi="Angsana New" w:hint="cs"/>
          <w:sz w:val="28"/>
          <w:szCs w:val="28"/>
          <w:cs/>
        </w:rPr>
        <w:t>ร่วม</w:t>
      </w:r>
      <w:r w:rsidRPr="004A198D">
        <w:rPr>
          <w:rFonts w:ascii="Angsana New" w:hAnsi="Angsana New"/>
          <w:sz w:val="28"/>
          <w:szCs w:val="28"/>
          <w:cs/>
        </w:rPr>
        <w:t xml:space="preserve"> </w:t>
      </w:r>
      <w:r w:rsidRPr="004A198D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4A198D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="00551702" w:rsidRPr="004A198D">
        <w:rPr>
          <w:rFonts w:ascii="Angsana New" w:hAnsi="Angsana New"/>
          <w:sz w:val="28"/>
          <w:szCs w:val="28"/>
        </w:rPr>
        <w:t>7</w:t>
      </w:r>
      <w:r w:rsidRPr="004A198D">
        <w:rPr>
          <w:rFonts w:ascii="Angsana New" w:hAnsi="Angsana New"/>
          <w:sz w:val="28"/>
          <w:szCs w:val="28"/>
          <w:cs/>
        </w:rPr>
        <w:t xml:space="preserve"> </w:t>
      </w:r>
      <w:r w:rsidRPr="004A198D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4A198D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4A198D">
        <w:rPr>
          <w:rFonts w:ascii="Angsana New" w:hAnsi="Angsana New"/>
          <w:sz w:val="28"/>
          <w:szCs w:val="28"/>
          <w:cs/>
        </w:rPr>
        <w:t>กลุ่มบริษัท</w:t>
      </w:r>
      <w:r w:rsidRPr="004A198D">
        <w:rPr>
          <w:rFonts w:ascii="Angsana New" w:hAnsi="Angsana New"/>
          <w:b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p w14:paraId="5DA726AE" w14:textId="3035FB8F" w:rsidR="00883150" w:rsidRPr="004A198D" w:rsidRDefault="00883150" w:rsidP="00EF64C8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4140"/>
      </w:tblGrid>
      <w:tr w:rsidR="00E27AD0" w:rsidRPr="004A198D" w14:paraId="46408657" w14:textId="77777777" w:rsidTr="005454C2">
        <w:trPr>
          <w:trHeight w:val="20"/>
          <w:tblHeader/>
        </w:trPr>
        <w:tc>
          <w:tcPr>
            <w:tcW w:w="4230" w:type="dxa"/>
            <w:hideMark/>
          </w:tcPr>
          <w:p w14:paraId="09E2256E" w14:textId="59967AA9" w:rsidR="00E27AD0" w:rsidRPr="004A198D" w:rsidRDefault="00E27AD0" w:rsidP="00EF64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A198D">
              <w:rPr>
                <w:rFonts w:ascii="Angsana New" w:hAnsi="Angsana New"/>
                <w:sz w:val="28"/>
                <w:szCs w:val="28"/>
              </w:rPr>
              <w:br w:type="page"/>
            </w:r>
            <w:r w:rsidRPr="004A198D">
              <w:rPr>
                <w:rFonts w:ascii="Angsana New" w:hAnsi="Angsana New"/>
                <w:sz w:val="28"/>
                <w:szCs w:val="28"/>
              </w:rPr>
              <w:br w:type="page"/>
            </w:r>
            <w:r w:rsidRPr="004A198D">
              <w:rPr>
                <w:rFonts w:ascii="Angsana New" w:hAnsi="Angsana New"/>
                <w:sz w:val="28"/>
                <w:szCs w:val="28"/>
              </w:rPr>
              <w:br w:type="page"/>
            </w:r>
            <w:r w:rsidRPr="004A198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A198D">
              <w:rPr>
                <w:rFonts w:ascii="Angsana New" w:hAnsi="Angsana New"/>
                <w:sz w:val="28"/>
                <w:szCs w:val="28"/>
              </w:rPr>
              <w:br w:type="page"/>
            </w:r>
            <w:r w:rsidRPr="004A19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43C2AF6C" w14:textId="0A041496" w:rsidR="00E27AD0" w:rsidRPr="004A198D" w:rsidRDefault="00E27AD0" w:rsidP="00EF64C8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140" w:type="dxa"/>
          </w:tcPr>
          <w:p w14:paraId="44A9EEF2" w14:textId="77777777" w:rsidR="00E27AD0" w:rsidRPr="004A198D" w:rsidRDefault="00E27AD0" w:rsidP="00EF64C8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A2F4D" w:rsidRPr="004A198D" w14:paraId="5FB18FEA" w14:textId="77777777" w:rsidTr="005454C2">
        <w:trPr>
          <w:trHeight w:val="20"/>
        </w:trPr>
        <w:tc>
          <w:tcPr>
            <w:tcW w:w="4230" w:type="dxa"/>
          </w:tcPr>
          <w:p w14:paraId="2E5EF945" w14:textId="6648088D" w:rsidR="008A2F4D" w:rsidRPr="004A198D" w:rsidRDefault="008A2F4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บริษัท ป้อมบูรพา จำกัด</w:t>
            </w:r>
          </w:p>
        </w:tc>
        <w:tc>
          <w:tcPr>
            <w:tcW w:w="1260" w:type="dxa"/>
          </w:tcPr>
          <w:p w14:paraId="0C8D9C65" w14:textId="796428D9" w:rsidR="008A2F4D" w:rsidRPr="004A198D" w:rsidRDefault="008A2F4D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</w:tcPr>
          <w:p w14:paraId="2FB57761" w14:textId="53F435DD" w:rsidR="008A2F4D" w:rsidRPr="004A198D" w:rsidRDefault="008A2F4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8A2F4D" w:rsidRPr="004A198D" w14:paraId="4CC7B0F9" w14:textId="77777777" w:rsidTr="005454C2">
        <w:trPr>
          <w:trHeight w:val="20"/>
        </w:trPr>
        <w:tc>
          <w:tcPr>
            <w:tcW w:w="4230" w:type="dxa"/>
          </w:tcPr>
          <w:p w14:paraId="76FA9833" w14:textId="0E6AB2B0" w:rsidR="008A2F4D" w:rsidRPr="004A198D" w:rsidRDefault="008A2F4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บริษัท นำธุรกิจ จำกัด</w:t>
            </w:r>
          </w:p>
        </w:tc>
        <w:tc>
          <w:tcPr>
            <w:tcW w:w="1260" w:type="dxa"/>
          </w:tcPr>
          <w:p w14:paraId="06ADDB16" w14:textId="2C19689E" w:rsidR="008A2F4D" w:rsidRPr="004A198D" w:rsidRDefault="008A2F4D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</w:tcPr>
          <w:p w14:paraId="56BA8686" w14:textId="5C988EE9" w:rsidR="008A2F4D" w:rsidRPr="004A198D" w:rsidRDefault="008A2F4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8A2F4D" w:rsidRPr="004A198D" w14:paraId="7BEA4616" w14:textId="77777777" w:rsidTr="005454C2">
        <w:trPr>
          <w:trHeight w:val="20"/>
        </w:trPr>
        <w:tc>
          <w:tcPr>
            <w:tcW w:w="4230" w:type="dxa"/>
          </w:tcPr>
          <w:p w14:paraId="23DD28AF" w14:textId="5965B643" w:rsidR="008A2F4D" w:rsidRPr="004A198D" w:rsidRDefault="008A2F4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บริษัท บี.กริม เทรดดิ้ง คอร์เปอเรชั่น จำกัด</w:t>
            </w:r>
          </w:p>
        </w:tc>
        <w:tc>
          <w:tcPr>
            <w:tcW w:w="1260" w:type="dxa"/>
          </w:tcPr>
          <w:p w14:paraId="766E8E73" w14:textId="6A28D3DF" w:rsidR="008A2F4D" w:rsidRPr="004A198D" w:rsidRDefault="008A2F4D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</w:tcPr>
          <w:p w14:paraId="0A5BB98E" w14:textId="55E4A483" w:rsidR="008A2F4D" w:rsidRPr="004A198D" w:rsidRDefault="008A2F4D" w:rsidP="009E4F74">
            <w:pPr>
              <w:pStyle w:val="NoSpacing"/>
              <w:tabs>
                <w:tab w:val="clear" w:pos="227"/>
                <w:tab w:val="left" w:pos="0"/>
              </w:tabs>
              <w:spacing w:line="240" w:lineRule="auto"/>
              <w:ind w:left="140" w:hanging="14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ผู้ถือหุ้นใหญ่เป็นกรรมการของนิติบุคคลที่เป็น</w:t>
            </w:r>
            <w:r w:rsidR="001312CC" w:rsidRPr="004A198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ผู้ถือหุ้นรายใหญ่ในบริษัทย่อย</w:t>
            </w:r>
          </w:p>
        </w:tc>
      </w:tr>
      <w:tr w:rsidR="003C07D3" w:rsidRPr="004A198D" w14:paraId="720A7A46" w14:textId="77777777" w:rsidTr="005454C2">
        <w:trPr>
          <w:trHeight w:val="20"/>
        </w:trPr>
        <w:tc>
          <w:tcPr>
            <w:tcW w:w="4230" w:type="dxa"/>
          </w:tcPr>
          <w:p w14:paraId="7D313C1E" w14:textId="0F5EAA74" w:rsidR="003C07D3" w:rsidRPr="004A198D" w:rsidRDefault="00D50BDF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บริษัท โฮม แอนด์ ออฟฟิศ ดิลิเวอรี่ จำกัด</w:t>
            </w:r>
          </w:p>
        </w:tc>
        <w:tc>
          <w:tcPr>
            <w:tcW w:w="1260" w:type="dxa"/>
          </w:tcPr>
          <w:p w14:paraId="64DC3D50" w14:textId="0E80C616" w:rsidR="003C07D3" w:rsidRPr="004A198D" w:rsidRDefault="00D50BDF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</w:tcPr>
          <w:p w14:paraId="70290DFC" w14:textId="5CAAABE8" w:rsidR="003C07D3" w:rsidRPr="004A198D" w:rsidRDefault="00D50BDF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0E149A" w:rsidRPr="004A198D" w14:paraId="6EA0A83E" w14:textId="77777777" w:rsidTr="005454C2">
        <w:trPr>
          <w:trHeight w:val="20"/>
        </w:trPr>
        <w:tc>
          <w:tcPr>
            <w:tcW w:w="4230" w:type="dxa"/>
          </w:tcPr>
          <w:p w14:paraId="4BD00AE3" w14:textId="3FA399F5" w:rsidR="000E149A" w:rsidRPr="004A198D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บริษัท เอส.เอ.ออโต้ จำกัด</w:t>
            </w:r>
          </w:p>
        </w:tc>
        <w:tc>
          <w:tcPr>
            <w:tcW w:w="1260" w:type="dxa"/>
          </w:tcPr>
          <w:p w14:paraId="073E85B4" w14:textId="025624F3" w:rsidR="000E149A" w:rsidRPr="004A198D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</w:tcPr>
          <w:p w14:paraId="049BF8B3" w14:textId="3DD422B1" w:rsidR="000E149A" w:rsidRPr="004A198D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0E149A" w:rsidRPr="004A198D" w14:paraId="4ACC5F71" w14:textId="77777777" w:rsidTr="005454C2">
        <w:trPr>
          <w:trHeight w:val="20"/>
        </w:trPr>
        <w:tc>
          <w:tcPr>
            <w:tcW w:w="4230" w:type="dxa"/>
          </w:tcPr>
          <w:p w14:paraId="0F87C05F" w14:textId="6F0B2E87" w:rsidR="000E149A" w:rsidRPr="004A198D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บริษัท บางกอก โลจิสติกส์ พาร์ค จำกัด</w:t>
            </w:r>
          </w:p>
        </w:tc>
        <w:tc>
          <w:tcPr>
            <w:tcW w:w="1260" w:type="dxa"/>
          </w:tcPr>
          <w:p w14:paraId="65EBB169" w14:textId="1B04DBAB" w:rsidR="000E149A" w:rsidRPr="004A198D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</w:tcPr>
          <w:p w14:paraId="1E01EC21" w14:textId="246BF4E2" w:rsidR="000E149A" w:rsidRPr="004A198D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0E149A" w:rsidRPr="004A198D" w14:paraId="7A27CC31" w14:textId="77777777" w:rsidTr="005454C2">
        <w:trPr>
          <w:trHeight w:val="20"/>
        </w:trPr>
        <w:tc>
          <w:tcPr>
            <w:tcW w:w="4230" w:type="dxa"/>
          </w:tcPr>
          <w:p w14:paraId="0D8122A5" w14:textId="65EF4FC3" w:rsidR="000E149A" w:rsidRPr="004A198D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260" w:type="dxa"/>
          </w:tcPr>
          <w:p w14:paraId="2E1ADDD2" w14:textId="28D3DB43" w:rsidR="000E149A" w:rsidRPr="004A198D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</w:tcPr>
          <w:p w14:paraId="57BC9EE0" w14:textId="34FC1AE0" w:rsidR="000E149A" w:rsidRPr="004A198D" w:rsidRDefault="009D1875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E149A" w:rsidRPr="004A198D" w14:paraId="5A924069" w14:textId="77777777" w:rsidTr="005454C2">
        <w:trPr>
          <w:trHeight w:val="20"/>
        </w:trPr>
        <w:tc>
          <w:tcPr>
            <w:tcW w:w="4230" w:type="dxa"/>
          </w:tcPr>
          <w:p w14:paraId="2BE50426" w14:textId="6AE04E9E" w:rsidR="000E149A" w:rsidRPr="004A198D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บริษัท วังน้อย โลจิสติกส์ พาร์ค จำกัด</w:t>
            </w:r>
          </w:p>
        </w:tc>
        <w:tc>
          <w:tcPr>
            <w:tcW w:w="1260" w:type="dxa"/>
          </w:tcPr>
          <w:p w14:paraId="0BDCE2E0" w14:textId="3A34FF68" w:rsidR="000E149A" w:rsidRPr="004A198D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</w:tcPr>
          <w:p w14:paraId="33F86047" w14:textId="1E3703F0" w:rsidR="000E149A" w:rsidRPr="004A198D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0E149A" w:rsidRPr="004A198D" w14:paraId="0A5BED50" w14:textId="77777777" w:rsidTr="005454C2">
        <w:trPr>
          <w:trHeight w:val="20"/>
        </w:trPr>
        <w:tc>
          <w:tcPr>
            <w:tcW w:w="4230" w:type="dxa"/>
          </w:tcPr>
          <w:p w14:paraId="130F8F07" w14:textId="69D51069" w:rsidR="000E149A" w:rsidRPr="004A198D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บริษัท บางปะกง โลจิสติกส์ พาร์ค จำกัด</w:t>
            </w:r>
          </w:p>
        </w:tc>
        <w:tc>
          <w:tcPr>
            <w:tcW w:w="1260" w:type="dxa"/>
          </w:tcPr>
          <w:p w14:paraId="56EEC899" w14:textId="2DE382E8" w:rsidR="000E149A" w:rsidRPr="004A198D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</w:tcPr>
          <w:p w14:paraId="2192733F" w14:textId="0C21D44D" w:rsidR="000E149A" w:rsidRPr="004A198D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0E149A" w:rsidRPr="004A198D" w14:paraId="7E7EFEF2" w14:textId="77777777" w:rsidTr="005454C2">
        <w:trPr>
          <w:trHeight w:val="20"/>
        </w:trPr>
        <w:tc>
          <w:tcPr>
            <w:tcW w:w="4230" w:type="dxa"/>
          </w:tcPr>
          <w:p w14:paraId="455179A7" w14:textId="48CFABA2" w:rsidR="000E149A" w:rsidRPr="004A198D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บริษัท เฟรเซอร์ส พร็อพเพอร์ตี้ บีเอฟทีแซด จำกัด</w:t>
            </w:r>
          </w:p>
        </w:tc>
        <w:tc>
          <w:tcPr>
            <w:tcW w:w="1260" w:type="dxa"/>
          </w:tcPr>
          <w:p w14:paraId="61B4C2FF" w14:textId="61F850FF" w:rsidR="000E149A" w:rsidRPr="004A198D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</w:tcPr>
          <w:p w14:paraId="6EA9ADD7" w14:textId="0E483D1A" w:rsidR="000E149A" w:rsidRPr="004A198D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0E149A" w:rsidRPr="004A198D" w14:paraId="5CC905DE" w14:textId="77777777" w:rsidTr="005454C2">
        <w:trPr>
          <w:trHeight w:val="20"/>
        </w:trPr>
        <w:tc>
          <w:tcPr>
            <w:tcW w:w="4230" w:type="dxa"/>
          </w:tcPr>
          <w:p w14:paraId="4F3F5130" w14:textId="40AB61CD" w:rsidR="000E149A" w:rsidRPr="004A198D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บริษัท นอร์ธ ปาร์ค เรียลเอสเตท จำกัด</w:t>
            </w:r>
          </w:p>
        </w:tc>
        <w:tc>
          <w:tcPr>
            <w:tcW w:w="1260" w:type="dxa"/>
          </w:tcPr>
          <w:p w14:paraId="4B1A797A" w14:textId="09D3C1D4" w:rsidR="000E149A" w:rsidRPr="004A198D" w:rsidRDefault="000E149A" w:rsidP="000E149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</w:tcPr>
          <w:p w14:paraId="51B30B65" w14:textId="1BBF9904" w:rsidR="000E149A" w:rsidRPr="004A198D" w:rsidRDefault="000E149A" w:rsidP="000E149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D55FE" w:rsidRPr="004A198D" w14:paraId="3AC9FEC8" w14:textId="77777777" w:rsidTr="005454C2">
        <w:trPr>
          <w:trHeight w:val="20"/>
        </w:trPr>
        <w:tc>
          <w:tcPr>
            <w:tcW w:w="4230" w:type="dxa"/>
          </w:tcPr>
          <w:p w14:paraId="321D4B3C" w14:textId="10AE4F4B" w:rsidR="009D55FE" w:rsidRPr="004A198D" w:rsidRDefault="009D55FE" w:rsidP="009D55FE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บริษัท มัสบี จำกัด</w:t>
            </w:r>
          </w:p>
        </w:tc>
        <w:tc>
          <w:tcPr>
            <w:tcW w:w="1260" w:type="dxa"/>
          </w:tcPr>
          <w:p w14:paraId="28DC1CDB" w14:textId="3165CB32" w:rsidR="009D55FE" w:rsidRPr="004A198D" w:rsidRDefault="009D55FE" w:rsidP="009D55FE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</w:tcPr>
          <w:p w14:paraId="1F4BD228" w14:textId="38F0645D" w:rsidR="009D55FE" w:rsidRPr="004A198D" w:rsidRDefault="009D55FE" w:rsidP="009D55FE">
            <w:pPr>
              <w:pStyle w:val="NoSpacing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D55FE" w:rsidRPr="004A198D" w14:paraId="6E0B4190" w14:textId="77777777" w:rsidTr="005454C2">
        <w:trPr>
          <w:trHeight w:val="20"/>
        </w:trPr>
        <w:tc>
          <w:tcPr>
            <w:tcW w:w="4230" w:type="dxa"/>
          </w:tcPr>
          <w:p w14:paraId="15CDC831" w14:textId="08776D06" w:rsidR="009D55FE" w:rsidRPr="004A198D" w:rsidRDefault="009D55FE" w:rsidP="009D55FE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บริษัท บิสซิเนส โพรเซส เอาท์ซอร์สซิ่ง จำกัด</w:t>
            </w:r>
          </w:p>
        </w:tc>
        <w:tc>
          <w:tcPr>
            <w:tcW w:w="1260" w:type="dxa"/>
          </w:tcPr>
          <w:p w14:paraId="1285BEF8" w14:textId="2930FA15" w:rsidR="009D55FE" w:rsidRPr="004A198D" w:rsidRDefault="009D55FE" w:rsidP="009D55FE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</w:tcPr>
          <w:p w14:paraId="2FFBE84B" w14:textId="381776FF" w:rsidR="009D55FE" w:rsidRPr="004A198D" w:rsidRDefault="009D55FE" w:rsidP="009D55FE">
            <w:pPr>
              <w:pStyle w:val="NoSpacing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D55FE" w:rsidRPr="004A198D" w14:paraId="12310FB3" w14:textId="77777777" w:rsidTr="005454C2">
        <w:trPr>
          <w:trHeight w:val="20"/>
        </w:trPr>
        <w:tc>
          <w:tcPr>
            <w:tcW w:w="4230" w:type="dxa"/>
          </w:tcPr>
          <w:p w14:paraId="74831CA0" w14:textId="265B4E3D" w:rsidR="009D55FE" w:rsidRPr="004A198D" w:rsidRDefault="009D55FE" w:rsidP="009D55FE">
            <w:pPr>
              <w:pStyle w:val="NoSpacing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</w:rPr>
              <w:t>Frasers Property Corporate Services</w:t>
            </w: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198D">
              <w:rPr>
                <w:rFonts w:ascii="Angsana New" w:hAnsi="Angsana New"/>
                <w:sz w:val="28"/>
                <w:szCs w:val="28"/>
              </w:rPr>
              <w:t>Pte Ltd.</w:t>
            </w:r>
          </w:p>
        </w:tc>
        <w:tc>
          <w:tcPr>
            <w:tcW w:w="1260" w:type="dxa"/>
          </w:tcPr>
          <w:p w14:paraId="64EE2188" w14:textId="26EC0EB4" w:rsidR="009D55FE" w:rsidRPr="004A198D" w:rsidRDefault="009D55FE" w:rsidP="009D55FE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140" w:type="dxa"/>
          </w:tcPr>
          <w:p w14:paraId="1E893E8B" w14:textId="220E5CDA" w:rsidR="009D55FE" w:rsidRPr="004A198D" w:rsidRDefault="009D55FE" w:rsidP="009D55FE">
            <w:pPr>
              <w:pStyle w:val="NoSpacing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</w:tbl>
    <w:p w14:paraId="21B573C6" w14:textId="578D33AA" w:rsidR="00B4459E" w:rsidRPr="004A198D" w:rsidRDefault="00B4459E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614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843"/>
        <w:gridCol w:w="901"/>
        <w:gridCol w:w="277"/>
        <w:gridCol w:w="990"/>
        <w:gridCol w:w="279"/>
        <w:gridCol w:w="888"/>
        <w:gridCol w:w="10"/>
        <w:gridCol w:w="246"/>
        <w:gridCol w:w="10"/>
        <w:gridCol w:w="12"/>
        <w:gridCol w:w="1158"/>
      </w:tblGrid>
      <w:tr w:rsidR="00AE5C2C" w:rsidRPr="004A198D" w14:paraId="567A26F4" w14:textId="77777777" w:rsidTr="007E6B4F">
        <w:trPr>
          <w:tblHeader/>
        </w:trPr>
        <w:tc>
          <w:tcPr>
            <w:tcW w:w="2519" w:type="pct"/>
          </w:tcPr>
          <w:p w14:paraId="56E13987" w14:textId="77777777" w:rsidR="00AE5C2C" w:rsidRPr="004A198D" w:rsidRDefault="00AE5C2C" w:rsidP="005C576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28" w:type="pct"/>
            <w:gridSpan w:val="3"/>
          </w:tcPr>
          <w:p w14:paraId="64ED4B12" w14:textId="77777777" w:rsidR="00AE5C2C" w:rsidRPr="004A198D" w:rsidRDefault="00AE5C2C" w:rsidP="005C576B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7E65EF1E" w14:textId="77777777" w:rsidR="00AE5C2C" w:rsidRPr="004A198D" w:rsidRDefault="00AE5C2C" w:rsidP="005C576B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pct"/>
            <w:gridSpan w:val="6"/>
            <w:shd w:val="clear" w:color="auto" w:fill="auto"/>
          </w:tcPr>
          <w:p w14:paraId="27933C39" w14:textId="77777777" w:rsidR="00AE5C2C" w:rsidRPr="004A198D" w:rsidRDefault="00AE5C2C" w:rsidP="005C576B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5C2C" w:rsidRPr="004A198D" w14:paraId="5319027B" w14:textId="77777777" w:rsidTr="007E6B4F">
        <w:trPr>
          <w:tblHeader/>
        </w:trPr>
        <w:tc>
          <w:tcPr>
            <w:tcW w:w="2519" w:type="pct"/>
          </w:tcPr>
          <w:p w14:paraId="27354D16" w14:textId="77777777" w:rsidR="00AE5C2C" w:rsidRPr="004A198D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4A19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69" w:type="pct"/>
          </w:tcPr>
          <w:p w14:paraId="69B97461" w14:textId="079D5657" w:rsidR="00AE5C2C" w:rsidRPr="004A198D" w:rsidRDefault="00AE5C2C" w:rsidP="005C57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" w:type="pct"/>
          </w:tcPr>
          <w:p w14:paraId="0AB295C4" w14:textId="77777777" w:rsidR="00AE5C2C" w:rsidRPr="004A198D" w:rsidRDefault="00AE5C2C" w:rsidP="005C57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00284298" w14:textId="62F91FCE" w:rsidR="00AE5C2C" w:rsidRPr="004A198D" w:rsidRDefault="00AE5C2C" w:rsidP="005C57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238F7226" w14:textId="77777777" w:rsidR="00AE5C2C" w:rsidRPr="004A198D" w:rsidRDefault="00AE5C2C" w:rsidP="005C57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511AE6BC" w14:textId="1D79DBC0" w:rsidR="00AE5C2C" w:rsidRPr="004A198D" w:rsidRDefault="00AE5C2C" w:rsidP="005C57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01294BD" w14:textId="77777777" w:rsidR="00AE5C2C" w:rsidRPr="004A198D" w:rsidRDefault="00AE5C2C" w:rsidP="005C57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33E0D35A" w14:textId="1F7817A6" w:rsidR="00AE5C2C" w:rsidRPr="004A198D" w:rsidRDefault="00AE5C2C" w:rsidP="005C57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AE5C2C" w:rsidRPr="004A198D" w14:paraId="79CFE353" w14:textId="77777777" w:rsidTr="00AE5C2C">
        <w:trPr>
          <w:tblHeader/>
        </w:trPr>
        <w:tc>
          <w:tcPr>
            <w:tcW w:w="2519" w:type="pct"/>
          </w:tcPr>
          <w:p w14:paraId="4062C5B3" w14:textId="77777777" w:rsidR="00AE5C2C" w:rsidRPr="004A198D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1" w:type="pct"/>
            <w:gridSpan w:val="10"/>
          </w:tcPr>
          <w:p w14:paraId="4D881D11" w14:textId="77777777" w:rsidR="00AE5C2C" w:rsidRPr="004A198D" w:rsidRDefault="00AE5C2C" w:rsidP="005C576B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5C2C" w:rsidRPr="004A198D" w14:paraId="232C61C5" w14:textId="77777777" w:rsidTr="007E6B4F">
        <w:tc>
          <w:tcPr>
            <w:tcW w:w="2519" w:type="pct"/>
          </w:tcPr>
          <w:p w14:paraId="3750D24D" w14:textId="77777777" w:rsidR="00AE5C2C" w:rsidRPr="004A198D" w:rsidRDefault="00AE5C2C" w:rsidP="005C576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469" w:type="pct"/>
          </w:tcPr>
          <w:p w14:paraId="57C8E6C9" w14:textId="77777777" w:rsidR="00AE5C2C" w:rsidRPr="004A198D" w:rsidRDefault="00AE5C2C" w:rsidP="005C576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14AA32E" w14:textId="77777777" w:rsidR="00AE5C2C" w:rsidRPr="004A198D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376306B6" w14:textId="77777777" w:rsidR="00AE5C2C" w:rsidRPr="004A198D" w:rsidRDefault="00AE5C2C" w:rsidP="005C576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6D053647" w14:textId="77777777" w:rsidR="00AE5C2C" w:rsidRPr="004A198D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7C002A8A" w14:textId="77777777" w:rsidR="00AE5C2C" w:rsidRPr="004A198D" w:rsidRDefault="00AE5C2C" w:rsidP="005C576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2D6CEDF0" w14:textId="77777777" w:rsidR="00AE5C2C" w:rsidRPr="004A198D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46F0E921" w14:textId="77777777" w:rsidR="00AE5C2C" w:rsidRPr="004A198D" w:rsidRDefault="00AE5C2C" w:rsidP="005C576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5C2C" w:rsidRPr="004A198D" w14:paraId="369AABB6" w14:textId="77777777" w:rsidTr="007E6B4F">
        <w:tc>
          <w:tcPr>
            <w:tcW w:w="2519" w:type="pct"/>
          </w:tcPr>
          <w:p w14:paraId="78AF80A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469" w:type="pct"/>
          </w:tcPr>
          <w:p w14:paraId="160216FD" w14:textId="7FCE60E2" w:rsidR="00AE5C2C" w:rsidRPr="004A198D" w:rsidRDefault="004A493E" w:rsidP="00AE5C2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1.80</w:t>
            </w:r>
          </w:p>
        </w:tc>
        <w:tc>
          <w:tcPr>
            <w:tcW w:w="144" w:type="pct"/>
          </w:tcPr>
          <w:p w14:paraId="69389EA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3C2C70F2" w14:textId="24B5D106" w:rsidR="00AE5C2C" w:rsidRPr="004A198D" w:rsidRDefault="00AE5C2C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1.80</w:t>
            </w:r>
          </w:p>
        </w:tc>
        <w:tc>
          <w:tcPr>
            <w:tcW w:w="145" w:type="pct"/>
            <w:shd w:val="clear" w:color="auto" w:fill="auto"/>
          </w:tcPr>
          <w:p w14:paraId="0FF5D7CC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65646574" w14:textId="6D49A7A9" w:rsidR="00AE5C2C" w:rsidRPr="004A198D" w:rsidRDefault="00312BDA" w:rsidP="00AE5C2C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79503C2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0ABE038B" w14:textId="56DD858B" w:rsidR="00AE5C2C" w:rsidRPr="004A198D" w:rsidRDefault="00AE5C2C" w:rsidP="00AE5C2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E5C2C" w:rsidRPr="004A198D" w14:paraId="71E5F502" w14:textId="77777777" w:rsidTr="007E6B4F">
        <w:tc>
          <w:tcPr>
            <w:tcW w:w="2519" w:type="pct"/>
          </w:tcPr>
          <w:p w14:paraId="66BA3224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69" w:type="pct"/>
          </w:tcPr>
          <w:p w14:paraId="174D20F0" w14:textId="3721AE32" w:rsidR="00AE5C2C" w:rsidRPr="004A198D" w:rsidRDefault="004A493E" w:rsidP="00AE5C2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  <w:tc>
          <w:tcPr>
            <w:tcW w:w="144" w:type="pct"/>
          </w:tcPr>
          <w:p w14:paraId="04F54BB7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51666B9E" w14:textId="73E88986" w:rsidR="00AE5C2C" w:rsidRPr="004A198D" w:rsidRDefault="00AE5C2C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1.32</w:t>
            </w:r>
          </w:p>
        </w:tc>
        <w:tc>
          <w:tcPr>
            <w:tcW w:w="145" w:type="pct"/>
            <w:shd w:val="clear" w:color="auto" w:fill="auto"/>
          </w:tcPr>
          <w:p w14:paraId="613B78D1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4196E3C2" w14:textId="52BB9589" w:rsidR="00AE5C2C" w:rsidRPr="004A198D" w:rsidRDefault="00312BDA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4AC70A7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766A9513" w14:textId="74224B8D" w:rsidR="00AE5C2C" w:rsidRPr="004A198D" w:rsidRDefault="00AE5C2C" w:rsidP="00AE5C2C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1.32</w:t>
            </w:r>
          </w:p>
        </w:tc>
      </w:tr>
      <w:tr w:rsidR="00AE5C2C" w:rsidRPr="004A198D" w14:paraId="7FFB8EC3" w14:textId="77777777" w:rsidTr="007E6B4F">
        <w:tc>
          <w:tcPr>
            <w:tcW w:w="2519" w:type="pct"/>
          </w:tcPr>
          <w:p w14:paraId="1DF5385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69" w:type="pct"/>
          </w:tcPr>
          <w:p w14:paraId="3155321A" w14:textId="7BF2EFCB" w:rsidR="00AE5C2C" w:rsidRPr="004A198D" w:rsidRDefault="004A493E" w:rsidP="00AE5C2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144" w:type="pct"/>
          </w:tcPr>
          <w:p w14:paraId="2C6FE0B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5B0DB5EF" w14:textId="439613DA" w:rsidR="00AE5C2C" w:rsidRPr="004A198D" w:rsidRDefault="00AE5C2C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145" w:type="pct"/>
            <w:shd w:val="clear" w:color="auto" w:fill="auto"/>
          </w:tcPr>
          <w:p w14:paraId="380974A8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5DCD1AE9" w14:textId="525DA32C" w:rsidR="00AE5C2C" w:rsidRPr="004A198D" w:rsidRDefault="00312BDA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08E3A3B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0B5CBE42" w14:textId="7D86DDD3" w:rsidR="00AE5C2C" w:rsidRPr="004A198D" w:rsidRDefault="00AE5C2C" w:rsidP="00AE5C2C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</w:tr>
      <w:tr w:rsidR="00AE5C2C" w:rsidRPr="004A198D" w14:paraId="194905F9" w14:textId="77777777" w:rsidTr="007E6B4F">
        <w:tc>
          <w:tcPr>
            <w:tcW w:w="2519" w:type="pct"/>
          </w:tcPr>
          <w:p w14:paraId="70A0D628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69" w:type="pct"/>
          </w:tcPr>
          <w:p w14:paraId="194E46F1" w14:textId="77777777" w:rsidR="00AE5C2C" w:rsidRPr="004A198D" w:rsidRDefault="00AE5C2C" w:rsidP="00AE5C2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6B0455B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15" w:type="pct"/>
            <w:shd w:val="clear" w:color="auto" w:fill="auto"/>
          </w:tcPr>
          <w:p w14:paraId="2059BA08" w14:textId="77777777" w:rsidR="00AE5C2C" w:rsidRPr="004A198D" w:rsidRDefault="00AE5C2C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pct"/>
            <w:shd w:val="clear" w:color="auto" w:fill="auto"/>
          </w:tcPr>
          <w:p w14:paraId="2D428951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62" w:type="pct"/>
            <w:shd w:val="clear" w:color="auto" w:fill="auto"/>
          </w:tcPr>
          <w:p w14:paraId="6C9ABC0B" w14:textId="77777777" w:rsidR="00AE5C2C" w:rsidRPr="004A198D" w:rsidRDefault="00AE5C2C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72CE71D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60AAF36A" w14:textId="77777777" w:rsidR="00AE5C2C" w:rsidRPr="004A198D" w:rsidRDefault="00AE5C2C" w:rsidP="00AE5C2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E5C2C" w:rsidRPr="004A198D" w14:paraId="084127EE" w14:textId="77777777" w:rsidTr="007E6B4F">
        <w:tc>
          <w:tcPr>
            <w:tcW w:w="2519" w:type="pct"/>
          </w:tcPr>
          <w:p w14:paraId="2176DA7B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69" w:type="pct"/>
          </w:tcPr>
          <w:p w14:paraId="4101CB6F" w14:textId="77777777" w:rsidR="00AE5C2C" w:rsidRPr="004A198D" w:rsidRDefault="00AE5C2C" w:rsidP="00AE5C2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CE64B45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29E29020" w14:textId="77777777" w:rsidR="00AE5C2C" w:rsidRPr="004A198D" w:rsidRDefault="00AE5C2C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73BFF16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259D6EE3" w14:textId="77777777" w:rsidR="00AE5C2C" w:rsidRPr="004A198D" w:rsidRDefault="00AE5C2C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23B3CC37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43AE13FA" w14:textId="77777777" w:rsidR="00AE5C2C" w:rsidRPr="004A198D" w:rsidRDefault="00AE5C2C" w:rsidP="00AE5C2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5C2C" w:rsidRPr="004A198D" w14:paraId="5A7466CF" w14:textId="77777777" w:rsidTr="007E6B4F">
        <w:tc>
          <w:tcPr>
            <w:tcW w:w="2519" w:type="pct"/>
          </w:tcPr>
          <w:p w14:paraId="46A57B3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69" w:type="pct"/>
          </w:tcPr>
          <w:p w14:paraId="0AA08F53" w14:textId="673F83B6" w:rsidR="00AE5C2C" w:rsidRPr="004A198D" w:rsidRDefault="00234861" w:rsidP="00AE5C2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CA7132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4097B61C" w14:textId="44121F62" w:rsidR="00AE5C2C" w:rsidRPr="004A198D" w:rsidRDefault="00AE5C2C" w:rsidP="00AE5C2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7322751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7A1B0B6A" w14:textId="009A8256" w:rsidR="00AE5C2C" w:rsidRPr="004A198D" w:rsidRDefault="00312BDA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74.23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7A91DC2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48B81E6F" w14:textId="1DBB24AF" w:rsidR="00AE5C2C" w:rsidRPr="004A198D" w:rsidRDefault="00AE5C2C" w:rsidP="00AE5C2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64.20</w:t>
            </w:r>
          </w:p>
        </w:tc>
      </w:tr>
      <w:tr w:rsidR="00AE5C2C" w:rsidRPr="004A198D" w14:paraId="40394AA6" w14:textId="77777777" w:rsidTr="007E6B4F">
        <w:tc>
          <w:tcPr>
            <w:tcW w:w="2519" w:type="pct"/>
          </w:tcPr>
          <w:p w14:paraId="3E98EEE9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69" w:type="pct"/>
          </w:tcPr>
          <w:p w14:paraId="343D62FE" w14:textId="0AACD229" w:rsidR="00AE5C2C" w:rsidRPr="004A198D" w:rsidRDefault="00234861" w:rsidP="00AE5C2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20B81D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7E81E215" w14:textId="00410954" w:rsidR="00AE5C2C" w:rsidRPr="004A198D" w:rsidRDefault="00AE5C2C" w:rsidP="00AE5C2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7CB47EC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2C931229" w14:textId="45C8536F" w:rsidR="00AE5C2C" w:rsidRPr="004A198D" w:rsidRDefault="00312BDA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189.28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12C782D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420B228D" w14:textId="1E962DDE" w:rsidR="00AE5C2C" w:rsidRPr="004A198D" w:rsidRDefault="00AE5C2C" w:rsidP="00AE5C2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150.99</w:t>
            </w:r>
          </w:p>
        </w:tc>
      </w:tr>
      <w:tr w:rsidR="00AE5C2C" w:rsidRPr="004A198D" w14:paraId="221E6774" w14:textId="77777777" w:rsidTr="007E6B4F">
        <w:tc>
          <w:tcPr>
            <w:tcW w:w="2519" w:type="pct"/>
          </w:tcPr>
          <w:p w14:paraId="70F18A75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469" w:type="pct"/>
          </w:tcPr>
          <w:p w14:paraId="7380D8E0" w14:textId="230717BC" w:rsidR="00AE5C2C" w:rsidRPr="004A198D" w:rsidRDefault="00234861" w:rsidP="00AE5C2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10D004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5AD0D48C" w14:textId="2135803A" w:rsidR="00AE5C2C" w:rsidRPr="004A198D" w:rsidRDefault="00AE5C2C" w:rsidP="00AE5C2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876EB82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25359C3E" w14:textId="77D9E9C5" w:rsidR="00AE5C2C" w:rsidRPr="004A198D" w:rsidRDefault="00312BDA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70.95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4B7AAF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6526F1FD" w14:textId="4820B779" w:rsidR="00AE5C2C" w:rsidRPr="004A198D" w:rsidRDefault="00AE5C2C" w:rsidP="00AE5C2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71.10</w:t>
            </w:r>
          </w:p>
        </w:tc>
      </w:tr>
      <w:tr w:rsidR="00AE5C2C" w:rsidRPr="004A198D" w14:paraId="680BBD75" w14:textId="77777777" w:rsidTr="007E6B4F">
        <w:tc>
          <w:tcPr>
            <w:tcW w:w="2519" w:type="pct"/>
          </w:tcPr>
          <w:p w14:paraId="4F28E06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  <w:r w:rsidRPr="004A19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</w:t>
            </w:r>
            <w:r w:rsidRPr="004A198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69" w:type="pct"/>
          </w:tcPr>
          <w:p w14:paraId="45FA3359" w14:textId="77777777" w:rsidR="00AE5C2C" w:rsidRPr="004A198D" w:rsidRDefault="00AE5C2C" w:rsidP="00AE5C2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A90BFDD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0E1D55A8" w14:textId="77777777" w:rsidR="00AE5C2C" w:rsidRPr="004A198D" w:rsidRDefault="00AE5C2C" w:rsidP="00AE5C2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166BD5B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41F386FB" w14:textId="77777777" w:rsidR="00AE5C2C" w:rsidRPr="004A198D" w:rsidRDefault="00AE5C2C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68E246D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061829E4" w14:textId="77777777" w:rsidR="00AE5C2C" w:rsidRPr="004A198D" w:rsidRDefault="00AE5C2C" w:rsidP="00AE5C2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5C2C" w:rsidRPr="004A198D" w14:paraId="7DF6C9A5" w14:textId="77777777" w:rsidTr="007E6B4F">
        <w:tc>
          <w:tcPr>
            <w:tcW w:w="2519" w:type="pct"/>
          </w:tcPr>
          <w:p w14:paraId="25702319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69" w:type="pct"/>
          </w:tcPr>
          <w:p w14:paraId="2F068C4F" w14:textId="6FA0EFFD" w:rsidR="00AE5C2C" w:rsidRPr="004A198D" w:rsidRDefault="00234861" w:rsidP="00282C5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9418499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5188A983" w14:textId="25055C2D" w:rsidR="00AE5C2C" w:rsidRPr="004A198D" w:rsidRDefault="00AE5C2C" w:rsidP="00AE5C2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2DBEED2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4A6594CD" w14:textId="524204F6" w:rsidR="00AE5C2C" w:rsidRPr="004A198D" w:rsidRDefault="008F2C93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3.06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60A6440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47B4CBAF" w14:textId="02AEA02B" w:rsidR="00AE5C2C" w:rsidRPr="004A198D" w:rsidRDefault="008F2C93" w:rsidP="00AE5C2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1.55</w:t>
            </w:r>
          </w:p>
        </w:tc>
      </w:tr>
      <w:tr w:rsidR="00AE5C2C" w:rsidRPr="004A198D" w14:paraId="7E7F1B50" w14:textId="77777777" w:rsidTr="007E6B4F">
        <w:tc>
          <w:tcPr>
            <w:tcW w:w="2519" w:type="pct"/>
          </w:tcPr>
          <w:p w14:paraId="7FA2AD4F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69" w:type="pct"/>
          </w:tcPr>
          <w:p w14:paraId="03E25FE5" w14:textId="0C23A2AB" w:rsidR="00AE5C2C" w:rsidRPr="004A198D" w:rsidRDefault="00234861" w:rsidP="00AE5C2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E8598D4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0644BF2E" w14:textId="0170D34E" w:rsidR="00AE5C2C" w:rsidRPr="004A198D" w:rsidRDefault="00AE5C2C" w:rsidP="00AE5C2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6670A1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09FB3861" w14:textId="00434314" w:rsidR="00AE5C2C" w:rsidRPr="004A198D" w:rsidRDefault="008F2C93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5AE85CF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134FFBE4" w14:textId="3581DC9B" w:rsidR="00AE5C2C" w:rsidRPr="004A198D" w:rsidRDefault="00AE5C2C" w:rsidP="00AE5C2C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</w:tr>
      <w:tr w:rsidR="00AE5C2C" w:rsidRPr="004A198D" w14:paraId="0500710F" w14:textId="77777777" w:rsidTr="007E6B4F">
        <w:tc>
          <w:tcPr>
            <w:tcW w:w="2519" w:type="pct"/>
          </w:tcPr>
          <w:p w14:paraId="6D47C2D2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69" w:type="pct"/>
          </w:tcPr>
          <w:p w14:paraId="1918E3FD" w14:textId="4E242102" w:rsidR="00AE5C2C" w:rsidRPr="004A198D" w:rsidRDefault="00234861" w:rsidP="00AE5C2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AEF2937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740D07AE" w14:textId="6E6C8455" w:rsidR="00AE5C2C" w:rsidRPr="004A198D" w:rsidRDefault="00AE5C2C" w:rsidP="00AE5C2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2ECA336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3B3E11FA" w14:textId="5DAD5CF5" w:rsidR="00AE5C2C" w:rsidRPr="004A198D" w:rsidRDefault="00312BDA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0.73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74488F9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7B479A89" w14:textId="55C74329" w:rsidR="00AE5C2C" w:rsidRPr="004A198D" w:rsidRDefault="00AE5C2C" w:rsidP="00AE5C2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0.73</w:t>
            </w:r>
          </w:p>
        </w:tc>
      </w:tr>
      <w:tr w:rsidR="00AE5C2C" w:rsidRPr="004A198D" w14:paraId="36822CE5" w14:textId="77777777" w:rsidTr="007E6B4F">
        <w:tc>
          <w:tcPr>
            <w:tcW w:w="2519" w:type="pct"/>
          </w:tcPr>
          <w:p w14:paraId="7CFE0684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69" w:type="pct"/>
          </w:tcPr>
          <w:p w14:paraId="7A3BDD7B" w14:textId="5B132DFB" w:rsidR="00AE5C2C" w:rsidRPr="004A198D" w:rsidRDefault="00234861" w:rsidP="00AE5C2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5ACB4D0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2DA17697" w14:textId="11CBE834" w:rsidR="00AE5C2C" w:rsidRPr="004A198D" w:rsidRDefault="00AE5C2C" w:rsidP="00AE5C2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64F4F55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4BA32680" w14:textId="020AAFE3" w:rsidR="00AE5C2C" w:rsidRPr="004A198D" w:rsidRDefault="00312BDA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0.18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D08E64C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6977DDBB" w14:textId="37712AAA" w:rsidR="00AE5C2C" w:rsidRPr="004A198D" w:rsidRDefault="00AE5C2C" w:rsidP="00AE5C2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</w:tr>
      <w:tr w:rsidR="00AE5C2C" w:rsidRPr="004A198D" w14:paraId="7A3F3CF4" w14:textId="77777777" w:rsidTr="007E6B4F">
        <w:tc>
          <w:tcPr>
            <w:tcW w:w="2519" w:type="pct"/>
          </w:tcPr>
          <w:p w14:paraId="3B011E7D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69" w:type="pct"/>
          </w:tcPr>
          <w:p w14:paraId="2F29F29F" w14:textId="09D7D160" w:rsidR="00AE5C2C" w:rsidRPr="004A198D" w:rsidRDefault="00234861" w:rsidP="00AE5C2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74D87A3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74597C29" w14:textId="1A50D6EA" w:rsidR="00AE5C2C" w:rsidRPr="004A198D" w:rsidRDefault="00AE5C2C" w:rsidP="00AE5C2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7FD2C27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3693A65D" w14:textId="6B985525" w:rsidR="00AE5C2C" w:rsidRPr="004A198D" w:rsidRDefault="00312BDA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6.84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9622197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24AF7599" w14:textId="12F2F81C" w:rsidR="00AE5C2C" w:rsidRPr="004A198D" w:rsidRDefault="00AE5C2C" w:rsidP="00AE5C2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3.89</w:t>
            </w:r>
          </w:p>
        </w:tc>
      </w:tr>
      <w:tr w:rsidR="00AE5C2C" w:rsidRPr="004A198D" w14:paraId="398979E6" w14:textId="77777777" w:rsidTr="007E6B4F">
        <w:tc>
          <w:tcPr>
            <w:tcW w:w="2519" w:type="pct"/>
          </w:tcPr>
          <w:p w14:paraId="67125CB1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69" w:type="pct"/>
          </w:tcPr>
          <w:p w14:paraId="7268F68E" w14:textId="77777777" w:rsidR="00AE5C2C" w:rsidRPr="004A198D" w:rsidRDefault="00AE5C2C" w:rsidP="00AE5C2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3FC7954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15" w:type="pct"/>
            <w:shd w:val="clear" w:color="auto" w:fill="auto"/>
          </w:tcPr>
          <w:p w14:paraId="66B7A494" w14:textId="77777777" w:rsidR="00AE5C2C" w:rsidRPr="004A198D" w:rsidRDefault="00AE5C2C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pct"/>
            <w:shd w:val="clear" w:color="auto" w:fill="auto"/>
          </w:tcPr>
          <w:p w14:paraId="2E31BA67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62" w:type="pct"/>
            <w:shd w:val="clear" w:color="auto" w:fill="auto"/>
          </w:tcPr>
          <w:p w14:paraId="44C8C5D4" w14:textId="77777777" w:rsidR="00AE5C2C" w:rsidRPr="004A198D" w:rsidRDefault="00AE5C2C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655A29A2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4EFC20F7" w14:textId="77777777" w:rsidR="00AE5C2C" w:rsidRPr="004A198D" w:rsidRDefault="00AE5C2C" w:rsidP="00AE5C2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E5C2C" w:rsidRPr="004A198D" w14:paraId="5F2A1892" w14:textId="77777777" w:rsidTr="007E6B4F">
        <w:tc>
          <w:tcPr>
            <w:tcW w:w="2519" w:type="pct"/>
          </w:tcPr>
          <w:p w14:paraId="6A16420C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69" w:type="pct"/>
          </w:tcPr>
          <w:p w14:paraId="15B16585" w14:textId="77777777" w:rsidR="00AE5C2C" w:rsidRPr="004A198D" w:rsidRDefault="00AE5C2C" w:rsidP="00AE5C2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19057E3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29887EA0" w14:textId="77777777" w:rsidR="00AE5C2C" w:rsidRPr="004A198D" w:rsidRDefault="00AE5C2C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746E8DD3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5043BF5A" w14:textId="77777777" w:rsidR="00AE5C2C" w:rsidRPr="004A198D" w:rsidRDefault="00AE5C2C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5210C885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68E97493" w14:textId="77777777" w:rsidR="00AE5C2C" w:rsidRPr="004A198D" w:rsidRDefault="00AE5C2C" w:rsidP="00AE5C2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5C2C" w:rsidRPr="004A198D" w14:paraId="211C57B8" w14:textId="77777777" w:rsidTr="007E6B4F">
        <w:tc>
          <w:tcPr>
            <w:tcW w:w="2519" w:type="pct"/>
          </w:tcPr>
          <w:p w14:paraId="0FC8EBE0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69" w:type="pct"/>
          </w:tcPr>
          <w:p w14:paraId="685F3359" w14:textId="069499C3" w:rsidR="00AE5C2C" w:rsidRPr="004A198D" w:rsidRDefault="004A493E" w:rsidP="00AE5C2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6.79</w:t>
            </w:r>
          </w:p>
        </w:tc>
        <w:tc>
          <w:tcPr>
            <w:tcW w:w="144" w:type="pct"/>
          </w:tcPr>
          <w:p w14:paraId="2741CC9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2252FFAC" w14:textId="46E818AB" w:rsidR="00AE5C2C" w:rsidRPr="004A198D" w:rsidRDefault="00AE5C2C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24.86</w:t>
            </w:r>
          </w:p>
        </w:tc>
        <w:tc>
          <w:tcPr>
            <w:tcW w:w="145" w:type="pct"/>
            <w:shd w:val="clear" w:color="auto" w:fill="auto"/>
          </w:tcPr>
          <w:p w14:paraId="65272726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2A15C974" w14:textId="6D76084C" w:rsidR="00AE5C2C" w:rsidRPr="004A198D" w:rsidRDefault="00312BDA" w:rsidP="00AE5C2C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0DE2928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05DD97FC" w14:textId="4F9146C1" w:rsidR="00AE5C2C" w:rsidRPr="004A198D" w:rsidRDefault="00AE5C2C" w:rsidP="00AE5C2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E5C2C" w:rsidRPr="004A198D" w14:paraId="3C5150AC" w14:textId="77777777" w:rsidTr="007E6B4F">
        <w:tc>
          <w:tcPr>
            <w:tcW w:w="2519" w:type="pct"/>
          </w:tcPr>
          <w:p w14:paraId="575DF806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69" w:type="pct"/>
          </w:tcPr>
          <w:p w14:paraId="79695520" w14:textId="558498B5" w:rsidR="00AE5C2C" w:rsidRPr="004A198D" w:rsidRDefault="004A493E" w:rsidP="00AE5C2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0.81</w:t>
            </w:r>
          </w:p>
        </w:tc>
        <w:tc>
          <w:tcPr>
            <w:tcW w:w="144" w:type="pct"/>
          </w:tcPr>
          <w:p w14:paraId="58F39FA4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15402987" w14:textId="1B3CE5BE" w:rsidR="00AE5C2C" w:rsidRPr="004A198D" w:rsidRDefault="00AE5C2C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2.43</w:t>
            </w:r>
          </w:p>
        </w:tc>
        <w:tc>
          <w:tcPr>
            <w:tcW w:w="145" w:type="pct"/>
            <w:shd w:val="clear" w:color="auto" w:fill="auto"/>
          </w:tcPr>
          <w:p w14:paraId="5985D671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7E8081F1" w14:textId="64294FA2" w:rsidR="00AE5C2C" w:rsidRPr="004A198D" w:rsidRDefault="00312BDA" w:rsidP="00AE5C2C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305F30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36497D1B" w14:textId="21D8381D" w:rsidR="00AE5C2C" w:rsidRPr="004A198D" w:rsidRDefault="00AE5C2C" w:rsidP="00AE5C2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E5C2C" w:rsidRPr="004A198D" w14:paraId="2FAC0CCE" w14:textId="77777777" w:rsidTr="007E6B4F">
        <w:tc>
          <w:tcPr>
            <w:tcW w:w="2519" w:type="pct"/>
          </w:tcPr>
          <w:p w14:paraId="1690A47D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469" w:type="pct"/>
          </w:tcPr>
          <w:p w14:paraId="7D13EA50" w14:textId="77777777" w:rsidR="00AE5C2C" w:rsidRPr="004A198D" w:rsidRDefault="00AE5C2C" w:rsidP="00AE5C2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00110530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15" w:type="pct"/>
            <w:shd w:val="clear" w:color="auto" w:fill="auto"/>
          </w:tcPr>
          <w:p w14:paraId="2800BB4F" w14:textId="77777777" w:rsidR="00AE5C2C" w:rsidRPr="004A198D" w:rsidRDefault="00AE5C2C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pct"/>
            <w:shd w:val="clear" w:color="auto" w:fill="auto"/>
          </w:tcPr>
          <w:p w14:paraId="3F1E9A5F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62" w:type="pct"/>
            <w:shd w:val="clear" w:color="auto" w:fill="auto"/>
          </w:tcPr>
          <w:p w14:paraId="1414F95E" w14:textId="77777777" w:rsidR="00AE5C2C" w:rsidRPr="004A198D" w:rsidRDefault="00AE5C2C" w:rsidP="00AE5C2C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3AF503D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77A5D367" w14:textId="77777777" w:rsidR="00AE5C2C" w:rsidRPr="004A198D" w:rsidRDefault="00AE5C2C" w:rsidP="00AE5C2C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E5C2C" w:rsidRPr="004A198D" w14:paraId="6BDF74AA" w14:textId="77777777" w:rsidTr="007E6B4F">
        <w:tc>
          <w:tcPr>
            <w:tcW w:w="2519" w:type="pct"/>
          </w:tcPr>
          <w:p w14:paraId="7674145F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469" w:type="pct"/>
          </w:tcPr>
          <w:p w14:paraId="1F35DA4C" w14:textId="77777777" w:rsidR="00AE5C2C" w:rsidRPr="004A198D" w:rsidRDefault="00AE5C2C" w:rsidP="00AE5C2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00449E8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6F94413D" w14:textId="77777777" w:rsidR="00AE5C2C" w:rsidRPr="004A198D" w:rsidRDefault="00AE5C2C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2597BA05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48C82B35" w14:textId="77777777" w:rsidR="00AE5C2C" w:rsidRPr="004A198D" w:rsidRDefault="00AE5C2C" w:rsidP="00AE5C2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422E5E7B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07EB6071" w14:textId="77777777" w:rsidR="00AE5C2C" w:rsidRPr="004A198D" w:rsidRDefault="00AE5C2C" w:rsidP="00AE5C2C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5C2C" w:rsidRPr="004A198D" w14:paraId="5E9C615D" w14:textId="77777777" w:rsidTr="007E6B4F">
        <w:tc>
          <w:tcPr>
            <w:tcW w:w="2519" w:type="pct"/>
          </w:tcPr>
          <w:p w14:paraId="768B7EA3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4A198D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469" w:type="pct"/>
          </w:tcPr>
          <w:p w14:paraId="16A62AAC" w14:textId="60945FB7" w:rsidR="00AE5C2C" w:rsidRPr="004A198D" w:rsidRDefault="0063514B" w:rsidP="00AE5C2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250.28</w:t>
            </w:r>
          </w:p>
        </w:tc>
        <w:tc>
          <w:tcPr>
            <w:tcW w:w="144" w:type="pct"/>
          </w:tcPr>
          <w:p w14:paraId="7FBFD668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7D915062" w14:textId="48BFE632" w:rsidR="00AE5C2C" w:rsidRPr="004A198D" w:rsidRDefault="00AE5C2C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77.09</w:t>
            </w:r>
          </w:p>
        </w:tc>
        <w:tc>
          <w:tcPr>
            <w:tcW w:w="145" w:type="pct"/>
            <w:shd w:val="clear" w:color="auto" w:fill="auto"/>
          </w:tcPr>
          <w:p w14:paraId="4AC5C280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1FC38EEE" w14:textId="320540C5" w:rsidR="00AE5C2C" w:rsidRPr="004A198D" w:rsidRDefault="007E6B4F" w:rsidP="00AE5C2C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C4EFF8D" w14:textId="77777777" w:rsidR="00AE5C2C" w:rsidRPr="004A198D" w:rsidRDefault="00AE5C2C" w:rsidP="00AE5C2C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6DAE9BD0" w14:textId="782A8A55" w:rsidR="00AE5C2C" w:rsidRPr="004A198D" w:rsidRDefault="00AE5C2C" w:rsidP="00AE5C2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70F4C" w:rsidRPr="004A198D" w14:paraId="5C1F5978" w14:textId="77777777" w:rsidTr="007E6B4F">
        <w:tc>
          <w:tcPr>
            <w:tcW w:w="2519" w:type="pct"/>
          </w:tcPr>
          <w:p w14:paraId="55F4D9D0" w14:textId="6301AD29" w:rsidR="00170F4C" w:rsidRPr="004A198D" w:rsidRDefault="00170F4C" w:rsidP="00170F4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469" w:type="pct"/>
          </w:tcPr>
          <w:p w14:paraId="2D54D5E8" w14:textId="3600CBA1" w:rsidR="00170F4C" w:rsidRPr="004A198D" w:rsidRDefault="004A493E" w:rsidP="00282C5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A9EFADA" w14:textId="77777777" w:rsidR="00170F4C" w:rsidRPr="004A198D" w:rsidRDefault="00170F4C" w:rsidP="00170F4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300A414E" w14:textId="0D1FD8CD" w:rsidR="00170F4C" w:rsidRPr="004A198D" w:rsidRDefault="00170F4C" w:rsidP="00170F4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 w:hint="cs"/>
                <w:sz w:val="28"/>
                <w:szCs w:val="28"/>
                <w:cs/>
              </w:rPr>
              <w:t>9.30</w:t>
            </w:r>
          </w:p>
        </w:tc>
        <w:tc>
          <w:tcPr>
            <w:tcW w:w="145" w:type="pct"/>
            <w:shd w:val="clear" w:color="auto" w:fill="auto"/>
          </w:tcPr>
          <w:p w14:paraId="14782B73" w14:textId="77777777" w:rsidR="00170F4C" w:rsidRPr="004A198D" w:rsidRDefault="00170F4C" w:rsidP="00170F4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612793A5" w14:textId="799FFFB7" w:rsidR="00170F4C" w:rsidRPr="004A198D" w:rsidRDefault="00170F4C" w:rsidP="00170F4C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6581BF9" w14:textId="77777777" w:rsidR="00170F4C" w:rsidRPr="004A198D" w:rsidRDefault="00170F4C" w:rsidP="00170F4C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3D36030A" w14:textId="0A220D83" w:rsidR="00170F4C" w:rsidRPr="004A198D" w:rsidRDefault="00170F4C" w:rsidP="00170F4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E5C2C" w:rsidRPr="004A198D" w14:paraId="703E8A11" w14:textId="77777777" w:rsidTr="007E6B4F">
        <w:tc>
          <w:tcPr>
            <w:tcW w:w="2519" w:type="pct"/>
          </w:tcPr>
          <w:p w14:paraId="7C696F1F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69" w:type="pct"/>
          </w:tcPr>
          <w:p w14:paraId="657EA1E0" w14:textId="318EC178" w:rsidR="00AE5C2C" w:rsidRPr="004A198D" w:rsidRDefault="004A493E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1.44</w:t>
            </w:r>
          </w:p>
        </w:tc>
        <w:tc>
          <w:tcPr>
            <w:tcW w:w="144" w:type="pct"/>
          </w:tcPr>
          <w:p w14:paraId="4614F9E6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2DC3B922" w14:textId="1B5A875B" w:rsidR="00AE5C2C" w:rsidRPr="004A198D" w:rsidRDefault="00AE5C2C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1.01</w:t>
            </w:r>
          </w:p>
        </w:tc>
        <w:tc>
          <w:tcPr>
            <w:tcW w:w="145" w:type="pct"/>
            <w:shd w:val="clear" w:color="auto" w:fill="auto"/>
          </w:tcPr>
          <w:p w14:paraId="48A21941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0DAFAC88" w14:textId="3E2F6BBC" w:rsidR="00AE5C2C" w:rsidRPr="004A198D" w:rsidRDefault="00312BDA" w:rsidP="00AE5C2C">
            <w:pPr>
              <w:pStyle w:val="BodyText"/>
              <w:tabs>
                <w:tab w:val="decimal" w:pos="588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1.44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77A8FAF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23E701D8" w14:textId="6A984D49" w:rsidR="00AE5C2C" w:rsidRPr="004A198D" w:rsidRDefault="00AE5C2C" w:rsidP="00AE5C2C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1.01</w:t>
            </w:r>
          </w:p>
        </w:tc>
      </w:tr>
      <w:tr w:rsidR="00AE5C2C" w:rsidRPr="004A198D" w14:paraId="779F1766" w14:textId="77777777" w:rsidTr="007E6B4F">
        <w:tc>
          <w:tcPr>
            <w:tcW w:w="2519" w:type="pct"/>
          </w:tcPr>
          <w:p w14:paraId="7BE7FCA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69" w:type="pct"/>
          </w:tcPr>
          <w:p w14:paraId="54BC5500" w14:textId="36DB2AD4" w:rsidR="00AE5C2C" w:rsidRPr="004A198D" w:rsidRDefault="004A493E" w:rsidP="00AE5C2C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0.11</w:t>
            </w:r>
          </w:p>
        </w:tc>
        <w:tc>
          <w:tcPr>
            <w:tcW w:w="144" w:type="pct"/>
          </w:tcPr>
          <w:p w14:paraId="5815B61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53F883ED" w14:textId="2CF8F518" w:rsidR="00AE5C2C" w:rsidRPr="004A198D" w:rsidRDefault="00AE5C2C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2.96</w:t>
            </w:r>
          </w:p>
        </w:tc>
        <w:tc>
          <w:tcPr>
            <w:tcW w:w="145" w:type="pct"/>
          </w:tcPr>
          <w:p w14:paraId="7FE9EB91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4BFF1D06" w14:textId="35164296" w:rsidR="00AE5C2C" w:rsidRPr="004A198D" w:rsidRDefault="007E6B4F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  <w:tc>
          <w:tcPr>
            <w:tcW w:w="133" w:type="pct"/>
            <w:gridSpan w:val="2"/>
          </w:tcPr>
          <w:p w14:paraId="1509590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</w:tcPr>
          <w:p w14:paraId="22AA3AD1" w14:textId="56481C29" w:rsidR="00AE5C2C" w:rsidRPr="004A198D" w:rsidRDefault="00AE5C2C" w:rsidP="00AE5C2C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0.26</w:t>
            </w:r>
          </w:p>
        </w:tc>
      </w:tr>
      <w:tr w:rsidR="00AE5C2C" w:rsidRPr="004A198D" w14:paraId="26FC74AE" w14:textId="77777777" w:rsidTr="007E6B4F">
        <w:tc>
          <w:tcPr>
            <w:tcW w:w="2519" w:type="pct"/>
          </w:tcPr>
          <w:p w14:paraId="2D519C17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69" w:type="pct"/>
          </w:tcPr>
          <w:p w14:paraId="147BE85B" w14:textId="1BA2A7A9" w:rsidR="00AE5C2C" w:rsidRPr="004A198D" w:rsidRDefault="004A493E" w:rsidP="00AE5C2C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9.31</w:t>
            </w:r>
          </w:p>
        </w:tc>
        <w:tc>
          <w:tcPr>
            <w:tcW w:w="144" w:type="pct"/>
          </w:tcPr>
          <w:p w14:paraId="708DAE91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066EE3C5" w14:textId="45C064E2" w:rsidR="00AE5C2C" w:rsidRPr="004A198D" w:rsidRDefault="00AE5C2C" w:rsidP="00AE5C2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9.60</w:t>
            </w:r>
          </w:p>
        </w:tc>
        <w:tc>
          <w:tcPr>
            <w:tcW w:w="145" w:type="pct"/>
          </w:tcPr>
          <w:p w14:paraId="6724B00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058267AC" w14:textId="0E929BF6" w:rsidR="00AE5C2C" w:rsidRPr="004A198D" w:rsidRDefault="007E6B4F" w:rsidP="00AE5C2C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76CFE482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</w:tcPr>
          <w:p w14:paraId="207E43D1" w14:textId="21440906" w:rsidR="00AE5C2C" w:rsidRPr="004A198D" w:rsidRDefault="00AE5C2C" w:rsidP="00AE5C2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E5C2C" w:rsidRPr="004A198D" w14:paraId="4965DEFB" w14:textId="77777777" w:rsidTr="007E6B4F">
        <w:tc>
          <w:tcPr>
            <w:tcW w:w="2519" w:type="pct"/>
          </w:tcPr>
          <w:p w14:paraId="3E150330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69" w:type="pct"/>
          </w:tcPr>
          <w:p w14:paraId="6AC6034E" w14:textId="1148DFFB" w:rsidR="00AE5C2C" w:rsidRPr="004A198D" w:rsidRDefault="004A493E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3.19</w:t>
            </w:r>
          </w:p>
        </w:tc>
        <w:tc>
          <w:tcPr>
            <w:tcW w:w="144" w:type="pct"/>
          </w:tcPr>
          <w:p w14:paraId="4979C358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5F47D21F" w14:textId="54EDE5F2" w:rsidR="00AE5C2C" w:rsidRPr="004A198D" w:rsidRDefault="00AE5C2C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6.96</w:t>
            </w:r>
          </w:p>
        </w:tc>
        <w:tc>
          <w:tcPr>
            <w:tcW w:w="145" w:type="pct"/>
          </w:tcPr>
          <w:p w14:paraId="6154D038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0DC4CFD6" w14:textId="2975F067" w:rsidR="00AE5C2C" w:rsidRPr="004A198D" w:rsidRDefault="007E6B4F" w:rsidP="00AE5C2C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5265EFE6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</w:tcPr>
          <w:p w14:paraId="2BB13C5F" w14:textId="06C80315" w:rsidR="00AE5C2C" w:rsidRPr="004A198D" w:rsidRDefault="00AE5C2C" w:rsidP="00AE5C2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E5C2C" w:rsidRPr="004A198D" w14:paraId="7FC6AAA0" w14:textId="77777777" w:rsidTr="007E6B4F">
        <w:tc>
          <w:tcPr>
            <w:tcW w:w="2519" w:type="pct"/>
          </w:tcPr>
          <w:p w14:paraId="64280E2F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69" w:type="pct"/>
          </w:tcPr>
          <w:p w14:paraId="11C4DE3D" w14:textId="1FF864E7" w:rsidR="00AE5C2C" w:rsidRPr="004A198D" w:rsidRDefault="005A1B7F" w:rsidP="00282C54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88E74A5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1C1DB769" w14:textId="72CFD7BF" w:rsidR="00AE5C2C" w:rsidRPr="004A198D" w:rsidRDefault="00AE5C2C" w:rsidP="00AE5C2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145" w:type="pct"/>
          </w:tcPr>
          <w:p w14:paraId="3B11E5F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38B06F74" w14:textId="2C947690" w:rsidR="00AE5C2C" w:rsidRPr="004A198D" w:rsidRDefault="007E6B4F" w:rsidP="00AE5C2C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63B0817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  <w:shd w:val="clear" w:color="auto" w:fill="auto"/>
          </w:tcPr>
          <w:p w14:paraId="05649C23" w14:textId="04A0499B" w:rsidR="00AE5C2C" w:rsidRPr="004A198D" w:rsidRDefault="00AE5C2C" w:rsidP="00AE5C2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E5C2C" w:rsidRPr="004A198D" w14:paraId="2FF2B728" w14:textId="77777777" w:rsidTr="007E6B4F">
        <w:tc>
          <w:tcPr>
            <w:tcW w:w="2519" w:type="pct"/>
          </w:tcPr>
          <w:p w14:paraId="038CBA02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469" w:type="pct"/>
          </w:tcPr>
          <w:p w14:paraId="52839C37" w14:textId="23F71DC8" w:rsidR="00AE5C2C" w:rsidRPr="004A198D" w:rsidRDefault="005A1B7F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3514B" w:rsidRPr="004A198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A198D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3514B" w:rsidRPr="004A198D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44" w:type="pct"/>
          </w:tcPr>
          <w:p w14:paraId="1E0CD2F5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6D05C6D6" w14:textId="242F0267" w:rsidR="00AE5C2C" w:rsidRPr="004A198D" w:rsidRDefault="00AE5C2C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11.64</w:t>
            </w:r>
          </w:p>
        </w:tc>
        <w:tc>
          <w:tcPr>
            <w:tcW w:w="145" w:type="pct"/>
          </w:tcPr>
          <w:p w14:paraId="11A9E4AC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3DB667BC" w14:textId="3E9D08A2" w:rsidR="00AE5C2C" w:rsidRPr="004A198D" w:rsidRDefault="007E6B4F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4.49</w:t>
            </w:r>
          </w:p>
        </w:tc>
        <w:tc>
          <w:tcPr>
            <w:tcW w:w="133" w:type="pct"/>
            <w:gridSpan w:val="2"/>
          </w:tcPr>
          <w:p w14:paraId="19B67B8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</w:tcPr>
          <w:p w14:paraId="08AEAB6A" w14:textId="39CB6A36" w:rsidR="00AE5C2C" w:rsidRPr="004A198D" w:rsidRDefault="00AE5C2C" w:rsidP="00AE5C2C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4.61</w:t>
            </w:r>
          </w:p>
        </w:tc>
      </w:tr>
      <w:tr w:rsidR="00AE5C2C" w:rsidRPr="004A198D" w14:paraId="75277B34" w14:textId="77777777" w:rsidTr="007E6B4F">
        <w:tc>
          <w:tcPr>
            <w:tcW w:w="2519" w:type="pct"/>
          </w:tcPr>
          <w:p w14:paraId="09FF65F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69" w:type="pct"/>
          </w:tcPr>
          <w:p w14:paraId="31A778A5" w14:textId="1D895AA6" w:rsidR="00AE5C2C" w:rsidRPr="004A198D" w:rsidRDefault="005A1B7F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10.</w:t>
            </w:r>
            <w:r w:rsidR="0063514B" w:rsidRPr="004A198D">
              <w:rPr>
                <w:rFonts w:ascii="Angsana New" w:hAnsi="Angsana New" w:cs="Angsana New"/>
                <w:sz w:val="28"/>
                <w:szCs w:val="28"/>
              </w:rPr>
              <w:t>84</w:t>
            </w:r>
          </w:p>
        </w:tc>
        <w:tc>
          <w:tcPr>
            <w:tcW w:w="144" w:type="pct"/>
          </w:tcPr>
          <w:p w14:paraId="00CC11B6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2FD01656" w14:textId="576F3769" w:rsidR="00AE5C2C" w:rsidRPr="004A198D" w:rsidRDefault="00AE5C2C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9.92</w:t>
            </w:r>
          </w:p>
        </w:tc>
        <w:tc>
          <w:tcPr>
            <w:tcW w:w="145" w:type="pct"/>
          </w:tcPr>
          <w:p w14:paraId="5CF5A2F4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56795B72" w14:textId="71377A21" w:rsidR="00AE5C2C" w:rsidRPr="004A198D" w:rsidRDefault="007E6B4F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9.84</w:t>
            </w:r>
          </w:p>
        </w:tc>
        <w:tc>
          <w:tcPr>
            <w:tcW w:w="133" w:type="pct"/>
            <w:gridSpan w:val="2"/>
          </w:tcPr>
          <w:p w14:paraId="08B5FCAF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</w:tcPr>
          <w:p w14:paraId="48AB7800" w14:textId="33E47851" w:rsidR="00AE5C2C" w:rsidRPr="004A198D" w:rsidRDefault="00AE5C2C" w:rsidP="00AE5C2C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9.69</w:t>
            </w:r>
          </w:p>
        </w:tc>
      </w:tr>
      <w:tr w:rsidR="000D7A7B" w:rsidRPr="004A198D" w14:paraId="297AEBBE" w14:textId="77777777" w:rsidTr="007E6B4F">
        <w:tc>
          <w:tcPr>
            <w:tcW w:w="2519" w:type="pct"/>
          </w:tcPr>
          <w:p w14:paraId="661A0B02" w14:textId="38873BFD" w:rsidR="000D7A7B" w:rsidRPr="004A198D" w:rsidRDefault="000D7A7B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469" w:type="pct"/>
          </w:tcPr>
          <w:p w14:paraId="10253E38" w14:textId="3EA49B68" w:rsidR="000D7A7B" w:rsidRPr="004A198D" w:rsidRDefault="00756B36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0.43</w:t>
            </w:r>
          </w:p>
        </w:tc>
        <w:tc>
          <w:tcPr>
            <w:tcW w:w="144" w:type="pct"/>
          </w:tcPr>
          <w:p w14:paraId="7FD0B2CC" w14:textId="77777777" w:rsidR="000D7A7B" w:rsidRPr="004A198D" w:rsidRDefault="000D7A7B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04682EC1" w14:textId="18A29CAC" w:rsidR="000D7A7B" w:rsidRPr="004A198D" w:rsidRDefault="000D7A7B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 w:hint="cs"/>
                <w:sz w:val="28"/>
                <w:szCs w:val="28"/>
                <w:cs/>
              </w:rPr>
              <w:t>0.35</w:t>
            </w:r>
          </w:p>
        </w:tc>
        <w:tc>
          <w:tcPr>
            <w:tcW w:w="145" w:type="pct"/>
          </w:tcPr>
          <w:p w14:paraId="2BD6524B" w14:textId="77777777" w:rsidR="000D7A7B" w:rsidRPr="004A198D" w:rsidRDefault="000D7A7B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581FD937" w14:textId="3B82858A" w:rsidR="000D7A7B" w:rsidRPr="004A198D" w:rsidRDefault="0013318E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0.10</w:t>
            </w:r>
          </w:p>
        </w:tc>
        <w:tc>
          <w:tcPr>
            <w:tcW w:w="133" w:type="pct"/>
            <w:gridSpan w:val="2"/>
          </w:tcPr>
          <w:p w14:paraId="58DD083E" w14:textId="77777777" w:rsidR="000D7A7B" w:rsidRPr="004A198D" w:rsidRDefault="000D7A7B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</w:tcPr>
          <w:p w14:paraId="329216A1" w14:textId="75BCF6BD" w:rsidR="000D7A7B" w:rsidRPr="004A198D" w:rsidRDefault="000D7A7B" w:rsidP="00AE5C2C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 w:hint="cs"/>
                <w:sz w:val="28"/>
                <w:szCs w:val="28"/>
                <w:cs/>
              </w:rPr>
              <w:t>0.02</w:t>
            </w:r>
          </w:p>
        </w:tc>
      </w:tr>
      <w:tr w:rsidR="00AE5C2C" w:rsidRPr="004A198D" w14:paraId="776588CD" w14:textId="77777777" w:rsidTr="007E6B4F">
        <w:tc>
          <w:tcPr>
            <w:tcW w:w="2519" w:type="pct"/>
          </w:tcPr>
          <w:p w14:paraId="4344876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69" w:type="pct"/>
          </w:tcPr>
          <w:p w14:paraId="71A8219B" w14:textId="75B747E1" w:rsidR="00AE5C2C" w:rsidRPr="004A198D" w:rsidRDefault="0063514B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19.06</w:t>
            </w:r>
          </w:p>
        </w:tc>
        <w:tc>
          <w:tcPr>
            <w:tcW w:w="144" w:type="pct"/>
          </w:tcPr>
          <w:p w14:paraId="5A1E339D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53AEF510" w14:textId="00EE9697" w:rsidR="00AE5C2C" w:rsidRPr="004A198D" w:rsidRDefault="00AE5C2C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16.74</w:t>
            </w:r>
          </w:p>
        </w:tc>
        <w:tc>
          <w:tcPr>
            <w:tcW w:w="145" w:type="pct"/>
          </w:tcPr>
          <w:p w14:paraId="79FC3748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5BE1C881" w14:textId="416EB61F" w:rsidR="00AE5C2C" w:rsidRPr="004A198D" w:rsidRDefault="008B69F4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3.</w:t>
            </w:r>
            <w:r w:rsidR="0013318E" w:rsidRPr="004A198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4A198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3" w:type="pct"/>
            <w:gridSpan w:val="2"/>
          </w:tcPr>
          <w:p w14:paraId="7FD5E6BC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</w:tcPr>
          <w:p w14:paraId="4C01AD63" w14:textId="273CDFC6" w:rsidR="00AE5C2C" w:rsidRPr="004A198D" w:rsidRDefault="00AE5C2C" w:rsidP="00AE5C2C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3.18</w:t>
            </w:r>
          </w:p>
        </w:tc>
      </w:tr>
      <w:tr w:rsidR="00AE5C2C" w:rsidRPr="004A198D" w14:paraId="63309CCB" w14:textId="77777777" w:rsidTr="007E6B4F">
        <w:tc>
          <w:tcPr>
            <w:tcW w:w="2519" w:type="pct"/>
          </w:tcPr>
          <w:p w14:paraId="0D3E1883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69" w:type="pct"/>
          </w:tcPr>
          <w:p w14:paraId="67D9975D" w14:textId="0E2D4CC9" w:rsidR="00AE5C2C" w:rsidRPr="004A198D" w:rsidRDefault="0063514B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26.21</w:t>
            </w:r>
          </w:p>
        </w:tc>
        <w:tc>
          <w:tcPr>
            <w:tcW w:w="144" w:type="pct"/>
          </w:tcPr>
          <w:p w14:paraId="2190B4A9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476F841F" w14:textId="00396FE4" w:rsidR="00AE5C2C" w:rsidRPr="004A198D" w:rsidRDefault="00AE5C2C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11.17</w:t>
            </w:r>
          </w:p>
        </w:tc>
        <w:tc>
          <w:tcPr>
            <w:tcW w:w="145" w:type="pct"/>
          </w:tcPr>
          <w:p w14:paraId="1C2C731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70487E1D" w14:textId="6D3737EC" w:rsidR="00AE5C2C" w:rsidRPr="004A198D" w:rsidRDefault="007E6B4F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0.29</w:t>
            </w:r>
          </w:p>
        </w:tc>
        <w:tc>
          <w:tcPr>
            <w:tcW w:w="133" w:type="pct"/>
            <w:gridSpan w:val="2"/>
          </w:tcPr>
          <w:p w14:paraId="281B1E4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gridSpan w:val="3"/>
          </w:tcPr>
          <w:p w14:paraId="3365CB2F" w14:textId="664DA754" w:rsidR="00AE5C2C" w:rsidRPr="004A198D" w:rsidRDefault="00AE5C2C" w:rsidP="00AE5C2C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0.48</w:t>
            </w:r>
          </w:p>
        </w:tc>
      </w:tr>
      <w:tr w:rsidR="00AE5C2C" w:rsidRPr="004A198D" w14:paraId="252369D4" w14:textId="77777777" w:rsidTr="007E6B4F">
        <w:tc>
          <w:tcPr>
            <w:tcW w:w="2519" w:type="pct"/>
          </w:tcPr>
          <w:p w14:paraId="03CEEEEC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9" w:type="pct"/>
          </w:tcPr>
          <w:p w14:paraId="74766652" w14:textId="77777777" w:rsidR="00AE5C2C" w:rsidRPr="004A198D" w:rsidRDefault="00AE5C2C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7D404076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24F5E5A1" w14:textId="77777777" w:rsidR="00AE5C2C" w:rsidRPr="004A198D" w:rsidRDefault="00AE5C2C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08772796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pct"/>
            <w:gridSpan w:val="2"/>
          </w:tcPr>
          <w:p w14:paraId="5E364DA7" w14:textId="77777777" w:rsidR="00AE5C2C" w:rsidRPr="004A198D" w:rsidRDefault="00AE5C2C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</w:tcPr>
          <w:p w14:paraId="644DE74B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1BAF0A1B" w14:textId="77777777" w:rsidR="00AE5C2C" w:rsidRPr="004A198D" w:rsidRDefault="00AE5C2C" w:rsidP="00AE5C2C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E5C2C" w:rsidRPr="004A198D" w14:paraId="14B41F7B" w14:textId="77777777" w:rsidTr="007E6B4F">
        <w:tc>
          <w:tcPr>
            <w:tcW w:w="2519" w:type="pct"/>
          </w:tcPr>
          <w:p w14:paraId="5A9FB072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บุคคลที่</w:t>
            </w:r>
            <w:r w:rsidRPr="004A19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469" w:type="pct"/>
          </w:tcPr>
          <w:p w14:paraId="4705E124" w14:textId="77777777" w:rsidR="00AE5C2C" w:rsidRPr="004A198D" w:rsidRDefault="00AE5C2C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479B025C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20B66CEC" w14:textId="77777777" w:rsidR="00AE5C2C" w:rsidRPr="004A198D" w:rsidRDefault="00AE5C2C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117D69FC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pct"/>
            <w:gridSpan w:val="2"/>
          </w:tcPr>
          <w:p w14:paraId="1357B0A2" w14:textId="77777777" w:rsidR="00AE5C2C" w:rsidRPr="004A198D" w:rsidRDefault="00AE5C2C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</w:tcPr>
          <w:p w14:paraId="261FE04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2FEC3B85" w14:textId="77777777" w:rsidR="00AE5C2C" w:rsidRPr="004A198D" w:rsidRDefault="00AE5C2C" w:rsidP="00AE5C2C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60F42" w:rsidRPr="004A198D" w14:paraId="0AA22B7D" w14:textId="77777777" w:rsidTr="007E6B4F">
        <w:tc>
          <w:tcPr>
            <w:tcW w:w="2519" w:type="pct"/>
          </w:tcPr>
          <w:p w14:paraId="11FB8473" w14:textId="0A6B0174" w:rsidR="00060F42" w:rsidRPr="004A198D" w:rsidRDefault="00060F42" w:rsidP="00060F4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469" w:type="pct"/>
          </w:tcPr>
          <w:p w14:paraId="7914FDA0" w14:textId="2F7D9BE6" w:rsidR="00060F42" w:rsidRPr="004A198D" w:rsidRDefault="000D7A7B" w:rsidP="00060F42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5.70</w:t>
            </w:r>
          </w:p>
        </w:tc>
        <w:tc>
          <w:tcPr>
            <w:tcW w:w="144" w:type="pct"/>
          </w:tcPr>
          <w:p w14:paraId="3552D8C3" w14:textId="77777777" w:rsidR="00060F42" w:rsidRPr="004A198D" w:rsidRDefault="00060F42" w:rsidP="00060F4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46529192" w14:textId="5DE552C4" w:rsidR="00060F42" w:rsidRPr="004A198D" w:rsidRDefault="00060F42" w:rsidP="00060F42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 w:hint="cs"/>
                <w:sz w:val="28"/>
                <w:szCs w:val="28"/>
                <w:cs/>
              </w:rPr>
              <w:t>4.67</w:t>
            </w:r>
          </w:p>
        </w:tc>
        <w:tc>
          <w:tcPr>
            <w:tcW w:w="145" w:type="pct"/>
          </w:tcPr>
          <w:p w14:paraId="68A77AFC" w14:textId="77777777" w:rsidR="00060F42" w:rsidRPr="004A198D" w:rsidRDefault="00060F42" w:rsidP="00060F4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pct"/>
            <w:gridSpan w:val="2"/>
          </w:tcPr>
          <w:p w14:paraId="7C25F36E" w14:textId="4DE588B5" w:rsidR="00060F42" w:rsidRPr="004A198D" w:rsidRDefault="00060F42" w:rsidP="00060F42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56F8B3A7" w14:textId="77777777" w:rsidR="00060F42" w:rsidRPr="004A198D" w:rsidRDefault="00060F42" w:rsidP="00060F42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1E10EEB4" w14:textId="79BA5B4C" w:rsidR="00060F42" w:rsidRPr="004A198D" w:rsidRDefault="00060F42" w:rsidP="00060F42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E5C2C" w:rsidRPr="004A198D" w14:paraId="4A4613B9" w14:textId="77777777" w:rsidTr="007E6B4F">
        <w:tc>
          <w:tcPr>
            <w:tcW w:w="2519" w:type="pct"/>
          </w:tcPr>
          <w:p w14:paraId="210E5A97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ค่าเช่าสำนักง</w:t>
            </w: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าน</w:t>
            </w:r>
          </w:p>
        </w:tc>
        <w:tc>
          <w:tcPr>
            <w:tcW w:w="469" w:type="pct"/>
          </w:tcPr>
          <w:p w14:paraId="6A56E2F1" w14:textId="75B3B9A7" w:rsidR="00AE5C2C" w:rsidRPr="004A198D" w:rsidRDefault="005C7ACA" w:rsidP="005C7AC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24D2CF7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05C2CB69" w14:textId="26EC680F" w:rsidR="00AE5C2C" w:rsidRPr="004A198D" w:rsidRDefault="00AE5C2C" w:rsidP="00AE5C2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2.21</w:t>
            </w:r>
          </w:p>
        </w:tc>
        <w:tc>
          <w:tcPr>
            <w:tcW w:w="145" w:type="pct"/>
          </w:tcPr>
          <w:p w14:paraId="1D024028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pct"/>
            <w:gridSpan w:val="2"/>
          </w:tcPr>
          <w:p w14:paraId="7A63FD2B" w14:textId="7A693FFB" w:rsidR="00AE5C2C" w:rsidRPr="004A198D" w:rsidRDefault="007E6B4F" w:rsidP="00AE5C2C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68F45520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0072AC3B" w14:textId="60B6462D" w:rsidR="00AE5C2C" w:rsidRPr="004A198D" w:rsidRDefault="00AE5C2C" w:rsidP="00AE5C2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E6B4F" w:rsidRPr="004A198D" w14:paraId="06C5A331" w14:textId="77777777" w:rsidTr="007E6B4F">
        <w:tc>
          <w:tcPr>
            <w:tcW w:w="2519" w:type="pct"/>
          </w:tcPr>
          <w:p w14:paraId="7F43862C" w14:textId="69BB0F2F" w:rsidR="007E6B4F" w:rsidRPr="004A198D" w:rsidRDefault="007E6B4F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69" w:type="pct"/>
          </w:tcPr>
          <w:p w14:paraId="5C7F4489" w14:textId="0425AC22" w:rsidR="007E6B4F" w:rsidRPr="004A198D" w:rsidRDefault="004A493E" w:rsidP="00AE5C2C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144" w:type="pct"/>
          </w:tcPr>
          <w:p w14:paraId="19753408" w14:textId="77777777" w:rsidR="007E6B4F" w:rsidRPr="004A198D" w:rsidRDefault="007E6B4F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</w:tcPr>
          <w:p w14:paraId="4059DED6" w14:textId="3161347F" w:rsidR="007E6B4F" w:rsidRPr="004A198D" w:rsidRDefault="000D7A7B" w:rsidP="00AE5C2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52C69FF7" w14:textId="77777777" w:rsidR="007E6B4F" w:rsidRPr="004A198D" w:rsidRDefault="007E6B4F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pct"/>
            <w:gridSpan w:val="2"/>
          </w:tcPr>
          <w:p w14:paraId="28F3B9F9" w14:textId="48425AE9" w:rsidR="007E6B4F" w:rsidRPr="004A198D" w:rsidRDefault="007E6B4F" w:rsidP="00AE5C2C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293246DF" w14:textId="77777777" w:rsidR="007E6B4F" w:rsidRPr="004A198D" w:rsidRDefault="007E6B4F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08D5A272" w14:textId="34A67882" w:rsidR="007E6B4F" w:rsidRPr="004A198D" w:rsidRDefault="007E6B4F" w:rsidP="00AE5C2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6561A" w:rsidRPr="004A198D" w14:paraId="5416BC39" w14:textId="77777777" w:rsidTr="007E6B4F">
        <w:tc>
          <w:tcPr>
            <w:tcW w:w="2519" w:type="pct"/>
          </w:tcPr>
          <w:p w14:paraId="36542DCF" w14:textId="77777777" w:rsidR="00C6561A" w:rsidRPr="004A198D" w:rsidRDefault="00C6561A" w:rsidP="00AE5C2C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69" w:type="pct"/>
          </w:tcPr>
          <w:p w14:paraId="566E3424" w14:textId="77777777" w:rsidR="00C6561A" w:rsidRPr="004A198D" w:rsidRDefault="00C6561A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5CD33007" w14:textId="77777777" w:rsidR="00C6561A" w:rsidRPr="004A198D" w:rsidRDefault="00C6561A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15" w:type="pct"/>
            <w:shd w:val="clear" w:color="auto" w:fill="auto"/>
          </w:tcPr>
          <w:p w14:paraId="2CE66C6A" w14:textId="77777777" w:rsidR="00C6561A" w:rsidRPr="004A198D" w:rsidRDefault="00C6561A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pct"/>
            <w:shd w:val="clear" w:color="auto" w:fill="auto"/>
          </w:tcPr>
          <w:p w14:paraId="1ED9D941" w14:textId="77777777" w:rsidR="00C6561A" w:rsidRPr="004A198D" w:rsidRDefault="00C6561A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67" w:type="pct"/>
            <w:gridSpan w:val="2"/>
            <w:shd w:val="clear" w:color="auto" w:fill="auto"/>
          </w:tcPr>
          <w:p w14:paraId="267055AD" w14:textId="77777777" w:rsidR="00C6561A" w:rsidRPr="004A198D" w:rsidRDefault="00C6561A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3E939721" w14:textId="77777777" w:rsidR="00C6561A" w:rsidRPr="004A198D" w:rsidRDefault="00C6561A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02" w:type="pct"/>
            <w:shd w:val="clear" w:color="auto" w:fill="auto"/>
          </w:tcPr>
          <w:p w14:paraId="3F199931" w14:textId="77777777" w:rsidR="00C6561A" w:rsidRPr="004A198D" w:rsidRDefault="00C6561A" w:rsidP="00AE5C2C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01DE6" w:rsidRPr="004A198D" w14:paraId="20E9DF4A" w14:textId="77777777" w:rsidTr="007E6B4F">
        <w:tc>
          <w:tcPr>
            <w:tcW w:w="2519" w:type="pct"/>
          </w:tcPr>
          <w:p w14:paraId="3353928D" w14:textId="77777777" w:rsidR="00601DE6" w:rsidRPr="004A198D" w:rsidRDefault="00601DE6" w:rsidP="00AE5C2C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69" w:type="pct"/>
          </w:tcPr>
          <w:p w14:paraId="2829FB53" w14:textId="77777777" w:rsidR="00601DE6" w:rsidRPr="004A198D" w:rsidRDefault="00601DE6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6D9B594B" w14:textId="77777777" w:rsidR="00601DE6" w:rsidRPr="004A198D" w:rsidRDefault="00601DE6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15" w:type="pct"/>
            <w:shd w:val="clear" w:color="auto" w:fill="auto"/>
          </w:tcPr>
          <w:p w14:paraId="7BBD90A6" w14:textId="77777777" w:rsidR="00601DE6" w:rsidRPr="004A198D" w:rsidRDefault="00601DE6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pct"/>
            <w:shd w:val="clear" w:color="auto" w:fill="auto"/>
          </w:tcPr>
          <w:p w14:paraId="32631AA1" w14:textId="77777777" w:rsidR="00601DE6" w:rsidRPr="004A198D" w:rsidRDefault="00601DE6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67" w:type="pct"/>
            <w:gridSpan w:val="2"/>
            <w:shd w:val="clear" w:color="auto" w:fill="auto"/>
          </w:tcPr>
          <w:p w14:paraId="1F0162BD" w14:textId="77777777" w:rsidR="00601DE6" w:rsidRPr="004A198D" w:rsidRDefault="00601DE6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1335B4BF" w14:textId="77777777" w:rsidR="00601DE6" w:rsidRPr="004A198D" w:rsidRDefault="00601DE6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02" w:type="pct"/>
            <w:shd w:val="clear" w:color="auto" w:fill="auto"/>
          </w:tcPr>
          <w:p w14:paraId="0E63ACD3" w14:textId="77777777" w:rsidR="00601DE6" w:rsidRPr="004A198D" w:rsidRDefault="00601DE6" w:rsidP="00AE5C2C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02CF6" w:rsidRPr="004A198D" w14:paraId="57BCE35C" w14:textId="77777777" w:rsidTr="007E6B4F">
        <w:tc>
          <w:tcPr>
            <w:tcW w:w="2519" w:type="pct"/>
          </w:tcPr>
          <w:p w14:paraId="5145620D" w14:textId="77777777" w:rsidR="00E02CF6" w:rsidRPr="004A198D" w:rsidRDefault="00E02CF6" w:rsidP="00AE5C2C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69" w:type="pct"/>
          </w:tcPr>
          <w:p w14:paraId="6DCF79D1" w14:textId="77777777" w:rsidR="00E02CF6" w:rsidRPr="004A198D" w:rsidRDefault="00E02CF6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4B8132BF" w14:textId="77777777" w:rsidR="00E02CF6" w:rsidRPr="004A198D" w:rsidRDefault="00E02CF6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15" w:type="pct"/>
            <w:shd w:val="clear" w:color="auto" w:fill="auto"/>
          </w:tcPr>
          <w:p w14:paraId="3684B1EA" w14:textId="77777777" w:rsidR="00E02CF6" w:rsidRPr="004A198D" w:rsidRDefault="00E02CF6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pct"/>
            <w:shd w:val="clear" w:color="auto" w:fill="auto"/>
          </w:tcPr>
          <w:p w14:paraId="1BAA2066" w14:textId="77777777" w:rsidR="00E02CF6" w:rsidRPr="004A198D" w:rsidRDefault="00E02CF6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67" w:type="pct"/>
            <w:gridSpan w:val="2"/>
            <w:shd w:val="clear" w:color="auto" w:fill="auto"/>
          </w:tcPr>
          <w:p w14:paraId="68A999FB" w14:textId="77777777" w:rsidR="00E02CF6" w:rsidRPr="004A198D" w:rsidRDefault="00E02CF6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4D85237A" w14:textId="77777777" w:rsidR="00E02CF6" w:rsidRPr="004A198D" w:rsidRDefault="00E02CF6" w:rsidP="00AE5C2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02" w:type="pct"/>
            <w:shd w:val="clear" w:color="auto" w:fill="auto"/>
          </w:tcPr>
          <w:p w14:paraId="07AECB60" w14:textId="77777777" w:rsidR="00E02CF6" w:rsidRPr="004A198D" w:rsidRDefault="00E02CF6" w:rsidP="00AE5C2C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E5C2C" w:rsidRPr="004A198D" w14:paraId="2BF0AE76" w14:textId="77777777" w:rsidTr="007E6B4F">
        <w:tc>
          <w:tcPr>
            <w:tcW w:w="2519" w:type="pct"/>
          </w:tcPr>
          <w:p w14:paraId="08D0FCBA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469" w:type="pct"/>
          </w:tcPr>
          <w:p w14:paraId="36EE35FC" w14:textId="77777777" w:rsidR="00AE5C2C" w:rsidRPr="004A198D" w:rsidRDefault="00AE5C2C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B99C702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057475FE" w14:textId="77777777" w:rsidR="00AE5C2C" w:rsidRPr="004A198D" w:rsidRDefault="00AE5C2C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5FDF31D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pct"/>
            <w:gridSpan w:val="2"/>
            <w:shd w:val="clear" w:color="auto" w:fill="auto"/>
          </w:tcPr>
          <w:p w14:paraId="1088EC04" w14:textId="77777777" w:rsidR="00AE5C2C" w:rsidRPr="004A198D" w:rsidRDefault="00AE5C2C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6FD30B2D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0E60A042" w14:textId="77777777" w:rsidR="00AE5C2C" w:rsidRPr="004A198D" w:rsidRDefault="00AE5C2C" w:rsidP="00AE5C2C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5C2C" w:rsidRPr="004A198D" w14:paraId="594FECAD" w14:textId="77777777" w:rsidTr="007E6B4F">
        <w:tc>
          <w:tcPr>
            <w:tcW w:w="2519" w:type="pct"/>
          </w:tcPr>
          <w:p w14:paraId="4B61BE55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469" w:type="pct"/>
          </w:tcPr>
          <w:p w14:paraId="5A09D888" w14:textId="77777777" w:rsidR="00AE5C2C" w:rsidRPr="004A198D" w:rsidRDefault="00AE5C2C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46C4CC1F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06D79EA0" w14:textId="77777777" w:rsidR="00AE5C2C" w:rsidRPr="004A198D" w:rsidRDefault="00AE5C2C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18ED200B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pct"/>
            <w:gridSpan w:val="2"/>
            <w:shd w:val="clear" w:color="auto" w:fill="auto"/>
          </w:tcPr>
          <w:p w14:paraId="5BF2F726" w14:textId="77777777" w:rsidR="00AE5C2C" w:rsidRPr="004A198D" w:rsidRDefault="00AE5C2C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13004CA4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0D88EF45" w14:textId="77777777" w:rsidR="00AE5C2C" w:rsidRPr="004A198D" w:rsidRDefault="00AE5C2C" w:rsidP="00AE5C2C">
            <w:pPr>
              <w:pStyle w:val="BodyText"/>
              <w:tabs>
                <w:tab w:val="decimal" w:pos="543"/>
                <w:tab w:val="left" w:pos="780"/>
                <w:tab w:val="left" w:pos="8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5C2C" w:rsidRPr="004A198D" w14:paraId="19E5D567" w14:textId="77777777" w:rsidTr="007E6B4F">
        <w:trPr>
          <w:trHeight w:val="299"/>
        </w:trPr>
        <w:tc>
          <w:tcPr>
            <w:tcW w:w="2519" w:type="pct"/>
          </w:tcPr>
          <w:p w14:paraId="6A37950B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469" w:type="pct"/>
          </w:tcPr>
          <w:p w14:paraId="31997046" w14:textId="71240B07" w:rsidR="00AE5C2C" w:rsidRPr="004A198D" w:rsidRDefault="000C2530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116.35</w:t>
            </w:r>
          </w:p>
        </w:tc>
        <w:tc>
          <w:tcPr>
            <w:tcW w:w="144" w:type="pct"/>
          </w:tcPr>
          <w:p w14:paraId="66750ADD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332EAD88" w14:textId="5C95F23A" w:rsidR="00AE5C2C" w:rsidRPr="004A198D" w:rsidRDefault="00AE5C2C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73.47</w:t>
            </w:r>
          </w:p>
        </w:tc>
        <w:tc>
          <w:tcPr>
            <w:tcW w:w="145" w:type="pct"/>
            <w:shd w:val="clear" w:color="auto" w:fill="auto"/>
          </w:tcPr>
          <w:p w14:paraId="20C40DC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pct"/>
            <w:gridSpan w:val="2"/>
            <w:shd w:val="clear" w:color="auto" w:fill="auto"/>
          </w:tcPr>
          <w:p w14:paraId="1C5251AF" w14:textId="30CAB95E" w:rsidR="00AE5C2C" w:rsidRPr="004A198D" w:rsidRDefault="008A237E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31.26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1D1462B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21CE765" w14:textId="191C3C9B" w:rsidR="00AE5C2C" w:rsidRPr="004A198D" w:rsidRDefault="00AE5C2C" w:rsidP="00AE5C2C">
            <w:pPr>
              <w:pStyle w:val="BodyText"/>
              <w:tabs>
                <w:tab w:val="decimal" w:pos="62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28.52</w:t>
            </w:r>
          </w:p>
        </w:tc>
      </w:tr>
      <w:tr w:rsidR="00AE5C2C" w:rsidRPr="004A198D" w14:paraId="58EB3621" w14:textId="77777777" w:rsidTr="007E6B4F">
        <w:tc>
          <w:tcPr>
            <w:tcW w:w="2519" w:type="pct"/>
          </w:tcPr>
          <w:p w14:paraId="21387D61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14:paraId="0B813031" w14:textId="0136A573" w:rsidR="00AE5C2C" w:rsidRPr="004A198D" w:rsidRDefault="000C2530" w:rsidP="00AE5C2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8.73</w:t>
            </w:r>
          </w:p>
        </w:tc>
        <w:tc>
          <w:tcPr>
            <w:tcW w:w="144" w:type="pct"/>
          </w:tcPr>
          <w:p w14:paraId="7622756E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auto"/>
          </w:tcPr>
          <w:p w14:paraId="22FFEE8E" w14:textId="1ADABE2D" w:rsidR="00AE5C2C" w:rsidRPr="004A198D" w:rsidRDefault="00AE5C2C" w:rsidP="00AE5C2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6.00</w:t>
            </w:r>
          </w:p>
        </w:tc>
        <w:tc>
          <w:tcPr>
            <w:tcW w:w="145" w:type="pct"/>
            <w:shd w:val="clear" w:color="auto" w:fill="auto"/>
          </w:tcPr>
          <w:p w14:paraId="4F6F7F26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DAC2D" w14:textId="11D5EEB3" w:rsidR="00AE5C2C" w:rsidRPr="004A198D" w:rsidRDefault="008A237E" w:rsidP="00AE5C2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2.55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2172E5E2" w14:textId="77777777" w:rsidR="00AE5C2C" w:rsidRPr="004A198D" w:rsidRDefault="00AE5C2C" w:rsidP="00AE5C2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4FE9D708" w14:textId="22050CDD" w:rsidR="00AE5C2C" w:rsidRPr="004A198D" w:rsidRDefault="00AE5C2C" w:rsidP="00AE5C2C">
            <w:pPr>
              <w:pStyle w:val="BodyText"/>
              <w:tabs>
                <w:tab w:val="decimal" w:pos="62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2.34</w:t>
            </w:r>
          </w:p>
        </w:tc>
      </w:tr>
      <w:tr w:rsidR="00AE5C2C" w:rsidRPr="004A198D" w14:paraId="5D21E956" w14:textId="77777777" w:rsidTr="007F2F38">
        <w:trPr>
          <w:trHeight w:val="418"/>
        </w:trPr>
        <w:tc>
          <w:tcPr>
            <w:tcW w:w="2519" w:type="pct"/>
            <w:vAlign w:val="bottom"/>
          </w:tcPr>
          <w:p w14:paraId="5288833A" w14:textId="77777777" w:rsidR="00AE5C2C" w:rsidRPr="004A198D" w:rsidRDefault="00AE5C2C" w:rsidP="007F2F3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6142" w14:textId="270EDA5E" w:rsidR="00AE5C2C" w:rsidRPr="004A198D" w:rsidRDefault="000C2530" w:rsidP="008D60A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125.08</w:t>
            </w:r>
          </w:p>
        </w:tc>
        <w:tc>
          <w:tcPr>
            <w:tcW w:w="144" w:type="pct"/>
            <w:vAlign w:val="bottom"/>
          </w:tcPr>
          <w:p w14:paraId="0D4F217B" w14:textId="77777777" w:rsidR="00AE5C2C" w:rsidRPr="004A198D" w:rsidRDefault="00AE5C2C" w:rsidP="008D60A1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432F1" w14:textId="2DAB016D" w:rsidR="00AE5C2C" w:rsidRPr="004A198D" w:rsidRDefault="00AE5C2C" w:rsidP="008D60A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79.47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4E3176D" w14:textId="77777777" w:rsidR="00AE5C2C" w:rsidRPr="004A198D" w:rsidRDefault="00AE5C2C" w:rsidP="008D60A1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67C33" w14:textId="0EEA6C9B" w:rsidR="00AE5C2C" w:rsidRPr="004A198D" w:rsidRDefault="008A237E" w:rsidP="008D60A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33.81</w:t>
            </w:r>
          </w:p>
        </w:tc>
        <w:tc>
          <w:tcPr>
            <w:tcW w:w="139" w:type="pct"/>
            <w:gridSpan w:val="3"/>
            <w:shd w:val="clear" w:color="auto" w:fill="auto"/>
            <w:vAlign w:val="bottom"/>
          </w:tcPr>
          <w:p w14:paraId="7ED794EE" w14:textId="77777777" w:rsidR="00AE5C2C" w:rsidRPr="004A198D" w:rsidRDefault="00AE5C2C" w:rsidP="008D60A1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95796" w14:textId="2DC3CB33" w:rsidR="00AE5C2C" w:rsidRPr="004A198D" w:rsidRDefault="00AE5C2C" w:rsidP="008D60A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30.86</w:t>
            </w:r>
          </w:p>
        </w:tc>
      </w:tr>
    </w:tbl>
    <w:p w14:paraId="26D3E8BE" w14:textId="77777777" w:rsidR="000D7A7B" w:rsidRPr="004A198D" w:rsidRDefault="000D7A7B" w:rsidP="00D975CD">
      <w:pPr>
        <w:ind w:right="-45" w:firstLine="567"/>
        <w:rPr>
          <w:rFonts w:ascii="Angsana New" w:hAnsi="Angsana New"/>
          <w:sz w:val="22"/>
          <w:szCs w:val="22"/>
        </w:rPr>
      </w:pPr>
    </w:p>
    <w:p w14:paraId="3BA70B76" w14:textId="00D2820D" w:rsidR="00B51A00" w:rsidRPr="004A198D" w:rsidRDefault="00971A6B" w:rsidP="00D975CD">
      <w:pPr>
        <w:ind w:right="-45" w:firstLine="567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AE5C2C" w:rsidRPr="004A198D">
        <w:rPr>
          <w:rFonts w:ascii="Angsana New" w:hAnsi="Angsana New"/>
          <w:sz w:val="28"/>
          <w:szCs w:val="28"/>
        </w:rPr>
        <w:t xml:space="preserve">30 </w:t>
      </w:r>
      <w:r w:rsidR="00AE5C2C" w:rsidRPr="004A198D">
        <w:rPr>
          <w:rFonts w:ascii="Angsana New" w:hAnsi="Angsana New" w:hint="cs"/>
          <w:sz w:val="28"/>
          <w:szCs w:val="28"/>
          <w:cs/>
        </w:rPr>
        <w:t>มิถุนายน</w:t>
      </w:r>
      <w:r w:rsidR="00984464" w:rsidRPr="004A198D">
        <w:rPr>
          <w:rFonts w:ascii="Angsana New" w:hAnsi="Angsana New"/>
          <w:sz w:val="28"/>
          <w:szCs w:val="28"/>
          <w:cs/>
        </w:rPr>
        <w:t xml:space="preserve"> </w:t>
      </w:r>
      <w:r w:rsidR="00551702" w:rsidRPr="004A198D">
        <w:rPr>
          <w:rFonts w:ascii="Angsana New" w:hAnsi="Angsana New"/>
          <w:sz w:val="28"/>
          <w:szCs w:val="28"/>
        </w:rPr>
        <w:t>2566</w:t>
      </w:r>
      <w:r w:rsidR="00984464" w:rsidRPr="004A198D">
        <w:rPr>
          <w:rFonts w:ascii="Angsana New" w:hAnsi="Angsana New"/>
          <w:sz w:val="28"/>
          <w:szCs w:val="28"/>
        </w:rPr>
        <w:t xml:space="preserve"> </w:t>
      </w:r>
      <w:r w:rsidR="00984464" w:rsidRPr="004A198D">
        <w:rPr>
          <w:rFonts w:ascii="Angsana New" w:hAnsi="Angsana New"/>
          <w:sz w:val="28"/>
          <w:szCs w:val="28"/>
          <w:cs/>
        </w:rPr>
        <w:t xml:space="preserve">และ </w:t>
      </w:r>
      <w:r w:rsidR="00551702" w:rsidRPr="004A198D">
        <w:rPr>
          <w:rFonts w:ascii="Angsana New" w:hAnsi="Angsana New"/>
          <w:sz w:val="28"/>
          <w:szCs w:val="28"/>
        </w:rPr>
        <w:t>30</w:t>
      </w:r>
      <w:r w:rsidR="00984464" w:rsidRPr="004A198D">
        <w:rPr>
          <w:rFonts w:ascii="Angsana New" w:hAnsi="Angsana New"/>
          <w:sz w:val="28"/>
          <w:szCs w:val="28"/>
        </w:rPr>
        <w:t xml:space="preserve"> </w:t>
      </w:r>
      <w:r w:rsidR="00984464" w:rsidRPr="004A198D">
        <w:rPr>
          <w:rFonts w:ascii="Angsana New" w:hAnsi="Angsana New"/>
          <w:sz w:val="28"/>
          <w:szCs w:val="28"/>
          <w:cs/>
        </w:rPr>
        <w:t xml:space="preserve">กันยายน </w:t>
      </w:r>
      <w:r w:rsidR="00551702" w:rsidRPr="004A198D">
        <w:rPr>
          <w:rFonts w:ascii="Angsana New" w:hAnsi="Angsana New"/>
          <w:sz w:val="28"/>
          <w:szCs w:val="28"/>
        </w:rPr>
        <w:t>2565</w:t>
      </w:r>
      <w:r w:rsidR="00984464"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>มีดังนี้</w:t>
      </w:r>
    </w:p>
    <w:p w14:paraId="72E218E6" w14:textId="77777777" w:rsidR="00B95284" w:rsidRPr="004A198D" w:rsidRDefault="00B95284" w:rsidP="00490956">
      <w:pPr>
        <w:ind w:right="-45" w:firstLine="540"/>
        <w:rPr>
          <w:rFonts w:ascii="Angsana New" w:hAnsi="Angsana New"/>
          <w:sz w:val="22"/>
          <w:szCs w:val="22"/>
        </w:rPr>
      </w:pPr>
    </w:p>
    <w:tbl>
      <w:tblPr>
        <w:tblW w:w="9364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052"/>
        <w:gridCol w:w="1079"/>
        <w:gridCol w:w="273"/>
        <w:gridCol w:w="1169"/>
        <w:gridCol w:w="260"/>
        <w:gridCol w:w="1092"/>
        <w:gridCol w:w="287"/>
        <w:gridCol w:w="1152"/>
      </w:tblGrid>
      <w:tr w:rsidR="007E063B" w:rsidRPr="004A198D" w14:paraId="0A85E71A" w14:textId="77777777" w:rsidTr="00B1102C">
        <w:trPr>
          <w:tblHeader/>
        </w:trPr>
        <w:tc>
          <w:tcPr>
            <w:tcW w:w="2164" w:type="pct"/>
          </w:tcPr>
          <w:p w14:paraId="6F80948D" w14:textId="3410FDD8" w:rsidR="007E063B" w:rsidRPr="004A198D" w:rsidRDefault="007E063B" w:rsidP="00B1102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2" w:name="_Hlk117843794"/>
          </w:p>
        </w:tc>
        <w:tc>
          <w:tcPr>
            <w:tcW w:w="1346" w:type="pct"/>
            <w:gridSpan w:val="3"/>
          </w:tcPr>
          <w:p w14:paraId="32CFCF79" w14:textId="77777777" w:rsidR="007E063B" w:rsidRPr="004A198D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9571E4F" w14:textId="77777777" w:rsidR="007E063B" w:rsidRPr="004A198D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pct"/>
            <w:gridSpan w:val="3"/>
          </w:tcPr>
          <w:p w14:paraId="4E32B63B" w14:textId="77777777" w:rsidR="007E063B" w:rsidRPr="004A198D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2"/>
      <w:tr w:rsidR="00AE5C2C" w:rsidRPr="004A198D" w14:paraId="305682EE" w14:textId="77777777" w:rsidTr="007E063B">
        <w:trPr>
          <w:tblHeader/>
        </w:trPr>
        <w:tc>
          <w:tcPr>
            <w:tcW w:w="2164" w:type="pct"/>
          </w:tcPr>
          <w:p w14:paraId="4DFF98FA" w14:textId="0AE7280E" w:rsidR="00AE5C2C" w:rsidRPr="004A198D" w:rsidRDefault="00AE5C2C" w:rsidP="00AE5C2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19C8210" w14:textId="4335EC10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6" w:type="pct"/>
          </w:tcPr>
          <w:p w14:paraId="4C369872" w14:textId="77777777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583382F" w14:textId="29D6CD0B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4A198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" w:type="pct"/>
          </w:tcPr>
          <w:p w14:paraId="760F5D0E" w14:textId="77777777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671D733" w14:textId="554F0C46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53" w:type="pct"/>
          </w:tcPr>
          <w:p w14:paraId="185995C6" w14:textId="77777777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FD38307" w14:textId="73E14E3C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4A198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AE5C2C" w:rsidRPr="004A198D" w14:paraId="1DC293B1" w14:textId="77777777" w:rsidTr="007E063B">
        <w:trPr>
          <w:tblHeader/>
        </w:trPr>
        <w:tc>
          <w:tcPr>
            <w:tcW w:w="2164" w:type="pct"/>
          </w:tcPr>
          <w:p w14:paraId="00F8EA87" w14:textId="77777777" w:rsidR="00AE5C2C" w:rsidRPr="004A198D" w:rsidRDefault="00AE5C2C" w:rsidP="00AE5C2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14:paraId="6849DF48" w14:textId="3878D241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" w:type="pct"/>
            <w:vAlign w:val="center"/>
          </w:tcPr>
          <w:p w14:paraId="7507CDBB" w14:textId="77777777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476C7EE9" w14:textId="05AC64EB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" w:type="pct"/>
          </w:tcPr>
          <w:p w14:paraId="284D93C7" w14:textId="77777777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432AF8AF" w14:textId="3767AD36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" w:type="pct"/>
            <w:vAlign w:val="center"/>
          </w:tcPr>
          <w:p w14:paraId="62931EAC" w14:textId="77777777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center"/>
          </w:tcPr>
          <w:p w14:paraId="410CA92A" w14:textId="389EE69C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E5C2C" w:rsidRPr="004A198D" w14:paraId="3DA76D86" w14:textId="77777777" w:rsidTr="00B1102C">
        <w:trPr>
          <w:tblHeader/>
        </w:trPr>
        <w:tc>
          <w:tcPr>
            <w:tcW w:w="2164" w:type="pct"/>
          </w:tcPr>
          <w:p w14:paraId="01E9A0B5" w14:textId="77777777" w:rsidR="00AE5C2C" w:rsidRPr="004A198D" w:rsidRDefault="00AE5C2C" w:rsidP="00AE5C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6" w:type="pct"/>
            <w:gridSpan w:val="7"/>
          </w:tcPr>
          <w:p w14:paraId="7AC6F4BA" w14:textId="77777777" w:rsidR="00AE5C2C" w:rsidRPr="004A198D" w:rsidRDefault="00AE5C2C" w:rsidP="00AE5C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5C2C" w:rsidRPr="004A198D" w14:paraId="08ED7CE5" w14:textId="77777777" w:rsidTr="007E063B">
        <w:tc>
          <w:tcPr>
            <w:tcW w:w="2164" w:type="pct"/>
          </w:tcPr>
          <w:p w14:paraId="5B217216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76" w:type="pct"/>
            <w:shd w:val="clear" w:color="auto" w:fill="auto"/>
          </w:tcPr>
          <w:p w14:paraId="2D22AFFA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6C5D892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F122F36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47A9D9BF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A1357E4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331FA80F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07F264F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C2C" w:rsidRPr="004A198D" w14:paraId="09C17B9A" w14:textId="77777777" w:rsidTr="007E063B">
        <w:tc>
          <w:tcPr>
            <w:tcW w:w="2164" w:type="pct"/>
          </w:tcPr>
          <w:p w14:paraId="19DD08A7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76" w:type="pct"/>
            <w:shd w:val="clear" w:color="auto" w:fill="auto"/>
          </w:tcPr>
          <w:p w14:paraId="4FA1AFA1" w14:textId="1E6024B9" w:rsidR="00AE5C2C" w:rsidRPr="004A198D" w:rsidRDefault="00F24ABB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8DB9FD7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C8FA13E" w14:textId="3B682818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  <w:tc>
          <w:tcPr>
            <w:tcW w:w="139" w:type="pct"/>
          </w:tcPr>
          <w:p w14:paraId="5D29B2D2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3BE0053" w14:textId="6A04EB38" w:rsidR="00AE5C2C" w:rsidRPr="004A198D" w:rsidRDefault="00E65535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B1F486B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0A2A09AA" w14:textId="3835D1A5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C2C" w:rsidRPr="004A198D" w14:paraId="414D9366" w14:textId="77777777" w:rsidTr="007E063B">
        <w:tc>
          <w:tcPr>
            <w:tcW w:w="2164" w:type="pct"/>
          </w:tcPr>
          <w:p w14:paraId="5EAF894D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F333E52" w14:textId="4489085E" w:rsidR="00AE5C2C" w:rsidRPr="004A198D" w:rsidRDefault="00F24ABB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65.53</w:t>
            </w:r>
          </w:p>
        </w:tc>
        <w:tc>
          <w:tcPr>
            <w:tcW w:w="146" w:type="pct"/>
          </w:tcPr>
          <w:p w14:paraId="3BEA801E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E41DECF" w14:textId="0CCCAB61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11.51</w:t>
            </w:r>
          </w:p>
        </w:tc>
        <w:tc>
          <w:tcPr>
            <w:tcW w:w="139" w:type="pct"/>
          </w:tcPr>
          <w:p w14:paraId="300D71DC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ED5C36A" w14:textId="59C0C32C" w:rsidR="00AE5C2C" w:rsidRPr="004A198D" w:rsidRDefault="00E65535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9B67FB7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94E70E4" w14:textId="57C6EF1D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C2C" w:rsidRPr="004A198D" w14:paraId="59B77117" w14:textId="77777777" w:rsidTr="007E063B">
        <w:tc>
          <w:tcPr>
            <w:tcW w:w="2164" w:type="pct"/>
          </w:tcPr>
          <w:p w14:paraId="581C8F36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EFEAE" w14:textId="327AD135" w:rsidR="00AE5C2C" w:rsidRPr="004A198D" w:rsidRDefault="00F24ABB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65.53</w:t>
            </w:r>
          </w:p>
        </w:tc>
        <w:tc>
          <w:tcPr>
            <w:tcW w:w="146" w:type="pct"/>
          </w:tcPr>
          <w:p w14:paraId="066D40EA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8601379" w14:textId="3C61EEF4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11.72</w:t>
            </w:r>
          </w:p>
        </w:tc>
        <w:tc>
          <w:tcPr>
            <w:tcW w:w="139" w:type="pct"/>
          </w:tcPr>
          <w:p w14:paraId="08D7C0DB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80E585D" w14:textId="530C442D" w:rsidR="00AE5C2C" w:rsidRPr="004A198D" w:rsidRDefault="00E65535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960DA93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53AE1DBB" w14:textId="18346802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E5C2C" w:rsidRPr="004A198D" w14:paraId="6C5C6029" w14:textId="77777777" w:rsidTr="0028013A">
        <w:tc>
          <w:tcPr>
            <w:tcW w:w="2164" w:type="pct"/>
          </w:tcPr>
          <w:p w14:paraId="51CA4447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</w:tcPr>
          <w:p w14:paraId="57AA469C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A63C150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</w:tcPr>
          <w:p w14:paraId="1FFBF075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1F447C8B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216A9147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10540DCA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03A1AC51" w14:textId="77777777" w:rsidR="00AE5C2C" w:rsidRPr="004A198D" w:rsidRDefault="00AE5C2C" w:rsidP="00AE5C2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E5C2C" w:rsidRPr="004A198D" w14:paraId="76A9F599" w14:textId="77777777" w:rsidTr="00CA7CB6">
        <w:tc>
          <w:tcPr>
            <w:tcW w:w="2164" w:type="pct"/>
          </w:tcPr>
          <w:p w14:paraId="57517E02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6" w:type="pct"/>
          </w:tcPr>
          <w:p w14:paraId="6C5BF927" w14:textId="77777777" w:rsidR="00AE5C2C" w:rsidRPr="004A198D" w:rsidRDefault="00AE5C2C" w:rsidP="00AE5C2C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F7232A0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B0CD580" w14:textId="77777777" w:rsidR="00AE5C2C" w:rsidRPr="004A198D" w:rsidRDefault="00AE5C2C" w:rsidP="00AE5C2C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3667843D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C48F200" w14:textId="77777777" w:rsidR="00AE5C2C" w:rsidRPr="004A198D" w:rsidRDefault="00AE5C2C" w:rsidP="00AE5C2C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5578BBAC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3C48EE0" w14:textId="77777777" w:rsidR="00AE5C2C" w:rsidRPr="004A198D" w:rsidRDefault="00AE5C2C" w:rsidP="00AE5C2C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C2C" w:rsidRPr="004A198D" w14:paraId="558633EB" w14:textId="77777777" w:rsidTr="00CA7CB6">
        <w:tc>
          <w:tcPr>
            <w:tcW w:w="2164" w:type="pct"/>
          </w:tcPr>
          <w:p w14:paraId="713FE0B2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76" w:type="pct"/>
          </w:tcPr>
          <w:p w14:paraId="3A9BFF15" w14:textId="366CF853" w:rsidR="00AE5C2C" w:rsidRPr="004A198D" w:rsidRDefault="00F24ABB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46" w:type="pct"/>
          </w:tcPr>
          <w:p w14:paraId="0D958A32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CE3512B" w14:textId="77777777" w:rsidR="00AE5C2C" w:rsidRPr="004A198D" w:rsidRDefault="00AE5C2C" w:rsidP="00AE5C2C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77ADB084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D59A63F" w14:textId="2C9DBDC3" w:rsidR="00AE5C2C" w:rsidRPr="004A198D" w:rsidRDefault="00E65535" w:rsidP="00AE5C2C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53" w:type="pct"/>
          </w:tcPr>
          <w:p w14:paraId="534BA71C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856D06A" w14:textId="77777777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C2C" w:rsidRPr="004A198D" w14:paraId="4DFC5AE9" w14:textId="77777777" w:rsidTr="00CA7CB6">
        <w:tc>
          <w:tcPr>
            <w:tcW w:w="2164" w:type="pct"/>
          </w:tcPr>
          <w:p w14:paraId="1882AE2B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68605B65" w14:textId="2533CB19" w:rsidR="00AE5C2C" w:rsidRPr="004A198D" w:rsidRDefault="00800774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39F1F3C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A7E3011" w14:textId="77777777" w:rsidR="00AE5C2C" w:rsidRPr="004A198D" w:rsidRDefault="00AE5C2C" w:rsidP="00AE5C2C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7606CBE6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DC91A95" w14:textId="1176660C" w:rsidR="00AE5C2C" w:rsidRPr="004A198D" w:rsidRDefault="00E65535" w:rsidP="00AE5C2C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10.56</w:t>
            </w:r>
          </w:p>
        </w:tc>
        <w:tc>
          <w:tcPr>
            <w:tcW w:w="153" w:type="pct"/>
          </w:tcPr>
          <w:p w14:paraId="270DB2DA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3931E40" w14:textId="77777777" w:rsidR="00AE5C2C" w:rsidRPr="004A198D" w:rsidRDefault="00AE5C2C" w:rsidP="00AE5C2C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166.80</w:t>
            </w:r>
          </w:p>
        </w:tc>
      </w:tr>
      <w:tr w:rsidR="00AE5C2C" w:rsidRPr="004A198D" w14:paraId="69113F26" w14:textId="77777777" w:rsidTr="00CA7CB6">
        <w:tc>
          <w:tcPr>
            <w:tcW w:w="2164" w:type="pct"/>
          </w:tcPr>
          <w:p w14:paraId="6538786E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271015B" w14:textId="7D325259" w:rsidR="00AE5C2C" w:rsidRPr="004A198D" w:rsidRDefault="00800774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E02CF6" w:rsidRPr="004A198D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6" w:type="pct"/>
          </w:tcPr>
          <w:p w14:paraId="044DE165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ACC914B" w14:textId="77777777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2.56</w:t>
            </w:r>
          </w:p>
        </w:tc>
        <w:tc>
          <w:tcPr>
            <w:tcW w:w="139" w:type="pct"/>
          </w:tcPr>
          <w:p w14:paraId="54EECD86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4F815E" w14:textId="6EC38B8B" w:rsidR="00AE5C2C" w:rsidRPr="004A198D" w:rsidRDefault="00E65535" w:rsidP="00AE5C2C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53" w:type="pct"/>
          </w:tcPr>
          <w:p w14:paraId="4D22DE5F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DB9B994" w14:textId="77777777" w:rsidR="00AE5C2C" w:rsidRPr="004A198D" w:rsidRDefault="00AE5C2C" w:rsidP="00AE5C2C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0.09</w:t>
            </w:r>
          </w:p>
        </w:tc>
      </w:tr>
      <w:tr w:rsidR="00AE5C2C" w:rsidRPr="004A198D" w14:paraId="11EFD0BD" w14:textId="77777777" w:rsidTr="00CA7CB6">
        <w:tc>
          <w:tcPr>
            <w:tcW w:w="2164" w:type="pct"/>
          </w:tcPr>
          <w:p w14:paraId="55B09395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21AA1DA" w14:textId="78B020B3" w:rsidR="00AE5C2C" w:rsidRPr="004A198D" w:rsidRDefault="00800774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3.3</w:t>
            </w:r>
            <w:r w:rsidR="00E02CF6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6" w:type="pct"/>
          </w:tcPr>
          <w:p w14:paraId="02C02987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105C0F0" w14:textId="77777777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2.56</w:t>
            </w:r>
          </w:p>
        </w:tc>
        <w:tc>
          <w:tcPr>
            <w:tcW w:w="139" w:type="pct"/>
          </w:tcPr>
          <w:p w14:paraId="74C7870F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595536C" w14:textId="10958AA1" w:rsidR="00AE5C2C" w:rsidRPr="004A198D" w:rsidRDefault="00E65535" w:rsidP="00AE5C2C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10.75</w:t>
            </w:r>
          </w:p>
        </w:tc>
        <w:tc>
          <w:tcPr>
            <w:tcW w:w="153" w:type="pct"/>
          </w:tcPr>
          <w:p w14:paraId="6CAE0B35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BF0DA33" w14:textId="77777777" w:rsidR="00AE5C2C" w:rsidRPr="004A198D" w:rsidRDefault="00AE5C2C" w:rsidP="00AE5C2C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166.89</w:t>
            </w:r>
          </w:p>
        </w:tc>
      </w:tr>
      <w:tr w:rsidR="00AE5C2C" w:rsidRPr="004A198D" w14:paraId="493FB266" w14:textId="77777777" w:rsidTr="0028013A">
        <w:tc>
          <w:tcPr>
            <w:tcW w:w="2164" w:type="pct"/>
          </w:tcPr>
          <w:p w14:paraId="7504F6BA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</w:tcPr>
          <w:p w14:paraId="5A7A2B0A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BD20703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</w:tcPr>
          <w:p w14:paraId="6363B28A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02C537AC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62F5654C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7B3C0E11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49F4A3E0" w14:textId="77777777" w:rsidR="00AE5C2C" w:rsidRPr="004A198D" w:rsidRDefault="00AE5C2C" w:rsidP="00AE5C2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E5C2C" w:rsidRPr="004A198D" w14:paraId="2ACEA52C" w14:textId="77777777" w:rsidTr="00AD22D8">
        <w:tc>
          <w:tcPr>
            <w:tcW w:w="2164" w:type="pct"/>
            <w:shd w:val="clear" w:color="auto" w:fill="auto"/>
          </w:tcPr>
          <w:p w14:paraId="1789F3F3" w14:textId="791809F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576" w:type="pct"/>
            <w:shd w:val="clear" w:color="auto" w:fill="auto"/>
          </w:tcPr>
          <w:p w14:paraId="22607B3C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A646AFC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29693C9C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546F833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4EAC99F6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4E9B5F9D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9AFDD6E" w14:textId="77777777" w:rsidR="00AE5C2C" w:rsidRPr="004A198D" w:rsidRDefault="00AE5C2C" w:rsidP="00AE5C2C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C2C" w:rsidRPr="004A198D" w14:paraId="41810DE1" w14:textId="77777777" w:rsidTr="00AD22D8">
        <w:tc>
          <w:tcPr>
            <w:tcW w:w="2164" w:type="pct"/>
            <w:shd w:val="clear" w:color="auto" w:fill="auto"/>
          </w:tcPr>
          <w:p w14:paraId="21E55B24" w14:textId="41BEB84C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76" w:type="pct"/>
            <w:shd w:val="clear" w:color="auto" w:fill="auto"/>
          </w:tcPr>
          <w:p w14:paraId="76E64440" w14:textId="025EB61A" w:rsidR="00AE5C2C" w:rsidRPr="004A198D" w:rsidRDefault="00F24ABB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46" w:type="pct"/>
            <w:shd w:val="clear" w:color="auto" w:fill="auto"/>
          </w:tcPr>
          <w:p w14:paraId="7AD532B9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6007DD90" w14:textId="2DC67B80" w:rsidR="00AE5C2C" w:rsidRPr="004A198D" w:rsidRDefault="00AE5C2C" w:rsidP="00AE5C2C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8CBCEFB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2DD03BB7" w14:textId="53F3F6F0" w:rsidR="00AE5C2C" w:rsidRPr="004A198D" w:rsidRDefault="00E65535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288FAEBA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2B2EE7D8" w14:textId="7CF90055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C2C" w:rsidRPr="004A198D" w14:paraId="15D3C6CA" w14:textId="77777777" w:rsidTr="00AD22D8">
        <w:tc>
          <w:tcPr>
            <w:tcW w:w="2164" w:type="pct"/>
            <w:shd w:val="clear" w:color="auto" w:fill="auto"/>
          </w:tcPr>
          <w:p w14:paraId="1E05F387" w14:textId="5505A291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55C5343" w14:textId="72F78ADB" w:rsidR="00AE5C2C" w:rsidRPr="004A198D" w:rsidRDefault="00F24ABB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F2C93" w:rsidRPr="004A19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F2C93" w:rsidRPr="004A198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21F32DA6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92AF9E6" w14:textId="3F058419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25.44</w:t>
            </w:r>
          </w:p>
        </w:tc>
        <w:tc>
          <w:tcPr>
            <w:tcW w:w="139" w:type="pct"/>
            <w:shd w:val="clear" w:color="auto" w:fill="auto"/>
          </w:tcPr>
          <w:p w14:paraId="50C18FB2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CB280C6" w14:textId="515534B8" w:rsidR="00AE5C2C" w:rsidRPr="004A198D" w:rsidRDefault="00E65535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5702EEFD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26974F8E" w14:textId="05732B4C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C2C" w:rsidRPr="004A198D" w14:paraId="3CD85B0E" w14:textId="77777777" w:rsidTr="00AD22D8">
        <w:tc>
          <w:tcPr>
            <w:tcW w:w="2164" w:type="pct"/>
            <w:shd w:val="clear" w:color="auto" w:fill="auto"/>
          </w:tcPr>
          <w:p w14:paraId="54A34527" w14:textId="2B92226F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0BD8A" w14:textId="14A3F84A" w:rsidR="00AE5C2C" w:rsidRPr="004A198D" w:rsidRDefault="00F24ABB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8F2C93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8F2C93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2F941ED7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FF16D" w14:textId="3511465A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25.44</w:t>
            </w:r>
          </w:p>
        </w:tc>
        <w:tc>
          <w:tcPr>
            <w:tcW w:w="139" w:type="pct"/>
            <w:shd w:val="clear" w:color="auto" w:fill="auto"/>
          </w:tcPr>
          <w:p w14:paraId="418DBBD6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BE764" w14:textId="4CD46763" w:rsidR="00AE5C2C" w:rsidRPr="004A198D" w:rsidRDefault="00E65535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798E1B0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6E83D" w14:textId="26E662A0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E5C2C" w:rsidRPr="004A198D" w14:paraId="00B8B315" w14:textId="77777777" w:rsidTr="007E063B">
        <w:tc>
          <w:tcPr>
            <w:tcW w:w="2164" w:type="pct"/>
          </w:tcPr>
          <w:p w14:paraId="08B241B7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</w:tcPr>
          <w:p w14:paraId="398FB17E" w14:textId="77777777" w:rsidR="00AE5C2C" w:rsidRPr="004A198D" w:rsidRDefault="00AE5C2C" w:rsidP="00AE5C2C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8990876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</w:tcPr>
          <w:p w14:paraId="01E680F8" w14:textId="77777777" w:rsidR="00AE5C2C" w:rsidRPr="004A198D" w:rsidRDefault="00AE5C2C" w:rsidP="00AE5C2C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02EE655E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0EB36E44" w14:textId="77777777" w:rsidR="00AE5C2C" w:rsidRPr="004A198D" w:rsidRDefault="00AE5C2C" w:rsidP="00AE5C2C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1499EA23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6FB7FED9" w14:textId="77777777" w:rsidR="00AE5C2C" w:rsidRPr="004A198D" w:rsidRDefault="00AE5C2C" w:rsidP="00AE5C2C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E5C2C" w:rsidRPr="004A198D" w14:paraId="414ED866" w14:textId="77777777" w:rsidTr="007E063B">
        <w:tc>
          <w:tcPr>
            <w:tcW w:w="2164" w:type="pct"/>
          </w:tcPr>
          <w:p w14:paraId="0159DF53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76" w:type="pct"/>
          </w:tcPr>
          <w:p w14:paraId="6FD924E7" w14:textId="77777777" w:rsidR="00AE5C2C" w:rsidRPr="004A198D" w:rsidRDefault="00AE5C2C" w:rsidP="00AE5C2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7869A322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07A4466B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42E1C1C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7F94294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07BEA86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CE110D0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5C2C" w:rsidRPr="004A198D" w14:paraId="28F77A5B" w14:textId="77777777" w:rsidTr="00ED68DE">
        <w:tc>
          <w:tcPr>
            <w:tcW w:w="2164" w:type="pct"/>
          </w:tcPr>
          <w:p w14:paraId="08D09CEC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620B15F" w14:textId="1D27921C" w:rsidR="00AE5C2C" w:rsidRPr="004A198D" w:rsidRDefault="009B0904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F4166B8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B0E9F8C" w14:textId="047A33CA" w:rsidR="00AE5C2C" w:rsidRPr="004A198D" w:rsidRDefault="00AE5C2C" w:rsidP="00AE5C2C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3B0B9DB1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7AD755A" w14:textId="559DAFD8" w:rsidR="00AE5C2C" w:rsidRPr="004A198D" w:rsidRDefault="00E65535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8,465.00</w:t>
            </w:r>
          </w:p>
        </w:tc>
        <w:tc>
          <w:tcPr>
            <w:tcW w:w="153" w:type="pct"/>
          </w:tcPr>
          <w:p w14:paraId="647BE6AB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004D1A52" w14:textId="47652836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8,285.32</w:t>
            </w:r>
          </w:p>
        </w:tc>
      </w:tr>
      <w:tr w:rsidR="00AE5C2C" w:rsidRPr="004A198D" w14:paraId="6B5271B6" w14:textId="77777777" w:rsidTr="00E112AF">
        <w:tc>
          <w:tcPr>
            <w:tcW w:w="2164" w:type="pct"/>
          </w:tcPr>
          <w:p w14:paraId="16528BED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bottom"/>
          </w:tcPr>
          <w:p w14:paraId="77CEC4A8" w14:textId="77777777" w:rsidR="00AE5C2C" w:rsidRPr="004A198D" w:rsidRDefault="00AE5C2C" w:rsidP="00AE5C2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  <w:vAlign w:val="bottom"/>
          </w:tcPr>
          <w:p w14:paraId="525B5EC3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vAlign w:val="bottom"/>
          </w:tcPr>
          <w:p w14:paraId="164F30E4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77134A54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vAlign w:val="bottom"/>
          </w:tcPr>
          <w:p w14:paraId="3A177EDD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  <w:vAlign w:val="bottom"/>
          </w:tcPr>
          <w:p w14:paraId="326AB1FD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vAlign w:val="bottom"/>
          </w:tcPr>
          <w:p w14:paraId="423AF83F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112AF" w:rsidRPr="004A198D" w14:paraId="5F96AEE5" w14:textId="77777777" w:rsidTr="00E112AF">
        <w:tc>
          <w:tcPr>
            <w:tcW w:w="2164" w:type="pct"/>
          </w:tcPr>
          <w:p w14:paraId="487E07D3" w14:textId="77777777" w:rsidR="00E112AF" w:rsidRPr="004A198D" w:rsidRDefault="00E112AF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vAlign w:val="bottom"/>
          </w:tcPr>
          <w:p w14:paraId="25FF0930" w14:textId="77777777" w:rsidR="00E112AF" w:rsidRPr="004A198D" w:rsidRDefault="00E112AF" w:rsidP="00AE5C2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  <w:vAlign w:val="bottom"/>
          </w:tcPr>
          <w:p w14:paraId="4410409E" w14:textId="77777777" w:rsidR="00E112AF" w:rsidRPr="004A198D" w:rsidRDefault="00E112AF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vAlign w:val="bottom"/>
          </w:tcPr>
          <w:p w14:paraId="3E8BC07F" w14:textId="77777777" w:rsidR="00E112AF" w:rsidRPr="004A198D" w:rsidRDefault="00E112AF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12648C79" w14:textId="77777777" w:rsidR="00E112AF" w:rsidRPr="004A198D" w:rsidRDefault="00E112AF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vAlign w:val="bottom"/>
          </w:tcPr>
          <w:p w14:paraId="366DCA9C" w14:textId="77777777" w:rsidR="00E112AF" w:rsidRPr="004A198D" w:rsidRDefault="00E112AF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  <w:vAlign w:val="bottom"/>
          </w:tcPr>
          <w:p w14:paraId="2D02958B" w14:textId="77777777" w:rsidR="00E112AF" w:rsidRPr="004A198D" w:rsidRDefault="00E112AF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vAlign w:val="bottom"/>
          </w:tcPr>
          <w:p w14:paraId="572FCB4A" w14:textId="77777777" w:rsidR="00E112AF" w:rsidRPr="004A198D" w:rsidRDefault="00E112AF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E5C2C" w:rsidRPr="004A198D" w14:paraId="36D3073D" w14:textId="77777777" w:rsidTr="007E063B">
        <w:tc>
          <w:tcPr>
            <w:tcW w:w="2164" w:type="pct"/>
          </w:tcPr>
          <w:p w14:paraId="42D1EEDB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เงินมัดจำอื่น</w:t>
            </w:r>
          </w:p>
        </w:tc>
        <w:tc>
          <w:tcPr>
            <w:tcW w:w="576" w:type="pct"/>
          </w:tcPr>
          <w:p w14:paraId="0AC526CC" w14:textId="77777777" w:rsidR="00AE5C2C" w:rsidRPr="004A198D" w:rsidRDefault="00AE5C2C" w:rsidP="00AE5C2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486E0E6A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</w:tcPr>
          <w:p w14:paraId="412BDC16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4AA72131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08B12F8B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107999B4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240A3654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E5C2C" w:rsidRPr="004A198D" w14:paraId="1A4A7DF3" w14:textId="77777777" w:rsidTr="007E063B">
        <w:tc>
          <w:tcPr>
            <w:tcW w:w="2164" w:type="pct"/>
          </w:tcPr>
          <w:p w14:paraId="58C97704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76" w:type="pct"/>
          </w:tcPr>
          <w:p w14:paraId="43E7B5B6" w14:textId="77777777" w:rsidR="00AE5C2C" w:rsidRPr="004A198D" w:rsidRDefault="00AE5C2C" w:rsidP="00AE5C2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2B32D81E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</w:tcPr>
          <w:p w14:paraId="5899B7EF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1C323F24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4EAD1075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605D442D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750D4CDC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E5C2C" w:rsidRPr="004A198D" w14:paraId="04142162" w14:textId="77777777" w:rsidTr="007E063B">
        <w:tc>
          <w:tcPr>
            <w:tcW w:w="2164" w:type="pct"/>
          </w:tcPr>
          <w:p w14:paraId="36CE87A7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2C36EA3C" w14:textId="2CDF0FC7" w:rsidR="00AE5C2C" w:rsidRPr="004A198D" w:rsidRDefault="009B0904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1.02</w:t>
            </w:r>
          </w:p>
        </w:tc>
        <w:tc>
          <w:tcPr>
            <w:tcW w:w="146" w:type="pct"/>
          </w:tcPr>
          <w:p w14:paraId="51C4CE19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062367CF" w14:textId="45683D9E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139" w:type="pct"/>
          </w:tcPr>
          <w:p w14:paraId="175211B2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27D948F" w14:textId="1D6FCBAF" w:rsidR="00AE5C2C" w:rsidRPr="004A198D" w:rsidRDefault="00E65535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66B902F2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62B2E550" w14:textId="722C79F4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E5C2C" w:rsidRPr="004A198D" w14:paraId="63AFEA1C" w14:textId="77777777" w:rsidTr="007E063B">
        <w:tc>
          <w:tcPr>
            <w:tcW w:w="2164" w:type="pct"/>
          </w:tcPr>
          <w:p w14:paraId="13514E9F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141EF12" w14:textId="77777777" w:rsidR="00AE5C2C" w:rsidRPr="004A198D" w:rsidRDefault="00AE5C2C" w:rsidP="00AE5C2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497D600D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69DABCBE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0787C60E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EC5B251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0156C637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78FED7F6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E5C2C" w:rsidRPr="004A198D" w14:paraId="09BDF964" w14:textId="77777777" w:rsidTr="007E063B">
        <w:tc>
          <w:tcPr>
            <w:tcW w:w="2164" w:type="pct"/>
          </w:tcPr>
          <w:p w14:paraId="6EB50F35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76" w:type="pct"/>
          </w:tcPr>
          <w:p w14:paraId="331558B2" w14:textId="77777777" w:rsidR="00AE5C2C" w:rsidRPr="004A198D" w:rsidRDefault="00AE5C2C" w:rsidP="00AE5C2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54F862A1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57EC9CA5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2B423DD5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74AF0B1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10087C1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0C64953D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5C2C" w:rsidRPr="004A198D" w14:paraId="6F96AB23" w14:textId="77777777" w:rsidTr="007E063B">
        <w:tc>
          <w:tcPr>
            <w:tcW w:w="2164" w:type="pct"/>
          </w:tcPr>
          <w:p w14:paraId="58152118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76" w:type="pct"/>
          </w:tcPr>
          <w:p w14:paraId="3DA37AE9" w14:textId="77777777" w:rsidR="00AE5C2C" w:rsidRPr="004A198D" w:rsidRDefault="00AE5C2C" w:rsidP="00AE5C2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3AF0F11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2DE1D186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B2FCD0F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03DA87F4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19E4466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FB2F610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5C2C" w:rsidRPr="004A198D" w14:paraId="69FED2EA" w14:textId="77777777" w:rsidTr="007E063B">
        <w:tc>
          <w:tcPr>
            <w:tcW w:w="2164" w:type="pct"/>
          </w:tcPr>
          <w:p w14:paraId="02304A11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1961478" w14:textId="796EAFDF" w:rsidR="00AE5C2C" w:rsidRPr="004A198D" w:rsidRDefault="009B0904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9.77</w:t>
            </w:r>
          </w:p>
        </w:tc>
        <w:tc>
          <w:tcPr>
            <w:tcW w:w="146" w:type="pct"/>
          </w:tcPr>
          <w:p w14:paraId="459BEC1A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09BD8E3F" w14:textId="19DF9AA6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6.67</w:t>
            </w:r>
          </w:p>
        </w:tc>
        <w:tc>
          <w:tcPr>
            <w:tcW w:w="139" w:type="pct"/>
          </w:tcPr>
          <w:p w14:paraId="4806B079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3ACE487" w14:textId="722DC525" w:rsidR="00AE5C2C" w:rsidRPr="004A198D" w:rsidRDefault="00DD206E" w:rsidP="00DD206E">
            <w:pPr>
              <w:pStyle w:val="BodyText"/>
              <w:tabs>
                <w:tab w:val="decimal" w:pos="558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53" w:type="pct"/>
          </w:tcPr>
          <w:p w14:paraId="5AC7EF53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43352CA7" w14:textId="765B22C1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</w:tr>
    </w:tbl>
    <w:p w14:paraId="2C15901D" w14:textId="3DD4D02F" w:rsidR="007E063B" w:rsidRPr="004A198D" w:rsidRDefault="007E063B" w:rsidP="007E063B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4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0"/>
        <w:gridCol w:w="1171"/>
        <w:gridCol w:w="272"/>
        <w:gridCol w:w="1081"/>
        <w:gridCol w:w="272"/>
        <w:gridCol w:w="1168"/>
        <w:gridCol w:w="272"/>
        <w:gridCol w:w="1168"/>
      </w:tblGrid>
      <w:tr w:rsidR="00700ECE" w:rsidRPr="004A198D" w14:paraId="43C1D0AA" w14:textId="77777777" w:rsidTr="00E4122B">
        <w:trPr>
          <w:tblHeader/>
        </w:trPr>
        <w:tc>
          <w:tcPr>
            <w:tcW w:w="2196" w:type="pct"/>
            <w:shd w:val="clear" w:color="auto" w:fill="auto"/>
            <w:vAlign w:val="bottom"/>
          </w:tcPr>
          <w:p w14:paraId="0636624F" w14:textId="77777777" w:rsidR="00700ECE" w:rsidRPr="004A198D" w:rsidRDefault="00700ECE" w:rsidP="00E4122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กลับรายการ</w:t>
            </w:r>
            <w:r w:rsidRPr="004A19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9" w:type="pct"/>
            <w:gridSpan w:val="3"/>
          </w:tcPr>
          <w:p w14:paraId="6F66273F" w14:textId="77777777" w:rsidR="00700ECE" w:rsidRPr="004A198D" w:rsidRDefault="00700ECE" w:rsidP="00E4122B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CFC7EB8" w14:textId="77777777" w:rsidR="00700ECE" w:rsidRPr="004A198D" w:rsidRDefault="00700ECE" w:rsidP="00E4122B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pct"/>
            <w:gridSpan w:val="3"/>
          </w:tcPr>
          <w:p w14:paraId="3D9622CC" w14:textId="77777777" w:rsidR="00700ECE" w:rsidRPr="004A198D" w:rsidRDefault="00700ECE" w:rsidP="00E4122B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0ECE" w:rsidRPr="004A198D" w14:paraId="79010AEB" w14:textId="77777777" w:rsidTr="00E4122B">
        <w:trPr>
          <w:tblHeader/>
        </w:trPr>
        <w:tc>
          <w:tcPr>
            <w:tcW w:w="2196" w:type="pct"/>
            <w:vAlign w:val="bottom"/>
          </w:tcPr>
          <w:p w14:paraId="7D6EDA74" w14:textId="1C42F32D" w:rsidR="00700ECE" w:rsidRPr="004A198D" w:rsidRDefault="00700ECE" w:rsidP="00E4122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4A19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8F2C93"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AE5C2C" w:rsidRPr="004A19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E5C2C"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8" w:type="pct"/>
          </w:tcPr>
          <w:p w14:paraId="20BF8609" w14:textId="1A188BAD" w:rsidR="00700ECE" w:rsidRPr="004A198D" w:rsidRDefault="00551702" w:rsidP="00E4122B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pct"/>
          </w:tcPr>
          <w:p w14:paraId="6E85BE57" w14:textId="77777777" w:rsidR="00700ECE" w:rsidRPr="004A198D" w:rsidRDefault="00700ECE" w:rsidP="00E4122B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1BE3FCDA" w14:textId="048087EF" w:rsidR="00700ECE" w:rsidRPr="004A198D" w:rsidRDefault="00551702" w:rsidP="00E4122B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pct"/>
          </w:tcPr>
          <w:p w14:paraId="14680ABE" w14:textId="77777777" w:rsidR="00700ECE" w:rsidRPr="004A198D" w:rsidRDefault="00700ECE" w:rsidP="00E4122B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7670E2CD" w14:textId="5404A317" w:rsidR="00700ECE" w:rsidRPr="004A198D" w:rsidRDefault="00551702" w:rsidP="00E4122B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pct"/>
          </w:tcPr>
          <w:p w14:paraId="63B9D31F" w14:textId="77777777" w:rsidR="00700ECE" w:rsidRPr="004A198D" w:rsidRDefault="00700ECE" w:rsidP="00E4122B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AE547D1" w14:textId="5C54260F" w:rsidR="00700ECE" w:rsidRPr="004A198D" w:rsidRDefault="00551702" w:rsidP="00E4122B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00ECE" w:rsidRPr="004A198D" w14:paraId="7EBA53D7" w14:textId="77777777" w:rsidTr="00E4122B">
        <w:trPr>
          <w:tblHeader/>
        </w:trPr>
        <w:tc>
          <w:tcPr>
            <w:tcW w:w="2196" w:type="pct"/>
          </w:tcPr>
          <w:p w14:paraId="380CCC16" w14:textId="77777777" w:rsidR="00700ECE" w:rsidRPr="004A198D" w:rsidRDefault="00700ECE" w:rsidP="00E4122B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804" w:type="pct"/>
            <w:gridSpan w:val="7"/>
          </w:tcPr>
          <w:p w14:paraId="5DFE456D" w14:textId="77777777" w:rsidR="00700ECE" w:rsidRPr="004A198D" w:rsidRDefault="00700ECE" w:rsidP="00E4122B">
            <w:pPr>
              <w:pStyle w:val="BodyText"/>
              <w:tabs>
                <w:tab w:val="decimal" w:pos="873"/>
              </w:tabs>
              <w:spacing w:after="0"/>
              <w:ind w:lef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00ECE" w:rsidRPr="004A198D" w14:paraId="3570E1B7" w14:textId="77777777" w:rsidTr="00E4122B">
        <w:tc>
          <w:tcPr>
            <w:tcW w:w="2196" w:type="pct"/>
          </w:tcPr>
          <w:p w14:paraId="4D2F58DD" w14:textId="77777777" w:rsidR="00700ECE" w:rsidRPr="004A198D" w:rsidRDefault="00700ECE" w:rsidP="00E4122B">
            <w:pPr>
              <w:ind w:left="169" w:hanging="16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8" w:type="pct"/>
          </w:tcPr>
          <w:p w14:paraId="2C70F692" w14:textId="7EB41FF2" w:rsidR="00700ECE" w:rsidRPr="004A198D" w:rsidRDefault="009B0904" w:rsidP="00E4122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4B0022E" w14:textId="77777777" w:rsidR="00700ECE" w:rsidRPr="004A198D" w:rsidRDefault="00700ECE" w:rsidP="00E4122B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</w:tcPr>
          <w:p w14:paraId="6F504898" w14:textId="444E76D5" w:rsidR="00700ECE" w:rsidRPr="004A198D" w:rsidRDefault="00700ECE" w:rsidP="00E4122B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pct"/>
          </w:tcPr>
          <w:p w14:paraId="75FDDDA9" w14:textId="77777777" w:rsidR="00700ECE" w:rsidRPr="004A198D" w:rsidRDefault="00700ECE" w:rsidP="00E4122B">
            <w:pPr>
              <w:pStyle w:val="ListBullet"/>
              <w:tabs>
                <w:tab w:val="decimal" w:pos="552"/>
              </w:tabs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272D92B5" w14:textId="60F1045E" w:rsidR="00700ECE" w:rsidRPr="004A198D" w:rsidRDefault="00DD206E" w:rsidP="00E4122B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A61FC67" w14:textId="77777777" w:rsidR="00700ECE" w:rsidRPr="004A198D" w:rsidRDefault="00700ECE" w:rsidP="00E4122B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3C1CBC4E" w14:textId="356CAE41" w:rsidR="00700ECE" w:rsidRPr="004A198D" w:rsidRDefault="00700ECE" w:rsidP="00E4122B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E81AE7D" w14:textId="77777777" w:rsidR="00700ECE" w:rsidRPr="004A198D" w:rsidRDefault="00700ECE" w:rsidP="007E063B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541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2"/>
        <w:gridCol w:w="1078"/>
        <w:gridCol w:w="271"/>
        <w:gridCol w:w="6"/>
        <w:gridCol w:w="1164"/>
        <w:gridCol w:w="256"/>
        <w:gridCol w:w="1095"/>
        <w:gridCol w:w="237"/>
        <w:gridCol w:w="1183"/>
        <w:gridCol w:w="19"/>
      </w:tblGrid>
      <w:tr w:rsidR="007E063B" w:rsidRPr="004A198D" w14:paraId="72D0C78E" w14:textId="77777777" w:rsidTr="00700ECE">
        <w:trPr>
          <w:gridAfter w:val="1"/>
          <w:wAfter w:w="10" w:type="pct"/>
          <w:tblHeader/>
        </w:trPr>
        <w:tc>
          <w:tcPr>
            <w:tcW w:w="2218" w:type="pct"/>
          </w:tcPr>
          <w:p w14:paraId="524664DA" w14:textId="48DEC43F" w:rsidR="007E063B" w:rsidRPr="004A198D" w:rsidRDefault="007E063B" w:rsidP="00B1102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20" w:type="pct"/>
            <w:gridSpan w:val="4"/>
          </w:tcPr>
          <w:p w14:paraId="7197E180" w14:textId="77777777" w:rsidR="007E063B" w:rsidRPr="004A198D" w:rsidRDefault="007E063B" w:rsidP="00B110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6AB2D153" w14:textId="77777777" w:rsidR="007E063B" w:rsidRPr="004A198D" w:rsidRDefault="007E063B" w:rsidP="00B110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691557A8" w14:textId="77777777" w:rsidR="007E063B" w:rsidRPr="004A198D" w:rsidRDefault="007E063B" w:rsidP="00B110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5C2C" w:rsidRPr="004A198D" w14:paraId="677E0DFC" w14:textId="77777777" w:rsidTr="00700ECE">
        <w:trPr>
          <w:gridAfter w:val="1"/>
          <w:wAfter w:w="10" w:type="pct"/>
          <w:tblHeader/>
        </w:trPr>
        <w:tc>
          <w:tcPr>
            <w:tcW w:w="2218" w:type="pct"/>
          </w:tcPr>
          <w:p w14:paraId="4E8498A2" w14:textId="5F61E017" w:rsidR="00AE5C2C" w:rsidRPr="004A198D" w:rsidRDefault="00AE5C2C" w:rsidP="00AE5C2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4FE0570B" w14:textId="66401F28" w:rsidR="00AE5C2C" w:rsidRPr="004A198D" w:rsidRDefault="00AE5C2C" w:rsidP="00AE5C2C">
            <w:pPr>
              <w:pStyle w:val="BodyText"/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pct"/>
          </w:tcPr>
          <w:p w14:paraId="6C7812D1" w14:textId="77777777" w:rsidR="00AE5C2C" w:rsidRPr="004A198D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5576C340" w14:textId="01E7C784" w:rsidR="00AE5C2C" w:rsidRPr="004A198D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4A198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482D5AAC" w14:textId="77777777" w:rsidR="00AE5C2C" w:rsidRPr="004A198D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EFC4BF5" w14:textId="606B009B" w:rsidR="00AE5C2C" w:rsidRPr="004A198D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4" w:type="pct"/>
            <w:shd w:val="clear" w:color="auto" w:fill="auto"/>
          </w:tcPr>
          <w:p w14:paraId="7FFAB6D0" w14:textId="77777777" w:rsidR="00AE5C2C" w:rsidRPr="004A198D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0444E56" w14:textId="05F1FE6D" w:rsidR="00AE5C2C" w:rsidRPr="004A198D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4A198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AE5C2C" w:rsidRPr="004A198D" w14:paraId="3C99D7FD" w14:textId="77777777" w:rsidTr="00700ECE">
        <w:trPr>
          <w:gridAfter w:val="1"/>
          <w:wAfter w:w="10" w:type="pct"/>
          <w:tblHeader/>
        </w:trPr>
        <w:tc>
          <w:tcPr>
            <w:tcW w:w="2218" w:type="pct"/>
          </w:tcPr>
          <w:p w14:paraId="0C4D21B3" w14:textId="77777777" w:rsidR="00AE5C2C" w:rsidRPr="004A198D" w:rsidRDefault="00AE5C2C" w:rsidP="00AE5C2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5" w:type="pct"/>
            <w:vAlign w:val="center"/>
          </w:tcPr>
          <w:p w14:paraId="06129245" w14:textId="1C2A3E8A" w:rsidR="00AE5C2C" w:rsidRPr="004A198D" w:rsidRDefault="00AE5C2C" w:rsidP="00AE5C2C">
            <w:pPr>
              <w:pStyle w:val="BodyText"/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pct"/>
            <w:vAlign w:val="center"/>
          </w:tcPr>
          <w:p w14:paraId="11820410" w14:textId="77777777" w:rsidR="00AE5C2C" w:rsidRPr="004A198D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  <w:vAlign w:val="center"/>
          </w:tcPr>
          <w:p w14:paraId="43E2869F" w14:textId="7ACBCFA2" w:rsidR="00AE5C2C" w:rsidRPr="004A198D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pct"/>
            <w:shd w:val="clear" w:color="auto" w:fill="auto"/>
          </w:tcPr>
          <w:p w14:paraId="64534D10" w14:textId="77777777" w:rsidR="00AE5C2C" w:rsidRPr="004A198D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AC04DB4" w14:textId="50B1D737" w:rsidR="00AE5C2C" w:rsidRPr="004A198D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4" w:type="pct"/>
            <w:shd w:val="clear" w:color="auto" w:fill="auto"/>
            <w:vAlign w:val="center"/>
          </w:tcPr>
          <w:p w14:paraId="6E71EBFF" w14:textId="77777777" w:rsidR="00AE5C2C" w:rsidRPr="004A198D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3778E46" w14:textId="241AEE46" w:rsidR="00AE5C2C" w:rsidRPr="004A198D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E5C2C" w:rsidRPr="004A198D" w14:paraId="3095B539" w14:textId="77777777" w:rsidTr="00700ECE">
        <w:trPr>
          <w:gridAfter w:val="1"/>
          <w:wAfter w:w="10" w:type="pct"/>
          <w:tblHeader/>
        </w:trPr>
        <w:tc>
          <w:tcPr>
            <w:tcW w:w="2218" w:type="pct"/>
          </w:tcPr>
          <w:p w14:paraId="69EB6718" w14:textId="77777777" w:rsidR="00AE5C2C" w:rsidRPr="004A198D" w:rsidRDefault="00AE5C2C" w:rsidP="00AE5C2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2" w:type="pct"/>
            <w:gridSpan w:val="8"/>
            <w:vAlign w:val="center"/>
          </w:tcPr>
          <w:p w14:paraId="06DEE8CD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5C2C" w:rsidRPr="004A198D" w14:paraId="6E828EDE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7A5620BF" w14:textId="77777777" w:rsidR="00AE5C2C" w:rsidRPr="004A198D" w:rsidRDefault="00AE5C2C" w:rsidP="00AE5C2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65" w:type="pct"/>
          </w:tcPr>
          <w:p w14:paraId="553345CF" w14:textId="77777777" w:rsidR="00AE5C2C" w:rsidRPr="004A198D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B09EAF2" w14:textId="77777777" w:rsidR="00AE5C2C" w:rsidRPr="004A198D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36870A1A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59B4628" w14:textId="77777777" w:rsidR="00AE5C2C" w:rsidRPr="004A198D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0DF6E01" w14:textId="77777777" w:rsidR="00AE5C2C" w:rsidRPr="004A198D" w:rsidRDefault="00AE5C2C" w:rsidP="00AE5C2C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768C17C4" w14:textId="77777777" w:rsidR="00AE5C2C" w:rsidRPr="004A198D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7778C09F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C2C" w:rsidRPr="004A198D" w14:paraId="6D6F047C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21AFC546" w14:textId="77777777" w:rsidR="00AE5C2C" w:rsidRPr="004A198D" w:rsidRDefault="00AE5C2C" w:rsidP="00AE5C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65" w:type="pct"/>
          </w:tcPr>
          <w:p w14:paraId="6F2FD42F" w14:textId="2371020C" w:rsidR="00AE5C2C" w:rsidRPr="004A198D" w:rsidRDefault="004805A5" w:rsidP="003E3AF2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0904"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8EC1366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33B10181" w14:textId="256C3BA2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2.80</w:t>
            </w:r>
          </w:p>
        </w:tc>
        <w:tc>
          <w:tcPr>
            <w:tcW w:w="134" w:type="pct"/>
            <w:shd w:val="clear" w:color="auto" w:fill="auto"/>
          </w:tcPr>
          <w:p w14:paraId="28937659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C300EEC" w14:textId="19416198" w:rsidR="00AE5C2C" w:rsidRPr="004A198D" w:rsidRDefault="00DD206E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AB93E5E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4F9A4C54" w14:textId="14359C50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C2C" w:rsidRPr="004A198D" w14:paraId="24A17A66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570BFE4F" w14:textId="77777777" w:rsidR="00AE5C2C" w:rsidRPr="004A198D" w:rsidRDefault="00AE5C2C" w:rsidP="00AE5C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22800E2" w14:textId="4FA4FD0F" w:rsidR="00AE5C2C" w:rsidRPr="004A198D" w:rsidRDefault="009B0904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142" w:type="pct"/>
          </w:tcPr>
          <w:p w14:paraId="53B68BF5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41624" w14:textId="4234AC51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134" w:type="pct"/>
            <w:shd w:val="clear" w:color="auto" w:fill="auto"/>
          </w:tcPr>
          <w:p w14:paraId="0C722F49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38CAC95" w14:textId="7C49B6B8" w:rsidR="00AE5C2C" w:rsidRPr="004A198D" w:rsidRDefault="00DD206E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6C5984A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56FFF4A" w14:textId="72DBF30B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C2C" w:rsidRPr="004A198D" w14:paraId="7D385551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61E15D97" w14:textId="77777777" w:rsidR="00AE5C2C" w:rsidRPr="004A198D" w:rsidRDefault="00AE5C2C" w:rsidP="00AE5C2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1DD04F16" w14:textId="6EEF070E" w:rsidR="00AE5C2C" w:rsidRPr="004A198D" w:rsidRDefault="009B0904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0.03</w:t>
            </w:r>
          </w:p>
        </w:tc>
        <w:tc>
          <w:tcPr>
            <w:tcW w:w="142" w:type="pct"/>
          </w:tcPr>
          <w:p w14:paraId="5B76C1AD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F0FD02" w14:textId="1F96C898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2.87</w:t>
            </w:r>
          </w:p>
        </w:tc>
        <w:tc>
          <w:tcPr>
            <w:tcW w:w="134" w:type="pct"/>
            <w:shd w:val="clear" w:color="auto" w:fill="auto"/>
          </w:tcPr>
          <w:p w14:paraId="39273CE6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3158111B" w14:textId="32F39B05" w:rsidR="00AE5C2C" w:rsidRPr="004A198D" w:rsidRDefault="00DD206E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A951293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63F65C1B" w14:textId="7A294F03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E5C2C" w:rsidRPr="004A198D" w14:paraId="69F86D60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752DF8A3" w14:textId="77777777" w:rsidR="00AE5C2C" w:rsidRPr="004A198D" w:rsidRDefault="00AE5C2C" w:rsidP="00AE5C2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7FA87AEC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7D80BDB8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FB4423" w14:textId="77777777" w:rsidR="00AE5C2C" w:rsidRPr="004A198D" w:rsidRDefault="00AE5C2C" w:rsidP="00AE5C2C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14:paraId="1871DC24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3171A5B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085B07A1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2740548D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5C2C" w:rsidRPr="004A198D" w14:paraId="085D89EE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7A88F901" w14:textId="77777777" w:rsidR="00AE5C2C" w:rsidRPr="004A198D" w:rsidRDefault="00AE5C2C" w:rsidP="00AE5C2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65" w:type="pct"/>
          </w:tcPr>
          <w:p w14:paraId="73C5823D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B224722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6D0FCF9F" w14:textId="77777777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29CF2BD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A18E666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184B9134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260E2992" w14:textId="77777777" w:rsidR="00AE5C2C" w:rsidRPr="004A198D" w:rsidRDefault="00AE5C2C" w:rsidP="00AE5C2C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C2C" w:rsidRPr="004A198D" w14:paraId="79033926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0781124E" w14:textId="77777777" w:rsidR="00AE5C2C" w:rsidRPr="004A198D" w:rsidRDefault="00AE5C2C" w:rsidP="00AE5C2C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5" w:type="pct"/>
          </w:tcPr>
          <w:p w14:paraId="7DA7FF91" w14:textId="151A4B5B" w:rsidR="00AE5C2C" w:rsidRPr="004A198D" w:rsidRDefault="00F11714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31045796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0EA0DD5A" w14:textId="5C94E2DC" w:rsidR="00AE5C2C" w:rsidRPr="004A198D" w:rsidRDefault="00AE5C2C" w:rsidP="00AE5C2C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C588097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7A49F1DA" w14:textId="65E4E2AB" w:rsidR="00AE5C2C" w:rsidRPr="004A198D" w:rsidRDefault="008F2C93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4.09</w:t>
            </w:r>
          </w:p>
        </w:tc>
        <w:tc>
          <w:tcPr>
            <w:tcW w:w="124" w:type="pct"/>
            <w:shd w:val="clear" w:color="auto" w:fill="auto"/>
          </w:tcPr>
          <w:p w14:paraId="01D01F9A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2858FD89" w14:textId="5D5D5D28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4.08</w:t>
            </w:r>
          </w:p>
        </w:tc>
      </w:tr>
      <w:tr w:rsidR="00AE5C2C" w:rsidRPr="004A198D" w14:paraId="05E79413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42492C57" w14:textId="77777777" w:rsidR="00AE5C2C" w:rsidRPr="004A198D" w:rsidRDefault="00AE5C2C" w:rsidP="00AE5C2C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C36E9DD" w14:textId="4268F214" w:rsidR="00AE5C2C" w:rsidRPr="004A198D" w:rsidRDefault="009B0904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5.49</w:t>
            </w:r>
          </w:p>
        </w:tc>
        <w:tc>
          <w:tcPr>
            <w:tcW w:w="142" w:type="pct"/>
          </w:tcPr>
          <w:p w14:paraId="31B6781C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AA62F" w14:textId="4A1857D9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10.10</w:t>
            </w:r>
          </w:p>
        </w:tc>
        <w:tc>
          <w:tcPr>
            <w:tcW w:w="134" w:type="pct"/>
            <w:shd w:val="clear" w:color="auto" w:fill="auto"/>
          </w:tcPr>
          <w:p w14:paraId="3F363503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D9C8910" w14:textId="1EA5B0A9" w:rsidR="00AE5C2C" w:rsidRPr="004A198D" w:rsidRDefault="00DD206E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8F2C93" w:rsidRPr="004A198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24" w:type="pct"/>
            <w:shd w:val="clear" w:color="auto" w:fill="auto"/>
          </w:tcPr>
          <w:p w14:paraId="1942DD8B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539CFD9" w14:textId="1B046BD1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</w:tr>
      <w:tr w:rsidR="00AE5C2C" w:rsidRPr="004A198D" w14:paraId="598C24DF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20284105" w14:textId="77777777" w:rsidR="00AE5C2C" w:rsidRPr="004A198D" w:rsidRDefault="00AE5C2C" w:rsidP="00AE5C2C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353256C" w14:textId="2286E265" w:rsidR="00AE5C2C" w:rsidRPr="004A198D" w:rsidRDefault="00F11714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5.49</w:t>
            </w:r>
          </w:p>
        </w:tc>
        <w:tc>
          <w:tcPr>
            <w:tcW w:w="142" w:type="pct"/>
          </w:tcPr>
          <w:p w14:paraId="67CF7A72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95BEE" w14:textId="7710DDDB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10.10</w:t>
            </w:r>
          </w:p>
        </w:tc>
        <w:tc>
          <w:tcPr>
            <w:tcW w:w="134" w:type="pct"/>
            <w:shd w:val="clear" w:color="auto" w:fill="auto"/>
          </w:tcPr>
          <w:p w14:paraId="1F687E3F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006FD" w14:textId="2920EA74" w:rsidR="00AE5C2C" w:rsidRPr="004A198D" w:rsidRDefault="00DD206E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5.35</w:t>
            </w:r>
          </w:p>
        </w:tc>
        <w:tc>
          <w:tcPr>
            <w:tcW w:w="124" w:type="pct"/>
            <w:shd w:val="clear" w:color="auto" w:fill="auto"/>
          </w:tcPr>
          <w:p w14:paraId="0FD8D20F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F3B21" w14:textId="5A5488EE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5.38</w:t>
            </w:r>
          </w:p>
        </w:tc>
      </w:tr>
      <w:tr w:rsidR="00AE5C2C" w:rsidRPr="004A198D" w14:paraId="7884C04C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2FF27CD0" w14:textId="77777777" w:rsidR="00AE5C2C" w:rsidRPr="004A198D" w:rsidRDefault="00AE5C2C" w:rsidP="00AE5C2C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04AAF7C8" w14:textId="77777777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2DF05A52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C5CB23" w14:textId="77777777" w:rsidR="00AE5C2C" w:rsidRPr="004A198D" w:rsidRDefault="00AE5C2C" w:rsidP="00AE5C2C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14:paraId="570EE544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717E3CBD" w14:textId="77777777" w:rsidR="00AE5C2C" w:rsidRPr="004A198D" w:rsidRDefault="00AE5C2C" w:rsidP="00AE5C2C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12ED131A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2C028A6A" w14:textId="77777777" w:rsidR="00AE5C2C" w:rsidRPr="004A198D" w:rsidRDefault="00AE5C2C" w:rsidP="00AE5C2C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E5C2C" w:rsidRPr="004A198D" w14:paraId="7BBA8064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663363D0" w14:textId="77777777" w:rsidR="00AE5C2C" w:rsidRPr="004A198D" w:rsidRDefault="00AE5C2C" w:rsidP="00AE5C2C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65" w:type="pct"/>
          </w:tcPr>
          <w:p w14:paraId="5C88FDD3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E7E6AA3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22CDA0AB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45999577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007CBCD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36223B95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A54A13D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C2C" w:rsidRPr="004A198D" w14:paraId="16F1C591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3CDC775C" w14:textId="77777777" w:rsidR="00AE5C2C" w:rsidRPr="004A198D" w:rsidRDefault="00AE5C2C" w:rsidP="00AE5C2C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</w:tcPr>
          <w:p w14:paraId="70DBE826" w14:textId="122020A9" w:rsidR="00AE5C2C" w:rsidRPr="004A198D" w:rsidRDefault="00BB2F29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0.14</w:t>
            </w:r>
          </w:p>
        </w:tc>
        <w:tc>
          <w:tcPr>
            <w:tcW w:w="142" w:type="pct"/>
          </w:tcPr>
          <w:p w14:paraId="3F65F0F1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44D92032" w14:textId="7FCBACF7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1.18</w:t>
            </w:r>
          </w:p>
        </w:tc>
        <w:tc>
          <w:tcPr>
            <w:tcW w:w="134" w:type="pct"/>
          </w:tcPr>
          <w:p w14:paraId="58B5056A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39D98E3" w14:textId="6ECF1BE2" w:rsidR="00AE5C2C" w:rsidRPr="004A198D" w:rsidRDefault="00DD206E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3FFF0D17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36A5EFEA" w14:textId="69F1071A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C2C" w:rsidRPr="004A198D" w14:paraId="3463249A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5435122F" w14:textId="77777777" w:rsidR="00AE5C2C" w:rsidRPr="004A198D" w:rsidRDefault="00AE5C2C" w:rsidP="00AE5C2C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65" w:type="pct"/>
          </w:tcPr>
          <w:p w14:paraId="13076BFE" w14:textId="55A4BFDE" w:rsidR="00AE5C2C" w:rsidRPr="004A198D" w:rsidRDefault="008F2C93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27.68</w:t>
            </w:r>
          </w:p>
        </w:tc>
        <w:tc>
          <w:tcPr>
            <w:tcW w:w="142" w:type="pct"/>
          </w:tcPr>
          <w:p w14:paraId="1EC6BDBA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496942DD" w14:textId="0E9EED76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27.68</w:t>
            </w:r>
          </w:p>
        </w:tc>
        <w:tc>
          <w:tcPr>
            <w:tcW w:w="134" w:type="pct"/>
          </w:tcPr>
          <w:p w14:paraId="6636FE43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66C53258" w14:textId="1A6DB2B4" w:rsidR="00AE5C2C" w:rsidRPr="004A198D" w:rsidRDefault="00DD206E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36294A4A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913B712" w14:textId="47A2B0AA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C2C" w:rsidRPr="004A198D" w14:paraId="336B8E43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5A7FF379" w14:textId="77777777" w:rsidR="00AE5C2C" w:rsidRPr="004A198D" w:rsidRDefault="00AE5C2C" w:rsidP="00AE5C2C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9AC4664" w14:textId="38CA6645" w:rsidR="00AE5C2C" w:rsidRPr="004A198D" w:rsidRDefault="008F2C93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27.82</w:t>
            </w:r>
          </w:p>
        </w:tc>
        <w:tc>
          <w:tcPr>
            <w:tcW w:w="142" w:type="pct"/>
          </w:tcPr>
          <w:p w14:paraId="61155792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CD75F3" w14:textId="2027D942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28.86</w:t>
            </w:r>
          </w:p>
        </w:tc>
        <w:tc>
          <w:tcPr>
            <w:tcW w:w="134" w:type="pct"/>
          </w:tcPr>
          <w:p w14:paraId="0732B310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F0C20BD" w14:textId="7D6D51C5" w:rsidR="00AE5C2C" w:rsidRPr="004A198D" w:rsidRDefault="00DD206E" w:rsidP="00AE5C2C">
            <w:pPr>
              <w:tabs>
                <w:tab w:val="decimal" w:pos="60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4F50C7C7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90D0451" w14:textId="51B805A5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AE5C2C" w:rsidRPr="004A198D" w14:paraId="73D3380D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0F37D91B" w14:textId="77777777" w:rsidR="00AE5C2C" w:rsidRPr="004A198D" w:rsidRDefault="00AE5C2C" w:rsidP="00AE5C2C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ส่วนของหนี้สินตามสัญญาเช่า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65" w:type="pct"/>
          </w:tcPr>
          <w:p w14:paraId="6C90ABF6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521DD54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F3494C9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1F3CE8D8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EBD69D3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391CF2B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4BC586DA" w14:textId="77777777" w:rsidR="00AE5C2C" w:rsidRPr="004A198D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C2C" w:rsidRPr="004A198D" w14:paraId="4FE5ABAE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091A4948" w14:textId="77777777" w:rsidR="00AE5C2C" w:rsidRPr="004A198D" w:rsidRDefault="00AE5C2C" w:rsidP="00AE5C2C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5079FAB0" w14:textId="1D8BF076" w:rsidR="00AE5C2C" w:rsidRPr="004A198D" w:rsidRDefault="00711AE2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22.01</w:t>
            </w:r>
          </w:p>
        </w:tc>
        <w:tc>
          <w:tcPr>
            <w:tcW w:w="142" w:type="pct"/>
          </w:tcPr>
          <w:p w14:paraId="7293203B" w14:textId="77777777" w:rsidR="00AE5C2C" w:rsidRPr="004A198D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11485FA9" w14:textId="63F6CD87" w:rsidR="00AE5C2C" w:rsidRPr="004A198D" w:rsidRDefault="00AE5C2C" w:rsidP="00B00CD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10.85</w:t>
            </w:r>
          </w:p>
        </w:tc>
        <w:tc>
          <w:tcPr>
            <w:tcW w:w="134" w:type="pct"/>
          </w:tcPr>
          <w:p w14:paraId="208AA359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01A955B8" w14:textId="076956E7" w:rsidR="00AE5C2C" w:rsidRPr="004A198D" w:rsidRDefault="00DD206E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15.0</w:t>
            </w:r>
            <w:r w:rsidR="008F2C93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4" w:type="pct"/>
          </w:tcPr>
          <w:p w14:paraId="584A12CA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CBFA9E6" w14:textId="174B3ED4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7.83</w:t>
            </w:r>
          </w:p>
        </w:tc>
      </w:tr>
      <w:tr w:rsidR="00AE5C2C" w:rsidRPr="004A198D" w14:paraId="2CE42403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38F804DC" w14:textId="77777777" w:rsidR="00AE5C2C" w:rsidRPr="004A198D" w:rsidRDefault="00AE5C2C" w:rsidP="00AE5C2C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1DDF2CD0" w14:textId="77777777" w:rsidR="00AE5C2C" w:rsidRPr="004A198D" w:rsidRDefault="00AE5C2C" w:rsidP="00AE5C2C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15C6E695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0A888C64" w14:textId="77777777" w:rsidR="00AE5C2C" w:rsidRPr="004A198D" w:rsidRDefault="00AE5C2C" w:rsidP="00B00CDB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</w:tcPr>
          <w:p w14:paraId="337E9CE3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B559206" w14:textId="77777777" w:rsidR="00AE5C2C" w:rsidRPr="004A198D" w:rsidRDefault="00AE5C2C" w:rsidP="00AE5C2C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3CCFB6B0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07A054DC" w14:textId="77777777" w:rsidR="00AE5C2C" w:rsidRPr="004A198D" w:rsidRDefault="00AE5C2C" w:rsidP="00AE5C2C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E5C2C" w:rsidRPr="004A198D" w14:paraId="170EA14C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47464162" w14:textId="77777777" w:rsidR="00AE5C2C" w:rsidRPr="004A198D" w:rsidRDefault="00AE5C2C" w:rsidP="00AE5C2C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5" w:type="pct"/>
          </w:tcPr>
          <w:p w14:paraId="6D473294" w14:textId="77777777" w:rsidR="00AE5C2C" w:rsidRPr="004A198D" w:rsidRDefault="00AE5C2C" w:rsidP="00AE5C2C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F6C39C5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55F12AE2" w14:textId="77777777" w:rsidR="00AE5C2C" w:rsidRPr="004A198D" w:rsidRDefault="00AE5C2C" w:rsidP="00B00CDB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00704A8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84A71BB" w14:textId="77777777" w:rsidR="00AE5C2C" w:rsidRPr="004A198D" w:rsidRDefault="00AE5C2C" w:rsidP="00AE5C2C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6AF9DE76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ED8324E" w14:textId="77777777" w:rsidR="00AE5C2C" w:rsidRPr="004A198D" w:rsidRDefault="00AE5C2C" w:rsidP="00AE5C2C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C2C" w:rsidRPr="004A198D" w14:paraId="4398BED8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274E949D" w14:textId="77777777" w:rsidR="00AE5C2C" w:rsidRPr="004A198D" w:rsidRDefault="00AE5C2C" w:rsidP="00AE5C2C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CA800C3" w14:textId="2677E795" w:rsidR="00AE5C2C" w:rsidRPr="004A198D" w:rsidRDefault="00711AE2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33.83</w:t>
            </w:r>
          </w:p>
        </w:tc>
        <w:tc>
          <w:tcPr>
            <w:tcW w:w="142" w:type="pct"/>
          </w:tcPr>
          <w:p w14:paraId="2431F562" w14:textId="77777777" w:rsidR="00AE5C2C" w:rsidRPr="004A198D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2B9F8173" w14:textId="359404E5" w:rsidR="00AE5C2C" w:rsidRPr="004A198D" w:rsidRDefault="00AE5C2C" w:rsidP="00B00CD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6.89</w:t>
            </w:r>
          </w:p>
        </w:tc>
        <w:tc>
          <w:tcPr>
            <w:tcW w:w="134" w:type="pct"/>
          </w:tcPr>
          <w:p w14:paraId="2135F23E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D9B09B8" w14:textId="7B4CA2CB" w:rsidR="00AE5C2C" w:rsidRPr="004A198D" w:rsidRDefault="00DD206E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</w:t>
            </w:r>
            <w:r w:rsidR="008F2C93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24" w:type="pct"/>
          </w:tcPr>
          <w:p w14:paraId="2FD09F7A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182D7AB" w14:textId="12028DB8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3.53</w:t>
            </w:r>
          </w:p>
        </w:tc>
      </w:tr>
      <w:tr w:rsidR="00AE5C2C" w:rsidRPr="004A198D" w14:paraId="2AD34A04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55DE4AE5" w14:textId="77777777" w:rsidR="00AE5C2C" w:rsidRPr="004A198D" w:rsidRDefault="00AE5C2C" w:rsidP="00AE5C2C">
            <w:pPr>
              <w:spacing w:line="240" w:lineRule="auto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4BEC18A5" w14:textId="77777777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3B7A4988" w14:textId="77777777" w:rsidR="00AE5C2C" w:rsidRPr="004A198D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5D63CD35" w14:textId="77777777" w:rsidR="00AE5C2C" w:rsidRPr="004A198D" w:rsidRDefault="00AE5C2C" w:rsidP="00AE5C2C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</w:tcPr>
          <w:p w14:paraId="58C44C2F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DAB906C" w14:textId="77777777" w:rsidR="00AE5C2C" w:rsidRPr="004A198D" w:rsidRDefault="00AE5C2C" w:rsidP="00AE5C2C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</w:tcPr>
          <w:p w14:paraId="39D067E9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0B2F260C" w14:textId="77777777" w:rsidR="00AE5C2C" w:rsidRPr="004A198D" w:rsidRDefault="00AE5C2C" w:rsidP="00AE5C2C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E5C2C" w:rsidRPr="004A198D" w14:paraId="4C71A635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06CB4303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65" w:type="pct"/>
          </w:tcPr>
          <w:p w14:paraId="3ED68F79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</w:tcPr>
          <w:p w14:paraId="484AF670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EDD0C96" w14:textId="77777777" w:rsidR="00AE5C2C" w:rsidRPr="004A198D" w:rsidRDefault="00AE5C2C" w:rsidP="00AE5C2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0138D7E6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BF3A57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F2E06C1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33C5F5C0" w14:textId="77777777" w:rsidR="00AE5C2C" w:rsidRPr="004A198D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5C2C" w:rsidRPr="004A198D" w14:paraId="65997C4F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3F0228D4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5" w:type="pct"/>
            <w:vAlign w:val="center"/>
          </w:tcPr>
          <w:p w14:paraId="50E5243B" w14:textId="5D285416" w:rsidR="00AE5C2C" w:rsidRPr="004A198D" w:rsidRDefault="009B0904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01ABD5C3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  <w:hideMark/>
          </w:tcPr>
          <w:p w14:paraId="383443A7" w14:textId="782DCE98" w:rsidR="00AE5C2C" w:rsidRPr="004A198D" w:rsidRDefault="00AE5C2C" w:rsidP="00B00CDB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48141EC8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6EDC994" w14:textId="65788C81" w:rsidR="00AE5C2C" w:rsidRPr="004A198D" w:rsidRDefault="00DD206E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733.90</w:t>
            </w:r>
          </w:p>
        </w:tc>
        <w:tc>
          <w:tcPr>
            <w:tcW w:w="124" w:type="pct"/>
          </w:tcPr>
          <w:p w14:paraId="2B5B1453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hideMark/>
          </w:tcPr>
          <w:p w14:paraId="60277AA9" w14:textId="25626830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1,195.90</w:t>
            </w:r>
          </w:p>
        </w:tc>
      </w:tr>
      <w:tr w:rsidR="00AE5C2C" w:rsidRPr="004A198D" w14:paraId="3B06FE60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4C42D783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</w:tcPr>
          <w:p w14:paraId="3B529D3F" w14:textId="270A9CA6" w:rsidR="00AE5C2C" w:rsidRPr="004A198D" w:rsidRDefault="009B0904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928.80</w:t>
            </w:r>
          </w:p>
        </w:tc>
        <w:tc>
          <w:tcPr>
            <w:tcW w:w="145" w:type="pct"/>
            <w:gridSpan w:val="2"/>
          </w:tcPr>
          <w:p w14:paraId="6B675FDD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hideMark/>
          </w:tcPr>
          <w:p w14:paraId="77D5834A" w14:textId="4C40A644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607.50</w:t>
            </w:r>
          </w:p>
        </w:tc>
        <w:tc>
          <w:tcPr>
            <w:tcW w:w="134" w:type="pct"/>
          </w:tcPr>
          <w:p w14:paraId="551A9E33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933EF27" w14:textId="5CB3247A" w:rsidR="00AE5C2C" w:rsidRPr="004A198D" w:rsidRDefault="00DD206E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586AA932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hideMark/>
          </w:tcPr>
          <w:p w14:paraId="0EE9D116" w14:textId="306921CF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C2C" w:rsidRPr="004A198D" w14:paraId="4ADEDFEA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16598A5C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DAAF7" w14:textId="691EB5F5" w:rsidR="00AE5C2C" w:rsidRPr="004A198D" w:rsidRDefault="009B0904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6.40</w:t>
            </w:r>
          </w:p>
        </w:tc>
        <w:tc>
          <w:tcPr>
            <w:tcW w:w="145" w:type="pct"/>
            <w:gridSpan w:val="2"/>
          </w:tcPr>
          <w:p w14:paraId="01347A69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48B5DB" w14:textId="7E964930" w:rsidR="00AE5C2C" w:rsidRPr="004A198D" w:rsidRDefault="00AE5C2C" w:rsidP="004805A5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617576BD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91057" w14:textId="5F8B4093" w:rsidR="00AE5C2C" w:rsidRPr="004A198D" w:rsidRDefault="00DD206E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5DD4D815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728ED8" w14:textId="3C92D6B6" w:rsidR="00AE5C2C" w:rsidRPr="004A198D" w:rsidRDefault="00AE5C2C" w:rsidP="00AE5C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5C2C" w:rsidRPr="004A198D" w14:paraId="21D1AD20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6340FFFA" w14:textId="77777777" w:rsidR="00AE5C2C" w:rsidRPr="004A198D" w:rsidRDefault="00AE5C2C" w:rsidP="00AE5C2C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91035" w14:textId="34B99687" w:rsidR="00AE5C2C" w:rsidRPr="004A198D" w:rsidRDefault="009B0904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935.20</w:t>
            </w:r>
          </w:p>
        </w:tc>
        <w:tc>
          <w:tcPr>
            <w:tcW w:w="145" w:type="pct"/>
            <w:gridSpan w:val="2"/>
          </w:tcPr>
          <w:p w14:paraId="23DF9ACC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4239E8" w14:textId="7167B0E3" w:rsidR="00AE5C2C" w:rsidRPr="004A198D" w:rsidRDefault="00AE5C2C" w:rsidP="004805A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607.50</w:t>
            </w:r>
          </w:p>
        </w:tc>
        <w:tc>
          <w:tcPr>
            <w:tcW w:w="134" w:type="pct"/>
          </w:tcPr>
          <w:p w14:paraId="0BB46329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CC243" w14:textId="3FFDF7CB" w:rsidR="00AE5C2C" w:rsidRPr="004A198D" w:rsidRDefault="00DD206E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733.90</w:t>
            </w:r>
          </w:p>
        </w:tc>
        <w:tc>
          <w:tcPr>
            <w:tcW w:w="124" w:type="pct"/>
          </w:tcPr>
          <w:p w14:paraId="75C537D0" w14:textId="77777777" w:rsidR="00AE5C2C" w:rsidRPr="004A198D" w:rsidRDefault="00AE5C2C" w:rsidP="00AE5C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FB1E99" w14:textId="05D68323" w:rsidR="00AE5C2C" w:rsidRPr="004A198D" w:rsidRDefault="00AE5C2C" w:rsidP="00AE5C2C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1,195.90</w:t>
            </w:r>
          </w:p>
        </w:tc>
      </w:tr>
    </w:tbl>
    <w:p w14:paraId="03EB5A6D" w14:textId="77777777" w:rsidR="007E063B" w:rsidRPr="004A198D" w:rsidRDefault="007E063B" w:rsidP="007E063B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1D18D35F" w14:textId="1312A273" w:rsidR="009512A0" w:rsidRPr="004A198D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4A198D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4A198D" w:rsidRDefault="009512A0" w:rsidP="00757EF4">
      <w:pPr>
        <w:pStyle w:val="NoSpacing"/>
        <w:spacing w:line="0" w:lineRule="atLeast"/>
        <w:rPr>
          <w:rFonts w:ascii="Angsana New" w:hAnsi="Angsana New"/>
          <w:sz w:val="22"/>
        </w:rPr>
      </w:pPr>
    </w:p>
    <w:p w14:paraId="10AE0C10" w14:textId="7183B6D9" w:rsidR="009512A0" w:rsidRPr="004A198D" w:rsidRDefault="009512A0" w:rsidP="00634339">
      <w:pPr>
        <w:pStyle w:val="ListParagraph"/>
        <w:widowControl w:val="0"/>
        <w:spacing w:line="240" w:lineRule="auto"/>
        <w:ind w:left="540" w:right="-27"/>
        <w:rPr>
          <w:rFonts w:ascii="Angsana New" w:hAnsi="Angsana New"/>
          <w:snapToGrid w:val="0"/>
          <w:sz w:val="28"/>
          <w:szCs w:val="28"/>
          <w:lang w:eastAsia="th-TH"/>
        </w:rPr>
      </w:pPr>
      <w:r w:rsidRPr="004A198D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="00AE5C2C" w:rsidRPr="004A198D">
        <w:rPr>
          <w:rFonts w:ascii="Angsana New" w:hAnsi="Angsana New"/>
          <w:sz w:val="28"/>
          <w:szCs w:val="28"/>
        </w:rPr>
        <w:t xml:space="preserve">30 </w:t>
      </w:r>
      <w:r w:rsidR="00AE5C2C" w:rsidRPr="004A198D">
        <w:rPr>
          <w:rFonts w:ascii="Angsana New" w:hAnsi="Angsana New" w:hint="cs"/>
          <w:sz w:val="28"/>
          <w:szCs w:val="28"/>
          <w:cs/>
        </w:rPr>
        <w:t>มิถุนายน</w:t>
      </w:r>
      <w:r w:rsidRPr="004A198D">
        <w:rPr>
          <w:rFonts w:ascii="Angsana New" w:hAnsi="Angsana New"/>
          <w:sz w:val="28"/>
          <w:szCs w:val="28"/>
          <w:cs/>
        </w:rPr>
        <w:t xml:space="preserve"> </w:t>
      </w:r>
      <w:r w:rsidR="00551702" w:rsidRPr="004A198D">
        <w:rPr>
          <w:rFonts w:ascii="Angsana New" w:hAnsi="Angsana New"/>
          <w:sz w:val="28"/>
          <w:szCs w:val="28"/>
        </w:rPr>
        <w:t>2566</w:t>
      </w:r>
      <w:r w:rsidRPr="004A198D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</w:t>
      </w:r>
      <w:r w:rsidR="00E112AF" w:rsidRPr="004A198D">
        <w:rPr>
          <w:rFonts w:ascii="Angsana New" w:hAnsi="Angsana New"/>
          <w:snapToGrid w:val="0"/>
          <w:sz w:val="28"/>
          <w:szCs w:val="28"/>
          <w:lang w:eastAsia="th-TH"/>
        </w:rPr>
        <w:br/>
      </w:r>
      <w:r w:rsidRPr="004A198D">
        <w:rPr>
          <w:rFonts w:ascii="Angsana New" w:hAnsi="Angsana New"/>
          <w:snapToGrid w:val="0"/>
          <w:sz w:val="28"/>
          <w:szCs w:val="28"/>
          <w:cs/>
          <w:lang w:eastAsia="th-TH"/>
        </w:rPr>
        <w:t>มีดังนี้</w:t>
      </w:r>
    </w:p>
    <w:p w14:paraId="00117C09" w14:textId="77777777" w:rsidR="009512A0" w:rsidRPr="004A198D" w:rsidRDefault="009512A0" w:rsidP="00757EF4">
      <w:pPr>
        <w:pStyle w:val="NoSpacing"/>
        <w:spacing w:line="0" w:lineRule="atLeast"/>
        <w:rPr>
          <w:rFonts w:ascii="Angsana New" w:hAnsi="Angsana New"/>
          <w:snapToGrid w:val="0"/>
          <w:sz w:val="22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4A198D" w14:paraId="1BF6BDD5" w14:textId="77777777" w:rsidTr="00C8441A">
        <w:tc>
          <w:tcPr>
            <w:tcW w:w="5229" w:type="dxa"/>
          </w:tcPr>
          <w:p w14:paraId="39D01DEB" w14:textId="77777777" w:rsidR="009512A0" w:rsidRPr="004A198D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4A198D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19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4A198D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4A198D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198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4A198D" w14:paraId="525357A5" w14:textId="77777777" w:rsidTr="00C8441A">
        <w:tc>
          <w:tcPr>
            <w:tcW w:w="5229" w:type="dxa"/>
          </w:tcPr>
          <w:p w14:paraId="63DD57BD" w14:textId="77777777" w:rsidR="009512A0" w:rsidRPr="004A198D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4A198D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4A198D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4A198D" w14:paraId="7DBEDB11" w14:textId="77777777" w:rsidTr="00D263D9">
        <w:tc>
          <w:tcPr>
            <w:tcW w:w="5229" w:type="dxa"/>
          </w:tcPr>
          <w:p w14:paraId="625625DD" w14:textId="77777777" w:rsidR="009512A0" w:rsidRPr="004A198D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024DB969" w:rsidR="009512A0" w:rsidRPr="004A198D" w:rsidRDefault="008B69F4" w:rsidP="00FA060F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</w:rPr>
              <w:t>73.41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4A198D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13177C07" w:rsidR="009512A0" w:rsidRPr="004A198D" w:rsidRDefault="009D03DC" w:rsidP="00FA060F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</w:rPr>
              <w:t>22.26</w:t>
            </w:r>
          </w:p>
        </w:tc>
      </w:tr>
      <w:tr w:rsidR="009512A0" w:rsidRPr="004A198D" w14:paraId="56B22FF6" w14:textId="77777777" w:rsidTr="00C8441A">
        <w:tc>
          <w:tcPr>
            <w:tcW w:w="5229" w:type="dxa"/>
          </w:tcPr>
          <w:p w14:paraId="1DE70A4C" w14:textId="77777777" w:rsidR="009512A0" w:rsidRPr="004A198D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5CBF2012" w:rsidR="009512A0" w:rsidRPr="004A198D" w:rsidRDefault="003C0C86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</w:rPr>
              <w:t>1,755.01</w:t>
            </w:r>
          </w:p>
        </w:tc>
        <w:tc>
          <w:tcPr>
            <w:tcW w:w="270" w:type="dxa"/>
          </w:tcPr>
          <w:p w14:paraId="0B2B39D6" w14:textId="77777777" w:rsidR="009512A0" w:rsidRPr="004A198D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189E3541" w:rsidR="009512A0" w:rsidRPr="004A198D" w:rsidRDefault="003C0C86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</w:rPr>
              <w:t>270.64</w:t>
            </w:r>
          </w:p>
        </w:tc>
      </w:tr>
    </w:tbl>
    <w:p w14:paraId="25A27731" w14:textId="77777777" w:rsidR="009D3111" w:rsidRPr="004A198D" w:rsidRDefault="009D3111">
      <w:r w:rsidRPr="004A198D">
        <w:br w:type="page"/>
      </w:r>
    </w:p>
    <w:p w14:paraId="7CAACE12" w14:textId="42069B59" w:rsidR="003B14EA" w:rsidRPr="004A198D" w:rsidRDefault="00BB5C14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อสังหาริมทรัพย์พัฒนาเพื่อขาย</w:t>
      </w:r>
    </w:p>
    <w:p w14:paraId="74311FAF" w14:textId="6A2766E1" w:rsidR="00536901" w:rsidRPr="004A198D" w:rsidRDefault="00536901" w:rsidP="007E063B">
      <w:pPr>
        <w:spacing w:line="340" w:lineRule="exact"/>
        <w:ind w:right="-27"/>
        <w:rPr>
          <w:rFonts w:ascii="Angsana New" w:hAnsi="Angsana New"/>
          <w:sz w:val="22"/>
          <w:szCs w:val="22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50"/>
        <w:gridCol w:w="331"/>
        <w:gridCol w:w="1301"/>
      </w:tblGrid>
      <w:tr w:rsidR="00AB6324" w:rsidRPr="004A198D" w14:paraId="429E7278" w14:textId="77777777" w:rsidTr="00AB6324">
        <w:tc>
          <w:tcPr>
            <w:tcW w:w="3449" w:type="pct"/>
          </w:tcPr>
          <w:p w14:paraId="3BCAA237" w14:textId="77777777" w:rsidR="00AB6324" w:rsidRPr="004A198D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7B212BE9" w14:textId="77777777" w:rsidR="00AB6324" w:rsidRPr="004A198D" w:rsidRDefault="00AB6324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6324" w:rsidRPr="004A198D" w14:paraId="4E27E127" w14:textId="77777777" w:rsidTr="00AB6324">
        <w:tc>
          <w:tcPr>
            <w:tcW w:w="3449" w:type="pct"/>
          </w:tcPr>
          <w:p w14:paraId="539A43ED" w14:textId="77777777" w:rsidR="00AB6324" w:rsidRPr="004A198D" w:rsidRDefault="00AB6324" w:rsidP="00AB632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32171F78" w14:textId="7CB0D786" w:rsidR="00AB6324" w:rsidRPr="004A198D" w:rsidRDefault="00AB6324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78" w:type="pct"/>
          </w:tcPr>
          <w:p w14:paraId="3C1EFCEF" w14:textId="77777777" w:rsidR="00AB6324" w:rsidRPr="004A198D" w:rsidRDefault="00AB6324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0BDA3B76" w14:textId="3DFB200F" w:rsidR="00AB6324" w:rsidRPr="004A198D" w:rsidRDefault="00AB6324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4A198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AB6324" w:rsidRPr="004A198D" w14:paraId="7CA05A6D" w14:textId="77777777" w:rsidTr="00AB6324">
        <w:tc>
          <w:tcPr>
            <w:tcW w:w="3449" w:type="pct"/>
          </w:tcPr>
          <w:p w14:paraId="6AF5735A" w14:textId="77777777" w:rsidR="00AB6324" w:rsidRPr="004A198D" w:rsidRDefault="00AB6324" w:rsidP="00AB632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5BEF2D1A" w14:textId="1C8C4F46" w:rsidR="00AB6324" w:rsidRPr="004A198D" w:rsidRDefault="00AB6324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pct"/>
            <w:vAlign w:val="center"/>
          </w:tcPr>
          <w:p w14:paraId="01A22267" w14:textId="77777777" w:rsidR="00AB6324" w:rsidRPr="004A198D" w:rsidRDefault="00AB6324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440E88BC" w14:textId="5946BE44" w:rsidR="00AB6324" w:rsidRPr="004A198D" w:rsidRDefault="00AB6324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B6324" w:rsidRPr="004A198D" w14:paraId="32DCFB40" w14:textId="77777777" w:rsidTr="00AB6324">
        <w:tc>
          <w:tcPr>
            <w:tcW w:w="3449" w:type="pct"/>
          </w:tcPr>
          <w:p w14:paraId="2EBA13DD" w14:textId="77777777" w:rsidR="00AB6324" w:rsidRPr="004A198D" w:rsidRDefault="00AB6324" w:rsidP="00AB6324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0AE29E3B" w14:textId="77777777" w:rsidR="00AB6324" w:rsidRPr="004A198D" w:rsidRDefault="00AB6324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6324" w:rsidRPr="004A198D" w14:paraId="55607450" w14:textId="77777777" w:rsidTr="00AB6324">
        <w:tc>
          <w:tcPr>
            <w:tcW w:w="3449" w:type="pct"/>
          </w:tcPr>
          <w:p w14:paraId="629F9A78" w14:textId="77777777" w:rsidR="00AB6324" w:rsidRPr="004A198D" w:rsidRDefault="00AB6324" w:rsidP="00AB63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673" w:type="pct"/>
          </w:tcPr>
          <w:p w14:paraId="33E23422" w14:textId="10D26366" w:rsidR="00AB6324" w:rsidRPr="004A198D" w:rsidRDefault="007852B6" w:rsidP="00AB632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5,222.</w:t>
            </w:r>
            <w:r w:rsidR="00497436"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54F4B"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pct"/>
          </w:tcPr>
          <w:p w14:paraId="07F6D4D8" w14:textId="77777777" w:rsidR="00AB6324" w:rsidRPr="004A198D" w:rsidRDefault="00AB6324" w:rsidP="00AB632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235029CD" w14:textId="57CF039B" w:rsidR="00AB6324" w:rsidRPr="004A198D" w:rsidRDefault="00AB6324" w:rsidP="00AB632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6,001.07</w:t>
            </w:r>
          </w:p>
        </w:tc>
      </w:tr>
      <w:tr w:rsidR="00AB6324" w:rsidRPr="004A198D" w14:paraId="561742D8" w14:textId="77777777" w:rsidTr="00AB6324">
        <w:tc>
          <w:tcPr>
            <w:tcW w:w="3449" w:type="pct"/>
          </w:tcPr>
          <w:p w14:paraId="705B0EE8" w14:textId="77777777" w:rsidR="00AB6324" w:rsidRPr="004A198D" w:rsidRDefault="00AB6324" w:rsidP="00AB63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71498820" w14:textId="0236ABDB" w:rsidR="00AB6324" w:rsidRPr="004A198D" w:rsidRDefault="007852B6" w:rsidP="00AB632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3,703.3</w:t>
            </w:r>
            <w:r w:rsidR="00754F4B"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pct"/>
          </w:tcPr>
          <w:p w14:paraId="2CF82033" w14:textId="77777777" w:rsidR="00AB6324" w:rsidRPr="004A198D" w:rsidRDefault="00AB6324" w:rsidP="00AB6324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5F7FFA5" w14:textId="0EF94CB0" w:rsidR="00AB6324" w:rsidRPr="004A198D" w:rsidRDefault="00AB6324" w:rsidP="00AB632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3,675.36</w:t>
            </w:r>
          </w:p>
        </w:tc>
      </w:tr>
      <w:tr w:rsidR="00AB6324" w:rsidRPr="004A198D" w14:paraId="2E8EBAA5" w14:textId="77777777" w:rsidTr="00AB6324">
        <w:tc>
          <w:tcPr>
            <w:tcW w:w="3449" w:type="pct"/>
          </w:tcPr>
          <w:p w14:paraId="556C3381" w14:textId="77777777" w:rsidR="00AB6324" w:rsidRPr="004A198D" w:rsidRDefault="00AB6324" w:rsidP="00AB6324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4143FE27" w14:textId="4DDFA571" w:rsidR="00AB6324" w:rsidRPr="004A198D" w:rsidRDefault="009D03DC" w:rsidP="00AB632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8,925.</w:t>
            </w:r>
            <w:r w:rsidR="00497436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78" w:type="pct"/>
          </w:tcPr>
          <w:p w14:paraId="6879F263" w14:textId="77777777" w:rsidR="00AB6324" w:rsidRPr="004A198D" w:rsidRDefault="00AB6324" w:rsidP="00AB632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2954A019" w14:textId="70F919BC" w:rsidR="00AB6324" w:rsidRPr="004A198D" w:rsidRDefault="00AB6324" w:rsidP="00AB632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9,676.43</w:t>
            </w:r>
          </w:p>
        </w:tc>
      </w:tr>
      <w:tr w:rsidR="00AB6324" w:rsidRPr="004A198D" w14:paraId="5F7C1AD8" w14:textId="77777777" w:rsidTr="00AB6324">
        <w:tc>
          <w:tcPr>
            <w:tcW w:w="3449" w:type="pct"/>
          </w:tcPr>
          <w:p w14:paraId="349B246F" w14:textId="77777777" w:rsidR="00AB6324" w:rsidRPr="004A198D" w:rsidRDefault="00AB6324" w:rsidP="00AB632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5CE6CE1" w14:textId="1D9232AE" w:rsidR="00AB6324" w:rsidRPr="004A198D" w:rsidRDefault="009D03DC" w:rsidP="00AB632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(4.39)</w:t>
            </w:r>
          </w:p>
        </w:tc>
        <w:tc>
          <w:tcPr>
            <w:tcW w:w="178" w:type="pct"/>
          </w:tcPr>
          <w:p w14:paraId="5B3394DB" w14:textId="77777777" w:rsidR="00AB6324" w:rsidRPr="004A198D" w:rsidRDefault="00AB6324" w:rsidP="00AB632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4E27A56" w14:textId="7ED04E6F" w:rsidR="00AB6324" w:rsidRPr="004A198D" w:rsidRDefault="00AB6324" w:rsidP="00AB632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(5.69)</w:t>
            </w:r>
          </w:p>
        </w:tc>
      </w:tr>
      <w:tr w:rsidR="00AB6324" w:rsidRPr="004A198D" w14:paraId="58D4699F" w14:textId="77777777" w:rsidTr="00AB6324">
        <w:tc>
          <w:tcPr>
            <w:tcW w:w="3449" w:type="pct"/>
          </w:tcPr>
          <w:p w14:paraId="371EB5FF" w14:textId="77777777" w:rsidR="00AB6324" w:rsidRPr="004A198D" w:rsidRDefault="00AB6324" w:rsidP="00AB6324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0F7E1ED9" w14:textId="5C844A52" w:rsidR="00AB6324" w:rsidRPr="004A198D" w:rsidRDefault="009D03DC" w:rsidP="00AB632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8,921.</w:t>
            </w:r>
            <w:r w:rsidR="00497436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78" w:type="pct"/>
          </w:tcPr>
          <w:p w14:paraId="747226C6" w14:textId="77777777" w:rsidR="00AB6324" w:rsidRPr="004A198D" w:rsidRDefault="00AB6324" w:rsidP="00AB632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A465FC2" w14:textId="5A1C1D71" w:rsidR="00AB6324" w:rsidRPr="004A198D" w:rsidRDefault="00AB6324" w:rsidP="00AB632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9,670.74</w:t>
            </w:r>
          </w:p>
        </w:tc>
      </w:tr>
    </w:tbl>
    <w:p w14:paraId="2CA88865" w14:textId="637E6D1E" w:rsidR="00700ECE" w:rsidRPr="004A198D" w:rsidRDefault="00700ECE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50"/>
        <w:gridCol w:w="331"/>
        <w:gridCol w:w="1301"/>
      </w:tblGrid>
      <w:tr w:rsidR="00AB6324" w:rsidRPr="004A198D" w14:paraId="131B2AA7" w14:textId="77777777" w:rsidTr="00AB6324">
        <w:tc>
          <w:tcPr>
            <w:tcW w:w="3449" w:type="pct"/>
          </w:tcPr>
          <w:p w14:paraId="444883FE" w14:textId="77777777" w:rsidR="00AB6324" w:rsidRPr="004A198D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1" w:type="pct"/>
            <w:gridSpan w:val="3"/>
          </w:tcPr>
          <w:p w14:paraId="6B2C0726" w14:textId="77777777" w:rsidR="00AB6324" w:rsidRPr="004A198D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9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6324" w:rsidRPr="004A198D" w14:paraId="294EA74E" w14:textId="77777777" w:rsidTr="00AB6324">
        <w:tc>
          <w:tcPr>
            <w:tcW w:w="3449" w:type="pct"/>
          </w:tcPr>
          <w:p w14:paraId="1440073C" w14:textId="300945BE" w:rsidR="00AB6324" w:rsidRPr="004A198D" w:rsidRDefault="00AB6324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975CD"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8F2C93" w:rsidRPr="004A19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F2C93"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73" w:type="pct"/>
          </w:tcPr>
          <w:p w14:paraId="12890EBF" w14:textId="0AA1E2E5" w:rsidR="00AB6324" w:rsidRPr="004A198D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pct"/>
          </w:tcPr>
          <w:p w14:paraId="2F076E69" w14:textId="77777777" w:rsidR="00AB6324" w:rsidRPr="004A198D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4B236E63" w14:textId="7273A485" w:rsidR="00AB6324" w:rsidRPr="004A198D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B6324" w:rsidRPr="004A198D" w14:paraId="73906141" w14:textId="77777777" w:rsidTr="00AB6324">
        <w:tc>
          <w:tcPr>
            <w:tcW w:w="3449" w:type="pct"/>
          </w:tcPr>
          <w:p w14:paraId="49751EEC" w14:textId="77777777" w:rsidR="00AB6324" w:rsidRPr="004A198D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1" w:type="pct"/>
            <w:gridSpan w:val="3"/>
          </w:tcPr>
          <w:p w14:paraId="28FFACAE" w14:textId="77777777" w:rsidR="00AB6324" w:rsidRPr="004A198D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6324" w:rsidRPr="004A198D" w14:paraId="46DC7931" w14:textId="77777777" w:rsidTr="00AB6324">
        <w:tc>
          <w:tcPr>
            <w:tcW w:w="3449" w:type="pct"/>
          </w:tcPr>
          <w:p w14:paraId="04EFF6D9" w14:textId="77777777" w:rsidR="00AB6324" w:rsidRPr="004A198D" w:rsidRDefault="00AB6324" w:rsidP="00700EC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ต้นทุนการกู้ยืมที่รวมเป็นส่วนหนึ่งของอสังหาริมทรัพย์พัฒนาเพื่อขาย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44CD9B82" w14:textId="0A4590B5" w:rsidR="00AB6324" w:rsidRPr="004A198D" w:rsidRDefault="007852B6" w:rsidP="00331A7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56.92</w:t>
            </w:r>
          </w:p>
        </w:tc>
        <w:tc>
          <w:tcPr>
            <w:tcW w:w="178" w:type="pct"/>
          </w:tcPr>
          <w:p w14:paraId="1ED3A2B8" w14:textId="77777777" w:rsidR="00AB6324" w:rsidRPr="004A198D" w:rsidRDefault="00AB6324" w:rsidP="00700EC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3816342D" w14:textId="7F22C558" w:rsidR="00AB6324" w:rsidRPr="004A198D" w:rsidRDefault="00D975CD" w:rsidP="00700EC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76.65</w:t>
            </w:r>
          </w:p>
        </w:tc>
      </w:tr>
      <w:tr w:rsidR="00AB6324" w:rsidRPr="004A198D" w14:paraId="236DE248" w14:textId="77777777" w:rsidTr="00AB6324">
        <w:tc>
          <w:tcPr>
            <w:tcW w:w="3449" w:type="pct"/>
          </w:tcPr>
          <w:p w14:paraId="13221449" w14:textId="77777777" w:rsidR="00AB6324" w:rsidRPr="004A198D" w:rsidRDefault="00AB6324" w:rsidP="00700ECE">
            <w:pPr>
              <w:tabs>
                <w:tab w:val="left" w:pos="72"/>
              </w:tabs>
              <w:spacing w:line="240" w:lineRule="auto"/>
              <w:ind w:left="72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2B53B930" w14:textId="575ACF09" w:rsidR="00AB6324" w:rsidRPr="004A198D" w:rsidRDefault="007852B6" w:rsidP="00700ECE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MLR-3.30 -MLR-2.00,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br/>
              <w:t>3.15</w:t>
            </w:r>
          </w:p>
        </w:tc>
        <w:tc>
          <w:tcPr>
            <w:tcW w:w="178" w:type="pct"/>
          </w:tcPr>
          <w:p w14:paraId="45F422C1" w14:textId="77777777" w:rsidR="00AB6324" w:rsidRPr="004A198D" w:rsidRDefault="00AB6324" w:rsidP="00700EC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double" w:sz="4" w:space="0" w:color="auto"/>
            </w:tcBorders>
          </w:tcPr>
          <w:p w14:paraId="157D2539" w14:textId="20E33E72" w:rsidR="00AB6324" w:rsidRPr="004A198D" w:rsidRDefault="00AB6324" w:rsidP="00700ECE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</w:rPr>
              <w:t>MLR-3.35 -MLR-1.85,</w:t>
            </w:r>
          </w:p>
          <w:p w14:paraId="413B8519" w14:textId="3D23ECFF" w:rsidR="00AB6324" w:rsidRPr="004A198D" w:rsidRDefault="00AB6324" w:rsidP="00700ECE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</w:rPr>
              <w:t>2.72 - 3.85</w:t>
            </w:r>
          </w:p>
        </w:tc>
      </w:tr>
      <w:tr w:rsidR="00AB6324" w:rsidRPr="004A198D" w14:paraId="5985C443" w14:textId="77777777" w:rsidTr="00AB6324">
        <w:tc>
          <w:tcPr>
            <w:tcW w:w="3449" w:type="pct"/>
          </w:tcPr>
          <w:p w14:paraId="498EA199" w14:textId="77777777" w:rsidR="00AB6324" w:rsidRPr="004A198D" w:rsidRDefault="00AB6324" w:rsidP="00700ECE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673" w:type="pct"/>
          </w:tcPr>
          <w:p w14:paraId="732F3886" w14:textId="77777777" w:rsidR="00AB6324" w:rsidRPr="004A198D" w:rsidRDefault="00AB6324" w:rsidP="00700EC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75986CE1" w14:textId="77777777" w:rsidR="00AB6324" w:rsidRPr="004A198D" w:rsidRDefault="00AB6324" w:rsidP="00700EC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7395EBD8" w14:textId="77777777" w:rsidR="00AB6324" w:rsidRPr="004A198D" w:rsidRDefault="00AB6324" w:rsidP="00700EC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B6324" w:rsidRPr="004A198D" w14:paraId="4C7B3F05" w14:textId="77777777" w:rsidTr="00AB6324">
        <w:tc>
          <w:tcPr>
            <w:tcW w:w="3449" w:type="pct"/>
          </w:tcPr>
          <w:p w14:paraId="7BC735D9" w14:textId="77777777" w:rsidR="00AB6324" w:rsidRPr="004A198D" w:rsidRDefault="00AB6324" w:rsidP="00700ECE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4A198D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</w:p>
        </w:tc>
        <w:tc>
          <w:tcPr>
            <w:tcW w:w="673" w:type="pct"/>
          </w:tcPr>
          <w:p w14:paraId="073E4BD9" w14:textId="71C4697C" w:rsidR="00AB6324" w:rsidRPr="004A198D" w:rsidRDefault="00AB6324" w:rsidP="00700ECE">
            <w:pPr>
              <w:pStyle w:val="eightpt4ptspaceafter"/>
              <w:tabs>
                <w:tab w:val="decimal" w:pos="52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7BF07488" w14:textId="77777777" w:rsidR="00AB6324" w:rsidRPr="004A198D" w:rsidRDefault="00AB6324" w:rsidP="00700ECE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52B38828" w14:textId="77777777" w:rsidR="00AB6324" w:rsidRPr="004A198D" w:rsidRDefault="00AB6324" w:rsidP="00700EC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975CD" w:rsidRPr="004A198D" w14:paraId="4981770A" w14:textId="77777777" w:rsidTr="00AB6324">
        <w:tc>
          <w:tcPr>
            <w:tcW w:w="3449" w:type="pct"/>
          </w:tcPr>
          <w:p w14:paraId="2F2D9083" w14:textId="77777777" w:rsidR="00D975CD" w:rsidRPr="004A198D" w:rsidRDefault="00D975CD" w:rsidP="00D975CD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73" w:type="pct"/>
          </w:tcPr>
          <w:p w14:paraId="65CF11CE" w14:textId="397025F4" w:rsidR="00D975CD" w:rsidRPr="004A198D" w:rsidRDefault="007852B6" w:rsidP="00D975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1,280.</w:t>
            </w:r>
            <w:r w:rsidR="00497436"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F91375"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pct"/>
          </w:tcPr>
          <w:p w14:paraId="53EAF09E" w14:textId="77777777" w:rsidR="00D975CD" w:rsidRPr="004A198D" w:rsidRDefault="00D975CD" w:rsidP="00D975CD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771DB3A3" w14:textId="7EB2CCB0" w:rsidR="00D975CD" w:rsidRPr="004A198D" w:rsidRDefault="00D975CD" w:rsidP="00D975C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1,982.67</w:t>
            </w:r>
          </w:p>
        </w:tc>
      </w:tr>
      <w:tr w:rsidR="00D975CD" w:rsidRPr="004A198D" w14:paraId="2C4821FD" w14:textId="77777777" w:rsidTr="00AB6324">
        <w:tc>
          <w:tcPr>
            <w:tcW w:w="3449" w:type="pct"/>
          </w:tcPr>
          <w:p w14:paraId="06C09A2C" w14:textId="77777777" w:rsidR="00D975CD" w:rsidRPr="004A198D" w:rsidRDefault="00D975CD" w:rsidP="00D975CD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 การปรับลดมูลค่าเป็นมูลค่าสุทธิที่คาดว่าจะได้รับ</w:t>
            </w:r>
          </w:p>
        </w:tc>
        <w:tc>
          <w:tcPr>
            <w:tcW w:w="673" w:type="pct"/>
          </w:tcPr>
          <w:p w14:paraId="30D4E492" w14:textId="63CBB954" w:rsidR="00D975CD" w:rsidRPr="004A198D" w:rsidRDefault="007852B6" w:rsidP="00D975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(1.3</w:t>
            </w:r>
            <w:r w:rsidR="00F91375"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7251795F" w14:textId="77777777" w:rsidR="00D975CD" w:rsidRPr="004A198D" w:rsidRDefault="00D975CD" w:rsidP="00D975CD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3AAA2487" w14:textId="7E50D1D3" w:rsidR="00D975CD" w:rsidRPr="004A198D" w:rsidRDefault="00D975CD" w:rsidP="00D975C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 w:bidi="th-TH"/>
              </w:rPr>
              <w:t>2.59</w:t>
            </w:r>
          </w:p>
        </w:tc>
      </w:tr>
      <w:tr w:rsidR="00D975CD" w:rsidRPr="004A198D" w14:paraId="3A0B981B" w14:textId="77777777" w:rsidTr="00AB6324">
        <w:tc>
          <w:tcPr>
            <w:tcW w:w="3449" w:type="pct"/>
          </w:tcPr>
          <w:p w14:paraId="664CC3AB" w14:textId="77777777" w:rsidR="00D975CD" w:rsidRPr="004A198D" w:rsidRDefault="00D975CD" w:rsidP="00D975CD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2E5FC55C" w14:textId="534E4391" w:rsidR="00D975CD" w:rsidRPr="004A198D" w:rsidRDefault="007852B6" w:rsidP="00D975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1,279.</w:t>
            </w:r>
            <w:r w:rsidR="00497436"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78" w:type="pct"/>
          </w:tcPr>
          <w:p w14:paraId="2B233742" w14:textId="77777777" w:rsidR="00D975CD" w:rsidRPr="004A198D" w:rsidRDefault="00D975CD" w:rsidP="00D975CD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010BBAD8" w14:textId="5E78DAD2" w:rsidR="00D975CD" w:rsidRPr="004A198D" w:rsidRDefault="00D975CD" w:rsidP="00D975C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1,985.26</w:t>
            </w:r>
          </w:p>
        </w:tc>
      </w:tr>
    </w:tbl>
    <w:p w14:paraId="50645E74" w14:textId="358855C4" w:rsidR="00700ECE" w:rsidRPr="004A198D" w:rsidRDefault="00700ECE" w:rsidP="00700ECE">
      <w:pPr>
        <w:spacing w:line="0" w:lineRule="atLeast"/>
        <w:ind w:right="-29"/>
        <w:rPr>
          <w:rFonts w:ascii="Angsana New" w:hAnsi="Angsana New"/>
          <w:sz w:val="22"/>
          <w:szCs w:val="22"/>
        </w:rPr>
      </w:pPr>
    </w:p>
    <w:p w14:paraId="51169BBA" w14:textId="48108CD6" w:rsidR="00700ECE" w:rsidRPr="004A198D" w:rsidRDefault="00700ECE" w:rsidP="00700ECE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4A198D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Pr="004A198D">
        <w:rPr>
          <w:rFonts w:ascii="Angsana New" w:hAnsi="Angsana New" w:hint="cs"/>
          <w:sz w:val="28"/>
          <w:szCs w:val="28"/>
          <w:cs/>
        </w:rPr>
        <w:t>ประกอบด้วย</w:t>
      </w:r>
      <w:r w:rsidRPr="004A198D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4A198D">
        <w:rPr>
          <w:rFonts w:ascii="Angsana New" w:hAnsi="Angsana New" w:hint="cs"/>
          <w:sz w:val="28"/>
          <w:szCs w:val="28"/>
          <w:cs/>
        </w:rPr>
        <w:t>ที่พัฒนาแล้ว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="00551702" w:rsidRPr="004A198D">
        <w:rPr>
          <w:rFonts w:ascii="Angsana New" w:hAnsi="Angsana New"/>
          <w:sz w:val="28"/>
          <w:szCs w:val="28"/>
        </w:rPr>
        <w:t>9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>โครงการ และ</w:t>
      </w:r>
      <w:r w:rsidRPr="004A198D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6B611346" w14:textId="77777777" w:rsidR="00700ECE" w:rsidRPr="004A198D" w:rsidRDefault="00700ECE" w:rsidP="00700ECE">
      <w:pPr>
        <w:spacing w:line="240" w:lineRule="auto"/>
        <w:ind w:left="540" w:right="63"/>
        <w:rPr>
          <w:rFonts w:ascii="Angsana New" w:hAnsi="Angsana New"/>
          <w:sz w:val="22"/>
          <w:szCs w:val="22"/>
          <w:cs/>
        </w:rPr>
      </w:pPr>
    </w:p>
    <w:p w14:paraId="062D4311" w14:textId="24B9FB87" w:rsidR="00700ECE" w:rsidRPr="004A198D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  <w:cs/>
        </w:rPr>
      </w:pPr>
      <w:r w:rsidRPr="004A198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B6324" w:rsidRPr="004A198D">
        <w:rPr>
          <w:rFonts w:asciiTheme="majorBidi" w:hAnsiTheme="majorBidi" w:cstheme="majorBidi"/>
          <w:sz w:val="28"/>
          <w:szCs w:val="28"/>
        </w:rPr>
        <w:t>30</w:t>
      </w:r>
      <w:r w:rsidR="00AB6324" w:rsidRPr="004A198D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="00AB6324"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="00551702" w:rsidRPr="004A198D">
        <w:rPr>
          <w:rFonts w:ascii="Angsana New" w:hAnsi="Angsana New"/>
          <w:sz w:val="28"/>
          <w:szCs w:val="28"/>
        </w:rPr>
        <w:t>2566</w:t>
      </w:r>
      <w:r w:rsidRPr="004A198D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4A198D">
        <w:rPr>
          <w:rFonts w:ascii="Angsana New" w:hAnsi="Angsana New" w:hint="cs"/>
          <w:sz w:val="28"/>
          <w:szCs w:val="28"/>
          <w:cs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>จำนวน</w:t>
      </w:r>
      <w:r w:rsidR="007852B6" w:rsidRPr="004A198D">
        <w:rPr>
          <w:rFonts w:ascii="Angsana New" w:hAnsi="Angsana New"/>
          <w:sz w:val="28"/>
          <w:szCs w:val="28"/>
        </w:rPr>
        <w:t xml:space="preserve"> 2,720.96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4A198D">
        <w:rPr>
          <w:rFonts w:ascii="Angsana New" w:hAnsi="Angsana New"/>
          <w:i/>
          <w:iCs/>
          <w:sz w:val="28"/>
          <w:szCs w:val="28"/>
          <w:cs/>
        </w:rPr>
        <w:t>(</w:t>
      </w:r>
      <w:r w:rsidR="00551702" w:rsidRPr="004A198D">
        <w:rPr>
          <w:rFonts w:ascii="Angsana New" w:hAnsi="Angsana New"/>
          <w:i/>
          <w:iCs/>
          <w:sz w:val="28"/>
          <w:szCs w:val="28"/>
        </w:rPr>
        <w:t>30</w:t>
      </w:r>
      <w:r w:rsidRPr="004A198D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4A198D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4A198D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551702" w:rsidRPr="004A198D">
        <w:rPr>
          <w:rFonts w:ascii="Angsana New" w:hAnsi="Angsana New"/>
          <w:i/>
          <w:iCs/>
          <w:sz w:val="28"/>
          <w:szCs w:val="28"/>
        </w:rPr>
        <w:t>2565</w:t>
      </w:r>
      <w:r w:rsidRPr="004A198D">
        <w:rPr>
          <w:rFonts w:ascii="Angsana New" w:hAnsi="Angsana New"/>
          <w:i/>
          <w:iCs/>
          <w:sz w:val="28"/>
          <w:szCs w:val="28"/>
        </w:rPr>
        <w:t xml:space="preserve">: </w:t>
      </w:r>
      <w:r w:rsidR="00551702" w:rsidRPr="004A198D">
        <w:rPr>
          <w:rFonts w:ascii="Angsana New" w:hAnsi="Angsana New"/>
          <w:i/>
          <w:iCs/>
          <w:sz w:val="28"/>
          <w:szCs w:val="28"/>
        </w:rPr>
        <w:t>3</w:t>
      </w:r>
      <w:r w:rsidRPr="004A198D">
        <w:rPr>
          <w:rFonts w:ascii="Angsana New" w:hAnsi="Angsana New"/>
          <w:i/>
          <w:iCs/>
          <w:sz w:val="28"/>
          <w:szCs w:val="28"/>
        </w:rPr>
        <w:t>,</w:t>
      </w:r>
      <w:r w:rsidR="00551702" w:rsidRPr="004A198D">
        <w:rPr>
          <w:rFonts w:ascii="Angsana New" w:hAnsi="Angsana New"/>
          <w:i/>
          <w:iCs/>
          <w:sz w:val="28"/>
          <w:szCs w:val="28"/>
        </w:rPr>
        <w:t>018</w:t>
      </w:r>
      <w:r w:rsidRPr="004A198D">
        <w:rPr>
          <w:rFonts w:ascii="Angsana New" w:hAnsi="Angsana New"/>
          <w:i/>
          <w:iCs/>
          <w:sz w:val="28"/>
          <w:szCs w:val="28"/>
        </w:rPr>
        <w:t>.</w:t>
      </w:r>
      <w:r w:rsidR="00551702" w:rsidRPr="004A198D">
        <w:rPr>
          <w:rFonts w:ascii="Angsana New" w:hAnsi="Angsana New"/>
          <w:i/>
          <w:iCs/>
          <w:sz w:val="28"/>
          <w:szCs w:val="28"/>
        </w:rPr>
        <w:t>11</w:t>
      </w:r>
      <w:r w:rsidRPr="004A198D">
        <w:rPr>
          <w:rFonts w:ascii="Angsana New" w:hAnsi="Angsana New"/>
          <w:i/>
          <w:iCs/>
          <w:sz w:val="28"/>
          <w:szCs w:val="28"/>
        </w:rPr>
        <w:t xml:space="preserve"> </w:t>
      </w:r>
      <w:r w:rsidRPr="004A198D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4A198D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4A198D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4A198D">
        <w:rPr>
          <w:rFonts w:ascii="Angsana New" w:hAnsi="Angsana New"/>
          <w:sz w:val="28"/>
          <w:szCs w:val="28"/>
          <w:cs/>
        </w:rPr>
        <w:t xml:space="preserve"> </w:t>
      </w:r>
      <w:r w:rsidR="00551702" w:rsidRPr="004A198D">
        <w:rPr>
          <w:rFonts w:ascii="Angsana New" w:hAnsi="Angsana New"/>
          <w:sz w:val="28"/>
          <w:szCs w:val="28"/>
        </w:rPr>
        <w:t>1</w:t>
      </w:r>
      <w:r w:rsidRPr="004A198D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1172A68A" w14:textId="77777777" w:rsidR="00700ECE" w:rsidRPr="004A198D" w:rsidRDefault="00700ECE" w:rsidP="00700ECE">
      <w:pPr>
        <w:spacing w:line="240" w:lineRule="auto"/>
        <w:jc w:val="left"/>
        <w:rPr>
          <w:rFonts w:ascii="Angsana New" w:hAnsi="Angsana New"/>
          <w:i/>
          <w:iCs/>
          <w:sz w:val="22"/>
          <w:szCs w:val="22"/>
          <w:cs/>
        </w:rPr>
      </w:pPr>
    </w:p>
    <w:p w14:paraId="766BBAEB" w14:textId="77777777" w:rsidR="00700ECE" w:rsidRPr="004A198D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4A198D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1DEED1D1" w14:textId="77777777" w:rsidR="00700ECE" w:rsidRPr="004A198D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2"/>
          <w:szCs w:val="22"/>
        </w:rPr>
      </w:pPr>
    </w:p>
    <w:p w14:paraId="1FD688A9" w14:textId="043D234A" w:rsidR="00F8373A" w:rsidRPr="004A198D" w:rsidRDefault="00700ECE" w:rsidP="00500DB6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4A198D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4A198D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4A198D">
        <w:rPr>
          <w:rFonts w:ascii="Angsana New" w:hAnsi="Angsana New"/>
          <w:spacing w:val="-2"/>
          <w:sz w:val="28"/>
          <w:szCs w:val="28"/>
          <w:cs/>
        </w:rPr>
        <w:t>ของบริษัทย่</w:t>
      </w:r>
      <w:r w:rsidR="00500DB6" w:rsidRPr="004A198D">
        <w:rPr>
          <w:rFonts w:ascii="Angsana New" w:hAnsi="Angsana New" w:hint="cs"/>
          <w:spacing w:val="-2"/>
          <w:sz w:val="28"/>
          <w:szCs w:val="28"/>
          <w:cs/>
        </w:rPr>
        <w:t>อย</w:t>
      </w:r>
    </w:p>
    <w:p w14:paraId="387F9331" w14:textId="5F772A26" w:rsidR="00331A76" w:rsidRPr="004A198D" w:rsidRDefault="00331A76">
      <w:pPr>
        <w:spacing w:line="240" w:lineRule="auto"/>
        <w:jc w:val="left"/>
        <w:rPr>
          <w:rFonts w:ascii="Angsana New" w:hAnsi="Angsana New"/>
          <w:spacing w:val="-2"/>
          <w:sz w:val="28"/>
          <w:szCs w:val="28"/>
        </w:rPr>
      </w:pPr>
      <w:r w:rsidRPr="004A198D">
        <w:rPr>
          <w:rFonts w:ascii="Angsana New" w:hAnsi="Angsana New"/>
          <w:spacing w:val="-2"/>
          <w:sz w:val="28"/>
          <w:szCs w:val="28"/>
        </w:rPr>
        <w:br w:type="page"/>
      </w:r>
    </w:p>
    <w:p w14:paraId="601CAEBE" w14:textId="77777777" w:rsidR="00500DB6" w:rsidRPr="004A198D" w:rsidRDefault="00500DB6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เงินลงทุนในบริษัท</w:t>
      </w:r>
      <w:r w:rsidRPr="004A198D">
        <w:rPr>
          <w:rFonts w:ascii="Angsana New" w:hAnsi="Angsana New" w:hint="cs"/>
          <w:b/>
          <w:bCs/>
          <w:sz w:val="28"/>
          <w:szCs w:val="28"/>
          <w:cs/>
          <w:lang w:val="th-TH"/>
        </w:rPr>
        <w:t>ย่อยและบริษัท</w:t>
      </w: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t>ร่วม</w:t>
      </w:r>
    </w:p>
    <w:p w14:paraId="4768A975" w14:textId="77777777" w:rsidR="00500DB6" w:rsidRPr="004A198D" w:rsidRDefault="00500DB6" w:rsidP="00500DB6">
      <w:pPr>
        <w:ind w:left="549" w:right="-25"/>
        <w:rPr>
          <w:rFonts w:ascii="Angsana New" w:hAnsi="Angsana New"/>
          <w:sz w:val="22"/>
          <w:szCs w:val="22"/>
        </w:rPr>
      </w:pPr>
    </w:p>
    <w:p w14:paraId="1539CD57" w14:textId="580AB1E7" w:rsidR="00500DB6" w:rsidRPr="004A198D" w:rsidRDefault="00500DB6" w:rsidP="00500DB6">
      <w:pPr>
        <w:ind w:left="549" w:right="-25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 w:hint="cs"/>
          <w:sz w:val="28"/>
          <w:szCs w:val="28"/>
          <w:cs/>
        </w:rPr>
        <w:t>รายการเคลื่อนไหวที่มีสาระสำคัญสำหรับงว</w:t>
      </w:r>
      <w:r w:rsidR="00AB6324" w:rsidRPr="004A198D">
        <w:rPr>
          <w:rFonts w:ascii="Angsana New" w:hAnsi="Angsana New" w:hint="cs"/>
          <w:sz w:val="28"/>
          <w:szCs w:val="28"/>
          <w:cs/>
        </w:rPr>
        <w:t>ดเก้า</w:t>
      </w:r>
      <w:r w:rsidRPr="004A198D">
        <w:rPr>
          <w:rFonts w:ascii="Angsana New" w:hAnsi="Angsana New" w:hint="cs"/>
          <w:sz w:val="28"/>
          <w:szCs w:val="28"/>
          <w:cs/>
        </w:rPr>
        <w:t>เดือน</w:t>
      </w:r>
      <w:r w:rsidRPr="004A198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B6324" w:rsidRPr="004A198D">
        <w:rPr>
          <w:rFonts w:asciiTheme="majorBidi" w:hAnsiTheme="majorBidi" w:cstheme="majorBidi"/>
          <w:sz w:val="28"/>
          <w:szCs w:val="28"/>
        </w:rPr>
        <w:t>30</w:t>
      </w:r>
      <w:r w:rsidR="00AB6324" w:rsidRPr="004A198D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="00551702" w:rsidRPr="004A198D">
        <w:rPr>
          <w:rFonts w:ascii="Angsana New" w:hAnsi="Angsana New"/>
          <w:sz w:val="28"/>
          <w:szCs w:val="28"/>
        </w:rPr>
        <w:t>2566</w:t>
      </w:r>
      <w:r w:rsidRPr="004A198D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6587424B" w14:textId="77777777" w:rsidR="00500DB6" w:rsidRPr="004A198D" w:rsidRDefault="00500DB6" w:rsidP="00500DB6">
      <w:pPr>
        <w:ind w:left="549" w:right="-25"/>
        <w:rPr>
          <w:rFonts w:ascii="Angsana New" w:hAnsi="Angsana New"/>
          <w:sz w:val="22"/>
          <w:szCs w:val="22"/>
        </w:rPr>
      </w:pPr>
    </w:p>
    <w:p w14:paraId="11072039" w14:textId="77777777" w:rsidR="00500DB6" w:rsidRPr="004A198D" w:rsidRDefault="00500DB6" w:rsidP="00500DB6">
      <w:pPr>
        <w:ind w:left="549" w:right="-25"/>
        <w:rPr>
          <w:rFonts w:ascii="Angsana New" w:hAnsi="Angsana New"/>
          <w:b/>
          <w:bCs/>
          <w:i/>
          <w:iCs/>
          <w:sz w:val="28"/>
          <w:szCs w:val="28"/>
        </w:rPr>
      </w:pPr>
      <w:r w:rsidRPr="004A198D">
        <w:rPr>
          <w:rFonts w:ascii="Angsana New" w:hAnsi="Angsana New"/>
          <w:b/>
          <w:bCs/>
          <w:i/>
          <w:iCs/>
          <w:sz w:val="28"/>
          <w:szCs w:val="28"/>
          <w:cs/>
        </w:rPr>
        <w:t>การเพิ่มทุนในบริษัทย่อย</w:t>
      </w:r>
    </w:p>
    <w:p w14:paraId="596BF08A" w14:textId="77777777" w:rsidR="00500DB6" w:rsidRPr="004A198D" w:rsidRDefault="00500DB6" w:rsidP="00500DB6">
      <w:pPr>
        <w:ind w:left="549" w:right="-25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64"/>
        <w:gridCol w:w="237"/>
        <w:gridCol w:w="1579"/>
      </w:tblGrid>
      <w:tr w:rsidR="00500DB6" w:rsidRPr="004A198D" w14:paraId="2517B97A" w14:textId="77777777" w:rsidTr="00E4122B">
        <w:tc>
          <w:tcPr>
            <w:tcW w:w="4011" w:type="pct"/>
            <w:hideMark/>
          </w:tcPr>
          <w:p w14:paraId="1CF7C310" w14:textId="77777777" w:rsidR="00500DB6" w:rsidRPr="004A198D" w:rsidRDefault="00500DB6" w:rsidP="00E4122B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A19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บริษัทย่อยทาง</w:t>
            </w:r>
            <w:r w:rsidRPr="004A19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29" w:type="pct"/>
          </w:tcPr>
          <w:p w14:paraId="680309FD" w14:textId="77777777" w:rsidR="00500DB6" w:rsidRPr="004A198D" w:rsidRDefault="00500DB6" w:rsidP="00E4122B">
            <w:pPr>
              <w:pStyle w:val="30"/>
              <w:tabs>
                <w:tab w:val="clear" w:pos="36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hideMark/>
          </w:tcPr>
          <w:p w14:paraId="57A30C32" w14:textId="77777777" w:rsidR="00500DB6" w:rsidRPr="004A198D" w:rsidRDefault="00500DB6" w:rsidP="00E4122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A198D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500DB6" w:rsidRPr="004A198D" w14:paraId="6E981473" w14:textId="77777777" w:rsidTr="00E4122B">
        <w:trPr>
          <w:trHeight w:val="80"/>
        </w:trPr>
        <w:tc>
          <w:tcPr>
            <w:tcW w:w="4011" w:type="pct"/>
            <w:hideMark/>
          </w:tcPr>
          <w:p w14:paraId="1A333299" w14:textId="77777777" w:rsidR="00500DB6" w:rsidRPr="004A198D" w:rsidRDefault="00500DB6" w:rsidP="00E4122B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บริษัท ยู</w:t>
            </w: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วี</w:t>
            </w:r>
            <w:r w:rsidRPr="004A198D">
              <w:rPr>
                <w:rFonts w:ascii="Angsana New" w:hAnsi="Angsana New"/>
                <w:sz w:val="28"/>
                <w:szCs w:val="28"/>
                <w:cs/>
              </w:rPr>
              <w:t>บีจีพี</w:t>
            </w: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 xml:space="preserve"> คลีน เอ็นเนอร์ยี่</w:t>
            </w:r>
            <w:r w:rsidRPr="004A198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4A198D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9" w:type="pct"/>
          </w:tcPr>
          <w:p w14:paraId="3928D0AE" w14:textId="77777777" w:rsidR="00500DB6" w:rsidRPr="004A198D" w:rsidRDefault="00500DB6" w:rsidP="00E4122B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DDA666B" w14:textId="2AFD0B33" w:rsidR="00500DB6" w:rsidRPr="004A198D" w:rsidRDefault="008835DF" w:rsidP="00E4122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200.00</w:t>
            </w:r>
          </w:p>
        </w:tc>
      </w:tr>
    </w:tbl>
    <w:p w14:paraId="5B556A19" w14:textId="77777777" w:rsidR="00500DB6" w:rsidRPr="004A198D" w:rsidRDefault="00500DB6" w:rsidP="00500DB6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i/>
          <w:iCs/>
          <w:sz w:val="22"/>
          <w:szCs w:val="22"/>
        </w:rPr>
      </w:pPr>
    </w:p>
    <w:p w14:paraId="6BCD733B" w14:textId="4A56D1B8" w:rsidR="00500DB6" w:rsidRPr="004A198D" w:rsidRDefault="00500DB6" w:rsidP="00542F16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 w:rsidRPr="004A198D">
        <w:rPr>
          <w:rFonts w:ascii="Angsana New" w:hAnsi="Angsana New"/>
          <w:i/>
          <w:iCs/>
          <w:sz w:val="28"/>
          <w:szCs w:val="28"/>
        </w:rPr>
        <w:t xml:space="preserve">*     </w:t>
      </w:r>
      <w:r w:rsidRPr="004A198D">
        <w:rPr>
          <w:rFonts w:ascii="Angsana New" w:hAnsi="Angsana New" w:hint="cs"/>
          <w:i/>
          <w:iCs/>
          <w:sz w:val="28"/>
          <w:szCs w:val="28"/>
          <w:cs/>
        </w:rPr>
        <w:t>ถือหุ้นโดย</w:t>
      </w:r>
      <w:r w:rsidR="008905B6" w:rsidRPr="004A198D">
        <w:rPr>
          <w:rFonts w:ascii="Angsana New" w:hAnsi="Angsana New"/>
          <w:i/>
          <w:iCs/>
          <w:sz w:val="28"/>
          <w:szCs w:val="28"/>
          <w:cs/>
        </w:rPr>
        <w:t>บริษัท อีสเทอร์น โคเจนเนอเรชั่น จำกัด</w:t>
      </w:r>
    </w:p>
    <w:p w14:paraId="1044B8CB" w14:textId="04FE34C1" w:rsidR="00542F16" w:rsidRPr="004A198D" w:rsidRDefault="00542F16" w:rsidP="00542F16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</w:p>
    <w:p w14:paraId="5354A34A" w14:textId="35C023CD" w:rsidR="00C10903" w:rsidRPr="004A198D" w:rsidRDefault="00C10903" w:rsidP="00C10903">
      <w:pPr>
        <w:ind w:left="549" w:right="-25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4A198D">
        <w:rPr>
          <w:rFonts w:ascii="Angsana New" w:hAnsi="Angsana New"/>
          <w:b/>
          <w:bCs/>
          <w:i/>
          <w:iCs/>
          <w:sz w:val="28"/>
          <w:szCs w:val="28"/>
          <w:cs/>
        </w:rPr>
        <w:t>การ</w:t>
      </w:r>
      <w:r w:rsidRPr="004A198D">
        <w:rPr>
          <w:rFonts w:ascii="Angsana New" w:hAnsi="Angsana New" w:hint="cs"/>
          <w:b/>
          <w:bCs/>
          <w:i/>
          <w:iCs/>
          <w:sz w:val="28"/>
          <w:szCs w:val="28"/>
          <w:cs/>
        </w:rPr>
        <w:t>ซื้อเงินลงทุนเพิ่ม</w:t>
      </w:r>
      <w:r w:rsidRPr="004A198D">
        <w:rPr>
          <w:rFonts w:ascii="Angsana New" w:hAnsi="Angsana New"/>
          <w:b/>
          <w:bCs/>
          <w:i/>
          <w:iCs/>
          <w:sz w:val="28"/>
          <w:szCs w:val="28"/>
          <w:cs/>
        </w:rPr>
        <w:t>ในบริษัท</w:t>
      </w:r>
      <w:r w:rsidRPr="004A198D">
        <w:rPr>
          <w:rFonts w:ascii="Angsana New" w:hAnsi="Angsana New" w:hint="cs"/>
          <w:b/>
          <w:bCs/>
          <w:i/>
          <w:iCs/>
          <w:sz w:val="28"/>
          <w:szCs w:val="28"/>
          <w:cs/>
        </w:rPr>
        <w:t>ร่วม</w:t>
      </w:r>
      <w:r w:rsidR="00A655BE" w:rsidRPr="004A198D">
        <w:rPr>
          <w:rFonts w:ascii="Angsana New" w:hAnsi="Angsana New" w:hint="cs"/>
          <w:b/>
          <w:bCs/>
          <w:i/>
          <w:iCs/>
          <w:sz w:val="28"/>
          <w:szCs w:val="28"/>
          <w:cs/>
        </w:rPr>
        <w:t>ทางอ้อม</w:t>
      </w:r>
    </w:p>
    <w:p w14:paraId="71093D60" w14:textId="77777777" w:rsidR="00C10903" w:rsidRPr="004A198D" w:rsidRDefault="00C10903" w:rsidP="00C10903">
      <w:pPr>
        <w:ind w:left="549" w:right="-25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64"/>
        <w:gridCol w:w="237"/>
        <w:gridCol w:w="1579"/>
      </w:tblGrid>
      <w:tr w:rsidR="00C10903" w:rsidRPr="004A198D" w14:paraId="2D42B744" w14:textId="77777777" w:rsidTr="00FE4B90">
        <w:tc>
          <w:tcPr>
            <w:tcW w:w="4011" w:type="pct"/>
            <w:hideMark/>
          </w:tcPr>
          <w:p w14:paraId="0A847082" w14:textId="27BB9859" w:rsidR="00C10903" w:rsidRPr="004A198D" w:rsidRDefault="00C10903" w:rsidP="00FE4B90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A19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</w:t>
            </w:r>
            <w:r w:rsidRPr="004A19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ร่วม</w:t>
            </w:r>
            <w:r w:rsidR="00A655BE" w:rsidRPr="004A19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9" w:type="pct"/>
          </w:tcPr>
          <w:p w14:paraId="15DCDC9B" w14:textId="77777777" w:rsidR="00C10903" w:rsidRPr="004A198D" w:rsidRDefault="00C10903" w:rsidP="00FE4B90">
            <w:pPr>
              <w:pStyle w:val="30"/>
              <w:tabs>
                <w:tab w:val="clear" w:pos="36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hideMark/>
          </w:tcPr>
          <w:p w14:paraId="5507F4AF" w14:textId="77777777" w:rsidR="00C10903" w:rsidRPr="004A198D" w:rsidRDefault="00C10903" w:rsidP="00FE4B9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A198D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C10903" w:rsidRPr="004A198D" w14:paraId="7098E35E" w14:textId="77777777" w:rsidTr="00FE4B90">
        <w:trPr>
          <w:trHeight w:val="80"/>
        </w:trPr>
        <w:tc>
          <w:tcPr>
            <w:tcW w:w="4011" w:type="pct"/>
            <w:hideMark/>
          </w:tcPr>
          <w:p w14:paraId="737D6F6F" w14:textId="77777777" w:rsidR="00C10903" w:rsidRPr="004A198D" w:rsidRDefault="00C10903" w:rsidP="00FE4B90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บริษัท สโตนเฮ้นจ์ อินเตอร์ จำกัด (มหาชน)</w:t>
            </w:r>
            <w:r w:rsidRPr="004A198D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29" w:type="pct"/>
          </w:tcPr>
          <w:p w14:paraId="2E28FD52" w14:textId="77777777" w:rsidR="00C10903" w:rsidRPr="004A198D" w:rsidRDefault="00C10903" w:rsidP="00FE4B9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58B0056" w14:textId="05565F15" w:rsidR="00C10903" w:rsidRPr="004A198D" w:rsidRDefault="00D975CD" w:rsidP="00FE4B9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A198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405.45</w:t>
            </w:r>
          </w:p>
        </w:tc>
      </w:tr>
    </w:tbl>
    <w:p w14:paraId="34577E5E" w14:textId="77777777" w:rsidR="00C10903" w:rsidRPr="004A198D" w:rsidRDefault="00C10903" w:rsidP="00C10903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i/>
          <w:iCs/>
          <w:sz w:val="22"/>
          <w:szCs w:val="22"/>
        </w:rPr>
      </w:pPr>
    </w:p>
    <w:p w14:paraId="1B97A14F" w14:textId="77777777" w:rsidR="00C10903" w:rsidRPr="004A198D" w:rsidRDefault="00C10903" w:rsidP="00C10903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 w:rsidRPr="004A198D">
        <w:rPr>
          <w:rFonts w:ascii="Angsana New" w:hAnsi="Angsana New"/>
          <w:i/>
          <w:iCs/>
          <w:sz w:val="28"/>
          <w:szCs w:val="28"/>
        </w:rPr>
        <w:t xml:space="preserve">**     </w:t>
      </w:r>
      <w:r w:rsidRPr="004A198D">
        <w:rPr>
          <w:rFonts w:ascii="Angsana New" w:hAnsi="Angsana New" w:hint="cs"/>
          <w:i/>
          <w:iCs/>
          <w:sz w:val="28"/>
          <w:szCs w:val="28"/>
          <w:cs/>
        </w:rPr>
        <w:t>ถือหุ้นโดย</w:t>
      </w:r>
      <w:r w:rsidRPr="004A198D">
        <w:rPr>
          <w:rFonts w:ascii="Angsana New" w:hAnsi="Angsana New"/>
          <w:i/>
          <w:iCs/>
          <w:sz w:val="28"/>
          <w:szCs w:val="28"/>
          <w:cs/>
        </w:rPr>
        <w:t>บริษัท ยูนิเวนเจอร์ แคปปิตอล จำกัด</w:t>
      </w:r>
    </w:p>
    <w:p w14:paraId="23142047" w14:textId="77777777" w:rsidR="00C10903" w:rsidRPr="004A198D" w:rsidRDefault="00C10903" w:rsidP="00C10903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2"/>
          <w:szCs w:val="22"/>
        </w:rPr>
      </w:pPr>
    </w:p>
    <w:p w14:paraId="4F28AE36" w14:textId="1094AEB9" w:rsidR="00750473" w:rsidRPr="004A198D" w:rsidRDefault="00C10903" w:rsidP="00C10903">
      <w:pPr>
        <w:ind w:left="549" w:right="-25"/>
        <w:rPr>
          <w:rFonts w:ascii="Angsana New" w:hAnsi="Angsana New"/>
          <w:sz w:val="22"/>
          <w:szCs w:val="22"/>
        </w:rPr>
      </w:pPr>
      <w:r w:rsidRPr="004A198D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 w:rsidR="00551702" w:rsidRPr="004A198D">
        <w:rPr>
          <w:rFonts w:asciiTheme="majorBidi" w:hAnsiTheme="majorBidi"/>
          <w:sz w:val="28"/>
          <w:szCs w:val="28"/>
        </w:rPr>
        <w:t>2566</w:t>
      </w:r>
      <w:r w:rsidRPr="004A198D">
        <w:rPr>
          <w:rFonts w:asciiTheme="majorBidi" w:hAnsiTheme="majorBidi"/>
          <w:sz w:val="28"/>
          <w:szCs w:val="28"/>
        </w:rPr>
        <w:t xml:space="preserve"> </w:t>
      </w:r>
      <w:r w:rsidRPr="004A198D">
        <w:rPr>
          <w:rFonts w:asciiTheme="majorBidi" w:hAnsiTheme="majorBidi"/>
          <w:sz w:val="28"/>
          <w:szCs w:val="28"/>
          <w:cs/>
        </w:rPr>
        <w:t xml:space="preserve">กลุ่มบริษัทซื้อหุ้นใน </w:t>
      </w:r>
      <w:r w:rsidRPr="004A198D">
        <w:rPr>
          <w:rFonts w:asciiTheme="majorBidi" w:hAnsiTheme="majorBidi"/>
          <w:sz w:val="28"/>
          <w:szCs w:val="28"/>
        </w:rPr>
        <w:t xml:space="preserve">STI </w:t>
      </w:r>
      <w:r w:rsidRPr="004A198D">
        <w:rPr>
          <w:rFonts w:asciiTheme="majorBidi" w:hAnsiTheme="majorBidi"/>
          <w:sz w:val="28"/>
          <w:szCs w:val="28"/>
          <w:cs/>
        </w:rPr>
        <w:t>เพิ่ม</w:t>
      </w:r>
      <w:r w:rsidRPr="004A198D">
        <w:rPr>
          <w:rFonts w:asciiTheme="majorBidi" w:hAnsiTheme="majorBidi" w:hint="cs"/>
          <w:sz w:val="28"/>
          <w:szCs w:val="28"/>
          <w:cs/>
        </w:rPr>
        <w:t>เติม</w:t>
      </w:r>
      <w:r w:rsidRPr="004A198D">
        <w:rPr>
          <w:rFonts w:asciiTheme="majorBidi" w:hAnsiTheme="majorBidi"/>
          <w:sz w:val="28"/>
          <w:szCs w:val="28"/>
          <w:cs/>
        </w:rPr>
        <w:t>จาก</w:t>
      </w:r>
      <w:r w:rsidRPr="004A198D">
        <w:rPr>
          <w:rFonts w:asciiTheme="majorBidi" w:hAnsiTheme="majorBidi" w:hint="cs"/>
          <w:sz w:val="28"/>
          <w:szCs w:val="28"/>
          <w:cs/>
        </w:rPr>
        <w:t xml:space="preserve">ผู้ถือหุ้นเดิมของ </w:t>
      </w:r>
      <w:r w:rsidRPr="004A198D">
        <w:rPr>
          <w:rFonts w:asciiTheme="majorBidi" w:hAnsiTheme="majorBidi"/>
          <w:sz w:val="28"/>
          <w:szCs w:val="28"/>
        </w:rPr>
        <w:t xml:space="preserve">STI </w:t>
      </w:r>
      <w:r w:rsidRPr="004A198D">
        <w:rPr>
          <w:rFonts w:asciiTheme="majorBidi" w:hAnsiTheme="majorBidi" w:hint="cs"/>
          <w:sz w:val="28"/>
          <w:szCs w:val="28"/>
          <w:cs/>
        </w:rPr>
        <w:t xml:space="preserve">ที่มิใช่บุคคลที่เกี่ยวโยงกันจำนวน </w:t>
      </w:r>
      <w:r w:rsidR="00551702" w:rsidRPr="004A198D">
        <w:rPr>
          <w:rFonts w:asciiTheme="majorBidi" w:hAnsiTheme="majorBidi"/>
          <w:sz w:val="28"/>
          <w:szCs w:val="28"/>
        </w:rPr>
        <w:t>72</w:t>
      </w:r>
      <w:r w:rsidRPr="004A198D">
        <w:rPr>
          <w:rFonts w:asciiTheme="majorBidi" w:hAnsiTheme="majorBidi"/>
          <w:sz w:val="28"/>
          <w:szCs w:val="28"/>
        </w:rPr>
        <w:t>.</w:t>
      </w:r>
      <w:r w:rsidR="00551702" w:rsidRPr="004A198D">
        <w:rPr>
          <w:rFonts w:asciiTheme="majorBidi" w:hAnsiTheme="majorBidi"/>
          <w:sz w:val="28"/>
          <w:szCs w:val="28"/>
        </w:rPr>
        <w:t>36</w:t>
      </w:r>
      <w:r w:rsidRPr="004A198D">
        <w:rPr>
          <w:rFonts w:asciiTheme="majorBidi" w:hAnsiTheme="majorBidi"/>
          <w:sz w:val="28"/>
          <w:szCs w:val="28"/>
        </w:rPr>
        <w:t xml:space="preserve"> </w:t>
      </w:r>
      <w:r w:rsidR="00D22639" w:rsidRPr="004A198D">
        <w:rPr>
          <w:rFonts w:asciiTheme="majorBidi" w:hAnsiTheme="majorBidi"/>
          <w:sz w:val="28"/>
          <w:szCs w:val="28"/>
          <w:cs/>
        </w:rPr>
        <w:br/>
      </w:r>
      <w:r w:rsidRPr="004A198D">
        <w:rPr>
          <w:rFonts w:asciiTheme="majorBidi" w:hAnsiTheme="majorBidi" w:hint="cs"/>
          <w:sz w:val="28"/>
          <w:szCs w:val="28"/>
          <w:cs/>
        </w:rPr>
        <w:t>ล้านหุ้น</w:t>
      </w:r>
      <w:r w:rsidRPr="004A198D">
        <w:rPr>
          <w:rFonts w:asciiTheme="majorBidi" w:hAnsiTheme="majorBidi"/>
          <w:sz w:val="28"/>
          <w:szCs w:val="28"/>
          <w:cs/>
        </w:rPr>
        <w:t xml:space="preserve"> เป็นจำนวน</w:t>
      </w:r>
      <w:r w:rsidR="005B26E5" w:rsidRPr="004A198D">
        <w:rPr>
          <w:rFonts w:asciiTheme="majorBidi" w:hAnsiTheme="majorBidi" w:hint="cs"/>
          <w:sz w:val="28"/>
          <w:szCs w:val="28"/>
          <w:cs/>
        </w:rPr>
        <w:t>เงิน</w:t>
      </w:r>
      <w:r w:rsidRPr="004A198D">
        <w:rPr>
          <w:rFonts w:asciiTheme="majorBidi" w:hAnsiTheme="majorBidi"/>
          <w:sz w:val="28"/>
          <w:szCs w:val="28"/>
          <w:cs/>
        </w:rPr>
        <w:t xml:space="preserve"> </w:t>
      </w:r>
      <w:r w:rsidR="00551702" w:rsidRPr="004A198D">
        <w:rPr>
          <w:rFonts w:asciiTheme="majorBidi" w:hAnsiTheme="majorBidi"/>
          <w:sz w:val="28"/>
          <w:szCs w:val="28"/>
        </w:rPr>
        <w:t>405</w:t>
      </w:r>
      <w:r w:rsidRPr="004A198D">
        <w:rPr>
          <w:rFonts w:asciiTheme="majorBidi" w:hAnsiTheme="majorBidi"/>
          <w:sz w:val="28"/>
          <w:szCs w:val="28"/>
        </w:rPr>
        <w:t>.</w:t>
      </w:r>
      <w:r w:rsidR="00551702" w:rsidRPr="004A198D">
        <w:rPr>
          <w:rFonts w:asciiTheme="majorBidi" w:hAnsiTheme="majorBidi"/>
          <w:sz w:val="28"/>
          <w:szCs w:val="28"/>
        </w:rPr>
        <w:t>45</w:t>
      </w:r>
      <w:r w:rsidRPr="004A198D">
        <w:rPr>
          <w:rFonts w:asciiTheme="majorBidi" w:hAnsiTheme="majorBidi"/>
          <w:sz w:val="28"/>
          <w:szCs w:val="28"/>
        </w:rPr>
        <w:t xml:space="preserve"> </w:t>
      </w:r>
      <w:r w:rsidRPr="004A198D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="00A120B2" w:rsidRPr="004A198D">
        <w:rPr>
          <w:rFonts w:asciiTheme="majorBidi" w:hAnsiTheme="majorBidi" w:hint="cs"/>
          <w:sz w:val="28"/>
          <w:szCs w:val="28"/>
          <w:cs/>
        </w:rPr>
        <w:t>มีผล</w:t>
      </w:r>
      <w:r w:rsidRPr="004A198D">
        <w:rPr>
          <w:rFonts w:asciiTheme="majorBidi" w:hAnsiTheme="majorBidi"/>
          <w:sz w:val="28"/>
          <w:szCs w:val="28"/>
          <w:cs/>
        </w:rPr>
        <w:t>ทำให้กลุ่มบริษัทมี</w:t>
      </w:r>
      <w:r w:rsidR="00A120B2" w:rsidRPr="004A198D">
        <w:rPr>
          <w:rFonts w:asciiTheme="majorBidi" w:hAnsiTheme="majorBidi" w:hint="cs"/>
          <w:sz w:val="28"/>
          <w:szCs w:val="28"/>
          <w:cs/>
        </w:rPr>
        <w:t>สัดส่วนการถือหุ้น</w:t>
      </w:r>
      <w:r w:rsidRPr="004A198D">
        <w:rPr>
          <w:rFonts w:asciiTheme="majorBidi" w:hAnsiTheme="majorBidi"/>
          <w:sz w:val="28"/>
          <w:szCs w:val="28"/>
          <w:cs/>
        </w:rPr>
        <w:t xml:space="preserve">ใน </w:t>
      </w:r>
      <w:r w:rsidRPr="004A198D">
        <w:rPr>
          <w:rFonts w:asciiTheme="majorBidi" w:hAnsiTheme="majorBidi"/>
          <w:sz w:val="28"/>
          <w:szCs w:val="28"/>
        </w:rPr>
        <w:t xml:space="preserve">STI </w:t>
      </w:r>
      <w:r w:rsidRPr="004A198D">
        <w:rPr>
          <w:rFonts w:asciiTheme="majorBidi" w:hAnsiTheme="majorBidi"/>
          <w:sz w:val="28"/>
          <w:szCs w:val="28"/>
          <w:cs/>
        </w:rPr>
        <w:t>เพิ่มขึ้น</w:t>
      </w:r>
      <w:r w:rsidR="00A120B2" w:rsidRPr="004A198D">
        <w:rPr>
          <w:rFonts w:asciiTheme="majorBidi" w:hAnsiTheme="majorBidi" w:hint="cs"/>
          <w:sz w:val="28"/>
          <w:szCs w:val="28"/>
          <w:cs/>
        </w:rPr>
        <w:t xml:space="preserve">จากร้อยละ </w:t>
      </w:r>
      <w:r w:rsidR="001F0DC0" w:rsidRPr="004A198D">
        <w:rPr>
          <w:rFonts w:asciiTheme="majorBidi" w:hAnsiTheme="majorBidi"/>
          <w:sz w:val="28"/>
          <w:szCs w:val="28"/>
        </w:rPr>
        <w:t>26.12</w:t>
      </w:r>
      <w:r w:rsidR="00A120B2" w:rsidRPr="004A198D">
        <w:rPr>
          <w:rFonts w:asciiTheme="majorBidi" w:hAnsiTheme="majorBidi"/>
          <w:sz w:val="28"/>
          <w:szCs w:val="28"/>
        </w:rPr>
        <w:t xml:space="preserve"> </w:t>
      </w:r>
      <w:r w:rsidRPr="004A198D">
        <w:rPr>
          <w:rFonts w:asciiTheme="majorBidi" w:hAnsiTheme="majorBidi"/>
          <w:sz w:val="28"/>
          <w:szCs w:val="28"/>
          <w:cs/>
        </w:rPr>
        <w:t xml:space="preserve">เป็นร้อยละ </w:t>
      </w:r>
      <w:r w:rsidR="00551702" w:rsidRPr="004A198D">
        <w:rPr>
          <w:rFonts w:asciiTheme="majorBidi" w:hAnsiTheme="majorBidi"/>
          <w:sz w:val="28"/>
          <w:szCs w:val="28"/>
        </w:rPr>
        <w:t>38</w:t>
      </w:r>
      <w:r w:rsidRPr="004A198D">
        <w:rPr>
          <w:rFonts w:asciiTheme="majorBidi" w:hAnsiTheme="majorBidi"/>
          <w:sz w:val="28"/>
          <w:szCs w:val="28"/>
        </w:rPr>
        <w:t>.</w:t>
      </w:r>
      <w:r w:rsidR="00551702" w:rsidRPr="004A198D">
        <w:rPr>
          <w:rFonts w:asciiTheme="majorBidi" w:hAnsiTheme="majorBidi"/>
          <w:sz w:val="28"/>
          <w:szCs w:val="28"/>
        </w:rPr>
        <w:t>12</w:t>
      </w:r>
      <w:r w:rsidRPr="004A198D">
        <w:rPr>
          <w:rFonts w:asciiTheme="majorBidi" w:hAnsiTheme="majorBidi"/>
          <w:sz w:val="28"/>
          <w:szCs w:val="28"/>
          <w:cs/>
        </w:rPr>
        <w:t xml:space="preserve"> </w:t>
      </w:r>
      <w:r w:rsidRPr="004A198D">
        <w:rPr>
          <w:rFonts w:asciiTheme="majorBidi" w:hAnsiTheme="majorBidi" w:hint="cs"/>
          <w:sz w:val="28"/>
          <w:szCs w:val="28"/>
          <w:cs/>
        </w:rPr>
        <w:t xml:space="preserve">เนื่องจากการซื้อหุ้นเพิ่มเติมดังกล่าวและการเปลี่ยนแปลงกรรมการ ส่งผลให้กลุ่มบริษัทมีอำนาจควบคุมใน </w:t>
      </w:r>
      <w:r w:rsidRPr="004A198D">
        <w:rPr>
          <w:rFonts w:asciiTheme="majorBidi" w:hAnsiTheme="majorBidi"/>
          <w:sz w:val="28"/>
          <w:szCs w:val="28"/>
        </w:rPr>
        <w:t xml:space="preserve">STI </w:t>
      </w:r>
      <w:r w:rsidRPr="004A198D">
        <w:rPr>
          <w:rFonts w:asciiTheme="majorBidi" w:hAnsiTheme="majorBidi" w:hint="cs"/>
          <w:sz w:val="28"/>
          <w:szCs w:val="28"/>
          <w:cs/>
        </w:rPr>
        <w:t xml:space="preserve">และได้เปลี่ยนแปลงวิธีปฏิบัติทางบัญชีสำหรับเงินลงทุนใน </w:t>
      </w:r>
      <w:r w:rsidRPr="004A198D">
        <w:rPr>
          <w:rFonts w:asciiTheme="majorBidi" w:hAnsiTheme="majorBidi"/>
          <w:sz w:val="28"/>
          <w:szCs w:val="28"/>
        </w:rPr>
        <w:t xml:space="preserve">STI </w:t>
      </w:r>
      <w:r w:rsidR="006C3E58" w:rsidRPr="004A198D">
        <w:rPr>
          <w:rFonts w:asciiTheme="majorBidi" w:hAnsiTheme="majorBidi" w:hint="cs"/>
          <w:sz w:val="28"/>
          <w:szCs w:val="28"/>
          <w:cs/>
        </w:rPr>
        <w:t>จากบริษัทร่วมเป็นบริษัทย่อย</w:t>
      </w:r>
      <w:r w:rsidRPr="004A198D">
        <w:rPr>
          <w:rFonts w:asciiTheme="majorBidi" w:hAnsiTheme="majorBidi" w:hint="cs"/>
          <w:sz w:val="28"/>
          <w:szCs w:val="28"/>
          <w:cs/>
        </w:rPr>
        <w:t xml:space="preserve">โดยมีผลบังคับใช้ตั้งแต่วันที่ </w:t>
      </w:r>
      <w:r w:rsidR="00551702" w:rsidRPr="004A198D">
        <w:rPr>
          <w:rFonts w:asciiTheme="majorBidi" w:hAnsiTheme="majorBidi"/>
          <w:sz w:val="28"/>
          <w:szCs w:val="28"/>
        </w:rPr>
        <w:t>26</w:t>
      </w:r>
      <w:r w:rsidRPr="004A198D">
        <w:rPr>
          <w:rFonts w:asciiTheme="majorBidi" w:hAnsiTheme="majorBidi"/>
          <w:sz w:val="28"/>
          <w:szCs w:val="28"/>
        </w:rPr>
        <w:t xml:space="preserve"> </w:t>
      </w:r>
      <w:r w:rsidRPr="004A198D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="00551702" w:rsidRPr="004A198D">
        <w:rPr>
          <w:rFonts w:asciiTheme="majorBidi" w:hAnsiTheme="majorBidi"/>
          <w:sz w:val="28"/>
          <w:szCs w:val="28"/>
        </w:rPr>
        <w:t>2566</w:t>
      </w:r>
      <w:r w:rsidRPr="004A198D">
        <w:rPr>
          <w:rFonts w:asciiTheme="majorBidi" w:hAnsiTheme="majorBidi"/>
          <w:sz w:val="28"/>
          <w:szCs w:val="28"/>
        </w:rPr>
        <w:t xml:space="preserve"> </w:t>
      </w:r>
      <w:r w:rsidRPr="004A198D">
        <w:rPr>
          <w:rFonts w:asciiTheme="majorBidi" w:hAnsiTheme="majorBidi" w:hint="cs"/>
          <w:sz w:val="28"/>
          <w:szCs w:val="28"/>
          <w:cs/>
        </w:rPr>
        <w:t xml:space="preserve">(ดูหมายเหตุ </w:t>
      </w:r>
      <w:r w:rsidR="00551702" w:rsidRPr="004A198D">
        <w:rPr>
          <w:rFonts w:asciiTheme="majorBidi" w:hAnsiTheme="majorBidi"/>
          <w:sz w:val="28"/>
          <w:szCs w:val="28"/>
        </w:rPr>
        <w:t>4</w:t>
      </w:r>
      <w:r w:rsidRPr="004A198D">
        <w:rPr>
          <w:rFonts w:asciiTheme="majorBidi" w:hAnsiTheme="majorBidi"/>
          <w:sz w:val="28"/>
          <w:szCs w:val="28"/>
        </w:rPr>
        <w:t>(</w:t>
      </w:r>
      <w:r w:rsidRPr="004A198D">
        <w:rPr>
          <w:rFonts w:asciiTheme="majorBidi" w:hAnsiTheme="majorBidi" w:hint="cs"/>
          <w:sz w:val="28"/>
          <w:szCs w:val="28"/>
          <w:cs/>
        </w:rPr>
        <w:t>ข</w:t>
      </w:r>
      <w:r w:rsidRPr="004A198D">
        <w:rPr>
          <w:rFonts w:asciiTheme="majorBidi" w:hAnsiTheme="majorBidi"/>
          <w:sz w:val="28"/>
          <w:szCs w:val="28"/>
        </w:rPr>
        <w:t>))</w:t>
      </w:r>
    </w:p>
    <w:p w14:paraId="1B37D054" w14:textId="77777777" w:rsidR="00500DB6" w:rsidRPr="004A198D" w:rsidRDefault="00500DB6" w:rsidP="00500DB6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2"/>
          <w:szCs w:val="22"/>
          <w:cs/>
        </w:rPr>
      </w:pPr>
    </w:p>
    <w:p w14:paraId="3BA31ED9" w14:textId="72E83B9D" w:rsidR="00500DB6" w:rsidRPr="004A198D" w:rsidRDefault="00500DB6" w:rsidP="00500DB6">
      <w:pPr>
        <w:ind w:left="549" w:right="-25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กลุ่มบริษัทไม่ได้รับรู้ส่วนแบ่งขาดทุนของเงินลงทุนในบริษัทร่วมแห่งหนึ่ง</w:t>
      </w:r>
      <w:r w:rsidRPr="004A198D">
        <w:rPr>
          <w:rFonts w:ascii="Angsana New" w:hAnsi="Angsana New"/>
          <w:sz w:val="28"/>
          <w:szCs w:val="28"/>
          <w:cs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4A198D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D975CD" w:rsidRPr="004A198D">
        <w:rPr>
          <w:rFonts w:ascii="Angsana New" w:hAnsi="Angsana New"/>
          <w:sz w:val="28"/>
          <w:szCs w:val="28"/>
        </w:rPr>
        <w:t xml:space="preserve">30 </w:t>
      </w:r>
      <w:r w:rsidR="00D975CD" w:rsidRPr="004A198D">
        <w:rPr>
          <w:rFonts w:ascii="Angsana New" w:hAnsi="Angsana New" w:hint="cs"/>
          <w:sz w:val="28"/>
          <w:szCs w:val="28"/>
          <w:cs/>
        </w:rPr>
        <w:t>มิถุนายน</w:t>
      </w:r>
      <w:r w:rsidR="00EC7CA2" w:rsidRPr="004A198D">
        <w:rPr>
          <w:rFonts w:ascii="Angsana New" w:hAnsi="Angsana New" w:hint="cs"/>
          <w:sz w:val="28"/>
          <w:szCs w:val="28"/>
          <w:cs/>
        </w:rPr>
        <w:t xml:space="preserve"> </w:t>
      </w:r>
      <w:r w:rsidR="00551702" w:rsidRPr="004A198D">
        <w:rPr>
          <w:rFonts w:ascii="Angsana New" w:hAnsi="Angsana New"/>
          <w:sz w:val="28"/>
          <w:szCs w:val="28"/>
        </w:rPr>
        <w:t>2566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</w:rPr>
        <w:t xml:space="preserve">กลุ่มบริษัทยังมีส่วนแบ่งผลขาดทุนสะสมที่ยังไม่รับรู้จำนวน </w:t>
      </w:r>
      <w:r w:rsidR="00551702" w:rsidRPr="004A198D">
        <w:rPr>
          <w:rFonts w:ascii="Angsana New" w:hAnsi="Angsana New"/>
          <w:sz w:val="28"/>
          <w:szCs w:val="28"/>
        </w:rPr>
        <w:t>31</w:t>
      </w:r>
      <w:r w:rsidRPr="004A198D">
        <w:rPr>
          <w:rFonts w:ascii="Angsana New" w:hAnsi="Angsana New"/>
          <w:sz w:val="28"/>
          <w:szCs w:val="28"/>
        </w:rPr>
        <w:t>.</w:t>
      </w:r>
      <w:r w:rsidR="00551702" w:rsidRPr="004A198D">
        <w:rPr>
          <w:rFonts w:ascii="Angsana New" w:hAnsi="Angsana New"/>
          <w:sz w:val="28"/>
          <w:szCs w:val="28"/>
        </w:rPr>
        <w:t>50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</w:rPr>
        <w:t>ล้านบาท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i/>
          <w:iCs/>
          <w:sz w:val="28"/>
          <w:szCs w:val="28"/>
          <w:cs/>
        </w:rPr>
        <w:t>(</w:t>
      </w:r>
      <w:r w:rsidR="00551702" w:rsidRPr="004A198D">
        <w:rPr>
          <w:rFonts w:ascii="Angsana New" w:hAnsi="Angsana New"/>
          <w:i/>
          <w:iCs/>
          <w:sz w:val="28"/>
          <w:szCs w:val="28"/>
        </w:rPr>
        <w:t>30</w:t>
      </w:r>
      <w:r w:rsidRPr="004A198D">
        <w:rPr>
          <w:rFonts w:ascii="Angsana New" w:hAnsi="Angsana New"/>
          <w:i/>
          <w:iCs/>
          <w:sz w:val="28"/>
          <w:szCs w:val="28"/>
        </w:rPr>
        <w:t xml:space="preserve"> </w:t>
      </w:r>
      <w:r w:rsidRPr="004A198D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551702" w:rsidRPr="004A198D">
        <w:rPr>
          <w:rFonts w:ascii="Angsana New" w:hAnsi="Angsana New"/>
          <w:i/>
          <w:iCs/>
          <w:sz w:val="28"/>
          <w:szCs w:val="28"/>
        </w:rPr>
        <w:t>2565</w:t>
      </w:r>
      <w:r w:rsidRPr="004A198D">
        <w:rPr>
          <w:rFonts w:ascii="Angsana New" w:hAnsi="Angsana New"/>
          <w:i/>
          <w:iCs/>
          <w:sz w:val="28"/>
          <w:szCs w:val="28"/>
        </w:rPr>
        <w:t xml:space="preserve">: </w:t>
      </w:r>
      <w:r w:rsidR="00551702" w:rsidRPr="004A198D">
        <w:rPr>
          <w:rFonts w:ascii="Angsana New" w:hAnsi="Angsana New"/>
          <w:i/>
          <w:iCs/>
          <w:sz w:val="28"/>
          <w:szCs w:val="28"/>
        </w:rPr>
        <w:t>31</w:t>
      </w:r>
      <w:r w:rsidRPr="004A198D">
        <w:rPr>
          <w:rFonts w:ascii="Angsana New" w:hAnsi="Angsana New"/>
          <w:i/>
          <w:iCs/>
          <w:sz w:val="28"/>
          <w:szCs w:val="28"/>
        </w:rPr>
        <w:t>.</w:t>
      </w:r>
      <w:r w:rsidR="00551702" w:rsidRPr="004A198D">
        <w:rPr>
          <w:rFonts w:ascii="Angsana New" w:hAnsi="Angsana New"/>
          <w:i/>
          <w:iCs/>
          <w:sz w:val="28"/>
          <w:szCs w:val="28"/>
        </w:rPr>
        <w:t>50</w:t>
      </w:r>
      <w:r w:rsidRPr="004A198D">
        <w:rPr>
          <w:rFonts w:ascii="Angsana New" w:hAnsi="Angsana New"/>
          <w:i/>
          <w:iCs/>
          <w:sz w:val="28"/>
          <w:szCs w:val="28"/>
        </w:rPr>
        <w:t xml:space="preserve"> </w:t>
      </w:r>
      <w:r w:rsidRPr="004A198D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5F3DBD57" w14:textId="068813AD" w:rsidR="00331A76" w:rsidRPr="004A198D" w:rsidRDefault="00331A76" w:rsidP="00331A76">
      <w:pPr>
        <w:tabs>
          <w:tab w:val="left" w:pos="540"/>
        </w:tabs>
        <w:spacing w:line="240" w:lineRule="auto"/>
        <w:ind w:left="900"/>
        <w:rPr>
          <w:rFonts w:asciiTheme="majorBidi" w:hAnsiTheme="majorBidi" w:cstheme="majorBidi"/>
          <w:b/>
          <w:bCs/>
          <w:sz w:val="28"/>
          <w:szCs w:val="28"/>
        </w:rPr>
      </w:pPr>
    </w:p>
    <w:p w14:paraId="7740D283" w14:textId="77777777" w:rsidR="0043502D" w:rsidRPr="004A198D" w:rsidRDefault="0043502D" w:rsidP="0043502D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4A198D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CD8E0DB" w14:textId="77777777" w:rsidR="0043502D" w:rsidRPr="004A198D" w:rsidRDefault="0043502D" w:rsidP="0043502D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7736EF5F" w14:textId="189E0298" w:rsidR="0043502D" w:rsidRPr="004A198D" w:rsidRDefault="00EF5180" w:rsidP="0043502D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4A198D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Pr="004A198D">
        <w:rPr>
          <w:rFonts w:asciiTheme="majorBidi" w:hAnsiTheme="majorBidi"/>
          <w:sz w:val="28"/>
          <w:szCs w:val="28"/>
        </w:rPr>
        <w:t>30</w:t>
      </w:r>
      <w:r w:rsidRPr="004A198D">
        <w:rPr>
          <w:rFonts w:asciiTheme="majorBidi" w:hAnsiTheme="majorBidi" w:hint="cs"/>
          <w:sz w:val="28"/>
          <w:szCs w:val="28"/>
          <w:cs/>
        </w:rPr>
        <w:t xml:space="preserve"> มิถุนายน </w:t>
      </w:r>
      <w:r w:rsidRPr="004A198D">
        <w:rPr>
          <w:rFonts w:asciiTheme="majorBidi" w:hAnsiTheme="majorBidi"/>
          <w:sz w:val="28"/>
          <w:szCs w:val="28"/>
        </w:rPr>
        <w:t>2566</w:t>
      </w:r>
      <w:r w:rsidRPr="004A198D">
        <w:rPr>
          <w:rFonts w:asciiTheme="majorBidi" w:hAnsiTheme="majorBidi" w:hint="cs"/>
          <w:sz w:val="28"/>
          <w:szCs w:val="28"/>
          <w:cs/>
        </w:rPr>
        <w:t xml:space="preserve"> บริษัทได้นำหุ้นสามัญของบริษัทย่อย</w:t>
      </w:r>
      <w:r w:rsidR="00877D27" w:rsidRPr="004A198D">
        <w:rPr>
          <w:rFonts w:asciiTheme="majorBidi" w:hAnsiTheme="majorBidi" w:hint="cs"/>
          <w:sz w:val="28"/>
          <w:szCs w:val="28"/>
          <w:cs/>
        </w:rPr>
        <w:t>ทางอ้อม</w:t>
      </w:r>
      <w:r w:rsidRPr="004A198D">
        <w:rPr>
          <w:rFonts w:asciiTheme="majorBidi" w:hAnsiTheme="majorBidi" w:hint="cs"/>
          <w:sz w:val="28"/>
          <w:szCs w:val="28"/>
          <w:cs/>
        </w:rPr>
        <w:t>แห่งหนึ่ง ใช้เป็นหลักประกันเงินกู้ยืมระยะยาวกับสถาบันการเงินแห่ง</w:t>
      </w:r>
      <w:r w:rsidR="002C75F2" w:rsidRPr="004A198D">
        <w:rPr>
          <w:rFonts w:asciiTheme="majorBidi" w:hAnsiTheme="majorBidi" w:hint="cs"/>
          <w:sz w:val="28"/>
          <w:szCs w:val="28"/>
          <w:cs/>
        </w:rPr>
        <w:t>ห</w:t>
      </w:r>
      <w:r w:rsidRPr="004A198D">
        <w:rPr>
          <w:rFonts w:asciiTheme="majorBidi" w:hAnsiTheme="majorBidi" w:hint="cs"/>
          <w:sz w:val="28"/>
          <w:szCs w:val="28"/>
          <w:cs/>
        </w:rPr>
        <w:t xml:space="preserve">นึ่ง </w:t>
      </w:r>
    </w:p>
    <w:p w14:paraId="2D678407" w14:textId="77777777" w:rsidR="0043502D" w:rsidRPr="004A198D" w:rsidRDefault="0043502D" w:rsidP="00331A76">
      <w:pPr>
        <w:tabs>
          <w:tab w:val="left" w:pos="540"/>
        </w:tabs>
        <w:spacing w:line="240" w:lineRule="auto"/>
        <w:ind w:left="900"/>
        <w:rPr>
          <w:rFonts w:asciiTheme="majorBidi" w:hAnsiTheme="majorBidi" w:cstheme="majorBidi"/>
          <w:b/>
          <w:bCs/>
          <w:sz w:val="28"/>
          <w:szCs w:val="28"/>
        </w:rPr>
      </w:pPr>
    </w:p>
    <w:p w14:paraId="3861776B" w14:textId="77777777" w:rsidR="00042DBE" w:rsidRPr="004A198D" w:rsidRDefault="00042DBE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14:paraId="5387C463" w14:textId="6534DF25" w:rsidR="000F047A" w:rsidRPr="004A198D" w:rsidRDefault="000F047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1A85FF28" w14:textId="77777777" w:rsidR="000F047A" w:rsidRPr="004A198D" w:rsidRDefault="000F047A" w:rsidP="000F047A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9"/>
        <w:gridCol w:w="2376"/>
        <w:gridCol w:w="360"/>
        <w:gridCol w:w="2376"/>
      </w:tblGrid>
      <w:tr w:rsidR="000F047A" w:rsidRPr="004A198D" w14:paraId="1C6C8792" w14:textId="77777777" w:rsidTr="00E4122B">
        <w:trPr>
          <w:cantSplit/>
          <w:tblHeader/>
        </w:trPr>
        <w:tc>
          <w:tcPr>
            <w:tcW w:w="4139" w:type="dxa"/>
            <w:vAlign w:val="bottom"/>
          </w:tcPr>
          <w:p w14:paraId="219A584E" w14:textId="524FD13C" w:rsidR="000F047A" w:rsidRPr="004A198D" w:rsidRDefault="000F047A" w:rsidP="00E412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AB6324" w:rsidRPr="004A198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551702"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AB6324"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0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AB6324" w:rsidRPr="004A198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  <w:r w:rsidR="00EC7CA2" w:rsidRPr="004A198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551702"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2566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376" w:type="dxa"/>
            <w:vAlign w:val="bottom"/>
          </w:tcPr>
          <w:p w14:paraId="393A79B5" w14:textId="77777777" w:rsidR="000F047A" w:rsidRPr="004A198D" w:rsidRDefault="000F047A" w:rsidP="00E4122B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A19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135BF8A3" w14:textId="77777777" w:rsidR="000F047A" w:rsidRPr="004A198D" w:rsidRDefault="000F047A" w:rsidP="00E4122B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376" w:type="dxa"/>
            <w:vAlign w:val="bottom"/>
          </w:tcPr>
          <w:p w14:paraId="4A5E3D90" w14:textId="77777777" w:rsidR="000F047A" w:rsidRPr="004A198D" w:rsidRDefault="000F047A" w:rsidP="00E4122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F047A" w:rsidRPr="004A198D" w14:paraId="75867D2F" w14:textId="77777777" w:rsidTr="00E4122B">
        <w:trPr>
          <w:cantSplit/>
        </w:trPr>
        <w:tc>
          <w:tcPr>
            <w:tcW w:w="4139" w:type="dxa"/>
          </w:tcPr>
          <w:p w14:paraId="0A999FBE" w14:textId="77777777" w:rsidR="000F047A" w:rsidRPr="004A198D" w:rsidRDefault="000F047A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12" w:type="dxa"/>
            <w:gridSpan w:val="3"/>
          </w:tcPr>
          <w:p w14:paraId="4291FC3D" w14:textId="77777777" w:rsidR="000F047A" w:rsidRPr="004A198D" w:rsidRDefault="000F047A" w:rsidP="00E412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F047A" w:rsidRPr="004A198D" w14:paraId="6B3F5634" w14:textId="77777777" w:rsidTr="00E4122B">
        <w:trPr>
          <w:cantSplit/>
        </w:trPr>
        <w:tc>
          <w:tcPr>
            <w:tcW w:w="4139" w:type="dxa"/>
          </w:tcPr>
          <w:p w14:paraId="437D69C9" w14:textId="527D2039" w:rsidR="000F047A" w:rsidRPr="004A198D" w:rsidRDefault="000F047A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="00F91375"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376" w:type="dxa"/>
          </w:tcPr>
          <w:p w14:paraId="3D502BA5" w14:textId="351207FD" w:rsidR="000F047A" w:rsidRPr="004A198D" w:rsidRDefault="00795967" w:rsidP="00E4122B">
            <w:pPr>
              <w:tabs>
                <w:tab w:val="decimal" w:pos="1094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</w:rPr>
              <w:t>194.22</w:t>
            </w:r>
          </w:p>
        </w:tc>
        <w:tc>
          <w:tcPr>
            <w:tcW w:w="360" w:type="dxa"/>
          </w:tcPr>
          <w:p w14:paraId="47A73ACC" w14:textId="77777777" w:rsidR="000F047A" w:rsidRPr="004A198D" w:rsidRDefault="000F047A" w:rsidP="00E412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6" w:type="dxa"/>
          </w:tcPr>
          <w:p w14:paraId="7587867D" w14:textId="43154A20" w:rsidR="000F047A" w:rsidRPr="004A198D" w:rsidRDefault="008835DF" w:rsidP="003A7D58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1.48</w:t>
            </w:r>
          </w:p>
        </w:tc>
      </w:tr>
      <w:tr w:rsidR="00EC7CA2" w:rsidRPr="004A198D" w14:paraId="1060F45F" w14:textId="77777777" w:rsidTr="00E4122B">
        <w:trPr>
          <w:cantSplit/>
        </w:trPr>
        <w:tc>
          <w:tcPr>
            <w:tcW w:w="4139" w:type="dxa"/>
          </w:tcPr>
          <w:p w14:paraId="530996E4" w14:textId="71964D1C" w:rsidR="00EC7CA2" w:rsidRPr="004A198D" w:rsidRDefault="00EC7CA2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2376" w:type="dxa"/>
          </w:tcPr>
          <w:p w14:paraId="31EE7E06" w14:textId="543F14D1" w:rsidR="00EC7CA2" w:rsidRPr="004A198D" w:rsidRDefault="008835DF" w:rsidP="00E4122B">
            <w:pPr>
              <w:tabs>
                <w:tab w:val="decimal" w:pos="1094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</w:rPr>
              <w:t>216.32</w:t>
            </w:r>
          </w:p>
        </w:tc>
        <w:tc>
          <w:tcPr>
            <w:tcW w:w="360" w:type="dxa"/>
          </w:tcPr>
          <w:p w14:paraId="256573D0" w14:textId="77777777" w:rsidR="00EC7CA2" w:rsidRPr="004A198D" w:rsidRDefault="00EC7CA2" w:rsidP="00E412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6" w:type="dxa"/>
          </w:tcPr>
          <w:p w14:paraId="4018BEEA" w14:textId="48A374D3" w:rsidR="00EC7CA2" w:rsidRPr="004A198D" w:rsidRDefault="008835DF" w:rsidP="00E4122B">
            <w:pPr>
              <w:tabs>
                <w:tab w:val="decimal" w:pos="1059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7DAFF33" w14:textId="77777777" w:rsidR="000F047A" w:rsidRPr="004A198D" w:rsidRDefault="000F047A" w:rsidP="000F047A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277D408A" w14:textId="73A82BB0" w:rsidR="000F047A" w:rsidRPr="004A198D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4A198D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B21AF19" w14:textId="77777777" w:rsidR="000F047A" w:rsidRPr="004A198D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26471811" w14:textId="36D9DC22" w:rsidR="000F047A" w:rsidRPr="004A198D" w:rsidRDefault="000F047A" w:rsidP="000F047A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="00F37259" w:rsidRPr="004A198D">
        <w:rPr>
          <w:rFonts w:asciiTheme="majorBidi" w:hAnsiTheme="majorBidi" w:cstheme="majorBidi" w:hint="cs"/>
          <w:sz w:val="28"/>
          <w:szCs w:val="28"/>
          <w:cs/>
        </w:rPr>
        <w:t xml:space="preserve">อาคาร 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>โรงไฟฟ้า เครื่องจักรและอุปกรณ์ที่นำมาใช้ในโรงไฟฟ้า</w:t>
      </w:r>
      <w:r w:rsidRPr="004A198D">
        <w:rPr>
          <w:rFonts w:asciiTheme="majorBidi" w:hAnsiTheme="majorBidi" w:cstheme="majorBidi"/>
          <w:sz w:val="28"/>
          <w:szCs w:val="28"/>
          <w:cs/>
        </w:rPr>
        <w:t>ไป</w:t>
      </w:r>
      <w:r w:rsidR="001C5A5F" w:rsidRPr="004A198D">
        <w:rPr>
          <w:rFonts w:asciiTheme="majorBidi" w:hAnsiTheme="majorBidi" w:cstheme="majorBidi"/>
          <w:sz w:val="28"/>
          <w:szCs w:val="28"/>
          <w:cs/>
        </w:rPr>
        <w:br/>
      </w:r>
      <w:r w:rsidRPr="004A198D">
        <w:rPr>
          <w:rFonts w:asciiTheme="majorBidi" w:hAnsiTheme="majorBidi" w:cstheme="majorBidi"/>
          <w:sz w:val="28"/>
          <w:szCs w:val="28"/>
          <w:cs/>
        </w:rPr>
        <w:t>จดจำนองเพื่อใช้เป็นหลักประกันเงินเบิกเกินบัญชีธนาคารและเงินกู้ยืมจากสถาบันการเงินของบริษัทย่อย</w:t>
      </w:r>
    </w:p>
    <w:p w14:paraId="774CD14A" w14:textId="77777777" w:rsidR="0078333C" w:rsidRPr="004A198D" w:rsidRDefault="0078333C" w:rsidP="00396497">
      <w:pPr>
        <w:spacing w:line="340" w:lineRule="exact"/>
        <w:ind w:left="540" w:right="65"/>
        <w:rPr>
          <w:rFonts w:ascii="Angsana New" w:hAnsi="Angsana New"/>
          <w:sz w:val="28"/>
          <w:szCs w:val="28"/>
        </w:rPr>
      </w:pPr>
    </w:p>
    <w:p w14:paraId="4E39298E" w14:textId="4653404F" w:rsidR="004559FA" w:rsidRPr="004A198D" w:rsidRDefault="00D975CD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เงินกู้ยืมจากสถาบันการเงิน </w:t>
      </w:r>
    </w:p>
    <w:p w14:paraId="02D6F38A" w14:textId="0E8DE63D" w:rsidR="002D6CC6" w:rsidRPr="004A198D" w:rsidRDefault="002D6CC6" w:rsidP="002D6CC6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674"/>
        <w:gridCol w:w="907"/>
        <w:gridCol w:w="236"/>
        <w:gridCol w:w="941"/>
        <w:gridCol w:w="236"/>
        <w:gridCol w:w="850"/>
        <w:gridCol w:w="231"/>
        <w:gridCol w:w="895"/>
        <w:gridCol w:w="241"/>
        <w:gridCol w:w="935"/>
        <w:gridCol w:w="231"/>
        <w:gridCol w:w="895"/>
      </w:tblGrid>
      <w:tr w:rsidR="00C46A37" w:rsidRPr="004A198D" w14:paraId="2F6C5DFD" w14:textId="77777777" w:rsidTr="00463ACE">
        <w:trPr>
          <w:tblHeader/>
        </w:trPr>
        <w:tc>
          <w:tcPr>
            <w:tcW w:w="2552" w:type="dxa"/>
          </w:tcPr>
          <w:p w14:paraId="2A6CAB7A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25FB3DCA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547" w:type="dxa"/>
            <w:gridSpan w:val="11"/>
          </w:tcPr>
          <w:p w14:paraId="327E3963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46A37" w:rsidRPr="004A198D" w14:paraId="2C8E92B7" w14:textId="77777777" w:rsidTr="00463ACE">
        <w:trPr>
          <w:tblHeader/>
        </w:trPr>
        <w:tc>
          <w:tcPr>
            <w:tcW w:w="2552" w:type="dxa"/>
          </w:tcPr>
          <w:p w14:paraId="6B5E7046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21062491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6" w:type="dxa"/>
            <w:gridSpan w:val="5"/>
          </w:tcPr>
          <w:p w14:paraId="03B5A153" w14:textId="1056CFDD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A198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 w:rsidRPr="004A198D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231" w:type="dxa"/>
          </w:tcPr>
          <w:p w14:paraId="69FAAE0A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0" w:type="dxa"/>
            <w:gridSpan w:val="5"/>
          </w:tcPr>
          <w:p w14:paraId="50F39B03" w14:textId="434EDCEB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A198D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4A198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198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C46A37" w:rsidRPr="004A198D" w14:paraId="57850AB9" w14:textId="77777777" w:rsidTr="00463ACE">
        <w:trPr>
          <w:tblHeader/>
        </w:trPr>
        <w:tc>
          <w:tcPr>
            <w:tcW w:w="2552" w:type="dxa"/>
          </w:tcPr>
          <w:p w14:paraId="749F3B09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14:paraId="1BA8D031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3647AE76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6FCA35B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513C6A1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B7EFF8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157DE300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197A2BAD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EEA59EB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7F8896E9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612634E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7A786825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8405836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A37" w:rsidRPr="004A198D" w14:paraId="7126D240" w14:textId="77777777" w:rsidTr="00463ACE">
        <w:trPr>
          <w:tblHeader/>
        </w:trPr>
        <w:tc>
          <w:tcPr>
            <w:tcW w:w="2552" w:type="dxa"/>
          </w:tcPr>
          <w:p w14:paraId="25F945D5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66F8C20F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47" w:type="dxa"/>
            <w:gridSpan w:val="11"/>
            <w:vAlign w:val="bottom"/>
          </w:tcPr>
          <w:p w14:paraId="7039B6CD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A19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02CF6" w:rsidRPr="004A198D" w14:paraId="6EDEB443" w14:textId="77777777" w:rsidTr="00463ACE">
        <w:trPr>
          <w:tblHeader/>
        </w:trPr>
        <w:tc>
          <w:tcPr>
            <w:tcW w:w="2552" w:type="dxa"/>
          </w:tcPr>
          <w:p w14:paraId="476985F7" w14:textId="563D5234" w:rsidR="00E02CF6" w:rsidRPr="004A198D" w:rsidRDefault="00E02CF6" w:rsidP="001E498F">
            <w:pPr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เงินเบิกเกินบัญชีและ</w:t>
            </w:r>
            <w:r w:rsidRPr="004A19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679" w:type="dxa"/>
          </w:tcPr>
          <w:p w14:paraId="36453BC2" w14:textId="77777777" w:rsidR="00E02CF6" w:rsidRPr="004A198D" w:rsidRDefault="00E02CF6" w:rsidP="001E49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47" w:type="dxa"/>
            <w:gridSpan w:val="11"/>
            <w:vAlign w:val="bottom"/>
          </w:tcPr>
          <w:p w14:paraId="191251F4" w14:textId="77777777" w:rsidR="00E02CF6" w:rsidRPr="004A198D" w:rsidRDefault="00E02CF6" w:rsidP="001E49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463ACE" w:rsidRPr="004A198D" w14:paraId="646FA290" w14:textId="77777777" w:rsidTr="00463ACE">
        <w:tc>
          <w:tcPr>
            <w:tcW w:w="2552" w:type="dxa"/>
          </w:tcPr>
          <w:p w14:paraId="795CE426" w14:textId="40A75327" w:rsidR="00463ACE" w:rsidRPr="004A198D" w:rsidRDefault="00E02CF6" w:rsidP="00E02CF6">
            <w:pPr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463ACE" w:rsidRPr="004A198D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679" w:type="dxa"/>
          </w:tcPr>
          <w:p w14:paraId="7BA96C3A" w14:textId="13682AB6" w:rsidR="00463ACE" w:rsidRPr="004A198D" w:rsidRDefault="00B00CDB" w:rsidP="00E02CF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2DA9F8F6" w14:textId="4D84EF91" w:rsidR="00463ACE" w:rsidRPr="004A198D" w:rsidRDefault="00E02CF6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127B2" w:rsidRPr="004A198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72F5F" w:rsidRPr="004A198D">
              <w:rPr>
                <w:rFonts w:asciiTheme="majorBidi" w:hAnsiTheme="majorBidi" w:cstheme="majorBidi"/>
                <w:sz w:val="24"/>
                <w:szCs w:val="24"/>
              </w:rPr>
              <w:t>248.64</w:t>
            </w:r>
          </w:p>
        </w:tc>
        <w:tc>
          <w:tcPr>
            <w:tcW w:w="236" w:type="dxa"/>
            <w:vAlign w:val="bottom"/>
          </w:tcPr>
          <w:p w14:paraId="6CC0D400" w14:textId="77777777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C91EDA6" w14:textId="6E1AA53A" w:rsidR="00463ACE" w:rsidRPr="004A198D" w:rsidRDefault="007127B2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572F5F" w:rsidRPr="004A198D">
              <w:rPr>
                <w:rFonts w:asciiTheme="majorBidi" w:hAnsiTheme="majorBidi" w:cstheme="majorBidi"/>
                <w:sz w:val="24"/>
                <w:szCs w:val="24"/>
              </w:rPr>
              <w:t>157.00</w:t>
            </w:r>
          </w:p>
        </w:tc>
        <w:tc>
          <w:tcPr>
            <w:tcW w:w="236" w:type="dxa"/>
            <w:vAlign w:val="bottom"/>
          </w:tcPr>
          <w:p w14:paraId="4556D7A4" w14:textId="77777777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2F9B7C5B" w14:textId="2CB73ABD" w:rsidR="00463ACE" w:rsidRPr="004A198D" w:rsidRDefault="00DF5730" w:rsidP="00DF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4,405.64</w:t>
            </w:r>
          </w:p>
        </w:tc>
        <w:tc>
          <w:tcPr>
            <w:tcW w:w="231" w:type="dxa"/>
            <w:vAlign w:val="bottom"/>
          </w:tcPr>
          <w:p w14:paraId="7AFE775C" w14:textId="77777777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F360F7E" w14:textId="2EE1CEF8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1,7</w:t>
            </w:r>
            <w:r w:rsidR="00572F5F" w:rsidRPr="004A198D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4A198D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242" w:type="dxa"/>
            <w:vAlign w:val="bottom"/>
          </w:tcPr>
          <w:p w14:paraId="27FD0D0C" w14:textId="77777777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1EA48A5" w14:textId="40247BAF" w:rsidR="00463ACE" w:rsidRPr="004A198D" w:rsidRDefault="00572F5F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03F1C021" w14:textId="77777777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C6471D3" w14:textId="58E477F5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1,758.00</w:t>
            </w:r>
          </w:p>
        </w:tc>
      </w:tr>
      <w:tr w:rsidR="00463ACE" w:rsidRPr="004A198D" w14:paraId="17866D79" w14:textId="77777777" w:rsidTr="00463ACE">
        <w:tc>
          <w:tcPr>
            <w:tcW w:w="2552" w:type="dxa"/>
          </w:tcPr>
          <w:p w14:paraId="4628097A" w14:textId="77777777" w:rsidR="00463ACE" w:rsidRPr="004A198D" w:rsidRDefault="00463ACE" w:rsidP="00463ACE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9" w:type="dxa"/>
          </w:tcPr>
          <w:p w14:paraId="090055C8" w14:textId="0FF604E0" w:rsidR="00463ACE" w:rsidRPr="004A198D" w:rsidRDefault="00B00CDB" w:rsidP="00463AC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7,8</w:t>
            </w:r>
          </w:p>
        </w:tc>
        <w:tc>
          <w:tcPr>
            <w:tcW w:w="907" w:type="dxa"/>
            <w:vAlign w:val="bottom"/>
          </w:tcPr>
          <w:p w14:paraId="6CE77F91" w14:textId="1A491604" w:rsidR="00463ACE" w:rsidRPr="004A198D" w:rsidRDefault="00E02CF6" w:rsidP="00463AC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14,411.17</w:t>
            </w:r>
          </w:p>
        </w:tc>
        <w:tc>
          <w:tcPr>
            <w:tcW w:w="236" w:type="dxa"/>
            <w:vAlign w:val="bottom"/>
          </w:tcPr>
          <w:p w14:paraId="0815DA6F" w14:textId="77777777" w:rsidR="00463ACE" w:rsidRPr="004A198D" w:rsidRDefault="00463ACE" w:rsidP="00463AC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969986F" w14:textId="00FFC0AF" w:rsidR="00463ACE" w:rsidRPr="004A198D" w:rsidRDefault="00E02CF6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6" w:type="dxa"/>
            <w:vAlign w:val="bottom"/>
          </w:tcPr>
          <w:p w14:paraId="7309B86E" w14:textId="77777777" w:rsidR="00463ACE" w:rsidRPr="004A198D" w:rsidRDefault="00463ACE" w:rsidP="00463AC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56F5598F" w14:textId="1CCF0BE4" w:rsidR="00463ACE" w:rsidRPr="004A198D" w:rsidRDefault="00DF5730" w:rsidP="00463ACE">
            <w:pPr>
              <w:tabs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15,411.17</w:t>
            </w:r>
          </w:p>
        </w:tc>
        <w:tc>
          <w:tcPr>
            <w:tcW w:w="231" w:type="dxa"/>
            <w:vAlign w:val="bottom"/>
          </w:tcPr>
          <w:p w14:paraId="1D7997B2" w14:textId="77777777" w:rsidR="00463ACE" w:rsidRPr="004A198D" w:rsidRDefault="00463ACE" w:rsidP="00463AC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CBD4BD9" w14:textId="26E9C2D1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17,778.4</w:t>
            </w:r>
            <w:r w:rsidR="004805A5" w:rsidRPr="004A198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2" w:type="dxa"/>
            <w:vAlign w:val="bottom"/>
          </w:tcPr>
          <w:p w14:paraId="6513A8E9" w14:textId="77777777" w:rsidR="00463ACE" w:rsidRPr="004A198D" w:rsidRDefault="00463ACE" w:rsidP="00463ACE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E43CDC2" w14:textId="7C48B6D6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4A396085" w14:textId="77777777" w:rsidR="00463ACE" w:rsidRPr="004A198D" w:rsidRDefault="00463ACE" w:rsidP="00463ACE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638AE61" w14:textId="0FF5E6B3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17,778.4</w:t>
            </w:r>
            <w:r w:rsidR="004805A5" w:rsidRPr="004A198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463ACE" w:rsidRPr="004A198D" w14:paraId="418A859B" w14:textId="77777777" w:rsidTr="00463ACE">
        <w:tc>
          <w:tcPr>
            <w:tcW w:w="2552" w:type="dxa"/>
          </w:tcPr>
          <w:p w14:paraId="247D6ED8" w14:textId="08C0257A" w:rsidR="00463ACE" w:rsidRPr="004A198D" w:rsidRDefault="00463ACE" w:rsidP="00463ACE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9" w:type="dxa"/>
          </w:tcPr>
          <w:p w14:paraId="7B122610" w14:textId="77777777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B2C9A" w14:textId="3BE7DB6D" w:rsidR="00463ACE" w:rsidRPr="004A198D" w:rsidRDefault="00E02CF6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</w:t>
            </w:r>
            <w:r w:rsidR="007127B2"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572F5F"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59.81</w:t>
            </w:r>
          </w:p>
        </w:tc>
        <w:tc>
          <w:tcPr>
            <w:tcW w:w="236" w:type="dxa"/>
            <w:vAlign w:val="bottom"/>
          </w:tcPr>
          <w:p w14:paraId="18FABBEE" w14:textId="77777777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864D7" w14:textId="7279F946" w:rsidR="00463ACE" w:rsidRPr="004A198D" w:rsidRDefault="007127B2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572F5F"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</w:t>
            </w: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572F5F"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6B11729B" w14:textId="77777777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690BC" w14:textId="476FFD78" w:rsidR="00463ACE" w:rsidRPr="004A198D" w:rsidRDefault="00DF5730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19,816.81</w:t>
            </w:r>
          </w:p>
        </w:tc>
        <w:tc>
          <w:tcPr>
            <w:tcW w:w="231" w:type="dxa"/>
            <w:vAlign w:val="bottom"/>
          </w:tcPr>
          <w:p w14:paraId="54CB297A" w14:textId="77777777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31B78" w14:textId="114A2FDA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</w:t>
            </w:r>
            <w:r w:rsidR="00572F5F"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</w:t>
            </w: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.4</w:t>
            </w:r>
            <w:r w:rsidR="004805A5"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2" w:type="dxa"/>
            <w:vAlign w:val="bottom"/>
          </w:tcPr>
          <w:p w14:paraId="3F417E85" w14:textId="77777777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F896F" w14:textId="20D7F607" w:rsidR="00463ACE" w:rsidRPr="004A198D" w:rsidRDefault="00572F5F" w:rsidP="0057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59684E59" w14:textId="77777777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2A32C" w14:textId="0236F670" w:rsidR="00463ACE" w:rsidRPr="004A198D" w:rsidRDefault="00463ACE" w:rsidP="00463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19,536.</w:t>
            </w:r>
            <w:r w:rsidR="001C5A5F"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4805A5"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</w:tbl>
    <w:p w14:paraId="74C6688E" w14:textId="62B99C92" w:rsidR="00C46A37" w:rsidRPr="004A198D" w:rsidRDefault="00C46A37" w:rsidP="002D6CC6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1"/>
        <w:gridCol w:w="674"/>
        <w:gridCol w:w="907"/>
        <w:gridCol w:w="236"/>
        <w:gridCol w:w="941"/>
        <w:gridCol w:w="236"/>
        <w:gridCol w:w="842"/>
        <w:gridCol w:w="231"/>
        <w:gridCol w:w="895"/>
        <w:gridCol w:w="242"/>
        <w:gridCol w:w="937"/>
        <w:gridCol w:w="231"/>
        <w:gridCol w:w="895"/>
      </w:tblGrid>
      <w:tr w:rsidR="00C46A37" w:rsidRPr="004A198D" w14:paraId="39A3E4FD" w14:textId="77777777" w:rsidTr="00B00CDB">
        <w:trPr>
          <w:tblHeader/>
        </w:trPr>
        <w:tc>
          <w:tcPr>
            <w:tcW w:w="2511" w:type="dxa"/>
          </w:tcPr>
          <w:p w14:paraId="67CB46CE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7C6830DD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593" w:type="dxa"/>
            <w:gridSpan w:val="11"/>
          </w:tcPr>
          <w:p w14:paraId="44277AEE" w14:textId="298450CB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6A37" w:rsidRPr="004A198D" w14:paraId="58D5A40A" w14:textId="77777777" w:rsidTr="00B00CDB">
        <w:trPr>
          <w:tblHeader/>
        </w:trPr>
        <w:tc>
          <w:tcPr>
            <w:tcW w:w="2511" w:type="dxa"/>
          </w:tcPr>
          <w:p w14:paraId="5F94804C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5F0ABAE6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39B0FAD9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A198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 w:rsidRPr="004A198D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231" w:type="dxa"/>
          </w:tcPr>
          <w:p w14:paraId="559422E2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0" w:type="dxa"/>
            <w:gridSpan w:val="5"/>
          </w:tcPr>
          <w:p w14:paraId="2F0B1FF4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A198D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4A198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A198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C46A37" w:rsidRPr="004A198D" w14:paraId="5F156D69" w14:textId="77777777" w:rsidTr="00B00CDB">
        <w:trPr>
          <w:tblHeader/>
        </w:trPr>
        <w:tc>
          <w:tcPr>
            <w:tcW w:w="2511" w:type="dxa"/>
          </w:tcPr>
          <w:p w14:paraId="1702E9A7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65CA7339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22B33D75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1496C9F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08D8F5AB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65555CD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12C94130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4DD68C41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ACF6DD5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42B56483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3DDD127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2FAD9DA9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28623BA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A37" w:rsidRPr="004A198D" w14:paraId="718DACA9" w14:textId="77777777" w:rsidTr="00B00CDB">
        <w:trPr>
          <w:tblHeader/>
        </w:trPr>
        <w:tc>
          <w:tcPr>
            <w:tcW w:w="2511" w:type="dxa"/>
          </w:tcPr>
          <w:p w14:paraId="541342FD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01FDC8B1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93" w:type="dxa"/>
            <w:gridSpan w:val="11"/>
            <w:vAlign w:val="bottom"/>
          </w:tcPr>
          <w:p w14:paraId="0008ED8B" w14:textId="77777777" w:rsidR="00C46A37" w:rsidRPr="004A198D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4A19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B00CDB" w:rsidRPr="004A198D" w14:paraId="0F44939C" w14:textId="77777777" w:rsidTr="00B00CDB">
        <w:tc>
          <w:tcPr>
            <w:tcW w:w="2511" w:type="dxa"/>
          </w:tcPr>
          <w:p w14:paraId="6325C4F3" w14:textId="77777777" w:rsidR="00B00CDB" w:rsidRPr="004A198D" w:rsidRDefault="00B00CDB" w:rsidP="00B00CDB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74" w:type="dxa"/>
          </w:tcPr>
          <w:p w14:paraId="3B018D66" w14:textId="7000ACC2" w:rsidR="00B00CDB" w:rsidRPr="004A198D" w:rsidRDefault="00B00CDB" w:rsidP="00B00C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459A43D7" w14:textId="0A5F45F9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297B60" w14:textId="77777777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46EFDC6" w14:textId="7183916A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6" w:type="dxa"/>
            <w:vAlign w:val="bottom"/>
          </w:tcPr>
          <w:p w14:paraId="210A5DFD" w14:textId="77777777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25C46A36" w14:textId="5DA90172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1" w:type="dxa"/>
            <w:vAlign w:val="bottom"/>
          </w:tcPr>
          <w:p w14:paraId="7B2B4F0A" w14:textId="77777777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7842007" w14:textId="38724C8B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2CD8DE0" w14:textId="77777777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2C8A258" w14:textId="21E7174D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3608C6E3" w14:textId="77777777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9C2BFCB" w14:textId="72ECF3D7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00CDB" w:rsidRPr="004A198D" w14:paraId="085E7C13" w14:textId="77777777" w:rsidTr="00B00CDB">
        <w:tc>
          <w:tcPr>
            <w:tcW w:w="2511" w:type="dxa"/>
          </w:tcPr>
          <w:p w14:paraId="54DF7860" w14:textId="77777777" w:rsidR="00B00CDB" w:rsidRPr="004A198D" w:rsidRDefault="00B00CDB" w:rsidP="00B00CD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4" w:type="dxa"/>
          </w:tcPr>
          <w:p w14:paraId="1C19D744" w14:textId="64F07B0C" w:rsidR="00B00CDB" w:rsidRPr="004A198D" w:rsidRDefault="00B00CDB" w:rsidP="00B00C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7,8</w:t>
            </w:r>
          </w:p>
        </w:tc>
        <w:tc>
          <w:tcPr>
            <w:tcW w:w="907" w:type="dxa"/>
            <w:vAlign w:val="bottom"/>
          </w:tcPr>
          <w:p w14:paraId="2663FDC2" w14:textId="4B12F44B" w:rsidR="00B00CDB" w:rsidRPr="004A198D" w:rsidRDefault="00B00CDB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370.00</w:t>
            </w:r>
          </w:p>
        </w:tc>
        <w:tc>
          <w:tcPr>
            <w:tcW w:w="236" w:type="dxa"/>
            <w:vAlign w:val="bottom"/>
          </w:tcPr>
          <w:p w14:paraId="650ABBD7" w14:textId="77777777" w:rsidR="00B00CDB" w:rsidRPr="004A198D" w:rsidRDefault="00B00CDB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7D50211" w14:textId="006B4DD3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6" w:type="dxa"/>
            <w:vAlign w:val="bottom"/>
          </w:tcPr>
          <w:p w14:paraId="71BD33A5" w14:textId="77777777" w:rsidR="00B00CDB" w:rsidRPr="004A198D" w:rsidRDefault="00B00CDB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0273293F" w14:textId="0040BE97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1,370.00</w:t>
            </w:r>
          </w:p>
        </w:tc>
        <w:tc>
          <w:tcPr>
            <w:tcW w:w="231" w:type="dxa"/>
            <w:vAlign w:val="bottom"/>
          </w:tcPr>
          <w:p w14:paraId="1702035F" w14:textId="77777777" w:rsidR="00B00CDB" w:rsidRPr="004A198D" w:rsidRDefault="00B00CDB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34810CE" w14:textId="07B4979B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1,999.80</w:t>
            </w:r>
          </w:p>
        </w:tc>
        <w:tc>
          <w:tcPr>
            <w:tcW w:w="242" w:type="dxa"/>
            <w:vAlign w:val="bottom"/>
          </w:tcPr>
          <w:p w14:paraId="3EB98FA5" w14:textId="77777777" w:rsidR="00B00CDB" w:rsidRPr="004A198D" w:rsidRDefault="00B00CDB" w:rsidP="00B00CDB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FC87A7D" w14:textId="5F047E96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9100D89" w14:textId="77777777" w:rsidR="00B00CDB" w:rsidRPr="004A198D" w:rsidRDefault="00B00CDB" w:rsidP="00B00CDB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7E431FC" w14:textId="66CF269A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sz w:val="24"/>
                <w:szCs w:val="24"/>
              </w:rPr>
              <w:t>1,999.80</w:t>
            </w:r>
          </w:p>
        </w:tc>
      </w:tr>
      <w:tr w:rsidR="00B00CDB" w:rsidRPr="004A198D" w14:paraId="7AD0EA49" w14:textId="77777777" w:rsidTr="00B00CDB">
        <w:tc>
          <w:tcPr>
            <w:tcW w:w="2511" w:type="dxa"/>
          </w:tcPr>
          <w:p w14:paraId="2BCA8B31" w14:textId="4004871C" w:rsidR="00B00CDB" w:rsidRPr="004A198D" w:rsidRDefault="00B00CDB" w:rsidP="00B00CD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4" w:type="dxa"/>
          </w:tcPr>
          <w:p w14:paraId="144AA9AD" w14:textId="77777777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C0148" w14:textId="1E345401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370.00</w:t>
            </w:r>
          </w:p>
        </w:tc>
        <w:tc>
          <w:tcPr>
            <w:tcW w:w="236" w:type="dxa"/>
            <w:vAlign w:val="bottom"/>
          </w:tcPr>
          <w:p w14:paraId="57A9D9CF" w14:textId="77777777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ABF3" w14:textId="1C5D3270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2,897.00</w:t>
            </w:r>
          </w:p>
        </w:tc>
        <w:tc>
          <w:tcPr>
            <w:tcW w:w="236" w:type="dxa"/>
            <w:vAlign w:val="bottom"/>
          </w:tcPr>
          <w:p w14:paraId="1C724346" w14:textId="77777777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B9E88" w14:textId="003386A1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3,267.00</w:t>
            </w:r>
          </w:p>
        </w:tc>
        <w:tc>
          <w:tcPr>
            <w:tcW w:w="231" w:type="dxa"/>
            <w:vAlign w:val="bottom"/>
          </w:tcPr>
          <w:p w14:paraId="154DB9E6" w14:textId="77777777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17502" w14:textId="5577DB05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1,999.80</w:t>
            </w:r>
          </w:p>
        </w:tc>
        <w:tc>
          <w:tcPr>
            <w:tcW w:w="242" w:type="dxa"/>
            <w:vAlign w:val="bottom"/>
          </w:tcPr>
          <w:p w14:paraId="2152C05E" w14:textId="77777777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AAC8A" w14:textId="4A7924BF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4AA1487" w14:textId="77777777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7C8C" w14:textId="66458041" w:rsidR="00B00CDB" w:rsidRPr="004A198D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1,999.80</w:t>
            </w:r>
          </w:p>
        </w:tc>
      </w:tr>
    </w:tbl>
    <w:p w14:paraId="526C93BD" w14:textId="385AF094" w:rsidR="00C46A37" w:rsidRPr="004A198D" w:rsidRDefault="00C46A37" w:rsidP="00C46A3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6E020D83" w14:textId="15527F28" w:rsidR="00720FF1" w:rsidRPr="004A198D" w:rsidRDefault="00364A3F" w:rsidP="00720FF1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 xml:space="preserve">ในระหว่างไตรมาสที่ </w:t>
      </w:r>
      <w:r w:rsidRPr="004A198D">
        <w:rPr>
          <w:rFonts w:asciiTheme="majorBidi" w:hAnsiTheme="majorBidi" w:cstheme="majorBidi"/>
          <w:sz w:val="28"/>
          <w:szCs w:val="28"/>
        </w:rPr>
        <w:t>3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4A198D">
        <w:rPr>
          <w:rFonts w:asciiTheme="majorBidi" w:hAnsiTheme="majorBidi" w:cstheme="majorBidi"/>
          <w:sz w:val="28"/>
          <w:szCs w:val="28"/>
        </w:rPr>
        <w:t>2566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0FF1" w:rsidRPr="004A198D">
        <w:rPr>
          <w:rFonts w:asciiTheme="majorBidi" w:hAnsiTheme="majorBidi" w:cstheme="majorBidi"/>
          <w:sz w:val="28"/>
          <w:szCs w:val="28"/>
          <w:cs/>
        </w:rPr>
        <w:t>กลุ่มบริษัทมีเงินเบิกเกินบัญ</w:t>
      </w:r>
      <w:r w:rsidR="008E11DD" w:rsidRPr="004A198D">
        <w:rPr>
          <w:rFonts w:asciiTheme="majorBidi" w:hAnsiTheme="majorBidi" w:cstheme="majorBidi" w:hint="cs"/>
          <w:sz w:val="28"/>
          <w:szCs w:val="28"/>
          <w:cs/>
        </w:rPr>
        <w:t>ชี</w:t>
      </w:r>
      <w:r w:rsidR="00720FF1" w:rsidRPr="004A198D">
        <w:rPr>
          <w:rFonts w:asciiTheme="majorBidi" w:hAnsiTheme="majorBidi" w:cstheme="majorBidi"/>
          <w:sz w:val="28"/>
          <w:szCs w:val="28"/>
          <w:cs/>
        </w:rPr>
        <w:t>และเงินกู้ยืมระยะสั้นจากสถาบันการเงิน</w:t>
      </w:r>
      <w:r w:rsidR="00A502E9" w:rsidRPr="004A198D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720FF1" w:rsidRPr="004A198D">
        <w:rPr>
          <w:rFonts w:asciiTheme="majorBidi" w:hAnsiTheme="majorBidi" w:cstheme="majorBidi"/>
          <w:sz w:val="28"/>
          <w:szCs w:val="28"/>
          <w:cs/>
        </w:rPr>
        <w:t>จำนวน</w:t>
      </w:r>
      <w:r w:rsidR="004C70B8" w:rsidRPr="004A198D">
        <w:rPr>
          <w:rFonts w:asciiTheme="majorBidi" w:hAnsiTheme="majorBidi" w:cstheme="majorBidi"/>
          <w:sz w:val="28"/>
          <w:szCs w:val="28"/>
        </w:rPr>
        <w:t xml:space="preserve"> 17.76 </w:t>
      </w:r>
      <w:r w:rsidR="00720FF1" w:rsidRPr="004A198D">
        <w:rPr>
          <w:rFonts w:asciiTheme="majorBidi" w:hAnsiTheme="majorBidi" w:cstheme="majorBidi"/>
          <w:sz w:val="28"/>
          <w:szCs w:val="28"/>
          <w:cs/>
        </w:rPr>
        <w:t>ล้านบาท แล</w:t>
      </w:r>
      <w:r w:rsidR="00A77B44" w:rsidRPr="004A198D">
        <w:rPr>
          <w:rFonts w:asciiTheme="majorBidi" w:hAnsiTheme="majorBidi" w:cstheme="majorBidi" w:hint="cs"/>
          <w:sz w:val="28"/>
          <w:szCs w:val="28"/>
          <w:cs/>
        </w:rPr>
        <w:t xml:space="preserve">ะ </w:t>
      </w:r>
      <w:r w:rsidR="00A77B44" w:rsidRPr="004A198D">
        <w:rPr>
          <w:rFonts w:asciiTheme="majorBidi" w:hAnsiTheme="majorBidi" w:cstheme="majorBidi"/>
          <w:sz w:val="28"/>
          <w:szCs w:val="28"/>
        </w:rPr>
        <w:t>5,202.</w:t>
      </w:r>
      <w:r w:rsidR="004C70B8" w:rsidRPr="004A198D">
        <w:rPr>
          <w:rFonts w:asciiTheme="majorBidi" w:hAnsiTheme="majorBidi" w:cstheme="majorBidi"/>
          <w:sz w:val="28"/>
          <w:szCs w:val="28"/>
        </w:rPr>
        <w:t>94</w:t>
      </w:r>
      <w:r w:rsidR="00720FF1"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4A198D">
        <w:rPr>
          <w:rFonts w:asciiTheme="majorBidi" w:hAnsiTheme="majorBidi" w:cstheme="majorBidi"/>
          <w:sz w:val="28"/>
          <w:szCs w:val="28"/>
          <w:cs/>
        </w:rPr>
        <w:t>ล้านบาท ตามลำดับ โดยมีอัตรา</w:t>
      </w:r>
      <w:r w:rsidR="00671690" w:rsidRPr="004A198D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="00720FF1" w:rsidRPr="004A198D">
        <w:rPr>
          <w:rFonts w:asciiTheme="majorBidi" w:hAnsiTheme="majorBidi" w:cstheme="majorBidi"/>
          <w:sz w:val="28"/>
          <w:szCs w:val="28"/>
          <w:cs/>
        </w:rPr>
        <w:t>เงินกู้ยืมขั้นต่ำลบอัตราคงที่ต่อปีและอัตราดอกเบี้ยคงที่ต่อปี กลุ่มบริษัทมีกำหนดชำระคืนเมื่อทวงถามและภายในหนึ่งปี</w:t>
      </w:r>
    </w:p>
    <w:p w14:paraId="5FCD547F" w14:textId="77777777" w:rsidR="00720FF1" w:rsidRPr="004A198D" w:rsidRDefault="00720FF1" w:rsidP="00720FF1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8"/>
          <w:szCs w:val="28"/>
        </w:rPr>
      </w:pPr>
    </w:p>
    <w:p w14:paraId="632F7A5B" w14:textId="49B93180" w:rsidR="00720FF1" w:rsidRPr="004A198D" w:rsidRDefault="00720FF1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04509C5" w14:textId="2B26468E" w:rsidR="00720FF1" w:rsidRPr="004A198D" w:rsidRDefault="00720FF1" w:rsidP="00720FF1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ในระหว่างไตรมาสที่ </w:t>
      </w:r>
      <w:r w:rsidR="00364A3F" w:rsidRPr="004A198D">
        <w:rPr>
          <w:rFonts w:asciiTheme="majorBidi" w:hAnsiTheme="majorBidi" w:cstheme="majorBidi"/>
          <w:sz w:val="28"/>
          <w:szCs w:val="28"/>
        </w:rPr>
        <w:t>3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364A3F" w:rsidRPr="004A198D">
        <w:rPr>
          <w:rFonts w:asciiTheme="majorBidi" w:hAnsiTheme="majorBidi" w:cstheme="majorBidi"/>
          <w:sz w:val="28"/>
          <w:szCs w:val="28"/>
        </w:rPr>
        <w:t>2566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บริษัทมีเงินกู้ยืมระยะสั้นจากสถาบันการเงิน</w:t>
      </w:r>
      <w:r w:rsidR="00A502E9" w:rsidRPr="004A198D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Pr="004A198D">
        <w:rPr>
          <w:rFonts w:asciiTheme="majorBidi" w:hAnsiTheme="majorBidi" w:cstheme="majorBidi"/>
          <w:sz w:val="28"/>
          <w:szCs w:val="28"/>
          <w:cs/>
        </w:rPr>
        <w:t>จำนวน</w:t>
      </w:r>
      <w:r w:rsidR="00A77B44" w:rsidRPr="004A198D">
        <w:rPr>
          <w:rFonts w:asciiTheme="majorBidi" w:hAnsiTheme="majorBidi" w:cstheme="majorBidi"/>
          <w:sz w:val="28"/>
          <w:szCs w:val="28"/>
        </w:rPr>
        <w:t xml:space="preserve"> 1,897.00</w:t>
      </w:r>
      <w:r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 </w:t>
      </w:r>
      <w:r w:rsidRPr="004A198D">
        <w:rPr>
          <w:rFonts w:asciiTheme="majorBidi" w:hAnsiTheme="majorBidi" w:cstheme="majorBidi"/>
          <w:sz w:val="28"/>
          <w:szCs w:val="28"/>
        </w:rPr>
        <w:t xml:space="preserve">THOR </w:t>
      </w:r>
      <w:r w:rsidRPr="004A198D">
        <w:rPr>
          <w:rFonts w:asciiTheme="majorBidi" w:hAnsiTheme="majorBidi" w:cstheme="majorBidi"/>
          <w:sz w:val="28"/>
          <w:szCs w:val="28"/>
          <w:cs/>
        </w:rPr>
        <w:t>บวกอัตราส่วนเพิ่มคงต่อปี และมีกำหนดชำระคืนภายในเดือนสิงหาคม</w:t>
      </w:r>
    </w:p>
    <w:p w14:paraId="0D0E866F" w14:textId="77777777" w:rsidR="00720FF1" w:rsidRPr="004A198D" w:rsidRDefault="00720FF1" w:rsidP="00720FF1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8"/>
          <w:szCs w:val="28"/>
        </w:rPr>
      </w:pPr>
    </w:p>
    <w:p w14:paraId="28E6169E" w14:textId="5394C320" w:rsidR="00F071B2" w:rsidRPr="004A198D" w:rsidRDefault="00F071B2" w:rsidP="00877D27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4A198D">
        <w:rPr>
          <w:rFonts w:asciiTheme="majorBidi" w:hAnsiTheme="majorBidi" w:cstheme="majorBidi"/>
          <w:sz w:val="28"/>
          <w:szCs w:val="28"/>
        </w:rPr>
        <w:t> 30 </w:t>
      </w:r>
      <w:r w:rsidR="005E00E4" w:rsidRPr="004A198D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5E00E4" w:rsidRPr="004A198D">
        <w:rPr>
          <w:rFonts w:asciiTheme="majorBidi" w:hAnsiTheme="majorBidi" w:cstheme="majorBidi"/>
          <w:sz w:val="28"/>
          <w:szCs w:val="28"/>
        </w:rPr>
        <w:t>2566</w:t>
      </w:r>
      <w:r w:rsidRPr="004A198D">
        <w:rPr>
          <w:rFonts w:asciiTheme="majorBidi" w:hAnsiTheme="majorBidi" w:cstheme="majorBidi"/>
          <w:sz w:val="28"/>
          <w:szCs w:val="28"/>
        </w:rPr>
        <w:t> 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บริษัทมีเงินกู้ยืมระยะยาวจากสถาบันการเงิน </w:t>
      </w:r>
      <w:r w:rsidR="000C5EFB" w:rsidRPr="004A198D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4A198D">
        <w:rPr>
          <w:rFonts w:asciiTheme="majorBidi" w:hAnsiTheme="majorBidi" w:cstheme="majorBidi"/>
          <w:sz w:val="28"/>
          <w:szCs w:val="28"/>
          <w:cs/>
        </w:rPr>
        <w:t>มีอัตรา</w:t>
      </w:r>
      <w:r w:rsidR="00282C54" w:rsidRPr="004A198D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Pr="004A198D">
        <w:rPr>
          <w:rFonts w:asciiTheme="majorBidi" w:hAnsiTheme="majorBidi" w:cstheme="majorBidi"/>
          <w:sz w:val="28"/>
          <w:szCs w:val="28"/>
          <w:cs/>
        </w:rPr>
        <w:t>เงินกู้ยืมขั้นต่ำ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>ลบ</w:t>
      </w:r>
      <w:r w:rsidRPr="004A198D">
        <w:rPr>
          <w:rFonts w:asciiTheme="majorBidi" w:hAnsiTheme="majorBidi" w:cstheme="majorBidi"/>
          <w:sz w:val="28"/>
          <w:szCs w:val="28"/>
          <w:cs/>
        </w:rPr>
        <w:t>อัตราคงที่ต่อปี</w:t>
      </w:r>
      <w:r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="000C5EFB" w:rsidRPr="004A198D">
        <w:rPr>
          <w:rFonts w:asciiTheme="majorBidi" w:hAnsiTheme="majorBidi" w:cstheme="majorBidi"/>
          <w:sz w:val="28"/>
          <w:szCs w:val="28"/>
          <w:cs/>
        </w:rPr>
        <w:br/>
      </w:r>
      <w:r w:rsidR="000C5EFB" w:rsidRPr="004A198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82C54" w:rsidRPr="004A198D">
        <w:rPr>
          <w:rFonts w:asciiTheme="majorBidi" w:hAnsiTheme="majorBidi" w:cstheme="majorBidi" w:hint="cs"/>
          <w:sz w:val="28"/>
          <w:szCs w:val="28"/>
          <w:cs/>
        </w:rPr>
        <w:t>เงินต้น</w:t>
      </w:r>
      <w:r w:rsidR="00EE4864" w:rsidRPr="004A198D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4A198D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="00EE4864" w:rsidRPr="004A198D">
        <w:rPr>
          <w:rFonts w:asciiTheme="majorBidi" w:hAnsiTheme="majorBidi" w:cstheme="majorBidi" w:hint="cs"/>
          <w:sz w:val="28"/>
          <w:szCs w:val="28"/>
          <w:cs/>
        </w:rPr>
        <w:t>คืนตามระยะเวลาที่ระบุไว้ในสัญญา</w:t>
      </w:r>
      <w:r w:rsidR="000C5EFB"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82C54" w:rsidRPr="004A198D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0C5EFB" w:rsidRPr="004A198D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EE4864" w:rsidRPr="004A198D">
        <w:rPr>
          <w:rFonts w:asciiTheme="majorBidi" w:hAnsiTheme="majorBidi" w:cstheme="majorBidi" w:hint="cs"/>
          <w:sz w:val="28"/>
          <w:szCs w:val="28"/>
          <w:cs/>
        </w:rPr>
        <w:t>จัดประเภทเงินกู้ยืมระยะยาวที่จะ</w:t>
      </w:r>
      <w:r w:rsidR="00EE4864" w:rsidRPr="004A198D">
        <w:rPr>
          <w:rFonts w:asciiTheme="majorBidi" w:hAnsiTheme="majorBidi" w:cstheme="majorBidi"/>
          <w:sz w:val="28"/>
          <w:szCs w:val="28"/>
          <w:cs/>
        </w:rPr>
        <w:t>ถึงกำหนดชำระ</w:t>
      </w:r>
      <w:r w:rsidR="00282C54" w:rsidRPr="004A198D">
        <w:rPr>
          <w:rFonts w:asciiTheme="majorBidi" w:hAnsiTheme="majorBidi" w:cstheme="majorBidi"/>
          <w:sz w:val="28"/>
          <w:szCs w:val="28"/>
          <w:cs/>
        </w:rPr>
        <w:br/>
      </w:r>
      <w:r w:rsidR="00EE4864" w:rsidRPr="004A198D">
        <w:rPr>
          <w:rFonts w:asciiTheme="majorBidi" w:hAnsiTheme="majorBidi" w:cstheme="majorBidi"/>
          <w:sz w:val="28"/>
          <w:szCs w:val="28"/>
          <w:cs/>
        </w:rPr>
        <w:t xml:space="preserve">ภายใน </w:t>
      </w:r>
      <w:r w:rsidR="00EE4864" w:rsidRPr="004A198D">
        <w:rPr>
          <w:rFonts w:asciiTheme="majorBidi" w:hAnsiTheme="majorBidi" w:cstheme="majorBidi"/>
          <w:sz w:val="28"/>
          <w:szCs w:val="28"/>
        </w:rPr>
        <w:t>1</w:t>
      </w:r>
      <w:r w:rsidR="00EE4864" w:rsidRPr="004A198D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7A451F2B" w14:textId="631C49C8" w:rsidR="00E02CF6" w:rsidRPr="004A198D" w:rsidRDefault="00E02CF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54080604" w14:textId="0E2784EA" w:rsidR="00EE4864" w:rsidRPr="004A198D" w:rsidRDefault="00EE4864" w:rsidP="00EE4864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สัญญาเงินกู้ยืมได้ระบุข้อตกลงและข้อจำกัดที่บริษัทต้องถือปฏิบัติบางประการ เช่น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A198D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084AFE" w:rsidRPr="004A198D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4A198D">
        <w:rPr>
          <w:rFonts w:asciiTheme="majorBidi" w:hAnsiTheme="majorBidi" w:cstheme="majorBidi"/>
          <w:sz w:val="28"/>
          <w:szCs w:val="28"/>
          <w:cs/>
        </w:rPr>
        <w:t>ต่อส่วนของผู้ถือหุ้น</w:t>
      </w:r>
      <w:r w:rsidR="00274D86" w:rsidRPr="004A198D">
        <w:rPr>
          <w:rFonts w:asciiTheme="majorBidi" w:hAnsiTheme="majorBidi" w:cstheme="majorBidi" w:hint="cs"/>
          <w:sz w:val="28"/>
          <w:szCs w:val="28"/>
          <w:cs/>
        </w:rPr>
        <w:t xml:space="preserve"> การดำรง</w:t>
      </w:r>
      <w:r w:rsidR="00274D86" w:rsidRPr="004A198D">
        <w:rPr>
          <w:rFonts w:asciiTheme="majorBidi" w:hAnsiTheme="majorBidi"/>
          <w:sz w:val="28"/>
          <w:szCs w:val="28"/>
          <w:cs/>
        </w:rPr>
        <w:t>สถานะการเป็นบริษัทจดทะเบียนในตลาดหลักทรัพย์แห่งประเทศไทย</w:t>
      </w:r>
      <w:r w:rsidR="00274D86" w:rsidRPr="004A198D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="00274D86" w:rsidRPr="004A198D">
        <w:rPr>
          <w:rFonts w:asciiTheme="majorBidi" w:hAnsiTheme="majorBidi"/>
          <w:sz w:val="28"/>
          <w:szCs w:val="28"/>
          <w:cs/>
        </w:rPr>
        <w:t>กำหนดสัดส่วนภาระหนี้ต่อมูลค่าหลักประกันไม่เกิน</w:t>
      </w:r>
      <w:r w:rsidR="00274D86" w:rsidRPr="004A198D">
        <w:rPr>
          <w:rFonts w:asciiTheme="majorBidi" w:hAnsiTheme="majorBidi" w:hint="cs"/>
          <w:sz w:val="28"/>
          <w:szCs w:val="28"/>
          <w:cs/>
        </w:rPr>
        <w:t>ร้อยละ</w:t>
      </w:r>
      <w:r w:rsidR="00274D86" w:rsidRPr="004A198D">
        <w:rPr>
          <w:rFonts w:asciiTheme="majorBidi" w:hAnsiTheme="majorBidi"/>
          <w:sz w:val="28"/>
          <w:szCs w:val="28"/>
          <w:cs/>
        </w:rPr>
        <w:t xml:space="preserve"> </w:t>
      </w:r>
      <w:r w:rsidR="00274D86" w:rsidRPr="004A198D">
        <w:rPr>
          <w:rFonts w:asciiTheme="majorBidi" w:hAnsiTheme="majorBidi"/>
          <w:sz w:val="28"/>
          <w:szCs w:val="28"/>
        </w:rPr>
        <w:t>70</w:t>
      </w:r>
      <w:r w:rsidR="00274D86" w:rsidRPr="004A198D">
        <w:rPr>
          <w:rFonts w:asciiTheme="majorBidi" w:hAnsiTheme="majorBidi"/>
          <w:sz w:val="28"/>
          <w:szCs w:val="28"/>
          <w:cs/>
        </w:rPr>
        <w:t xml:space="preserve"> ของมูลค่าหุ้น</w:t>
      </w:r>
      <w:r w:rsidR="00274D86" w:rsidRPr="004A198D">
        <w:rPr>
          <w:rFonts w:asciiTheme="majorBidi" w:hAnsiTheme="majorBidi" w:hint="cs"/>
          <w:sz w:val="28"/>
          <w:szCs w:val="28"/>
          <w:cs/>
        </w:rPr>
        <w:t>ที่นำมาค้ำประกัน โดยบริษัทได้นำหุ้นสามัญของบริษัทย่อย</w:t>
      </w:r>
      <w:r w:rsidR="00B00CDB" w:rsidRPr="004A198D">
        <w:rPr>
          <w:rFonts w:asciiTheme="majorBidi" w:hAnsiTheme="majorBidi" w:hint="cs"/>
          <w:sz w:val="28"/>
          <w:szCs w:val="28"/>
          <w:cs/>
        </w:rPr>
        <w:t>ทางอ้อม</w:t>
      </w:r>
      <w:r w:rsidR="00274D86" w:rsidRPr="004A198D">
        <w:rPr>
          <w:rFonts w:asciiTheme="majorBidi" w:hAnsiTheme="majorBidi" w:hint="cs"/>
          <w:sz w:val="28"/>
          <w:szCs w:val="28"/>
          <w:cs/>
        </w:rPr>
        <w:t>แห่งหนึ่งมาเป็นหลักประกันเงินกู้ยืมจากสถาบันการเงิน</w:t>
      </w:r>
    </w:p>
    <w:p w14:paraId="1DFE7D39" w14:textId="77777777" w:rsidR="00F071B2" w:rsidRPr="004A198D" w:rsidRDefault="00F071B2" w:rsidP="000458CD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9B3EC47" w14:textId="3F4760B4" w:rsidR="00877D27" w:rsidRPr="004A198D" w:rsidRDefault="008C6878" w:rsidP="008C6878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ณ วันที่ </w:t>
      </w:r>
      <w:r w:rsidRPr="004A198D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Pr="004A198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มิถุนายน </w:t>
      </w:r>
      <w:r w:rsidRPr="004A198D">
        <w:rPr>
          <w:rFonts w:asciiTheme="majorBidi" w:hAnsiTheme="majorBidi" w:cstheme="majorBidi"/>
          <w:spacing w:val="-4"/>
          <w:sz w:val="28"/>
          <w:szCs w:val="28"/>
        </w:rPr>
        <w:t>2566</w:t>
      </w:r>
      <w:r w:rsidRPr="004A198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F071B2" w:rsidRPr="004A198D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บริษัทย่อยมีเงินกู้ยืมระยะยาวจากสถาบันการเงินโดยมีอัตรา</w:t>
      </w:r>
      <w:r w:rsidR="00282C54" w:rsidRPr="004A198D">
        <w:rPr>
          <w:rFonts w:asciiTheme="majorBidi" w:hAnsiTheme="majorBidi" w:cstheme="majorBidi" w:hint="cs"/>
          <w:spacing w:val="-4"/>
          <w:sz w:val="28"/>
          <w:szCs w:val="28"/>
          <w:cs/>
        </w:rPr>
        <w:t>ดอกเบี้ย</w:t>
      </w:r>
      <w:r w:rsidR="00F071B2" w:rsidRPr="004A198D">
        <w:rPr>
          <w:rFonts w:asciiTheme="majorBidi" w:hAnsiTheme="majorBidi" w:cstheme="majorBidi"/>
          <w:spacing w:val="-4"/>
          <w:sz w:val="28"/>
          <w:szCs w:val="28"/>
          <w:cs/>
        </w:rPr>
        <w:t>เงินกู้ยืมขั้นต่ำลบอัตราคงที่ต่อปี</w:t>
      </w:r>
      <w:r w:rsidR="00F071B2"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="00F071B2" w:rsidRPr="004A198D">
        <w:rPr>
          <w:rFonts w:asciiTheme="majorBidi" w:hAnsiTheme="majorBidi" w:cstheme="majorBidi" w:hint="cs"/>
          <w:sz w:val="28"/>
          <w:szCs w:val="28"/>
          <w:cs/>
        </w:rPr>
        <w:t xml:space="preserve">อัตราดอกเบี้ยคงที่ต่อปี อัตราดอกเบี้ย </w:t>
      </w:r>
      <w:r w:rsidR="00F071B2" w:rsidRPr="004A198D">
        <w:rPr>
          <w:rFonts w:asciiTheme="majorBidi" w:hAnsiTheme="majorBidi" w:cstheme="majorBidi"/>
          <w:sz w:val="28"/>
          <w:szCs w:val="28"/>
        </w:rPr>
        <w:t xml:space="preserve">LIBOR 3 </w:t>
      </w:r>
      <w:r w:rsidR="00F071B2" w:rsidRPr="004A198D">
        <w:rPr>
          <w:rFonts w:asciiTheme="majorBidi" w:hAnsiTheme="majorBidi" w:cstheme="majorBidi" w:hint="cs"/>
          <w:sz w:val="28"/>
          <w:szCs w:val="28"/>
          <w:cs/>
        </w:rPr>
        <w:t xml:space="preserve">เดือน บวกอัตราส่วนเพิ่มคงที่ต่อปี และอัตราดอกเบี้ย </w:t>
      </w:r>
      <w:r w:rsidR="00F071B2" w:rsidRPr="004A198D">
        <w:rPr>
          <w:rFonts w:asciiTheme="majorBidi" w:hAnsiTheme="majorBidi" w:cstheme="majorBidi"/>
          <w:sz w:val="28"/>
          <w:szCs w:val="28"/>
        </w:rPr>
        <w:t xml:space="preserve">THBFIX 3 </w:t>
      </w:r>
      <w:r w:rsidR="00F071B2" w:rsidRPr="004A198D">
        <w:rPr>
          <w:rFonts w:asciiTheme="majorBidi" w:hAnsiTheme="majorBidi" w:cstheme="majorBidi" w:hint="cs"/>
          <w:sz w:val="28"/>
          <w:szCs w:val="28"/>
          <w:cs/>
        </w:rPr>
        <w:t xml:space="preserve">เดือน </w:t>
      </w:r>
      <w:r w:rsidR="00282C54" w:rsidRPr="004A198D">
        <w:rPr>
          <w:rFonts w:asciiTheme="majorBidi" w:hAnsiTheme="majorBidi" w:cstheme="majorBidi"/>
          <w:sz w:val="28"/>
          <w:szCs w:val="28"/>
          <w:cs/>
        </w:rPr>
        <w:br/>
      </w:r>
      <w:r w:rsidR="00F071B2" w:rsidRPr="004A198D">
        <w:rPr>
          <w:rFonts w:asciiTheme="majorBidi" w:hAnsiTheme="majorBidi" w:cstheme="majorBidi" w:hint="cs"/>
          <w:sz w:val="28"/>
          <w:szCs w:val="28"/>
          <w:cs/>
        </w:rPr>
        <w:t>บวกอัตราส่วนเพิ่มคงที่ต่อป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>ี</w:t>
      </w:r>
    </w:p>
    <w:p w14:paraId="486AFA20" w14:textId="77777777" w:rsidR="00877D27" w:rsidRPr="004A198D" w:rsidRDefault="00877D27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2FD77647" w14:textId="667C44DF" w:rsidR="00F071B2" w:rsidRPr="004A198D" w:rsidRDefault="00F071B2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>เงินกู้ยืมส่วนใหญ่ของบริษัทย่อยมีกำหนดชำระคืนเงินต้นเมื่อไถ่ถอนโฉนดที่ดินในอัตราที่ระบุในสัญญา เงินต้นส่วนที่เหลือมีกำหนดชำระคืนตามระยะเวลาที่ระบุไว้ในสัญญาโดย</w:t>
      </w:r>
      <w:r w:rsidR="00C612B7" w:rsidRPr="004A198D">
        <w:rPr>
          <w:rFonts w:asciiTheme="majorBidi" w:hAnsiTheme="majorBidi" w:cstheme="majorBidi" w:hint="cs"/>
          <w:sz w:val="28"/>
          <w:szCs w:val="28"/>
          <w:cs/>
        </w:rPr>
        <w:t>กลุ่มบริษัทได้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จัดประเภทเงินกู้ยืมระยะยาวที่จะถึงกำหนดชำระภายใน </w:t>
      </w:r>
      <w:r w:rsidRPr="004A198D">
        <w:rPr>
          <w:rFonts w:asciiTheme="majorBidi" w:hAnsiTheme="majorBidi" w:cstheme="majorBidi"/>
          <w:sz w:val="28"/>
          <w:szCs w:val="28"/>
        </w:rPr>
        <w:t>1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ปี </w:t>
      </w:r>
    </w:p>
    <w:p w14:paraId="7FD61033" w14:textId="77777777" w:rsidR="00E112AF" w:rsidRPr="004A198D" w:rsidRDefault="00E112AF" w:rsidP="005E1349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7DC11B0" w14:textId="72B715FD" w:rsidR="00F071B2" w:rsidRPr="004A198D" w:rsidRDefault="00F071B2" w:rsidP="005E1349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</w:t>
      </w:r>
      <w:r w:rsidRPr="004A198D">
        <w:rPr>
          <w:rFonts w:asciiTheme="majorBidi" w:hAnsiTheme="majorBidi" w:cstheme="majorBidi"/>
          <w:spacing w:val="-2"/>
          <w:sz w:val="28"/>
          <w:szCs w:val="28"/>
          <w:cs/>
        </w:rPr>
        <w:t>ของผู้ถือหุ้น</w:t>
      </w:r>
      <w:r w:rsidRPr="004A198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A198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การดำรงอัตราส่วนความสามารถในการชำระหนี้ </w:t>
      </w:r>
      <w:r w:rsidR="0020511A" w:rsidRPr="004A198D">
        <w:rPr>
          <w:rFonts w:asciiTheme="majorBidi" w:hAnsiTheme="majorBidi" w:cstheme="majorBidi"/>
          <w:spacing w:val="-2"/>
          <w:sz w:val="28"/>
          <w:szCs w:val="28"/>
          <w:cs/>
        </w:rPr>
        <w:t>การดำรงอัตราส่วนหนี้สิน</w:t>
      </w:r>
      <w:r w:rsidR="0020511A" w:rsidRPr="004A198D">
        <w:rPr>
          <w:rFonts w:asciiTheme="majorBidi" w:hAnsiTheme="majorBidi" w:cstheme="majorBidi" w:hint="cs"/>
          <w:spacing w:val="-2"/>
          <w:sz w:val="28"/>
          <w:szCs w:val="28"/>
          <w:cs/>
        </w:rPr>
        <w:t>ที่มีภาระดอกเบี้ย</w:t>
      </w:r>
      <w:r w:rsidR="0020511A" w:rsidRPr="004A198D">
        <w:rPr>
          <w:rFonts w:asciiTheme="majorBidi" w:hAnsiTheme="majorBidi" w:cstheme="majorBidi"/>
          <w:spacing w:val="-2"/>
          <w:sz w:val="28"/>
          <w:szCs w:val="28"/>
          <w:cs/>
        </w:rPr>
        <w:t>ต่อส่วนของผู้ถือหุ้น</w:t>
      </w:r>
      <w:r w:rsidR="0020511A"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A198D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4A198D">
        <w:rPr>
          <w:rFonts w:asciiTheme="majorBidi" w:hAnsiTheme="majorBidi" w:cstheme="majorBidi"/>
          <w:sz w:val="28"/>
          <w:szCs w:val="28"/>
          <w:cs/>
        </w:rPr>
        <w:t>ต่อกำไรก่อนหักดอกเบี้ยจ่าย ภาษี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 </w:t>
      </w:r>
      <w:r w:rsidR="000A6F0F" w:rsidRPr="004A198D">
        <w:rPr>
          <w:rFonts w:asciiTheme="majorBidi" w:hAnsiTheme="majorBidi" w:cstheme="majorBidi"/>
          <w:sz w:val="28"/>
          <w:szCs w:val="28"/>
        </w:rPr>
        <w:br/>
      </w:r>
      <w:r w:rsidRPr="004A198D">
        <w:rPr>
          <w:rFonts w:asciiTheme="majorBidi" w:hAnsiTheme="majorBidi" w:cstheme="majorBidi"/>
          <w:sz w:val="28"/>
          <w:szCs w:val="28"/>
          <w:cs/>
        </w:rPr>
        <w:t>การควบหรือรวมกิจการกับบริษัทอื่น การลงทุนในหลักทรัพย์ การลดทุนหรือจ่ายเงินปันผล และการโอนสิทธิในสัญญาประกันภัยและสัญญาก่อสร้าง เป็นต้น</w:t>
      </w:r>
    </w:p>
    <w:p w14:paraId="1CFE6C0B" w14:textId="77777777" w:rsidR="00274D86" w:rsidRPr="004A198D" w:rsidRDefault="00274D86" w:rsidP="00274D86">
      <w:pPr>
        <w:pStyle w:val="ListParagraph"/>
        <w:rPr>
          <w:rFonts w:asciiTheme="majorBidi" w:hAnsiTheme="majorBidi" w:cstheme="majorBidi"/>
          <w:sz w:val="22"/>
          <w:cs/>
        </w:rPr>
      </w:pPr>
    </w:p>
    <w:p w14:paraId="288273AA" w14:textId="4B0A72AB" w:rsidR="00F071B2" w:rsidRPr="004A198D" w:rsidRDefault="00F071B2" w:rsidP="000458CD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 อาคารและส่วนปรับปรุงอาคาร โรงไฟฟ้า เครื่องจักรและอุปกรณ์ที่นำมาใช้ในโรงไฟฟ้า </w:t>
      </w:r>
      <w:r w:rsidRPr="004A198D">
        <w:rPr>
          <w:rFonts w:asciiTheme="majorBidi" w:hAnsiTheme="majorBidi" w:cstheme="majorBidi"/>
          <w:sz w:val="28"/>
          <w:szCs w:val="28"/>
          <w:cs/>
        </w:rPr>
        <w:t>ไปจดจำนองไว้กับสถาบันการเงินรวมถึงโอนสิทธิในสัญญาประกันภัย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 และสิทธิเรียกร้องในบัญชีเงินฝากธนาคาร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เพื่อใช้เป็นหลักประกัน</w:t>
      </w:r>
      <w:r w:rsidR="005E1349" w:rsidRPr="004A198D">
        <w:rPr>
          <w:rFonts w:asciiTheme="majorBidi" w:hAnsiTheme="majorBidi" w:cstheme="majorBidi" w:hint="cs"/>
          <w:sz w:val="28"/>
          <w:szCs w:val="28"/>
          <w:cs/>
        </w:rPr>
        <w:t>เงินเบิกเกินบัญชีธนาคารและ</w:t>
      </w:r>
      <w:r w:rsidRPr="004A198D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</w:p>
    <w:p w14:paraId="6ADDEA2D" w14:textId="77777777" w:rsidR="00877D27" w:rsidRPr="004A198D" w:rsidRDefault="00877D27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123F5BEB" w14:textId="42ECC36B" w:rsidR="002A74DB" w:rsidRPr="004A198D" w:rsidRDefault="002A74DB" w:rsidP="002A74DB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4A198D">
        <w:rPr>
          <w:rFonts w:asciiTheme="majorBidi" w:hAnsiTheme="majorBidi" w:cstheme="majorBidi"/>
          <w:sz w:val="28"/>
          <w:szCs w:val="28"/>
        </w:rPr>
        <w:t xml:space="preserve">30 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4A198D">
        <w:rPr>
          <w:rFonts w:asciiTheme="majorBidi" w:hAnsiTheme="majorBidi" w:cstheme="majorBidi"/>
          <w:sz w:val="28"/>
          <w:szCs w:val="28"/>
        </w:rPr>
        <w:t>2566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กลุ่มบริษัทและบริษัทมีวงเงินสินเชื่อซึ่งยังไม่ได้เบิกใช้จำนวน</w:t>
      </w:r>
      <w:r w:rsidR="00133E52" w:rsidRPr="004A198D">
        <w:rPr>
          <w:rFonts w:asciiTheme="majorBidi" w:hAnsiTheme="majorBidi" w:cstheme="majorBidi"/>
          <w:sz w:val="28"/>
          <w:szCs w:val="28"/>
        </w:rPr>
        <w:t xml:space="preserve"> 16,083.53 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r w:rsidR="00133E52" w:rsidRPr="004A198D">
        <w:rPr>
          <w:rFonts w:asciiTheme="majorBidi" w:hAnsiTheme="majorBidi" w:cstheme="majorBidi"/>
          <w:sz w:val="28"/>
          <w:szCs w:val="28"/>
        </w:rPr>
        <w:t>2,685.74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 ล้านบาท ตามลำดับ </w:t>
      </w:r>
      <w:r w:rsidRPr="004A198D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Pr="004A198D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Pr="004A198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Pr="004A198D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4A198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4A198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07B77" w:rsidRPr="004A198D">
        <w:rPr>
          <w:rFonts w:asciiTheme="majorBidi" w:hAnsiTheme="majorBidi" w:cstheme="majorBidi"/>
          <w:i/>
          <w:iCs/>
          <w:sz w:val="28"/>
          <w:szCs w:val="28"/>
        </w:rPr>
        <w:t>16,532.33</w:t>
      </w:r>
      <w:r w:rsidRPr="004A198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A198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607B77" w:rsidRPr="004A198D">
        <w:rPr>
          <w:rFonts w:asciiTheme="majorBidi" w:hAnsiTheme="majorBidi" w:cstheme="majorBidi"/>
          <w:i/>
          <w:iCs/>
          <w:sz w:val="28"/>
          <w:szCs w:val="28"/>
        </w:rPr>
        <w:t>3,685.74</w:t>
      </w:r>
      <w:r w:rsidRPr="004A198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A198D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</w:p>
    <w:p w14:paraId="6A5B993B" w14:textId="77777777" w:rsidR="002A74DB" w:rsidRPr="004A198D" w:rsidRDefault="002A74DB" w:rsidP="002A74D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D82D18" w14:textId="65874A6E" w:rsidR="002A74DB" w:rsidRPr="004A198D" w:rsidRDefault="002A74DB" w:rsidP="002A74DB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2A74DB" w:rsidRPr="004A198D" w:rsidSect="00523A37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p w14:paraId="08FC89E0" w14:textId="58231D13" w:rsidR="00CA3B97" w:rsidRPr="004A198D" w:rsidRDefault="000F047A" w:rsidP="00CA3B97">
      <w:pPr>
        <w:numPr>
          <w:ilvl w:val="0"/>
          <w:numId w:val="2"/>
        </w:numPr>
        <w:tabs>
          <w:tab w:val="left" w:pos="540"/>
        </w:tabs>
        <w:spacing w:line="240" w:lineRule="auto"/>
        <w:ind w:left="-180" w:hanging="450"/>
        <w:rPr>
          <w:rFonts w:ascii="Angsana New" w:hAnsi="Angsana New"/>
          <w:b/>
          <w:bCs/>
          <w:sz w:val="28"/>
          <w:szCs w:val="28"/>
          <w:lang w:val="th-TH"/>
        </w:rPr>
      </w:pPr>
      <w:bookmarkStart w:id="3" w:name="_Hlk132984420"/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ส่วนงานดำเนินงาน</w:t>
      </w:r>
      <w:r w:rsidRPr="004A198D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และการจำแนกรายได้</w:t>
      </w:r>
      <w:bookmarkEnd w:id="3"/>
    </w:p>
    <w:tbl>
      <w:tblPr>
        <w:tblpPr w:leftFromText="180" w:rightFromText="180" w:vertAnchor="text" w:horzAnchor="margin" w:tblpX="-710" w:tblpY="25"/>
        <w:tblW w:w="16018" w:type="dxa"/>
        <w:tblLayout w:type="fixed"/>
        <w:tblLook w:val="00A0" w:firstRow="1" w:lastRow="0" w:firstColumn="1" w:lastColumn="0" w:noHBand="0" w:noVBand="0"/>
      </w:tblPr>
      <w:tblGrid>
        <w:gridCol w:w="2644"/>
        <w:gridCol w:w="566"/>
        <w:gridCol w:w="289"/>
        <w:gridCol w:w="517"/>
        <w:gridCol w:w="20"/>
        <w:gridCol w:w="233"/>
        <w:gridCol w:w="22"/>
        <w:gridCol w:w="535"/>
        <w:gridCol w:w="256"/>
        <w:gridCol w:w="590"/>
        <w:gridCol w:w="29"/>
        <w:gridCol w:w="236"/>
        <w:gridCol w:w="29"/>
        <w:gridCol w:w="550"/>
        <w:gridCol w:w="260"/>
        <w:gridCol w:w="597"/>
        <w:gridCol w:w="30"/>
        <w:gridCol w:w="230"/>
        <w:gridCol w:w="30"/>
        <w:gridCol w:w="549"/>
        <w:gridCol w:w="260"/>
        <w:gridCol w:w="588"/>
        <w:gridCol w:w="39"/>
        <w:gridCol w:w="278"/>
        <w:gridCol w:w="10"/>
        <w:gridCol w:w="534"/>
        <w:gridCol w:w="31"/>
        <w:gridCol w:w="231"/>
        <w:gridCol w:w="31"/>
        <w:gridCol w:w="548"/>
        <w:gridCol w:w="8"/>
        <w:gridCol w:w="256"/>
        <w:gridCol w:w="8"/>
        <w:gridCol w:w="569"/>
        <w:gridCol w:w="7"/>
        <w:gridCol w:w="249"/>
        <w:gridCol w:w="7"/>
        <w:gridCol w:w="573"/>
        <w:gridCol w:w="18"/>
        <w:gridCol w:w="265"/>
        <w:gridCol w:w="10"/>
        <w:gridCol w:w="29"/>
        <w:gridCol w:w="546"/>
        <w:gridCol w:w="39"/>
        <w:gridCol w:w="217"/>
        <w:gridCol w:w="39"/>
        <w:gridCol w:w="573"/>
        <w:gridCol w:w="12"/>
        <w:gridCol w:w="273"/>
        <w:gridCol w:w="578"/>
        <w:gridCol w:w="58"/>
        <w:gridCol w:w="203"/>
        <w:gridCol w:w="52"/>
        <w:gridCol w:w="667"/>
      </w:tblGrid>
      <w:tr w:rsidR="005E04E9" w:rsidRPr="004A198D" w14:paraId="3F0EA090" w14:textId="77777777" w:rsidTr="00257870">
        <w:trPr>
          <w:trHeight w:val="249"/>
          <w:tblHeader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06AD7" w14:textId="77777777" w:rsidR="00C215B8" w:rsidRPr="004A198D" w:rsidRDefault="00C215B8" w:rsidP="00257870">
            <w:pPr>
              <w:spacing w:line="240" w:lineRule="auto"/>
              <w:ind w:left="-288" w:firstLine="288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bookmarkStart w:id="4" w:name="_Hlk125717518"/>
          </w:p>
        </w:tc>
        <w:tc>
          <w:tcPr>
            <w:tcW w:w="1392" w:type="dxa"/>
            <w:gridSpan w:val="4"/>
            <w:tcBorders>
              <w:left w:val="nil"/>
              <w:right w:val="nil"/>
            </w:tcBorders>
            <w:vAlign w:val="bottom"/>
          </w:tcPr>
          <w:p w14:paraId="63AFA6E6" w14:textId="77777777" w:rsidR="00C215B8" w:rsidRPr="004A198D" w:rsidRDefault="00C215B8" w:rsidP="0025787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4A2BBDD" w14:textId="77777777" w:rsidR="00C215B8" w:rsidRPr="004A198D" w:rsidRDefault="00C215B8" w:rsidP="0025787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0" w:type="dxa"/>
            <w:gridSpan w:val="4"/>
            <w:tcBorders>
              <w:left w:val="nil"/>
              <w:right w:val="nil"/>
            </w:tcBorders>
            <w:vAlign w:val="bottom"/>
          </w:tcPr>
          <w:p w14:paraId="520E0638" w14:textId="77777777" w:rsidR="00C215B8" w:rsidRPr="004A198D" w:rsidRDefault="00C215B8" w:rsidP="0025787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4A198D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7F1172A0" w14:textId="77777777" w:rsidR="00C215B8" w:rsidRPr="004A198D" w:rsidRDefault="00C215B8" w:rsidP="0025787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7" w:type="dxa"/>
            <w:gridSpan w:val="4"/>
            <w:tcBorders>
              <w:left w:val="nil"/>
              <w:right w:val="nil"/>
            </w:tcBorders>
            <w:vAlign w:val="bottom"/>
          </w:tcPr>
          <w:p w14:paraId="5B674D9F" w14:textId="77777777" w:rsidR="00C215B8" w:rsidRPr="004A198D" w:rsidRDefault="00C215B8" w:rsidP="0025787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2519C360" w14:textId="77777777" w:rsidR="00C215B8" w:rsidRPr="004A198D" w:rsidRDefault="00C215B8" w:rsidP="0025787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36" w:type="dxa"/>
            <w:gridSpan w:val="4"/>
            <w:tcBorders>
              <w:left w:val="nil"/>
              <w:right w:val="nil"/>
            </w:tcBorders>
            <w:vAlign w:val="bottom"/>
          </w:tcPr>
          <w:p w14:paraId="686901F4" w14:textId="77777777" w:rsidR="00C215B8" w:rsidRPr="004A198D" w:rsidRDefault="00C215B8" w:rsidP="0025787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1F7CE3CE" w14:textId="77777777" w:rsidR="00C215B8" w:rsidRPr="004A198D" w:rsidRDefault="00C215B8" w:rsidP="0025787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75" w:type="dxa"/>
            <w:gridSpan w:val="5"/>
            <w:tcBorders>
              <w:left w:val="nil"/>
              <w:right w:val="nil"/>
            </w:tcBorders>
            <w:vAlign w:val="bottom"/>
          </w:tcPr>
          <w:p w14:paraId="153C1A79" w14:textId="77777777" w:rsidR="00C215B8" w:rsidRPr="004A198D" w:rsidRDefault="00C215B8" w:rsidP="0025787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4A198D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3DD0561F" w14:textId="77777777" w:rsidR="00C215B8" w:rsidRPr="004A198D" w:rsidRDefault="00C215B8" w:rsidP="0025787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31" w:type="dxa"/>
            <w:gridSpan w:val="7"/>
            <w:tcBorders>
              <w:left w:val="nil"/>
              <w:right w:val="nil"/>
            </w:tcBorders>
            <w:vAlign w:val="bottom"/>
          </w:tcPr>
          <w:p w14:paraId="7C84A5A5" w14:textId="77777777" w:rsidR="00C215B8" w:rsidRPr="004A198D" w:rsidRDefault="00C215B8" w:rsidP="0025787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  <w:vAlign w:val="bottom"/>
          </w:tcPr>
          <w:p w14:paraId="07D3A89A" w14:textId="77777777" w:rsidR="00C215B8" w:rsidRPr="004A198D" w:rsidRDefault="00C215B8" w:rsidP="0025787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gridSpan w:val="7"/>
            <w:tcBorders>
              <w:left w:val="nil"/>
              <w:right w:val="nil"/>
            </w:tcBorders>
            <w:vAlign w:val="bottom"/>
          </w:tcPr>
          <w:p w14:paraId="5DF7C095" w14:textId="77777777" w:rsidR="00C215B8" w:rsidRPr="004A198D" w:rsidRDefault="00C215B8" w:rsidP="0025787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4A40D84" w14:textId="77777777" w:rsidR="00C215B8" w:rsidRPr="004A198D" w:rsidRDefault="00C215B8" w:rsidP="0025787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gridSpan w:val="5"/>
            <w:tcBorders>
              <w:left w:val="nil"/>
              <w:right w:val="nil"/>
            </w:tcBorders>
            <w:vAlign w:val="bottom"/>
          </w:tcPr>
          <w:p w14:paraId="24A73E52" w14:textId="77777777" w:rsidR="00C215B8" w:rsidRPr="004A198D" w:rsidRDefault="00C215B8" w:rsidP="00257870">
            <w:pPr>
              <w:spacing w:line="240" w:lineRule="auto"/>
              <w:ind w:left="-115" w:right="31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bookmarkEnd w:id="4"/>
      <w:tr w:rsidR="00120B11" w:rsidRPr="004A198D" w14:paraId="3445BCA3" w14:textId="77777777" w:rsidTr="00257870">
        <w:trPr>
          <w:trHeight w:val="249"/>
          <w:tblHeader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A8C84" w14:textId="09998187" w:rsidR="00120B11" w:rsidRPr="004A198D" w:rsidRDefault="00120B11" w:rsidP="00120B11">
            <w:pPr>
              <w:spacing w:line="240" w:lineRule="auto"/>
              <w:ind w:left="-288" w:firstLine="288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4A198D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สำหรับงวด</w:t>
            </w:r>
            <w:r w:rsidR="00F91375" w:rsidRPr="004A198D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เก้า</w:t>
            </w:r>
            <w:r w:rsidRPr="004A198D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เดือนสิ้นสุด</w:t>
            </w:r>
          </w:p>
        </w:tc>
        <w:tc>
          <w:tcPr>
            <w:tcW w:w="1392" w:type="dxa"/>
            <w:gridSpan w:val="4"/>
            <w:tcBorders>
              <w:left w:val="nil"/>
              <w:right w:val="nil"/>
            </w:tcBorders>
            <w:vAlign w:val="bottom"/>
          </w:tcPr>
          <w:p w14:paraId="529D6B36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4A198D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7C26C67D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อสังหาริมทรัพย์เพื่อขาย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76999B60" w14:textId="77777777" w:rsidR="00120B11" w:rsidRPr="004A198D" w:rsidRDefault="00120B11" w:rsidP="00120B1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0" w:type="dxa"/>
            <w:gridSpan w:val="4"/>
            <w:tcBorders>
              <w:left w:val="nil"/>
              <w:right w:val="nil"/>
            </w:tcBorders>
            <w:vAlign w:val="bottom"/>
          </w:tcPr>
          <w:p w14:paraId="7DEA965A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  <w:cs/>
              </w:rPr>
              <w:t>อสังหาริมทรัพย์เพื่อ</w:t>
            </w:r>
          </w:p>
          <w:p w14:paraId="2B96EADD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  <w:cs/>
              </w:rPr>
              <w:t>ให้เช่าและบริการ</w:t>
            </w: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57BCF6FA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7" w:type="dxa"/>
            <w:gridSpan w:val="4"/>
            <w:tcBorders>
              <w:left w:val="nil"/>
              <w:right w:val="nil"/>
            </w:tcBorders>
            <w:vAlign w:val="bottom"/>
          </w:tcPr>
          <w:p w14:paraId="075BB4BB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4A198D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64313097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ด้านอุตสาหกรรม</w:t>
            </w: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4E21F5B5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36" w:type="dxa"/>
            <w:gridSpan w:val="4"/>
            <w:tcBorders>
              <w:left w:val="nil"/>
              <w:right w:val="nil"/>
            </w:tcBorders>
            <w:vAlign w:val="bottom"/>
          </w:tcPr>
          <w:p w14:paraId="07DC0D54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4A198D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1FF80A90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ผลิตและจำหน่ายกระแสไฟฟ้า</w:t>
            </w:r>
          </w:p>
        </w:tc>
        <w:tc>
          <w:tcPr>
            <w:tcW w:w="288" w:type="dxa"/>
            <w:gridSpan w:val="2"/>
            <w:tcBorders>
              <w:left w:val="nil"/>
              <w:right w:val="nil"/>
            </w:tcBorders>
            <w:vAlign w:val="bottom"/>
          </w:tcPr>
          <w:p w14:paraId="09B9EEE3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75" w:type="dxa"/>
            <w:gridSpan w:val="5"/>
            <w:tcBorders>
              <w:left w:val="nil"/>
              <w:right w:val="nil"/>
            </w:tcBorders>
            <w:vAlign w:val="bottom"/>
          </w:tcPr>
          <w:p w14:paraId="0A53025D" w14:textId="77777777" w:rsidR="00D525BB" w:rsidRPr="004A198D" w:rsidRDefault="00D525BB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4A198D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ปรึกษาการบริหารและ</w:t>
            </w:r>
          </w:p>
          <w:p w14:paraId="3D0E3343" w14:textId="222897C4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ควบคุมงานก่อสร้าง</w:t>
            </w: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64D15F0A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31" w:type="dxa"/>
            <w:gridSpan w:val="7"/>
            <w:tcBorders>
              <w:left w:val="nil"/>
              <w:right w:val="nil"/>
            </w:tcBorders>
            <w:vAlign w:val="bottom"/>
          </w:tcPr>
          <w:p w14:paraId="4F37EA55" w14:textId="77777777" w:rsidR="00120B11" w:rsidRPr="004A198D" w:rsidRDefault="00120B11" w:rsidP="00120B11">
            <w:pPr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  <w:p w14:paraId="2F25A7B4" w14:textId="77777777" w:rsidR="00120B11" w:rsidRPr="004A198D" w:rsidRDefault="00120B11" w:rsidP="00120B11">
            <w:pPr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4A198D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  <w:r w:rsidRPr="004A198D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อื่น ๆ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  <w:vAlign w:val="bottom"/>
          </w:tcPr>
          <w:p w14:paraId="529F82A6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gridSpan w:val="7"/>
            <w:tcBorders>
              <w:left w:val="nil"/>
              <w:right w:val="nil"/>
            </w:tcBorders>
            <w:vAlign w:val="bottom"/>
          </w:tcPr>
          <w:p w14:paraId="4C64077A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347F9FC0" w14:textId="77777777" w:rsidR="00120B11" w:rsidRPr="004A198D" w:rsidRDefault="00120B11" w:rsidP="00120B1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gridSpan w:val="5"/>
            <w:tcBorders>
              <w:left w:val="nil"/>
              <w:right w:val="nil"/>
            </w:tcBorders>
            <w:vAlign w:val="bottom"/>
          </w:tcPr>
          <w:p w14:paraId="1F2046B8" w14:textId="0C8598E1" w:rsidR="00120B11" w:rsidRPr="004A198D" w:rsidRDefault="00120B11" w:rsidP="00120B11">
            <w:pPr>
              <w:spacing w:line="240" w:lineRule="auto"/>
              <w:ind w:left="-115" w:right="31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120B11" w:rsidRPr="004A198D" w14:paraId="114C638B" w14:textId="77777777" w:rsidTr="00257870">
        <w:trPr>
          <w:trHeight w:val="301"/>
          <w:tblHeader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2911A" w14:textId="1B11C1C8" w:rsidR="00120B11" w:rsidRPr="004A198D" w:rsidRDefault="00120B11" w:rsidP="00120B11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4A198D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วันที่</w:t>
            </w:r>
            <w:r w:rsidRPr="004A198D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30 </w:t>
            </w:r>
            <w:r w:rsidRPr="004A198D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มิถุนายน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A65951F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cs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361697B6" w14:textId="77777777" w:rsidR="00120B11" w:rsidRPr="004A198D" w:rsidRDefault="00120B11" w:rsidP="00120B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1BC6E59B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38631F89" w14:textId="77777777" w:rsidR="00120B11" w:rsidRPr="004A198D" w:rsidRDefault="00120B11" w:rsidP="00120B11">
            <w:pPr>
              <w:spacing w:line="2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4DBD9566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7D194098" w14:textId="77777777" w:rsidR="00120B11" w:rsidRPr="004A198D" w:rsidRDefault="00120B11" w:rsidP="00120B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4CCFFF8E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628BB9A2" w14:textId="77777777" w:rsidR="00120B11" w:rsidRPr="004A198D" w:rsidRDefault="00120B11" w:rsidP="00120B1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255D6DE5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C4DAF34" w14:textId="77777777" w:rsidR="00120B11" w:rsidRPr="004A198D" w:rsidRDefault="00120B11" w:rsidP="00120B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1B471C89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121E618E" w14:textId="77777777" w:rsidR="00120B11" w:rsidRPr="004A198D" w:rsidRDefault="00120B11" w:rsidP="00120B1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32913763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806B0A7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03B3A86D" w14:textId="77777777" w:rsidR="00120B11" w:rsidRPr="004A198D" w:rsidRDefault="00120B11" w:rsidP="00120B11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78" w:type="dxa"/>
            <w:tcBorders>
              <w:left w:val="nil"/>
              <w:right w:val="nil"/>
            </w:tcBorders>
            <w:vAlign w:val="bottom"/>
          </w:tcPr>
          <w:p w14:paraId="1E510217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5" w:type="dxa"/>
            <w:gridSpan w:val="3"/>
            <w:tcBorders>
              <w:left w:val="nil"/>
              <w:right w:val="nil"/>
            </w:tcBorders>
            <w:vAlign w:val="bottom"/>
          </w:tcPr>
          <w:p w14:paraId="24C9F171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724041A8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2623C06B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4499A269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7" w:type="dxa"/>
            <w:gridSpan w:val="2"/>
            <w:tcBorders>
              <w:left w:val="nil"/>
              <w:right w:val="nil"/>
            </w:tcBorders>
            <w:vAlign w:val="bottom"/>
          </w:tcPr>
          <w:p w14:paraId="54F8724E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5A460435" w14:textId="77777777" w:rsidR="00120B11" w:rsidRPr="004A198D" w:rsidRDefault="00120B11" w:rsidP="00120B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80" w:type="dxa"/>
            <w:gridSpan w:val="2"/>
            <w:tcBorders>
              <w:left w:val="nil"/>
              <w:right w:val="nil"/>
            </w:tcBorders>
            <w:vAlign w:val="bottom"/>
          </w:tcPr>
          <w:p w14:paraId="4B1C5858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197601CF" w14:textId="77777777" w:rsidR="00120B11" w:rsidRPr="004A198D" w:rsidRDefault="00120B11" w:rsidP="00120B1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3"/>
            <w:tcBorders>
              <w:left w:val="nil"/>
              <w:right w:val="nil"/>
            </w:tcBorders>
            <w:vAlign w:val="bottom"/>
          </w:tcPr>
          <w:p w14:paraId="5F3033DF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5742CB66" w14:textId="77777777" w:rsidR="00120B11" w:rsidRPr="004A198D" w:rsidRDefault="00120B11" w:rsidP="00120B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  <w:gridSpan w:val="2"/>
            <w:tcBorders>
              <w:left w:val="nil"/>
              <w:right w:val="nil"/>
            </w:tcBorders>
            <w:vAlign w:val="bottom"/>
          </w:tcPr>
          <w:p w14:paraId="3881FCA5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85" w:type="dxa"/>
            <w:gridSpan w:val="2"/>
            <w:tcBorders>
              <w:left w:val="nil"/>
              <w:right w:val="nil"/>
            </w:tcBorders>
            <w:vAlign w:val="bottom"/>
          </w:tcPr>
          <w:p w14:paraId="6DC611B1" w14:textId="77777777" w:rsidR="00120B11" w:rsidRPr="004A198D" w:rsidRDefault="00120B11" w:rsidP="00120B1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62A1A5A4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1" w:type="dxa"/>
            <w:gridSpan w:val="2"/>
            <w:tcBorders>
              <w:left w:val="nil"/>
              <w:right w:val="nil"/>
            </w:tcBorders>
            <w:vAlign w:val="bottom"/>
          </w:tcPr>
          <w:p w14:paraId="6E5C659C" w14:textId="77777777" w:rsidR="00120B11" w:rsidRPr="004A198D" w:rsidRDefault="00120B11" w:rsidP="00120B1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vAlign w:val="bottom"/>
          </w:tcPr>
          <w:p w14:paraId="69B2F420" w14:textId="77777777" w:rsidR="00120B11" w:rsidRPr="004A198D" w:rsidRDefault="00120B11" w:rsidP="00120B11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</w:tr>
      <w:tr w:rsidR="00257870" w:rsidRPr="004A198D" w14:paraId="7789AF94" w14:textId="77777777" w:rsidTr="00257870">
        <w:trPr>
          <w:trHeight w:val="20"/>
          <w:tblHeader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37EE6" w14:textId="1A3C67BE" w:rsidR="00C215B8" w:rsidRPr="004A198D" w:rsidRDefault="00C215B8" w:rsidP="00257870">
            <w:pPr>
              <w:spacing w:line="20" w:lineRule="atLeast"/>
              <w:ind w:firstLine="71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7780842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62E1A97C" w14:textId="77777777" w:rsidR="00C215B8" w:rsidRPr="004A198D" w:rsidRDefault="00C215B8" w:rsidP="0025787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062FEE44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08" w:firstLine="1"/>
              <w:jc w:val="center"/>
              <w:rPr>
                <w:rFonts w:ascii="Angsana New" w:hAnsi="Angsana New" w:cs="Angsana New"/>
                <w:spacing w:val="-14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77D44F9C" w14:textId="77777777" w:rsidR="00C215B8" w:rsidRPr="004A198D" w:rsidRDefault="00C215B8" w:rsidP="00257870">
            <w:pPr>
              <w:spacing w:line="2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26FF1A9F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23ACFE7C" w14:textId="77777777" w:rsidR="00C215B8" w:rsidRPr="004A198D" w:rsidRDefault="00C215B8" w:rsidP="0025787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3EABA1C8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596A3B1D" w14:textId="77777777" w:rsidR="00C215B8" w:rsidRPr="004A198D" w:rsidRDefault="00C215B8" w:rsidP="00257870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5B6AAFFC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6EE3855" w14:textId="77777777" w:rsidR="00C215B8" w:rsidRPr="004A198D" w:rsidRDefault="00C215B8" w:rsidP="0025787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1BF3C9EE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72967A03" w14:textId="77777777" w:rsidR="00C215B8" w:rsidRPr="004A198D" w:rsidRDefault="00C215B8" w:rsidP="00257870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11D3BB08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2BAD1CA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627" w:type="dxa"/>
            <w:gridSpan w:val="2"/>
            <w:tcBorders>
              <w:left w:val="nil"/>
              <w:right w:val="nil"/>
            </w:tcBorders>
            <w:vAlign w:val="bottom"/>
          </w:tcPr>
          <w:p w14:paraId="540EE87B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  <w:r w:rsidRPr="004A198D">
              <w:rPr>
                <w:rFonts w:ascii="Angsana New" w:hAnsi="Angsana New" w:cs="Angsana New"/>
                <w:spacing w:val="-8"/>
                <w:sz w:val="15"/>
                <w:szCs w:val="15"/>
              </w:rPr>
              <w:t>(</w:t>
            </w:r>
            <w:r w:rsidRPr="004A198D">
              <w:rPr>
                <w:rFonts w:ascii="Angsana New" w:hAnsi="Angsana New" w:cs="Angsana New" w:hint="cs"/>
                <w:spacing w:val="-8"/>
                <w:sz w:val="15"/>
                <w:szCs w:val="15"/>
                <w:cs/>
              </w:rPr>
              <w:t>ปรับปรุงใหม่)</w:t>
            </w:r>
          </w:p>
        </w:tc>
        <w:tc>
          <w:tcPr>
            <w:tcW w:w="278" w:type="dxa"/>
            <w:tcBorders>
              <w:left w:val="nil"/>
              <w:right w:val="nil"/>
            </w:tcBorders>
            <w:vAlign w:val="bottom"/>
          </w:tcPr>
          <w:p w14:paraId="5AF99611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575" w:type="dxa"/>
            <w:gridSpan w:val="3"/>
            <w:tcBorders>
              <w:left w:val="nil"/>
              <w:right w:val="nil"/>
            </w:tcBorders>
            <w:vAlign w:val="bottom"/>
          </w:tcPr>
          <w:p w14:paraId="33FF03C9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5941084A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2EE7E9A8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11FBA5A8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577" w:type="dxa"/>
            <w:gridSpan w:val="2"/>
            <w:tcBorders>
              <w:left w:val="nil"/>
              <w:right w:val="nil"/>
            </w:tcBorders>
            <w:vAlign w:val="bottom"/>
          </w:tcPr>
          <w:p w14:paraId="7E0EC66A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17DECD0B" w14:textId="77777777" w:rsidR="00C215B8" w:rsidRPr="004A198D" w:rsidRDefault="00C215B8" w:rsidP="0025787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80" w:type="dxa"/>
            <w:gridSpan w:val="2"/>
            <w:tcBorders>
              <w:left w:val="nil"/>
              <w:right w:val="nil"/>
            </w:tcBorders>
            <w:vAlign w:val="bottom"/>
          </w:tcPr>
          <w:p w14:paraId="596CCE46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bottom"/>
          </w:tcPr>
          <w:p w14:paraId="3E3244DF" w14:textId="77777777" w:rsidR="00C215B8" w:rsidRPr="004A198D" w:rsidRDefault="00C215B8" w:rsidP="00257870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3"/>
            <w:tcBorders>
              <w:left w:val="nil"/>
              <w:right w:val="nil"/>
            </w:tcBorders>
            <w:vAlign w:val="bottom"/>
          </w:tcPr>
          <w:p w14:paraId="2988F901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06C5549D" w14:textId="77777777" w:rsidR="00C215B8" w:rsidRPr="004A198D" w:rsidRDefault="00C215B8" w:rsidP="0025787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  <w:gridSpan w:val="2"/>
            <w:tcBorders>
              <w:left w:val="nil"/>
              <w:right w:val="nil"/>
            </w:tcBorders>
            <w:vAlign w:val="bottom"/>
          </w:tcPr>
          <w:p w14:paraId="5B4BB5D1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85" w:type="dxa"/>
            <w:gridSpan w:val="2"/>
            <w:tcBorders>
              <w:left w:val="nil"/>
              <w:right w:val="nil"/>
            </w:tcBorders>
            <w:vAlign w:val="bottom"/>
          </w:tcPr>
          <w:p w14:paraId="028B0844" w14:textId="77777777" w:rsidR="00C215B8" w:rsidRPr="004A198D" w:rsidRDefault="00C215B8" w:rsidP="00257870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  <w:vAlign w:val="bottom"/>
          </w:tcPr>
          <w:p w14:paraId="2AC8DD6A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261" w:type="dxa"/>
            <w:gridSpan w:val="2"/>
            <w:tcBorders>
              <w:left w:val="nil"/>
              <w:right w:val="nil"/>
            </w:tcBorders>
            <w:vAlign w:val="bottom"/>
          </w:tcPr>
          <w:p w14:paraId="76E2F4A3" w14:textId="77777777" w:rsidR="00C215B8" w:rsidRPr="004A198D" w:rsidRDefault="00C215B8" w:rsidP="00257870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vAlign w:val="bottom"/>
          </w:tcPr>
          <w:p w14:paraId="7BD00CD8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  <w:r w:rsidRPr="004A198D">
              <w:rPr>
                <w:rFonts w:ascii="Angsana New" w:hAnsi="Angsana New" w:cs="Angsana New"/>
                <w:spacing w:val="-8"/>
                <w:sz w:val="15"/>
                <w:szCs w:val="15"/>
              </w:rPr>
              <w:t>(</w:t>
            </w:r>
            <w:r w:rsidRPr="004A198D">
              <w:rPr>
                <w:rFonts w:ascii="Angsana New" w:hAnsi="Angsana New" w:cs="Angsana New" w:hint="cs"/>
                <w:spacing w:val="-8"/>
                <w:sz w:val="15"/>
                <w:szCs w:val="15"/>
                <w:cs/>
              </w:rPr>
              <w:t>ปรับปรุงใหม่)</w:t>
            </w:r>
          </w:p>
        </w:tc>
      </w:tr>
      <w:tr w:rsidR="00257870" w:rsidRPr="004A198D" w14:paraId="37A32CCA" w14:textId="77777777" w:rsidTr="00257870">
        <w:trPr>
          <w:trHeight w:val="20"/>
          <w:tblHeader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1BD5E" w14:textId="77777777" w:rsidR="00C215B8" w:rsidRPr="004A198D" w:rsidRDefault="00C215B8" w:rsidP="00257870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4A198D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374" w:type="dxa"/>
            <w:gridSpan w:val="53"/>
            <w:tcBorders>
              <w:left w:val="nil"/>
              <w:right w:val="nil"/>
            </w:tcBorders>
            <w:vAlign w:val="bottom"/>
          </w:tcPr>
          <w:p w14:paraId="416AC20C" w14:textId="77777777" w:rsidR="00C215B8" w:rsidRPr="004A198D" w:rsidRDefault="00C215B8" w:rsidP="00257870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  <w:r w:rsidRPr="004A198D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(</w:t>
            </w:r>
            <w:r w:rsidRPr="004A198D">
              <w:rPr>
                <w:rFonts w:ascii="Angsana New" w:hAnsi="Angsana New" w:cs="Angsana New" w:hint="cs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4A198D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257870" w:rsidRPr="004A198D" w14:paraId="4E75A9B3" w14:textId="77777777" w:rsidTr="00257870">
        <w:trPr>
          <w:trHeight w:val="211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A007A" w14:textId="77777777" w:rsidR="00B975FC" w:rsidRPr="004A198D" w:rsidRDefault="00B975FC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56F0F98C" w14:textId="77777777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1,806.25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75A256A8" w14:textId="77777777" w:rsidR="00B975FC" w:rsidRPr="004A198D" w:rsidRDefault="00B975FC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6FE37353" w14:textId="77777777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2,830.39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03CC2095" w14:textId="77777777" w:rsidR="00B975FC" w:rsidRPr="004A198D" w:rsidRDefault="00B975FC" w:rsidP="0025787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490A971F" w14:textId="77777777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cs/>
              </w:rPr>
            </w:pPr>
            <w:r w:rsidRPr="004A198D">
              <w:rPr>
                <w:rFonts w:ascii="Angsana New" w:hAnsi="Angsana New"/>
                <w:color w:val="000000"/>
              </w:rPr>
              <w:t>17.87</w:t>
            </w: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3654536F" w14:textId="77777777" w:rsidR="00B975FC" w:rsidRPr="004A198D" w:rsidRDefault="00B975FC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5C1194A0" w14:textId="77777777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20.11</w:t>
            </w: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297FAD05" w14:textId="77777777" w:rsidR="00B975FC" w:rsidRPr="004A198D" w:rsidRDefault="00B975FC" w:rsidP="00257870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221D6C10" w14:textId="3F154DF4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1,548.36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DC77415" w14:textId="77777777" w:rsidR="00B975FC" w:rsidRPr="004A198D" w:rsidRDefault="00B975FC" w:rsidP="0025787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47BD3467" w14:textId="77777777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2,073.08</w:t>
            </w: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4090270A" w14:textId="77777777" w:rsidR="00B975FC" w:rsidRPr="004A198D" w:rsidRDefault="00B975FC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75367961" w14:textId="03591A47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7,893.05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DB7AC5" w14:textId="77777777" w:rsidR="00B975FC" w:rsidRPr="004A198D" w:rsidRDefault="00B975FC" w:rsidP="00257870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1001AD36" w14:textId="77777777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5,167.03</w:t>
            </w: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2B5EBBB2" w14:textId="77777777" w:rsidR="00B975FC" w:rsidRPr="004A198D" w:rsidRDefault="00B975FC" w:rsidP="00257870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6C5375A7" w14:textId="3897AE42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673.00</w:t>
            </w: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58D56746" w14:textId="77777777" w:rsidR="00B975FC" w:rsidRPr="004A198D" w:rsidRDefault="00B975FC" w:rsidP="0025787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0DE7DFF2" w14:textId="2E04DD7D" w:rsidR="00B975FC" w:rsidRPr="004A198D" w:rsidRDefault="00B975FC" w:rsidP="00CA244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1386EF87" w14:textId="77777777" w:rsidR="00B975FC" w:rsidRPr="004A198D" w:rsidRDefault="00B975FC" w:rsidP="0025787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3A9FD2C1" w14:textId="3FB1058E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375.03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2064FF3F" w14:textId="77777777" w:rsidR="00B975FC" w:rsidRPr="004A198D" w:rsidRDefault="00B975FC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5DA0D227" w14:textId="77777777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182.77</w:t>
            </w: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7DAAF9D5" w14:textId="77777777" w:rsidR="00B975FC" w:rsidRPr="004A198D" w:rsidRDefault="00B975FC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233F4E27" w14:textId="3F5D9C1C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4EA5E5B0" w14:textId="77777777" w:rsidR="00B975FC" w:rsidRPr="004A198D" w:rsidRDefault="00B975FC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4D6981A1" w14:textId="77777777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39EDE85" w14:textId="77777777" w:rsidR="00B975FC" w:rsidRPr="004A198D" w:rsidRDefault="00B975FC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right w:val="nil"/>
            </w:tcBorders>
            <w:vAlign w:val="bottom"/>
          </w:tcPr>
          <w:p w14:paraId="60CB76C5" w14:textId="73DDBF5D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12,313.56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78985754" w14:textId="77777777" w:rsidR="00B975FC" w:rsidRPr="004A198D" w:rsidRDefault="00B975FC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075B23B6" w14:textId="67798632" w:rsidR="00B975FC" w:rsidRPr="004A198D" w:rsidRDefault="00B975FC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10,273.38</w:t>
            </w:r>
          </w:p>
        </w:tc>
      </w:tr>
      <w:tr w:rsidR="007C208F" w:rsidRPr="004A198D" w14:paraId="0FDE005C" w14:textId="77777777" w:rsidTr="00257870">
        <w:trPr>
          <w:trHeight w:val="248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C14CB" w14:textId="77777777" w:rsidR="007C208F" w:rsidRPr="004A198D" w:rsidRDefault="007C208F" w:rsidP="007C208F">
            <w:pPr>
              <w:spacing w:line="240" w:lineRule="auto"/>
              <w:jc w:val="left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65E46" w14:textId="6A96D2E4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4E4B9BEA" w14:textId="77777777" w:rsidR="007C208F" w:rsidRPr="004A198D" w:rsidRDefault="007C208F" w:rsidP="007C208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A93CD8" w14:textId="77777777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08900656" w14:textId="77777777" w:rsidR="007C208F" w:rsidRPr="004A198D" w:rsidRDefault="007C208F" w:rsidP="007C208F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4FB8E2" w14:textId="77777777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0.27</w:t>
            </w: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45746CF3" w14:textId="77777777" w:rsidR="007C208F" w:rsidRPr="004A198D" w:rsidRDefault="007C208F" w:rsidP="007C208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47E9F" w14:textId="77777777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0.27</w:t>
            </w: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5BFA5328" w14:textId="77777777" w:rsidR="007C208F" w:rsidRPr="004A198D" w:rsidRDefault="007C208F" w:rsidP="007C208F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55049E" w14:textId="21D5F9A1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19EE822" w14:textId="77777777" w:rsidR="007C208F" w:rsidRPr="004A198D" w:rsidRDefault="007C208F" w:rsidP="007C208F">
            <w:pPr>
              <w:tabs>
                <w:tab w:val="decimal" w:pos="328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3C25D0" w14:textId="28D66178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76835EA5" w14:textId="77777777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D2E816" w14:textId="392C740E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E1E6F7B" w14:textId="77777777" w:rsidR="007C208F" w:rsidRPr="004A198D" w:rsidRDefault="007C208F" w:rsidP="007C208F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79335" w14:textId="796D12BA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27C723B5" w14:textId="77777777" w:rsidR="007C208F" w:rsidRPr="004A198D" w:rsidRDefault="007C208F" w:rsidP="007C208F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B1AD39" w14:textId="52D45C3A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5.37</w:t>
            </w: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444F2EB6" w14:textId="77777777" w:rsidR="007C208F" w:rsidRPr="004A198D" w:rsidRDefault="007C208F" w:rsidP="007C208F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FCF24" w14:textId="37E30A9E" w:rsidR="007C208F" w:rsidRPr="004A198D" w:rsidRDefault="007C208F" w:rsidP="00CA244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557A5572" w14:textId="77777777" w:rsidR="007C208F" w:rsidRPr="004A198D" w:rsidRDefault="007C208F" w:rsidP="007C208F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CC730" w14:textId="5680380F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43.30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3DE24EEF" w14:textId="77777777" w:rsidR="007C208F" w:rsidRPr="004A198D" w:rsidRDefault="007C208F" w:rsidP="007C208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B0024" w14:textId="77777777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55.21</w:t>
            </w: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11412C57" w14:textId="77777777" w:rsidR="007C208F" w:rsidRPr="004A198D" w:rsidRDefault="007C208F" w:rsidP="007C208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4EAF1F" w14:textId="77777777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(48.94)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41A0DD80" w14:textId="77777777" w:rsidR="007C208F" w:rsidRPr="004A198D" w:rsidRDefault="007C208F" w:rsidP="007C208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5E5BE7" w14:textId="77777777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(55.48)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5F8960A" w14:textId="77777777" w:rsidR="007C208F" w:rsidRPr="004A198D" w:rsidRDefault="007C208F" w:rsidP="007C208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A0F7C5" w14:textId="0AD4E3F8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164DF6E4" w14:textId="77777777" w:rsidR="007C208F" w:rsidRPr="004A198D" w:rsidRDefault="007C208F" w:rsidP="007C208F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0556C1" w14:textId="3C1E2BC4" w:rsidR="007C208F" w:rsidRPr="004A198D" w:rsidRDefault="007C208F" w:rsidP="007C208F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</w:tr>
      <w:tr w:rsidR="00257870" w:rsidRPr="004A198D" w14:paraId="1FD29363" w14:textId="77777777" w:rsidTr="00257870">
        <w:trPr>
          <w:trHeight w:val="256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07F85" w14:textId="77777777" w:rsidR="00C215B8" w:rsidRPr="004A198D" w:rsidRDefault="00C215B8" w:rsidP="00257870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E8F0B3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1,806.25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2C66E5A2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45331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2,830.39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29784263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97A3AA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18.14</w:t>
            </w: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256E771E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DC82E2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20.38</w:t>
            </w: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3B95C86E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3703DE" w14:textId="6EF8DD9F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1,548.36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59C48AB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CAD0D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2,073.08</w:t>
            </w: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10A798E7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18CD8" w14:textId="298DB9DD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7,893.05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8A4F36A" w14:textId="77777777" w:rsidR="00C215B8" w:rsidRPr="004A198D" w:rsidRDefault="00C215B8" w:rsidP="00257870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1B0526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5,167.03</w:t>
            </w: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46A13BE6" w14:textId="77777777" w:rsidR="00C215B8" w:rsidRPr="004A198D" w:rsidRDefault="00C215B8" w:rsidP="00257870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83D021" w14:textId="167895E9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678.37</w:t>
            </w: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05D45935" w14:textId="77777777" w:rsidR="00C215B8" w:rsidRPr="004A198D" w:rsidRDefault="00C215B8" w:rsidP="0025787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6F0A37" w14:textId="2B1BD8AC" w:rsidR="00C215B8" w:rsidRPr="004A198D" w:rsidRDefault="00C215B8" w:rsidP="00CA244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44E7B027" w14:textId="77777777" w:rsidR="00C215B8" w:rsidRPr="004A198D" w:rsidRDefault="00C215B8" w:rsidP="0025787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DAFA6" w14:textId="41A38BEE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418.33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302820DD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81828C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237.98</w:t>
            </w: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1979FA8C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D7D7C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(48.94)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0A13F9D5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4168D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(55.48)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9C20594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CB6E2" w14:textId="3A3C045A" w:rsidR="00C215B8" w:rsidRPr="004A198D" w:rsidRDefault="00C215B8" w:rsidP="0042691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 w:hint="cs"/>
                <w:b/>
                <w:bCs/>
                <w:color w:val="000000"/>
                <w:cs/>
              </w:rPr>
              <w:t>12</w:t>
            </w:r>
            <w:r w:rsidRPr="004A198D">
              <w:rPr>
                <w:rFonts w:ascii="Angsana New" w:hAnsi="Angsana New"/>
                <w:b/>
                <w:bCs/>
                <w:color w:val="000000"/>
              </w:rPr>
              <w:t>,313.56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46E0FE2D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83EAC6" w14:textId="6C81E4DA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10,273.38</w:t>
            </w:r>
          </w:p>
        </w:tc>
      </w:tr>
      <w:tr w:rsidR="00257870" w:rsidRPr="004A198D" w14:paraId="2880CE51" w14:textId="77777777" w:rsidTr="00257870">
        <w:trPr>
          <w:trHeight w:val="248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CEE31" w14:textId="77777777" w:rsidR="00C215B8" w:rsidRPr="004A198D" w:rsidRDefault="00C215B8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  <w:cs/>
                <w:lang w:val="en-GB"/>
              </w:rPr>
              <w:t>รายได้อื่น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FAB49B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11EF59E1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57CFBA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11C8D4E3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9BB26C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5018CEA5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BC81FB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74D3658E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EBDD96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FA0BE00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A5DF3D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2A720DD0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88B88E" w14:textId="77777777" w:rsidR="00C215B8" w:rsidRPr="004A198D" w:rsidRDefault="00C215B8" w:rsidP="0025787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C1D112E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8D346" w14:textId="77777777" w:rsidR="00C215B8" w:rsidRPr="004A198D" w:rsidRDefault="00C215B8" w:rsidP="00257870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333DFBCC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19301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2DA17BA9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11C442" w14:textId="77777777" w:rsidR="00C215B8" w:rsidRPr="004A198D" w:rsidRDefault="00C215B8" w:rsidP="00CA244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6FA2E4DA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3266F8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43A527F6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AE97A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01DBB063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0A68E1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7E66724D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3C00C3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7F61E5F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F7DAB6" w14:textId="1F46BECA" w:rsidR="00C215B8" w:rsidRPr="004A198D" w:rsidRDefault="0042691F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 w:hint="cs"/>
                <w:color w:val="000000"/>
                <w:cs/>
              </w:rPr>
              <w:t xml:space="preserve">    </w:t>
            </w:r>
            <w:r w:rsidR="00C215B8" w:rsidRPr="004A198D">
              <w:rPr>
                <w:rFonts w:ascii="Angsana New" w:hAnsi="Angsana New"/>
                <w:color w:val="000000"/>
              </w:rPr>
              <w:t>883.84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4A8E346F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E68A1" w14:textId="4E35798D" w:rsidR="00C215B8" w:rsidRPr="004A198D" w:rsidRDefault="00C215B8" w:rsidP="00257870">
            <w:pPr>
              <w:tabs>
                <w:tab w:val="decimal" w:pos="15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106.53</w:t>
            </w:r>
          </w:p>
        </w:tc>
      </w:tr>
      <w:tr w:rsidR="00257870" w:rsidRPr="004A198D" w14:paraId="0731AA0D" w14:textId="77777777" w:rsidTr="00257870">
        <w:trPr>
          <w:trHeight w:val="256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7CD7E" w14:textId="77777777" w:rsidR="00C215B8" w:rsidRPr="004A198D" w:rsidRDefault="00C215B8" w:rsidP="00257870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รวมรายได้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F135355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6370C7C2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78AC3C2F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028DC7B2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1432AB71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76E7D53B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36EC3EB5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202E6C6A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3001DD00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2880F35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48BC45A9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79C94353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3928CCAD" w14:textId="77777777" w:rsidR="00C215B8" w:rsidRPr="004A198D" w:rsidRDefault="00C215B8" w:rsidP="00257870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D40D6B2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B79604D" w14:textId="77777777" w:rsidR="00C215B8" w:rsidRPr="004A198D" w:rsidRDefault="00C215B8" w:rsidP="00257870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2A704AB5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30EEC86A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538B48FF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217C4B36" w14:textId="77777777" w:rsidR="00C215B8" w:rsidRPr="004A198D" w:rsidRDefault="00C215B8" w:rsidP="00CA244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385E11A9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0BD85F55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06CDF8AE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26C9D28D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279F2C90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207D52C7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02DD5432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7FF3A29B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40B2071A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7457E" w14:textId="5EECAF60" w:rsidR="00C215B8" w:rsidRPr="004A198D" w:rsidRDefault="00B975FC" w:rsidP="0042691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C215B8" w:rsidRPr="004A198D">
              <w:rPr>
                <w:rFonts w:ascii="Angsana New" w:hAnsi="Angsana New"/>
                <w:b/>
                <w:bCs/>
                <w:color w:val="000000"/>
              </w:rPr>
              <w:t>3,197.40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5FC1AC77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024C31" w14:textId="748507E3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10,379.91</w:t>
            </w:r>
          </w:p>
        </w:tc>
      </w:tr>
      <w:tr w:rsidR="00257870" w:rsidRPr="004A198D" w14:paraId="0E6C8C4A" w14:textId="77777777" w:rsidTr="00257870">
        <w:trPr>
          <w:trHeight w:val="20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57BAF" w14:textId="77777777" w:rsidR="00C215B8" w:rsidRPr="004A198D" w:rsidRDefault="00C215B8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5769C93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72618F7D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23CA9151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2D35A146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7D78D3E4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1F65CD63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1F8516AC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4FC397CE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1DA39314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74E268E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7C29E994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6EF2C45B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7263BEFB" w14:textId="77777777" w:rsidR="00C215B8" w:rsidRPr="004A198D" w:rsidRDefault="00C215B8" w:rsidP="00257870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7A2A0FC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3506E2DA" w14:textId="77777777" w:rsidR="00C215B8" w:rsidRPr="004A198D" w:rsidRDefault="00C215B8" w:rsidP="00257870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6439900C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0F5807CF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3F3055CF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3C58B639" w14:textId="77777777" w:rsidR="00C215B8" w:rsidRPr="004A198D" w:rsidRDefault="00C215B8" w:rsidP="00CA244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3253823F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48B8870C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6A21C13B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2BFEE786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6D04D984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6E1994FC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66758773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45DA2304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5C7E1AEE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right w:val="nil"/>
            </w:tcBorders>
            <w:vAlign w:val="bottom"/>
          </w:tcPr>
          <w:p w14:paraId="6CDC0B6D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50AF552D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71636D7F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57870" w:rsidRPr="004A198D" w14:paraId="629B81E1" w14:textId="77777777" w:rsidTr="00257870">
        <w:trPr>
          <w:trHeight w:val="120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E9CC4" w14:textId="77777777" w:rsidR="00C215B8" w:rsidRPr="004A198D" w:rsidRDefault="00C215B8" w:rsidP="00257870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4A198D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  <w:lang w:val="en-GB"/>
              </w:rPr>
              <w:t>การจำแนกรายได้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3E0F9A5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48D62541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5A60012F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301A485C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7B56B48E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4859A232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31B046AF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52947E57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25BFB67C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6C87595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1353BA5C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0E211E1D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278CE4FA" w14:textId="77777777" w:rsidR="00C215B8" w:rsidRPr="004A198D" w:rsidRDefault="00C215B8" w:rsidP="00257870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3390543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1D8BCF42" w14:textId="77777777" w:rsidR="00C215B8" w:rsidRPr="004A198D" w:rsidRDefault="00C215B8" w:rsidP="00257870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179ACA61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2852B5F2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081ABC11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04AD7FAB" w14:textId="77777777" w:rsidR="00C215B8" w:rsidRPr="004A198D" w:rsidRDefault="00C215B8" w:rsidP="00CA244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0F076C09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2AC84F7E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619E4D6B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110CE800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372D1195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570842D7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72F91768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5903E0CC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4D3E13B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right w:val="nil"/>
            </w:tcBorders>
            <w:vAlign w:val="bottom"/>
          </w:tcPr>
          <w:p w14:paraId="4F745638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3D1C8E9E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0B9808EF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57870" w:rsidRPr="004A198D" w14:paraId="1AAAF541" w14:textId="77777777" w:rsidTr="00257870">
        <w:trPr>
          <w:trHeight w:val="120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27267" w14:textId="77777777" w:rsidR="00C215B8" w:rsidRPr="004A198D" w:rsidRDefault="00C215B8" w:rsidP="00257870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5E7B8ED7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4523BB81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06DD15D7" w14:textId="77777777" w:rsidR="00C215B8" w:rsidRPr="004A198D" w:rsidRDefault="00C215B8" w:rsidP="00257870">
            <w:pPr>
              <w:tabs>
                <w:tab w:val="decimal" w:pos="4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6A9B81A4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6AC954AE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48C28AD3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6A54A4FB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4C4A1357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50D4C87F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E1C8C74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7844E939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06B41A8F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466B9453" w14:textId="77777777" w:rsidR="00C215B8" w:rsidRPr="004A198D" w:rsidRDefault="00C215B8" w:rsidP="00257870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8260CB8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56C2BD25" w14:textId="77777777" w:rsidR="00C215B8" w:rsidRPr="004A198D" w:rsidRDefault="00C215B8" w:rsidP="00257870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07DF072A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12229E1E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55189FCB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2CB6FFBF" w14:textId="77777777" w:rsidR="00C215B8" w:rsidRPr="004A198D" w:rsidRDefault="00C215B8" w:rsidP="00CA2449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037E036E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1456398D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4AEA9E9A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25D3659F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39EE38EA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030A2CAC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386076C9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67B9CE9E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5E386CD2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right w:val="nil"/>
            </w:tcBorders>
            <w:vAlign w:val="bottom"/>
          </w:tcPr>
          <w:p w14:paraId="35B3A3EF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47A4D407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1966DFF8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57870" w:rsidRPr="004A198D" w14:paraId="4F3A6D82" w14:textId="77777777" w:rsidTr="00257870">
        <w:trPr>
          <w:trHeight w:val="120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F6F05" w14:textId="77777777" w:rsidR="00C215B8" w:rsidRPr="004A198D" w:rsidRDefault="00C215B8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A198D">
              <w:rPr>
                <w:rFonts w:ascii="Angsana New" w:hAnsi="Angsana New"/>
                <w:color w:val="000000"/>
                <w:cs/>
                <w:lang w:val="en-GB"/>
              </w:rPr>
              <w:t>ณ</w:t>
            </w:r>
            <w:r w:rsidRPr="004A198D">
              <w:rPr>
                <w:rFonts w:ascii="Angsana New" w:hAnsi="Angsana New"/>
                <w:color w:val="000000"/>
                <w:lang w:val="en-GB"/>
              </w:rPr>
              <w:t xml:space="preserve"> </w:t>
            </w:r>
            <w:r w:rsidRPr="004A198D">
              <w:rPr>
                <w:rFonts w:ascii="Angsana New" w:hAnsi="Angsana New"/>
                <w:color w:val="000000"/>
                <w:cs/>
                <w:lang w:val="en-GB"/>
              </w:rPr>
              <w:t>เวลาใดเวลาหนึ่ง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8A2D355" w14:textId="7592C2B9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1,806.25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992266A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56D895BC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2,830.39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4DF53659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5332C122" w14:textId="6C816CED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5D281628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65E6F071" w14:textId="7E6B612B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67A31F2D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77EFF269" w14:textId="38766E70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1,517.00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B33AA05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180E4FAB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2,073.08</w:t>
            </w: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78132264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111B5D47" w14:textId="2E8862B8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7,893.05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1D62583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F69FFAF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5,167.03</w:t>
            </w: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5082C865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444EB337" w14:textId="4FC8FF32" w:rsidR="00C215B8" w:rsidRPr="004A198D" w:rsidRDefault="00C215B8" w:rsidP="00B4492D">
            <w:pPr>
              <w:tabs>
                <w:tab w:val="decimal" w:pos="9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1A3E2DBC" w14:textId="77777777" w:rsidR="00C215B8" w:rsidRPr="004A198D" w:rsidRDefault="00C215B8" w:rsidP="00257870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5E6D3639" w14:textId="6CF2F84E" w:rsidR="00C215B8" w:rsidRPr="004A198D" w:rsidRDefault="00C215B8" w:rsidP="00CA244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1EC61A00" w14:textId="77777777" w:rsidR="00C215B8" w:rsidRPr="004A198D" w:rsidRDefault="00C215B8" w:rsidP="0025787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30E03E0E" w14:textId="0CC379C0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107.45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25B96093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53BAB7CD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54.34</w:t>
            </w: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3D2A097E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10BAEE55" w14:textId="42226310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(0.64)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6E55F843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732203D2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(26.37)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7AF97543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right w:val="nil"/>
            </w:tcBorders>
            <w:vAlign w:val="bottom"/>
          </w:tcPr>
          <w:p w14:paraId="4F1493C9" w14:textId="5E8848B4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11,323.11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3765704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4DF51BDB" w14:textId="2E8C7E5C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10,098.47</w:t>
            </w:r>
          </w:p>
        </w:tc>
      </w:tr>
      <w:tr w:rsidR="00257870" w:rsidRPr="004A198D" w14:paraId="25CBFD00" w14:textId="77777777" w:rsidTr="00257870">
        <w:trPr>
          <w:trHeight w:val="120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802F9" w14:textId="77777777" w:rsidR="00C215B8" w:rsidRPr="004A198D" w:rsidRDefault="00C215B8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A198D">
              <w:rPr>
                <w:rFonts w:ascii="Angsana New" w:hAnsi="Angsana New"/>
                <w:color w:val="000000"/>
                <w:cs/>
                <w:lang w:val="en-GB"/>
              </w:rPr>
              <w:t>ตลอดช่วงเวลาหนึ่ง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E6CFC3" w14:textId="716C4811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4BD6CB8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009280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1B013987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08C1CB" w14:textId="73CD14F8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18.14</w:t>
            </w: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7FFF42BD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B03D20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20.38</w:t>
            </w: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4A25E731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3124D" w14:textId="2B11B0EB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31.36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B81E318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F208BA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2045AEE6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53738A" w14:textId="49919814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188441A3" w14:textId="77777777" w:rsidR="00C215B8" w:rsidRPr="004A198D" w:rsidRDefault="00C215B8" w:rsidP="00257870">
            <w:pPr>
              <w:tabs>
                <w:tab w:val="decimal" w:pos="167"/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D6CF27" w14:textId="71841E5D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5FD5C2D7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A08A5F" w14:textId="7FFB20CB" w:rsidR="00C215B8" w:rsidRPr="004A198D" w:rsidRDefault="00C215B8" w:rsidP="00B4492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678.37</w:t>
            </w: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77E9374C" w14:textId="77777777" w:rsidR="00C215B8" w:rsidRPr="004A198D" w:rsidRDefault="00C215B8" w:rsidP="00257870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B682D" w14:textId="6025FCF6" w:rsidR="00C215B8" w:rsidRPr="004A198D" w:rsidRDefault="00C215B8" w:rsidP="00CA244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6FD87311" w14:textId="77777777" w:rsidR="00C215B8" w:rsidRPr="004A198D" w:rsidRDefault="00C215B8" w:rsidP="0025787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C34285" w14:textId="6CD37B6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310.88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26DBBF29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414F60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183.64</w:t>
            </w: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7F8EFAA6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32BE46" w14:textId="083210B0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(48.30)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54BA4298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999FC8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(29.11)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89377FA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6E6DC4" w14:textId="1A44EAEC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990.45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5375B7AB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13EF30" w14:textId="5ED862AA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174.91</w:t>
            </w:r>
          </w:p>
        </w:tc>
      </w:tr>
      <w:tr w:rsidR="00257870" w:rsidRPr="004A198D" w14:paraId="3EAFE06C" w14:textId="77777777" w:rsidTr="00257870">
        <w:trPr>
          <w:trHeight w:val="120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5A672" w14:textId="77777777" w:rsidR="00C215B8" w:rsidRPr="004A198D" w:rsidRDefault="00C215B8" w:rsidP="00257870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รวมรายได้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5CBF14CA" w14:textId="39611D14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1,806.25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298D7E1F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342C44F4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2,830.39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215E0861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2F742C82" w14:textId="2986DBF4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18.14</w:t>
            </w: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16DC44B5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B448030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20.38</w:t>
            </w: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2DF68043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4A36779" w14:textId="5D3DE4F2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1,548.36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BC584B1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3805E2F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2,073.08</w:t>
            </w: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3EA9E97F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76F7E5D" w14:textId="4C37E862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7,893.05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B4F655E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FF087BD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5,167.03</w:t>
            </w: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6994272A" w14:textId="77777777" w:rsidR="00C215B8" w:rsidRPr="004A198D" w:rsidRDefault="00C215B8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73AF575D" w14:textId="4303124E" w:rsidR="00C215B8" w:rsidRPr="004A198D" w:rsidRDefault="00C215B8" w:rsidP="00B4492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678.</w:t>
            </w:r>
            <w:r w:rsidRPr="004A198D">
              <w:rPr>
                <w:rFonts w:ascii="Angsana New" w:hAnsi="Angsana New"/>
                <w:color w:val="000000"/>
              </w:rPr>
              <w:t>37</w:t>
            </w: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28B77436" w14:textId="77777777" w:rsidR="00C215B8" w:rsidRPr="004A198D" w:rsidRDefault="00C215B8" w:rsidP="00257870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20F204F9" w14:textId="67E21C6A" w:rsidR="00C215B8" w:rsidRPr="004A198D" w:rsidRDefault="00C215B8" w:rsidP="00CA244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7FB597A0" w14:textId="77777777" w:rsidR="00C215B8" w:rsidRPr="004A198D" w:rsidRDefault="00C215B8" w:rsidP="00257870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7486C6CA" w14:textId="20101D2E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418.33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71852259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B83B0FD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237.98</w:t>
            </w: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262988BE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226FA8A8" w14:textId="253C3EC9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(48.94)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30A60162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B8FE9F6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(55.48)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B0F68A6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92E5988" w14:textId="50006E5F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12,313.56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322D9D36" w14:textId="77777777" w:rsidR="00C215B8" w:rsidRPr="004A198D" w:rsidRDefault="00C215B8" w:rsidP="0025787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AF4DC30" w14:textId="0173EC39" w:rsidR="00C215B8" w:rsidRPr="004A198D" w:rsidRDefault="00AE7D5A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="00C215B8" w:rsidRPr="004A198D">
              <w:rPr>
                <w:rFonts w:ascii="Angsana New" w:hAnsi="Angsana New"/>
                <w:b/>
                <w:bCs/>
                <w:color w:val="000000"/>
              </w:rPr>
              <w:t>0,273.38</w:t>
            </w:r>
          </w:p>
        </w:tc>
      </w:tr>
      <w:tr w:rsidR="00257870" w:rsidRPr="004A198D" w14:paraId="1718C3C9" w14:textId="77777777" w:rsidTr="00257870">
        <w:trPr>
          <w:trHeight w:val="77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177E8" w14:textId="77777777" w:rsidR="00C215B8" w:rsidRPr="004A198D" w:rsidRDefault="00C215B8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6A1F5F7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3E65FA25" w14:textId="77777777" w:rsidR="00C215B8" w:rsidRPr="004A198D" w:rsidRDefault="00C215B8" w:rsidP="00257870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7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93A2931" w14:textId="77777777" w:rsidR="00C215B8" w:rsidRPr="004A198D" w:rsidRDefault="00C215B8" w:rsidP="00257870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774B2F23" w14:textId="77777777" w:rsidR="00C215B8" w:rsidRPr="004A198D" w:rsidRDefault="00C215B8" w:rsidP="00257870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7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1A5C58F7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63CDA9F6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3FE1EFA" w14:textId="77777777" w:rsidR="00C215B8" w:rsidRPr="004A198D" w:rsidRDefault="00C215B8" w:rsidP="00257870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26F74A24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7E42170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5E3C824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7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0E81C9B3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2423897B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025E0908" w14:textId="77777777" w:rsidR="00C215B8" w:rsidRPr="004A198D" w:rsidRDefault="00C215B8" w:rsidP="0025787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C8D271C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E2247A5" w14:textId="77777777" w:rsidR="00C215B8" w:rsidRPr="004A198D" w:rsidRDefault="00C215B8" w:rsidP="00257870">
            <w:pPr>
              <w:tabs>
                <w:tab w:val="decimal" w:pos="3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04237A0F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600E4154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1DED0FFB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2A8AC935" w14:textId="77777777" w:rsidR="00C215B8" w:rsidRPr="004A198D" w:rsidRDefault="00C215B8" w:rsidP="00CA2449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2955B27F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57AD8D79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381944E8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3C754BFA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7AF08B89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7925FF2D" w14:textId="77777777" w:rsidR="00C215B8" w:rsidRPr="004A198D" w:rsidRDefault="00C215B8" w:rsidP="0025787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41BB5DA7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C04B6B2" w14:textId="77777777" w:rsidR="00C215B8" w:rsidRPr="004A198D" w:rsidRDefault="00C215B8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BE19B22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9096AB3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094F3EE8" w14:textId="77777777" w:rsidR="00C215B8" w:rsidRPr="004A198D" w:rsidRDefault="00C215B8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top w:val="single" w:sz="8" w:space="0" w:color="auto"/>
              <w:left w:val="nil"/>
              <w:right w:val="nil"/>
            </w:tcBorders>
            <w:vAlign w:val="bottom"/>
          </w:tcPr>
          <w:p w14:paraId="402CF0A5" w14:textId="77777777" w:rsidR="00C215B8" w:rsidRPr="004A198D" w:rsidRDefault="00C215B8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57870" w:rsidRPr="004A198D" w14:paraId="4F647438" w14:textId="77777777" w:rsidTr="00257870">
        <w:trPr>
          <w:trHeight w:val="77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312F3" w14:textId="57E34533" w:rsidR="002E1861" w:rsidRPr="004A198D" w:rsidRDefault="002E1861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  <w:r w:rsidRPr="004A198D">
              <w:rPr>
                <w:rFonts w:ascii="Angsana New" w:hAnsi="Angsana New"/>
                <w:color w:val="000000"/>
                <w:spacing w:val="-4"/>
                <w:cs/>
                <w:lang w:val="en-GB"/>
              </w:rPr>
              <w:t>กำไร (ขาดทุน) จากส่วนงานที่</w:t>
            </w:r>
            <w:r w:rsidRPr="004A198D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>ร</w:t>
            </w:r>
            <w:r w:rsidRPr="004A198D">
              <w:rPr>
                <w:rFonts w:ascii="Angsana New" w:hAnsi="Angsana New"/>
                <w:color w:val="000000"/>
                <w:spacing w:val="-4"/>
                <w:cs/>
                <w:lang w:val="en-GB"/>
              </w:rPr>
              <w:t>ายงาน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129AC02F" w14:textId="44E2A026" w:rsidR="002E1861" w:rsidRPr="004A198D" w:rsidRDefault="002E1861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111.85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5CB7EA0" w14:textId="77777777" w:rsidR="002E1861" w:rsidRPr="004A198D" w:rsidRDefault="002E1861" w:rsidP="00257870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7AC598C3" w14:textId="4526BDDA" w:rsidR="002E1861" w:rsidRPr="004A198D" w:rsidRDefault="002E1861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340.50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09826C7A" w14:textId="77777777" w:rsidR="002E1861" w:rsidRPr="004A198D" w:rsidRDefault="002E1861" w:rsidP="00257870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6B882CB4" w14:textId="7A4E2B2F" w:rsidR="002E1861" w:rsidRPr="004A198D" w:rsidRDefault="002E1861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(19.78)</w:t>
            </w: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6227F1EB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3178C061" w14:textId="3B9721A2" w:rsidR="002E1861" w:rsidRPr="004A198D" w:rsidRDefault="002E1861" w:rsidP="00257870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(15.18)</w:t>
            </w: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00791452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400D416A" w14:textId="3C769F18" w:rsidR="002E1861" w:rsidRPr="004A198D" w:rsidRDefault="002E1861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(55.94)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7935F1E" w14:textId="77777777" w:rsidR="002E1861" w:rsidRPr="004A198D" w:rsidRDefault="002E1861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4BB4DE82" w14:textId="2DC24212" w:rsidR="002E1861" w:rsidRPr="004A198D" w:rsidRDefault="002E1861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222.66</w:t>
            </w: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74C90E8B" w14:textId="77777777" w:rsidR="002E1861" w:rsidRPr="004A198D" w:rsidRDefault="002E1861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603FEB39" w14:textId="3F734C1F" w:rsidR="002E1861" w:rsidRPr="004A198D" w:rsidRDefault="0042691F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 w:hint="cs"/>
                <w:color w:val="000000"/>
                <w:cs/>
              </w:rPr>
              <w:t>912.77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F2FC5F2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36C99F65" w14:textId="557B40E4" w:rsidR="002E1861" w:rsidRPr="004A198D" w:rsidRDefault="002E1861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85.18</w:t>
            </w: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6FF4AE4B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18CF73D3" w14:textId="2C4A98BE" w:rsidR="002E1861" w:rsidRPr="004A198D" w:rsidRDefault="002E1861" w:rsidP="00B4492D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72.8</w:t>
            </w:r>
            <w:r w:rsidR="0042691F" w:rsidRPr="004A198D"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699B33CD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021F2AA0" w14:textId="2FF205A4" w:rsidR="002E1861" w:rsidRPr="004A198D" w:rsidRDefault="002E1861" w:rsidP="00CA244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00B2E5DD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6A29096E" w14:textId="4A6433EB" w:rsidR="002E1861" w:rsidRPr="004A198D" w:rsidRDefault="002E1861" w:rsidP="00120B1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(66.00)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435BB000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2F7BBE14" w14:textId="01288CC0" w:rsidR="002E1861" w:rsidRPr="004A198D" w:rsidRDefault="002E1861" w:rsidP="00120B1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(89.77)</w:t>
            </w: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3937C315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2B43D0DA" w14:textId="0BAC5514" w:rsidR="002E1861" w:rsidRPr="004A198D" w:rsidRDefault="002E1861" w:rsidP="0025787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(222.10)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63AFF4F7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7055834A" w14:textId="6D48A400" w:rsidR="002E1861" w:rsidRPr="004A198D" w:rsidRDefault="002E1861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(19.35)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B9AACBD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right w:val="nil"/>
            </w:tcBorders>
            <w:vAlign w:val="bottom"/>
          </w:tcPr>
          <w:p w14:paraId="17E19612" w14:textId="6A0B50AB" w:rsidR="002E1861" w:rsidRPr="004A198D" w:rsidRDefault="0042691F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 w:hint="cs"/>
                <w:color w:val="000000"/>
                <w:cs/>
              </w:rPr>
              <w:t>733.61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4446E7FC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6F3E9845" w14:textId="250ED197" w:rsidR="002E1861" w:rsidRPr="004A198D" w:rsidRDefault="002E1861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524.04</w:t>
            </w:r>
          </w:p>
        </w:tc>
      </w:tr>
      <w:tr w:rsidR="00257870" w:rsidRPr="004A198D" w14:paraId="72ECA7AD" w14:textId="77777777" w:rsidTr="00257870">
        <w:trPr>
          <w:trHeight w:val="77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C3E2B" w14:textId="448B5856" w:rsidR="002E1861" w:rsidRPr="004A198D" w:rsidRDefault="002E1861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  <w:r w:rsidRPr="004A198D">
              <w:rPr>
                <w:rFonts w:ascii="Angsana New" w:hAnsi="Angsana New"/>
                <w:color w:val="000000"/>
                <w:cs/>
                <w:lang w:val="en-GB"/>
              </w:rPr>
              <w:t>รายได้อื่น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5E29E0E5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7A592FA" w14:textId="77777777" w:rsidR="002E1861" w:rsidRPr="004A198D" w:rsidRDefault="002E1861" w:rsidP="00257870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760435DE" w14:textId="77777777" w:rsidR="002E1861" w:rsidRPr="004A198D" w:rsidRDefault="002E1861" w:rsidP="00257870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1A937691" w14:textId="77777777" w:rsidR="002E1861" w:rsidRPr="004A198D" w:rsidRDefault="002E1861" w:rsidP="00257870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26386854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5D071536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73C5A962" w14:textId="77777777" w:rsidR="002E1861" w:rsidRPr="004A198D" w:rsidRDefault="002E1861" w:rsidP="00257870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00FFFC9B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778A7E47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171B5DF0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0FEF6DAC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6F4F1CC6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490FC819" w14:textId="77777777" w:rsidR="002E1861" w:rsidRPr="004A198D" w:rsidRDefault="002E1861" w:rsidP="0025787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D7C3DC5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225AB4D7" w14:textId="77777777" w:rsidR="002E1861" w:rsidRPr="004A198D" w:rsidRDefault="002E1861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0CD862C4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6451B7B1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2E00EDE0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74B2656A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7AE998CD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6E97F611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56C7E548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4DB3E5C7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0982EF58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7F24B398" w14:textId="77777777" w:rsidR="002E1861" w:rsidRPr="004A198D" w:rsidRDefault="002E1861" w:rsidP="0025787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3E0ACA00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3EF43E89" w14:textId="77777777" w:rsidR="002E1861" w:rsidRPr="004A198D" w:rsidRDefault="002E1861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3B0FF41F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527BE" w14:textId="30C8A3D9" w:rsidR="002E1861" w:rsidRPr="004A198D" w:rsidRDefault="002E1861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883.84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3CA2A619" w14:textId="77777777" w:rsidR="002E1861" w:rsidRPr="004A198D" w:rsidRDefault="002E1861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AF382" w14:textId="1C42960C" w:rsidR="002E1861" w:rsidRPr="004A198D" w:rsidRDefault="002E1861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106.53</w:t>
            </w:r>
          </w:p>
        </w:tc>
      </w:tr>
      <w:tr w:rsidR="00257870" w:rsidRPr="004A198D" w14:paraId="3B2AB62C" w14:textId="77777777" w:rsidTr="00257870">
        <w:trPr>
          <w:trHeight w:val="77"/>
        </w:trPr>
        <w:tc>
          <w:tcPr>
            <w:tcW w:w="651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37DE8" w14:textId="68A46AE6" w:rsidR="00257870" w:rsidRPr="004A198D" w:rsidRDefault="00257870" w:rsidP="00257870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 w:hint="cs"/>
                <w:color w:val="000000"/>
                <w:cs/>
                <w:lang w:val="en-GB"/>
              </w:rPr>
              <w:t>รวม</w:t>
            </w:r>
            <w:r w:rsidRPr="004A198D">
              <w:rPr>
                <w:rFonts w:hint="cs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312174D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1814E600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74C85FBE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460E02BF" w14:textId="77777777" w:rsidR="00257870" w:rsidRPr="004A198D" w:rsidRDefault="00257870" w:rsidP="0025787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28C23A5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54024A4" w14:textId="77777777" w:rsidR="00257870" w:rsidRPr="004A198D" w:rsidRDefault="00257870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38CA8E28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4DBC61A2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4EFA5A2B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7562070C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4CB558FC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64239EAD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458B389A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0907390D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752457AD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0E446B48" w14:textId="77777777" w:rsidR="00257870" w:rsidRPr="004A198D" w:rsidRDefault="00257870" w:rsidP="0025787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71D45E21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7B2C01EF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2532808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39EA3" w14:textId="449A957C" w:rsidR="00257870" w:rsidRPr="004A198D" w:rsidRDefault="00257870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1,6</w:t>
            </w:r>
            <w:r w:rsidR="0042691F" w:rsidRPr="004A198D">
              <w:rPr>
                <w:rFonts w:ascii="Angsana New" w:hAnsi="Angsana New" w:hint="cs"/>
                <w:color w:val="000000"/>
                <w:cs/>
              </w:rPr>
              <w:t>17</w:t>
            </w:r>
            <w:r w:rsidRPr="004A198D">
              <w:rPr>
                <w:rFonts w:ascii="Angsana New" w:hAnsi="Angsana New"/>
                <w:color w:val="000000"/>
              </w:rPr>
              <w:t>.</w:t>
            </w:r>
            <w:r w:rsidR="0042691F" w:rsidRPr="004A198D">
              <w:rPr>
                <w:rFonts w:ascii="Angsana New" w:hAnsi="Angsana New" w:hint="cs"/>
                <w:color w:val="000000"/>
                <w:cs/>
              </w:rPr>
              <w:t>45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7659A3FC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F4F367" w14:textId="23188D2F" w:rsidR="00257870" w:rsidRPr="004A198D" w:rsidRDefault="00257870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630.57</w:t>
            </w:r>
          </w:p>
        </w:tc>
      </w:tr>
      <w:tr w:rsidR="00257870" w:rsidRPr="004A198D" w14:paraId="5F175F4E" w14:textId="77777777" w:rsidTr="00257870">
        <w:trPr>
          <w:trHeight w:val="77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F5FB1" w14:textId="0C658672" w:rsidR="005E04E9" w:rsidRPr="004A198D" w:rsidRDefault="005E04E9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A198D">
              <w:rPr>
                <w:cs/>
              </w:rPr>
              <w:t>ต้นทุนทางการเงิน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0F706BB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FCA1078" w14:textId="77777777" w:rsidR="005E04E9" w:rsidRPr="004A198D" w:rsidRDefault="005E04E9" w:rsidP="00257870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65E6B1F2" w14:textId="77777777" w:rsidR="005E04E9" w:rsidRPr="004A198D" w:rsidRDefault="005E04E9" w:rsidP="00257870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5E456F66" w14:textId="77777777" w:rsidR="005E04E9" w:rsidRPr="004A198D" w:rsidRDefault="005E04E9" w:rsidP="00257870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28CF77C5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3A3280A1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3E7D85F1" w14:textId="77777777" w:rsidR="005E04E9" w:rsidRPr="004A198D" w:rsidRDefault="005E04E9" w:rsidP="00257870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70884624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36F7B9E1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8A2CEAB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78DF5F78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2C5E6745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3CAC9277" w14:textId="77777777" w:rsidR="005E04E9" w:rsidRPr="004A198D" w:rsidRDefault="005E04E9" w:rsidP="0025787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37BB540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BE51FCE" w14:textId="77777777" w:rsidR="005E04E9" w:rsidRPr="004A198D" w:rsidRDefault="005E04E9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20020D96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09CFEEC4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09077C52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7F390238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49171388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1555258C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7E8E16DD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2C102688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02A2E7D5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3EA4813D" w14:textId="77777777" w:rsidR="005E04E9" w:rsidRPr="004A198D" w:rsidRDefault="005E04E9" w:rsidP="0025787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47FED71B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168EFE67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6C275DC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right w:val="nil"/>
            </w:tcBorders>
            <w:vAlign w:val="bottom"/>
          </w:tcPr>
          <w:p w14:paraId="6D30347D" w14:textId="72CF2A7C" w:rsidR="005E04E9" w:rsidRPr="004A198D" w:rsidRDefault="005E04E9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  <w:cs/>
              </w:rPr>
              <w:t>(</w:t>
            </w:r>
            <w:r w:rsidRPr="004A198D">
              <w:rPr>
                <w:rFonts w:ascii="Angsana New" w:hAnsi="Angsana New"/>
                <w:color w:val="000000"/>
              </w:rPr>
              <w:t>673.55)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D5A88C2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453D634D" w14:textId="0C856149" w:rsidR="005E04E9" w:rsidRPr="004A198D" w:rsidRDefault="005E04E9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(456.44)</w:t>
            </w:r>
          </w:p>
        </w:tc>
      </w:tr>
      <w:tr w:rsidR="00257870" w:rsidRPr="004A198D" w14:paraId="68140E77" w14:textId="77777777" w:rsidTr="00257870">
        <w:trPr>
          <w:trHeight w:val="77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0F132" w14:textId="73F1E291" w:rsidR="005E04E9" w:rsidRPr="004A198D" w:rsidRDefault="005E04E9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4A198D">
              <w:rPr>
                <w:cs/>
              </w:rPr>
              <w:t>ส่วนแบ่งกำไรของบริษัทร่วม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A61B833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1E43660" w14:textId="77777777" w:rsidR="005E04E9" w:rsidRPr="004A198D" w:rsidRDefault="005E04E9" w:rsidP="00257870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2B06BD0B" w14:textId="77777777" w:rsidR="005E04E9" w:rsidRPr="004A198D" w:rsidRDefault="005E04E9" w:rsidP="00257870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3C8F235E" w14:textId="77777777" w:rsidR="005E04E9" w:rsidRPr="004A198D" w:rsidRDefault="005E04E9" w:rsidP="00257870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5A4CABDB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4A69E12D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5AF05569" w14:textId="77777777" w:rsidR="005E04E9" w:rsidRPr="004A198D" w:rsidRDefault="005E04E9" w:rsidP="00257870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510983B8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750F1D3B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FE15625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62B2B111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7C3FBB07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33F7044A" w14:textId="77777777" w:rsidR="005E04E9" w:rsidRPr="004A198D" w:rsidRDefault="005E04E9" w:rsidP="0025787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66C5164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247B403F" w14:textId="77777777" w:rsidR="005E04E9" w:rsidRPr="004A198D" w:rsidRDefault="005E04E9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275C7F57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228DE6E7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38DFEB88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015BA26B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33728677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4B9D416C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6AE3A86E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3AC1848A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2D067049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6B0E654D" w14:textId="77777777" w:rsidR="005E04E9" w:rsidRPr="004A198D" w:rsidRDefault="005E04E9" w:rsidP="0025787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22513170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1FE24FE9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4820564A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9B3B03" w14:textId="0F4C86F9" w:rsidR="005E04E9" w:rsidRPr="004A198D" w:rsidRDefault="005E04E9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15.20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2D33ABAC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4DA733" w14:textId="56E227DE" w:rsidR="005E04E9" w:rsidRPr="004A198D" w:rsidRDefault="005E04E9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22.94</w:t>
            </w:r>
          </w:p>
        </w:tc>
      </w:tr>
      <w:tr w:rsidR="00257870" w:rsidRPr="004A198D" w14:paraId="05B525E3" w14:textId="77777777" w:rsidTr="00257870">
        <w:trPr>
          <w:trHeight w:val="77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AD189" w14:textId="3D204CB6" w:rsidR="005E04E9" w:rsidRPr="004A198D" w:rsidRDefault="005E04E9" w:rsidP="00257870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4A198D">
              <w:rPr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AB57D36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1F9177FB" w14:textId="77777777" w:rsidR="005E04E9" w:rsidRPr="004A198D" w:rsidRDefault="005E04E9" w:rsidP="00257870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2AB4994C" w14:textId="77777777" w:rsidR="005E04E9" w:rsidRPr="004A198D" w:rsidRDefault="005E04E9" w:rsidP="00257870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6D69CC87" w14:textId="77777777" w:rsidR="005E04E9" w:rsidRPr="004A198D" w:rsidRDefault="005E04E9" w:rsidP="00257870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0ED841AB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195C02E2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79E74FB2" w14:textId="77777777" w:rsidR="005E04E9" w:rsidRPr="004A198D" w:rsidRDefault="005E04E9" w:rsidP="00257870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39E95753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47C7E823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B217083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2CE63DB6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17DA4D14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2CCBC990" w14:textId="77777777" w:rsidR="005E04E9" w:rsidRPr="004A198D" w:rsidRDefault="005E04E9" w:rsidP="0025787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100763A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29C44B8A" w14:textId="77777777" w:rsidR="005E04E9" w:rsidRPr="004A198D" w:rsidRDefault="005E04E9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6A92B703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1983CBAE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702980AA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0339EB47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6003BD76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0A883A54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2732668F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53953EB6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1F939FE4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7D69A426" w14:textId="77777777" w:rsidR="005E04E9" w:rsidRPr="004A198D" w:rsidRDefault="005E04E9" w:rsidP="0025787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58CB3A18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078080F7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7E039D4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175967" w14:textId="26BBA6CC" w:rsidR="005E04E9" w:rsidRPr="004A198D" w:rsidRDefault="0042691F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 w:hint="cs"/>
                <w:b/>
                <w:bCs/>
                <w:color w:val="000000"/>
                <w:cs/>
              </w:rPr>
              <w:t>959.10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3ACD80A9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CDAEBB" w14:textId="75865250" w:rsidR="005E04E9" w:rsidRPr="004A198D" w:rsidRDefault="005E04E9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197.07</w:t>
            </w:r>
          </w:p>
        </w:tc>
      </w:tr>
      <w:tr w:rsidR="005E04E9" w:rsidRPr="004A198D" w14:paraId="27B639EC" w14:textId="77777777" w:rsidTr="00257870">
        <w:trPr>
          <w:trHeight w:val="77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0F745" w14:textId="77777777" w:rsidR="005E04E9" w:rsidRPr="004A198D" w:rsidRDefault="005E04E9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EBB1F4F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BACDC4F" w14:textId="77777777" w:rsidR="005E04E9" w:rsidRPr="004A198D" w:rsidRDefault="005E04E9" w:rsidP="00257870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118CAEE6" w14:textId="77777777" w:rsidR="005E04E9" w:rsidRPr="004A198D" w:rsidRDefault="005E04E9" w:rsidP="00257870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5D1E6C1E" w14:textId="77777777" w:rsidR="005E04E9" w:rsidRPr="004A198D" w:rsidRDefault="005E04E9" w:rsidP="00257870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7326AE6F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2DFEDBFA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2549BED8" w14:textId="77777777" w:rsidR="005E04E9" w:rsidRPr="004A198D" w:rsidRDefault="005E04E9" w:rsidP="00257870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192B20B7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2692C175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7146916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15106B0E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31E7A771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1F0F6C19" w14:textId="77777777" w:rsidR="005E04E9" w:rsidRPr="004A198D" w:rsidRDefault="005E04E9" w:rsidP="0025787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DB2D0F4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006DA43" w14:textId="77777777" w:rsidR="005E04E9" w:rsidRPr="004A198D" w:rsidRDefault="005E04E9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61F009F7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50BB2976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373280D0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27848973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2299CB1C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0111ABD8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1DFA3990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237F16B7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5D9741CF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0EC483CC" w14:textId="77777777" w:rsidR="005E04E9" w:rsidRPr="004A198D" w:rsidRDefault="005E04E9" w:rsidP="0025787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2400DFF5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509C9258" w14:textId="77777777" w:rsidR="005E04E9" w:rsidRPr="004A198D" w:rsidRDefault="005E04E9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21A719BB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92D3A8" w14:textId="77777777" w:rsidR="005E04E9" w:rsidRPr="004A198D" w:rsidRDefault="005E04E9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75CE9AC3" w14:textId="77777777" w:rsidR="005E04E9" w:rsidRPr="004A198D" w:rsidRDefault="005E04E9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1416AA" w14:textId="77777777" w:rsidR="005E04E9" w:rsidRPr="004A198D" w:rsidRDefault="005E04E9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257870" w:rsidRPr="004A198D" w14:paraId="117931F9" w14:textId="77777777" w:rsidTr="00257870">
        <w:trPr>
          <w:trHeight w:val="77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5CF41" w14:textId="7695C8D8" w:rsidR="005E04E9" w:rsidRPr="004A198D" w:rsidRDefault="005E04E9" w:rsidP="00257870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4A198D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 xml:space="preserve">ณ วันที่ </w:t>
            </w:r>
            <w:r w:rsidRPr="004A198D">
              <w:rPr>
                <w:rFonts w:ascii="Angsana New" w:hAnsi="Angsana New"/>
                <w:b/>
                <w:bCs/>
                <w:i/>
                <w:iCs/>
                <w:color w:val="000000"/>
              </w:rPr>
              <w:t>3</w:t>
            </w:r>
            <w:r w:rsidR="00120B11" w:rsidRPr="004A198D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0</w:t>
            </w:r>
            <w:r w:rsidRPr="004A198D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 xml:space="preserve"> ม</w:t>
            </w:r>
            <w:r w:rsidR="00120B11" w:rsidRPr="004A198D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ิถุนายน</w:t>
            </w:r>
            <w:r w:rsidRPr="004A198D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 xml:space="preserve"> </w:t>
            </w:r>
            <w:r w:rsidR="00257870" w:rsidRPr="004A198D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/</w:t>
            </w:r>
            <w:r w:rsidRPr="004A198D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 xml:space="preserve"> </w:t>
            </w:r>
            <w:r w:rsidRPr="004A198D">
              <w:rPr>
                <w:rFonts w:ascii="Angsana New" w:hAnsi="Angsana New"/>
                <w:b/>
                <w:bCs/>
                <w:i/>
                <w:iCs/>
                <w:color w:val="000000"/>
              </w:rPr>
              <w:t>3</w:t>
            </w:r>
            <w:r w:rsidR="00257870" w:rsidRPr="004A198D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0</w:t>
            </w:r>
            <w:r w:rsidRPr="004A198D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 xml:space="preserve"> </w:t>
            </w:r>
            <w:r w:rsidR="00257870" w:rsidRPr="004A198D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กันยายน</w:t>
            </w:r>
            <w:r w:rsidRPr="004A198D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 xml:space="preserve"> 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1D7CCF66" w14:textId="3DCE5BC3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82D4D47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5CFA72BC" w14:textId="30A30F2C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0F107D40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06A1C9C2" w14:textId="7A89E1D3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07C5D239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4B1E97C4" w14:textId="16A94980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6FB129D8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7A9F3608" w14:textId="77757210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8E8C6C5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251E42C5" w14:textId="6FA5C359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14F432D2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774E5F0E" w14:textId="45443122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14A181D7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12FEE25C" w14:textId="641DAC4F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573EA150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18BF5541" w14:textId="61682D10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7F365442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624B6A46" w14:textId="74959AE6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0238FAD7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5EFBC3CC" w14:textId="2A644C76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7B936411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6072D3CA" w14:textId="64D61BB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3033D0B7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4EDAB846" w14:textId="04F214F3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37DC2D52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14C37F1B" w14:textId="561A5D1B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2AEFD9E5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36" w:type="dxa"/>
            <w:gridSpan w:val="2"/>
            <w:tcBorders>
              <w:left w:val="nil"/>
              <w:right w:val="nil"/>
            </w:tcBorders>
            <w:vAlign w:val="bottom"/>
          </w:tcPr>
          <w:p w14:paraId="4E86EAAD" w14:textId="4C72C2CE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28E5C970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126D9852" w14:textId="69A82530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4A198D">
              <w:rPr>
                <w:rFonts w:ascii="Angsana New" w:hAnsi="Angsana New" w:cs="Angsana New"/>
              </w:rPr>
              <w:t>2565</w:t>
            </w:r>
          </w:p>
        </w:tc>
      </w:tr>
      <w:tr w:rsidR="00257870" w:rsidRPr="004A198D" w14:paraId="66416F6A" w14:textId="77777777" w:rsidTr="00257870">
        <w:trPr>
          <w:trHeight w:val="77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51FF1" w14:textId="77777777" w:rsidR="005E04E9" w:rsidRPr="004A198D" w:rsidRDefault="005E04E9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4F74302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3CD27121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704ACAD0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005386E0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1F69F5DA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3F0961B2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65F5C60C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20BBB924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5CBA5A71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42C7C03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699E6C8F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7DB79252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067554F8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E496743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10B65E2" w14:textId="72A77FCC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  <w:r w:rsidRPr="004A198D">
              <w:rPr>
                <w:rFonts w:ascii="Angsana New" w:hAnsi="Angsana New" w:cs="Angsana New"/>
                <w:spacing w:val="-8"/>
                <w:sz w:val="15"/>
                <w:szCs w:val="15"/>
              </w:rPr>
              <w:t>(</w:t>
            </w:r>
            <w:r w:rsidRPr="004A198D">
              <w:rPr>
                <w:rFonts w:ascii="Angsana New" w:hAnsi="Angsana New" w:cs="Angsana New"/>
                <w:spacing w:val="-8"/>
                <w:sz w:val="15"/>
                <w:szCs w:val="15"/>
                <w:cs/>
              </w:rPr>
              <w:t>ปรับปรุงใหม่)</w:t>
            </w: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6D506232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3FD402DD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437EA4F0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6C8A5E0E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13473B3F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2EB8929D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79DD69BF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3E2EC6FD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2394A277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18297ECF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0AF27AEF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1362CAFD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50120D2C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636" w:type="dxa"/>
            <w:gridSpan w:val="2"/>
            <w:tcBorders>
              <w:left w:val="nil"/>
              <w:right w:val="nil"/>
            </w:tcBorders>
            <w:vAlign w:val="bottom"/>
          </w:tcPr>
          <w:p w14:paraId="5F9032D7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39FB447D" w14:textId="77777777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777F35D7" w14:textId="1EDE9B64" w:rsidR="005E04E9" w:rsidRPr="004A198D" w:rsidRDefault="005E04E9" w:rsidP="0025787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  <w:r w:rsidRPr="004A198D">
              <w:rPr>
                <w:rFonts w:ascii="Angsana New" w:hAnsi="Angsana New" w:cs="Angsana New"/>
                <w:spacing w:val="-8"/>
                <w:sz w:val="15"/>
                <w:szCs w:val="15"/>
                <w:cs/>
              </w:rPr>
              <w:t>(ปรับปรุงใหม่)</w:t>
            </w:r>
          </w:p>
        </w:tc>
      </w:tr>
      <w:tr w:rsidR="00257870" w:rsidRPr="004A198D" w14:paraId="64631B10" w14:textId="77777777" w:rsidTr="00257870">
        <w:trPr>
          <w:trHeight w:val="77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FFFAB" w14:textId="77777777" w:rsidR="00257870" w:rsidRPr="004A198D" w:rsidRDefault="00257870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3374" w:type="dxa"/>
            <w:gridSpan w:val="53"/>
            <w:tcBorders>
              <w:left w:val="nil"/>
              <w:right w:val="nil"/>
            </w:tcBorders>
            <w:vAlign w:val="bottom"/>
          </w:tcPr>
          <w:p w14:paraId="66BFBA83" w14:textId="29FF94BB" w:rsidR="00257870" w:rsidRPr="004A198D" w:rsidRDefault="00257870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4A198D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(</w:t>
            </w:r>
            <w:r w:rsidRPr="004A198D">
              <w:rPr>
                <w:rFonts w:ascii="Angsana New" w:hAnsi="Angsana New" w:hint="cs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4A198D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257870" w:rsidRPr="004A198D" w14:paraId="7DEB0569" w14:textId="77777777" w:rsidTr="00257870">
        <w:trPr>
          <w:trHeight w:val="77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0F9A2" w14:textId="6D85FDCF" w:rsidR="00257870" w:rsidRPr="004A198D" w:rsidRDefault="00257870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  <w:r w:rsidRPr="004A198D">
              <w:rPr>
                <w:rFonts w:ascii="Angsana New" w:hAnsi="Angsana New"/>
                <w:color w:val="000000"/>
                <w:spacing w:val="-4"/>
                <w:cs/>
                <w:lang w:val="en-GB"/>
              </w:rPr>
              <w:t>สินทรัพย์ตามส่วนงานที่รายงาน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A257E9D" w14:textId="4866D946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10,229.89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7B7720CD" w14:textId="77777777" w:rsidR="00257870" w:rsidRPr="004A198D" w:rsidRDefault="00257870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24325B86" w14:textId="2CAA1BA3" w:rsidR="00257870" w:rsidRPr="004A198D" w:rsidRDefault="00257870" w:rsidP="00257870">
            <w:pPr>
              <w:tabs>
                <w:tab w:val="decimal" w:pos="167"/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10,962.35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3AEDF1AE" w14:textId="77777777" w:rsidR="00257870" w:rsidRPr="004A198D" w:rsidRDefault="00257870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555D7D6C" w14:textId="14F30174" w:rsidR="00257870" w:rsidRPr="004A198D" w:rsidRDefault="00257870" w:rsidP="00120B1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1,008.65</w:t>
            </w: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7EA17092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1268972A" w14:textId="498B6C52" w:rsidR="00257870" w:rsidRPr="004A198D" w:rsidRDefault="00257870" w:rsidP="00120B1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604.99</w:t>
            </w: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517BDF21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182BC9A9" w14:textId="1AA1D743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2,354.5</w:t>
            </w:r>
            <w:r w:rsidR="007C208F" w:rsidRPr="004A198D">
              <w:rPr>
                <w:rFonts w:ascii="Angsana New" w:hAnsi="Angsana New" w:hint="cs"/>
                <w:color w:val="000000"/>
                <w:cs/>
              </w:rPr>
              <w:t>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2E4159C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631DEADF" w14:textId="72B7721C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2,724.32</w:t>
            </w: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0DC847C1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57756950" w14:textId="02A197A8" w:rsidR="00257870" w:rsidRPr="004A198D" w:rsidRDefault="00257870" w:rsidP="00257870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23,879.98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E5616BA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57B2B04A" w14:textId="0C43C8B3" w:rsidR="00257870" w:rsidRPr="004A198D" w:rsidRDefault="00257870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24,408.49</w:t>
            </w: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7D21F519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1AC4C7B4" w14:textId="16534BC9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2,152.</w:t>
            </w:r>
            <w:r w:rsidR="0042691F" w:rsidRPr="004A198D">
              <w:rPr>
                <w:rFonts w:ascii="Angsana New" w:hAnsi="Angsana New" w:hint="cs"/>
                <w:color w:val="000000"/>
                <w:cs/>
              </w:rPr>
              <w:t>58</w:t>
            </w: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0A2E158B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24FD1E1C" w14:textId="78F7FBEF" w:rsidR="00257870" w:rsidRPr="004A198D" w:rsidRDefault="00257870" w:rsidP="00CA2449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1D78DCE2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40BE933B" w14:textId="012BCE40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1,969.</w:t>
            </w:r>
            <w:r w:rsidR="007C208F" w:rsidRPr="004A198D">
              <w:rPr>
                <w:rFonts w:ascii="Angsana New" w:hAnsi="Angsana New" w:hint="cs"/>
                <w:color w:val="000000"/>
                <w:cs/>
              </w:rPr>
              <w:t>82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6A23230F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6104F47A" w14:textId="5C88F0AA" w:rsidR="00257870" w:rsidRPr="004A198D" w:rsidRDefault="00257870" w:rsidP="00120B1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997.05</w:t>
            </w: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1623DA18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7872822A" w14:textId="67924582" w:rsidR="00257870" w:rsidRPr="004A198D" w:rsidRDefault="00373B7C" w:rsidP="00120B1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149.76</w:t>
            </w: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5BF86EFB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64C67869" w14:textId="32EC9391" w:rsidR="00257870" w:rsidRPr="004A198D" w:rsidRDefault="00257870" w:rsidP="00120B1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(273.92)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2D063D32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right w:val="nil"/>
            </w:tcBorders>
            <w:vAlign w:val="bottom"/>
          </w:tcPr>
          <w:p w14:paraId="636673F7" w14:textId="4F10268E" w:rsidR="00257870" w:rsidRPr="004A198D" w:rsidRDefault="00257870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41,74</w:t>
            </w:r>
            <w:r w:rsidR="001F137F" w:rsidRPr="004A198D">
              <w:rPr>
                <w:rFonts w:ascii="Angsana New" w:hAnsi="Angsana New"/>
                <w:color w:val="000000"/>
              </w:rPr>
              <w:t>5.26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6C7BAB89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5F709AAF" w14:textId="692591AD" w:rsidR="00257870" w:rsidRPr="004A198D" w:rsidRDefault="00257870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39,423.28</w:t>
            </w:r>
          </w:p>
        </w:tc>
      </w:tr>
      <w:tr w:rsidR="00257870" w:rsidRPr="004A198D" w14:paraId="4C55E35D" w14:textId="77777777" w:rsidTr="00257870">
        <w:trPr>
          <w:trHeight w:val="77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E8780" w14:textId="6152872B" w:rsidR="00257870" w:rsidRPr="004A198D" w:rsidRDefault="00257870" w:rsidP="00257870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  <w:r w:rsidRPr="004A198D">
              <w:rPr>
                <w:rFonts w:ascii="Angsana New" w:hAnsi="Angsana New"/>
                <w:color w:val="000000"/>
                <w:spacing w:val="-4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E4120D3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53952AFF" w14:textId="77777777" w:rsidR="00257870" w:rsidRPr="004A198D" w:rsidRDefault="00257870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1C9F6BA7" w14:textId="77777777" w:rsidR="00257870" w:rsidRPr="004A198D" w:rsidRDefault="00257870" w:rsidP="00257870">
            <w:pPr>
              <w:tabs>
                <w:tab w:val="decimal" w:pos="167"/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2AF1B88A" w14:textId="77777777" w:rsidR="00257870" w:rsidRPr="004A198D" w:rsidRDefault="00257870" w:rsidP="00257870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16415BEE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64706C1C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47F06648" w14:textId="77777777" w:rsidR="00257870" w:rsidRPr="004A198D" w:rsidRDefault="00257870" w:rsidP="00257870">
            <w:pPr>
              <w:tabs>
                <w:tab w:val="decimal" w:pos="167"/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6C90B883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07036A10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9088DA7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482F0F17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5062D3E0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7A670F24" w14:textId="77777777" w:rsidR="00257870" w:rsidRPr="004A198D" w:rsidRDefault="00257870" w:rsidP="00257870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EBCBEF4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9F67F9E" w14:textId="77777777" w:rsidR="00257870" w:rsidRPr="004A198D" w:rsidRDefault="00257870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508A963B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6FB23A5C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2375CEF7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799190CD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606CF5B7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4F1B6763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695A2F1B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43CE1F76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5599C6FC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07739894" w14:textId="77777777" w:rsidR="00257870" w:rsidRPr="004A198D" w:rsidRDefault="00257870" w:rsidP="00257870">
            <w:pPr>
              <w:tabs>
                <w:tab w:val="decimal" w:pos="93"/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78B10FDF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3BBAE15D" w14:textId="77777777" w:rsidR="00257870" w:rsidRPr="004A198D" w:rsidRDefault="00257870" w:rsidP="00257870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0B64704D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34E056" w14:textId="12CE679D" w:rsidR="00257870" w:rsidRPr="004A198D" w:rsidRDefault="00257870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328F1D15" w14:textId="77777777" w:rsidR="00257870" w:rsidRPr="004A198D" w:rsidRDefault="00257870" w:rsidP="00257870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5B804D" w14:textId="5ECDDDA2" w:rsidR="00257870" w:rsidRPr="004A198D" w:rsidRDefault="00257870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4A198D">
              <w:rPr>
                <w:rFonts w:ascii="Angsana New" w:hAnsi="Angsana New"/>
                <w:color w:val="000000"/>
              </w:rPr>
              <w:t>429.18</w:t>
            </w:r>
          </w:p>
        </w:tc>
      </w:tr>
      <w:tr w:rsidR="00257870" w:rsidRPr="004A198D" w14:paraId="4683CB32" w14:textId="77777777" w:rsidTr="00257870">
        <w:trPr>
          <w:trHeight w:val="77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B2340" w14:textId="1ABC72C2" w:rsidR="00257870" w:rsidRPr="004A198D" w:rsidRDefault="00257870" w:rsidP="00257870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GB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5E94381F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7739F06C" w14:textId="77777777" w:rsidR="00257870" w:rsidRPr="004A198D" w:rsidRDefault="00257870" w:rsidP="00257870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7" w:type="dxa"/>
            <w:tcBorders>
              <w:left w:val="nil"/>
              <w:right w:val="nil"/>
            </w:tcBorders>
            <w:vAlign w:val="bottom"/>
          </w:tcPr>
          <w:p w14:paraId="04C96669" w14:textId="77777777" w:rsidR="00257870" w:rsidRPr="004A198D" w:rsidRDefault="00257870" w:rsidP="00257870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  <w:vAlign w:val="bottom"/>
          </w:tcPr>
          <w:p w14:paraId="3D6A7155" w14:textId="77777777" w:rsidR="00257870" w:rsidRPr="004A198D" w:rsidRDefault="00257870" w:rsidP="00257870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7" w:type="dxa"/>
            <w:gridSpan w:val="2"/>
            <w:tcBorders>
              <w:left w:val="nil"/>
              <w:right w:val="nil"/>
            </w:tcBorders>
            <w:vAlign w:val="bottom"/>
          </w:tcPr>
          <w:p w14:paraId="378AA3A5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5CB4BBA5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0" w:type="dxa"/>
            <w:tcBorders>
              <w:left w:val="nil"/>
              <w:right w:val="nil"/>
            </w:tcBorders>
            <w:vAlign w:val="bottom"/>
          </w:tcPr>
          <w:p w14:paraId="1C8F8674" w14:textId="77777777" w:rsidR="00257870" w:rsidRPr="004A198D" w:rsidRDefault="00257870" w:rsidP="00257870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5" w:type="dxa"/>
            <w:gridSpan w:val="2"/>
            <w:tcBorders>
              <w:left w:val="nil"/>
              <w:right w:val="nil"/>
            </w:tcBorders>
            <w:vAlign w:val="bottom"/>
          </w:tcPr>
          <w:p w14:paraId="4925DDFE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4CC2288C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F9A6371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97" w:type="dxa"/>
            <w:tcBorders>
              <w:left w:val="nil"/>
              <w:right w:val="nil"/>
            </w:tcBorders>
            <w:vAlign w:val="bottom"/>
          </w:tcPr>
          <w:p w14:paraId="70E5C50F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60" w:type="dxa"/>
            <w:gridSpan w:val="2"/>
            <w:tcBorders>
              <w:left w:val="nil"/>
              <w:right w:val="nil"/>
            </w:tcBorders>
            <w:vAlign w:val="bottom"/>
          </w:tcPr>
          <w:p w14:paraId="39C5B694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9" w:type="dxa"/>
            <w:gridSpan w:val="2"/>
            <w:tcBorders>
              <w:left w:val="nil"/>
              <w:right w:val="nil"/>
            </w:tcBorders>
            <w:vAlign w:val="bottom"/>
          </w:tcPr>
          <w:p w14:paraId="70FA156B" w14:textId="77777777" w:rsidR="00257870" w:rsidRPr="004A198D" w:rsidRDefault="00257870" w:rsidP="0025787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1498EA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23B2A57" w14:textId="77777777" w:rsidR="00257870" w:rsidRPr="004A198D" w:rsidRDefault="00257870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7" w:type="dxa"/>
            <w:gridSpan w:val="2"/>
            <w:tcBorders>
              <w:left w:val="nil"/>
              <w:right w:val="nil"/>
            </w:tcBorders>
            <w:vAlign w:val="bottom"/>
          </w:tcPr>
          <w:p w14:paraId="72D42392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4" w:type="dxa"/>
            <w:gridSpan w:val="2"/>
            <w:tcBorders>
              <w:left w:val="nil"/>
              <w:right w:val="nil"/>
            </w:tcBorders>
            <w:vAlign w:val="bottom"/>
          </w:tcPr>
          <w:p w14:paraId="4F657B52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  <w:vAlign w:val="bottom"/>
          </w:tcPr>
          <w:p w14:paraId="0338C632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gridSpan w:val="3"/>
            <w:tcBorders>
              <w:left w:val="nil"/>
              <w:right w:val="nil"/>
            </w:tcBorders>
            <w:vAlign w:val="bottom"/>
          </w:tcPr>
          <w:p w14:paraId="341811A1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4" w:type="dxa"/>
            <w:gridSpan w:val="2"/>
            <w:tcBorders>
              <w:left w:val="nil"/>
              <w:right w:val="nil"/>
            </w:tcBorders>
            <w:vAlign w:val="bottom"/>
          </w:tcPr>
          <w:p w14:paraId="1A692070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gridSpan w:val="2"/>
            <w:tcBorders>
              <w:left w:val="nil"/>
              <w:right w:val="nil"/>
            </w:tcBorders>
            <w:vAlign w:val="bottom"/>
          </w:tcPr>
          <w:p w14:paraId="4E0E3617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123DDC30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91" w:type="dxa"/>
            <w:gridSpan w:val="2"/>
            <w:tcBorders>
              <w:left w:val="nil"/>
              <w:right w:val="nil"/>
            </w:tcBorders>
            <w:vAlign w:val="bottom"/>
          </w:tcPr>
          <w:p w14:paraId="6A34CA05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4" w:type="dxa"/>
            <w:gridSpan w:val="3"/>
            <w:tcBorders>
              <w:left w:val="nil"/>
              <w:right w:val="nil"/>
            </w:tcBorders>
            <w:vAlign w:val="bottom"/>
          </w:tcPr>
          <w:p w14:paraId="0636FE95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06D148AA" w14:textId="77777777" w:rsidR="00257870" w:rsidRPr="004A198D" w:rsidRDefault="00257870" w:rsidP="0025787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6" w:type="dxa"/>
            <w:gridSpan w:val="2"/>
            <w:tcBorders>
              <w:left w:val="nil"/>
              <w:right w:val="nil"/>
            </w:tcBorders>
            <w:vAlign w:val="bottom"/>
          </w:tcPr>
          <w:p w14:paraId="25DD4D85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left w:val="nil"/>
              <w:right w:val="nil"/>
            </w:tcBorders>
            <w:vAlign w:val="bottom"/>
          </w:tcPr>
          <w:p w14:paraId="35F39DCA" w14:textId="77777777" w:rsidR="00257870" w:rsidRPr="004A198D" w:rsidRDefault="00257870" w:rsidP="0025787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5DF92A3E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680E3" w14:textId="7B0B5120" w:rsidR="00257870" w:rsidRPr="004A198D" w:rsidRDefault="00257870" w:rsidP="00257870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41,</w:t>
            </w:r>
            <w:r w:rsidR="00373B7C" w:rsidRPr="004A198D">
              <w:rPr>
                <w:rFonts w:ascii="Angsana New" w:hAnsi="Angsana New"/>
                <w:b/>
                <w:bCs/>
                <w:color w:val="000000"/>
              </w:rPr>
              <w:t>745.26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  <w:vAlign w:val="bottom"/>
          </w:tcPr>
          <w:p w14:paraId="521B61AD" w14:textId="77777777" w:rsidR="00257870" w:rsidRPr="004A198D" w:rsidRDefault="00257870" w:rsidP="0025787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F022F" w14:textId="5D22429E" w:rsidR="00257870" w:rsidRPr="004A198D" w:rsidRDefault="00257870" w:rsidP="00257870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4A198D">
              <w:rPr>
                <w:rFonts w:ascii="Angsana New" w:hAnsi="Angsana New"/>
                <w:b/>
                <w:bCs/>
                <w:color w:val="000000"/>
              </w:rPr>
              <w:t>39,852.46</w:t>
            </w:r>
          </w:p>
        </w:tc>
      </w:tr>
    </w:tbl>
    <w:p w14:paraId="52988ED8" w14:textId="7629B676" w:rsidR="00CA3B97" w:rsidRPr="004A198D" w:rsidRDefault="00CA3B97" w:rsidP="00CA3B97">
      <w:pPr>
        <w:sectPr w:rsidR="00CA3B97" w:rsidRPr="004A198D" w:rsidSect="00523A37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450" w:left="1152" w:header="720" w:footer="720" w:gutter="0"/>
          <w:cols w:space="720"/>
        </w:sectPr>
      </w:pPr>
    </w:p>
    <w:p w14:paraId="05D19210" w14:textId="77753B67" w:rsidR="00997299" w:rsidRPr="004A198D" w:rsidRDefault="00997299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ภาษีเงินได้</w:t>
      </w:r>
    </w:p>
    <w:p w14:paraId="0ADAF5FA" w14:textId="548BD73D" w:rsidR="00427705" w:rsidRPr="004A198D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2"/>
          <w:szCs w:val="22"/>
        </w:rPr>
      </w:pPr>
    </w:p>
    <w:p w14:paraId="01760727" w14:textId="41107AC8" w:rsidR="00427705" w:rsidRPr="004A198D" w:rsidRDefault="00427705" w:rsidP="00AB50E0">
      <w:pPr>
        <w:ind w:left="540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4A198D">
        <w:rPr>
          <w:rFonts w:ascii="Angsana New" w:hAnsi="Angsana New" w:hint="cs"/>
          <w:sz w:val="28"/>
          <w:szCs w:val="28"/>
          <w:cs/>
        </w:rPr>
        <w:t>กั</w:t>
      </w:r>
      <w:r w:rsidRPr="004A198D">
        <w:rPr>
          <w:rFonts w:ascii="Angsana New" w:hAnsi="Angsana New"/>
          <w:sz w:val="28"/>
          <w:szCs w:val="28"/>
          <w:cs/>
        </w:rPr>
        <w:t>บรายได้ก่อนภาษี</w:t>
      </w:r>
      <w:r w:rsidRPr="004A198D">
        <w:rPr>
          <w:rFonts w:ascii="Angsana New" w:hAnsi="Angsana New" w:hint="cs"/>
          <w:sz w:val="28"/>
          <w:szCs w:val="28"/>
          <w:cs/>
        </w:rPr>
        <w:t>เงินได้</w:t>
      </w:r>
      <w:r w:rsidRPr="004A198D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F071B2" w:rsidRPr="004A198D">
        <w:rPr>
          <w:rFonts w:ascii="Angsana New" w:hAnsi="Angsana New" w:hint="cs"/>
          <w:sz w:val="28"/>
          <w:szCs w:val="28"/>
          <w:cs/>
        </w:rPr>
        <w:t>เก้า</w:t>
      </w:r>
      <w:r w:rsidRPr="004A198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F071B2" w:rsidRPr="004A198D">
        <w:rPr>
          <w:rFonts w:ascii="Angsana New" w:hAnsi="Angsana New"/>
          <w:sz w:val="28"/>
          <w:szCs w:val="28"/>
        </w:rPr>
        <w:t xml:space="preserve">30 </w:t>
      </w:r>
      <w:r w:rsidR="00F071B2" w:rsidRPr="004A198D">
        <w:rPr>
          <w:rFonts w:ascii="Angsana New" w:hAnsi="Angsana New" w:hint="cs"/>
          <w:sz w:val="28"/>
          <w:szCs w:val="28"/>
          <w:cs/>
        </w:rPr>
        <w:t>มิถุนายน</w:t>
      </w:r>
      <w:r w:rsidRPr="004A198D">
        <w:rPr>
          <w:rFonts w:ascii="Angsana New" w:hAnsi="Angsana New" w:hint="cs"/>
          <w:sz w:val="28"/>
          <w:szCs w:val="28"/>
          <w:cs/>
        </w:rPr>
        <w:t xml:space="preserve"> </w:t>
      </w:r>
      <w:r w:rsidR="00551702" w:rsidRPr="004A198D">
        <w:rPr>
          <w:rFonts w:ascii="Angsana New" w:hAnsi="Angsana New"/>
          <w:sz w:val="28"/>
          <w:szCs w:val="28"/>
        </w:rPr>
        <w:t>2566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="008C13F3" w:rsidRPr="004A198D">
        <w:rPr>
          <w:rFonts w:ascii="Angsana New" w:hAnsi="Angsana New" w:hint="cs"/>
          <w:sz w:val="28"/>
          <w:szCs w:val="28"/>
          <w:cs/>
        </w:rPr>
        <w:t xml:space="preserve">และ </w:t>
      </w:r>
      <w:r w:rsidR="00551702" w:rsidRPr="004A198D">
        <w:rPr>
          <w:rFonts w:ascii="Angsana New" w:hAnsi="Angsana New"/>
          <w:sz w:val="28"/>
          <w:szCs w:val="28"/>
        </w:rPr>
        <w:t>2565</w:t>
      </w:r>
      <w:r w:rsidR="008C13F3"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>คือร้อยละ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="008504A2" w:rsidRPr="004A198D">
        <w:rPr>
          <w:rFonts w:ascii="Angsana New" w:hAnsi="Angsana New"/>
          <w:sz w:val="28"/>
          <w:szCs w:val="28"/>
        </w:rPr>
        <w:t>26.31</w:t>
      </w:r>
      <w:r w:rsidR="000B75ED" w:rsidRPr="004A198D">
        <w:rPr>
          <w:rFonts w:ascii="Angsana New" w:hAnsi="Angsana New"/>
          <w:sz w:val="28"/>
          <w:szCs w:val="28"/>
        </w:rPr>
        <w:t xml:space="preserve"> </w:t>
      </w:r>
      <w:r w:rsidR="008C13F3" w:rsidRPr="004A198D">
        <w:rPr>
          <w:rFonts w:ascii="Angsana New" w:hAnsi="Angsana New" w:hint="cs"/>
          <w:sz w:val="28"/>
          <w:szCs w:val="28"/>
          <w:cs/>
        </w:rPr>
        <w:t>และ</w:t>
      </w:r>
      <w:r w:rsidRPr="004A198D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5E1349" w:rsidRPr="004A198D">
        <w:rPr>
          <w:rFonts w:ascii="Angsana New" w:hAnsi="Angsana New"/>
          <w:sz w:val="28"/>
          <w:szCs w:val="28"/>
        </w:rPr>
        <w:t>19.31</w:t>
      </w:r>
      <w:r w:rsidRPr="004A198D">
        <w:rPr>
          <w:rFonts w:ascii="Angsana New" w:hAnsi="Angsana New" w:hint="cs"/>
          <w:sz w:val="28"/>
          <w:szCs w:val="28"/>
          <w:cs/>
        </w:rPr>
        <w:t xml:space="preserve"> </w:t>
      </w:r>
      <w:r w:rsidR="008C13F3" w:rsidRPr="004A198D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4A198D">
        <w:rPr>
          <w:rFonts w:ascii="Angsana New" w:hAnsi="Angsana New"/>
          <w:sz w:val="28"/>
          <w:szCs w:val="28"/>
          <w:cs/>
        </w:rPr>
        <w:t>การเปลี่ยนแปลงในอัตราภาษีเงินได้ที่แท้จริงมีสาเหตุหลักจาก</w:t>
      </w:r>
      <w:r w:rsidR="000D1A76" w:rsidRPr="004A198D">
        <w:rPr>
          <w:rFonts w:hint="cs"/>
          <w:color w:val="222222"/>
          <w:sz w:val="28"/>
          <w:szCs w:val="28"/>
          <w:shd w:val="clear" w:color="auto" w:fill="FFFFFF"/>
          <w:cs/>
        </w:rPr>
        <w:t>การรับรู้หนี้สินภาษีเงินได้รอตัดบัญชีจากสัญญาเช่า</w:t>
      </w:r>
    </w:p>
    <w:p w14:paraId="13CD1FBF" w14:textId="77777777" w:rsidR="00427705" w:rsidRPr="004A198D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8"/>
          <w:szCs w:val="28"/>
        </w:rPr>
      </w:pPr>
    </w:p>
    <w:p w14:paraId="0D987D55" w14:textId="39B97B10" w:rsidR="000E7871" w:rsidRPr="004A198D" w:rsidRDefault="000E7871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เงินปันผล</w:t>
      </w:r>
    </w:p>
    <w:p w14:paraId="1BB2EEA7" w14:textId="3A7A4E57" w:rsidR="000E7871" w:rsidRPr="004A198D" w:rsidRDefault="000E7871" w:rsidP="000E7871">
      <w:pPr>
        <w:rPr>
          <w:rFonts w:ascii="Angsana New" w:hAnsi="Angsana New"/>
          <w:sz w:val="22"/>
          <w:szCs w:val="22"/>
        </w:rPr>
      </w:pPr>
    </w:p>
    <w:p w14:paraId="4C9A0C3E" w14:textId="2F09CC23" w:rsidR="000E7871" w:rsidRPr="004A198D" w:rsidRDefault="000E7871" w:rsidP="000E7871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รายละเอียดเงินปันผลในระหว่างปี </w:t>
      </w:r>
      <w:r w:rsidR="00551702" w:rsidRPr="004A198D">
        <w:rPr>
          <w:rFonts w:asciiTheme="majorBidi" w:hAnsiTheme="majorBidi" w:cstheme="majorBidi"/>
          <w:sz w:val="28"/>
          <w:szCs w:val="28"/>
        </w:rPr>
        <w:t>25</w:t>
      </w:r>
      <w:r w:rsidR="00414A35" w:rsidRPr="004A198D">
        <w:rPr>
          <w:rFonts w:asciiTheme="majorBidi" w:hAnsiTheme="majorBidi" w:cstheme="majorBidi"/>
          <w:sz w:val="28"/>
          <w:szCs w:val="28"/>
        </w:rPr>
        <w:t>66</w:t>
      </w:r>
      <w:r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551702" w:rsidRPr="004A198D">
        <w:rPr>
          <w:rFonts w:asciiTheme="majorBidi" w:hAnsiTheme="majorBidi" w:cstheme="majorBidi"/>
          <w:sz w:val="28"/>
          <w:szCs w:val="28"/>
        </w:rPr>
        <w:t>256</w:t>
      </w:r>
      <w:r w:rsidR="00414A35" w:rsidRPr="004A198D">
        <w:rPr>
          <w:rFonts w:asciiTheme="majorBidi" w:hAnsiTheme="majorBidi" w:cstheme="majorBidi"/>
          <w:sz w:val="28"/>
          <w:szCs w:val="28"/>
        </w:rPr>
        <w:t>5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4CD48DD9" w14:textId="77777777" w:rsidR="000E7871" w:rsidRPr="004A198D" w:rsidRDefault="000E7871" w:rsidP="000E787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2"/>
          <w:szCs w:val="22"/>
        </w:rPr>
      </w:pPr>
    </w:p>
    <w:tbl>
      <w:tblPr>
        <w:tblW w:w="9156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05"/>
        <w:gridCol w:w="1275"/>
        <w:gridCol w:w="284"/>
        <w:gridCol w:w="1276"/>
      </w:tblGrid>
      <w:tr w:rsidR="000E7871" w:rsidRPr="004A198D" w14:paraId="6D315E4D" w14:textId="77777777" w:rsidTr="001216AB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1152AA2E" w14:textId="77777777" w:rsidR="000E7871" w:rsidRPr="004A198D" w:rsidRDefault="000E7871" w:rsidP="00DF5CE0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B577337" w14:textId="77777777" w:rsidR="000E7871" w:rsidRPr="004A198D" w:rsidRDefault="000E7871" w:rsidP="00DF5CE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4ADF40A" w14:textId="6927D7CB" w:rsidR="000E7871" w:rsidRPr="004A198D" w:rsidRDefault="000E7871" w:rsidP="001216A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782243" w14:textId="52EF4DC2" w:rsidR="000E7871" w:rsidRPr="004A198D" w:rsidRDefault="000E7871" w:rsidP="00DF5CE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  <w:shd w:val="clear" w:color="auto" w:fill="auto"/>
          </w:tcPr>
          <w:p w14:paraId="2BC73D48" w14:textId="77777777" w:rsidR="000E7871" w:rsidRPr="004A198D" w:rsidRDefault="000E7871" w:rsidP="00DF5CE0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86BDF0" w14:textId="77777777" w:rsidR="000E7871" w:rsidRPr="004A198D" w:rsidDel="00D43E7A" w:rsidRDefault="000E7871" w:rsidP="00DF5CE0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0E7871" w:rsidRPr="004A198D" w14:paraId="397F6B6F" w14:textId="77777777" w:rsidTr="001216AB">
        <w:trPr>
          <w:tblHeader/>
        </w:trPr>
        <w:tc>
          <w:tcPr>
            <w:tcW w:w="3060" w:type="dxa"/>
            <w:shd w:val="clear" w:color="auto" w:fill="auto"/>
          </w:tcPr>
          <w:p w14:paraId="19FBA011" w14:textId="77777777" w:rsidR="000E7871" w:rsidRPr="004A198D" w:rsidRDefault="000E7871" w:rsidP="00DF5CE0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65387BD3" w14:textId="77777777" w:rsidR="000E7871" w:rsidRPr="004A198D" w:rsidRDefault="000E7871" w:rsidP="00DF5CE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14:paraId="42F32AB7" w14:textId="77777777" w:rsidR="000E7871" w:rsidRPr="004A198D" w:rsidRDefault="000E7871" w:rsidP="00DF5CE0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5BA78E3" w14:textId="77777777" w:rsidR="000E7871" w:rsidRPr="004A198D" w:rsidRDefault="000E7871" w:rsidP="00DF5CE0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A19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5DBC5E1A" w14:textId="77777777" w:rsidR="000E7871" w:rsidRPr="004A198D" w:rsidRDefault="000E7871" w:rsidP="00DF5CE0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E72E9C8" w14:textId="77777777" w:rsidR="000E7871" w:rsidRPr="004A198D" w:rsidRDefault="000E7871" w:rsidP="00DF5CE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E7871" w:rsidRPr="004A198D" w14:paraId="2215FE86" w14:textId="77777777" w:rsidTr="001216AB">
        <w:trPr>
          <w:tblHeader/>
        </w:trPr>
        <w:tc>
          <w:tcPr>
            <w:tcW w:w="3060" w:type="dxa"/>
            <w:shd w:val="clear" w:color="auto" w:fill="auto"/>
          </w:tcPr>
          <w:p w14:paraId="3FA313F9" w14:textId="1183F6E5" w:rsidR="000E7871" w:rsidRPr="004A198D" w:rsidRDefault="000E7871" w:rsidP="00DF5CE0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56" w:type="dxa"/>
            <w:shd w:val="clear" w:color="auto" w:fill="auto"/>
          </w:tcPr>
          <w:p w14:paraId="6E41FF76" w14:textId="7CCD20CD" w:rsidR="000E7871" w:rsidRPr="004A198D" w:rsidRDefault="00551702" w:rsidP="00DF5CE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E6BED"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6BED"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05" w:type="dxa"/>
            <w:shd w:val="clear" w:color="auto" w:fill="auto"/>
          </w:tcPr>
          <w:p w14:paraId="74F2410F" w14:textId="7ACC89D0" w:rsidR="000E7871" w:rsidRPr="004A198D" w:rsidRDefault="005F1A82" w:rsidP="00DF5CE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0CB6CB92" w14:textId="48823101" w:rsidR="000E7871" w:rsidRPr="004A198D" w:rsidRDefault="00551702" w:rsidP="00DF5CE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B6D12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84" w:type="dxa"/>
            <w:shd w:val="clear" w:color="auto" w:fill="auto"/>
          </w:tcPr>
          <w:p w14:paraId="5BAC61E6" w14:textId="77777777" w:rsidR="000E7871" w:rsidRPr="004A198D" w:rsidRDefault="000E7871" w:rsidP="00DF5CE0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F34A7CA" w14:textId="75E5D012" w:rsidR="000E7871" w:rsidRPr="004A198D" w:rsidRDefault="00551702" w:rsidP="00DF5CE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9B6D12" w:rsidRPr="004A198D">
              <w:rPr>
                <w:rFonts w:ascii="Angsana New" w:hAnsi="Angsana New"/>
                <w:sz w:val="28"/>
                <w:szCs w:val="28"/>
              </w:rPr>
              <w:t>.</w:t>
            </w:r>
            <w:r w:rsidRPr="004A198D">
              <w:rPr>
                <w:rFonts w:ascii="Angsana New" w:hAnsi="Angsana New"/>
                <w:sz w:val="28"/>
                <w:szCs w:val="28"/>
                <w:lang w:val="en-US"/>
              </w:rPr>
              <w:t>04</w:t>
            </w:r>
          </w:p>
        </w:tc>
      </w:tr>
      <w:tr w:rsidR="00EC7CA2" w:rsidRPr="004A198D" w14:paraId="48E96B34" w14:textId="77777777" w:rsidTr="001216AB">
        <w:trPr>
          <w:tblHeader/>
        </w:trPr>
        <w:tc>
          <w:tcPr>
            <w:tcW w:w="3060" w:type="dxa"/>
            <w:shd w:val="clear" w:color="auto" w:fill="auto"/>
          </w:tcPr>
          <w:p w14:paraId="684949A1" w14:textId="08637614" w:rsidR="00EC7CA2" w:rsidRPr="004A198D" w:rsidRDefault="00EC7CA2" w:rsidP="00EC7CA2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56" w:type="dxa"/>
            <w:shd w:val="clear" w:color="auto" w:fill="auto"/>
          </w:tcPr>
          <w:p w14:paraId="5E9A8A31" w14:textId="53255332" w:rsidR="00EC7CA2" w:rsidRPr="004A198D" w:rsidRDefault="00551702" w:rsidP="00EC7CA2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C7CA2"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C7CA2"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05" w:type="dxa"/>
            <w:shd w:val="clear" w:color="auto" w:fill="auto"/>
          </w:tcPr>
          <w:p w14:paraId="69B4586F" w14:textId="38B1AB13" w:rsidR="00EC7CA2" w:rsidRPr="004A198D" w:rsidRDefault="00EC7CA2" w:rsidP="00EC7CA2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46B183F9" w14:textId="23868A54" w:rsidR="00EC7CA2" w:rsidRPr="004A198D" w:rsidRDefault="00551702" w:rsidP="00EC7CA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C7CA2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  <w:tc>
          <w:tcPr>
            <w:tcW w:w="284" w:type="dxa"/>
            <w:shd w:val="clear" w:color="auto" w:fill="auto"/>
          </w:tcPr>
          <w:p w14:paraId="2320C5A5" w14:textId="77777777" w:rsidR="00EC7CA2" w:rsidRPr="004A198D" w:rsidRDefault="00EC7CA2" w:rsidP="00EC7CA2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B4B0AC8" w14:textId="63BC956F" w:rsidR="00EC7CA2" w:rsidRPr="004A198D" w:rsidRDefault="00551702" w:rsidP="00EC7CA2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4A198D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EC7CA2" w:rsidRPr="004A198D">
              <w:rPr>
                <w:rFonts w:ascii="Angsana New" w:hAnsi="Angsana New"/>
                <w:sz w:val="28"/>
                <w:szCs w:val="28"/>
              </w:rPr>
              <w:t>.</w:t>
            </w:r>
            <w:r w:rsidRPr="004A198D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</w:p>
        </w:tc>
      </w:tr>
    </w:tbl>
    <w:p w14:paraId="011C3900" w14:textId="77777777" w:rsidR="000E7871" w:rsidRPr="004A198D" w:rsidRDefault="000E7871" w:rsidP="000E7871">
      <w:pPr>
        <w:rPr>
          <w:rFonts w:ascii="Angsana New" w:hAnsi="Angsana New"/>
          <w:sz w:val="28"/>
          <w:szCs w:val="28"/>
        </w:rPr>
      </w:pPr>
    </w:p>
    <w:p w14:paraId="16E0B13E" w14:textId="552BD508" w:rsidR="003B14EA" w:rsidRPr="004A198D" w:rsidRDefault="003B14EA" w:rsidP="005D302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t>เครื่องมือทางการเงิน</w:t>
      </w:r>
    </w:p>
    <w:p w14:paraId="6CDC46BB" w14:textId="77777777" w:rsidR="00855978" w:rsidRPr="004A198D" w:rsidRDefault="00855978" w:rsidP="00855978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66ECFCDB" w:rsidR="00855978" w:rsidRPr="004A198D" w:rsidRDefault="00855978" w:rsidP="00D1612D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A198D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4A198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4A198D" w:rsidRDefault="00D4070C" w:rsidP="00D4070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752784F3" w:rsidR="003E0EC0" w:rsidRPr="004A198D" w:rsidRDefault="00855978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8245F15" w14:textId="76606565" w:rsidR="000F047A" w:rsidRPr="004A198D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1C9252E2" w14:textId="77777777" w:rsidR="0061073B" w:rsidRPr="004A198D" w:rsidRDefault="0061073B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  <w:sectPr w:rsidR="0061073B" w:rsidRPr="004A198D" w:rsidSect="00523A37">
          <w:head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6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990"/>
        <w:gridCol w:w="270"/>
        <w:gridCol w:w="1080"/>
      </w:tblGrid>
      <w:tr w:rsidR="0061073B" w:rsidRPr="004A198D" w14:paraId="7CB10762" w14:textId="77777777" w:rsidTr="00E4122B">
        <w:trPr>
          <w:tblHeader/>
        </w:trPr>
        <w:tc>
          <w:tcPr>
            <w:tcW w:w="4860" w:type="dxa"/>
            <w:vAlign w:val="bottom"/>
          </w:tcPr>
          <w:p w14:paraId="347E70E0" w14:textId="77777777" w:rsidR="0061073B" w:rsidRPr="004A198D" w:rsidRDefault="0061073B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BD0050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7AC1ED14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4A198D" w14:paraId="43E3E306" w14:textId="77777777" w:rsidTr="00E4122B">
        <w:trPr>
          <w:tblHeader/>
        </w:trPr>
        <w:tc>
          <w:tcPr>
            <w:tcW w:w="4860" w:type="dxa"/>
            <w:vAlign w:val="bottom"/>
          </w:tcPr>
          <w:p w14:paraId="2E7522D4" w14:textId="77777777" w:rsidR="0061073B" w:rsidRPr="004A198D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EC5EBF7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69FA5179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43147AA1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03B14D01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4A198D" w14:paraId="45870D25" w14:textId="77777777" w:rsidTr="00E4122B">
        <w:trPr>
          <w:tblHeader/>
        </w:trPr>
        <w:tc>
          <w:tcPr>
            <w:tcW w:w="4860" w:type="dxa"/>
            <w:hideMark/>
          </w:tcPr>
          <w:p w14:paraId="188937D8" w14:textId="77777777" w:rsidR="0061073B" w:rsidRPr="004A198D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302B10" w14:textId="77777777" w:rsidR="0061073B" w:rsidRPr="004A198D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F0FD99" w14:textId="77777777" w:rsidR="0061073B" w:rsidRPr="004A198D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3DA8EE" w14:textId="77777777" w:rsidR="0061073B" w:rsidRPr="004A198D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1867DD8" w14:textId="77777777" w:rsidR="0061073B" w:rsidRPr="004A198D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F96709B" w14:textId="77777777" w:rsidR="0061073B" w:rsidRPr="004A198D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696AB96F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3E58B579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6C36B287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A198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6BE181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0AB6BA1A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F0E3FAE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00ADAD96" w14:textId="77777777" w:rsidR="0061073B" w:rsidRPr="004A198D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1E90FE3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5133A62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4DB36215" w14:textId="23D7DDD4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6A2B8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605D6254" w14:textId="52AB8FAB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922986" w14:textId="77777777" w:rsidR="0061073B" w:rsidRPr="004A198D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774FE0EE" w14:textId="2A7C75DF" w:rsidR="0061073B" w:rsidRPr="004A198D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74EFFD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7279B8B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4A198D" w14:paraId="1660DF2D" w14:textId="77777777" w:rsidTr="00E4122B">
        <w:trPr>
          <w:tblHeader/>
        </w:trPr>
        <w:tc>
          <w:tcPr>
            <w:tcW w:w="4860" w:type="dxa"/>
          </w:tcPr>
          <w:p w14:paraId="691022C6" w14:textId="1AEF9AB6" w:rsidR="0061073B" w:rsidRPr="004A198D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2FA12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12104CD9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D22D8" w:rsidRPr="004A198D" w14:paraId="315A03EF" w14:textId="77777777" w:rsidTr="00E4122B">
        <w:trPr>
          <w:tblHeader/>
        </w:trPr>
        <w:tc>
          <w:tcPr>
            <w:tcW w:w="4860" w:type="dxa"/>
          </w:tcPr>
          <w:p w14:paraId="57B22C5B" w14:textId="387D8808" w:rsidR="00AD22D8" w:rsidRPr="004A198D" w:rsidRDefault="00AD22D8" w:rsidP="00E4122B">
            <w:pPr>
              <w:spacing w:line="240" w:lineRule="auto"/>
              <w:ind w:left="-14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A198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ED2C12" w:rsidRPr="004A198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D2C12" w:rsidRPr="004A198D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4A198D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4A198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95C8389" w14:textId="77777777" w:rsidR="00AD22D8" w:rsidRPr="004A198D" w:rsidRDefault="00AD22D8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</w:tcPr>
          <w:p w14:paraId="1D2F0EDD" w14:textId="77777777" w:rsidR="00AD22D8" w:rsidRPr="004A198D" w:rsidRDefault="00AD22D8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4A198D" w14:paraId="34419983" w14:textId="77777777" w:rsidTr="00E4122B">
        <w:tc>
          <w:tcPr>
            <w:tcW w:w="4860" w:type="dxa"/>
            <w:hideMark/>
          </w:tcPr>
          <w:p w14:paraId="1D5E799F" w14:textId="77777777" w:rsidR="0061073B" w:rsidRPr="004A198D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6C8C0C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B45868A" w14:textId="77777777" w:rsidR="0061073B" w:rsidRPr="004A198D" w:rsidRDefault="0061073B" w:rsidP="00E4122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54768B3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F886B94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93CA5A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C6EABC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281ADE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9B980E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53006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B00EFA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B5A85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0C8804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AEA46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8A840E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F8D40B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EB845D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4A198D" w14:paraId="6CF6AE4C" w14:textId="77777777" w:rsidTr="00E4122B">
        <w:tc>
          <w:tcPr>
            <w:tcW w:w="4860" w:type="dxa"/>
            <w:shd w:val="clear" w:color="auto" w:fill="auto"/>
          </w:tcPr>
          <w:p w14:paraId="53AAF322" w14:textId="77777777" w:rsidR="0061073B" w:rsidRPr="004A198D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สินทรัพย์ทางการเงินหมุนเวียน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603E3033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CBEDFE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675FE78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7B0093A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5EC26B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9558699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195BA6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DDAE65" w14:textId="77777777" w:rsidR="0061073B" w:rsidRPr="004A198D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783049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E120F6" w14:textId="77777777" w:rsidR="0061073B" w:rsidRPr="004A198D" w:rsidRDefault="0061073B" w:rsidP="00E4122B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BA38F0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27122C" w14:textId="77777777" w:rsidR="0061073B" w:rsidRPr="004A198D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F10AA9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32C5CA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AD2C3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D470C3" w14:textId="77777777" w:rsidR="0061073B" w:rsidRPr="004A198D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D58" w:rsidRPr="004A198D" w14:paraId="58F34F64" w14:textId="77777777" w:rsidTr="00E4122B">
        <w:tc>
          <w:tcPr>
            <w:tcW w:w="4860" w:type="dxa"/>
            <w:shd w:val="clear" w:color="auto" w:fill="auto"/>
          </w:tcPr>
          <w:p w14:paraId="4E89820F" w14:textId="56B3D354" w:rsidR="003A7D58" w:rsidRPr="004A198D" w:rsidRDefault="003A7D58" w:rsidP="003A7D58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  <w:shd w:val="clear" w:color="auto" w:fill="auto"/>
          </w:tcPr>
          <w:p w14:paraId="0C4F5B62" w14:textId="77777777" w:rsidR="003A7D58" w:rsidRPr="004A198D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718196" w14:textId="1E53E7BA" w:rsidR="003A7D58" w:rsidRPr="004A198D" w:rsidRDefault="00541A93" w:rsidP="003A7D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85402B" w14:textId="77777777" w:rsidR="003A7D58" w:rsidRPr="004A198D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EFB81F3" w14:textId="37760F2A" w:rsidR="003A7D58" w:rsidRPr="004A198D" w:rsidRDefault="00541A93" w:rsidP="003A7D5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19.10</w:t>
            </w:r>
          </w:p>
        </w:tc>
        <w:tc>
          <w:tcPr>
            <w:tcW w:w="236" w:type="dxa"/>
            <w:shd w:val="clear" w:color="auto" w:fill="auto"/>
          </w:tcPr>
          <w:p w14:paraId="61B4EFF6" w14:textId="77777777" w:rsidR="003A7D58" w:rsidRPr="004A198D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566A268" w14:textId="1A87B2D5" w:rsidR="003A7D58" w:rsidRPr="004A198D" w:rsidRDefault="00541A93" w:rsidP="003A7D5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15B26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C2CC40" w14:textId="60C406FF" w:rsidR="003A7D58" w:rsidRPr="004A198D" w:rsidRDefault="00541A93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19.10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26813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FF7CEA" w14:textId="4FC637D4" w:rsidR="003A7D58" w:rsidRPr="004A198D" w:rsidRDefault="00541A93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19.10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8046A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7DFD18" w14:textId="02589E81" w:rsidR="003A7D58" w:rsidRPr="004A198D" w:rsidRDefault="00541A93" w:rsidP="002A572F">
            <w:pPr>
              <w:pStyle w:val="BodyText"/>
              <w:tabs>
                <w:tab w:val="decimal" w:pos="42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37077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DE4A8A" w14:textId="1CC57037" w:rsidR="003A7D58" w:rsidRPr="004A198D" w:rsidRDefault="00541A93" w:rsidP="00BE1724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E6AA5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AE25F6" w14:textId="531F9CCA" w:rsidR="003A7D58" w:rsidRPr="004A198D" w:rsidRDefault="00541A93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19.10</w:t>
            </w:r>
          </w:p>
        </w:tc>
      </w:tr>
      <w:tr w:rsidR="003A7D58" w:rsidRPr="004A198D" w14:paraId="142F8004" w14:textId="77777777" w:rsidTr="00E4122B">
        <w:tc>
          <w:tcPr>
            <w:tcW w:w="4860" w:type="dxa"/>
            <w:shd w:val="clear" w:color="auto" w:fill="auto"/>
          </w:tcPr>
          <w:p w14:paraId="75D5961B" w14:textId="7275FBF4" w:rsidR="003A7D58" w:rsidRPr="004A198D" w:rsidRDefault="003A7D58" w:rsidP="003A7D58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  <w:shd w:val="clear" w:color="auto" w:fill="auto"/>
          </w:tcPr>
          <w:p w14:paraId="1DEC8119" w14:textId="77777777" w:rsidR="003A7D58" w:rsidRPr="004A198D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15628" w14:textId="13ED8804" w:rsidR="003A7D58" w:rsidRPr="004A198D" w:rsidRDefault="00541A93" w:rsidP="003A7D5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F2E73E" w14:textId="77777777" w:rsidR="003A7D58" w:rsidRPr="004A198D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39DFD88" w14:textId="3A454F9F" w:rsidR="003A7D58" w:rsidRPr="004A198D" w:rsidRDefault="009A3B3A" w:rsidP="003A7D5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76.43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4133D" w14:textId="77777777" w:rsidR="003A7D58" w:rsidRPr="004A198D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032D3EB" w14:textId="62E463C1" w:rsidR="003A7D58" w:rsidRPr="004A198D" w:rsidRDefault="00541A93" w:rsidP="003A7D5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8A029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50ACD" w14:textId="4530C7B4" w:rsidR="003A7D58" w:rsidRPr="004A198D" w:rsidRDefault="009A3B3A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76.43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C465E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C47391" w14:textId="7B6A2532" w:rsidR="003A7D58" w:rsidRPr="004A198D" w:rsidRDefault="009A3B3A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25F57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604208" w14:textId="6459E420" w:rsidR="003A7D58" w:rsidRPr="004A198D" w:rsidRDefault="009A3B3A" w:rsidP="003A7D5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76.43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1F3F1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881F86" w14:textId="679191BD" w:rsidR="003A7D58" w:rsidRPr="004A198D" w:rsidRDefault="009A3B3A" w:rsidP="003A7D58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E0949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6F26F" w14:textId="7B8B79DB" w:rsidR="003A7D58" w:rsidRPr="004A198D" w:rsidRDefault="009A3B3A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76.43</w:t>
            </w:r>
          </w:p>
        </w:tc>
      </w:tr>
      <w:tr w:rsidR="003A7D58" w:rsidRPr="004A198D" w14:paraId="41469749" w14:textId="77777777" w:rsidTr="00E4122B">
        <w:tc>
          <w:tcPr>
            <w:tcW w:w="4860" w:type="dxa"/>
            <w:shd w:val="clear" w:color="auto" w:fill="auto"/>
          </w:tcPr>
          <w:p w14:paraId="0939A74B" w14:textId="1C50D8D8" w:rsidR="003A7D58" w:rsidRPr="004A198D" w:rsidRDefault="003A7D58" w:rsidP="003A7D58">
            <w:pPr>
              <w:spacing w:line="240" w:lineRule="auto"/>
              <w:ind w:left="-14" w:right="-9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03D3944F" w14:textId="77777777" w:rsidR="003A7D58" w:rsidRPr="004A198D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ED46AE" w14:textId="368929F2" w:rsidR="003A7D58" w:rsidRPr="004A198D" w:rsidRDefault="009A3B3A" w:rsidP="003A7D5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51.13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BD72F4" w14:textId="77777777" w:rsidR="003A7D58" w:rsidRPr="004A198D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9EFCA23" w14:textId="471AFC29" w:rsidR="003A7D58" w:rsidRPr="004A198D" w:rsidRDefault="009A3B3A" w:rsidP="003A7D5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2A9633" w14:textId="77777777" w:rsidR="003A7D58" w:rsidRPr="004A198D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FD11B8A" w14:textId="7148832A" w:rsidR="003A7D58" w:rsidRPr="004A198D" w:rsidRDefault="009A3B3A" w:rsidP="003A7D5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A3E19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D0B10" w14:textId="7E2276B4" w:rsidR="003A7D58" w:rsidRPr="004A198D" w:rsidRDefault="009A3B3A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51.13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E57AD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E67339" w14:textId="0B30D4C0" w:rsidR="003A7D58" w:rsidRPr="004A198D" w:rsidRDefault="009A3B3A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F106C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85DA59" w14:textId="00AA15CD" w:rsidR="003A7D58" w:rsidRPr="004A198D" w:rsidRDefault="009A3B3A" w:rsidP="003A7D5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51.13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67462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7B843B" w14:textId="181312F2" w:rsidR="003A7D58" w:rsidRPr="004A198D" w:rsidRDefault="009A3B3A" w:rsidP="003A7D58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CA0DA" w14:textId="77777777" w:rsidR="003A7D58" w:rsidRPr="004A198D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03A7BB" w14:textId="7EE265A5" w:rsidR="003A7D58" w:rsidRPr="004A198D" w:rsidRDefault="009A3B3A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51.13</w:t>
            </w:r>
          </w:p>
        </w:tc>
      </w:tr>
      <w:tr w:rsidR="00795967" w:rsidRPr="004A198D" w14:paraId="020EC805" w14:textId="77777777" w:rsidTr="009A7B37">
        <w:tc>
          <w:tcPr>
            <w:tcW w:w="4860" w:type="dxa"/>
            <w:shd w:val="clear" w:color="auto" w:fill="auto"/>
          </w:tcPr>
          <w:p w14:paraId="580F0E60" w14:textId="77777777" w:rsidR="00795967" w:rsidRPr="004A198D" w:rsidRDefault="00795967" w:rsidP="009A7B37">
            <w:pPr>
              <w:tabs>
                <w:tab w:val="left" w:pos="340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A198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54A754E3" w14:textId="77777777" w:rsidR="00795967" w:rsidRPr="004A198D" w:rsidRDefault="00795967" w:rsidP="009A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706467" w14:textId="77777777" w:rsidR="00795967" w:rsidRPr="004A198D" w:rsidRDefault="00795967" w:rsidP="009A7B3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CC89864" w14:textId="77777777" w:rsidR="00795967" w:rsidRPr="004A198D" w:rsidRDefault="00795967" w:rsidP="009A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68AE70E" w14:textId="47FD3F76" w:rsidR="00795967" w:rsidRPr="004A198D" w:rsidRDefault="00B950D3" w:rsidP="009A7B3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3.61</w:t>
            </w:r>
          </w:p>
        </w:tc>
        <w:tc>
          <w:tcPr>
            <w:tcW w:w="236" w:type="dxa"/>
            <w:shd w:val="clear" w:color="auto" w:fill="auto"/>
          </w:tcPr>
          <w:p w14:paraId="29CEDCCD" w14:textId="77777777" w:rsidR="00795967" w:rsidRPr="004A198D" w:rsidRDefault="00795967" w:rsidP="009A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FF980B5" w14:textId="77777777" w:rsidR="00795967" w:rsidRPr="004A198D" w:rsidRDefault="00795967" w:rsidP="009A7B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B9099" w14:textId="77777777" w:rsidR="00795967" w:rsidRPr="004A198D" w:rsidRDefault="00795967" w:rsidP="009A7B37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70657" w14:textId="705D004B" w:rsidR="00795967" w:rsidRPr="004A198D" w:rsidRDefault="00B950D3" w:rsidP="009A7B3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3.61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AF965" w14:textId="77777777" w:rsidR="00795967" w:rsidRPr="004A198D" w:rsidRDefault="00795967" w:rsidP="009A7B37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7E5D9A" w14:textId="77777777" w:rsidR="00795967" w:rsidRPr="004A198D" w:rsidRDefault="00795967" w:rsidP="009A7B37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D9A27A" w14:textId="77777777" w:rsidR="00795967" w:rsidRPr="004A198D" w:rsidRDefault="00795967" w:rsidP="009A7B37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3B11BD" w14:textId="6C85C05A" w:rsidR="00795967" w:rsidRPr="004A198D" w:rsidRDefault="00B950D3" w:rsidP="009A7B37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3.61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245D52" w14:textId="77777777" w:rsidR="00795967" w:rsidRPr="004A198D" w:rsidRDefault="00795967" w:rsidP="009A7B37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1CEE94" w14:textId="77777777" w:rsidR="00795967" w:rsidRPr="004A198D" w:rsidRDefault="00795967" w:rsidP="009A7B3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96ACC" w14:textId="77777777" w:rsidR="00795967" w:rsidRPr="004A198D" w:rsidRDefault="00795967" w:rsidP="009A7B37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2F570" w14:textId="5F7C98C5" w:rsidR="00795967" w:rsidRPr="004A198D" w:rsidRDefault="00B950D3" w:rsidP="009A7B37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3.61</w:t>
            </w:r>
          </w:p>
        </w:tc>
      </w:tr>
      <w:tr w:rsidR="0061073B" w:rsidRPr="004A198D" w14:paraId="5BCC7CBD" w14:textId="77777777" w:rsidTr="00E4122B">
        <w:tc>
          <w:tcPr>
            <w:tcW w:w="4860" w:type="dxa"/>
            <w:shd w:val="clear" w:color="auto" w:fill="auto"/>
          </w:tcPr>
          <w:p w14:paraId="4C26AA01" w14:textId="77777777" w:rsidR="0061073B" w:rsidRPr="004A198D" w:rsidRDefault="0061073B" w:rsidP="00E4122B">
            <w:pPr>
              <w:tabs>
                <w:tab w:val="left" w:pos="340"/>
              </w:tabs>
              <w:spacing w:line="240" w:lineRule="auto"/>
              <w:ind w:left="-14"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254C414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F2F355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6B6DC2F8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6CDD92AD" w14:textId="77777777" w:rsidR="0061073B" w:rsidRPr="004A198D" w:rsidRDefault="0061073B" w:rsidP="00E4122B">
            <w:pPr>
              <w:pStyle w:val="acctfourfigures"/>
              <w:tabs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50EBD0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3A7352DE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53EF359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B0AA255" w14:textId="77777777" w:rsidR="0061073B" w:rsidRPr="004A198D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2025A3E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F4CBB51" w14:textId="77777777" w:rsidR="0061073B" w:rsidRPr="004A198D" w:rsidRDefault="0061073B" w:rsidP="00E4122B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DBACE24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283325D" w14:textId="77777777" w:rsidR="0061073B" w:rsidRPr="004A198D" w:rsidRDefault="0061073B" w:rsidP="00E4122B">
            <w:pPr>
              <w:pStyle w:val="acctfourfigures"/>
              <w:tabs>
                <w:tab w:val="decimal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E2FFA37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19F076A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CEC5BE0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28D8FA6" w14:textId="77777777" w:rsidR="0061073B" w:rsidRPr="004A198D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073B" w:rsidRPr="004A198D" w14:paraId="2E76BB7D" w14:textId="77777777" w:rsidTr="00E4122B">
        <w:tc>
          <w:tcPr>
            <w:tcW w:w="4860" w:type="dxa"/>
            <w:shd w:val="clear" w:color="auto" w:fill="auto"/>
            <w:hideMark/>
          </w:tcPr>
          <w:p w14:paraId="4EDA49A8" w14:textId="77777777" w:rsidR="0061073B" w:rsidRPr="004A198D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27489A8F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5E2256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1581488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0B1896B4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5A1D14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11A701E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4BFF4D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8DDCA1" w14:textId="77777777" w:rsidR="0061073B" w:rsidRPr="004A198D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5D40C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B495BD" w14:textId="77777777" w:rsidR="0061073B" w:rsidRPr="004A198D" w:rsidRDefault="0061073B" w:rsidP="00E4122B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E17B81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4BE9D7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6BF1C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EE857E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83F0F8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C0046E" w14:textId="77777777" w:rsidR="0061073B" w:rsidRPr="004A198D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D58" w:rsidRPr="004A198D" w14:paraId="1FA32A88" w14:textId="77777777" w:rsidTr="00E4122B">
        <w:tc>
          <w:tcPr>
            <w:tcW w:w="4860" w:type="dxa"/>
            <w:shd w:val="clear" w:color="auto" w:fill="auto"/>
          </w:tcPr>
          <w:p w14:paraId="1C0387D9" w14:textId="631F0F3F" w:rsidR="003A7D58" w:rsidRPr="004A198D" w:rsidRDefault="003A7D58" w:rsidP="003A7D5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E7F56B7" w14:textId="77777777" w:rsidR="003A7D58" w:rsidRPr="004A198D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2E7DE1" w14:textId="579C85DF" w:rsidR="003A7D58" w:rsidRPr="004A198D" w:rsidRDefault="0096429D" w:rsidP="003A7D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09FDA95" w14:textId="77777777" w:rsidR="003A7D58" w:rsidRPr="004A198D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F9168A9" w14:textId="2AC8A297" w:rsidR="003A7D58" w:rsidRPr="004A198D" w:rsidRDefault="0096429D" w:rsidP="003A7D5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8EFC4" w14:textId="77777777" w:rsidR="003A7D58" w:rsidRPr="004A198D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CC2F9EA" w14:textId="71360954" w:rsidR="003A7D58" w:rsidRPr="004A198D" w:rsidRDefault="00780279" w:rsidP="003A7D58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6429D" w:rsidRPr="004A198D">
              <w:rPr>
                <w:rFonts w:asciiTheme="majorBidi" w:hAnsiTheme="majorBidi" w:cstheme="majorBidi"/>
                <w:sz w:val="28"/>
                <w:szCs w:val="28"/>
              </w:rPr>
              <w:t>15,411.17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A32F7" w14:textId="77777777" w:rsidR="003A7D58" w:rsidRPr="004A198D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8206F8" w14:textId="3CAD8BE8" w:rsidR="003A7D58" w:rsidRPr="004A198D" w:rsidRDefault="00780279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6429D" w:rsidRPr="004A198D">
              <w:rPr>
                <w:rFonts w:asciiTheme="majorBidi" w:hAnsiTheme="majorBidi" w:cstheme="majorBidi"/>
                <w:sz w:val="28"/>
                <w:szCs w:val="28"/>
              </w:rPr>
              <w:t>15,411.17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23EBF" w14:textId="77777777" w:rsidR="003A7D58" w:rsidRPr="004A198D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3DF961" w14:textId="6E1247E1" w:rsidR="003A7D58" w:rsidRPr="004A198D" w:rsidRDefault="0096429D" w:rsidP="003A7D5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4EFD4" w14:textId="77777777" w:rsidR="003A7D58" w:rsidRPr="004A198D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17FF2" w14:textId="4E5C7873" w:rsidR="003A7D58" w:rsidRPr="004A198D" w:rsidRDefault="0096429D" w:rsidP="003A7D58">
            <w:pPr>
              <w:pStyle w:val="BodyText"/>
              <w:tabs>
                <w:tab w:val="decimal" w:pos="42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617FD" w14:textId="77777777" w:rsidR="003A7D58" w:rsidRPr="004A198D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E34424" w14:textId="4A92681C" w:rsidR="003A7D58" w:rsidRPr="004A198D" w:rsidRDefault="00344516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(15,481.56)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9DCE3" w14:textId="77777777" w:rsidR="003A7D58" w:rsidRPr="004A198D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5BD911" w14:textId="6CA17045" w:rsidR="003A7D58" w:rsidRPr="004A198D" w:rsidRDefault="00344516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(15,481.56)</w:t>
            </w:r>
          </w:p>
        </w:tc>
      </w:tr>
      <w:tr w:rsidR="00915591" w:rsidRPr="004A198D" w14:paraId="39AA8903" w14:textId="77777777" w:rsidTr="00E4122B">
        <w:tc>
          <w:tcPr>
            <w:tcW w:w="4860" w:type="dxa"/>
            <w:shd w:val="clear" w:color="auto" w:fill="auto"/>
          </w:tcPr>
          <w:p w14:paraId="61A41721" w14:textId="7FCBA5A0" w:rsidR="00915591" w:rsidRPr="004A198D" w:rsidRDefault="00915591" w:rsidP="0091559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6F18289F" w14:textId="77777777" w:rsidR="00915591" w:rsidRPr="004A198D" w:rsidRDefault="00915591" w:rsidP="0091559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DB6196" w14:textId="46C5842D" w:rsidR="00915591" w:rsidRPr="004A198D" w:rsidRDefault="00915591" w:rsidP="0091559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(3.83)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3B7ADA" w14:textId="77777777" w:rsidR="00915591" w:rsidRPr="004A198D" w:rsidRDefault="00915591" w:rsidP="009155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FE4E25A" w14:textId="226C8DFD" w:rsidR="00915591" w:rsidRPr="004A198D" w:rsidRDefault="00915591" w:rsidP="0091559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CC526A" w14:textId="77777777" w:rsidR="00915591" w:rsidRPr="004A198D" w:rsidRDefault="00915591" w:rsidP="009155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B827D6D" w14:textId="398FDC02" w:rsidR="00915591" w:rsidRPr="004A198D" w:rsidRDefault="00915591" w:rsidP="0091559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2C564" w14:textId="77777777" w:rsidR="00915591" w:rsidRPr="004A198D" w:rsidRDefault="00915591" w:rsidP="0091559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2B84D6" w14:textId="7D92B37F" w:rsidR="00915591" w:rsidRPr="004A198D" w:rsidRDefault="00915591" w:rsidP="0091559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(3.83)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3FB15" w14:textId="77777777" w:rsidR="00915591" w:rsidRPr="004A198D" w:rsidRDefault="00915591" w:rsidP="0091559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141957" w14:textId="7FFCF9C2" w:rsidR="00915591" w:rsidRPr="004A198D" w:rsidRDefault="00915591" w:rsidP="00915591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CE7BC" w14:textId="77777777" w:rsidR="00915591" w:rsidRPr="004A198D" w:rsidRDefault="00915591" w:rsidP="0091559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F2FBED" w14:textId="305009B9" w:rsidR="00915591" w:rsidRPr="004A198D" w:rsidRDefault="00915591" w:rsidP="00915591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(3.83)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78AC4" w14:textId="77777777" w:rsidR="00915591" w:rsidRPr="004A198D" w:rsidRDefault="00915591" w:rsidP="0091559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53489C" w14:textId="2A658375" w:rsidR="00915591" w:rsidRPr="004A198D" w:rsidRDefault="00915591" w:rsidP="00915591">
            <w:pPr>
              <w:pStyle w:val="BodyText"/>
              <w:tabs>
                <w:tab w:val="decimal" w:pos="26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5667B" w14:textId="77777777" w:rsidR="00915591" w:rsidRPr="004A198D" w:rsidRDefault="00915591" w:rsidP="0091559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096669" w14:textId="5C7D14F0" w:rsidR="00915591" w:rsidRPr="004A198D" w:rsidRDefault="00915591" w:rsidP="0091559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(3.83)</w:t>
            </w:r>
          </w:p>
        </w:tc>
      </w:tr>
      <w:tr w:rsidR="00B950D3" w:rsidRPr="004A198D" w14:paraId="2E52BCBD" w14:textId="77777777" w:rsidTr="00E4122B">
        <w:tc>
          <w:tcPr>
            <w:tcW w:w="4860" w:type="dxa"/>
            <w:shd w:val="clear" w:color="auto" w:fill="auto"/>
          </w:tcPr>
          <w:p w14:paraId="201BA499" w14:textId="7360615C" w:rsidR="00B950D3" w:rsidRPr="004A198D" w:rsidRDefault="00B950D3" w:rsidP="0091559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198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5F863368" w14:textId="77777777" w:rsidR="00B950D3" w:rsidRPr="004A198D" w:rsidRDefault="00B950D3" w:rsidP="0091559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6F14F8" w14:textId="49FDA677" w:rsidR="00B950D3" w:rsidRPr="004A198D" w:rsidRDefault="00B950D3" w:rsidP="0091559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842F0E" w14:textId="77777777" w:rsidR="00B950D3" w:rsidRPr="004A198D" w:rsidRDefault="00B950D3" w:rsidP="009155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40E186F" w14:textId="1CEE3073" w:rsidR="00B950D3" w:rsidRPr="004A198D" w:rsidRDefault="00B950D3" w:rsidP="00B950D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(0.</w:t>
            </w: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CC26D4" w14:textId="77777777" w:rsidR="00B950D3" w:rsidRPr="004A198D" w:rsidRDefault="00B950D3" w:rsidP="009155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1FA57F4" w14:textId="7D0523F2" w:rsidR="00B950D3" w:rsidRPr="004A198D" w:rsidRDefault="00B950D3" w:rsidP="0091559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CE34F" w14:textId="77777777" w:rsidR="00B950D3" w:rsidRPr="004A198D" w:rsidRDefault="00B950D3" w:rsidP="0091559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94C55" w14:textId="042CBFB3" w:rsidR="00B950D3" w:rsidRPr="004A198D" w:rsidRDefault="00B950D3" w:rsidP="0091559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(0.63)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22262" w14:textId="77777777" w:rsidR="00B950D3" w:rsidRPr="004A198D" w:rsidRDefault="00B950D3" w:rsidP="0091559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9DEAB5" w14:textId="1AE6A729" w:rsidR="00B950D3" w:rsidRPr="004A198D" w:rsidRDefault="00B950D3" w:rsidP="00915591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20B2D" w14:textId="77777777" w:rsidR="00B950D3" w:rsidRPr="004A198D" w:rsidRDefault="00B950D3" w:rsidP="0091559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B3ACFE" w14:textId="43C2E4B5" w:rsidR="00B950D3" w:rsidRPr="004A198D" w:rsidRDefault="00B950D3" w:rsidP="00915591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(0.</w:t>
            </w: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0589F" w14:textId="77777777" w:rsidR="00B950D3" w:rsidRPr="004A198D" w:rsidRDefault="00B950D3" w:rsidP="0091559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54CF7C" w14:textId="1DA78625" w:rsidR="00B950D3" w:rsidRPr="004A198D" w:rsidRDefault="00B950D3" w:rsidP="00915591">
            <w:pPr>
              <w:pStyle w:val="BodyText"/>
              <w:tabs>
                <w:tab w:val="decimal" w:pos="26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8AE79" w14:textId="77777777" w:rsidR="00B950D3" w:rsidRPr="004A198D" w:rsidRDefault="00B950D3" w:rsidP="0091559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3A3D69" w14:textId="26CCD3D0" w:rsidR="00B950D3" w:rsidRPr="004A198D" w:rsidRDefault="00B950D3" w:rsidP="0091559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(0.63)</w:t>
            </w:r>
          </w:p>
        </w:tc>
      </w:tr>
    </w:tbl>
    <w:p w14:paraId="6B1EB971" w14:textId="14BD17AB" w:rsidR="000F047A" w:rsidRPr="004A198D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3541B916" w14:textId="35666326" w:rsidR="000F047A" w:rsidRPr="004A198D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tbl>
      <w:tblPr>
        <w:tblW w:w="156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990"/>
        <w:gridCol w:w="270"/>
        <w:gridCol w:w="1080"/>
      </w:tblGrid>
      <w:tr w:rsidR="0061073B" w:rsidRPr="004A198D" w14:paraId="778E95F8" w14:textId="77777777" w:rsidTr="00E4122B">
        <w:trPr>
          <w:tblHeader/>
        </w:trPr>
        <w:tc>
          <w:tcPr>
            <w:tcW w:w="4860" w:type="dxa"/>
            <w:vAlign w:val="bottom"/>
          </w:tcPr>
          <w:p w14:paraId="2B17BFB0" w14:textId="77777777" w:rsidR="0061073B" w:rsidRPr="004A198D" w:rsidRDefault="0061073B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2191E9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27E782B8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4A198D" w14:paraId="1CA7F443" w14:textId="77777777" w:rsidTr="00E4122B">
        <w:trPr>
          <w:tblHeader/>
        </w:trPr>
        <w:tc>
          <w:tcPr>
            <w:tcW w:w="4860" w:type="dxa"/>
            <w:vAlign w:val="bottom"/>
          </w:tcPr>
          <w:p w14:paraId="341C5616" w14:textId="77777777" w:rsidR="0061073B" w:rsidRPr="004A198D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1F61BC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54F537AC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E659B2C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7AFED114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4A198D" w14:paraId="647F7D54" w14:textId="77777777" w:rsidTr="00E4122B">
        <w:trPr>
          <w:tblHeader/>
        </w:trPr>
        <w:tc>
          <w:tcPr>
            <w:tcW w:w="4860" w:type="dxa"/>
            <w:hideMark/>
          </w:tcPr>
          <w:p w14:paraId="72527BE3" w14:textId="77777777" w:rsidR="0061073B" w:rsidRPr="004A198D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167B397" w14:textId="77777777" w:rsidR="0061073B" w:rsidRPr="004A198D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2619912" w14:textId="77777777" w:rsidR="0061073B" w:rsidRPr="004A198D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53A32FC" w14:textId="77777777" w:rsidR="0061073B" w:rsidRPr="004A198D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4C2D985" w14:textId="083AF110" w:rsidR="0061073B" w:rsidRPr="004A198D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21F9357" w14:textId="77777777" w:rsidR="0061073B" w:rsidRPr="004A198D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00644A26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227D499B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3B7D82D2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A198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108D67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6B0D7D76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F92F7EC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443E13D7" w14:textId="77777777" w:rsidR="0061073B" w:rsidRPr="004A198D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C8C09BB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435E109E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AB05465" w14:textId="238E9100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A255C0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53C05CEC" w14:textId="4409BD14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B9B017" w14:textId="77777777" w:rsidR="0061073B" w:rsidRPr="004A198D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0FA51A7B" w14:textId="4D8B606E" w:rsidR="0061073B" w:rsidRPr="004A198D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F59608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7899756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4A198D" w14:paraId="4983941C" w14:textId="77777777" w:rsidTr="00E4122B">
        <w:trPr>
          <w:tblHeader/>
        </w:trPr>
        <w:tc>
          <w:tcPr>
            <w:tcW w:w="4860" w:type="dxa"/>
          </w:tcPr>
          <w:p w14:paraId="09F7FD79" w14:textId="5E9CA25E" w:rsidR="0061073B" w:rsidRPr="004A198D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9C3CB66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375EC3A0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D22D8" w:rsidRPr="004A198D" w14:paraId="71131093" w14:textId="77777777" w:rsidTr="00E4122B">
        <w:trPr>
          <w:tblHeader/>
        </w:trPr>
        <w:tc>
          <w:tcPr>
            <w:tcW w:w="4860" w:type="dxa"/>
          </w:tcPr>
          <w:p w14:paraId="2053BE16" w14:textId="3DE6E99B" w:rsidR="00AD22D8" w:rsidRPr="004A198D" w:rsidRDefault="00AD22D8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A198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7B0234A" w14:textId="77777777" w:rsidR="00AD22D8" w:rsidRPr="004A198D" w:rsidRDefault="00AD22D8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</w:tcPr>
          <w:p w14:paraId="4B46AACB" w14:textId="77777777" w:rsidR="00AD22D8" w:rsidRPr="004A198D" w:rsidRDefault="00AD22D8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4A198D" w14:paraId="0035DC73" w14:textId="77777777" w:rsidTr="00E4122B">
        <w:tc>
          <w:tcPr>
            <w:tcW w:w="4860" w:type="dxa"/>
            <w:hideMark/>
          </w:tcPr>
          <w:p w14:paraId="57D5DED8" w14:textId="77777777" w:rsidR="0061073B" w:rsidRPr="004A198D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2D2FB28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2F9FC95" w14:textId="77777777" w:rsidR="0061073B" w:rsidRPr="004A198D" w:rsidRDefault="0061073B" w:rsidP="00E4122B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B5BABCF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46DAE935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17B42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20526720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4AE96E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E9DA49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7D445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50474C48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6519A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6B56CEA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04366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5C6533B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3DA99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95E318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4A198D" w14:paraId="53398211" w14:textId="77777777" w:rsidTr="00E4122B">
        <w:tc>
          <w:tcPr>
            <w:tcW w:w="4860" w:type="dxa"/>
            <w:hideMark/>
          </w:tcPr>
          <w:p w14:paraId="2D56DB41" w14:textId="77777777" w:rsidR="0061073B" w:rsidRPr="004A198D" w:rsidRDefault="0061073B" w:rsidP="00E4122B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8261E49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964BE4B" w14:textId="4C48D91A" w:rsidR="0061073B" w:rsidRPr="004A198D" w:rsidRDefault="00551702" w:rsidP="00E4122B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61073B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238" w:type="dxa"/>
            <w:vAlign w:val="bottom"/>
          </w:tcPr>
          <w:p w14:paraId="58E5331D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6BE6C0A4" w14:textId="77777777" w:rsidR="0061073B" w:rsidRPr="004A198D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793D01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C2618B7" w14:textId="77777777" w:rsidR="0061073B" w:rsidRPr="004A198D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8F1E04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7F4AC1" w14:textId="2F07CFEC" w:rsidR="0061073B" w:rsidRPr="004A198D" w:rsidRDefault="00551702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61073B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vAlign w:val="bottom"/>
          </w:tcPr>
          <w:p w14:paraId="0363BD03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456C8F9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68CABB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362C58" w14:textId="68BD1501" w:rsidR="0061073B" w:rsidRPr="004A198D" w:rsidRDefault="00551702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61073B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vAlign w:val="bottom"/>
          </w:tcPr>
          <w:p w14:paraId="1C4FFF97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0D129B" w14:textId="77777777" w:rsidR="0061073B" w:rsidRPr="004A198D" w:rsidRDefault="0061073B" w:rsidP="00E4122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8F9A7A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260FD0" w14:textId="463B6FD9" w:rsidR="0061073B" w:rsidRPr="004A198D" w:rsidRDefault="00551702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61073B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61073B" w:rsidRPr="004A198D" w14:paraId="193E506D" w14:textId="77777777" w:rsidTr="00E4122B">
        <w:tc>
          <w:tcPr>
            <w:tcW w:w="4860" w:type="dxa"/>
            <w:hideMark/>
          </w:tcPr>
          <w:p w14:paraId="603FA868" w14:textId="77777777" w:rsidR="0061073B" w:rsidRPr="004A198D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4A198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52C7CA5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16B677C6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11D9263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  <w:hideMark/>
          </w:tcPr>
          <w:p w14:paraId="1685C74B" w14:textId="4BCBE830" w:rsidR="0061073B" w:rsidRPr="004A198D" w:rsidRDefault="00551702" w:rsidP="00E4122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61073B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</w:t>
            </w:r>
          </w:p>
        </w:tc>
        <w:tc>
          <w:tcPr>
            <w:tcW w:w="236" w:type="dxa"/>
          </w:tcPr>
          <w:p w14:paraId="253B4E4E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  <w:hideMark/>
          </w:tcPr>
          <w:p w14:paraId="6F37D9CE" w14:textId="77777777" w:rsidR="0061073B" w:rsidRPr="004A198D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AB9B03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66A092" w14:textId="4B081740" w:rsidR="0061073B" w:rsidRPr="004A198D" w:rsidRDefault="00551702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1073B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70" w:type="dxa"/>
            <w:vAlign w:val="bottom"/>
          </w:tcPr>
          <w:p w14:paraId="722B031D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  <w:hideMark/>
          </w:tcPr>
          <w:p w14:paraId="772355F6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A5A3E6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8D66D3" w14:textId="7E5E16EC" w:rsidR="0061073B" w:rsidRPr="004A198D" w:rsidRDefault="00551702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1073B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70" w:type="dxa"/>
            <w:vAlign w:val="bottom"/>
          </w:tcPr>
          <w:p w14:paraId="4DAE964D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3DC8E628" w14:textId="77777777" w:rsidR="0061073B" w:rsidRPr="004A198D" w:rsidRDefault="0061073B" w:rsidP="00E4122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3272BB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6866D9" w14:textId="677A5267" w:rsidR="0061073B" w:rsidRPr="004A198D" w:rsidRDefault="00551702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1073B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61073B" w:rsidRPr="004A198D" w14:paraId="6F8B15BD" w14:textId="77777777" w:rsidTr="00E4122B">
        <w:tc>
          <w:tcPr>
            <w:tcW w:w="4860" w:type="dxa"/>
          </w:tcPr>
          <w:p w14:paraId="06A024EA" w14:textId="77777777" w:rsidR="0061073B" w:rsidRPr="004A198D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48B4EB24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AD9E84" w14:textId="77777777" w:rsidR="0061073B" w:rsidRPr="004A198D" w:rsidRDefault="0061073B" w:rsidP="00E4122B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22A71103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72" w:type="dxa"/>
          </w:tcPr>
          <w:p w14:paraId="7E445882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F046AD0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84" w:type="dxa"/>
          </w:tcPr>
          <w:p w14:paraId="07828382" w14:textId="77777777" w:rsidR="0061073B" w:rsidRPr="004A198D" w:rsidRDefault="0061073B" w:rsidP="00E4122B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FBD2D1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D3656E" w14:textId="77777777" w:rsidR="0061073B" w:rsidRPr="004A198D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E70E12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6138B9A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6DF5C3A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1E1E945" w14:textId="77777777" w:rsidR="0061073B" w:rsidRPr="004A198D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BEF1DB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126B6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E47113F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676D84C3" w14:textId="77777777" w:rsidR="0061073B" w:rsidRPr="004A198D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073B" w:rsidRPr="004A198D" w14:paraId="679A9F3E" w14:textId="77777777" w:rsidTr="00E4122B">
        <w:tc>
          <w:tcPr>
            <w:tcW w:w="4860" w:type="dxa"/>
          </w:tcPr>
          <w:p w14:paraId="45CDD8E3" w14:textId="77777777" w:rsidR="0061073B" w:rsidRPr="004A198D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5066598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17425A0" w14:textId="77777777" w:rsidR="0061073B" w:rsidRPr="004A198D" w:rsidRDefault="0061073B" w:rsidP="00E4122B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FD447D0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4DD3C47D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25C5A7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41C7421" w14:textId="77777777" w:rsidR="0061073B" w:rsidRPr="004A198D" w:rsidRDefault="0061073B" w:rsidP="00E4122B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9FF55F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95201E" w14:textId="77777777" w:rsidR="0061073B" w:rsidRPr="004A198D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FDFA3C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675B9BF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63A815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340358" w14:textId="77777777" w:rsidR="0061073B" w:rsidRPr="004A198D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713F61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99421B" w14:textId="77777777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89E5CA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416A60" w14:textId="77777777" w:rsidR="0061073B" w:rsidRPr="004A198D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4A198D" w14:paraId="66259218" w14:textId="77777777" w:rsidTr="00E4122B">
        <w:tc>
          <w:tcPr>
            <w:tcW w:w="4860" w:type="dxa"/>
          </w:tcPr>
          <w:p w14:paraId="31DBFA78" w14:textId="77777777" w:rsidR="0061073B" w:rsidRPr="004A198D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F24AB7A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D35804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2E44C1F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3B4923B8" w14:textId="77777777" w:rsidR="0061073B" w:rsidRPr="004A198D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EC1764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F4A5775" w14:textId="12AF34E2" w:rsidR="0061073B" w:rsidRPr="004A198D" w:rsidRDefault="0061073B" w:rsidP="00E4122B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09EE5D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0A0481" w14:textId="64FF4E6C" w:rsidR="0061073B" w:rsidRPr="004A198D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55BB4D6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A355CC6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34C20A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04D69E" w14:textId="77777777" w:rsidR="0061073B" w:rsidRPr="004A198D" w:rsidRDefault="0061073B" w:rsidP="00E4122B">
            <w:pPr>
              <w:pStyle w:val="BodyText"/>
              <w:tabs>
                <w:tab w:val="decimal" w:pos="43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AA5533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934B49" w14:textId="7883D176" w:rsidR="0061073B" w:rsidRPr="004A198D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9BC0D7B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5DF8FB" w14:textId="6265B702" w:rsidR="0061073B" w:rsidRPr="004A198D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1073B" w:rsidRPr="004A198D" w14:paraId="0F7CD9DC" w14:textId="77777777" w:rsidTr="00E4122B">
        <w:tc>
          <w:tcPr>
            <w:tcW w:w="4860" w:type="dxa"/>
          </w:tcPr>
          <w:p w14:paraId="4A62858D" w14:textId="77777777" w:rsidR="0061073B" w:rsidRPr="004A198D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40AA3C1A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DD08F07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50BFABA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579E7CB9" w14:textId="77777777" w:rsidR="0061073B" w:rsidRPr="004A198D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23A629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0AA74BF" w14:textId="6687B174" w:rsidR="0061073B" w:rsidRPr="004A198D" w:rsidRDefault="0061073B" w:rsidP="00E4122B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64D94FC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5959F7" w14:textId="2FC7CF9D" w:rsidR="0061073B" w:rsidRPr="004A198D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3DD5170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C8A276D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B177677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285C12" w14:textId="4AC2572B" w:rsidR="0061073B" w:rsidRPr="004A198D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D60D1CB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5D1583" w14:textId="77777777" w:rsidR="0061073B" w:rsidRPr="004A198D" w:rsidRDefault="0061073B" w:rsidP="00E4122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0F2858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8B8511" w14:textId="32157822" w:rsidR="0061073B" w:rsidRPr="004A198D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1073B" w:rsidRPr="004A198D" w14:paraId="5448B1BB" w14:textId="77777777" w:rsidTr="00E4122B">
        <w:tc>
          <w:tcPr>
            <w:tcW w:w="4860" w:type="dxa"/>
          </w:tcPr>
          <w:p w14:paraId="43BE89FD" w14:textId="77777777" w:rsidR="0061073B" w:rsidRPr="004A198D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FC08A2B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8819CF8" w14:textId="56374B99" w:rsidR="0061073B" w:rsidRPr="004A198D" w:rsidRDefault="0061073B" w:rsidP="00E4122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3F6F879F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34B2BB13" w14:textId="77777777" w:rsidR="0061073B" w:rsidRPr="004A198D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BF9959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C6AD62F" w14:textId="77777777" w:rsidR="0061073B" w:rsidRPr="004A198D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A77D4D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7EBD9A" w14:textId="41075C8B" w:rsidR="0061073B" w:rsidRPr="004A198D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E3C937D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4F2F463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796227F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5B66C9A" w14:textId="16563881" w:rsidR="0061073B" w:rsidRPr="004A198D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271438F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39A934" w14:textId="77777777" w:rsidR="0061073B" w:rsidRPr="004A198D" w:rsidRDefault="0061073B" w:rsidP="00E4122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1D0B14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3EDA48" w14:textId="336653B4" w:rsidR="0061073B" w:rsidRPr="004A198D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1073B" w:rsidRPr="004A198D" w14:paraId="1B41F923" w14:textId="77777777" w:rsidTr="00E4122B">
        <w:tc>
          <w:tcPr>
            <w:tcW w:w="4860" w:type="dxa"/>
          </w:tcPr>
          <w:p w14:paraId="03D727E8" w14:textId="77777777" w:rsidR="0061073B" w:rsidRPr="004A198D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A198D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022A201" w14:textId="77777777" w:rsidR="0061073B" w:rsidRPr="004A198D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BADFF70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D2D6E49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32ECD770" w14:textId="3A3DB959" w:rsidR="0061073B" w:rsidRPr="004A198D" w:rsidRDefault="0061073B" w:rsidP="00E4122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11B343" w14:textId="77777777" w:rsidR="0061073B" w:rsidRPr="004A198D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916E76F" w14:textId="77777777" w:rsidR="0061073B" w:rsidRPr="004A198D" w:rsidRDefault="0061073B" w:rsidP="00E4122B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B95BDA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057B75" w14:textId="29633EED" w:rsidR="0061073B" w:rsidRPr="004A198D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55E195D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FFC0CD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946545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FDD805" w14:textId="2C961EA4" w:rsidR="0061073B" w:rsidRPr="004A198D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754E406" w14:textId="77777777" w:rsidR="0061073B" w:rsidRPr="004A198D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BC9A77" w14:textId="77777777" w:rsidR="0061073B" w:rsidRPr="004A198D" w:rsidRDefault="0061073B" w:rsidP="00E4122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7E8A5E" w14:textId="77777777" w:rsidR="0061073B" w:rsidRPr="004A198D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F0866" w14:textId="3B579F08" w:rsidR="0061073B" w:rsidRPr="004A198D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B003444" w14:textId="31E2003A" w:rsidR="00E86254" w:rsidRPr="004A198D" w:rsidRDefault="00E86254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</w:p>
    <w:p w14:paraId="514D54D6" w14:textId="77777777" w:rsidR="0061073B" w:rsidRPr="004A198D" w:rsidRDefault="0061073B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cs/>
          <w:lang w:bidi="th-TH"/>
        </w:rPr>
        <w:sectPr w:rsidR="0061073B" w:rsidRPr="004A198D" w:rsidSect="00523A37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66"/>
        <w:gridCol w:w="1354"/>
        <w:gridCol w:w="18"/>
        <w:gridCol w:w="236"/>
        <w:gridCol w:w="17"/>
        <w:gridCol w:w="899"/>
        <w:gridCol w:w="238"/>
        <w:gridCol w:w="932"/>
        <w:gridCol w:w="270"/>
        <w:gridCol w:w="900"/>
        <w:gridCol w:w="236"/>
        <w:gridCol w:w="1024"/>
      </w:tblGrid>
      <w:tr w:rsidR="00EC7CA2" w:rsidRPr="004A198D" w14:paraId="0FFF62D9" w14:textId="77777777" w:rsidTr="00E4122B">
        <w:trPr>
          <w:tblHeader/>
        </w:trPr>
        <w:tc>
          <w:tcPr>
            <w:tcW w:w="2880" w:type="dxa"/>
            <w:vAlign w:val="bottom"/>
          </w:tcPr>
          <w:p w14:paraId="1C3A0D67" w14:textId="77777777" w:rsidR="00EC7CA2" w:rsidRPr="004A198D" w:rsidRDefault="00EC7CA2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A20F5D1" w14:textId="77777777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24" w:type="dxa"/>
            <w:gridSpan w:val="11"/>
          </w:tcPr>
          <w:p w14:paraId="5D83451D" w14:textId="77777777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C7CA2" w:rsidRPr="004A198D" w14:paraId="1169DD7F" w14:textId="77777777" w:rsidTr="00E4122B">
        <w:trPr>
          <w:tblHeader/>
        </w:trPr>
        <w:tc>
          <w:tcPr>
            <w:tcW w:w="2880" w:type="dxa"/>
            <w:vAlign w:val="bottom"/>
          </w:tcPr>
          <w:p w14:paraId="537FD53B" w14:textId="77777777" w:rsidR="00EC7CA2" w:rsidRPr="004A198D" w:rsidRDefault="00EC7CA2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" w:type="dxa"/>
            <w:vAlign w:val="bottom"/>
          </w:tcPr>
          <w:p w14:paraId="6A240D53" w14:textId="77777777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14:paraId="042021A4" w14:textId="77777777" w:rsidR="00EC7CA2" w:rsidRPr="004A198D" w:rsidRDefault="00EC7CA2" w:rsidP="00E4122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5FB7470D" w14:textId="77777777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16" w:type="dxa"/>
            <w:gridSpan w:val="8"/>
            <w:tcBorders>
              <w:bottom w:val="single" w:sz="4" w:space="0" w:color="auto"/>
            </w:tcBorders>
            <w:vAlign w:val="bottom"/>
            <w:hideMark/>
          </w:tcPr>
          <w:p w14:paraId="152D9996" w14:textId="77777777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C7CA2" w:rsidRPr="004A198D" w14:paraId="33368F10" w14:textId="77777777" w:rsidTr="00E4122B">
        <w:trPr>
          <w:tblHeader/>
        </w:trPr>
        <w:tc>
          <w:tcPr>
            <w:tcW w:w="2880" w:type="dxa"/>
            <w:vAlign w:val="bottom"/>
            <w:hideMark/>
          </w:tcPr>
          <w:p w14:paraId="256307FC" w14:textId="77777777" w:rsidR="00EC7CA2" w:rsidRPr="004A198D" w:rsidRDefault="00EC7CA2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  <w:vAlign w:val="bottom"/>
            <w:hideMark/>
          </w:tcPr>
          <w:p w14:paraId="633626E3" w14:textId="77777777" w:rsidR="00EC7CA2" w:rsidRPr="004A198D" w:rsidRDefault="00EC7CA2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4" w:type="dxa"/>
            <w:vAlign w:val="bottom"/>
          </w:tcPr>
          <w:p w14:paraId="2F7EB239" w14:textId="77777777" w:rsidR="00EC7CA2" w:rsidRPr="004A198D" w:rsidRDefault="00EC7CA2" w:rsidP="00E4122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1" w:type="dxa"/>
            <w:gridSpan w:val="3"/>
          </w:tcPr>
          <w:p w14:paraId="2A8813CB" w14:textId="77777777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9" w:type="dxa"/>
            <w:vAlign w:val="bottom"/>
            <w:hideMark/>
          </w:tcPr>
          <w:p w14:paraId="416C197B" w14:textId="094E75E1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8" w:type="dxa"/>
          </w:tcPr>
          <w:p w14:paraId="6B1A4924" w14:textId="77777777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2" w:type="dxa"/>
            <w:vAlign w:val="bottom"/>
            <w:hideMark/>
          </w:tcPr>
          <w:p w14:paraId="6A74D287" w14:textId="761D4D3B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1EBD66FA" w14:textId="77777777" w:rsidR="00EC7CA2" w:rsidRPr="004A198D" w:rsidRDefault="00EC7CA2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632447CE" w14:textId="1BA3D0C2" w:rsidR="00EC7CA2" w:rsidRPr="004A198D" w:rsidRDefault="00EC7CA2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1E39284" w14:textId="77777777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2787BEB" w14:textId="77777777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C7CA2" w:rsidRPr="004A198D" w14:paraId="217940F9" w14:textId="77777777" w:rsidTr="00E4122B">
        <w:trPr>
          <w:tblHeader/>
        </w:trPr>
        <w:tc>
          <w:tcPr>
            <w:tcW w:w="2880" w:type="dxa"/>
          </w:tcPr>
          <w:p w14:paraId="4F1B1521" w14:textId="77777777" w:rsidR="00EC7CA2" w:rsidRPr="004A198D" w:rsidRDefault="00EC7CA2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66" w:type="dxa"/>
          </w:tcPr>
          <w:p w14:paraId="5D06754B" w14:textId="77777777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24" w:type="dxa"/>
            <w:gridSpan w:val="11"/>
          </w:tcPr>
          <w:p w14:paraId="5BCEA413" w14:textId="77777777" w:rsidR="00EC7CA2" w:rsidRPr="004A198D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C7CA2" w:rsidRPr="004A198D" w14:paraId="39A8AFA7" w14:textId="77777777" w:rsidTr="00E4122B">
        <w:tc>
          <w:tcPr>
            <w:tcW w:w="2880" w:type="dxa"/>
            <w:hideMark/>
          </w:tcPr>
          <w:p w14:paraId="39EC7188" w14:textId="1BCF110F" w:rsidR="00EC7CA2" w:rsidRPr="004A198D" w:rsidRDefault="00EC7CA2" w:rsidP="00E4122B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93270" w:rsidRPr="004A198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551702"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551702"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51702" w:rsidRPr="004A198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66" w:type="dxa"/>
          </w:tcPr>
          <w:p w14:paraId="3ECC4F37" w14:textId="77777777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3F07BE88" w14:textId="77777777" w:rsidR="00EC7CA2" w:rsidRPr="004A198D" w:rsidRDefault="00EC7CA2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bottom"/>
          </w:tcPr>
          <w:p w14:paraId="2725412C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B41FFB0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DFAE074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C8169A0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BE14C3" w14:textId="77777777" w:rsidR="00EC7CA2" w:rsidRPr="004A198D" w:rsidRDefault="00EC7CA2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2F5D93" w14:textId="77777777" w:rsidR="00EC7CA2" w:rsidRPr="004A198D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2596FC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71E1F6E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EC7CA2" w:rsidRPr="004A198D" w14:paraId="1FA06F8C" w14:textId="77777777" w:rsidTr="00E4122B">
        <w:tc>
          <w:tcPr>
            <w:tcW w:w="2880" w:type="dxa"/>
            <w:hideMark/>
          </w:tcPr>
          <w:p w14:paraId="17677AB4" w14:textId="77777777" w:rsidR="00EC7CA2" w:rsidRPr="004A198D" w:rsidRDefault="00EC7CA2" w:rsidP="00E4122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4A198D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266" w:type="dxa"/>
          </w:tcPr>
          <w:p w14:paraId="77DB077B" w14:textId="77777777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28BAED73" w14:textId="77777777" w:rsidR="00EC7CA2" w:rsidRPr="004A198D" w:rsidRDefault="00EC7CA2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3"/>
            <w:vAlign w:val="bottom"/>
          </w:tcPr>
          <w:p w14:paraId="263420AE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8D68D20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9F0DD45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8654EF9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93750E" w14:textId="77777777" w:rsidR="00EC7CA2" w:rsidRPr="004A198D" w:rsidRDefault="00EC7CA2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FE88AE" w14:textId="77777777" w:rsidR="00EC7CA2" w:rsidRPr="004A198D" w:rsidRDefault="00EC7CA2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CE58F1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A371EAC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7CA2" w:rsidRPr="004A198D" w14:paraId="65225061" w14:textId="77777777" w:rsidTr="00E4122B">
        <w:tc>
          <w:tcPr>
            <w:tcW w:w="2880" w:type="dxa"/>
            <w:hideMark/>
          </w:tcPr>
          <w:p w14:paraId="68E41723" w14:textId="77777777" w:rsidR="00EC7CA2" w:rsidRPr="004A198D" w:rsidRDefault="00EC7CA2" w:rsidP="00E4122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66" w:type="dxa"/>
          </w:tcPr>
          <w:p w14:paraId="11588C49" w14:textId="77777777" w:rsidR="00EC7CA2" w:rsidRPr="004A198D" w:rsidRDefault="00EC7CA2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4" w:type="dxa"/>
            <w:vAlign w:val="bottom"/>
          </w:tcPr>
          <w:p w14:paraId="0D0A7595" w14:textId="2A576857" w:rsidR="00EC7CA2" w:rsidRPr="004A198D" w:rsidRDefault="00EC7CA2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3"/>
            <w:vAlign w:val="bottom"/>
          </w:tcPr>
          <w:p w14:paraId="654D9D48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  <w:hideMark/>
          </w:tcPr>
          <w:p w14:paraId="6D97D049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741E6765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vAlign w:val="bottom"/>
            <w:hideMark/>
          </w:tcPr>
          <w:p w14:paraId="4D7176AA" w14:textId="33AEA8A6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999</w:t>
            </w:r>
            <w:r w:rsidRPr="004A198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27</w:t>
            </w:r>
            <w:r w:rsidRPr="004A198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14E24408" w14:textId="77777777" w:rsidR="00EC7CA2" w:rsidRPr="004A198D" w:rsidRDefault="00EC7CA2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4758AC71" w14:textId="77777777" w:rsidR="00EC7CA2" w:rsidRPr="004A198D" w:rsidRDefault="00EC7CA2" w:rsidP="00E4122B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FDC341B" w14:textId="77777777" w:rsidR="00EC7CA2" w:rsidRPr="004A198D" w:rsidRDefault="00EC7CA2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2DC7CD78" w14:textId="406250C3" w:rsidR="00EC7CA2" w:rsidRPr="004A198D" w:rsidRDefault="00EC7CA2" w:rsidP="00E4122B">
            <w:pPr>
              <w:pStyle w:val="acctfourfigures"/>
              <w:tabs>
                <w:tab w:val="left" w:pos="430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09B949A" w14:textId="77777777" w:rsidR="00D53071" w:rsidRPr="004A198D" w:rsidRDefault="00D53071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Cs w:val="22"/>
          <w:lang w:val="en-US" w:bidi="th-TH"/>
        </w:rPr>
      </w:pPr>
    </w:p>
    <w:p w14:paraId="58EBDC8B" w14:textId="77777777" w:rsidR="00EC7CA2" w:rsidRPr="004A198D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4A198D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B78B921" w14:textId="77777777" w:rsidR="00EC7CA2" w:rsidRPr="004A198D" w:rsidRDefault="00EC7CA2" w:rsidP="00EC7CA2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szCs w:val="22"/>
          <w:lang w:bidi="th-TH"/>
        </w:rPr>
      </w:pPr>
    </w:p>
    <w:p w14:paraId="116311C4" w14:textId="77777777" w:rsidR="00EC7CA2" w:rsidRPr="004A198D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4A198D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E4C2180" w14:textId="0A82A0DE" w:rsidR="00852525" w:rsidRPr="004A198D" w:rsidRDefault="00852525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p w14:paraId="708186D7" w14:textId="77777777" w:rsidR="00EC7CA2" w:rsidRPr="004A198D" w:rsidRDefault="00EC7CA2" w:rsidP="00EC7CA2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lang w:bidi="th-TH"/>
        </w:rPr>
      </w:pPr>
      <w:r w:rsidRPr="004A198D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50620CF6" w14:textId="5C980891" w:rsidR="00EC7CA2" w:rsidRPr="004A198D" w:rsidRDefault="00EC7CA2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EC7CA2" w:rsidRPr="004A198D" w14:paraId="5218F0C1" w14:textId="77777777" w:rsidTr="00E4122B">
        <w:tc>
          <w:tcPr>
            <w:tcW w:w="3870" w:type="dxa"/>
            <w:hideMark/>
          </w:tcPr>
          <w:p w14:paraId="14CD8109" w14:textId="77777777" w:rsidR="00EC7CA2" w:rsidRPr="004A198D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2ADBECD2" w14:textId="77777777" w:rsidR="00EC7CA2" w:rsidRPr="004A198D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4A198D" w14:paraId="280C7AC3" w14:textId="77777777" w:rsidTr="00E4122B">
        <w:tc>
          <w:tcPr>
            <w:tcW w:w="3870" w:type="dxa"/>
            <w:hideMark/>
          </w:tcPr>
          <w:p w14:paraId="21D90C5C" w14:textId="77777777" w:rsidR="00EC7CA2" w:rsidRPr="004A198D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5535" w:type="dxa"/>
            <w:hideMark/>
          </w:tcPr>
          <w:p w14:paraId="1EBBDCA5" w14:textId="77777777" w:rsidR="00EC7CA2" w:rsidRPr="004A198D" w:rsidRDefault="00EC7CA2" w:rsidP="00E4122B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</w:t>
            </w:r>
            <w:r w:rsidRPr="004A19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l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โดยใช้เส้นอัตราผลตอบแทนที่สังเกตได้</w:t>
            </w:r>
          </w:p>
        </w:tc>
      </w:tr>
      <w:tr w:rsidR="00EC7CA2" w:rsidRPr="004A198D" w14:paraId="371EFCED" w14:textId="77777777" w:rsidTr="00E4122B">
        <w:tc>
          <w:tcPr>
            <w:tcW w:w="3870" w:type="dxa"/>
            <w:hideMark/>
          </w:tcPr>
          <w:p w14:paraId="01CE55FF" w14:textId="77777777" w:rsidR="00EC7CA2" w:rsidRPr="004A198D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63C5D23B" w14:textId="77777777" w:rsidR="00EC7CA2" w:rsidRPr="004A198D" w:rsidRDefault="00EC7CA2" w:rsidP="00E4122B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6D00" w:rsidRPr="004A198D" w14:paraId="75F7439D" w14:textId="77777777" w:rsidTr="00E4122B">
        <w:tc>
          <w:tcPr>
            <w:tcW w:w="3870" w:type="dxa"/>
          </w:tcPr>
          <w:p w14:paraId="55E398BD" w14:textId="31D0E849" w:rsidR="00B36D00" w:rsidRPr="004A198D" w:rsidRDefault="00B36D00" w:rsidP="00B36D00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535" w:type="dxa"/>
          </w:tcPr>
          <w:p w14:paraId="17676E18" w14:textId="4E24A6B7" w:rsidR="00B36D00" w:rsidRPr="004A198D" w:rsidRDefault="00943F8B" w:rsidP="00B36D00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</w:t>
            </w:r>
            <w:r w:rsidR="00B36D00" w:rsidRPr="004A198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EC7CA2" w:rsidRPr="004A198D" w14:paraId="07C8B4DE" w14:textId="77777777" w:rsidTr="00E4122B">
        <w:tc>
          <w:tcPr>
            <w:tcW w:w="3870" w:type="dxa"/>
          </w:tcPr>
          <w:p w14:paraId="3AD9D243" w14:textId="1C0E6422" w:rsidR="00EC7CA2" w:rsidRPr="004A198D" w:rsidRDefault="00B36D00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535" w:type="dxa"/>
          </w:tcPr>
          <w:p w14:paraId="516416BA" w14:textId="4C7E3E9D" w:rsidR="00EC7CA2" w:rsidRPr="004A198D" w:rsidRDefault="00B36D00" w:rsidP="00E4122B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การวัด</w:t>
            </w:r>
            <w:r w:rsidRPr="004A198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4F8D7C4A" w14:textId="77777777" w:rsidR="00EC7CA2" w:rsidRPr="004A198D" w:rsidRDefault="00EC7CA2" w:rsidP="00852525">
      <w:pPr>
        <w:pStyle w:val="block"/>
        <w:spacing w:after="0" w:line="240" w:lineRule="atLeast"/>
        <w:ind w:right="-7" w:hanging="27"/>
        <w:jc w:val="both"/>
        <w:rPr>
          <w:sz w:val="18"/>
          <w:szCs w:val="18"/>
          <w:lang w:bidi="th-TH"/>
        </w:rPr>
      </w:pPr>
    </w:p>
    <w:p w14:paraId="1815E4CC" w14:textId="77777777" w:rsidR="00EC7CA2" w:rsidRPr="004A198D" w:rsidRDefault="00EC7CA2" w:rsidP="00EC7CA2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</w:rPr>
      </w:pPr>
      <w:r w:rsidRPr="004A198D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CAA3BEB" w14:textId="32819DDC" w:rsidR="00D65CB2" w:rsidRPr="004A198D" w:rsidRDefault="00D65CB2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Cs w:val="22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EC7CA2" w:rsidRPr="004A198D" w14:paraId="66B76D97" w14:textId="77777777" w:rsidTr="00E4122B">
        <w:tc>
          <w:tcPr>
            <w:tcW w:w="3852" w:type="dxa"/>
            <w:hideMark/>
          </w:tcPr>
          <w:p w14:paraId="403242AA" w14:textId="77777777" w:rsidR="00EC7CA2" w:rsidRPr="004A198D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6334413B" w14:textId="77777777" w:rsidR="00EC7CA2" w:rsidRPr="004A198D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4A198D" w14:paraId="3B3567B9" w14:textId="77777777" w:rsidTr="00E4122B">
        <w:tc>
          <w:tcPr>
            <w:tcW w:w="3852" w:type="dxa"/>
            <w:hideMark/>
          </w:tcPr>
          <w:p w14:paraId="25F42F0C" w14:textId="77777777" w:rsidR="00EC7CA2" w:rsidRPr="004A198D" w:rsidRDefault="00EC7CA2" w:rsidP="00E4122B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571" w:type="dxa"/>
            <w:hideMark/>
          </w:tcPr>
          <w:p w14:paraId="23BD9622" w14:textId="77777777" w:rsidR="00EC7CA2" w:rsidRPr="004A198D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EC7CA2" w:rsidRPr="004A198D" w14:paraId="0D924DA6" w14:textId="77777777" w:rsidTr="00E4122B">
        <w:tc>
          <w:tcPr>
            <w:tcW w:w="3852" w:type="dxa"/>
          </w:tcPr>
          <w:p w14:paraId="0AD90817" w14:textId="77777777" w:rsidR="00EC7CA2" w:rsidRPr="004A198D" w:rsidRDefault="00EC7CA2" w:rsidP="00E4122B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5571" w:type="dxa"/>
          </w:tcPr>
          <w:p w14:paraId="431812B4" w14:textId="77777777" w:rsidR="00EC7CA2" w:rsidRPr="004A198D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</w:tbl>
    <w:p w14:paraId="3191C4A9" w14:textId="77777777" w:rsidR="00EC7CA2" w:rsidRPr="004A198D" w:rsidRDefault="00EC7CA2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val="en-US" w:bidi="th-TH"/>
        </w:rPr>
      </w:pPr>
    </w:p>
    <w:p w14:paraId="26B6BF8B" w14:textId="0B16FE06" w:rsidR="00837E90" w:rsidRPr="004A198D" w:rsidRDefault="00837E90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val="en-US" w:bidi="th-TH"/>
        </w:rPr>
      </w:pPr>
    </w:p>
    <w:p w14:paraId="262918A5" w14:textId="77777777" w:rsidR="00837E90" w:rsidRPr="004A198D" w:rsidRDefault="00837E90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val="en-US" w:bidi="th-TH"/>
        </w:rPr>
      </w:pPr>
    </w:p>
    <w:p w14:paraId="45D5E420" w14:textId="5AF9026E" w:rsidR="003B14EA" w:rsidRPr="004A198D" w:rsidRDefault="003B14E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ภาระผูกพันที่มีกับบุคคลหรือกิจการที่ไม่เกี่ยวข้องกัน</w:t>
      </w:r>
    </w:p>
    <w:p w14:paraId="399D6A7B" w14:textId="77777777" w:rsidR="00793A45" w:rsidRPr="004A198D" w:rsidRDefault="00793A45" w:rsidP="00094F2D">
      <w:pPr>
        <w:pStyle w:val="NoSpacing"/>
        <w:rPr>
          <w:rFonts w:ascii="Angsana New" w:hAnsi="Angsana New"/>
          <w:sz w:val="22"/>
        </w:rPr>
      </w:pPr>
    </w:p>
    <w:tbl>
      <w:tblPr>
        <w:tblW w:w="92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30"/>
        <w:gridCol w:w="1401"/>
      </w:tblGrid>
      <w:tr w:rsidR="00CC5E69" w:rsidRPr="004A198D" w14:paraId="3F8B08B6" w14:textId="77777777" w:rsidTr="00E42E2F">
        <w:trPr>
          <w:trHeight w:val="419"/>
          <w:tblHeader/>
        </w:trPr>
        <w:tc>
          <w:tcPr>
            <w:tcW w:w="4241" w:type="pct"/>
          </w:tcPr>
          <w:p w14:paraId="73F95E2B" w14:textId="6C37A41D" w:rsidR="00CC5E69" w:rsidRPr="004A198D" w:rsidRDefault="00CC5E69" w:rsidP="009A4CE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51702"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ED2C12"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D2C12" w:rsidRPr="004A198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51702"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759" w:type="pct"/>
          </w:tcPr>
          <w:p w14:paraId="19507AFD" w14:textId="7454B2D5" w:rsidR="00CC5E69" w:rsidRPr="004A198D" w:rsidRDefault="00CC5E69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C5E69" w:rsidRPr="004A198D" w14:paraId="530AC0C2" w14:textId="77777777" w:rsidTr="00E42E2F">
        <w:trPr>
          <w:trHeight w:val="419"/>
          <w:tblHeader/>
        </w:trPr>
        <w:tc>
          <w:tcPr>
            <w:tcW w:w="4241" w:type="pct"/>
          </w:tcPr>
          <w:p w14:paraId="0B9D904F" w14:textId="1A220FB3" w:rsidR="00CC5E69" w:rsidRPr="004A198D" w:rsidRDefault="00CC5E69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9" w:type="pct"/>
          </w:tcPr>
          <w:p w14:paraId="45A4818C" w14:textId="705D9D5F" w:rsidR="00CC5E69" w:rsidRPr="004A198D" w:rsidRDefault="00CC5E69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4A198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C5E69" w:rsidRPr="004A198D" w14:paraId="2EBB27CF" w14:textId="77777777" w:rsidTr="00E42E2F">
        <w:trPr>
          <w:trHeight w:val="419"/>
        </w:trPr>
        <w:tc>
          <w:tcPr>
            <w:tcW w:w="4241" w:type="pct"/>
          </w:tcPr>
          <w:p w14:paraId="3973A84F" w14:textId="6F8857E6" w:rsidR="00CC5E69" w:rsidRPr="004A198D" w:rsidRDefault="00CC5E69" w:rsidP="009A4CED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759" w:type="pct"/>
          </w:tcPr>
          <w:p w14:paraId="709F6A3A" w14:textId="77777777" w:rsidR="00CC5E69" w:rsidRPr="004A198D" w:rsidRDefault="00CC5E69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4A198D" w14:paraId="5E82F9D7" w14:textId="77777777" w:rsidTr="00E42E2F">
        <w:trPr>
          <w:trHeight w:val="419"/>
        </w:trPr>
        <w:tc>
          <w:tcPr>
            <w:tcW w:w="4241" w:type="pct"/>
          </w:tcPr>
          <w:p w14:paraId="37A999B5" w14:textId="743A58E1" w:rsidR="003926DC" w:rsidRPr="004A198D" w:rsidRDefault="003926DC" w:rsidP="003926DC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4A198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4A198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759" w:type="pct"/>
          </w:tcPr>
          <w:p w14:paraId="280B8F3E" w14:textId="3B524592" w:rsidR="003926DC" w:rsidRPr="004A198D" w:rsidRDefault="008D4807" w:rsidP="00E42E2F">
            <w:pPr>
              <w:pStyle w:val="BodyText"/>
              <w:tabs>
                <w:tab w:val="decimal" w:pos="79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323.57</w:t>
            </w:r>
          </w:p>
        </w:tc>
      </w:tr>
      <w:tr w:rsidR="003926DC" w:rsidRPr="004A198D" w14:paraId="19108F3F" w14:textId="77777777" w:rsidTr="00E42E2F">
        <w:trPr>
          <w:trHeight w:val="419"/>
        </w:trPr>
        <w:tc>
          <w:tcPr>
            <w:tcW w:w="4241" w:type="pct"/>
          </w:tcPr>
          <w:p w14:paraId="377A61E2" w14:textId="7BB42A57" w:rsidR="003926DC" w:rsidRPr="004A198D" w:rsidRDefault="003926DC" w:rsidP="003926D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759" w:type="pct"/>
          </w:tcPr>
          <w:p w14:paraId="79CF1975" w14:textId="48384AB2" w:rsidR="003926DC" w:rsidRPr="004A198D" w:rsidRDefault="008D4807" w:rsidP="00E42E2F">
            <w:pPr>
              <w:pStyle w:val="BodyText"/>
              <w:tabs>
                <w:tab w:val="decimal" w:pos="79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221.51</w:t>
            </w:r>
          </w:p>
        </w:tc>
      </w:tr>
      <w:tr w:rsidR="003926DC" w:rsidRPr="004A198D" w14:paraId="151B51CA" w14:textId="77777777" w:rsidTr="00E42E2F">
        <w:trPr>
          <w:trHeight w:val="419"/>
        </w:trPr>
        <w:tc>
          <w:tcPr>
            <w:tcW w:w="4241" w:type="pct"/>
          </w:tcPr>
          <w:p w14:paraId="7E4D7BA0" w14:textId="7B11D9ED" w:rsidR="003926DC" w:rsidRPr="004A198D" w:rsidRDefault="003926DC" w:rsidP="003926DC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  <w:r w:rsidRPr="004A198D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ออกแบบ</w:t>
            </w: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และก่อสร้างระบบผลิตกระแสไฟฟ้าจากพลังงานแสงอาทิตย์บนหลังคา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7D8C941F" w14:textId="2CB805A3" w:rsidR="003926DC" w:rsidRPr="004A198D" w:rsidRDefault="008D4807" w:rsidP="00E42E2F">
            <w:pPr>
              <w:pStyle w:val="BodyText"/>
              <w:tabs>
                <w:tab w:val="decimal" w:pos="79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22.93</w:t>
            </w:r>
          </w:p>
        </w:tc>
      </w:tr>
      <w:tr w:rsidR="00EC7CA2" w:rsidRPr="004A198D" w14:paraId="7DDE397A" w14:textId="77777777" w:rsidTr="00E42E2F">
        <w:trPr>
          <w:trHeight w:val="419"/>
        </w:trPr>
        <w:tc>
          <w:tcPr>
            <w:tcW w:w="4241" w:type="pct"/>
          </w:tcPr>
          <w:p w14:paraId="12771D11" w14:textId="55BCAC7B" w:rsidR="00EC7CA2" w:rsidRPr="004A198D" w:rsidRDefault="00EC7CA2" w:rsidP="00EC7CA2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A198D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</w:tcPr>
          <w:p w14:paraId="04AD0D27" w14:textId="379DAAD9" w:rsidR="00EC7CA2" w:rsidRPr="004A198D" w:rsidRDefault="008D4807" w:rsidP="00E42E2F">
            <w:pPr>
              <w:pStyle w:val="BodyText"/>
              <w:tabs>
                <w:tab w:val="decimal" w:pos="79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568.01</w:t>
            </w:r>
          </w:p>
        </w:tc>
      </w:tr>
      <w:tr w:rsidR="00EC7CA2" w:rsidRPr="004A198D" w14:paraId="7F5DECA2" w14:textId="77777777" w:rsidTr="00E42E2F">
        <w:trPr>
          <w:trHeight w:val="419"/>
        </w:trPr>
        <w:tc>
          <w:tcPr>
            <w:tcW w:w="4241" w:type="pct"/>
          </w:tcPr>
          <w:p w14:paraId="5E91B7B4" w14:textId="77777777" w:rsidR="00EC7CA2" w:rsidRPr="004A198D" w:rsidRDefault="00EC7CA2" w:rsidP="00EC7CA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9" w:type="pct"/>
            <w:tcBorders>
              <w:top w:val="double" w:sz="4" w:space="0" w:color="auto"/>
            </w:tcBorders>
          </w:tcPr>
          <w:p w14:paraId="42DEFB5D" w14:textId="77777777" w:rsidR="00EC7CA2" w:rsidRPr="004A198D" w:rsidRDefault="00EC7CA2" w:rsidP="00EC7CA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7CA2" w:rsidRPr="004A198D" w14:paraId="70788A3F" w14:textId="77777777" w:rsidTr="00E42E2F">
        <w:trPr>
          <w:trHeight w:val="419"/>
        </w:trPr>
        <w:tc>
          <w:tcPr>
            <w:tcW w:w="4241" w:type="pct"/>
            <w:vAlign w:val="center"/>
          </w:tcPr>
          <w:p w14:paraId="116C0EAA" w14:textId="5F62FF6A" w:rsidR="00EC7CA2" w:rsidRPr="004A198D" w:rsidRDefault="00EC7CA2" w:rsidP="004F47AB">
            <w:pPr>
              <w:pStyle w:val="NoSpacing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A19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759" w:type="pct"/>
          </w:tcPr>
          <w:p w14:paraId="2894D33D" w14:textId="77777777" w:rsidR="00EC7CA2" w:rsidRPr="004A198D" w:rsidRDefault="00EC7CA2" w:rsidP="00EC7CA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4A198D" w14:paraId="2096579B" w14:textId="77777777" w:rsidTr="00E42E2F">
        <w:trPr>
          <w:trHeight w:val="419"/>
        </w:trPr>
        <w:tc>
          <w:tcPr>
            <w:tcW w:w="4241" w:type="pct"/>
            <w:vAlign w:val="center"/>
          </w:tcPr>
          <w:p w14:paraId="23D78EBA" w14:textId="6151E9F5" w:rsidR="003926DC" w:rsidRPr="004A198D" w:rsidRDefault="003926DC" w:rsidP="00343F9F">
            <w:pPr>
              <w:pStyle w:val="NoSpacing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A198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759" w:type="pct"/>
            <w:vAlign w:val="center"/>
          </w:tcPr>
          <w:p w14:paraId="650C3691" w14:textId="702EC0EB" w:rsidR="00B84AF0" w:rsidRPr="004A198D" w:rsidRDefault="001C7CF4" w:rsidP="00E42E2F">
            <w:pPr>
              <w:pStyle w:val="BodyText"/>
              <w:tabs>
                <w:tab w:val="decimal" w:pos="79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6.3</w:t>
            </w:r>
            <w:r w:rsidR="004805A5" w:rsidRPr="004A198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982532" w:rsidRPr="004A198D" w14:paraId="77D58B43" w14:textId="77777777" w:rsidTr="00E42E2F">
        <w:trPr>
          <w:trHeight w:val="419"/>
        </w:trPr>
        <w:tc>
          <w:tcPr>
            <w:tcW w:w="4241" w:type="pct"/>
            <w:vAlign w:val="center"/>
          </w:tcPr>
          <w:p w14:paraId="2323C907" w14:textId="445378CA" w:rsidR="00982532" w:rsidRPr="004A198D" w:rsidRDefault="00982532" w:rsidP="00982532">
            <w:pPr>
              <w:pStyle w:val="NoSpacing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198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</w:t>
            </w:r>
            <w:r w:rsidRPr="004A198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ตถุดิบ</w:t>
            </w:r>
            <w:r w:rsidRPr="004A198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ตกลงแล้ว</w:t>
            </w:r>
          </w:p>
        </w:tc>
        <w:tc>
          <w:tcPr>
            <w:tcW w:w="759" w:type="pct"/>
            <w:vAlign w:val="center"/>
          </w:tcPr>
          <w:p w14:paraId="2EE3E504" w14:textId="6A2C01F6" w:rsidR="00982532" w:rsidRPr="004A198D" w:rsidRDefault="00B84AF0" w:rsidP="00E42E2F">
            <w:pPr>
              <w:pStyle w:val="BodyText"/>
              <w:tabs>
                <w:tab w:val="decimal" w:pos="790"/>
              </w:tabs>
              <w:spacing w:after="0" w:line="240" w:lineRule="auto"/>
              <w:ind w:left="-109" w:right="-131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81331" w:rsidRPr="004A198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A198D">
              <w:rPr>
                <w:rFonts w:ascii="Angsana New" w:hAnsi="Angsana New" w:cs="Angsana New"/>
                <w:sz w:val="28"/>
                <w:szCs w:val="28"/>
              </w:rPr>
              <w:t>4.</w:t>
            </w:r>
            <w:r w:rsidR="00B81331" w:rsidRPr="004A198D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</w:tr>
      <w:tr w:rsidR="00982532" w:rsidRPr="004A198D" w14:paraId="27208EC6" w14:textId="77777777" w:rsidTr="00E42E2F">
        <w:trPr>
          <w:trHeight w:val="419"/>
        </w:trPr>
        <w:tc>
          <w:tcPr>
            <w:tcW w:w="4241" w:type="pct"/>
            <w:vAlign w:val="center"/>
          </w:tcPr>
          <w:p w14:paraId="376C521D" w14:textId="15B2B0C4" w:rsidR="00982532" w:rsidRPr="004A198D" w:rsidRDefault="00982532" w:rsidP="00982532">
            <w:pPr>
              <w:pStyle w:val="NoSpacing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198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759" w:type="pct"/>
            <w:vAlign w:val="center"/>
          </w:tcPr>
          <w:p w14:paraId="5196F422" w14:textId="6A3D58F6" w:rsidR="00982532" w:rsidRPr="004A198D" w:rsidRDefault="00B84AF0" w:rsidP="00E42E2F">
            <w:pPr>
              <w:pStyle w:val="BodyText"/>
              <w:tabs>
                <w:tab w:val="decimal" w:pos="790"/>
              </w:tabs>
              <w:spacing w:after="0" w:line="240" w:lineRule="auto"/>
              <w:ind w:left="-109" w:right="-131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4A198D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1,7</w:t>
            </w:r>
            <w:r w:rsidR="004805A5" w:rsidRPr="004A198D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30.96</w:t>
            </w:r>
          </w:p>
        </w:tc>
      </w:tr>
      <w:tr w:rsidR="00982532" w:rsidRPr="004A198D" w14:paraId="36257792" w14:textId="77777777" w:rsidTr="00E42E2F">
        <w:trPr>
          <w:trHeight w:val="419"/>
        </w:trPr>
        <w:tc>
          <w:tcPr>
            <w:tcW w:w="4241" w:type="pct"/>
            <w:vAlign w:val="center"/>
          </w:tcPr>
          <w:p w14:paraId="23003C19" w14:textId="522B6B5B" w:rsidR="00982532" w:rsidRPr="004A198D" w:rsidRDefault="00982532" w:rsidP="00982532">
            <w:pPr>
              <w:pStyle w:val="NoSpacing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198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759" w:type="pct"/>
            <w:vAlign w:val="center"/>
          </w:tcPr>
          <w:p w14:paraId="79F13905" w14:textId="19EEFD9A" w:rsidR="00982532" w:rsidRPr="004A198D" w:rsidRDefault="00B84AF0" w:rsidP="00E42E2F">
            <w:pPr>
              <w:pStyle w:val="BodyText"/>
              <w:tabs>
                <w:tab w:val="decimal" w:pos="790"/>
              </w:tabs>
              <w:spacing w:after="0" w:line="240" w:lineRule="auto"/>
              <w:ind w:left="-109" w:right="-131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4A198D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327.14</w:t>
            </w:r>
          </w:p>
        </w:tc>
      </w:tr>
      <w:tr w:rsidR="00982532" w:rsidRPr="004A198D" w14:paraId="78AA18C1" w14:textId="77777777" w:rsidTr="00E42E2F">
        <w:trPr>
          <w:trHeight w:val="419"/>
        </w:trPr>
        <w:tc>
          <w:tcPr>
            <w:tcW w:w="4241" w:type="pct"/>
            <w:vAlign w:val="center"/>
          </w:tcPr>
          <w:p w14:paraId="74B41330" w14:textId="1BDB6AA9" w:rsidR="00982532" w:rsidRPr="004A198D" w:rsidRDefault="00982532" w:rsidP="00982532">
            <w:pPr>
              <w:pStyle w:val="NoSpacing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198D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สัญญาอื่น ๆ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174CB5B" w14:textId="7A60708D" w:rsidR="00982532" w:rsidRPr="004A198D" w:rsidRDefault="001C7CF4" w:rsidP="00E42E2F">
            <w:pPr>
              <w:pStyle w:val="BodyText"/>
              <w:tabs>
                <w:tab w:val="decimal" w:pos="790"/>
              </w:tabs>
              <w:spacing w:after="0" w:line="240" w:lineRule="auto"/>
              <w:ind w:left="-109" w:right="-131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4A198D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9.39</w:t>
            </w:r>
          </w:p>
        </w:tc>
      </w:tr>
      <w:tr w:rsidR="00982532" w:rsidRPr="004A198D" w14:paraId="40A2D898" w14:textId="77777777" w:rsidTr="00E42E2F">
        <w:trPr>
          <w:trHeight w:val="419"/>
        </w:trPr>
        <w:tc>
          <w:tcPr>
            <w:tcW w:w="4241" w:type="pct"/>
            <w:vAlign w:val="center"/>
          </w:tcPr>
          <w:p w14:paraId="4D990071" w14:textId="33BC75CA" w:rsidR="00982532" w:rsidRPr="004A198D" w:rsidRDefault="00982532" w:rsidP="00982532">
            <w:pPr>
              <w:pStyle w:val="NoSpacing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A198D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F5A29" w14:textId="056737CE" w:rsidR="00982532" w:rsidRPr="004A198D" w:rsidRDefault="00B84AF0" w:rsidP="00E42E2F">
            <w:pPr>
              <w:pStyle w:val="BodyText"/>
              <w:tabs>
                <w:tab w:val="decimal" w:pos="790"/>
              </w:tabs>
              <w:spacing w:after="0" w:line="240" w:lineRule="auto"/>
              <w:ind w:right="-131"/>
              <w:jc w:val="lef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A198D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2,</w:t>
            </w:r>
            <w:r w:rsidR="007A794F" w:rsidRPr="004A198D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17</w:t>
            </w:r>
            <w:r w:rsidR="004805A5" w:rsidRPr="004A198D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  <w:t>8.16</w:t>
            </w:r>
          </w:p>
        </w:tc>
      </w:tr>
      <w:tr w:rsidR="00982532" w:rsidRPr="004A198D" w14:paraId="430E2055" w14:textId="77777777" w:rsidTr="00E42E2F">
        <w:trPr>
          <w:trHeight w:val="419"/>
        </w:trPr>
        <w:tc>
          <w:tcPr>
            <w:tcW w:w="4241" w:type="pct"/>
          </w:tcPr>
          <w:p w14:paraId="590820CF" w14:textId="77777777" w:rsidR="00982532" w:rsidRPr="004A198D" w:rsidRDefault="00982532" w:rsidP="00982532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759" w:type="pct"/>
            <w:tcBorders>
              <w:top w:val="double" w:sz="4" w:space="0" w:color="auto"/>
            </w:tcBorders>
          </w:tcPr>
          <w:p w14:paraId="27DF7812" w14:textId="77777777" w:rsidR="00982532" w:rsidRPr="004A198D" w:rsidRDefault="00982532" w:rsidP="0098253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82532" w:rsidRPr="004A198D" w14:paraId="307842CE" w14:textId="77777777" w:rsidTr="00E42E2F">
        <w:trPr>
          <w:trHeight w:val="419"/>
        </w:trPr>
        <w:tc>
          <w:tcPr>
            <w:tcW w:w="4241" w:type="pct"/>
          </w:tcPr>
          <w:p w14:paraId="4CB5B477" w14:textId="77777777" w:rsidR="00982532" w:rsidRPr="004A198D" w:rsidRDefault="00982532" w:rsidP="0098253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9" w:type="pct"/>
          </w:tcPr>
          <w:p w14:paraId="71D917F0" w14:textId="20DCB245" w:rsidR="00982532" w:rsidRPr="004A198D" w:rsidRDefault="00982532" w:rsidP="00982532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4A198D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เฉพาะ</w:t>
            </w:r>
            <w:r w:rsidRPr="004A198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982532" w:rsidRPr="004A198D" w14:paraId="5FE1EF41" w14:textId="77777777" w:rsidTr="00E42E2F">
        <w:trPr>
          <w:trHeight w:val="419"/>
        </w:trPr>
        <w:tc>
          <w:tcPr>
            <w:tcW w:w="4241" w:type="pct"/>
          </w:tcPr>
          <w:p w14:paraId="6AFB107A" w14:textId="77777777" w:rsidR="00982532" w:rsidRPr="004A198D" w:rsidRDefault="00982532" w:rsidP="0098253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9" w:type="pct"/>
          </w:tcPr>
          <w:p w14:paraId="3CB3FC46" w14:textId="4DAFC9BF" w:rsidR="00982532" w:rsidRPr="004A198D" w:rsidRDefault="00982532" w:rsidP="0098253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4A198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82532" w:rsidRPr="004A198D" w14:paraId="30227507" w14:textId="77777777" w:rsidTr="00E42E2F">
        <w:trPr>
          <w:trHeight w:val="419"/>
        </w:trPr>
        <w:tc>
          <w:tcPr>
            <w:tcW w:w="4241" w:type="pct"/>
          </w:tcPr>
          <w:p w14:paraId="30A161CF" w14:textId="1F4DF5D9" w:rsidR="00982532" w:rsidRPr="004A198D" w:rsidRDefault="00982532" w:rsidP="0098253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4A198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A19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759" w:type="pct"/>
          </w:tcPr>
          <w:p w14:paraId="3A3220D6" w14:textId="77777777" w:rsidR="00982532" w:rsidRPr="004A198D" w:rsidRDefault="00982532" w:rsidP="00982532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2532" w:rsidRPr="004A198D" w14:paraId="6EF69A5E" w14:textId="77777777" w:rsidTr="00E42E2F">
        <w:trPr>
          <w:trHeight w:val="419"/>
        </w:trPr>
        <w:tc>
          <w:tcPr>
            <w:tcW w:w="4241" w:type="pct"/>
          </w:tcPr>
          <w:p w14:paraId="57613856" w14:textId="0CDD45AD" w:rsidR="00982532" w:rsidRPr="004A198D" w:rsidRDefault="00982532" w:rsidP="0098253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759" w:type="pct"/>
            <w:tcBorders>
              <w:bottom w:val="double" w:sz="4" w:space="0" w:color="auto"/>
            </w:tcBorders>
          </w:tcPr>
          <w:p w14:paraId="47BB13E2" w14:textId="551AD9E8" w:rsidR="00982532" w:rsidRPr="004A198D" w:rsidRDefault="00541A93" w:rsidP="00E42E2F">
            <w:pPr>
              <w:pStyle w:val="BodyText"/>
              <w:tabs>
                <w:tab w:val="decimal" w:pos="79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A198D">
              <w:rPr>
                <w:rFonts w:ascii="Angsana New" w:hAnsi="Angsana New" w:cs="Angsana New"/>
                <w:sz w:val="28"/>
                <w:szCs w:val="28"/>
              </w:rPr>
              <w:t>124.26</w:t>
            </w:r>
          </w:p>
        </w:tc>
      </w:tr>
    </w:tbl>
    <w:p w14:paraId="0E0694F9" w14:textId="77777777" w:rsidR="00E86254" w:rsidRPr="004A198D" w:rsidRDefault="00E86254">
      <w:pPr>
        <w:rPr>
          <w:rFonts w:asciiTheme="majorBidi" w:hAnsiTheme="majorBidi" w:cstheme="majorBidi"/>
          <w:sz w:val="22"/>
          <w:szCs w:val="22"/>
        </w:rPr>
      </w:pPr>
    </w:p>
    <w:p w14:paraId="1D668FE4" w14:textId="02FDCCE1" w:rsidR="00E51C26" w:rsidRPr="004A198D" w:rsidRDefault="00972BBE" w:rsidP="00E51C26">
      <w:pPr>
        <w:spacing w:line="216" w:lineRule="auto"/>
        <w:ind w:left="540" w:right="-43"/>
        <w:rPr>
          <w:rFonts w:ascii="Angsana New" w:hAnsi="Angsana New"/>
          <w:i/>
          <w:iCs/>
          <w:spacing w:val="-2"/>
          <w:sz w:val="28"/>
          <w:szCs w:val="28"/>
        </w:rPr>
      </w:pPr>
      <w:r w:rsidRPr="004A198D">
        <w:rPr>
          <w:rFonts w:ascii="Angsana New" w:hAnsi="Angsana New"/>
          <w:sz w:val="28"/>
          <w:szCs w:val="28"/>
          <w:cs/>
        </w:rPr>
        <w:t xml:space="preserve">บริษัทย่อยแห่งหนึ่งได้ทำคำสั่งซื้อวัตถุดิบล่วงหน้ากับบริษัททั้งในและต่างประเทศ โดยมีระยะเวลาปริมาณ และราคาตามที่ได้ระบุไว้ในคำสั่งซื้อ ณ วันที่ </w:t>
      </w:r>
      <w:r w:rsidR="00551702" w:rsidRPr="004A198D">
        <w:rPr>
          <w:rFonts w:ascii="Angsana New" w:hAnsi="Angsana New"/>
          <w:bCs/>
          <w:sz w:val="28"/>
          <w:szCs w:val="28"/>
        </w:rPr>
        <w:t>3</w:t>
      </w:r>
      <w:r w:rsidR="00ED2C12" w:rsidRPr="004A198D">
        <w:rPr>
          <w:rFonts w:ascii="Angsana New" w:hAnsi="Angsana New"/>
          <w:bCs/>
          <w:sz w:val="28"/>
          <w:szCs w:val="28"/>
        </w:rPr>
        <w:t>0</w:t>
      </w:r>
      <w:r w:rsidR="006D397A" w:rsidRPr="004A198D">
        <w:rPr>
          <w:rFonts w:ascii="Angsana New" w:hAnsi="Angsana New"/>
          <w:bCs/>
          <w:sz w:val="28"/>
          <w:szCs w:val="28"/>
        </w:rPr>
        <w:t xml:space="preserve"> </w:t>
      </w:r>
      <w:r w:rsidR="00F071B2" w:rsidRPr="004A198D">
        <w:rPr>
          <w:rFonts w:ascii="Angsana New" w:hAnsi="Angsana New" w:hint="cs"/>
          <w:b/>
          <w:sz w:val="28"/>
          <w:szCs w:val="28"/>
          <w:cs/>
        </w:rPr>
        <w:t xml:space="preserve">มิถุนายน </w:t>
      </w:r>
      <w:r w:rsidR="00551702" w:rsidRPr="004A198D">
        <w:rPr>
          <w:rFonts w:ascii="Angsana New" w:hAnsi="Angsana New"/>
          <w:sz w:val="28"/>
          <w:szCs w:val="28"/>
        </w:rPr>
        <w:t>2566</w:t>
      </w:r>
      <w:r w:rsidRPr="004A198D">
        <w:rPr>
          <w:rFonts w:ascii="Angsana New" w:hAnsi="Angsana New"/>
          <w:sz w:val="28"/>
          <w:szCs w:val="28"/>
        </w:rPr>
        <w:t xml:space="preserve"> </w:t>
      </w:r>
      <w:r w:rsidRPr="004A198D">
        <w:rPr>
          <w:rFonts w:ascii="Angsana New" w:hAnsi="Angsana New"/>
          <w:sz w:val="28"/>
          <w:szCs w:val="28"/>
          <w:cs/>
        </w:rPr>
        <w:t>บริษัทย่อยมีภาระผูกพันตามคำสั่งซื้อดังกล่าวคงเหลือ จำนวน</w:t>
      </w:r>
      <w:r w:rsidR="004C1435" w:rsidRPr="004A198D">
        <w:rPr>
          <w:rFonts w:ascii="Angsana New" w:hAnsi="Angsana New"/>
          <w:sz w:val="28"/>
          <w:szCs w:val="28"/>
        </w:rPr>
        <w:t xml:space="preserve"> </w:t>
      </w:r>
      <w:r w:rsidR="005F440E" w:rsidRPr="004A198D">
        <w:rPr>
          <w:rFonts w:ascii="Angsana New" w:hAnsi="Angsana New"/>
          <w:sz w:val="28"/>
          <w:szCs w:val="28"/>
        </w:rPr>
        <w:t>0.36</w:t>
      </w:r>
      <w:r w:rsidR="003926DC" w:rsidRPr="004A198D">
        <w:rPr>
          <w:rFonts w:ascii="Angsana New" w:hAnsi="Angsana New"/>
          <w:sz w:val="28"/>
          <w:szCs w:val="28"/>
        </w:rPr>
        <w:t xml:space="preserve"> </w:t>
      </w:r>
      <w:r w:rsidR="0066236B" w:rsidRPr="004A198D">
        <w:rPr>
          <w:rFonts w:ascii="Angsana New" w:hAnsi="Angsana New"/>
          <w:sz w:val="28"/>
          <w:szCs w:val="28"/>
        </w:rPr>
        <w:br/>
      </w:r>
      <w:r w:rsidR="003404ED" w:rsidRPr="004A198D">
        <w:rPr>
          <w:rFonts w:ascii="Angsana New" w:hAnsi="Angsana New"/>
          <w:spacing w:val="-2"/>
          <w:sz w:val="28"/>
          <w:szCs w:val="28"/>
          <w:cs/>
        </w:rPr>
        <w:t xml:space="preserve">ล้านเหรียญสหรัฐอเมริกา </w:t>
      </w:r>
      <w:r w:rsidR="005F440E" w:rsidRPr="004A198D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5F440E" w:rsidRPr="004A198D">
        <w:rPr>
          <w:rFonts w:ascii="Angsana New" w:hAnsi="Angsana New"/>
          <w:spacing w:val="-2"/>
          <w:sz w:val="28"/>
          <w:szCs w:val="28"/>
        </w:rPr>
        <w:t xml:space="preserve">36.77 </w:t>
      </w:r>
      <w:r w:rsidR="005F440E" w:rsidRPr="004A198D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="002D2C50" w:rsidRPr="004A198D">
        <w:rPr>
          <w:rFonts w:ascii="Angsana New" w:hAnsi="Angsana New" w:hint="cs"/>
          <w:spacing w:val="-2"/>
          <w:sz w:val="28"/>
          <w:szCs w:val="28"/>
          <w:cs/>
        </w:rPr>
        <w:t xml:space="preserve">และมีปริมาณคงเหลือ </w:t>
      </w:r>
      <w:r w:rsidR="005F440E" w:rsidRPr="004A198D">
        <w:rPr>
          <w:rFonts w:ascii="Angsana New" w:hAnsi="Angsana New"/>
          <w:spacing w:val="-2"/>
          <w:sz w:val="28"/>
          <w:szCs w:val="28"/>
        </w:rPr>
        <w:t>4,995.11</w:t>
      </w:r>
      <w:r w:rsidR="003926DC" w:rsidRPr="004A198D">
        <w:rPr>
          <w:rFonts w:ascii="Angsana New" w:hAnsi="Angsana New"/>
          <w:spacing w:val="-2"/>
          <w:sz w:val="28"/>
          <w:szCs w:val="28"/>
        </w:rPr>
        <w:t xml:space="preserve"> </w:t>
      </w:r>
      <w:r w:rsidR="002D2C50" w:rsidRPr="004A198D">
        <w:rPr>
          <w:rFonts w:ascii="Angsana New" w:hAnsi="Angsana New" w:hint="cs"/>
          <w:spacing w:val="-2"/>
          <w:sz w:val="28"/>
          <w:szCs w:val="28"/>
          <w:cs/>
        </w:rPr>
        <w:t xml:space="preserve">ตัน </w:t>
      </w:r>
      <w:r w:rsidRPr="004A198D">
        <w:rPr>
          <w:rFonts w:ascii="Angsana New" w:hAnsi="Angsana New"/>
          <w:i/>
          <w:iCs/>
          <w:spacing w:val="-2"/>
          <w:sz w:val="28"/>
          <w:szCs w:val="28"/>
        </w:rPr>
        <w:t>(</w:t>
      </w:r>
      <w:r w:rsidR="00551702" w:rsidRPr="004A198D">
        <w:rPr>
          <w:rFonts w:ascii="Angsana New" w:hAnsi="Angsana New"/>
          <w:i/>
          <w:iCs/>
          <w:spacing w:val="-2"/>
          <w:sz w:val="28"/>
          <w:szCs w:val="28"/>
        </w:rPr>
        <w:t>30</w:t>
      </w:r>
      <w:r w:rsidR="006D397A" w:rsidRPr="004A198D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6D397A" w:rsidRPr="004A198D">
        <w:rPr>
          <w:rFonts w:ascii="Angsana New" w:hAnsi="Angsana New"/>
          <w:i/>
          <w:iCs/>
          <w:spacing w:val="-2"/>
          <w:sz w:val="28"/>
          <w:szCs w:val="28"/>
          <w:cs/>
        </w:rPr>
        <w:t xml:space="preserve">กันยายน </w:t>
      </w:r>
      <w:r w:rsidR="00551702" w:rsidRPr="004A198D">
        <w:rPr>
          <w:rFonts w:ascii="Angsana New" w:hAnsi="Angsana New"/>
          <w:i/>
          <w:iCs/>
          <w:spacing w:val="-2"/>
          <w:sz w:val="28"/>
          <w:szCs w:val="28"/>
        </w:rPr>
        <w:t>2565</w:t>
      </w:r>
      <w:r w:rsidRPr="004A198D">
        <w:rPr>
          <w:rFonts w:ascii="Angsana New" w:hAnsi="Angsana New"/>
          <w:i/>
          <w:iCs/>
          <w:spacing w:val="-2"/>
          <w:sz w:val="28"/>
          <w:szCs w:val="28"/>
        </w:rPr>
        <w:t>:</w:t>
      </w:r>
      <w:r w:rsidRPr="004A198D">
        <w:rPr>
          <w:rFonts w:ascii="Angsana New" w:hAnsi="Angsana New"/>
          <w:i/>
          <w:iCs/>
          <w:spacing w:val="-2"/>
          <w:sz w:val="28"/>
          <w:szCs w:val="28"/>
          <w:cs/>
        </w:rPr>
        <w:t xml:space="preserve"> </w:t>
      </w:r>
      <w:r w:rsidR="00551702" w:rsidRPr="004A198D">
        <w:rPr>
          <w:rFonts w:ascii="Angsana New" w:hAnsi="Angsana New"/>
          <w:i/>
          <w:iCs/>
          <w:spacing w:val="-2"/>
          <w:sz w:val="28"/>
          <w:szCs w:val="28"/>
        </w:rPr>
        <w:t>2</w:t>
      </w:r>
      <w:r w:rsidR="00CC5E69" w:rsidRPr="004A198D">
        <w:rPr>
          <w:rFonts w:ascii="Angsana New" w:hAnsi="Angsana New"/>
          <w:i/>
          <w:iCs/>
          <w:spacing w:val="-2"/>
          <w:sz w:val="28"/>
          <w:szCs w:val="28"/>
        </w:rPr>
        <w:t>.</w:t>
      </w:r>
      <w:r w:rsidR="00551702" w:rsidRPr="004A198D">
        <w:rPr>
          <w:rFonts w:ascii="Angsana New" w:hAnsi="Angsana New"/>
          <w:i/>
          <w:iCs/>
          <w:spacing w:val="-2"/>
          <w:sz w:val="28"/>
          <w:szCs w:val="28"/>
        </w:rPr>
        <w:t>22</w:t>
      </w:r>
      <w:r w:rsidR="00007BC2" w:rsidRPr="004A198D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AA39F7" w:rsidRPr="004A198D">
        <w:rPr>
          <w:rFonts w:ascii="Angsana New" w:hAnsi="Angsana New"/>
          <w:i/>
          <w:iCs/>
          <w:spacing w:val="-2"/>
          <w:sz w:val="28"/>
          <w:szCs w:val="28"/>
          <w:cs/>
        </w:rPr>
        <w:t>ล้าน</w:t>
      </w:r>
      <w:r w:rsidR="003404ED" w:rsidRPr="004A198D">
        <w:rPr>
          <w:rFonts w:ascii="Angsana New" w:hAnsi="Angsana New" w:hint="cs"/>
          <w:i/>
          <w:iCs/>
          <w:spacing w:val="-2"/>
          <w:sz w:val="28"/>
          <w:szCs w:val="28"/>
          <w:cs/>
        </w:rPr>
        <w:t>เหรียญสหรัฐอเมริกา</w:t>
      </w:r>
      <w:r w:rsidR="00C71579" w:rsidRPr="004A198D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C71579" w:rsidRPr="004A198D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และมีปริมาณคงเหลือ </w:t>
      </w:r>
      <w:r w:rsidR="00551702" w:rsidRPr="004A198D">
        <w:rPr>
          <w:rFonts w:ascii="Angsana New" w:hAnsi="Angsana New"/>
          <w:i/>
          <w:iCs/>
          <w:spacing w:val="-2"/>
          <w:sz w:val="28"/>
          <w:szCs w:val="28"/>
        </w:rPr>
        <w:t>3</w:t>
      </w:r>
      <w:r w:rsidR="00CC5E69" w:rsidRPr="004A198D">
        <w:rPr>
          <w:rFonts w:ascii="Angsana New" w:hAnsi="Angsana New"/>
          <w:i/>
          <w:iCs/>
          <w:spacing w:val="-2"/>
          <w:sz w:val="28"/>
          <w:szCs w:val="28"/>
        </w:rPr>
        <w:t>,</w:t>
      </w:r>
      <w:r w:rsidR="00551702" w:rsidRPr="004A198D">
        <w:rPr>
          <w:rFonts w:ascii="Angsana New" w:hAnsi="Angsana New"/>
          <w:i/>
          <w:iCs/>
          <w:spacing w:val="-2"/>
          <w:sz w:val="28"/>
          <w:szCs w:val="28"/>
        </w:rPr>
        <w:t>575</w:t>
      </w:r>
      <w:r w:rsidR="00CC5E69" w:rsidRPr="004A198D">
        <w:rPr>
          <w:rFonts w:ascii="Angsana New" w:hAnsi="Angsana New"/>
          <w:i/>
          <w:iCs/>
          <w:spacing w:val="-2"/>
          <w:sz w:val="28"/>
          <w:szCs w:val="28"/>
        </w:rPr>
        <w:t>.</w:t>
      </w:r>
      <w:r w:rsidR="00551702" w:rsidRPr="004A198D">
        <w:rPr>
          <w:rFonts w:ascii="Angsana New" w:hAnsi="Angsana New"/>
          <w:i/>
          <w:iCs/>
          <w:spacing w:val="-2"/>
          <w:sz w:val="28"/>
          <w:szCs w:val="28"/>
        </w:rPr>
        <w:t>47</w:t>
      </w:r>
      <w:r w:rsidR="00C71579" w:rsidRPr="004A198D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C71579" w:rsidRPr="004A198D">
        <w:rPr>
          <w:rFonts w:ascii="Angsana New" w:hAnsi="Angsana New" w:hint="cs"/>
          <w:i/>
          <w:iCs/>
          <w:spacing w:val="-2"/>
          <w:sz w:val="28"/>
          <w:szCs w:val="28"/>
          <w:cs/>
        </w:rPr>
        <w:t>ตัน</w:t>
      </w:r>
      <w:r w:rsidRPr="004A198D">
        <w:rPr>
          <w:rFonts w:ascii="Angsana New" w:hAnsi="Angsana New"/>
          <w:i/>
          <w:iCs/>
          <w:spacing w:val="-2"/>
          <w:sz w:val="28"/>
          <w:szCs w:val="28"/>
        </w:rPr>
        <w:t>)</w:t>
      </w:r>
    </w:p>
    <w:p w14:paraId="71206CFE" w14:textId="77777777" w:rsidR="00E51C26" w:rsidRPr="004A198D" w:rsidRDefault="00E51C26" w:rsidP="00E51C26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1B3A59A7" w14:textId="77777777" w:rsidR="00837E90" w:rsidRPr="004A198D" w:rsidRDefault="00837E90" w:rsidP="00E51C26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6DBF6669" w14:textId="77777777" w:rsidR="00837E90" w:rsidRPr="004A198D" w:rsidRDefault="00837E90" w:rsidP="00E51C26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4BA2EE88" w14:textId="77777777" w:rsidR="00837E90" w:rsidRPr="004A198D" w:rsidRDefault="00837E90" w:rsidP="00E51C26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221AC03E" w14:textId="77777777" w:rsidR="00837E90" w:rsidRPr="004A198D" w:rsidRDefault="00837E90" w:rsidP="00E51C26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0E26A70B" w14:textId="77777777" w:rsidR="00EA7422" w:rsidRPr="004A198D" w:rsidRDefault="00EA7422" w:rsidP="00E51C26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3815CAF5" w14:textId="2F81B0C0" w:rsidR="00EC7CA2" w:rsidRPr="004A198D" w:rsidRDefault="00EC7CA2" w:rsidP="00E51C26">
      <w:pPr>
        <w:spacing w:line="216" w:lineRule="auto"/>
        <w:ind w:left="540" w:right="-43"/>
        <w:rPr>
          <w:rFonts w:asciiTheme="majorBidi" w:hAnsiTheme="majorBidi" w:cstheme="majorBidi"/>
          <w:b/>
          <w:bCs/>
          <w:sz w:val="28"/>
          <w:szCs w:val="28"/>
        </w:rPr>
      </w:pPr>
      <w:r w:rsidRPr="004A198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สัญญาสำคัญที่ทำกับบุคคลหรือกิจการที่ไม่เกี่ยวข้องกัน มีดังต่อไปนี้</w:t>
      </w:r>
    </w:p>
    <w:p w14:paraId="3717E728" w14:textId="77777777" w:rsidR="00EC7CA2" w:rsidRPr="004A198D" w:rsidRDefault="00EC7CA2" w:rsidP="00EC7CA2">
      <w:pPr>
        <w:spacing w:line="240" w:lineRule="auto"/>
        <w:ind w:left="540" w:right="-43"/>
        <w:rPr>
          <w:rFonts w:asciiTheme="majorBidi" w:hAnsiTheme="majorBidi" w:cstheme="majorBidi"/>
          <w:sz w:val="22"/>
          <w:szCs w:val="22"/>
        </w:rPr>
      </w:pPr>
    </w:p>
    <w:p w14:paraId="2B0BAE51" w14:textId="77777777" w:rsidR="00EC7CA2" w:rsidRPr="004A198D" w:rsidRDefault="00EC7CA2" w:rsidP="00EC7CA2">
      <w:pPr>
        <w:pStyle w:val="Heading1"/>
        <w:keepLines/>
        <w:widowControl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hd w:val="clear" w:color="auto" w:fill="auto"/>
        <w:tabs>
          <w:tab w:val="left" w:pos="540"/>
        </w:tabs>
        <w:spacing w:line="216" w:lineRule="auto"/>
        <w:ind w:left="540" w:right="-45"/>
        <w:contextualSpacing/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</w:pPr>
      <w:r w:rsidRPr="004A198D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u w:val="none"/>
          <w:cs/>
        </w:rPr>
        <w:t>สัญญาออกแบบและก่อสร้าง</w:t>
      </w:r>
    </w:p>
    <w:p w14:paraId="7A2B2985" w14:textId="77777777" w:rsidR="00EC7CA2" w:rsidRPr="004A198D" w:rsidRDefault="00EC7CA2" w:rsidP="00EC7CA2">
      <w:pPr>
        <w:rPr>
          <w:sz w:val="22"/>
          <w:szCs w:val="22"/>
        </w:rPr>
      </w:pPr>
    </w:p>
    <w:p w14:paraId="64E4DA2F" w14:textId="4B113836" w:rsidR="00EC7CA2" w:rsidRPr="004A198D" w:rsidRDefault="00EC7CA2" w:rsidP="00EC7CA2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งวดบริษัทย่อยได้ทำสัญญาออกแบบและก่อสร้างระบบผลิตกระแสไฟฟ้าจากพลังงานแสงอาทิตย์บนหลังคา </w:t>
      </w:r>
      <w:r w:rsidRPr="004A198D">
        <w:rPr>
          <w:rFonts w:asciiTheme="majorBidi" w:hAnsiTheme="majorBidi" w:cstheme="majorBidi"/>
          <w:sz w:val="28"/>
          <w:szCs w:val="28"/>
          <w:cs/>
        </w:rPr>
        <w:br/>
      </w:r>
      <w:r w:rsidRPr="004A198D">
        <w:rPr>
          <w:rFonts w:asciiTheme="majorBidi" w:hAnsiTheme="majorBidi" w:cstheme="majorBidi" w:hint="cs"/>
          <w:sz w:val="28"/>
          <w:szCs w:val="28"/>
          <w:cs/>
        </w:rPr>
        <w:t>มีกำหนดระยะเวลาก่อสร้าง</w:t>
      </w:r>
      <w:r w:rsidR="00FF322C"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="00551702" w:rsidRPr="004A198D">
        <w:rPr>
          <w:rFonts w:asciiTheme="majorBidi" w:hAnsiTheme="majorBidi" w:cstheme="majorBidi"/>
          <w:sz w:val="28"/>
          <w:szCs w:val="28"/>
        </w:rPr>
        <w:t>9</w:t>
      </w:r>
      <w:r w:rsidR="00FF322C" w:rsidRPr="004A198D">
        <w:rPr>
          <w:rFonts w:asciiTheme="majorBidi" w:hAnsiTheme="majorBidi" w:cstheme="majorBidi" w:hint="cs"/>
          <w:sz w:val="28"/>
          <w:szCs w:val="28"/>
          <w:cs/>
        </w:rPr>
        <w:t xml:space="preserve"> เดือน และ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51702" w:rsidRPr="004A198D">
        <w:rPr>
          <w:rFonts w:asciiTheme="majorBidi" w:hAnsiTheme="majorBidi" w:cstheme="majorBidi"/>
          <w:sz w:val="28"/>
          <w:szCs w:val="28"/>
        </w:rPr>
        <w:t>10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 เดือน มูลค่าโครงการรวม</w:t>
      </w:r>
      <w:r w:rsidR="009F1C22"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77D27" w:rsidRPr="004A198D">
        <w:rPr>
          <w:rFonts w:asciiTheme="majorBidi" w:hAnsiTheme="majorBidi" w:cstheme="majorBidi"/>
          <w:sz w:val="28"/>
          <w:szCs w:val="28"/>
        </w:rPr>
        <w:t>44.59</w:t>
      </w:r>
      <w:r w:rsidR="009F1C22"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>ล้านบาท โดยบริษัทย่อยดังกล่าวจะต้องปฏิบัติตามข้อกำหนดและเงื่อนไขที่ระบุไว้ในสัญญา</w:t>
      </w:r>
    </w:p>
    <w:p w14:paraId="65BD2E7E" w14:textId="27101A53" w:rsidR="00B06372" w:rsidRPr="004A198D" w:rsidRDefault="00B06372" w:rsidP="00FB315A">
      <w:pPr>
        <w:spacing w:line="216" w:lineRule="auto"/>
        <w:jc w:val="left"/>
        <w:rPr>
          <w:rFonts w:ascii="Angsana New" w:hAnsi="Angsana New"/>
          <w:spacing w:val="-4"/>
          <w:sz w:val="28"/>
          <w:szCs w:val="28"/>
        </w:rPr>
      </w:pPr>
    </w:p>
    <w:p w14:paraId="3CA11193" w14:textId="78525C6A" w:rsidR="00F6083E" w:rsidRPr="004A198D" w:rsidRDefault="00F6083E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 w:hint="cs"/>
          <w:b/>
          <w:bCs/>
          <w:sz w:val="28"/>
          <w:szCs w:val="28"/>
          <w:cs/>
          <w:lang w:val="th-TH"/>
        </w:rPr>
        <w:t>คดีความฟ้องร้อง</w:t>
      </w:r>
    </w:p>
    <w:p w14:paraId="0AB04B44" w14:textId="77777777" w:rsidR="00F6083E" w:rsidRPr="004A198D" w:rsidRDefault="00F6083E" w:rsidP="00FB315A">
      <w:pPr>
        <w:spacing w:line="216" w:lineRule="auto"/>
      </w:pPr>
    </w:p>
    <w:p w14:paraId="60B3959B" w14:textId="24F5690C" w:rsidR="00FF322C" w:rsidRPr="004A198D" w:rsidRDefault="00EC7CA2" w:rsidP="00FF322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</w:pPr>
      <w:bookmarkStart w:id="5" w:name="_Hlk94539624"/>
      <w:r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บริษัทย่อยทางอ้อมสองแห่งในฐานะจำเลย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ในฐานะโจทก์ ซึ่งได้ยื่นฟ้องต่ออนุญาโตตุลาการ สํานักงานศาลยุติธรรม เมื่อวันที่ </w:t>
      </w:r>
      <w:r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br/>
      </w:r>
      <w:r w:rsidR="00551702"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</w:t>
      </w:r>
      <w:r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ธันวาคม </w:t>
      </w:r>
      <w:r w:rsidR="00551702"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2561</w:t>
      </w:r>
      <w:r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เพื่อเรียกร้องค่าเสียหายจากบริษัทย่อยทางอ้อมสองแห่ง 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</w:t>
      </w:r>
      <w:r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  <w:t xml:space="preserve">ประกันหลักประกันสัญญา พร้อมค่าธรรมเนียมหนังสือ ค้ำประกัน และให้ชําระค่าความเสียหายจากการเสียโอกาส ต่อมาเมื่อวันที่ </w:t>
      </w:r>
      <w:r w:rsidR="00551702"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7</w:t>
      </w:r>
      <w:r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พฤษภาคม </w:t>
      </w:r>
      <w:r w:rsidR="00551702"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2562</w:t>
      </w:r>
      <w:r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บริษัทย่อยทางอ้อมได้นําส่งคําให้การต่อสู้คดีและการฟ้องแย้งต่ออนุญาโตตุลาการ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 เรียกร้องค่าเสียหายกลับ</w:t>
      </w:r>
      <w:r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  <w:t xml:space="preserve">ทั้งจํานวนที่เกิดขึ้นพร้อมดอกเบี้ย ในปี </w:t>
      </w:r>
      <w:r w:rsidR="00551702"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2563</w:t>
      </w:r>
      <w:r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อนุญาโตตุลาการได้กําหนดประเด็นข้อพิพาทและ กระบวนการพิจารณา</w:t>
      </w:r>
      <w:r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  <w:t>ชั้นอนุญาโตตุลาการ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</w:t>
      </w:r>
      <w:r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อนุญาโตตุลาการได้ลงนามคำชี้ขาดในวันที่ </w:t>
      </w:r>
      <w:r w:rsidR="00551702"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10</w:t>
      </w:r>
      <w:r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 สิงหาคม </w:t>
      </w:r>
      <w:r w:rsidR="00551702" w:rsidRPr="004A198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2565</w:t>
      </w:r>
      <w:r w:rsidRPr="004A198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และลงนามแก้ไขคำชี้ขาดใน</w:t>
      </w:r>
      <w:r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วันที่ </w:t>
      </w:r>
      <w:r w:rsidR="00551702"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10</w:t>
      </w:r>
      <w:r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 ตุลาคม </w:t>
      </w:r>
      <w:r w:rsidR="00551702"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2565</w:t>
      </w:r>
      <w:r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  <w:cs/>
        </w:rPr>
        <w:t xml:space="preserve"> อย่างไรก็ตาม กลุ่มผู้รับเหมาได้ยื่นคำร้องคัดค้านอนุญาโตตุลาการ </w:t>
      </w:r>
      <w:r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โดย</w:t>
      </w:r>
      <w:r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  <w:cs/>
        </w:rPr>
        <w:t>ยังอยู่ระหว่างการพิจารณาโดยคณะอนุญาโตตุลาการ</w:t>
      </w:r>
      <w:r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 และเมื่อวันที่ </w:t>
      </w:r>
      <w:r w:rsidR="00551702"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</w:t>
      </w:r>
      <w:r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 </w:t>
      </w:r>
      <w:r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พฤศจิกายน </w:t>
      </w:r>
      <w:r w:rsidR="00551702"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2565</w:t>
      </w:r>
      <w:r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 </w:t>
      </w:r>
      <w:r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กลุ่มผู้รับเหมาได้ยื่นคำร้องขอเพิกถอนคำชี้ขาดของอนุญาโตตุลาการต่อศาล</w:t>
      </w:r>
      <w:r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 </w:t>
      </w:r>
      <w:r w:rsidR="00FF322C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เมื่อวันที่ </w:t>
      </w:r>
      <w:r w:rsidR="00551702"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23</w:t>
      </w:r>
      <w:r w:rsidR="00FF322C"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 </w:t>
      </w:r>
      <w:r w:rsidR="00FF322C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มกราคม </w:t>
      </w:r>
      <w:r w:rsidR="00551702"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2566</w:t>
      </w:r>
      <w:r w:rsidR="00FF322C"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 </w:t>
      </w:r>
      <w:r w:rsidR="00FF322C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บริษัทย่อยทางอ้อมสองแห่งดำเนินการยื่นคำร้องขอบังคับตามคำชี้ขาดของอนุญาโตตุลาการ ทั้งนี้ กลุ่มผู้รับเหมาได้ยื่นคำร้องขอขยายระยะเวลายื่นคำคัดค้านการขอบังคับคดี และคำร้องขอให้รวมการพิจารณาคดีทั้งสองเข้าด้วยกัน </w:t>
      </w:r>
      <w:r w:rsidR="0051323E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และเมื่อวันที่ </w:t>
      </w:r>
      <w:r w:rsidR="0051323E"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26 </w:t>
      </w:r>
      <w:r w:rsidR="0051323E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มิถุนายน </w:t>
      </w:r>
      <w:r w:rsidR="0051323E"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2566 </w:t>
      </w:r>
      <w:r w:rsidR="00BB2090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ศาลได้มีคำสั่งให้รวมคดี</w:t>
      </w:r>
      <w:r w:rsidR="0051323E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ทั้งสองเข้าด้วยกันโดย</w:t>
      </w:r>
      <w:r w:rsidR="00BB2090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นัดสืบพยานครั้งแรก</w:t>
      </w:r>
      <w:r w:rsidR="000C786F"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  <w:cs/>
        </w:rPr>
        <w:br/>
      </w:r>
      <w:r w:rsidR="00BB2090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ใน</w:t>
      </w:r>
      <w:r w:rsidR="00973824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เดือน</w:t>
      </w:r>
      <w:r w:rsidR="00BB2090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ส</w:t>
      </w:r>
      <w:r w:rsidR="00973824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>ิ</w:t>
      </w:r>
      <w:r w:rsidR="00BB2090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งหาคม </w:t>
      </w:r>
      <w:r w:rsidR="00BB2090"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>2566</w:t>
      </w:r>
      <w:r w:rsidR="00973824" w:rsidRPr="004A198D">
        <w:rPr>
          <w:rFonts w:asciiTheme="majorBidi" w:hAnsiTheme="majorBidi" w:cstheme="majorBidi" w:hint="cs"/>
          <w:b w:val="0"/>
          <w:bCs w:val="0"/>
          <w:spacing w:val="-2"/>
          <w:sz w:val="28"/>
          <w:szCs w:val="28"/>
          <w:u w:val="none"/>
          <w:cs/>
        </w:rPr>
        <w:t xml:space="preserve"> และเดือนมีนาคม </w:t>
      </w:r>
      <w:r w:rsidR="00973824" w:rsidRPr="004A198D">
        <w:rPr>
          <w:rFonts w:asciiTheme="majorBidi" w:hAnsiTheme="majorBidi" w:cstheme="majorBidi"/>
          <w:b w:val="0"/>
          <w:bCs w:val="0"/>
          <w:spacing w:val="-2"/>
          <w:sz w:val="28"/>
          <w:szCs w:val="28"/>
          <w:u w:val="none"/>
        </w:rPr>
        <w:t xml:space="preserve">2567 </w:t>
      </w:r>
    </w:p>
    <w:p w14:paraId="6A4B73E9" w14:textId="4F5E32FD" w:rsidR="00EC7CA2" w:rsidRPr="004A198D" w:rsidRDefault="00EC7CA2" w:rsidP="00FF322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2"/>
          <w:szCs w:val="22"/>
          <w:cs/>
        </w:rPr>
      </w:pPr>
    </w:p>
    <w:bookmarkEnd w:id="5"/>
    <w:p w14:paraId="6BAAA8A1" w14:textId="1A816F6F" w:rsidR="00EC7CA2" w:rsidRPr="004A198D" w:rsidRDefault="00EC7CA2" w:rsidP="00EC7CA2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บริษัทย่อยทางอ้อมสองแห่งในฐานะโจทก์ ได้ยื่นฟ้องคณะกรรมการกำกับกิจการพลังงาน (ผู้ถูกฟ้องร้องคดีที่ </w:t>
      </w:r>
      <w:r w:rsidR="00551702" w:rsidRPr="004A198D">
        <w:rPr>
          <w:rFonts w:asciiTheme="majorBidi" w:hAnsiTheme="majorBidi" w:cstheme="majorBidi"/>
          <w:sz w:val="28"/>
          <w:szCs w:val="28"/>
        </w:rPr>
        <w:t>1</w:t>
      </w:r>
      <w:r w:rsidRPr="004A198D">
        <w:rPr>
          <w:rFonts w:asciiTheme="majorBidi" w:hAnsiTheme="majorBidi" w:cstheme="majorBidi"/>
          <w:sz w:val="28"/>
          <w:szCs w:val="28"/>
          <w:cs/>
        </w:rPr>
        <w:t>) และ</w:t>
      </w:r>
      <w:r w:rsidRPr="004A198D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="00551702" w:rsidRPr="004A198D">
        <w:rPr>
          <w:rFonts w:asciiTheme="majorBidi" w:hAnsiTheme="majorBidi" w:cstheme="majorBidi"/>
          <w:sz w:val="28"/>
          <w:szCs w:val="28"/>
        </w:rPr>
        <w:t>2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="00551702" w:rsidRPr="004A198D">
        <w:rPr>
          <w:rFonts w:asciiTheme="majorBidi" w:hAnsiTheme="majorBidi" w:cstheme="majorBidi"/>
          <w:sz w:val="28"/>
          <w:szCs w:val="28"/>
        </w:rPr>
        <w:t>29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551702" w:rsidRPr="004A198D">
        <w:rPr>
          <w:rFonts w:asciiTheme="majorBidi" w:hAnsiTheme="majorBidi" w:cstheme="majorBidi"/>
          <w:sz w:val="28"/>
          <w:szCs w:val="28"/>
        </w:rPr>
        <w:t>2564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551702" w:rsidRPr="004A198D">
        <w:rPr>
          <w:rFonts w:asciiTheme="majorBidi" w:hAnsiTheme="majorBidi" w:cstheme="majorBidi"/>
          <w:sz w:val="28"/>
          <w:szCs w:val="28"/>
        </w:rPr>
        <w:t>9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551702" w:rsidRPr="004A198D">
        <w:rPr>
          <w:rFonts w:asciiTheme="majorBidi" w:hAnsiTheme="majorBidi" w:cstheme="majorBidi"/>
          <w:sz w:val="28"/>
          <w:szCs w:val="28"/>
        </w:rPr>
        <w:t>2564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ทางอ้อม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ทางอ้อม และต้องการให้การไฟฟ้านครหลวงคืนค่าสมทบการก่อสร้างโรงไฟฟ้าพร้อมดอกเบี้ย ณ วันที่ </w:t>
      </w:r>
      <w:r w:rsidR="00551702" w:rsidRPr="004A198D">
        <w:rPr>
          <w:rFonts w:asciiTheme="majorBidi" w:hAnsiTheme="majorBidi" w:cstheme="majorBidi"/>
          <w:sz w:val="28"/>
          <w:szCs w:val="28"/>
        </w:rPr>
        <w:t>3</w:t>
      </w:r>
      <w:r w:rsidR="00765CA0" w:rsidRPr="004A198D">
        <w:rPr>
          <w:rFonts w:asciiTheme="majorBidi" w:hAnsiTheme="majorBidi" w:cstheme="majorBidi"/>
          <w:sz w:val="28"/>
          <w:szCs w:val="28"/>
        </w:rPr>
        <w:t>0</w:t>
      </w:r>
      <w:r w:rsidR="00FF322C"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="00765CA0" w:rsidRPr="004A198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F322C" w:rsidRPr="004A1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51702" w:rsidRPr="004A198D">
        <w:rPr>
          <w:rFonts w:asciiTheme="majorBidi" w:hAnsiTheme="majorBidi" w:cstheme="majorBidi"/>
          <w:sz w:val="28"/>
          <w:szCs w:val="28"/>
        </w:rPr>
        <w:t>2566</w:t>
      </w:r>
      <w:r w:rsidR="00FF322C"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Pr="004A198D">
        <w:rPr>
          <w:rFonts w:asciiTheme="majorBidi" w:hAnsiTheme="majorBidi" w:cstheme="majorBidi"/>
          <w:sz w:val="28"/>
          <w:szCs w:val="28"/>
          <w:cs/>
        </w:rPr>
        <w:t>คดีอยู่ในระหว่างการพิจารณาโดยศาลปกครอง และยังไม่มีความเป็นไปได้ที่บริษัทย่อยทางอ้อมจะได้รับผลประโยชน์ทางเศรษฐกิจ บริษัทย่อยทางอ้อมจึงยังไม่รับรู้สินทรัพย์ที่อาจเกิดขึ้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>น</w:t>
      </w:r>
    </w:p>
    <w:p w14:paraId="15387946" w14:textId="77777777" w:rsidR="00837E90" w:rsidRPr="004A198D" w:rsidRDefault="00837E90" w:rsidP="00EC7CA2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5D991D9" w14:textId="5B7BEE4C" w:rsidR="00133E52" w:rsidRPr="004A198D" w:rsidRDefault="00133E52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</w:rPr>
        <w:br w:type="page"/>
      </w:r>
    </w:p>
    <w:p w14:paraId="22880C8D" w14:textId="7E986970" w:rsidR="00E41669" w:rsidRPr="004A198D" w:rsidRDefault="00E41669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เหตุการณ์ภายหลังรอบระยะเวลารายงาน</w:t>
      </w:r>
    </w:p>
    <w:p w14:paraId="3811F2C3" w14:textId="36410AA6" w:rsidR="00E41669" w:rsidRPr="004A198D" w:rsidRDefault="00E41669" w:rsidP="00E41669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b/>
          <w:bCs/>
          <w:sz w:val="22"/>
        </w:rPr>
      </w:pPr>
    </w:p>
    <w:p w14:paraId="1898E262" w14:textId="31AD93A7" w:rsidR="00C149C1" w:rsidRPr="004A198D" w:rsidRDefault="00C149C1" w:rsidP="00124CF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4A198D">
        <w:rPr>
          <w:rFonts w:asciiTheme="majorBidi" w:hAnsiTheme="majorBidi" w:cstheme="majorBidi"/>
          <w:sz w:val="28"/>
          <w:szCs w:val="28"/>
        </w:rPr>
        <w:t>21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4A198D">
        <w:rPr>
          <w:rFonts w:asciiTheme="majorBidi" w:hAnsiTheme="majorBidi" w:cstheme="majorBidi"/>
          <w:sz w:val="28"/>
          <w:szCs w:val="28"/>
        </w:rPr>
        <w:t>2566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ที่ประชุมคณะกรรมการบริหารของบริษัท ยูนิเวนเจอร์ บีจีพี จำกัด (“</w:t>
      </w:r>
      <w:r w:rsidRPr="004A198D">
        <w:rPr>
          <w:rFonts w:asciiTheme="majorBidi" w:hAnsiTheme="majorBidi" w:cstheme="majorBidi"/>
          <w:sz w:val="28"/>
          <w:szCs w:val="28"/>
        </w:rPr>
        <w:t xml:space="preserve">UVBGP”) </w:t>
      </w:r>
      <w:r w:rsidRPr="004A198D">
        <w:rPr>
          <w:rFonts w:asciiTheme="majorBidi" w:hAnsiTheme="majorBidi" w:cstheme="majorBidi"/>
          <w:sz w:val="28"/>
          <w:szCs w:val="28"/>
          <w:cs/>
        </w:rPr>
        <w:t>ซึ่งเป็นบริษัทย่อยของบริษัทได้มีมติอนุมัติให้บริษัท ยูวีบีจีพี คลีน เอ็นเนอร์ยี่ จำกัด (“</w:t>
      </w:r>
      <w:r w:rsidRPr="004A198D">
        <w:rPr>
          <w:rFonts w:asciiTheme="majorBidi" w:hAnsiTheme="majorBidi" w:cstheme="majorBidi"/>
          <w:sz w:val="28"/>
          <w:szCs w:val="28"/>
        </w:rPr>
        <w:t xml:space="preserve">UVCE”) 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ซึ่งเป็นบริษัทย่อยทางอ้อมของบริษัท </w:t>
      </w:r>
      <w:r w:rsidR="003C5EAE" w:rsidRPr="004A198D">
        <w:rPr>
          <w:rFonts w:asciiTheme="majorBidi" w:hAnsiTheme="majorBidi" w:cstheme="majorBidi"/>
          <w:sz w:val="28"/>
          <w:szCs w:val="28"/>
        </w:rPr>
        <w:br/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เข้าซื้อเงินลงทุนของบริษัท </w:t>
      </w:r>
      <w:r w:rsidRPr="004A198D">
        <w:rPr>
          <w:rFonts w:asciiTheme="majorBidi" w:hAnsiTheme="majorBidi" w:cstheme="majorBidi"/>
          <w:sz w:val="28"/>
          <w:szCs w:val="28"/>
        </w:rPr>
        <w:t xml:space="preserve">Binh Duong Energy Solutions Company Limited </w:t>
      </w:r>
      <w:r w:rsidRPr="004A198D">
        <w:rPr>
          <w:rFonts w:asciiTheme="majorBidi" w:hAnsiTheme="majorBidi"/>
          <w:sz w:val="28"/>
          <w:szCs w:val="28"/>
          <w:cs/>
        </w:rPr>
        <w:t>ซึ่ง</w:t>
      </w:r>
      <w:r w:rsidR="004A198D" w:rsidRPr="004A198D">
        <w:rPr>
          <w:rFonts w:asciiTheme="majorBidi" w:hAnsiTheme="majorBidi" w:hint="cs"/>
          <w:sz w:val="28"/>
          <w:szCs w:val="28"/>
          <w:cs/>
        </w:rPr>
        <w:t>เป็น</w:t>
      </w:r>
      <w:r w:rsidR="004A198D" w:rsidRPr="00052CFE">
        <w:rPr>
          <w:rFonts w:asciiTheme="majorBidi" w:hAnsiTheme="majorBidi" w:hint="cs"/>
          <w:sz w:val="28"/>
          <w:szCs w:val="28"/>
          <w:cs/>
        </w:rPr>
        <w:t>บริษัทที่</w:t>
      </w:r>
      <w:r w:rsidRPr="00052CFE">
        <w:rPr>
          <w:rFonts w:asciiTheme="majorBidi" w:hAnsiTheme="majorBidi"/>
          <w:sz w:val="28"/>
          <w:szCs w:val="28"/>
          <w:cs/>
        </w:rPr>
        <w:t>จัดตั้ง</w:t>
      </w:r>
      <w:r w:rsidR="004A198D" w:rsidRPr="00052CFE">
        <w:rPr>
          <w:rFonts w:asciiTheme="majorBidi" w:hAnsiTheme="majorBidi" w:hint="cs"/>
          <w:sz w:val="28"/>
          <w:szCs w:val="28"/>
          <w:cs/>
        </w:rPr>
        <w:t>ขึ้นมาใหม่</w:t>
      </w:r>
      <w:r w:rsidR="003C5EAE" w:rsidRPr="00052CFE">
        <w:rPr>
          <w:rFonts w:asciiTheme="majorBidi" w:hAnsiTheme="majorBidi" w:hint="cs"/>
          <w:sz w:val="28"/>
          <w:szCs w:val="28"/>
          <w:cs/>
        </w:rPr>
        <w:t>ที่</w:t>
      </w:r>
      <w:r w:rsidRPr="00052CFE">
        <w:rPr>
          <w:rFonts w:asciiTheme="majorBidi" w:hAnsiTheme="majorBidi"/>
          <w:sz w:val="28"/>
          <w:szCs w:val="28"/>
          <w:cs/>
        </w:rPr>
        <w:t>ประเทศเวียดนาม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3C5EAE" w:rsidRPr="004A198D">
        <w:rPr>
          <w:rFonts w:asciiTheme="majorBidi" w:hAnsiTheme="majorBidi" w:cstheme="majorBidi"/>
          <w:sz w:val="28"/>
          <w:szCs w:val="28"/>
        </w:rPr>
        <w:t>4</w:t>
      </w:r>
      <w:r w:rsidRPr="004A198D">
        <w:rPr>
          <w:rFonts w:asciiTheme="majorBidi" w:hAnsiTheme="majorBidi" w:cstheme="majorBidi"/>
          <w:sz w:val="28"/>
          <w:szCs w:val="28"/>
        </w:rPr>
        <w:t xml:space="preserve">,399.92 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ล้านเวียดนามดอง เทียบเท่ากับ </w:t>
      </w:r>
      <w:r w:rsidRPr="004A198D">
        <w:rPr>
          <w:rFonts w:asciiTheme="majorBidi" w:hAnsiTheme="majorBidi" w:cstheme="majorBidi"/>
          <w:sz w:val="28"/>
          <w:szCs w:val="28"/>
        </w:rPr>
        <w:t>6.42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ล้านบาท คิดเป็นร้อยละ</w:t>
      </w:r>
      <w:r w:rsidR="00506C71" w:rsidRPr="004A198D">
        <w:rPr>
          <w:rFonts w:asciiTheme="majorBidi" w:hAnsiTheme="majorBidi" w:cstheme="majorBidi"/>
          <w:sz w:val="28"/>
          <w:szCs w:val="28"/>
        </w:rPr>
        <w:t>100</w:t>
      </w:r>
      <w:r w:rsidRPr="004A198D">
        <w:rPr>
          <w:rFonts w:asciiTheme="majorBidi" w:hAnsiTheme="majorBidi" w:cstheme="majorBidi"/>
          <w:sz w:val="28"/>
          <w:szCs w:val="28"/>
          <w:cs/>
        </w:rPr>
        <w:t xml:space="preserve"> ของจำนวนเงินลงทุนทั้งหมด และ</w:t>
      </w:r>
      <w:r w:rsidR="003C5EAE" w:rsidRPr="004A198D">
        <w:t xml:space="preserve"> </w:t>
      </w:r>
      <w:r w:rsidR="003C5EAE" w:rsidRPr="004A198D">
        <w:rPr>
          <w:rFonts w:asciiTheme="majorBidi" w:hAnsiTheme="majorBidi" w:cstheme="majorBidi"/>
          <w:sz w:val="28"/>
          <w:szCs w:val="28"/>
        </w:rPr>
        <w:t xml:space="preserve">UVCE </w:t>
      </w:r>
      <w:r w:rsidR="003C5EAE" w:rsidRPr="004A198D">
        <w:rPr>
          <w:rFonts w:asciiTheme="majorBidi" w:hAnsiTheme="majorBidi"/>
          <w:sz w:val="28"/>
          <w:szCs w:val="28"/>
          <w:cs/>
        </w:rPr>
        <w:t xml:space="preserve">ได้รับโอนเงินลงทุนในบริษัทดังกล่าวจากผู้ขายทั้งจำนวนในวันที่ </w:t>
      </w:r>
      <w:r w:rsidR="003C5EAE" w:rsidRPr="004A198D">
        <w:rPr>
          <w:rFonts w:asciiTheme="majorBidi" w:hAnsiTheme="majorBidi"/>
          <w:sz w:val="28"/>
          <w:szCs w:val="28"/>
        </w:rPr>
        <w:t>17</w:t>
      </w:r>
      <w:r w:rsidR="003C5EAE" w:rsidRPr="004A198D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3C5EAE" w:rsidRPr="004A198D">
        <w:rPr>
          <w:rFonts w:asciiTheme="majorBidi" w:hAnsiTheme="majorBidi"/>
          <w:sz w:val="28"/>
          <w:szCs w:val="28"/>
        </w:rPr>
        <w:t>2566</w:t>
      </w:r>
      <w:r w:rsidR="003C5EAE" w:rsidRPr="004A198D">
        <w:rPr>
          <w:rFonts w:asciiTheme="majorBidi" w:hAnsiTheme="majorBidi"/>
          <w:sz w:val="28"/>
          <w:szCs w:val="28"/>
          <w:cs/>
        </w:rPr>
        <w:t xml:space="preserve"> ส่งผลให้บริษัทดังกล่าวเป็นบริษัทย่อยทางอ้อมของบริษัท</w:t>
      </w:r>
      <w:r w:rsidR="003C5EAE" w:rsidRPr="004A198D">
        <w:rPr>
          <w:rFonts w:asciiTheme="majorBidi" w:hAnsiTheme="majorBidi" w:hint="cs"/>
          <w:sz w:val="28"/>
          <w:szCs w:val="28"/>
          <w:cs/>
        </w:rPr>
        <w:t xml:space="preserve"> </w:t>
      </w:r>
      <w:r w:rsidR="003C5EAE" w:rsidRPr="004A198D">
        <w:rPr>
          <w:rFonts w:asciiTheme="majorBidi" w:hAnsiTheme="majorBidi"/>
          <w:sz w:val="28"/>
          <w:szCs w:val="28"/>
          <w:cs/>
        </w:rPr>
        <w:t xml:space="preserve">โดยเมื่อวันที่ </w:t>
      </w:r>
      <w:r w:rsidR="003C5EAE" w:rsidRPr="004A198D">
        <w:rPr>
          <w:rFonts w:asciiTheme="majorBidi" w:hAnsiTheme="majorBidi"/>
          <w:sz w:val="28"/>
          <w:szCs w:val="28"/>
        </w:rPr>
        <w:t>19</w:t>
      </w:r>
      <w:r w:rsidR="003C5EAE" w:rsidRPr="004A198D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3C5EAE" w:rsidRPr="004A198D">
        <w:rPr>
          <w:rFonts w:asciiTheme="majorBidi" w:hAnsiTheme="majorBidi"/>
          <w:sz w:val="28"/>
          <w:szCs w:val="28"/>
        </w:rPr>
        <w:t xml:space="preserve">2566 </w:t>
      </w:r>
      <w:r w:rsidR="003C5EAE" w:rsidRPr="004A198D">
        <w:rPr>
          <w:rFonts w:asciiTheme="majorBidi" w:hAnsiTheme="majorBidi" w:cstheme="majorBidi"/>
          <w:sz w:val="28"/>
          <w:szCs w:val="28"/>
        </w:rPr>
        <w:t xml:space="preserve">UVCE </w:t>
      </w:r>
      <w:r w:rsidR="003C5EAE" w:rsidRPr="004A198D">
        <w:rPr>
          <w:rFonts w:asciiTheme="majorBidi" w:hAnsiTheme="majorBidi"/>
          <w:sz w:val="28"/>
          <w:szCs w:val="28"/>
          <w:cs/>
        </w:rPr>
        <w:t>ได้ชำระเงินลงทุนแล้วทั้งจำนวน</w:t>
      </w:r>
    </w:p>
    <w:p w14:paraId="036DBD49" w14:textId="77777777" w:rsidR="003C5EAE" w:rsidRPr="004A198D" w:rsidRDefault="003C5EAE" w:rsidP="00124CF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b/>
          <w:bCs/>
          <w:sz w:val="22"/>
          <w:lang w:val="th-TH"/>
        </w:rPr>
      </w:pPr>
    </w:p>
    <w:p w14:paraId="5A89E726" w14:textId="585637F7" w:rsidR="0009459D" w:rsidRPr="004A198D" w:rsidRDefault="0009459D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A198D">
        <w:rPr>
          <w:rFonts w:ascii="Angsana New" w:hAnsi="Angsana New"/>
          <w:b/>
          <w:bCs/>
          <w:sz w:val="28"/>
          <w:szCs w:val="28"/>
          <w:cs/>
          <w:lang w:val="th-TH"/>
        </w:rPr>
        <w:t>การจัดประเภทรายการใหม่</w:t>
      </w:r>
    </w:p>
    <w:p w14:paraId="4B184F0F" w14:textId="484D6453" w:rsidR="007C5B4F" w:rsidRPr="004A198D" w:rsidRDefault="007C5B4F" w:rsidP="00D65A4A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16"/>
          <w:szCs w:val="16"/>
        </w:rPr>
      </w:pPr>
    </w:p>
    <w:p w14:paraId="356306E1" w14:textId="7F04C9BE" w:rsidR="00EC7CA2" w:rsidRPr="004A198D" w:rsidRDefault="00EC7CA2" w:rsidP="00EC7CA2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551702" w:rsidRPr="004A198D">
        <w:rPr>
          <w:rFonts w:asciiTheme="majorBidi" w:hAnsiTheme="majorBidi" w:cstheme="majorBidi"/>
          <w:sz w:val="28"/>
          <w:szCs w:val="28"/>
        </w:rPr>
        <w:t>2565</w:t>
      </w:r>
      <w:r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="00551702" w:rsidRPr="004A198D">
        <w:rPr>
          <w:rFonts w:asciiTheme="majorBidi" w:hAnsiTheme="majorBidi" w:cstheme="majorBidi"/>
          <w:sz w:val="28"/>
          <w:szCs w:val="28"/>
        </w:rPr>
        <w:t>2566</w:t>
      </w:r>
      <w:r w:rsidRPr="004A198D">
        <w:rPr>
          <w:rFonts w:asciiTheme="majorBidi" w:hAnsiTheme="majorBidi" w:cstheme="majorBidi"/>
          <w:sz w:val="28"/>
          <w:szCs w:val="28"/>
        </w:rPr>
        <w:t xml:space="preserve"> </w:t>
      </w:r>
      <w:r w:rsidRPr="004A198D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42B920AD" w14:textId="77777777" w:rsidR="00562545" w:rsidRPr="004A198D" w:rsidRDefault="00562545" w:rsidP="00EC7CA2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93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41"/>
        <w:gridCol w:w="270"/>
        <w:gridCol w:w="1541"/>
        <w:gridCol w:w="270"/>
        <w:gridCol w:w="1541"/>
      </w:tblGrid>
      <w:tr w:rsidR="00405396" w:rsidRPr="004A198D" w14:paraId="7B9D18A2" w14:textId="77777777" w:rsidTr="00ED2C12">
        <w:trPr>
          <w:trHeight w:val="288"/>
          <w:tblHeader/>
        </w:trPr>
        <w:tc>
          <w:tcPr>
            <w:tcW w:w="4140" w:type="dxa"/>
            <w:vAlign w:val="bottom"/>
          </w:tcPr>
          <w:p w14:paraId="7C4E7BA5" w14:textId="77777777" w:rsidR="00405396" w:rsidRPr="004A198D" w:rsidRDefault="00405396" w:rsidP="00E4122B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63" w:type="dxa"/>
            <w:gridSpan w:val="5"/>
            <w:vAlign w:val="bottom"/>
          </w:tcPr>
          <w:p w14:paraId="6449BB23" w14:textId="221330B3" w:rsidR="00405396" w:rsidRPr="004A198D" w:rsidRDefault="00405396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4DB9" w:rsidRPr="004A198D" w14:paraId="712F34A7" w14:textId="77777777" w:rsidTr="00ED2C12">
        <w:trPr>
          <w:trHeight w:val="288"/>
          <w:tblHeader/>
        </w:trPr>
        <w:tc>
          <w:tcPr>
            <w:tcW w:w="4140" w:type="dxa"/>
            <w:vAlign w:val="bottom"/>
          </w:tcPr>
          <w:p w14:paraId="2D12B4B0" w14:textId="77777777" w:rsidR="007E4DB9" w:rsidRPr="004A198D" w:rsidRDefault="007E4DB9" w:rsidP="00E4122B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41AA9DDA" w14:textId="77777777" w:rsidR="007E4DB9" w:rsidRPr="004A198D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C1718B0" w14:textId="77777777" w:rsidR="007E4DB9" w:rsidRPr="004A198D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2D1B0688" w14:textId="77777777" w:rsidR="007E4DB9" w:rsidRPr="004A198D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00D66D25" w14:textId="77777777" w:rsidR="007E4DB9" w:rsidRPr="004A198D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3D25E0D6" w14:textId="77777777" w:rsidR="007E4DB9" w:rsidRPr="004A198D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7E4DB9" w:rsidRPr="004A198D" w14:paraId="21184EF3" w14:textId="77777777" w:rsidTr="00ED2C12">
        <w:trPr>
          <w:tblHeader/>
        </w:trPr>
        <w:tc>
          <w:tcPr>
            <w:tcW w:w="4140" w:type="dxa"/>
            <w:vAlign w:val="bottom"/>
          </w:tcPr>
          <w:p w14:paraId="3B03D7D7" w14:textId="77777777" w:rsidR="007E4DB9" w:rsidRPr="004A198D" w:rsidRDefault="007E4DB9" w:rsidP="00E4122B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1D7C1F9C" w14:textId="77777777" w:rsidR="007E4DB9" w:rsidRPr="004A198D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  <w:tc>
          <w:tcPr>
            <w:tcW w:w="270" w:type="dxa"/>
          </w:tcPr>
          <w:p w14:paraId="051D683D" w14:textId="77777777" w:rsidR="007E4DB9" w:rsidRPr="004A198D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54349E96" w14:textId="77777777" w:rsidR="007E4DB9" w:rsidRPr="004A198D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01B4C3B4" w14:textId="77777777" w:rsidR="007E4DB9" w:rsidRPr="004A198D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0EC47063" w14:textId="77777777" w:rsidR="007E4DB9" w:rsidRPr="004A198D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7E4DB9" w:rsidRPr="004A198D" w14:paraId="601B2098" w14:textId="77777777" w:rsidTr="00ED2C12">
        <w:trPr>
          <w:tblHeader/>
        </w:trPr>
        <w:tc>
          <w:tcPr>
            <w:tcW w:w="4140" w:type="dxa"/>
            <w:vAlign w:val="bottom"/>
          </w:tcPr>
          <w:p w14:paraId="3C99879C" w14:textId="77777777" w:rsidR="007E4DB9" w:rsidRPr="004A198D" w:rsidRDefault="007E4DB9" w:rsidP="00E4122B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68F44283" w14:textId="77777777" w:rsidR="007E4DB9" w:rsidRPr="004A198D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244D6720" w14:textId="77777777" w:rsidR="007E4DB9" w:rsidRPr="004A198D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4879FCC2" w14:textId="77777777" w:rsidR="007E4DB9" w:rsidRPr="004A198D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0AE278EB" w14:textId="77777777" w:rsidR="007E4DB9" w:rsidRPr="004A198D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  <w:hideMark/>
          </w:tcPr>
          <w:p w14:paraId="2D458C11" w14:textId="77777777" w:rsidR="007E4DB9" w:rsidRPr="004A198D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</w:tr>
      <w:tr w:rsidR="007E4DB9" w:rsidRPr="004A198D" w14:paraId="0EDDB499" w14:textId="77777777" w:rsidTr="00ED2C12">
        <w:trPr>
          <w:tblHeader/>
        </w:trPr>
        <w:tc>
          <w:tcPr>
            <w:tcW w:w="4140" w:type="dxa"/>
            <w:vAlign w:val="bottom"/>
          </w:tcPr>
          <w:p w14:paraId="0BBE5ECF" w14:textId="77777777" w:rsidR="007E4DB9" w:rsidRPr="004A198D" w:rsidRDefault="007E4DB9" w:rsidP="00E4122B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2147DAC8" w14:textId="77777777" w:rsidR="007E4DB9" w:rsidRPr="004A198D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BA27270" w14:textId="77777777" w:rsidR="007E4DB9" w:rsidRPr="004A198D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20CF5C0" w14:textId="342AC955" w:rsidR="007E4DB9" w:rsidRPr="004A198D" w:rsidRDefault="00382746" w:rsidP="00E4122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A198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4A198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63C9009" w14:textId="77777777" w:rsidR="007E4DB9" w:rsidRPr="004A198D" w:rsidRDefault="007E4DB9" w:rsidP="00E4122B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5C6E4F1B" w14:textId="77777777" w:rsidR="007E4DB9" w:rsidRPr="004A198D" w:rsidRDefault="007E4DB9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322C" w:rsidRPr="004A198D" w14:paraId="5811CC13" w14:textId="77777777" w:rsidTr="00ED2C12">
        <w:trPr>
          <w:tblHeader/>
        </w:trPr>
        <w:tc>
          <w:tcPr>
            <w:tcW w:w="4140" w:type="dxa"/>
          </w:tcPr>
          <w:p w14:paraId="7F6F70C2" w14:textId="59EAFE7D" w:rsidR="00FF322C" w:rsidRPr="004A198D" w:rsidRDefault="00FF322C" w:rsidP="00FF322C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4A198D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งบแสดงฐานะทางการเงิน </w:t>
            </w:r>
          </w:p>
        </w:tc>
        <w:tc>
          <w:tcPr>
            <w:tcW w:w="1541" w:type="dxa"/>
            <w:vAlign w:val="bottom"/>
          </w:tcPr>
          <w:p w14:paraId="7145AF6B" w14:textId="77777777" w:rsidR="00FF322C" w:rsidRPr="004A198D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67A046" w14:textId="77777777" w:rsidR="00FF322C" w:rsidRPr="004A198D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377C4F68" w14:textId="77777777" w:rsidR="00FF322C" w:rsidRPr="004A198D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FF288A" w14:textId="77777777" w:rsidR="00FF322C" w:rsidRPr="004A198D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75C31537" w14:textId="77777777" w:rsidR="00FF322C" w:rsidRPr="004A198D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82B3D" w:rsidRPr="004A198D" w14:paraId="6992FF49" w14:textId="77777777" w:rsidTr="00ED2C12">
        <w:trPr>
          <w:tblHeader/>
        </w:trPr>
        <w:tc>
          <w:tcPr>
            <w:tcW w:w="4140" w:type="dxa"/>
          </w:tcPr>
          <w:p w14:paraId="74BEAA4C" w14:textId="2D48B8EC" w:rsidR="00F82B3D" w:rsidRPr="004A198D" w:rsidRDefault="00F82B3D" w:rsidP="00603AA6">
            <w:pPr>
              <w:spacing w:line="240" w:lineRule="auto"/>
              <w:ind w:left="-18" w:firstLine="17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30 </w:t>
            </w:r>
            <w:r w:rsidRPr="004A198D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4A198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541" w:type="dxa"/>
            <w:vAlign w:val="bottom"/>
          </w:tcPr>
          <w:p w14:paraId="51982B6E" w14:textId="77777777" w:rsidR="00F82B3D" w:rsidRPr="004A198D" w:rsidRDefault="00F82B3D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C704AF" w14:textId="77777777" w:rsidR="00F82B3D" w:rsidRPr="004A198D" w:rsidRDefault="00F82B3D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F0B92BA" w14:textId="77777777" w:rsidR="00F82B3D" w:rsidRPr="004A198D" w:rsidRDefault="00F82B3D" w:rsidP="00D17C0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8CBA8" w14:textId="77777777" w:rsidR="00F82B3D" w:rsidRPr="004A198D" w:rsidRDefault="00F82B3D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0E799698" w14:textId="77777777" w:rsidR="00F82B3D" w:rsidRPr="004A198D" w:rsidRDefault="00F82B3D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322C" w:rsidRPr="004A198D" w14:paraId="22BAAB47" w14:textId="77777777" w:rsidTr="00ED2C12">
        <w:trPr>
          <w:tblHeader/>
        </w:trPr>
        <w:tc>
          <w:tcPr>
            <w:tcW w:w="4140" w:type="dxa"/>
          </w:tcPr>
          <w:p w14:paraId="289DE529" w14:textId="0668F09A" w:rsidR="00FF322C" w:rsidRPr="004A198D" w:rsidRDefault="00FF322C" w:rsidP="00FF322C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41" w:type="dxa"/>
          </w:tcPr>
          <w:p w14:paraId="4C6D101D" w14:textId="63533FD2" w:rsidR="00FF322C" w:rsidRPr="004A198D" w:rsidRDefault="00551702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22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FF322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270" w:type="dxa"/>
          </w:tcPr>
          <w:p w14:paraId="0F10078C" w14:textId="77777777" w:rsidR="00FF322C" w:rsidRPr="004A198D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74FE459F" w14:textId="464A15D2" w:rsidR="00FF322C" w:rsidRPr="004A198D" w:rsidRDefault="00FF322C" w:rsidP="00AD22D8">
            <w:pPr>
              <w:tabs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51702" w:rsidRPr="004A198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9C1D4B4" w14:textId="77777777" w:rsidR="00FF322C" w:rsidRPr="004A198D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7C09E59D" w14:textId="022B59AC" w:rsidR="00FF322C" w:rsidRPr="004A198D" w:rsidRDefault="00551702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22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FF322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FF322C" w:rsidRPr="004A198D" w14:paraId="0FEB7EA1" w14:textId="77777777" w:rsidTr="00ED2C12">
        <w:trPr>
          <w:tblHeader/>
        </w:trPr>
        <w:tc>
          <w:tcPr>
            <w:tcW w:w="4140" w:type="dxa"/>
          </w:tcPr>
          <w:p w14:paraId="4C4EC0D8" w14:textId="38B5F732" w:rsidR="00FF322C" w:rsidRPr="004A198D" w:rsidRDefault="00FF322C" w:rsidP="00FF322C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41" w:type="dxa"/>
          </w:tcPr>
          <w:p w14:paraId="0448EC9F" w14:textId="7A48F5B5" w:rsidR="00FF322C" w:rsidRPr="004A198D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AA548B" w14:textId="77777777" w:rsidR="00FF322C" w:rsidRPr="004A198D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2D7A4EF6" w14:textId="186B088A" w:rsidR="00FF322C" w:rsidRPr="004A198D" w:rsidRDefault="00551702" w:rsidP="00D17C05">
            <w:pPr>
              <w:tabs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22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FF322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4833ED96" w14:textId="77777777" w:rsidR="00FF322C" w:rsidRPr="004A198D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</w:tcPr>
          <w:p w14:paraId="0B2E7281" w14:textId="12796469" w:rsidR="00FF322C" w:rsidRPr="004A198D" w:rsidRDefault="00551702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19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22C" w:rsidRPr="004A19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FF322C" w:rsidRPr="004A198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A198D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FF322C" w:rsidRPr="004A198D" w14:paraId="55DE25E5" w14:textId="77777777" w:rsidTr="00ED2C12">
        <w:trPr>
          <w:tblHeader/>
        </w:trPr>
        <w:tc>
          <w:tcPr>
            <w:tcW w:w="4140" w:type="dxa"/>
          </w:tcPr>
          <w:p w14:paraId="30922FED" w14:textId="77777777" w:rsidR="00FF322C" w:rsidRPr="004A198D" w:rsidRDefault="00FF322C" w:rsidP="00FF322C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1" w:type="dxa"/>
            <w:vAlign w:val="bottom"/>
          </w:tcPr>
          <w:p w14:paraId="734576C7" w14:textId="77777777" w:rsidR="00FF322C" w:rsidRPr="004A198D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EAAEC6" w14:textId="77777777" w:rsidR="00FF322C" w:rsidRPr="004A198D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FACC9" w14:textId="58CA192B" w:rsidR="00FF322C" w:rsidRPr="004A198D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A19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D4601B" w14:textId="77777777" w:rsidR="00FF322C" w:rsidRPr="004A198D" w:rsidRDefault="00FF322C" w:rsidP="00FF322C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777B16B" w14:textId="77777777" w:rsidR="00FF322C" w:rsidRPr="004A198D" w:rsidRDefault="00FF322C" w:rsidP="00FF322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4CC79487" w14:textId="77777777" w:rsidR="00EC7CA2" w:rsidRPr="004A198D" w:rsidRDefault="00EC7CA2" w:rsidP="00EC7CA2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02A47615" w14:textId="1F9CCB79" w:rsidR="00933828" w:rsidRDefault="00EC7CA2" w:rsidP="0093382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4A198D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933828" w:rsidSect="00523A37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8EB0D" w14:textId="77777777" w:rsidR="006A3A6E" w:rsidRDefault="006A3A6E">
      <w:r>
        <w:separator/>
      </w:r>
    </w:p>
  </w:endnote>
  <w:endnote w:type="continuationSeparator" w:id="0">
    <w:p w14:paraId="7CAA6227" w14:textId="77777777" w:rsidR="006A3A6E" w:rsidRDefault="006A3A6E">
      <w:r>
        <w:continuationSeparator/>
      </w:r>
    </w:p>
  </w:endnote>
  <w:endnote w:type="continuationNotice" w:id="1">
    <w:p w14:paraId="05FC6582" w14:textId="77777777" w:rsidR="006A3A6E" w:rsidRDefault="006A3A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B9E0E" w14:textId="213FFE7A" w:rsidR="007A3888" w:rsidRPr="003F2A5C" w:rsidRDefault="007A3888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551702" w:rsidRPr="00551702">
      <w:rPr>
        <w:rFonts w:ascii="Angsana New" w:hAnsi="Angsana New"/>
        <w:noProof/>
        <w:sz w:val="30"/>
        <w:szCs w:val="30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CD653" w14:textId="6832A4BA" w:rsidR="007A3888" w:rsidRPr="00643A2D" w:rsidRDefault="007A388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551702" w:rsidRPr="00551702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C08F1" w14:textId="77777777" w:rsidR="006A3A6E" w:rsidRDefault="006A3A6E">
      <w:r>
        <w:separator/>
      </w:r>
    </w:p>
  </w:footnote>
  <w:footnote w:type="continuationSeparator" w:id="0">
    <w:p w14:paraId="0FB6898F" w14:textId="77777777" w:rsidR="006A3A6E" w:rsidRDefault="006A3A6E">
      <w:r>
        <w:continuationSeparator/>
      </w:r>
    </w:p>
  </w:footnote>
  <w:footnote w:type="continuationNotice" w:id="1">
    <w:p w14:paraId="592A4665" w14:textId="77777777" w:rsidR="006A3A6E" w:rsidRDefault="006A3A6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3AF8B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7B241B6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9EC749D" w14:textId="11C8A698" w:rsidR="00AE5C2C" w:rsidRPr="00FF2798" w:rsidRDefault="00AE5C2C" w:rsidP="00AE5C2C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6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3F9068DA" w14:textId="77777777" w:rsidR="000F047A" w:rsidRPr="009E75F3" w:rsidRDefault="000F047A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A278A" w14:textId="77777777" w:rsidR="009C4D49" w:rsidRPr="00E20DE2" w:rsidRDefault="009C4D49" w:rsidP="00572F16">
    <w:pPr>
      <w:ind w:hanging="63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6EBBFDD" w14:textId="77777777" w:rsidR="009C4D49" w:rsidRPr="00E20DE2" w:rsidRDefault="009C4D49" w:rsidP="00572F16">
    <w:pPr>
      <w:ind w:hanging="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9C7ED00" w14:textId="77777777" w:rsidR="00572F16" w:rsidRPr="00FF2798" w:rsidRDefault="00572F16" w:rsidP="00572F16">
    <w:pPr>
      <w:pStyle w:val="Header"/>
      <w:tabs>
        <w:tab w:val="clear" w:pos="4536"/>
        <w:tab w:val="clear" w:pos="9072"/>
      </w:tabs>
      <w:ind w:hanging="630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6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441EEC71" w14:textId="77777777" w:rsidR="009C4D49" w:rsidRPr="00E55AE9" w:rsidRDefault="009C4D4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76F94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E304B2C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6211F77" w14:textId="77777777" w:rsidR="00572F16" w:rsidRPr="00FF2798" w:rsidRDefault="00572F16" w:rsidP="00572F16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6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49F74483" w14:textId="77777777" w:rsidR="007A3888" w:rsidRPr="00DC1873" w:rsidRDefault="007A3888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8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6"/>
  </w:num>
  <w:num w:numId="2" w16cid:durableId="657265286">
    <w:abstractNumId w:val="9"/>
  </w:num>
  <w:num w:numId="3" w16cid:durableId="376004646">
    <w:abstractNumId w:val="2"/>
  </w:num>
  <w:num w:numId="4" w16cid:durableId="1136527639">
    <w:abstractNumId w:val="5"/>
  </w:num>
  <w:num w:numId="5" w16cid:durableId="206962917">
    <w:abstractNumId w:val="3"/>
  </w:num>
  <w:num w:numId="6" w16cid:durableId="456997230">
    <w:abstractNumId w:val="13"/>
  </w:num>
  <w:num w:numId="7" w16cid:durableId="1429346245">
    <w:abstractNumId w:val="0"/>
  </w:num>
  <w:num w:numId="8" w16cid:durableId="888880107">
    <w:abstractNumId w:val="8"/>
  </w:num>
  <w:num w:numId="9" w16cid:durableId="1666400126">
    <w:abstractNumId w:val="12"/>
  </w:num>
  <w:num w:numId="10" w16cid:durableId="1249536118">
    <w:abstractNumId w:val="6"/>
  </w:num>
  <w:num w:numId="11" w16cid:durableId="630328902">
    <w:abstractNumId w:val="6"/>
  </w:num>
  <w:num w:numId="12" w16cid:durableId="878057429">
    <w:abstractNumId w:val="6"/>
  </w:num>
  <w:num w:numId="13" w16cid:durableId="1010643745">
    <w:abstractNumId w:val="6"/>
  </w:num>
  <w:num w:numId="14" w16cid:durableId="184254146">
    <w:abstractNumId w:val="6"/>
  </w:num>
  <w:num w:numId="15" w16cid:durableId="975455700">
    <w:abstractNumId w:val="10"/>
  </w:num>
  <w:num w:numId="16" w16cid:durableId="1468469396">
    <w:abstractNumId w:val="1"/>
  </w:num>
  <w:num w:numId="17" w16cid:durableId="291861845">
    <w:abstractNumId w:val="6"/>
  </w:num>
  <w:num w:numId="18" w16cid:durableId="2000382924">
    <w:abstractNumId w:val="11"/>
  </w:num>
  <w:num w:numId="19" w16cid:durableId="1754274817">
    <w:abstractNumId w:val="7"/>
  </w:num>
  <w:num w:numId="20" w16cid:durableId="77070464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7FA"/>
    <w:rsid w:val="0000186F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5D0"/>
    <w:rsid w:val="00016646"/>
    <w:rsid w:val="000166FF"/>
    <w:rsid w:val="000169B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A12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D3"/>
    <w:rsid w:val="00053D03"/>
    <w:rsid w:val="00053E1C"/>
    <w:rsid w:val="00054189"/>
    <w:rsid w:val="000542BA"/>
    <w:rsid w:val="00054433"/>
    <w:rsid w:val="0005480A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67DF5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96F"/>
    <w:rsid w:val="000A3B02"/>
    <w:rsid w:val="000A3CA5"/>
    <w:rsid w:val="000A3D67"/>
    <w:rsid w:val="000A3DD8"/>
    <w:rsid w:val="000A4023"/>
    <w:rsid w:val="000A466B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2B"/>
    <w:rsid w:val="000C1918"/>
    <w:rsid w:val="000C19B4"/>
    <w:rsid w:val="000C1BD6"/>
    <w:rsid w:val="000C1C01"/>
    <w:rsid w:val="000C1E4C"/>
    <w:rsid w:val="000C1FBB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DDE"/>
    <w:rsid w:val="000C5E55"/>
    <w:rsid w:val="000C5EFB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51"/>
    <w:rsid w:val="000D10E6"/>
    <w:rsid w:val="000D13E2"/>
    <w:rsid w:val="000D14A1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F7"/>
    <w:rsid w:val="000D35A7"/>
    <w:rsid w:val="000D35E5"/>
    <w:rsid w:val="000D3C23"/>
    <w:rsid w:val="000D3FE9"/>
    <w:rsid w:val="000D4195"/>
    <w:rsid w:val="000D42EC"/>
    <w:rsid w:val="000D434F"/>
    <w:rsid w:val="000D452E"/>
    <w:rsid w:val="000D46F2"/>
    <w:rsid w:val="000D4773"/>
    <w:rsid w:val="000D4795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7D8"/>
    <w:rsid w:val="000E3996"/>
    <w:rsid w:val="000E39A9"/>
    <w:rsid w:val="000E3B80"/>
    <w:rsid w:val="000E3E2A"/>
    <w:rsid w:val="000E411E"/>
    <w:rsid w:val="000E4673"/>
    <w:rsid w:val="000E4811"/>
    <w:rsid w:val="000E49CB"/>
    <w:rsid w:val="000E4CA7"/>
    <w:rsid w:val="000E4D5B"/>
    <w:rsid w:val="000E504E"/>
    <w:rsid w:val="000E50F0"/>
    <w:rsid w:val="000E5130"/>
    <w:rsid w:val="000E515D"/>
    <w:rsid w:val="000E5320"/>
    <w:rsid w:val="000E536D"/>
    <w:rsid w:val="000E550A"/>
    <w:rsid w:val="000E5931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E95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B11"/>
    <w:rsid w:val="00120C25"/>
    <w:rsid w:val="00120C4E"/>
    <w:rsid w:val="00120C72"/>
    <w:rsid w:val="00121095"/>
    <w:rsid w:val="001210B1"/>
    <w:rsid w:val="0012111A"/>
    <w:rsid w:val="00121327"/>
    <w:rsid w:val="00121557"/>
    <w:rsid w:val="001216AB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C4"/>
    <w:rsid w:val="00137E0A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73A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2EE1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C5A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42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B0"/>
    <w:rsid w:val="001C16E9"/>
    <w:rsid w:val="001C1747"/>
    <w:rsid w:val="001C1938"/>
    <w:rsid w:val="001C1DD9"/>
    <w:rsid w:val="001C25F7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E83"/>
    <w:rsid w:val="001D51C9"/>
    <w:rsid w:val="001D52F6"/>
    <w:rsid w:val="001D540A"/>
    <w:rsid w:val="001D54C1"/>
    <w:rsid w:val="001D5603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A90"/>
    <w:rsid w:val="001F2D69"/>
    <w:rsid w:val="001F2D86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E3B"/>
    <w:rsid w:val="00216FBE"/>
    <w:rsid w:val="002170F8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B8"/>
    <w:rsid w:val="00221EE6"/>
    <w:rsid w:val="002220F3"/>
    <w:rsid w:val="0022217D"/>
    <w:rsid w:val="0022218E"/>
    <w:rsid w:val="002221E1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6281"/>
    <w:rsid w:val="002265AE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861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13A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1D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45"/>
    <w:rsid w:val="002E5461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450"/>
    <w:rsid w:val="002E7C4C"/>
    <w:rsid w:val="002E7FC3"/>
    <w:rsid w:val="002F004E"/>
    <w:rsid w:val="002F0669"/>
    <w:rsid w:val="002F09F2"/>
    <w:rsid w:val="002F0A1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86A"/>
    <w:rsid w:val="002F6CF2"/>
    <w:rsid w:val="002F6E5F"/>
    <w:rsid w:val="002F6F0F"/>
    <w:rsid w:val="002F7184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139"/>
    <w:rsid w:val="00356249"/>
    <w:rsid w:val="0035655C"/>
    <w:rsid w:val="003565ED"/>
    <w:rsid w:val="00356691"/>
    <w:rsid w:val="00356990"/>
    <w:rsid w:val="00356B84"/>
    <w:rsid w:val="00356D26"/>
    <w:rsid w:val="00356D3D"/>
    <w:rsid w:val="00356FC7"/>
    <w:rsid w:val="003572C3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EB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B4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41C7"/>
    <w:rsid w:val="003A43C8"/>
    <w:rsid w:val="003A445D"/>
    <w:rsid w:val="003A44BB"/>
    <w:rsid w:val="003A4578"/>
    <w:rsid w:val="003A45D5"/>
    <w:rsid w:val="003A4876"/>
    <w:rsid w:val="003A48F9"/>
    <w:rsid w:val="003A4C58"/>
    <w:rsid w:val="003A4EEB"/>
    <w:rsid w:val="003A506F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775"/>
    <w:rsid w:val="003A7A36"/>
    <w:rsid w:val="003A7A81"/>
    <w:rsid w:val="003A7C2F"/>
    <w:rsid w:val="003A7D58"/>
    <w:rsid w:val="003B02BC"/>
    <w:rsid w:val="003B06A2"/>
    <w:rsid w:val="003B06AD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768"/>
    <w:rsid w:val="003C07D3"/>
    <w:rsid w:val="003C0B0A"/>
    <w:rsid w:val="003C0C86"/>
    <w:rsid w:val="003C0D59"/>
    <w:rsid w:val="003C0D76"/>
    <w:rsid w:val="003C0EA1"/>
    <w:rsid w:val="003C0F00"/>
    <w:rsid w:val="003C16F6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AF2"/>
    <w:rsid w:val="003E3BA3"/>
    <w:rsid w:val="003E3C55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752"/>
    <w:rsid w:val="004339A9"/>
    <w:rsid w:val="00433E0A"/>
    <w:rsid w:val="00434695"/>
    <w:rsid w:val="004347EF"/>
    <w:rsid w:val="00434866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FA"/>
    <w:rsid w:val="00455BE9"/>
    <w:rsid w:val="00455DF7"/>
    <w:rsid w:val="00455E9E"/>
    <w:rsid w:val="00455FF3"/>
    <w:rsid w:val="0045603A"/>
    <w:rsid w:val="004561CB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ACE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74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600"/>
    <w:rsid w:val="004A195A"/>
    <w:rsid w:val="004A198D"/>
    <w:rsid w:val="004A1A06"/>
    <w:rsid w:val="004A1AD7"/>
    <w:rsid w:val="004A1E45"/>
    <w:rsid w:val="004A1EC4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490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B0E"/>
    <w:rsid w:val="004C5C9A"/>
    <w:rsid w:val="004C5F93"/>
    <w:rsid w:val="004C5FD4"/>
    <w:rsid w:val="004C63E8"/>
    <w:rsid w:val="004C6516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99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CA3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A9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75A"/>
    <w:rsid w:val="00506917"/>
    <w:rsid w:val="00506A47"/>
    <w:rsid w:val="00506C71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80C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1BE0"/>
    <w:rsid w:val="005B2184"/>
    <w:rsid w:val="005B26E5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D4"/>
    <w:rsid w:val="005C78AB"/>
    <w:rsid w:val="005C7ABE"/>
    <w:rsid w:val="005C7ACA"/>
    <w:rsid w:val="005C7AD5"/>
    <w:rsid w:val="005C7C41"/>
    <w:rsid w:val="005C7C70"/>
    <w:rsid w:val="005C7DCA"/>
    <w:rsid w:val="005D006E"/>
    <w:rsid w:val="005D033F"/>
    <w:rsid w:val="005D04BF"/>
    <w:rsid w:val="005D04D5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1FF"/>
    <w:rsid w:val="005D227F"/>
    <w:rsid w:val="005D22E5"/>
    <w:rsid w:val="005D23D0"/>
    <w:rsid w:val="005D2480"/>
    <w:rsid w:val="005D24E4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EDC"/>
    <w:rsid w:val="005E0F48"/>
    <w:rsid w:val="005E104A"/>
    <w:rsid w:val="005E11A0"/>
    <w:rsid w:val="005E121C"/>
    <w:rsid w:val="005E12C1"/>
    <w:rsid w:val="005E1349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8FE"/>
    <w:rsid w:val="005E5C03"/>
    <w:rsid w:val="005E5D46"/>
    <w:rsid w:val="005E5D85"/>
    <w:rsid w:val="005E5DA8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40E"/>
    <w:rsid w:val="005F4618"/>
    <w:rsid w:val="005F4712"/>
    <w:rsid w:val="005F487D"/>
    <w:rsid w:val="005F4890"/>
    <w:rsid w:val="005F4B3B"/>
    <w:rsid w:val="005F4EDA"/>
    <w:rsid w:val="005F51C0"/>
    <w:rsid w:val="005F52B5"/>
    <w:rsid w:val="005F52FC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FAB"/>
    <w:rsid w:val="005F6FF9"/>
    <w:rsid w:val="005F702A"/>
    <w:rsid w:val="005F71E5"/>
    <w:rsid w:val="005F74BD"/>
    <w:rsid w:val="005F7751"/>
    <w:rsid w:val="005F77C5"/>
    <w:rsid w:val="005F7A4C"/>
    <w:rsid w:val="005F7B9B"/>
    <w:rsid w:val="005F7B9F"/>
    <w:rsid w:val="005F7ED8"/>
    <w:rsid w:val="006000B1"/>
    <w:rsid w:val="0060010F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6D8D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9A1"/>
    <w:rsid w:val="006439E2"/>
    <w:rsid w:val="00643A2D"/>
    <w:rsid w:val="00643C4B"/>
    <w:rsid w:val="00643C68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6B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3CC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21EA"/>
    <w:rsid w:val="00672287"/>
    <w:rsid w:val="00672429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40D6"/>
    <w:rsid w:val="00674369"/>
    <w:rsid w:val="006743DE"/>
    <w:rsid w:val="006744E1"/>
    <w:rsid w:val="006744E4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7D8"/>
    <w:rsid w:val="006A0988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A2A"/>
    <w:rsid w:val="006A2CF7"/>
    <w:rsid w:val="006A30AD"/>
    <w:rsid w:val="006A35B9"/>
    <w:rsid w:val="006A3921"/>
    <w:rsid w:val="006A3A6E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C2A"/>
    <w:rsid w:val="006E6D9E"/>
    <w:rsid w:val="006E7005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A51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D92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83"/>
    <w:rsid w:val="0072030F"/>
    <w:rsid w:val="00720472"/>
    <w:rsid w:val="007205A0"/>
    <w:rsid w:val="007206CE"/>
    <w:rsid w:val="00720A0E"/>
    <w:rsid w:val="00720C66"/>
    <w:rsid w:val="00720F6A"/>
    <w:rsid w:val="00720F9F"/>
    <w:rsid w:val="00720FF1"/>
    <w:rsid w:val="00721005"/>
    <w:rsid w:val="007211D5"/>
    <w:rsid w:val="00721448"/>
    <w:rsid w:val="007214C4"/>
    <w:rsid w:val="00721674"/>
    <w:rsid w:val="00721842"/>
    <w:rsid w:val="00721B00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41D"/>
    <w:rsid w:val="00723618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AF2"/>
    <w:rsid w:val="007252E4"/>
    <w:rsid w:val="00725350"/>
    <w:rsid w:val="00725720"/>
    <w:rsid w:val="00725775"/>
    <w:rsid w:val="0072585A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BD1"/>
    <w:rsid w:val="00734D40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C0D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73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7FD"/>
    <w:rsid w:val="007548F7"/>
    <w:rsid w:val="00754BB2"/>
    <w:rsid w:val="00754C06"/>
    <w:rsid w:val="00754CC1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36"/>
    <w:rsid w:val="00756B91"/>
    <w:rsid w:val="00756D37"/>
    <w:rsid w:val="00756FD4"/>
    <w:rsid w:val="00757032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216E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8CF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CAF"/>
    <w:rsid w:val="00785E85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93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08F"/>
    <w:rsid w:val="007C218E"/>
    <w:rsid w:val="007C22B7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336"/>
    <w:rsid w:val="007D25ED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31"/>
    <w:rsid w:val="007F4D5D"/>
    <w:rsid w:val="007F5198"/>
    <w:rsid w:val="007F550A"/>
    <w:rsid w:val="007F55B4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80003F"/>
    <w:rsid w:val="0080026A"/>
    <w:rsid w:val="008002FD"/>
    <w:rsid w:val="008003B8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D6A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7C8"/>
    <w:rsid w:val="00816809"/>
    <w:rsid w:val="0081694D"/>
    <w:rsid w:val="008169BE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E5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378"/>
    <w:rsid w:val="008F2387"/>
    <w:rsid w:val="008F2439"/>
    <w:rsid w:val="008F2459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C57"/>
    <w:rsid w:val="00923CD3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0FC"/>
    <w:rsid w:val="00940161"/>
    <w:rsid w:val="00940433"/>
    <w:rsid w:val="009407E0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698"/>
    <w:rsid w:val="0094677D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5F6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EE"/>
    <w:rsid w:val="00964930"/>
    <w:rsid w:val="009649D7"/>
    <w:rsid w:val="00964F25"/>
    <w:rsid w:val="009650F5"/>
    <w:rsid w:val="009651BB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AFD"/>
    <w:rsid w:val="00966B40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B78"/>
    <w:rsid w:val="00974B9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C5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61E"/>
    <w:rsid w:val="00994816"/>
    <w:rsid w:val="00994D8D"/>
    <w:rsid w:val="009952BA"/>
    <w:rsid w:val="00995411"/>
    <w:rsid w:val="00995488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6F"/>
    <w:rsid w:val="009A1CF6"/>
    <w:rsid w:val="009A1E8E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422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C22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10"/>
    <w:rsid w:val="00A10DB2"/>
    <w:rsid w:val="00A10DC2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111"/>
    <w:rsid w:val="00A75509"/>
    <w:rsid w:val="00A75647"/>
    <w:rsid w:val="00A756BB"/>
    <w:rsid w:val="00A75D38"/>
    <w:rsid w:val="00A75DE6"/>
    <w:rsid w:val="00A762AC"/>
    <w:rsid w:val="00A7630B"/>
    <w:rsid w:val="00A76536"/>
    <w:rsid w:val="00A766A8"/>
    <w:rsid w:val="00A76D41"/>
    <w:rsid w:val="00A76D84"/>
    <w:rsid w:val="00A76DC3"/>
    <w:rsid w:val="00A77068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B6A"/>
    <w:rsid w:val="00A80DD3"/>
    <w:rsid w:val="00A80FBE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0E3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A44"/>
    <w:rsid w:val="00AC5CCE"/>
    <w:rsid w:val="00AC63B6"/>
    <w:rsid w:val="00AC6443"/>
    <w:rsid w:val="00AC6510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11EA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120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D1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3"/>
    <w:rsid w:val="00B51C90"/>
    <w:rsid w:val="00B51DF1"/>
    <w:rsid w:val="00B51EE1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67D"/>
    <w:rsid w:val="00B54951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A5"/>
    <w:rsid w:val="00B55AF5"/>
    <w:rsid w:val="00B55BAA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757"/>
    <w:rsid w:val="00B777EE"/>
    <w:rsid w:val="00B77A1A"/>
    <w:rsid w:val="00B77A96"/>
    <w:rsid w:val="00B77B28"/>
    <w:rsid w:val="00B77C1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4C"/>
    <w:rsid w:val="00B86081"/>
    <w:rsid w:val="00B861A7"/>
    <w:rsid w:val="00B862DC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DE1"/>
    <w:rsid w:val="00B90FB7"/>
    <w:rsid w:val="00B9111E"/>
    <w:rsid w:val="00B91238"/>
    <w:rsid w:val="00B912AB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AC"/>
    <w:rsid w:val="00B94EDD"/>
    <w:rsid w:val="00B950D3"/>
    <w:rsid w:val="00B95284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47D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3B6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248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CA0"/>
    <w:rsid w:val="00BB2D2B"/>
    <w:rsid w:val="00BB2F29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C61"/>
    <w:rsid w:val="00BB5DC4"/>
    <w:rsid w:val="00BB5E05"/>
    <w:rsid w:val="00BB60F3"/>
    <w:rsid w:val="00BB61EB"/>
    <w:rsid w:val="00BB6303"/>
    <w:rsid w:val="00BB655C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69B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DA9"/>
    <w:rsid w:val="00BF5ED4"/>
    <w:rsid w:val="00BF5ED7"/>
    <w:rsid w:val="00BF5F4A"/>
    <w:rsid w:val="00BF615A"/>
    <w:rsid w:val="00BF635E"/>
    <w:rsid w:val="00BF642C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B44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BCC"/>
    <w:rsid w:val="00C156B6"/>
    <w:rsid w:val="00C1580D"/>
    <w:rsid w:val="00C159CC"/>
    <w:rsid w:val="00C15ABC"/>
    <w:rsid w:val="00C15B80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BB7"/>
    <w:rsid w:val="00C21FF7"/>
    <w:rsid w:val="00C222F3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FA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1B74"/>
    <w:rsid w:val="00C5206B"/>
    <w:rsid w:val="00C52192"/>
    <w:rsid w:val="00C522F8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5AE"/>
    <w:rsid w:val="00C57619"/>
    <w:rsid w:val="00C577C3"/>
    <w:rsid w:val="00C57852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3A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49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8A7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DE9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A46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A82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49"/>
    <w:rsid w:val="00D2000B"/>
    <w:rsid w:val="00D201A7"/>
    <w:rsid w:val="00D2052B"/>
    <w:rsid w:val="00D205E9"/>
    <w:rsid w:val="00D20772"/>
    <w:rsid w:val="00D208C7"/>
    <w:rsid w:val="00D209A6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E86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7BC"/>
    <w:rsid w:val="00D6084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A4A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4D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8B6"/>
    <w:rsid w:val="00D80AD4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E55"/>
    <w:rsid w:val="00D821D6"/>
    <w:rsid w:val="00D825B4"/>
    <w:rsid w:val="00D826AF"/>
    <w:rsid w:val="00D8288C"/>
    <w:rsid w:val="00D829FC"/>
    <w:rsid w:val="00D82A72"/>
    <w:rsid w:val="00D82C91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C5A"/>
    <w:rsid w:val="00D90CC7"/>
    <w:rsid w:val="00D91096"/>
    <w:rsid w:val="00D91104"/>
    <w:rsid w:val="00D91318"/>
    <w:rsid w:val="00D914F1"/>
    <w:rsid w:val="00D9155D"/>
    <w:rsid w:val="00D916BF"/>
    <w:rsid w:val="00D9189E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4F5"/>
    <w:rsid w:val="00D975CD"/>
    <w:rsid w:val="00D977B0"/>
    <w:rsid w:val="00D9798F"/>
    <w:rsid w:val="00D97B45"/>
    <w:rsid w:val="00D97E31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53A"/>
    <w:rsid w:val="00DB591A"/>
    <w:rsid w:val="00DB5A09"/>
    <w:rsid w:val="00DB5AD1"/>
    <w:rsid w:val="00DB5B45"/>
    <w:rsid w:val="00DB5B4F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572"/>
    <w:rsid w:val="00DF5590"/>
    <w:rsid w:val="00DF5677"/>
    <w:rsid w:val="00DF5730"/>
    <w:rsid w:val="00DF5908"/>
    <w:rsid w:val="00DF5BAC"/>
    <w:rsid w:val="00DF5CE0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61C3"/>
    <w:rsid w:val="00E0663F"/>
    <w:rsid w:val="00E0667E"/>
    <w:rsid w:val="00E066AC"/>
    <w:rsid w:val="00E066B4"/>
    <w:rsid w:val="00E06815"/>
    <w:rsid w:val="00E06D54"/>
    <w:rsid w:val="00E06E79"/>
    <w:rsid w:val="00E0704E"/>
    <w:rsid w:val="00E070A6"/>
    <w:rsid w:val="00E07203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207E"/>
    <w:rsid w:val="00E126B8"/>
    <w:rsid w:val="00E12821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971"/>
    <w:rsid w:val="00E20A9B"/>
    <w:rsid w:val="00E20B11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F36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6E9"/>
    <w:rsid w:val="00E45796"/>
    <w:rsid w:val="00E45A97"/>
    <w:rsid w:val="00E45C2C"/>
    <w:rsid w:val="00E45D4F"/>
    <w:rsid w:val="00E45D82"/>
    <w:rsid w:val="00E45EF8"/>
    <w:rsid w:val="00E464C2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28E"/>
    <w:rsid w:val="00E562D2"/>
    <w:rsid w:val="00E56427"/>
    <w:rsid w:val="00E56509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D77"/>
    <w:rsid w:val="00E720FD"/>
    <w:rsid w:val="00E7258F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4011"/>
    <w:rsid w:val="00EB42FB"/>
    <w:rsid w:val="00EB4330"/>
    <w:rsid w:val="00EB43F9"/>
    <w:rsid w:val="00EB4AF1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2C12"/>
    <w:rsid w:val="00ED3043"/>
    <w:rsid w:val="00ED3271"/>
    <w:rsid w:val="00ED3342"/>
    <w:rsid w:val="00ED34FF"/>
    <w:rsid w:val="00ED361E"/>
    <w:rsid w:val="00ED366C"/>
    <w:rsid w:val="00ED3756"/>
    <w:rsid w:val="00ED378C"/>
    <w:rsid w:val="00ED38C4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3B9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DC8"/>
    <w:rsid w:val="00EF0F37"/>
    <w:rsid w:val="00EF0F76"/>
    <w:rsid w:val="00EF1043"/>
    <w:rsid w:val="00EF111E"/>
    <w:rsid w:val="00EF11C4"/>
    <w:rsid w:val="00EF12D3"/>
    <w:rsid w:val="00EF1723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057"/>
    <w:rsid w:val="00EF41E6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492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4E8C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2CDD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160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AF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D2E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16F"/>
    <w:rsid w:val="00F821A1"/>
    <w:rsid w:val="00F8282A"/>
    <w:rsid w:val="00F828E6"/>
    <w:rsid w:val="00F829DE"/>
    <w:rsid w:val="00F82B3D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224"/>
    <w:rsid w:val="00F906FC"/>
    <w:rsid w:val="00F90D6F"/>
    <w:rsid w:val="00F90D72"/>
    <w:rsid w:val="00F90DE3"/>
    <w:rsid w:val="00F90EC6"/>
    <w:rsid w:val="00F910D6"/>
    <w:rsid w:val="00F911DA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414A"/>
    <w:rsid w:val="00F9433B"/>
    <w:rsid w:val="00F94415"/>
    <w:rsid w:val="00F944BD"/>
    <w:rsid w:val="00F945F8"/>
    <w:rsid w:val="00F9468F"/>
    <w:rsid w:val="00F946F0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3A6"/>
    <w:rsid w:val="00FA04EB"/>
    <w:rsid w:val="00FA0540"/>
    <w:rsid w:val="00FA060F"/>
    <w:rsid w:val="00FA06F8"/>
    <w:rsid w:val="00FA0957"/>
    <w:rsid w:val="00FA104B"/>
    <w:rsid w:val="00FA1102"/>
    <w:rsid w:val="00FA11AF"/>
    <w:rsid w:val="00FA1201"/>
    <w:rsid w:val="00FA1463"/>
    <w:rsid w:val="00FA146F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15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497"/>
    <w:rsid w:val="00FB24A8"/>
    <w:rsid w:val="00FB257F"/>
    <w:rsid w:val="00FB2620"/>
    <w:rsid w:val="00FB2788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86B"/>
    <w:rsid w:val="00FD5C34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262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995950f-9cf1-4553-a302-545ab36cf7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4" ma:contentTypeDescription="Create a new document." ma:contentTypeScope="" ma:versionID="f957cde84e1911bb14ea993408292ac7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504bba037b694dbb4d952555f4ab253b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  <ds:schemaRef ds:uri="3995950f-9cf1-4553-a302-545ab36cf70b"/>
  </ds:schemaRefs>
</ds:datastoreItem>
</file>

<file path=customXml/itemProps3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48922-3171-401D-AA3E-9F3E4DFA0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26</Pages>
  <Words>5586</Words>
  <Characters>31843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Nattaphol Rajaburana</cp:lastModifiedBy>
  <cp:revision>2</cp:revision>
  <cp:lastPrinted>2023-08-09T04:41:00Z</cp:lastPrinted>
  <dcterms:created xsi:type="dcterms:W3CDTF">2023-08-10T07:46:00Z</dcterms:created>
  <dcterms:modified xsi:type="dcterms:W3CDTF">2023-08-10T07:46:00Z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0x010100A84D60DE1BF87541B179544BBE165E40</vt:lpwstr>
  </property>
</Properties>
</file>