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B43826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B43826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B43826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B43826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B4382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B43826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6EC86F44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5DE23B48" w:rsidR="00BE6589" w:rsidRPr="00BC4D75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4B092521" w14:textId="0B4259B9" w:rsidR="00BC4D75" w:rsidRPr="00BC4D75" w:rsidRDefault="00BC4D75" w:rsidP="00BC4D75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B4382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B43826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49992AB8" w14:textId="77777777" w:rsidR="008F23EB" w:rsidRPr="00B43826" w:rsidRDefault="008F23EB" w:rsidP="008F2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1F0B458A" w14:textId="77777777" w:rsidR="00B27B3B" w:rsidRPr="00B43826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B43826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="Angsana New" w:hAnsi="Angsana New"/>
          <w:sz w:val="30"/>
          <w:szCs w:val="30"/>
          <w:cs/>
        </w:rPr>
        <w:br w:type="page"/>
      </w:r>
      <w:r w:rsidR="00BE6589" w:rsidRPr="00B4382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B43826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6005C313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92D74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="00B4419F">
        <w:rPr>
          <w:rFonts w:asciiTheme="majorBidi" w:hAnsiTheme="majorBidi" w:cstheme="majorBidi"/>
          <w:sz w:val="28"/>
          <w:szCs w:val="28"/>
        </w:rPr>
        <w:t>9</w:t>
      </w:r>
      <w:r w:rsidR="00992D74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="00BC4D75" w:rsidRPr="00BC4D75">
        <w:rPr>
          <w:rFonts w:asciiTheme="majorBidi" w:hAnsiTheme="majorBidi" w:hint="cs"/>
          <w:sz w:val="28"/>
          <w:szCs w:val="28"/>
          <w:cs/>
        </w:rPr>
        <w:t>สิงหาคม</w:t>
      </w:r>
      <w:r w:rsidR="00BC4D75" w:rsidRPr="00BC4D75">
        <w:rPr>
          <w:rFonts w:asciiTheme="majorBidi" w:hAnsiTheme="majorBidi"/>
          <w:sz w:val="28"/>
          <w:szCs w:val="28"/>
          <w:cs/>
        </w:rPr>
        <w:t xml:space="preserve"> </w:t>
      </w:r>
      <w:r w:rsidR="00992D74" w:rsidRPr="00B43826">
        <w:rPr>
          <w:rFonts w:asciiTheme="majorBidi" w:hAnsiTheme="majorBidi" w:cstheme="majorBidi"/>
          <w:sz w:val="28"/>
          <w:szCs w:val="28"/>
        </w:rPr>
        <w:t>2566</w:t>
      </w:r>
    </w:p>
    <w:p w14:paraId="00C86B67" w14:textId="125B8FD2" w:rsidR="001C41B1" w:rsidRPr="00B43826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B43826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B4382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B4382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B4382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5C53EDFA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43826">
        <w:rPr>
          <w:rFonts w:ascii="Angsana New" w:hAnsi="Angsana New"/>
          <w:sz w:val="28"/>
          <w:szCs w:val="28"/>
        </w:rPr>
        <w:t xml:space="preserve">34 </w:t>
      </w:r>
      <w:r w:rsidRPr="00B43826">
        <w:rPr>
          <w:rFonts w:ascii="Angsana New" w:hAnsi="Angsana New"/>
          <w:sz w:val="28"/>
          <w:szCs w:val="28"/>
          <w:cs/>
        </w:rPr>
        <w:t>เรื่อง</w:t>
      </w:r>
      <w:r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B43826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3826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B43826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3826">
        <w:rPr>
          <w:rFonts w:ascii="Angsana New" w:hAnsi="Angsana New"/>
          <w:sz w:val="28"/>
          <w:szCs w:val="28"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CD2092" w:rsidRPr="00B43826">
        <w:rPr>
          <w:rFonts w:ascii="Angsana New" w:hAnsi="Angsana New"/>
          <w:sz w:val="28"/>
          <w:szCs w:val="28"/>
        </w:rPr>
        <w:t xml:space="preserve"> </w:t>
      </w:r>
      <w:r w:rsidR="00CD2092" w:rsidRPr="00B43826">
        <w:rPr>
          <w:rFonts w:ascii="Angsana New" w:hAnsi="Angsana New" w:hint="cs"/>
          <w:sz w:val="28"/>
          <w:szCs w:val="28"/>
          <w:cs/>
        </w:rPr>
        <w:t>สุรพลฟู้ดส์ จำกัด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D2092" w:rsidRPr="00B43826">
        <w:rPr>
          <w:rFonts w:ascii="Angsana New" w:hAnsi="Angsana New"/>
          <w:sz w:val="28"/>
          <w:szCs w:val="28"/>
        </w:rPr>
        <w:t>(</w:t>
      </w:r>
      <w:r w:rsidR="00CD2092" w:rsidRPr="00B43826">
        <w:rPr>
          <w:rFonts w:ascii="Angsana New" w:hAnsi="Angsana New" w:hint="cs"/>
          <w:sz w:val="28"/>
          <w:szCs w:val="28"/>
          <w:cs/>
        </w:rPr>
        <w:t>มหาชน</w:t>
      </w:r>
      <w:r w:rsidR="00CD2092" w:rsidRPr="00B43826">
        <w:rPr>
          <w:rFonts w:ascii="Angsana New" w:hAnsi="Angsana New"/>
          <w:sz w:val="28"/>
          <w:szCs w:val="28"/>
        </w:rPr>
        <w:t xml:space="preserve">) </w:t>
      </w:r>
      <w:r w:rsidR="00CB06E1" w:rsidRPr="00B43826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CD2092" w:rsidRPr="00B43826">
        <w:rPr>
          <w:rFonts w:ascii="Angsana New" w:hAnsi="Angsana New"/>
          <w:sz w:val="28"/>
          <w:szCs w:val="28"/>
        </w:rPr>
        <w:t>(</w:t>
      </w:r>
      <w:r w:rsidR="00321B04" w:rsidRPr="00B43826">
        <w:rPr>
          <w:rFonts w:ascii="Angsana New" w:hAnsi="Angsana New"/>
          <w:sz w:val="28"/>
          <w:szCs w:val="28"/>
        </w:rPr>
        <w:t>“</w:t>
      </w:r>
      <w:r w:rsidR="00CD2092" w:rsidRPr="00B43826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321B04" w:rsidRPr="00B43826">
        <w:rPr>
          <w:rFonts w:ascii="Angsana New" w:hAnsi="Angsana New"/>
          <w:sz w:val="28"/>
          <w:szCs w:val="28"/>
        </w:rPr>
        <w:t>”</w:t>
      </w:r>
      <w:r w:rsidR="00CD2092" w:rsidRPr="00B43826">
        <w:rPr>
          <w:rFonts w:ascii="Angsana New" w:hAnsi="Angsana New"/>
          <w:sz w:val="28"/>
          <w:szCs w:val="28"/>
        </w:rPr>
        <w:t>)</w:t>
      </w:r>
      <w:r w:rsidR="00F41BE3" w:rsidRPr="00B43826">
        <w:rPr>
          <w:rFonts w:ascii="Angsana New" w:hAnsi="Angsana New"/>
          <w:sz w:val="28"/>
          <w:szCs w:val="28"/>
        </w:rPr>
        <w:t xml:space="preserve"> 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สุรพลฟู้ดส์ จำกัด </w:t>
      </w:r>
      <w:r w:rsidR="00F41BE3" w:rsidRPr="00B43826">
        <w:rPr>
          <w:rFonts w:ascii="Angsana New" w:hAnsi="Angsana New"/>
          <w:sz w:val="28"/>
          <w:szCs w:val="28"/>
        </w:rPr>
        <w:t>(</w:t>
      </w:r>
      <w:r w:rsidR="00F41BE3" w:rsidRPr="00B43826">
        <w:rPr>
          <w:rFonts w:ascii="Angsana New" w:hAnsi="Angsana New" w:hint="cs"/>
          <w:sz w:val="28"/>
          <w:szCs w:val="28"/>
          <w:cs/>
        </w:rPr>
        <w:t>มหาชน</w:t>
      </w:r>
      <w:r w:rsidR="00F41BE3" w:rsidRPr="00B43826">
        <w:rPr>
          <w:rFonts w:ascii="Angsana New" w:hAnsi="Angsana New"/>
          <w:sz w:val="28"/>
          <w:szCs w:val="28"/>
        </w:rPr>
        <w:t>) (</w:t>
      </w:r>
      <w:r w:rsidR="00321B04" w:rsidRPr="00B43826">
        <w:rPr>
          <w:rFonts w:ascii="Angsana New" w:hAnsi="Angsana New"/>
          <w:sz w:val="28"/>
          <w:szCs w:val="28"/>
        </w:rPr>
        <w:t>“</w:t>
      </w:r>
      <w:r w:rsidR="00F41BE3" w:rsidRPr="00B43826">
        <w:rPr>
          <w:rFonts w:ascii="Angsana New" w:hAnsi="Angsana New" w:hint="cs"/>
          <w:sz w:val="28"/>
          <w:szCs w:val="28"/>
          <w:cs/>
        </w:rPr>
        <w:t>บริษัท</w:t>
      </w:r>
      <w:r w:rsidR="00321B04" w:rsidRPr="00B43826">
        <w:rPr>
          <w:rFonts w:ascii="Angsana New" w:hAnsi="Angsana New"/>
          <w:sz w:val="28"/>
          <w:szCs w:val="28"/>
        </w:rPr>
        <w:t>”</w:t>
      </w:r>
      <w:r w:rsidR="00F41BE3" w:rsidRPr="00B43826">
        <w:rPr>
          <w:rFonts w:ascii="Angsana New" w:hAnsi="Angsana New"/>
          <w:sz w:val="28"/>
          <w:szCs w:val="28"/>
        </w:rPr>
        <w:t>)</w:t>
      </w:r>
      <w:r w:rsidR="00F41BE3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  <w:cs/>
        </w:rPr>
        <w:t>สำหรับปีสิ้นสุดวันที่</w:t>
      </w:r>
      <w:r w:rsidR="00DE5419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</w:rPr>
        <w:t xml:space="preserve">31 </w:t>
      </w:r>
      <w:r w:rsidR="00CB06E1" w:rsidRPr="00B43826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B43826">
        <w:rPr>
          <w:rFonts w:ascii="Angsana New" w:hAnsi="Angsana New" w:hint="cs"/>
          <w:sz w:val="28"/>
          <w:szCs w:val="28"/>
        </w:rPr>
        <w:t xml:space="preserve"> 256</w:t>
      </w:r>
      <w:r w:rsidR="001E1B94" w:rsidRPr="00B43826">
        <w:rPr>
          <w:rFonts w:ascii="Angsana New" w:hAnsi="Angsana New"/>
          <w:sz w:val="28"/>
          <w:szCs w:val="28"/>
        </w:rPr>
        <w:t>5</w:t>
      </w:r>
      <w:r w:rsidR="00CB06E1" w:rsidRPr="00B4382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B43826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B43826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2748390C" w:rsidR="00BE6589" w:rsidRPr="00B4382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B43826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sz w:val="28"/>
          <w:szCs w:val="28"/>
          <w:cs/>
        </w:rPr>
        <w:t>การบัญชีขอ</w:t>
      </w:r>
      <w:r w:rsidRPr="00B43826">
        <w:rPr>
          <w:rFonts w:ascii="Angsana New" w:hAnsi="Angsana New" w:hint="cs"/>
          <w:sz w:val="28"/>
          <w:szCs w:val="28"/>
          <w:cs/>
        </w:rPr>
        <w:t>ง</w:t>
      </w:r>
      <w:r w:rsidRPr="00B43826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B43826">
        <w:rPr>
          <w:rFonts w:ascii="Angsana New" w:hAnsi="Angsana New" w:hint="cs"/>
          <w:sz w:val="28"/>
          <w:szCs w:val="28"/>
          <w:cs/>
        </w:rPr>
        <w:t>ไว้</w:t>
      </w:r>
      <w:r w:rsidRPr="00B43826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B43826">
        <w:rPr>
          <w:rFonts w:ascii="Angsana New" w:hAnsi="Angsana New"/>
          <w:sz w:val="28"/>
          <w:szCs w:val="28"/>
        </w:rPr>
        <w:br/>
      </w:r>
      <w:r w:rsidRPr="00B4382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B43826">
        <w:rPr>
          <w:rFonts w:ascii="Angsana New" w:hAnsi="Angsana New"/>
          <w:sz w:val="28"/>
          <w:szCs w:val="28"/>
        </w:rPr>
        <w:t xml:space="preserve">31 </w:t>
      </w:r>
      <w:r w:rsidRPr="00B4382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43826">
        <w:rPr>
          <w:rFonts w:ascii="Angsana New" w:hAnsi="Angsana New"/>
          <w:sz w:val="28"/>
          <w:szCs w:val="28"/>
        </w:rPr>
        <w:t>256</w:t>
      </w:r>
      <w:r w:rsidR="00816D95" w:rsidRPr="00B43826">
        <w:rPr>
          <w:rFonts w:ascii="Angsana New" w:hAnsi="Angsana New"/>
          <w:sz w:val="28"/>
          <w:szCs w:val="28"/>
        </w:rPr>
        <w:t>5</w:t>
      </w:r>
    </w:p>
    <w:p w14:paraId="1EC1B80A" w14:textId="77777777" w:rsidR="00F17CEC" w:rsidRPr="00B43826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B43826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B43826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B4382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B43826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28AB517" w14:textId="43BF6F7B" w:rsidR="00BF1DB1" w:rsidRPr="00B43826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764E95" w:rsidRPr="00764E95">
        <w:rPr>
          <w:rFonts w:asciiTheme="majorBidi" w:hAnsiTheme="majorBidi" w:hint="cs"/>
          <w:b/>
          <w:sz w:val="28"/>
          <w:szCs w:val="28"/>
          <w:cs/>
        </w:rPr>
        <w:t>สำหรับงวดหกเดือนสิ้นสุดวันที่</w:t>
      </w:r>
      <w:r w:rsidR="00764E95" w:rsidRPr="00764E95">
        <w:rPr>
          <w:rFonts w:asciiTheme="majorBidi" w:hAnsiTheme="majorBidi"/>
          <w:b/>
          <w:sz w:val="28"/>
          <w:szCs w:val="28"/>
          <w:cs/>
        </w:rPr>
        <w:t xml:space="preserve"> 30 </w:t>
      </w:r>
      <w:r w:rsidR="00764E95" w:rsidRPr="00764E95">
        <w:rPr>
          <w:rFonts w:asciiTheme="majorBidi" w:hAnsiTheme="majorBidi" w:hint="cs"/>
          <w:b/>
          <w:sz w:val="28"/>
          <w:szCs w:val="28"/>
          <w:cs/>
        </w:rPr>
        <w:t>มิถุนายน</w:t>
      </w:r>
      <w:r w:rsidR="00764E95" w:rsidRPr="00764E95">
        <w:rPr>
          <w:rFonts w:asciiTheme="majorBidi" w:hAnsiTheme="majorBidi"/>
          <w:b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 w:hint="cs"/>
          <w:b/>
          <w:sz w:val="28"/>
          <w:szCs w:val="28"/>
          <w:cs/>
        </w:rPr>
        <w:t>มีดังนี้</w:t>
      </w:r>
    </w:p>
    <w:p w14:paraId="3EAE7C20" w14:textId="246A5F43" w:rsidR="007312BE" w:rsidRPr="00B43826" w:rsidRDefault="007312BE" w:rsidP="00BF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1E3B26" w:rsidRPr="00B43826" w14:paraId="431C2663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06081B43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00A8EB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0DC5E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11E2C13E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B26" w:rsidRPr="00B43826" w14:paraId="44A755D4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29F98D04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5A39F4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5121616B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8A339CA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8ECADC8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AD3C2BA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8E210CC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AB109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E3B26" w:rsidRPr="00B43826" w14:paraId="7657EA6F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629486F9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770AD9F1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E3B26" w:rsidRPr="00B43826" w14:paraId="65FF7911" w14:textId="77777777" w:rsidTr="00736974">
        <w:trPr>
          <w:trHeight w:hRule="exact" w:val="374"/>
          <w:tblHeader/>
        </w:trPr>
        <w:tc>
          <w:tcPr>
            <w:tcW w:w="4230" w:type="dxa"/>
          </w:tcPr>
          <w:p w14:paraId="25C99624" w14:textId="77777777" w:rsidR="001E3B26" w:rsidRPr="00B43826" w:rsidRDefault="001E3B26" w:rsidP="0073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4191B99F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E8ADABD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FF62D31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30BB45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8D1351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AEEAE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136466" w14:textId="77777777" w:rsidR="001E3B26" w:rsidRPr="00B43826" w:rsidRDefault="001E3B26" w:rsidP="0073697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604D" w:rsidRPr="00B43826" w14:paraId="7EF08447" w14:textId="77777777" w:rsidTr="00736974">
        <w:trPr>
          <w:trHeight w:hRule="exact" w:val="374"/>
        </w:trPr>
        <w:tc>
          <w:tcPr>
            <w:tcW w:w="4230" w:type="dxa"/>
          </w:tcPr>
          <w:p w14:paraId="14D45D1E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3204F681" w14:textId="557890E2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3718BF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12E85B" w14:textId="5BF1BB47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8C74C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B27916" w14:textId="1C15F8A0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151,919</w:t>
            </w:r>
          </w:p>
        </w:tc>
        <w:tc>
          <w:tcPr>
            <w:tcW w:w="270" w:type="dxa"/>
          </w:tcPr>
          <w:p w14:paraId="2DDC2FF6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328CA94" w14:textId="14BF7BE0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146,448</w:t>
            </w:r>
          </w:p>
        </w:tc>
      </w:tr>
      <w:tr w:rsidR="0035604D" w:rsidRPr="00B43826" w14:paraId="728A4837" w14:textId="77777777" w:rsidTr="00736974">
        <w:trPr>
          <w:trHeight w:hRule="exact" w:val="374"/>
        </w:trPr>
        <w:tc>
          <w:tcPr>
            <w:tcW w:w="4230" w:type="dxa"/>
          </w:tcPr>
          <w:p w14:paraId="6C0F8303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2A220799" w14:textId="0D5B14D5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68A35A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F38FC92" w14:textId="1C781021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3E29CF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D6A997" w14:textId="654B81B5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94,382</w:t>
            </w:r>
          </w:p>
        </w:tc>
        <w:tc>
          <w:tcPr>
            <w:tcW w:w="270" w:type="dxa"/>
          </w:tcPr>
          <w:p w14:paraId="1D34D2F6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E8DD753" w14:textId="10FFFD72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</w:tr>
      <w:tr w:rsidR="0035604D" w:rsidRPr="00B43826" w14:paraId="377F17FD" w14:textId="77777777" w:rsidTr="00736974">
        <w:trPr>
          <w:trHeight w:hRule="exact" w:val="374"/>
        </w:trPr>
        <w:tc>
          <w:tcPr>
            <w:tcW w:w="4230" w:type="dxa"/>
          </w:tcPr>
          <w:p w14:paraId="3E01679B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56F08870" w14:textId="10843952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4AF1670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FCBA27" w14:textId="450F825A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7E407D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CB87B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BDFB96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569661D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5604D" w:rsidRPr="00B43826" w14:paraId="41D23F4E" w14:textId="77777777" w:rsidTr="00736974">
        <w:trPr>
          <w:trHeight w:hRule="exact" w:val="374"/>
        </w:trPr>
        <w:tc>
          <w:tcPr>
            <w:tcW w:w="4230" w:type="dxa"/>
          </w:tcPr>
          <w:p w14:paraId="21C81A41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14A4052F" w14:textId="4048DB4A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367A02E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79092F" w14:textId="06C8C781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622F4E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BDBE5E" w14:textId="71E212C5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21,610</w:t>
            </w:r>
          </w:p>
        </w:tc>
        <w:tc>
          <w:tcPr>
            <w:tcW w:w="270" w:type="dxa"/>
          </w:tcPr>
          <w:p w14:paraId="323CFFBB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92B6BC4" w14:textId="47AAB350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16,303</w:t>
            </w:r>
          </w:p>
        </w:tc>
      </w:tr>
      <w:tr w:rsidR="0035604D" w:rsidRPr="00B43826" w14:paraId="799A2329" w14:textId="77777777" w:rsidTr="00736974">
        <w:trPr>
          <w:trHeight w:hRule="exact" w:val="374"/>
        </w:trPr>
        <w:tc>
          <w:tcPr>
            <w:tcW w:w="4230" w:type="dxa"/>
          </w:tcPr>
          <w:p w14:paraId="39D36BE7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7EDF4B37" w14:textId="46118E42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557610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49F3209" w14:textId="40A9A930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4F3E29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0A240" w14:textId="18D3E39C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3,498</w:t>
            </w:r>
          </w:p>
        </w:tc>
        <w:tc>
          <w:tcPr>
            <w:tcW w:w="270" w:type="dxa"/>
          </w:tcPr>
          <w:p w14:paraId="022D7F0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66E8968" w14:textId="7AADE70A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3,574</w:t>
            </w:r>
          </w:p>
        </w:tc>
      </w:tr>
      <w:tr w:rsidR="0035604D" w:rsidRPr="00B43826" w14:paraId="5317E78D" w14:textId="77777777" w:rsidTr="00736974">
        <w:trPr>
          <w:trHeight w:hRule="exact" w:val="374"/>
        </w:trPr>
        <w:tc>
          <w:tcPr>
            <w:tcW w:w="4230" w:type="dxa"/>
          </w:tcPr>
          <w:p w14:paraId="2943DE92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2BBE587D" w14:textId="2A8B54CB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05577E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9E566C8" w14:textId="47CC75F9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A4D148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FDB410" w14:textId="62A6035B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2,045</w:t>
            </w:r>
          </w:p>
        </w:tc>
        <w:tc>
          <w:tcPr>
            <w:tcW w:w="270" w:type="dxa"/>
          </w:tcPr>
          <w:p w14:paraId="78F19BC8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F23CEB" w14:textId="7C8568CF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</w:tr>
      <w:tr w:rsidR="0035604D" w:rsidRPr="00B43826" w14:paraId="30716164" w14:textId="77777777" w:rsidTr="00736974">
        <w:trPr>
          <w:trHeight w:hRule="exact" w:val="374"/>
        </w:trPr>
        <w:tc>
          <w:tcPr>
            <w:tcW w:w="4230" w:type="dxa"/>
          </w:tcPr>
          <w:p w14:paraId="571AE071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3D212F2F" w14:textId="3E40A8EB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D1BF9A3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544BAB4" w14:textId="09D69BA4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BB791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2117D5" w14:textId="292217E5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3F9C3439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8C53A2" w14:textId="2512C8E8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</w:tr>
      <w:tr w:rsidR="0035604D" w:rsidRPr="00B43826" w14:paraId="65D9652A" w14:textId="77777777" w:rsidTr="00736974">
        <w:trPr>
          <w:trHeight w:hRule="exact" w:val="374"/>
        </w:trPr>
        <w:tc>
          <w:tcPr>
            <w:tcW w:w="4230" w:type="dxa"/>
          </w:tcPr>
          <w:p w14:paraId="08B2169E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331A6458" w14:textId="519D098D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6885F9C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8C89CC5" w14:textId="091D8F50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32F4C8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E54D83" w14:textId="72508C9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6A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0BDB5E8E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C71765" w14:textId="5CB241EC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</w:tr>
      <w:tr w:rsidR="0035604D" w:rsidRPr="00B43826" w14:paraId="49F0C524" w14:textId="77777777" w:rsidTr="00736974">
        <w:trPr>
          <w:trHeight w:hRule="exact" w:val="374"/>
        </w:trPr>
        <w:tc>
          <w:tcPr>
            <w:tcW w:w="4230" w:type="dxa"/>
          </w:tcPr>
          <w:p w14:paraId="600AF69D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1FA3D6A1" w14:textId="7FDFD1CA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B6DA00C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7A1EA16" w14:textId="0FDF4734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9E4667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FB349" w14:textId="1BC35C14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A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078DD782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913D7D" w14:textId="5E28F33A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</w:tr>
      <w:tr w:rsidR="0035604D" w:rsidRPr="00B43826" w14:paraId="395EB5AA" w14:textId="77777777" w:rsidTr="00736974">
        <w:trPr>
          <w:trHeight w:hRule="exact" w:val="374"/>
        </w:trPr>
        <w:tc>
          <w:tcPr>
            <w:tcW w:w="4230" w:type="dxa"/>
          </w:tcPr>
          <w:p w14:paraId="34C7E306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735D3B10" w14:textId="48802C4A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AAFC581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438C6E6" w14:textId="03BB4579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3321A6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AAB5" w14:textId="59411C7E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A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3,210</w:t>
            </w:r>
          </w:p>
        </w:tc>
        <w:tc>
          <w:tcPr>
            <w:tcW w:w="270" w:type="dxa"/>
          </w:tcPr>
          <w:p w14:paraId="0F07AD96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49B0013" w14:textId="6407DCA0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2,415</w:t>
            </w:r>
          </w:p>
        </w:tc>
      </w:tr>
      <w:tr w:rsidR="0035604D" w:rsidRPr="00B43826" w14:paraId="7D35B394" w14:textId="77777777" w:rsidTr="00736974">
        <w:trPr>
          <w:trHeight w:hRule="exact" w:val="374"/>
        </w:trPr>
        <w:tc>
          <w:tcPr>
            <w:tcW w:w="4230" w:type="dxa"/>
          </w:tcPr>
          <w:p w14:paraId="75C4FB6C" w14:textId="4718A8FD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20EE55AC" w14:textId="78300119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2596FA3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C1CBD58" w14:textId="4264F38C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98BFFF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A6A2F" w14:textId="14E45F40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A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5A987107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534FF5F" w14:textId="1CA7CDD4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</w:t>
            </w:r>
          </w:p>
        </w:tc>
      </w:tr>
      <w:tr w:rsidR="0035604D" w:rsidRPr="00B43826" w14:paraId="1ED07B30" w14:textId="77777777" w:rsidTr="00736974">
        <w:trPr>
          <w:trHeight w:hRule="exact" w:val="374"/>
        </w:trPr>
        <w:tc>
          <w:tcPr>
            <w:tcW w:w="4230" w:type="dxa"/>
          </w:tcPr>
          <w:p w14:paraId="016C0FA8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29A14BCB" w14:textId="64A723B3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BE56139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19CF88B6" w14:textId="35E00B5D" w:rsidR="0035604D" w:rsidRPr="00B43826" w:rsidRDefault="0035604D" w:rsidP="0035604D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BC6467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A10A" w14:textId="32B066E5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5A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3E82E815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F0E333D" w14:textId="6C90007A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4,654</w:t>
            </w:r>
          </w:p>
        </w:tc>
      </w:tr>
      <w:tr w:rsidR="0035604D" w:rsidRPr="00B43826" w14:paraId="266DA366" w14:textId="77777777" w:rsidTr="00736974">
        <w:trPr>
          <w:trHeight w:hRule="exact" w:val="374"/>
        </w:trPr>
        <w:tc>
          <w:tcPr>
            <w:tcW w:w="4230" w:type="dxa"/>
          </w:tcPr>
          <w:p w14:paraId="3F12939D" w14:textId="77777777" w:rsidR="0035604D" w:rsidRPr="00B43826" w:rsidRDefault="0035604D" w:rsidP="00356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46B5CA32" w14:textId="7B118189" w:rsidR="0035604D" w:rsidRPr="00B43826" w:rsidRDefault="0035604D" w:rsidP="00567A1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71ACA0A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69C5AE5B" w14:textId="6F20CFE4" w:rsidR="0035604D" w:rsidRPr="00B43826" w:rsidRDefault="0035604D" w:rsidP="00567A1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ED942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1B103" w14:textId="69A2879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A5A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5110997B" w14:textId="77777777" w:rsidR="0035604D" w:rsidRPr="00B43826" w:rsidRDefault="0035604D" w:rsidP="0035604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4DCD1EA" w14:textId="6B6F2694" w:rsidR="0035604D" w:rsidRPr="00B43826" w:rsidRDefault="0035604D" w:rsidP="003560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</w:tr>
      <w:tr w:rsidR="00764E95" w:rsidRPr="00B43826" w14:paraId="7A271FFE" w14:textId="77777777" w:rsidTr="00736974">
        <w:trPr>
          <w:trHeight w:hRule="exact" w:val="353"/>
        </w:trPr>
        <w:tc>
          <w:tcPr>
            <w:tcW w:w="4230" w:type="dxa"/>
          </w:tcPr>
          <w:p w14:paraId="57224C08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9CBAFCA" w14:textId="77777777" w:rsidR="00764E95" w:rsidRPr="00B43826" w:rsidRDefault="00764E95" w:rsidP="00764E9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623ACE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ACEF8F" w14:textId="77777777" w:rsidR="00764E95" w:rsidRPr="00B43826" w:rsidRDefault="00764E95" w:rsidP="00764E95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F327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FE030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786D13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DFD515C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64E95" w:rsidRPr="00B43826" w14:paraId="29581330" w14:textId="77777777" w:rsidTr="00736974">
        <w:trPr>
          <w:trHeight w:hRule="exact" w:val="374"/>
        </w:trPr>
        <w:tc>
          <w:tcPr>
            <w:tcW w:w="4230" w:type="dxa"/>
          </w:tcPr>
          <w:p w14:paraId="4A0350EE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7C44857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6BC0F940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526EFFA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D14109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B8A95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4676B5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044C57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4E95" w:rsidRPr="00B43826" w14:paraId="2D3ADCB2" w14:textId="77777777" w:rsidTr="00736974">
        <w:trPr>
          <w:trHeight w:hRule="exact" w:val="374"/>
        </w:trPr>
        <w:tc>
          <w:tcPr>
            <w:tcW w:w="4230" w:type="dxa"/>
          </w:tcPr>
          <w:p w14:paraId="32E4F1AE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14186081" w14:textId="5AC85790" w:rsidR="00764E95" w:rsidRPr="00B43826" w:rsidRDefault="0035604D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60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063AE280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C0FED5E" w14:textId="07885C4F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4E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2A11F0B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D4C4D7D" w14:textId="67BDCFF5" w:rsidR="00764E95" w:rsidRPr="00B43826" w:rsidRDefault="008D055D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55FF2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77E8ED8" w14:textId="5FA69DE7" w:rsidR="00764E95" w:rsidRPr="00B43826" w:rsidRDefault="00764E95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4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64E95" w:rsidRPr="00B43826" w14:paraId="4644CCD3" w14:textId="77777777" w:rsidTr="00736974">
        <w:trPr>
          <w:trHeight w:hRule="exact" w:val="344"/>
        </w:trPr>
        <w:tc>
          <w:tcPr>
            <w:tcW w:w="4230" w:type="dxa"/>
          </w:tcPr>
          <w:p w14:paraId="4631658A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701146E8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1DA2213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085A0D0B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1B3262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0CC7B9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FAF2C20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0E3C9C4C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764E95" w:rsidRPr="00B43826" w14:paraId="263753BE" w14:textId="77777777" w:rsidTr="00736974">
        <w:trPr>
          <w:trHeight w:hRule="exact" w:val="374"/>
        </w:trPr>
        <w:tc>
          <w:tcPr>
            <w:tcW w:w="4230" w:type="dxa"/>
          </w:tcPr>
          <w:p w14:paraId="5872A3DA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4104BCE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DD0F563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462CBA2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2AB248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066958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04321A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303072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4E95" w:rsidRPr="00B43826" w14:paraId="7328F692" w14:textId="77777777" w:rsidTr="00736974">
        <w:trPr>
          <w:trHeight w:hRule="exact" w:val="374"/>
        </w:trPr>
        <w:tc>
          <w:tcPr>
            <w:tcW w:w="4230" w:type="dxa"/>
          </w:tcPr>
          <w:p w14:paraId="3394664F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5F25BDB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5EBE73A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6127C6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C5212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25224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1D2CB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D20820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4E95" w:rsidRPr="00B43826" w14:paraId="2B1162FE" w14:textId="77777777" w:rsidTr="00736974">
        <w:trPr>
          <w:trHeight w:hRule="exact" w:val="416"/>
        </w:trPr>
        <w:tc>
          <w:tcPr>
            <w:tcW w:w="4230" w:type="dxa"/>
          </w:tcPr>
          <w:p w14:paraId="05882971" w14:textId="77777777" w:rsidR="00764E95" w:rsidRPr="00B43826" w:rsidRDefault="00764E95" w:rsidP="00764E95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53AA84D4" w14:textId="04180BE4" w:rsidR="00764E95" w:rsidRPr="00935F59" w:rsidRDefault="00C244F4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14,862</w:t>
            </w:r>
          </w:p>
        </w:tc>
        <w:tc>
          <w:tcPr>
            <w:tcW w:w="243" w:type="dxa"/>
          </w:tcPr>
          <w:p w14:paraId="4FB69C5F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99BCCF" w14:textId="225E10DB" w:rsidR="00764E95" w:rsidRPr="00935F59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14,179</w:t>
            </w:r>
          </w:p>
        </w:tc>
        <w:tc>
          <w:tcPr>
            <w:tcW w:w="270" w:type="dxa"/>
          </w:tcPr>
          <w:p w14:paraId="43ED11F0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5FBA0" w14:textId="6BCB3032" w:rsidR="00764E95" w:rsidRPr="00935F59" w:rsidRDefault="00C244F4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13,307</w:t>
            </w:r>
          </w:p>
        </w:tc>
        <w:tc>
          <w:tcPr>
            <w:tcW w:w="270" w:type="dxa"/>
          </w:tcPr>
          <w:p w14:paraId="4423285A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3CFEF06" w14:textId="532552B3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12,619</w:t>
            </w:r>
          </w:p>
        </w:tc>
      </w:tr>
      <w:tr w:rsidR="00764E95" w:rsidRPr="00B43826" w14:paraId="0D9A1962" w14:textId="77777777" w:rsidTr="00736974">
        <w:trPr>
          <w:trHeight w:hRule="exact" w:val="374"/>
        </w:trPr>
        <w:tc>
          <w:tcPr>
            <w:tcW w:w="4230" w:type="dxa"/>
          </w:tcPr>
          <w:p w14:paraId="550F6B63" w14:textId="77777777" w:rsidR="00764E95" w:rsidRPr="00B43826" w:rsidRDefault="00764E95" w:rsidP="00764E95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B9788E2" w14:textId="03B99553" w:rsidR="00764E95" w:rsidRPr="00935F59" w:rsidRDefault="008D055D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43" w:type="dxa"/>
          </w:tcPr>
          <w:p w14:paraId="0F6B30BA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E391542" w14:textId="0DB9751B" w:rsidR="00764E95" w:rsidRPr="00935F59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0EF1359C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A250BA" w14:textId="5722643B" w:rsidR="00764E95" w:rsidRPr="00935F59" w:rsidRDefault="008D055D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70" w:type="dxa"/>
          </w:tcPr>
          <w:p w14:paraId="2BFFCC1C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F460E2A" w14:textId="59E27285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</w:tr>
      <w:tr w:rsidR="00764E95" w:rsidRPr="00B43826" w14:paraId="460E5A1A" w14:textId="77777777" w:rsidTr="00736974">
        <w:trPr>
          <w:trHeight w:hRule="exact" w:val="374"/>
        </w:trPr>
        <w:tc>
          <w:tcPr>
            <w:tcW w:w="4230" w:type="dxa"/>
          </w:tcPr>
          <w:p w14:paraId="6BCC79F3" w14:textId="77777777" w:rsidR="00764E95" w:rsidRPr="00B43826" w:rsidRDefault="00764E95" w:rsidP="00764E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E6F45B5" w14:textId="5947472C" w:rsidR="00764E95" w:rsidRPr="00935F59" w:rsidRDefault="00AF73BD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15,089</w:t>
            </w:r>
          </w:p>
        </w:tc>
        <w:tc>
          <w:tcPr>
            <w:tcW w:w="243" w:type="dxa"/>
          </w:tcPr>
          <w:p w14:paraId="2DD1EFEB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9EDE8EE" w14:textId="1ECE5498" w:rsidR="00764E95" w:rsidRPr="00935F59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14,426</w:t>
            </w:r>
          </w:p>
        </w:tc>
        <w:tc>
          <w:tcPr>
            <w:tcW w:w="270" w:type="dxa"/>
          </w:tcPr>
          <w:p w14:paraId="670DD524" w14:textId="77777777" w:rsidR="00764E95" w:rsidRPr="00935F59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6A863" w14:textId="7B535DFE" w:rsidR="00764E95" w:rsidRPr="00935F59" w:rsidRDefault="00AF73BD" w:rsidP="00764E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13,534</w:t>
            </w:r>
          </w:p>
        </w:tc>
        <w:tc>
          <w:tcPr>
            <w:tcW w:w="270" w:type="dxa"/>
          </w:tcPr>
          <w:p w14:paraId="32669D6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B25908" w14:textId="5F503BD2" w:rsidR="00764E95" w:rsidRPr="00B43826" w:rsidRDefault="00764E95" w:rsidP="00764E95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12,866</w:t>
            </w:r>
          </w:p>
        </w:tc>
      </w:tr>
      <w:tr w:rsidR="00764E95" w:rsidRPr="00B43826" w14:paraId="19F5B2BE" w14:textId="77777777" w:rsidTr="00736974">
        <w:trPr>
          <w:trHeight w:hRule="exact" w:val="356"/>
        </w:trPr>
        <w:tc>
          <w:tcPr>
            <w:tcW w:w="4230" w:type="dxa"/>
          </w:tcPr>
          <w:p w14:paraId="2FA37B40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BC1DFE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D767A7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B024FE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880E5F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9C3425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893CEC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6F2D62C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0EFE72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4388D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3A4A98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64C8D19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1CDD6CB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70B5F3F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5E7E11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17128A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2F1319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27FC6D31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4E95" w:rsidRPr="00B43826" w14:paraId="2D2B3EF3" w14:textId="77777777" w:rsidTr="00736974">
        <w:trPr>
          <w:trHeight w:hRule="exact" w:val="374"/>
        </w:trPr>
        <w:tc>
          <w:tcPr>
            <w:tcW w:w="4230" w:type="dxa"/>
          </w:tcPr>
          <w:p w14:paraId="01D6D082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2909C885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75E601F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A9A72E1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36180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457D5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E76666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C503C6E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64E95" w:rsidRPr="00B43826" w14:paraId="065C05ED" w14:textId="77777777" w:rsidTr="00F34496">
        <w:trPr>
          <w:trHeight w:hRule="exact" w:val="374"/>
        </w:trPr>
        <w:tc>
          <w:tcPr>
            <w:tcW w:w="4230" w:type="dxa"/>
          </w:tcPr>
          <w:p w14:paraId="6F1AB4D6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6E98574C" w14:textId="723B140C" w:rsidR="00764E95" w:rsidRPr="00B43826" w:rsidRDefault="006038A4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1,923,525</w:t>
            </w:r>
          </w:p>
        </w:tc>
        <w:tc>
          <w:tcPr>
            <w:tcW w:w="243" w:type="dxa"/>
          </w:tcPr>
          <w:p w14:paraId="6559EBA1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5B1646B" w14:textId="7D2AF2EC" w:rsidR="00764E95" w:rsidRPr="00B43826" w:rsidRDefault="00764E95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2,133,650</w:t>
            </w:r>
          </w:p>
        </w:tc>
        <w:tc>
          <w:tcPr>
            <w:tcW w:w="270" w:type="dxa"/>
          </w:tcPr>
          <w:p w14:paraId="41662A0C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7EBA6" w14:textId="6CBEE0E6" w:rsidR="00764E95" w:rsidRPr="00B43826" w:rsidRDefault="006038A4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27,725</w:t>
            </w:r>
          </w:p>
        </w:tc>
        <w:tc>
          <w:tcPr>
            <w:tcW w:w="270" w:type="dxa"/>
          </w:tcPr>
          <w:p w14:paraId="38C7F840" w14:textId="77777777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A8B8AE3" w14:textId="32E8169C" w:rsidR="00764E95" w:rsidRPr="00B43826" w:rsidRDefault="00764E95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52,423</w:t>
            </w:r>
          </w:p>
        </w:tc>
      </w:tr>
      <w:tr w:rsidR="009121B8" w:rsidRPr="00B43826" w14:paraId="2AFF49BA" w14:textId="77777777" w:rsidTr="00F34496">
        <w:trPr>
          <w:trHeight w:hRule="exact" w:val="374"/>
        </w:trPr>
        <w:tc>
          <w:tcPr>
            <w:tcW w:w="4230" w:type="dxa"/>
          </w:tcPr>
          <w:p w14:paraId="2471F23E" w14:textId="530098A3" w:rsidR="009121B8" w:rsidRPr="00B43826" w:rsidRDefault="009121B8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  <w:shd w:val="clear" w:color="auto" w:fill="auto"/>
          </w:tcPr>
          <w:p w14:paraId="426707D8" w14:textId="59FC3F7D" w:rsidR="009121B8" w:rsidRPr="006038A4" w:rsidRDefault="009121B8" w:rsidP="00764E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43" w:type="dxa"/>
          </w:tcPr>
          <w:p w14:paraId="05A4C2B6" w14:textId="77777777" w:rsidR="009121B8" w:rsidRPr="00B43826" w:rsidRDefault="009121B8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1CCE8068" w14:textId="45DC6CA8" w:rsidR="009121B8" w:rsidRDefault="009121B8" w:rsidP="00567A1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20E9C7" w14:textId="77777777" w:rsidR="009121B8" w:rsidRPr="00B43826" w:rsidRDefault="009121B8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54285" w14:textId="03F51685" w:rsidR="009121B8" w:rsidRPr="006038A4" w:rsidRDefault="009121B8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70" w:type="dxa"/>
          </w:tcPr>
          <w:p w14:paraId="4AC5D03E" w14:textId="77777777" w:rsidR="009121B8" w:rsidRPr="00B43826" w:rsidRDefault="009121B8" w:rsidP="00764E9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1D2B1E4" w14:textId="4EAB7FD1" w:rsidR="009121B8" w:rsidRDefault="009121B8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0677B26C" w14:textId="77777777" w:rsidTr="00F34496">
        <w:trPr>
          <w:trHeight w:hRule="exact" w:val="374"/>
        </w:trPr>
        <w:tc>
          <w:tcPr>
            <w:tcW w:w="4230" w:type="dxa"/>
          </w:tcPr>
          <w:p w14:paraId="135C1850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4F1D65EA" w14:textId="1345B750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9,731</w:t>
            </w:r>
          </w:p>
        </w:tc>
        <w:tc>
          <w:tcPr>
            <w:tcW w:w="243" w:type="dxa"/>
          </w:tcPr>
          <w:p w14:paraId="35DBAC55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76F090D" w14:textId="73B6526C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27,509</w:t>
            </w:r>
          </w:p>
        </w:tc>
        <w:tc>
          <w:tcPr>
            <w:tcW w:w="270" w:type="dxa"/>
          </w:tcPr>
          <w:p w14:paraId="09BB1F34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8BB72" w14:textId="6279F87B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2BEF09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3E7E1851" w14:textId="0CB832F8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7790CC84" w14:textId="77777777" w:rsidTr="00F34496">
        <w:trPr>
          <w:trHeight w:hRule="exact" w:val="374"/>
        </w:trPr>
        <w:tc>
          <w:tcPr>
            <w:tcW w:w="4230" w:type="dxa"/>
          </w:tcPr>
          <w:p w14:paraId="3904884A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7DED5B6A" w14:textId="74DABB07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7,706</w:t>
            </w:r>
          </w:p>
        </w:tc>
        <w:tc>
          <w:tcPr>
            <w:tcW w:w="243" w:type="dxa"/>
          </w:tcPr>
          <w:p w14:paraId="15D8FE3A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409DAF57" w14:textId="348501D4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7,769</w:t>
            </w:r>
          </w:p>
        </w:tc>
        <w:tc>
          <w:tcPr>
            <w:tcW w:w="270" w:type="dxa"/>
          </w:tcPr>
          <w:p w14:paraId="7C5C8640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749CD" w14:textId="7C3E6730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F6FD63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3063967B" w14:textId="118814D6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01067DE1" w14:textId="77777777" w:rsidTr="00F34496">
        <w:trPr>
          <w:trHeight w:hRule="exact" w:val="374"/>
        </w:trPr>
        <w:tc>
          <w:tcPr>
            <w:tcW w:w="4230" w:type="dxa"/>
          </w:tcPr>
          <w:p w14:paraId="0902CA02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4B0C717D" w14:textId="3B715C20" w:rsidR="003C17E4" w:rsidRPr="00B43826" w:rsidRDefault="008E47EE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125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1,870</w:t>
            </w:r>
          </w:p>
        </w:tc>
        <w:tc>
          <w:tcPr>
            <w:tcW w:w="243" w:type="dxa"/>
          </w:tcPr>
          <w:p w14:paraId="376A9C2E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0FF66D67" w14:textId="6DA400F3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1,967</w:t>
            </w:r>
          </w:p>
        </w:tc>
        <w:tc>
          <w:tcPr>
            <w:tcW w:w="270" w:type="dxa"/>
          </w:tcPr>
          <w:p w14:paraId="7BCFAFFA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F066D" w14:textId="01099AD8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C66023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</w:tcPr>
          <w:p w14:paraId="1962DEB5" w14:textId="2C9406D2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0323BC1C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7117D616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3A7CF06C" w14:textId="4AF21C0F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243" w:type="dxa"/>
            <w:shd w:val="clear" w:color="auto" w:fill="auto"/>
          </w:tcPr>
          <w:p w14:paraId="662029F0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7AF5B9B2" w14:textId="47C54970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3FE1D5E1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D6E816" w14:textId="6886146D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927B8B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E9A5E61" w14:textId="45D67F27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05BF0585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CF41DDF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14:paraId="0C2AA120" w14:textId="4449C1AB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38A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43" w:type="dxa"/>
            <w:shd w:val="clear" w:color="auto" w:fill="auto"/>
          </w:tcPr>
          <w:p w14:paraId="5A73FA11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E4D4AA0" w14:textId="769F1B89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6634B703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5DD498" w14:textId="7ACA9022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147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401F2443" w14:textId="50D8E557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C17E4" w:rsidRPr="00B43826" w14:paraId="5906FFC2" w14:textId="77777777" w:rsidTr="00736974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C43775E" w14:textId="77777777" w:rsidR="003C17E4" w:rsidRPr="00B43826" w:rsidRDefault="003C17E4" w:rsidP="003C1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1346FF88" w14:textId="2A9E5186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3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2,319</w:t>
            </w:r>
          </w:p>
        </w:tc>
        <w:tc>
          <w:tcPr>
            <w:tcW w:w="243" w:type="dxa"/>
            <w:shd w:val="clear" w:color="auto" w:fill="auto"/>
          </w:tcPr>
          <w:p w14:paraId="25C5C898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FAD2DEF" w14:textId="50F04C68" w:rsidR="003C17E4" w:rsidRPr="00B43826" w:rsidRDefault="003C17E4" w:rsidP="003C17E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21C804F0" w14:textId="77777777" w:rsidR="003C17E4" w:rsidRPr="00B43826" w:rsidRDefault="003C17E4" w:rsidP="003C17E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72403C" w14:textId="48085B4B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6F77D" w14:textId="77777777" w:rsidR="003C17E4" w:rsidRPr="000E64FF" w:rsidRDefault="003C17E4" w:rsidP="000E64FF">
            <w:pPr>
              <w:pStyle w:val="acctfourfigures"/>
              <w:tabs>
                <w:tab w:val="clear" w:pos="765"/>
                <w:tab w:val="decimal" w:pos="594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</w:tcPr>
          <w:p w14:paraId="7721715D" w14:textId="2BE32335" w:rsidR="003C17E4" w:rsidRPr="00B43826" w:rsidRDefault="003C17E4" w:rsidP="000E64F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CC9957" w14:textId="77777777" w:rsidR="003E7C26" w:rsidRPr="00B43826" w:rsidRDefault="003E7C26" w:rsidP="009F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</w:p>
    <w:p w14:paraId="6C39964C" w14:textId="3CD857F5" w:rsidR="00DE33DB" w:rsidRDefault="00DE33DB" w:rsidP="00DE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876FF5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876FF5">
        <w:rPr>
          <w:rFonts w:asciiTheme="majorBidi" w:hAnsiTheme="majorBidi" w:hint="cs"/>
          <w:spacing w:val="6"/>
          <w:sz w:val="28"/>
          <w:szCs w:val="28"/>
          <w:cs/>
        </w:rPr>
        <w:t>บริษัท</w:t>
      </w:r>
      <w:r w:rsidRPr="00876FF5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876FF5">
        <w:rPr>
          <w:rFonts w:asciiTheme="majorBidi" w:hAnsiTheme="majorBidi" w:hint="cs"/>
          <w:spacing w:val="6"/>
          <w:sz w:val="28"/>
          <w:szCs w:val="28"/>
          <w:cs/>
        </w:rPr>
        <w:t>สุราษฎร์ซีฟู้ดส์</w:t>
      </w:r>
      <w:r w:rsidRPr="00876FF5">
        <w:rPr>
          <w:rFonts w:asciiTheme="majorBidi" w:hAnsiTheme="majorBidi"/>
          <w:spacing w:val="6"/>
          <w:sz w:val="28"/>
          <w:szCs w:val="28"/>
          <w:cs/>
        </w:rPr>
        <w:t xml:space="preserve"> </w:t>
      </w:r>
      <w:r w:rsidRPr="00876FF5">
        <w:rPr>
          <w:rFonts w:asciiTheme="majorBidi" w:hAnsiTheme="majorBidi" w:hint="cs"/>
          <w:spacing w:val="6"/>
          <w:sz w:val="28"/>
          <w:szCs w:val="28"/>
          <w:cs/>
        </w:rPr>
        <w:t>จำกัด</w:t>
      </w:r>
      <w:r w:rsidRPr="00876FF5">
        <w:rPr>
          <w:rFonts w:asciiTheme="majorBidi" w:hAnsiTheme="majorBidi" w:cstheme="majorBidi"/>
          <w:spacing w:val="6"/>
          <w:sz w:val="28"/>
          <w:szCs w:val="28"/>
          <w:cs/>
        </w:rPr>
        <w:t>)</w:t>
      </w:r>
      <w:r w:rsidRPr="00876FF5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</w:t>
      </w:r>
      <w:r w:rsidRPr="00774872">
        <w:rPr>
          <w:rFonts w:asciiTheme="majorBidi" w:hAnsiTheme="majorBidi" w:cstheme="majorBidi"/>
          <w:sz w:val="28"/>
          <w:szCs w:val="28"/>
          <w:cs/>
          <w:lang w:eastAsia="ja-JP"/>
        </w:rPr>
        <w:t>ในเดือน</w:t>
      </w:r>
      <w:r w:rsidR="005B3B2F" w:rsidRPr="00774872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774872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774872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774872">
        <w:rPr>
          <w:rFonts w:asciiTheme="majorBidi" w:hAnsiTheme="majorBidi" w:cstheme="majorBidi"/>
          <w:sz w:val="28"/>
          <w:szCs w:val="28"/>
          <w:cs/>
          <w:lang w:eastAsia="ja-JP"/>
        </w:rPr>
        <w:t>เป็น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จำนวนเงินทั้งสิ้น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23.45 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22.26 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1.19 </w:t>
      </w:r>
      <w:r w:rsidRPr="00876FF5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876FF5">
        <w:rPr>
          <w:rFonts w:asciiTheme="majorBidi" w:hAnsiTheme="majorBidi" w:cstheme="majorBidi" w:hint="cs"/>
          <w:sz w:val="28"/>
          <w:szCs w:val="28"/>
          <w:cs/>
          <w:lang w:eastAsia="ja-JP"/>
        </w:rPr>
        <w:t>มิถุนายน</w:t>
      </w:r>
      <w:r w:rsidRPr="00876FF5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7522632C" w14:textId="6ED065F2" w:rsidR="00C91A94" w:rsidRDefault="00C9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ja-JP"/>
        </w:rPr>
      </w:pPr>
      <w:r>
        <w:rPr>
          <w:rFonts w:asciiTheme="majorBidi" w:hAnsiTheme="majorBidi" w:cstheme="majorBidi"/>
          <w:sz w:val="28"/>
          <w:szCs w:val="28"/>
          <w:lang w:eastAsia="ja-JP"/>
        </w:rPr>
        <w:br w:type="page"/>
      </w:r>
    </w:p>
    <w:p w14:paraId="5C3BC690" w14:textId="665E048F" w:rsidR="004F312E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บริษัทย่อยแห่งหนึ่ง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B4382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2566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147.2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12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7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5</w:t>
      </w:r>
      <w:r w:rsidR="00CE6E82" w:rsidRPr="00B43826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C24A92" w:rsidRPr="00B43826">
        <w:rPr>
          <w:rFonts w:asciiTheme="majorBidi" w:hAnsiTheme="majorBidi" w:cstheme="majorBidi"/>
          <w:sz w:val="28"/>
          <w:szCs w:val="28"/>
          <w:lang w:eastAsia="ja-JP"/>
        </w:rPr>
        <w:t>08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="00CE6E82"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มีนาคม</w:t>
      </w:r>
      <w:r w:rsidR="00816D95"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2566</w:t>
      </w:r>
    </w:p>
    <w:p w14:paraId="3FE1E201" w14:textId="77777777" w:rsidR="00C91A94" w:rsidRPr="00C91A94" w:rsidRDefault="00C91A94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6328B8DD" w14:textId="046AFF0B" w:rsidR="00816D95" w:rsidRDefault="00816D95" w:rsidP="00816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B43826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B43826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B43826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467.2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228.9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 xml:space="preserve"> 238.3 </w:t>
      </w:r>
      <w:r w:rsidRPr="00B43826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B43826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17C6EB3E" w14:textId="77777777" w:rsidR="00DE33DB" w:rsidRPr="00C91A94" w:rsidRDefault="00DE33DB" w:rsidP="00816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6B824137" w14:textId="1BAB3CB7" w:rsidR="004F312E" w:rsidRPr="00B43826" w:rsidRDefault="004F312E" w:rsidP="00757227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64E95" w:rsidRPr="00764E95">
        <w:rPr>
          <w:rFonts w:asciiTheme="majorBidi" w:hAnsiTheme="majorBidi" w:cstheme="majorBidi"/>
          <w:sz w:val="28"/>
          <w:szCs w:val="28"/>
        </w:rPr>
        <w:t xml:space="preserve">30 </w:t>
      </w:r>
      <w:r w:rsidR="00764E95" w:rsidRPr="00764E95">
        <w:rPr>
          <w:rFonts w:asciiTheme="majorBidi" w:hAnsiTheme="majorBidi" w:hint="cs"/>
          <w:sz w:val="28"/>
          <w:szCs w:val="28"/>
          <w:cs/>
        </w:rPr>
        <w:t>มิถุนายน</w:t>
      </w:r>
      <w:r w:rsidR="00764E95" w:rsidRPr="00764E95">
        <w:rPr>
          <w:rFonts w:asciiTheme="majorBidi" w:hAnsiTheme="majorBidi"/>
          <w:sz w:val="28"/>
          <w:szCs w:val="28"/>
          <w:cs/>
        </w:rPr>
        <w:t xml:space="preserve"> </w:t>
      </w:r>
      <w:r w:rsidRPr="00876FF5">
        <w:rPr>
          <w:rFonts w:asciiTheme="majorBidi" w:hAnsiTheme="majorBidi" w:cstheme="majorBidi"/>
          <w:sz w:val="28"/>
          <w:szCs w:val="28"/>
        </w:rPr>
        <w:t>256</w:t>
      </w:r>
      <w:r w:rsidR="00607924" w:rsidRPr="00876FF5">
        <w:rPr>
          <w:rFonts w:asciiTheme="majorBidi" w:hAnsiTheme="majorBidi" w:cstheme="majorBidi"/>
          <w:sz w:val="28"/>
          <w:szCs w:val="28"/>
        </w:rPr>
        <w:t>6</w:t>
      </w:r>
      <w:r w:rsidRPr="00876FF5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</w:t>
      </w:r>
      <w:r w:rsidR="00816D95" w:rsidRPr="00876FF5">
        <w:rPr>
          <w:rFonts w:asciiTheme="majorBidi" w:hAnsiTheme="majorBidi" w:cstheme="majorBidi" w:hint="cs"/>
          <w:sz w:val="28"/>
          <w:szCs w:val="28"/>
          <w:cs/>
        </w:rPr>
        <w:t xml:space="preserve">สุรพลไพร์ม </w:t>
      </w:r>
      <w:r w:rsidRPr="00876FF5">
        <w:rPr>
          <w:rFonts w:asciiTheme="majorBidi" w:hAnsiTheme="majorBidi" w:cstheme="majorBidi"/>
          <w:sz w:val="28"/>
          <w:szCs w:val="28"/>
          <w:cs/>
        </w:rPr>
        <w:t xml:space="preserve">จำกัด) </w:t>
      </w:r>
      <w:r w:rsidR="00816D95" w:rsidRPr="00876FF5">
        <w:rPr>
          <w:rFonts w:asciiTheme="majorBidi" w:hAnsiTheme="majorBidi" w:cstheme="majorBidi" w:hint="cs"/>
          <w:sz w:val="28"/>
          <w:szCs w:val="28"/>
          <w:cs/>
        </w:rPr>
        <w:t xml:space="preserve">                 </w:t>
      </w:r>
      <w:r w:rsidRPr="00876FF5">
        <w:rPr>
          <w:rFonts w:asciiTheme="majorBidi" w:hAnsiTheme="majorBidi" w:cstheme="majorBidi"/>
          <w:sz w:val="28"/>
          <w:szCs w:val="28"/>
          <w:cs/>
        </w:rPr>
        <w:t>ที่ยังไม่ได้เรียกชำระเป็นจำนวนเงินรวม</w:t>
      </w:r>
      <w:r w:rsidR="007D4DB0" w:rsidRPr="00876FF5">
        <w:rPr>
          <w:rFonts w:asciiTheme="majorBidi" w:hAnsiTheme="majorBidi" w:cstheme="majorBidi"/>
          <w:sz w:val="28"/>
          <w:szCs w:val="28"/>
        </w:rPr>
        <w:t xml:space="preserve"> </w:t>
      </w:r>
      <w:r w:rsidR="008C2E03" w:rsidRPr="00876FF5">
        <w:rPr>
          <w:rFonts w:asciiTheme="majorBidi" w:hAnsiTheme="majorBidi" w:cstheme="majorBidi"/>
          <w:sz w:val="28"/>
          <w:szCs w:val="28"/>
        </w:rPr>
        <w:t>6.8</w:t>
      </w:r>
      <w:r w:rsidR="00CE6E82" w:rsidRPr="00876FF5">
        <w:rPr>
          <w:rFonts w:asciiTheme="majorBidi" w:hAnsiTheme="majorBidi" w:cstheme="majorBidi"/>
          <w:sz w:val="28"/>
          <w:szCs w:val="28"/>
        </w:rPr>
        <w:t xml:space="preserve"> </w:t>
      </w:r>
      <w:r w:rsidRPr="00876FF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76FF5">
        <w:rPr>
          <w:rFonts w:asciiTheme="majorBidi" w:hAnsiTheme="majorBidi" w:cstheme="majorBidi"/>
          <w:sz w:val="28"/>
          <w:szCs w:val="28"/>
        </w:rPr>
        <w:t xml:space="preserve"> </w:t>
      </w:r>
      <w:r w:rsidRPr="00876FF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76FF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 xml:space="preserve">: 6.8 </w:t>
      </w:r>
      <w:r w:rsidRPr="00B4382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B4382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C91A94" w:rsidRDefault="003F7D5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4A3481C" w14:textId="64523A09" w:rsidR="004F312E" w:rsidRPr="00B43826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</w:t>
      </w:r>
      <w:r w:rsidR="00764E95" w:rsidRPr="00764E95">
        <w:rPr>
          <w:rFonts w:asciiTheme="majorBidi" w:hAnsiTheme="majorBidi" w:hint="cs"/>
          <w:sz w:val="28"/>
          <w:szCs w:val="28"/>
          <w:cs/>
        </w:rPr>
        <w:t>ณ</w:t>
      </w:r>
      <w:r w:rsidR="00764E95" w:rsidRPr="00764E95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764E95">
        <w:rPr>
          <w:rFonts w:asciiTheme="majorBidi" w:hAnsiTheme="majorBidi" w:hint="cs"/>
          <w:sz w:val="28"/>
          <w:szCs w:val="28"/>
          <w:cs/>
        </w:rPr>
        <w:t>วันที่</w:t>
      </w:r>
      <w:r w:rsidR="00764E95" w:rsidRPr="00764E95">
        <w:rPr>
          <w:rFonts w:asciiTheme="majorBidi" w:hAnsiTheme="majorBidi"/>
          <w:sz w:val="28"/>
          <w:szCs w:val="28"/>
          <w:cs/>
        </w:rPr>
        <w:t xml:space="preserve"> </w:t>
      </w:r>
      <w:r w:rsidR="00B4419F">
        <w:rPr>
          <w:rFonts w:asciiTheme="majorBidi" w:hAnsiTheme="majorBidi"/>
          <w:sz w:val="28"/>
          <w:szCs w:val="28"/>
        </w:rPr>
        <w:t>30</w:t>
      </w:r>
      <w:r w:rsidR="00764E95" w:rsidRPr="00764E95">
        <w:rPr>
          <w:rFonts w:asciiTheme="majorBidi" w:hAnsiTheme="majorBidi"/>
          <w:sz w:val="28"/>
          <w:szCs w:val="28"/>
          <w:cs/>
        </w:rPr>
        <w:t xml:space="preserve"> </w:t>
      </w:r>
      <w:r w:rsidR="00764E95" w:rsidRPr="00764E95">
        <w:rPr>
          <w:rFonts w:asciiTheme="majorBidi" w:hAnsiTheme="majorBidi" w:hint="cs"/>
          <w:sz w:val="28"/>
          <w:szCs w:val="28"/>
          <w:cs/>
        </w:rPr>
        <w:t>มิถุนายน</w:t>
      </w:r>
      <w:r w:rsidR="00764E95" w:rsidRPr="00764E95">
        <w:rPr>
          <w:rFonts w:asciiTheme="majorBidi" w:hAnsiTheme="majorBidi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และ</w:t>
      </w:r>
      <w:r w:rsidRPr="00B43826">
        <w:rPr>
          <w:rFonts w:asciiTheme="majorBidi" w:hAnsiTheme="majorBidi" w:cstheme="majorBidi"/>
          <w:sz w:val="28"/>
          <w:szCs w:val="28"/>
        </w:rPr>
        <w:t xml:space="preserve"> 31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07924" w:rsidRPr="00B43826">
        <w:rPr>
          <w:rFonts w:asciiTheme="majorBidi" w:hAnsiTheme="majorBidi" w:cstheme="majorBidi"/>
          <w:sz w:val="28"/>
          <w:szCs w:val="28"/>
        </w:rPr>
        <w:t>5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6989D5D0" w:rsidR="004F312E" w:rsidRPr="00C91A94" w:rsidRDefault="004F312E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90"/>
        <w:gridCol w:w="270"/>
        <w:gridCol w:w="1170"/>
        <w:gridCol w:w="22"/>
        <w:gridCol w:w="248"/>
        <w:gridCol w:w="22"/>
        <w:gridCol w:w="1139"/>
        <w:gridCol w:w="270"/>
        <w:gridCol w:w="1111"/>
        <w:gridCol w:w="51"/>
      </w:tblGrid>
      <w:tr w:rsidR="00607924" w:rsidRPr="00B43826" w14:paraId="493A9F52" w14:textId="77777777" w:rsidTr="00C94F0A">
        <w:trPr>
          <w:tblHeader/>
        </w:trPr>
        <w:tc>
          <w:tcPr>
            <w:tcW w:w="3867" w:type="dxa"/>
          </w:tcPr>
          <w:p w14:paraId="300C8B63" w14:textId="5BA0FFDC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2" w:type="dxa"/>
            <w:gridSpan w:val="4"/>
          </w:tcPr>
          <w:p w14:paraId="6C4C268F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07034BC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1" w:type="dxa"/>
            <w:gridSpan w:val="4"/>
          </w:tcPr>
          <w:p w14:paraId="2BA3E2A5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924" w:rsidRPr="00B43826" w14:paraId="7E295BAB" w14:textId="77777777" w:rsidTr="00C94F0A">
        <w:trPr>
          <w:tblHeader/>
        </w:trPr>
        <w:tc>
          <w:tcPr>
            <w:tcW w:w="3867" w:type="dxa"/>
          </w:tcPr>
          <w:p w14:paraId="59E2B1EA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68D03D3D" w14:textId="43736F2F" w:rsidR="00607924" w:rsidRPr="00B43826" w:rsidRDefault="00764E95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7CA4832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06361" w14:textId="3FAFA3D0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F316970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5A6C86E" w14:textId="2DE3E735" w:rsidR="00607924" w:rsidRPr="00B43826" w:rsidRDefault="00764E95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A63D62A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231BD78F" w14:textId="08E91E60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607924" w:rsidRPr="00B43826" w14:paraId="13D6C795" w14:textId="77777777" w:rsidTr="00C94F0A">
        <w:trPr>
          <w:tblHeader/>
        </w:trPr>
        <w:tc>
          <w:tcPr>
            <w:tcW w:w="3867" w:type="dxa"/>
          </w:tcPr>
          <w:p w14:paraId="68FEDC49" w14:textId="13AE9D58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</w:tcPr>
          <w:p w14:paraId="1455D203" w14:textId="1926D94C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B666960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E548C3" w14:textId="5E932FC3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11254639" w14:textId="77777777" w:rsidR="00607924" w:rsidRPr="00B43826" w:rsidRDefault="00607924" w:rsidP="0075722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5E03A2F7" w14:textId="72EB76D1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C8FC8A7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311903A" w14:textId="272D4C91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07924" w:rsidRPr="00B43826" w14:paraId="1B87B5D7" w14:textId="77777777" w:rsidTr="00C94F0A">
        <w:trPr>
          <w:trHeight w:val="272"/>
          <w:tblHeader/>
        </w:trPr>
        <w:tc>
          <w:tcPr>
            <w:tcW w:w="3867" w:type="dxa"/>
          </w:tcPr>
          <w:p w14:paraId="31B34FAF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93" w:type="dxa"/>
            <w:gridSpan w:val="10"/>
          </w:tcPr>
          <w:p w14:paraId="4704BB06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7924" w:rsidRPr="00B43826" w14:paraId="09CF1127" w14:textId="77777777" w:rsidTr="00C94F0A">
        <w:trPr>
          <w:trHeight w:val="272"/>
        </w:trPr>
        <w:tc>
          <w:tcPr>
            <w:tcW w:w="3867" w:type="dxa"/>
          </w:tcPr>
          <w:p w14:paraId="4057B8B8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93" w:type="dxa"/>
            <w:gridSpan w:val="10"/>
          </w:tcPr>
          <w:p w14:paraId="00564CDB" w14:textId="77777777" w:rsidR="00607924" w:rsidRPr="00B43826" w:rsidRDefault="00607924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07924" w:rsidRPr="00B43826" w14:paraId="59346CD8" w14:textId="77777777" w:rsidTr="00C94F0A">
        <w:tc>
          <w:tcPr>
            <w:tcW w:w="3867" w:type="dxa"/>
          </w:tcPr>
          <w:p w14:paraId="67D1C35C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5407F7E" w14:textId="0108EB74" w:rsidR="00607924" w:rsidRPr="00774872" w:rsidRDefault="006D1ABD" w:rsidP="006D1AB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487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6808F2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2C15A4" w14:textId="25D0380E" w:rsidR="00607924" w:rsidRPr="00B43826" w:rsidRDefault="00607924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646F35E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AF33F3A" w14:textId="31A4A04C" w:rsidR="00607924" w:rsidRPr="00B43826" w:rsidRDefault="00920055" w:rsidP="009121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2005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54</w:t>
            </w:r>
            <w:r w:rsidRPr="009200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2005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992</w:t>
            </w:r>
          </w:p>
        </w:tc>
        <w:tc>
          <w:tcPr>
            <w:tcW w:w="270" w:type="dxa"/>
          </w:tcPr>
          <w:p w14:paraId="60CD8B5B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4868027E" w14:textId="020D8F1F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43,953</w:t>
            </w:r>
          </w:p>
        </w:tc>
      </w:tr>
      <w:tr w:rsidR="00607924" w:rsidRPr="00B43826" w14:paraId="379E6696" w14:textId="77777777" w:rsidTr="00C94F0A">
        <w:tc>
          <w:tcPr>
            <w:tcW w:w="3867" w:type="dxa"/>
          </w:tcPr>
          <w:p w14:paraId="4B4088D6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5CE68F1" w14:textId="6AB9E32F" w:rsidR="00607924" w:rsidRPr="00774872" w:rsidRDefault="006D1ABD" w:rsidP="006D1AB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4872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7748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,119</w:t>
            </w:r>
          </w:p>
        </w:tc>
        <w:tc>
          <w:tcPr>
            <w:tcW w:w="270" w:type="dxa"/>
          </w:tcPr>
          <w:p w14:paraId="5A9C87F1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810B4" w14:textId="57530F4E" w:rsidR="00607924" w:rsidRPr="00B43826" w:rsidRDefault="00607924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30458F4D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7974281" w14:textId="13A64660" w:rsidR="00607924" w:rsidRPr="00B43826" w:rsidRDefault="00920055" w:rsidP="00754A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4A6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F3E49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</w:tcPr>
          <w:p w14:paraId="0F652DE5" w14:textId="52CFCE11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12,901</w:t>
            </w:r>
          </w:p>
        </w:tc>
      </w:tr>
      <w:tr w:rsidR="00607924" w:rsidRPr="00B43826" w14:paraId="6410462C" w14:textId="77777777" w:rsidTr="00C94F0A">
        <w:tc>
          <w:tcPr>
            <w:tcW w:w="3867" w:type="dxa"/>
          </w:tcPr>
          <w:p w14:paraId="52D256E7" w14:textId="77777777" w:rsidR="00607924" w:rsidRPr="00B43826" w:rsidRDefault="00607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A5CCC4F" w14:textId="58908B5F" w:rsidR="00607924" w:rsidRPr="00774872" w:rsidRDefault="00920055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48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190,119</w:t>
            </w:r>
          </w:p>
        </w:tc>
        <w:tc>
          <w:tcPr>
            <w:tcW w:w="270" w:type="dxa"/>
          </w:tcPr>
          <w:p w14:paraId="0516DE3A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7FD48" w14:textId="2DDCD554" w:rsidR="00607924" w:rsidRPr="00B43826" w:rsidRDefault="00607924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201,180</w:t>
            </w:r>
          </w:p>
        </w:tc>
        <w:tc>
          <w:tcPr>
            <w:tcW w:w="270" w:type="dxa"/>
            <w:gridSpan w:val="2"/>
          </w:tcPr>
          <w:p w14:paraId="1F9CA56D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82FA26" w14:textId="6413D21C" w:rsidR="00607924" w:rsidRPr="00B43826" w:rsidRDefault="0092005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2005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54</w:t>
            </w:r>
            <w:r w:rsidRPr="0092005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20055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992</w:t>
            </w:r>
          </w:p>
        </w:tc>
        <w:tc>
          <w:tcPr>
            <w:tcW w:w="270" w:type="dxa"/>
          </w:tcPr>
          <w:p w14:paraId="56C35C72" w14:textId="77777777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E56AF" w14:textId="5DEDD5C2" w:rsidR="00607924" w:rsidRPr="00B43826" w:rsidRDefault="00607924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56,854</w:t>
            </w:r>
          </w:p>
        </w:tc>
      </w:tr>
      <w:tr w:rsidR="00764E95" w:rsidRPr="00B43826" w14:paraId="37CCB72B" w14:textId="77777777" w:rsidTr="00764E95">
        <w:tc>
          <w:tcPr>
            <w:tcW w:w="9360" w:type="dxa"/>
            <w:gridSpan w:val="11"/>
            <w:vAlign w:val="bottom"/>
          </w:tcPr>
          <w:p w14:paraId="3728EB04" w14:textId="5741004A" w:rsidR="00764E95" w:rsidRPr="00EE053D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6D95" w:rsidRPr="00B43826" w14:paraId="0C66B3D0" w14:textId="77777777" w:rsidTr="00C94F0A">
        <w:trPr>
          <w:trHeight w:hRule="exact" w:val="389"/>
        </w:trPr>
        <w:tc>
          <w:tcPr>
            <w:tcW w:w="3867" w:type="dxa"/>
          </w:tcPr>
          <w:p w14:paraId="081BC99A" w14:textId="1E866495" w:rsidR="00816D95" w:rsidRPr="00B43826" w:rsidRDefault="00816D95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0" w:type="dxa"/>
          </w:tcPr>
          <w:p w14:paraId="2D11D890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ADC7F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CCBF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2895A8F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2A63F0A6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713DBD5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2FE557D1" w14:textId="77777777" w:rsidR="00816D95" w:rsidRPr="00B43826" w:rsidRDefault="00816D95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16D95" w:rsidRPr="00B43826" w14:paraId="17D60096" w14:textId="77777777" w:rsidTr="00C94F0A">
        <w:trPr>
          <w:trHeight w:hRule="exact" w:val="389"/>
        </w:trPr>
        <w:tc>
          <w:tcPr>
            <w:tcW w:w="3867" w:type="dxa"/>
          </w:tcPr>
          <w:p w14:paraId="4140C1FD" w14:textId="75BDC1C8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C5EE325" w14:textId="760119C9" w:rsidR="00816D95" w:rsidRPr="00B43826" w:rsidRDefault="0092005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CF34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E0047" w14:textId="0BC01C15" w:rsidR="00816D95" w:rsidRPr="00B43826" w:rsidRDefault="00816D95" w:rsidP="00816D95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B6D659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6EDECB09" w14:textId="350C484C" w:rsidR="00816D95" w:rsidRPr="00B43826" w:rsidRDefault="0092005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200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11,346</w:t>
            </w:r>
          </w:p>
        </w:tc>
        <w:tc>
          <w:tcPr>
            <w:tcW w:w="270" w:type="dxa"/>
          </w:tcPr>
          <w:p w14:paraId="7420042A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0B4CAEAE" w14:textId="64020002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1,502</w:t>
            </w:r>
          </w:p>
        </w:tc>
      </w:tr>
      <w:tr w:rsidR="00816D95" w:rsidRPr="00B43826" w14:paraId="10C023B2" w14:textId="77777777" w:rsidTr="00C94F0A">
        <w:trPr>
          <w:trHeight w:hRule="exact" w:val="389"/>
        </w:trPr>
        <w:tc>
          <w:tcPr>
            <w:tcW w:w="3867" w:type="dxa"/>
          </w:tcPr>
          <w:p w14:paraId="74B95002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043F57C3" w14:textId="298D7D84" w:rsidR="00816D95" w:rsidRPr="009121B8" w:rsidRDefault="00920055" w:rsidP="009121B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21B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128</w:t>
            </w:r>
          </w:p>
        </w:tc>
        <w:tc>
          <w:tcPr>
            <w:tcW w:w="270" w:type="dxa"/>
          </w:tcPr>
          <w:p w14:paraId="0D169136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CD6F07" w14:textId="400B7AFF" w:rsidR="00816D95" w:rsidRPr="00B43826" w:rsidRDefault="00816D95" w:rsidP="009121B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21B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2529320A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87182F3" w14:textId="333E6D04" w:rsidR="00816D95" w:rsidRPr="00B43826" w:rsidRDefault="0092005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96B88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</w:tcPr>
          <w:p w14:paraId="655F36A4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16D95" w:rsidRPr="00B43826" w14:paraId="13F9A3D9" w14:textId="77777777" w:rsidTr="00C94F0A">
        <w:trPr>
          <w:trHeight w:hRule="exact" w:val="389"/>
        </w:trPr>
        <w:tc>
          <w:tcPr>
            <w:tcW w:w="3867" w:type="dxa"/>
          </w:tcPr>
          <w:p w14:paraId="36262FA4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1FE8775" w14:textId="25ECB461" w:rsidR="00816D95" w:rsidRPr="009121B8" w:rsidRDefault="00920055" w:rsidP="009121B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</w:tcPr>
          <w:p w14:paraId="4C9F8E6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26419C" w14:textId="580700AA" w:rsidR="00816D95" w:rsidRPr="009121B8" w:rsidRDefault="00816D95" w:rsidP="009121B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21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gridSpan w:val="2"/>
          </w:tcPr>
          <w:p w14:paraId="76AFC8B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547BD" w14:textId="0B40936D" w:rsidR="00816D95" w:rsidRPr="00B43826" w:rsidRDefault="0092005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005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9200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2005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558DFD58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CF116" w14:textId="23CF2E90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502</w:t>
            </w:r>
          </w:p>
        </w:tc>
      </w:tr>
      <w:tr w:rsidR="00816D95" w:rsidRPr="00B43826" w14:paraId="226A1B2B" w14:textId="77777777" w:rsidTr="00C94F0A">
        <w:trPr>
          <w:trHeight w:hRule="exact" w:val="389"/>
        </w:trPr>
        <w:tc>
          <w:tcPr>
            <w:tcW w:w="3867" w:type="dxa"/>
          </w:tcPr>
          <w:p w14:paraId="06FE5E53" w14:textId="77777777" w:rsidR="00816D95" w:rsidRPr="00EE053D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775425C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7FA3B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B819E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8C61013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163976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B4E114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</w:tcPr>
          <w:p w14:paraId="6A2B83B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16D95" w:rsidRPr="00B43826" w14:paraId="67C97E6A" w14:textId="77777777" w:rsidTr="00C94F0A">
        <w:trPr>
          <w:trHeight w:hRule="exact" w:val="389"/>
        </w:trPr>
        <w:tc>
          <w:tcPr>
            <w:tcW w:w="3867" w:type="dxa"/>
          </w:tcPr>
          <w:p w14:paraId="6B0F80EA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90" w:type="dxa"/>
          </w:tcPr>
          <w:p w14:paraId="4CD17CF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BB4794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9D9FA9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0314CD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0041C070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80327F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</w:tcPr>
          <w:p w14:paraId="521E199D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6D95" w:rsidRPr="00B43826" w14:paraId="5AC7770F" w14:textId="77777777" w:rsidTr="00C94F0A">
        <w:trPr>
          <w:trHeight w:hRule="exact" w:val="389"/>
        </w:trPr>
        <w:tc>
          <w:tcPr>
            <w:tcW w:w="3867" w:type="dxa"/>
          </w:tcPr>
          <w:p w14:paraId="3803954E" w14:textId="77777777" w:rsidR="00816D95" w:rsidRPr="00B43826" w:rsidRDefault="00816D95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7C83A148" w14:textId="642547AF" w:rsidR="00816D95" w:rsidRPr="001D7E31" w:rsidRDefault="001D7E31" w:rsidP="00816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CF4017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9DA92CB" w14:textId="73D7C41C" w:rsidR="00816D95" w:rsidRPr="00B43826" w:rsidRDefault="00816D95" w:rsidP="00816D9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13E2075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676FF082" w14:textId="221D968C" w:rsidR="00816D95" w:rsidRPr="00B43826" w:rsidRDefault="001D7E31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185,250</w:t>
            </w:r>
          </w:p>
        </w:tc>
        <w:tc>
          <w:tcPr>
            <w:tcW w:w="270" w:type="dxa"/>
          </w:tcPr>
          <w:p w14:paraId="4C6A9A6B" w14:textId="77777777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</w:tcPr>
          <w:p w14:paraId="30B2E9FE" w14:textId="40E15BD6" w:rsidR="00816D95" w:rsidRPr="00B43826" w:rsidRDefault="00816D95" w:rsidP="00816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180,250</w:t>
            </w:r>
          </w:p>
        </w:tc>
      </w:tr>
      <w:tr w:rsidR="00816D95" w:rsidRPr="00B43826" w14:paraId="1D9606F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935BB0B" w14:textId="77777777" w:rsidR="00816D95" w:rsidRPr="00EE053D" w:rsidRDefault="00816D95" w:rsidP="007572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2" w:type="dxa"/>
            <w:gridSpan w:val="9"/>
          </w:tcPr>
          <w:p w14:paraId="0D555477" w14:textId="77777777" w:rsidR="00816D95" w:rsidRPr="00B43826" w:rsidRDefault="00816D95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C5A92" w:rsidRPr="00B43826" w14:paraId="6C274B7D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4D36A3F5" w14:textId="4A848073" w:rsidR="00EC5A92" w:rsidRPr="00B43826" w:rsidRDefault="00DC0C5E" w:rsidP="00816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C5A92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42" w:type="dxa"/>
            <w:gridSpan w:val="9"/>
          </w:tcPr>
          <w:p w14:paraId="443CD0E9" w14:textId="77777777" w:rsidR="00EC5A92" w:rsidRPr="00B43826" w:rsidRDefault="00EC5A92" w:rsidP="0075722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EC5A92" w:rsidRPr="00B43826" w14:paraId="38E7B60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A87FA3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0D97CB82" w14:textId="6A2736A8" w:rsidR="00EC5A92" w:rsidRPr="00B43826" w:rsidRDefault="001D7E3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66E96F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160B6E" w14:textId="5F74DA46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EC17F6F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4042A48F" w14:textId="053BE1B7" w:rsidR="00EC5A92" w:rsidRPr="00B43826" w:rsidRDefault="001D7E31" w:rsidP="00026CD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AFD69E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</w:tcPr>
          <w:p w14:paraId="0FC94EFB" w14:textId="7C3DDCFA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</w:tr>
      <w:tr w:rsidR="00EC5A92" w:rsidRPr="00B43826" w14:paraId="4A9B0D9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C3EB8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</w:tcPr>
          <w:p w14:paraId="7D3AF826" w14:textId="6A3E1136" w:rsidR="00EC5A92" w:rsidRPr="00B43826" w:rsidRDefault="001D7E3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2,370</w:t>
            </w:r>
          </w:p>
        </w:tc>
        <w:tc>
          <w:tcPr>
            <w:tcW w:w="270" w:type="dxa"/>
          </w:tcPr>
          <w:p w14:paraId="5A4EBE7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DD464" w14:textId="4C4E92A3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  <w:gridSpan w:val="2"/>
          </w:tcPr>
          <w:p w14:paraId="53F9CF2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318CE84E" w14:textId="1A3973AF" w:rsidR="00EC5A92" w:rsidRPr="00B43826" w:rsidRDefault="001D7E31" w:rsidP="00026C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14:paraId="05B8C9B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D1F08A3" w14:textId="57554021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11249602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964179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FE8EFBD" w14:textId="7CDB297F" w:rsidR="00EC5A92" w:rsidRPr="00B43826" w:rsidRDefault="001D7E3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2,370</w:t>
            </w:r>
          </w:p>
        </w:tc>
        <w:tc>
          <w:tcPr>
            <w:tcW w:w="270" w:type="dxa"/>
          </w:tcPr>
          <w:p w14:paraId="36420C3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DC4D30" w14:textId="5905FE9C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2,735</w:t>
            </w:r>
          </w:p>
        </w:tc>
        <w:tc>
          <w:tcPr>
            <w:tcW w:w="270" w:type="dxa"/>
            <w:gridSpan w:val="2"/>
          </w:tcPr>
          <w:p w14:paraId="0489F9CA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407B92" w14:textId="4BA8749D" w:rsidR="00EC5A92" w:rsidRPr="00026CDD" w:rsidRDefault="001D7E31" w:rsidP="00026CD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26C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D16AEE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CFFEC99" w14:textId="56F495B0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</w:t>
            </w:r>
          </w:p>
        </w:tc>
      </w:tr>
      <w:tr w:rsidR="00EC5A92" w:rsidRPr="00B43826" w14:paraId="2F6BC09C" w14:textId="77777777" w:rsidTr="00C94F0A">
        <w:trPr>
          <w:gridAfter w:val="1"/>
          <w:wAfter w:w="51" w:type="dxa"/>
          <w:trHeight w:val="197"/>
        </w:trPr>
        <w:tc>
          <w:tcPr>
            <w:tcW w:w="3867" w:type="dxa"/>
          </w:tcPr>
          <w:p w14:paraId="439B77D5" w14:textId="5A336761" w:rsidR="001D7E31" w:rsidRPr="00B43826" w:rsidRDefault="001D7E31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E510D8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1DEF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54B16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F25C0C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1661C44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28E0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FEDCD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A92" w:rsidRPr="00B43826" w14:paraId="7895301C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53C8EE9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เจ้าหนี้อื่น</w:t>
            </w:r>
          </w:p>
        </w:tc>
        <w:tc>
          <w:tcPr>
            <w:tcW w:w="5442" w:type="dxa"/>
            <w:gridSpan w:val="9"/>
          </w:tcPr>
          <w:p w14:paraId="5E7639D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5A92" w:rsidRPr="00B43826" w14:paraId="74FEFCC2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0E63A7E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02DC50E" w14:textId="7E7763F0" w:rsidR="00EC5A92" w:rsidRPr="00B43826" w:rsidRDefault="001D7E3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ED660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70005F" w14:textId="4213A992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FCB109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C47F654" w14:textId="7FAF7B50" w:rsidR="00EC5A92" w:rsidRPr="00B43826" w:rsidRDefault="001D7E31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70" w:type="dxa"/>
          </w:tcPr>
          <w:p w14:paraId="3FC1B1F5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4D4DBC0" w14:textId="27B6A4B5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EC5A92" w:rsidRPr="00B43826" w14:paraId="5FD9D51E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75339E8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558B37" w14:textId="04C67110" w:rsidR="00EC5A92" w:rsidRPr="00B43826" w:rsidRDefault="001D7E3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10,719</w:t>
            </w:r>
          </w:p>
        </w:tc>
        <w:tc>
          <w:tcPr>
            <w:tcW w:w="270" w:type="dxa"/>
          </w:tcPr>
          <w:p w14:paraId="64CAA5A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41EE5B" w14:textId="18B4226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  <w:gridSpan w:val="2"/>
          </w:tcPr>
          <w:p w14:paraId="7561E81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81245D9" w14:textId="2703F9EF" w:rsidR="00EC5A92" w:rsidRPr="00B43826" w:rsidRDefault="001D7E31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E815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7854CA3" w14:textId="4819FD6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48C5514A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42D1C773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4DD61AB" w14:textId="3D4E4344" w:rsidR="00EC5A92" w:rsidRPr="00B43826" w:rsidRDefault="001D7E31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D7E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10,719</w:t>
            </w:r>
          </w:p>
        </w:tc>
        <w:tc>
          <w:tcPr>
            <w:tcW w:w="270" w:type="dxa"/>
          </w:tcPr>
          <w:p w14:paraId="3BF89D4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5D966" w14:textId="5DAC608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20,233</w:t>
            </w:r>
          </w:p>
        </w:tc>
        <w:tc>
          <w:tcPr>
            <w:tcW w:w="270" w:type="dxa"/>
            <w:gridSpan w:val="2"/>
          </w:tcPr>
          <w:p w14:paraId="1A61F187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7B88DB" w14:textId="7BA5E75A" w:rsidR="00EC5A92" w:rsidRPr="00B43826" w:rsidRDefault="001D7E31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7E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303E17F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92A59D6" w14:textId="33CBDD86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</w:t>
            </w:r>
          </w:p>
        </w:tc>
      </w:tr>
      <w:tr w:rsidR="00EC5A92" w:rsidRPr="00B43826" w14:paraId="69BC6B74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54CC68F6" w14:textId="77777777" w:rsidR="00EC5A92" w:rsidRPr="00EE053D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E380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4C3B9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9596A2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2C0733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0C1188F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0F5B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09FB3AA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078CA0D0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7C733427" w14:textId="763F6DFB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6AA4B56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D0065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90DE61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EAFD26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A26B459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E17D6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A9454F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5104CA49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3902029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D290E3B" w14:textId="109A02EB" w:rsidR="00EC5A92" w:rsidRPr="00B43826" w:rsidRDefault="005D65CC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65C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B139E9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B7C053" w14:textId="4A014636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3,536</w:t>
            </w:r>
          </w:p>
        </w:tc>
        <w:tc>
          <w:tcPr>
            <w:tcW w:w="270" w:type="dxa"/>
            <w:gridSpan w:val="2"/>
          </w:tcPr>
          <w:p w14:paraId="065A1635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</w:tcPr>
          <w:p w14:paraId="4912B1DD" w14:textId="7F6EBCF8" w:rsidR="00EC5A92" w:rsidRPr="00B43826" w:rsidRDefault="005D65CC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3E57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BAEEE9E" w14:textId="6882680C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282EC8FF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AE3A3AE" w14:textId="3A6FD1CB" w:rsidR="00EC5A92" w:rsidRPr="00EE053D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</w:tcPr>
          <w:p w14:paraId="7A0B246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8137C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44859C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FC688B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0E78970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7FC6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28FDB5A8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21B8" w:rsidRPr="00B43826" w14:paraId="0EDA339C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18AC1DA2" w14:textId="0749EF59" w:rsidR="009121B8" w:rsidRPr="00B43826" w:rsidRDefault="009121B8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90" w:type="dxa"/>
          </w:tcPr>
          <w:p w14:paraId="1DF98BCC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74D094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26B78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D91D326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E5E62F9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07C232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52B1ECE7" w14:textId="77777777" w:rsidR="009121B8" w:rsidRPr="00B43826" w:rsidRDefault="009121B8" w:rsidP="0075722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C5A92" w:rsidRPr="00B43826" w14:paraId="55A49FE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5E1A5B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0" w:type="dxa"/>
            <w:tcBorders>
              <w:bottom w:val="nil"/>
            </w:tcBorders>
            <w:shd w:val="clear" w:color="auto" w:fill="auto"/>
          </w:tcPr>
          <w:p w14:paraId="5CA05252" w14:textId="2A1B6D00" w:rsidR="00EC5A92" w:rsidRPr="00B43826" w:rsidRDefault="007842F3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0D830E0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BCD34A" w14:textId="528164EF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02AE0D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nil"/>
            </w:tcBorders>
            <w:shd w:val="clear" w:color="auto" w:fill="auto"/>
          </w:tcPr>
          <w:p w14:paraId="5BDBFF6A" w14:textId="20E39FBC" w:rsidR="00EC5A92" w:rsidRPr="00B43826" w:rsidRDefault="007842F3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E2656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nil"/>
            </w:tcBorders>
          </w:tcPr>
          <w:p w14:paraId="05598088" w14:textId="0E0794B9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304DA0EA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79700C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7051A3F" w14:textId="1A23508E" w:rsidR="00EC5A92" w:rsidRPr="00B43826" w:rsidRDefault="007842F3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49CCC1D2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347473" w14:textId="21F9B4B9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642D7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18905" w14:textId="5773B6B4" w:rsidR="00EC5A92" w:rsidRPr="00B43826" w:rsidRDefault="007842F3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26DA4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6150AD6" w14:textId="008B8175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A92" w:rsidRPr="00B43826" w14:paraId="65B80115" w14:textId="77777777" w:rsidTr="00C94F0A">
        <w:trPr>
          <w:gridAfter w:val="1"/>
          <w:wAfter w:w="51" w:type="dxa"/>
        </w:trPr>
        <w:tc>
          <w:tcPr>
            <w:tcW w:w="3867" w:type="dxa"/>
          </w:tcPr>
          <w:p w14:paraId="2D22FD7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16FA8" w14:textId="4CF14F31" w:rsidR="00EC5A92" w:rsidRPr="00B43826" w:rsidRDefault="007842F3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5F053BD3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4E58B" w14:textId="4C9F91EF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76E1D0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193A6" w14:textId="0D34F534" w:rsidR="00EC5A92" w:rsidRPr="00B43826" w:rsidRDefault="007842F3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4A0BCB" w14:textId="77777777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FB31EF9" w14:textId="1D89DD4A" w:rsidR="00EC5A92" w:rsidRPr="00B43826" w:rsidRDefault="00EC5A92" w:rsidP="0075722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B43826" w:rsidRDefault="000E66A1" w:rsidP="00757227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rtl/>
          <w:cs/>
          <w:lang w:val="en-US"/>
        </w:rPr>
      </w:pPr>
    </w:p>
    <w:p w14:paraId="166BD137" w14:textId="0C1D035E" w:rsidR="009D4FE6" w:rsidRPr="00B43826" w:rsidRDefault="009D4FE6" w:rsidP="0075722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B43826">
        <w:rPr>
          <w:rFonts w:ascii="Angsana New" w:hAnsi="Angsana New"/>
          <w:i/>
          <w:iCs/>
          <w:sz w:val="28"/>
          <w:szCs w:val="28"/>
        </w:rPr>
        <w:tab/>
      </w:r>
      <w:r w:rsidRPr="00B4382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4AE5CAFA" w:rsidR="000A44A9" w:rsidRPr="00B43826" w:rsidRDefault="000A44A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935F217" w14:textId="4AFF4C1B" w:rsidR="00337075" w:rsidRPr="003D4395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ในเดือน</w:t>
      </w:r>
      <w:r w:rsidR="00375CAD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เมษายน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2B634A"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</w:t>
      </w:r>
      <w:r w:rsidR="002B634A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ให้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กู้ยืม</w:t>
      </w:r>
      <w:r w:rsidR="00FC0943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ระยะสั้นแก่บริษัท</w:t>
      </w:r>
      <w:r w:rsidR="002B634A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แห่งหนึ่ง เงินกู้ยืมดังกล่าวมี</w:t>
      </w:r>
      <w:r w:rsidR="00E37E4E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อัตรา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ดอกเบี้ยตามที่ระบุในสัญญา และมีกำหนดชำ</w:t>
      </w:r>
      <w:r w:rsidRPr="0034366C">
        <w:rPr>
          <w:rFonts w:asciiTheme="majorBidi" w:hAnsiTheme="majorBidi" w:cstheme="majorBidi" w:hint="cs"/>
          <w:spacing w:val="-2"/>
          <w:sz w:val="28"/>
          <w:szCs w:val="28"/>
          <w:cs/>
        </w:rPr>
        <w:t>ระคืน</w:t>
      </w:r>
      <w:r w:rsidR="00AF676E" w:rsidRPr="0034366C">
        <w:rPr>
          <w:rFonts w:asciiTheme="majorBidi" w:hAnsiTheme="majorBidi" w:cstheme="majorBidi" w:hint="cs"/>
          <w:spacing w:val="-2"/>
          <w:sz w:val="28"/>
          <w:szCs w:val="28"/>
          <w:cs/>
        </w:rPr>
        <w:t>เมื่อทวงถาม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="00764E95" w:rsidRPr="003D439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764E95" w:rsidRPr="003D4395">
        <w:rPr>
          <w:rFonts w:asciiTheme="majorBidi" w:hAnsiTheme="majorBidi" w:hint="cs"/>
          <w:spacing w:val="-2"/>
          <w:sz w:val="28"/>
          <w:szCs w:val="28"/>
          <w:cs/>
        </w:rPr>
        <w:t>มิถุนายน</w:t>
      </w:r>
      <w:r w:rsidR="00764E95" w:rsidRPr="003D4395">
        <w:rPr>
          <w:rFonts w:asciiTheme="majorBidi" w:hAnsiTheme="majorBidi"/>
          <w:spacing w:val="-2"/>
          <w:sz w:val="28"/>
          <w:szCs w:val="28"/>
        </w:rPr>
        <w:t xml:space="preserve"> </w:t>
      </w:r>
      <w:r w:rsidR="002B634A"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</w:t>
      </w:r>
      <w:r w:rsidR="00BB5F48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="002B634A"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จำนวน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ทั้งสิ้น</w:t>
      </w:r>
      <w:r w:rsidR="002B634A" w:rsidRPr="003D439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F5B35" w:rsidRPr="003D4395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375CAD" w:rsidRPr="003D4395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451AE636" w14:textId="33FE8D65" w:rsidR="00375CAD" w:rsidRPr="003D4395" w:rsidRDefault="00375CA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D33F067" w14:textId="5C1B4F02" w:rsidR="00375CAD" w:rsidRPr="003D4395" w:rsidRDefault="00375CAD" w:rsidP="00375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>ในเดือ</w:t>
      </w:r>
      <w:r w:rsidRPr="0034366C">
        <w:rPr>
          <w:rFonts w:asciiTheme="majorBidi" w:hAnsiTheme="majorBidi" w:cstheme="majorBidi" w:hint="cs"/>
          <w:spacing w:val="-2"/>
          <w:sz w:val="28"/>
          <w:szCs w:val="28"/>
          <w:cs/>
        </w:rPr>
        <w:t>นพฤ</w:t>
      </w:r>
      <w:r w:rsidR="00AB7847" w:rsidRPr="0034366C">
        <w:rPr>
          <w:rFonts w:asciiTheme="majorBidi" w:hAnsiTheme="majorBidi" w:cstheme="majorBidi" w:hint="cs"/>
          <w:spacing w:val="-2"/>
          <w:sz w:val="28"/>
          <w:szCs w:val="28"/>
          <w:cs/>
        </w:rPr>
        <w:t>ษ</w:t>
      </w:r>
      <w:r w:rsidRPr="0034366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ภาคม </w:t>
      </w:r>
      <w:r w:rsidRPr="0034366C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บริษัทได้ทำสัญญาให้กู้ยืมเงินระยะสั้นแก่บริษัทย่อยแห่งหนึ่ง เงินกู้ยืมดังกล่าวมีอัตราดอกเบี้ยตามที่ระบุในสัญญา และมีกำหนดชำระคืนภายในเดือนสิงหาคม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3D4395">
        <w:rPr>
          <w:rFonts w:asciiTheme="majorBidi" w:hAnsiTheme="majorBidi" w:hint="cs"/>
          <w:spacing w:val="-2"/>
          <w:sz w:val="28"/>
          <w:szCs w:val="28"/>
          <w:cs/>
        </w:rPr>
        <w:t>มิถุนายน</w:t>
      </w:r>
      <w:r w:rsidRPr="003D439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บริษัทมียอดเงินให้กู้ยืมจากสัญญาดังกล่าวจำนวนทั้งสิ้น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 xml:space="preserve"> 3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4783251F" w14:textId="6A5EEAD9" w:rsidR="00375CAD" w:rsidRPr="003D4395" w:rsidRDefault="00375CA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68192766" w14:textId="1F1C6459" w:rsidR="00375CAD" w:rsidRPr="00B43826" w:rsidRDefault="00375CAD" w:rsidP="00375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ในเดือนมิถุนายน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บริษัทได้ทำสัญญาให้กู้ยืมเงินระยะสั้นแก่บริษัทย่อยแห่งหนึ่ง เงินกู้ยืมดังกล่าวมีอัตราดอกเบี้ยตามที่ระบุในสัญญา และมีกำหนดชำระคืนภายในเดือนกันยายน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 วันที่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3D4395">
        <w:rPr>
          <w:rFonts w:asciiTheme="majorBidi" w:hAnsiTheme="majorBidi" w:hint="cs"/>
          <w:spacing w:val="-2"/>
          <w:sz w:val="28"/>
          <w:szCs w:val="28"/>
          <w:cs/>
        </w:rPr>
        <w:t>มิถุนายน</w:t>
      </w:r>
      <w:r w:rsidRPr="003D439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บริษัทมียอดเงินให้กู้ยืมจากสัญญาดังกล่าวจำนวนทั้งสิ้น</w:t>
      </w:r>
      <w:r w:rsidRPr="003D4395">
        <w:rPr>
          <w:rFonts w:asciiTheme="majorBidi" w:hAnsiTheme="majorBidi" w:cstheme="majorBidi"/>
          <w:spacing w:val="-2"/>
          <w:sz w:val="28"/>
          <w:szCs w:val="28"/>
        </w:rPr>
        <w:t xml:space="preserve"> 2</w:t>
      </w:r>
      <w:r w:rsidRPr="003D439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</w:t>
      </w:r>
    </w:p>
    <w:p w14:paraId="21ACED37" w14:textId="4BE6FBF8" w:rsidR="00337075" w:rsidRDefault="00337075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75D36E7" w14:textId="4E103CA5" w:rsidR="00DD7699" w:rsidRDefault="00DD769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5FF3622D" w14:textId="170A4931" w:rsidR="00DD7699" w:rsidRDefault="00DD7699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00A6A569" w14:textId="74C12B06" w:rsidR="00C91A94" w:rsidRDefault="00C9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  <w:r>
        <w:rPr>
          <w:rFonts w:asciiTheme="majorBidi" w:hAnsiTheme="majorBidi" w:cstheme="majorBidi"/>
          <w:spacing w:val="-2"/>
          <w:sz w:val="22"/>
          <w:szCs w:val="22"/>
        </w:rPr>
        <w:br w:type="page"/>
      </w:r>
    </w:p>
    <w:p w14:paraId="1AD72431" w14:textId="775915C2" w:rsidR="000C6EEE" w:rsidRPr="00B43826" w:rsidRDefault="000C6EEE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ที่ดิน อาคารและอุปกรณ์</w:t>
      </w:r>
    </w:p>
    <w:p w14:paraId="1F4AF58F" w14:textId="77777777" w:rsidR="007F6EA9" w:rsidRPr="00B43826" w:rsidRDefault="007F6EA9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64E95" w:rsidRPr="00B43826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1E09378D" w:rsidR="00764E95" w:rsidRPr="00B43826" w:rsidRDefault="00764E95" w:rsidP="00764E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</w:t>
            </w:r>
            <w:r w:rsidRPr="00173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น </w:t>
            </w:r>
            <w:r w:rsidRPr="00173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73F0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3FFB6988" w14:textId="77777777" w:rsidR="00764E95" w:rsidRPr="00B43826" w:rsidRDefault="00764E95" w:rsidP="00764E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64E95" w:rsidRPr="00B43826" w:rsidRDefault="00764E95" w:rsidP="00764E9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64E95" w:rsidRPr="00B43826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64E95" w:rsidRPr="00B43826" w:rsidRDefault="00764E95" w:rsidP="00764E9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B43826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935F59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35F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935F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935F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B43826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B43826" w:rsidRDefault="007F6EA9" w:rsidP="0075722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B43826" w:rsidRDefault="007F6EA9" w:rsidP="007572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4C966CD9" w:rsidR="007F6EA9" w:rsidRPr="00935F59" w:rsidRDefault="00DD769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65,9</w:t>
            </w:r>
            <w:r w:rsidR="001067E5"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2400A" w:rsidRPr="00935F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EEF98B7" w14:textId="77777777" w:rsidR="007F6EA9" w:rsidRPr="00B43826" w:rsidRDefault="007F6EA9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3599039E" w:rsidR="007F6EA9" w:rsidRPr="00B43826" w:rsidRDefault="005461AD" w:rsidP="0075722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8,368</w:t>
            </w:r>
          </w:p>
        </w:tc>
      </w:tr>
      <w:tr w:rsidR="005461AD" w:rsidRPr="00B43826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5461AD" w:rsidRPr="00B43826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5461AD" w:rsidRPr="00B43826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0FF2ACF0" w:rsidR="005461AD" w:rsidRPr="00B43826" w:rsidRDefault="00DD7699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20AB2A50" w14:textId="77777777" w:rsidR="005461AD" w:rsidRPr="00B43826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2EB81DCE" w:rsidR="005461AD" w:rsidRPr="00B43826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</w:tr>
      <w:tr w:rsidR="005461AD" w:rsidRPr="00B43826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5461AD" w:rsidRPr="00B43826" w:rsidRDefault="005461AD" w:rsidP="005461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5461AD" w:rsidRPr="00B43826" w:rsidRDefault="005461AD" w:rsidP="005461A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2B5893D3" w:rsidR="005461AD" w:rsidRPr="00B43826" w:rsidRDefault="00AD510F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533</w:t>
            </w:r>
          </w:p>
        </w:tc>
        <w:tc>
          <w:tcPr>
            <w:tcW w:w="180" w:type="dxa"/>
          </w:tcPr>
          <w:p w14:paraId="79FCAE47" w14:textId="77777777" w:rsidR="005461AD" w:rsidRPr="00B43826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22446039" w:rsidR="005461AD" w:rsidRPr="00B43826" w:rsidRDefault="005461AD" w:rsidP="005461A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5E8C3E84" w14:textId="77777777" w:rsidR="00DD7699" w:rsidRDefault="00DD7699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893AD" w14:textId="37AF6396" w:rsidR="005F1526" w:rsidRPr="00B43826" w:rsidRDefault="005F1526" w:rsidP="00757227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B43826">
        <w:rPr>
          <w:rFonts w:asciiTheme="majorBidi" w:hAnsiTheme="majorBidi" w:cstheme="majorBidi"/>
          <w:sz w:val="28"/>
          <w:szCs w:val="28"/>
          <w:cs/>
        </w:rPr>
        <w:br/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B43826">
        <w:rPr>
          <w:rFonts w:asciiTheme="majorBidi" w:hAnsiTheme="majorBidi" w:cstheme="majorBidi"/>
          <w:sz w:val="28"/>
          <w:szCs w:val="28"/>
        </w:rPr>
        <w:t>8</w:t>
      </w:r>
      <w:r w:rsidR="00662C96"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B43826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B43826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 xml:space="preserve">2564 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B43826">
        <w:rPr>
          <w:rFonts w:asciiTheme="majorBidi" w:hAnsiTheme="majorBidi" w:cstheme="majorBidi"/>
          <w:sz w:val="28"/>
          <w:szCs w:val="28"/>
        </w:rPr>
        <w:t>3</w:t>
      </w:r>
    </w:p>
    <w:p w14:paraId="1EDF9A4C" w14:textId="19975FFA" w:rsidR="00667604" w:rsidRPr="00DD7699" w:rsidRDefault="00667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  <w:cs/>
        </w:rPr>
      </w:pPr>
    </w:p>
    <w:p w14:paraId="3873B774" w14:textId="711DB8A9" w:rsidR="003F7D59" w:rsidRPr="00B43826" w:rsidRDefault="00C9741B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ส่วนงานดำเนินงาน</w:t>
      </w:r>
      <w:r w:rsidR="00ED213C" w:rsidRPr="00B43826"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และการจำแนกรายได้</w:t>
      </w:r>
    </w:p>
    <w:p w14:paraId="058B9D66" w14:textId="62DCA7E3" w:rsidR="00BF1DB1" w:rsidRPr="00B43826" w:rsidRDefault="00BF1DB1" w:rsidP="00757227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14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855"/>
        <w:gridCol w:w="1076"/>
        <w:gridCol w:w="242"/>
        <w:gridCol w:w="949"/>
        <w:gridCol w:w="242"/>
        <w:gridCol w:w="982"/>
        <w:gridCol w:w="242"/>
        <w:gridCol w:w="1020"/>
        <w:gridCol w:w="242"/>
        <w:gridCol w:w="990"/>
        <w:gridCol w:w="242"/>
        <w:gridCol w:w="1016"/>
      </w:tblGrid>
      <w:tr w:rsidR="00EC5A92" w:rsidRPr="00B43826" w14:paraId="0517C40B" w14:textId="77777777" w:rsidTr="001B6FF5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478D685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  <w:bottom w:val="nil"/>
            </w:tcBorders>
          </w:tcPr>
          <w:p w14:paraId="16E9095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C5A92" w:rsidRPr="00B43826" w14:paraId="54FA5F2B" w14:textId="77777777" w:rsidTr="001B6FF5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7BC89C61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432E4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9C1463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EBF2F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38E951CE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69F41C9B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EC5A92" w:rsidRPr="00B43826" w14:paraId="06E33A95" w14:textId="77777777" w:rsidTr="001B6FF5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2421CDF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E63772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DE9E04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E427D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5597387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73B1CBC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764E95" w:rsidRPr="00B43826" w14:paraId="170E7F55" w14:textId="77777777" w:rsidTr="001B6FF5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564B1CE7" w14:textId="605FE019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09B4B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E7249C4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49C8D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7769779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</w:tcPr>
          <w:p w14:paraId="1B9DFD63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64E95" w:rsidRPr="00B43826" w14:paraId="447DC5A6" w14:textId="77777777" w:rsidTr="001B6FF5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237947B" w14:textId="7F594EC2" w:rsidR="00764E95" w:rsidRPr="00B43826" w:rsidRDefault="00764E95" w:rsidP="00764E9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947F9CA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6946A2AE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55DBE76B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049D786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5BDE1FD9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3789E85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5665A96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72AE1983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</w:tcPr>
          <w:p w14:paraId="1C159B85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0" w:type="pct"/>
          </w:tcPr>
          <w:p w14:paraId="03FC0A92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</w:tcPr>
          <w:p w14:paraId="772E40ED" w14:textId="77777777" w:rsidR="00764E95" w:rsidRPr="00B43826" w:rsidRDefault="00764E95" w:rsidP="0076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</w:tr>
      <w:tr w:rsidR="00EC5A92" w:rsidRPr="00B43826" w14:paraId="7F1946A4" w14:textId="77777777" w:rsidTr="001B6FF5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28144D65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2DE9D83C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EC5A92" w:rsidRPr="00B43826" w14:paraId="537C4931" w14:textId="77777777" w:rsidTr="00D738E8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07B80169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587" w:type="pct"/>
            <w:gridSpan w:val="11"/>
            <w:tcBorders>
              <w:top w:val="nil"/>
              <w:left w:val="nil"/>
            </w:tcBorders>
          </w:tcPr>
          <w:p w14:paraId="391AC820" w14:textId="77777777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761A9A" w:rsidRPr="00B43826" w14:paraId="26EBB451" w14:textId="77777777" w:rsidTr="00F56EE7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6210C74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8B9A68A" w14:textId="0D7A6DF9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2,546,589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4536DB5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648A79D1" w14:textId="644E1CE4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2,833,984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F702A82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1B800F" w14:textId="3B1DF523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78,075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30CC08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3B9DD" w14:textId="62760922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56,155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303E288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BA69E2F" w14:textId="74BF6A55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2,624,664</w:t>
            </w:r>
          </w:p>
        </w:tc>
        <w:tc>
          <w:tcPr>
            <w:tcW w:w="120" w:type="pct"/>
            <w:vAlign w:val="bottom"/>
          </w:tcPr>
          <w:p w14:paraId="220F5FA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2D600DB" w14:textId="31457E62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2,890,139</w:t>
            </w:r>
          </w:p>
        </w:tc>
      </w:tr>
      <w:tr w:rsidR="00761A9A" w:rsidRPr="00B43826" w14:paraId="26AC41CA" w14:textId="77777777" w:rsidTr="00F56EE7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</w:tcPr>
          <w:p w14:paraId="3B714A5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43DA6F4" w14:textId="73040547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171,812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4C3A8CB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vAlign w:val="bottom"/>
          </w:tcPr>
          <w:p w14:paraId="7D3563E1" w14:textId="23B73936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175,705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445A44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CF7A9" w14:textId="614C418E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21,966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3275F87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ADB67" w14:textId="65495263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24,698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</w:tcPr>
          <w:p w14:paraId="6B4FF241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750DA0EB" w14:textId="4BFEAF5F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193,778</w:t>
            </w:r>
          </w:p>
        </w:tc>
        <w:tc>
          <w:tcPr>
            <w:tcW w:w="120" w:type="pct"/>
            <w:vAlign w:val="bottom"/>
          </w:tcPr>
          <w:p w14:paraId="26E35A9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7B166EF9" w14:textId="520E5356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200,403</w:t>
            </w:r>
          </w:p>
        </w:tc>
      </w:tr>
      <w:tr w:rsidR="00761A9A" w:rsidRPr="00B43826" w14:paraId="5CB154DC" w14:textId="77777777" w:rsidTr="00F56EE7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4BBA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EA969" w14:textId="1FDB34A3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361B8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9EF17" w14:textId="471A930D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62D48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3FA86" w14:textId="56ABE834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C8EB89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BCDB3" w14:textId="48EA958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80,853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91F0DE4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14:paraId="5764B0B4" w14:textId="2314B9E6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2,818,442</w:t>
            </w:r>
          </w:p>
        </w:tc>
        <w:tc>
          <w:tcPr>
            <w:tcW w:w="120" w:type="pct"/>
            <w:vAlign w:val="bottom"/>
          </w:tcPr>
          <w:p w14:paraId="4CDBD12A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double" w:sz="4" w:space="0" w:color="auto"/>
            </w:tcBorders>
            <w:vAlign w:val="bottom"/>
          </w:tcPr>
          <w:p w14:paraId="27F4280D" w14:textId="0A9FED00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3,090,542</w:t>
            </w:r>
          </w:p>
        </w:tc>
      </w:tr>
      <w:tr w:rsidR="00761A9A" w:rsidRPr="00B43826" w14:paraId="652508B0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116978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907E980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F95A33A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AA3A5BD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1A09F2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8FC4AEC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1D340E9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06E0A2E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88950E3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vAlign w:val="bottom"/>
          </w:tcPr>
          <w:p w14:paraId="76F10DEC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vAlign w:val="bottom"/>
          </w:tcPr>
          <w:p w14:paraId="18B0016F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vAlign w:val="bottom"/>
          </w:tcPr>
          <w:p w14:paraId="3333CBFA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A9A" w:rsidRPr="00B43826" w14:paraId="18DCD488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CB4418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90025BD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B46F0B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5614D95A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E3422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416E116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69DCB6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5E91BA8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7AD09F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464CC94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0A09474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2100056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1A9A" w:rsidRPr="00B43826" w14:paraId="4863C7E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6AD22624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B0E30E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A76270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71C49BC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E98DF6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69BF88F2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3F5A8E4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25D3222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C590D35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F5C6F57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5828223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6B56802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61A9A" w:rsidRPr="00B43826" w14:paraId="0E349665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36F8C515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0AD7A25" w14:textId="33131BA1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3383C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5544FAD" w14:textId="526F4415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E817D05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58A610D1" w14:textId="743AA428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E00042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2D76D81E" w14:textId="304A7627" w:rsidR="00761A9A" w:rsidRPr="00B43826" w:rsidRDefault="00761A9A" w:rsidP="005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34DBF5B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8B2D257" w14:textId="41E08F4F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B50C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18,401</w:t>
            </w:r>
          </w:p>
        </w:tc>
        <w:tc>
          <w:tcPr>
            <w:tcW w:w="120" w:type="pct"/>
            <w:vAlign w:val="bottom"/>
          </w:tcPr>
          <w:p w14:paraId="1F3C03A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C644840" w14:textId="72860015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3,009,689</w:t>
            </w:r>
          </w:p>
        </w:tc>
      </w:tr>
      <w:tr w:rsidR="00761A9A" w:rsidRPr="00B43826" w14:paraId="19A5B292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</w:tcPr>
          <w:p w14:paraId="127A5DB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68D6DE" w14:textId="7F17BF22" w:rsidR="00761A9A" w:rsidRPr="00B43826" w:rsidRDefault="00085403" w:rsidP="0054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07E9C1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4231" w14:textId="1193CC46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ABB2AAA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0B391" w14:textId="2C133604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5AC85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486B45" w14:textId="33A38465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80,853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A4800C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27526314" w14:textId="369EFAEB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vAlign w:val="bottom"/>
          </w:tcPr>
          <w:p w14:paraId="1EAFC41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5803822C" w14:textId="19BE1A4C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80,853</w:t>
            </w:r>
          </w:p>
        </w:tc>
      </w:tr>
      <w:tr w:rsidR="00761A9A" w:rsidRPr="00B43826" w14:paraId="134FFD2C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C043B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176B3" w14:textId="04D82CC8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2,718,401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063A0F8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3322B" w14:textId="6E104975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648810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9AD9F" w14:textId="4F46DD53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100,041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AD697B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5F635" w14:textId="231AE272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80,853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6F431CBA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204BA" w14:textId="5C1BA6C8" w:rsidR="00761A9A" w:rsidRPr="00237F12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  <w:r w:rsidRPr="003466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 w:rsidR="006B6FF2" w:rsidRPr="003466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3466E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18,442</w:t>
            </w:r>
          </w:p>
        </w:tc>
        <w:tc>
          <w:tcPr>
            <w:tcW w:w="120" w:type="pct"/>
            <w:vAlign w:val="bottom"/>
          </w:tcPr>
          <w:p w14:paraId="546C48D5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2F78F" w14:textId="2D03820B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3,090,542</w:t>
            </w:r>
          </w:p>
        </w:tc>
      </w:tr>
      <w:tr w:rsidR="00761A9A" w:rsidRPr="00B43826" w14:paraId="629E106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EB03AC0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CAD9AD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0D9A7E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EC82AD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65E1BCF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5DC2CA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F06C37B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862883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2CD19E8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  <w:vAlign w:val="bottom"/>
          </w:tcPr>
          <w:p w14:paraId="5167BDE9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vAlign w:val="bottom"/>
          </w:tcPr>
          <w:p w14:paraId="13ED6B50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double" w:sz="4" w:space="0" w:color="auto"/>
            </w:tcBorders>
            <w:vAlign w:val="bottom"/>
          </w:tcPr>
          <w:p w14:paraId="163AA379" w14:textId="77777777" w:rsidR="00761A9A" w:rsidRPr="00DD7699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61A9A" w:rsidRPr="00B43826" w14:paraId="2E5D7C39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E82924" w14:textId="5EE062DD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97F2F3B" w14:textId="469FAC81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</w:t>
            </w:r>
            <w:r w:rsidR="00992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F43CC8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4709B4E0" w14:textId="737D543F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56,640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A6CD5C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C533746" w14:textId="5CC2D5A9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7,750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F7C407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CC0D185" w14:textId="323E98D0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6,728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C32A413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2DCD2EB1" w14:textId="5D51AEBB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</w:t>
            </w:r>
            <w:r w:rsidR="00992E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  <w:tc>
          <w:tcPr>
            <w:tcW w:w="120" w:type="pct"/>
            <w:vAlign w:val="bottom"/>
          </w:tcPr>
          <w:p w14:paraId="3385023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10B29727" w14:textId="479733CE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63,368</w:t>
            </w:r>
          </w:p>
        </w:tc>
      </w:tr>
      <w:tr w:rsidR="00761A9A" w:rsidRPr="00B43826" w14:paraId="21598087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73745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415F0" w14:textId="62FCAE22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</w:t>
            </w:r>
            <w:r w:rsidR="00620F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20A5F38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F3C8AD" w14:textId="2A15F132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666CC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94AD7" w14:textId="77698CB6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(110)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B690DD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45EFD6" w14:textId="26792008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2E0EDE0D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0B697590" w14:textId="3015DA13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</w:t>
            </w:r>
            <w:r w:rsidR="00620F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20" w:type="pct"/>
            <w:vAlign w:val="bottom"/>
          </w:tcPr>
          <w:p w14:paraId="67CFCAC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29A45B91" w14:textId="0EAB3C15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</w:p>
        </w:tc>
      </w:tr>
      <w:tr w:rsidR="00761A9A" w:rsidRPr="00B43826" w14:paraId="55E28638" w14:textId="77777777" w:rsidTr="00C94F0A">
        <w:tc>
          <w:tcPr>
            <w:tcW w:w="1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A46D06" w14:textId="7740DFDB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73894" w14:textId="46E0E60E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144,</w:t>
            </w:r>
            <w:r w:rsidR="00620F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6423E7C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6413A4" w14:textId="26D2CBD4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56,454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52751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62A627" w14:textId="55C0063E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7,860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8D2C37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6122C" w14:textId="0FCE9CCA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6,747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053F3C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D0D29" w14:textId="54C23EFD" w:rsidR="00761A9A" w:rsidRPr="00B43826" w:rsidRDefault="00085403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152,</w:t>
            </w:r>
            <w:r w:rsidR="00620FA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20" w:type="pct"/>
            <w:vAlign w:val="bottom"/>
          </w:tcPr>
          <w:p w14:paraId="42AECA3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1792D" w14:textId="5A2CA7BA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63,201</w:t>
            </w:r>
          </w:p>
        </w:tc>
      </w:tr>
      <w:tr w:rsidR="001B6FF5" w:rsidRPr="00B43826" w14:paraId="25FA5D62" w14:textId="77777777" w:rsidTr="001B6FF5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15E22C88" w14:textId="77777777" w:rsidR="001B6FF5" w:rsidRPr="00B43826" w:rsidRDefault="001B6FF5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87" w:type="pct"/>
            <w:gridSpan w:val="11"/>
            <w:tcBorders>
              <w:left w:val="nil"/>
            </w:tcBorders>
            <w:vAlign w:val="bottom"/>
          </w:tcPr>
          <w:p w14:paraId="54002E3B" w14:textId="400FBA00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B6FF5" w:rsidRPr="00B43826" w14:paraId="6BCDEF02" w14:textId="77777777" w:rsidTr="00552114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671A7FA7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3" w:type="pct"/>
            <w:gridSpan w:val="3"/>
            <w:tcBorders>
              <w:left w:val="nil"/>
              <w:right w:val="nil"/>
            </w:tcBorders>
          </w:tcPr>
          <w:p w14:paraId="46CE995B" w14:textId="0C75B45D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DE1F9B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left w:val="nil"/>
              <w:right w:val="nil"/>
            </w:tcBorders>
          </w:tcPr>
          <w:p w14:paraId="32A17A12" w14:textId="348BADAE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7D4D3E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  <w:vAlign w:val="bottom"/>
          </w:tcPr>
          <w:p w14:paraId="034E3EDA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FF5" w:rsidRPr="00B43826" w14:paraId="44BF8113" w14:textId="77777777" w:rsidTr="00552114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165A1A8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3" w:type="pct"/>
            <w:gridSpan w:val="3"/>
            <w:tcBorders>
              <w:left w:val="nil"/>
              <w:right w:val="nil"/>
            </w:tcBorders>
          </w:tcPr>
          <w:p w14:paraId="61C20189" w14:textId="1A951BA5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AC1C0A1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left w:val="nil"/>
              <w:right w:val="nil"/>
            </w:tcBorders>
          </w:tcPr>
          <w:p w14:paraId="0C804A20" w14:textId="6D92AB86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30A8670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  <w:vAlign w:val="bottom"/>
          </w:tcPr>
          <w:p w14:paraId="1A4E3121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FF5" w:rsidRPr="00B43826" w14:paraId="65AD1C33" w14:textId="77777777" w:rsidTr="00552114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73DB9C26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23" w:type="pct"/>
            <w:gridSpan w:val="3"/>
            <w:tcBorders>
              <w:left w:val="nil"/>
              <w:right w:val="nil"/>
            </w:tcBorders>
          </w:tcPr>
          <w:p w14:paraId="10A40893" w14:textId="655243D5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FE9A73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1" w:type="pct"/>
            <w:gridSpan w:val="3"/>
            <w:tcBorders>
              <w:left w:val="nil"/>
              <w:right w:val="nil"/>
            </w:tcBorders>
          </w:tcPr>
          <w:p w14:paraId="67BA5DC1" w14:textId="2ECB202D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73AB9ACA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gridSpan w:val="3"/>
            <w:vAlign w:val="bottom"/>
          </w:tcPr>
          <w:p w14:paraId="6C6B2667" w14:textId="74C48DD4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1B6FF5" w:rsidRPr="00B43826" w14:paraId="619FAD43" w14:textId="77777777" w:rsidTr="00C94F0A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6A0B6AB6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309ADF2" w14:textId="2C5028C3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562F0FC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FC3C5BF" w14:textId="1437CE26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40" w:right="3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485EDD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101B5C2" w14:textId="6D790D3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9A6A1DA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689C01E2" w14:textId="57FCE5A6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4401253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AFCF728" w14:textId="7364992B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0" w:type="pct"/>
            <w:vAlign w:val="bottom"/>
          </w:tcPr>
          <w:p w14:paraId="55A2AD5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5CE1E875" w14:textId="75550506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</w:tr>
      <w:tr w:rsidR="001B6FF5" w:rsidRPr="00B43826" w14:paraId="6F0293F8" w14:textId="77777777" w:rsidTr="001B6FF5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1CA9168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87" w:type="pct"/>
            <w:gridSpan w:val="11"/>
            <w:tcBorders>
              <w:left w:val="nil"/>
            </w:tcBorders>
            <w:vAlign w:val="bottom"/>
          </w:tcPr>
          <w:p w14:paraId="4AE930D1" w14:textId="339C6CEE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</w:tabs>
              <w:spacing w:line="240" w:lineRule="auto"/>
              <w:ind w:left="-105" w:right="-50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1B6FF5" w:rsidRPr="00B43826" w14:paraId="1D17C8DF" w14:textId="77777777" w:rsidTr="00C94F0A">
        <w:tc>
          <w:tcPr>
            <w:tcW w:w="1413" w:type="pct"/>
            <w:tcBorders>
              <w:left w:val="nil"/>
              <w:right w:val="nil"/>
            </w:tcBorders>
            <w:noWrap/>
            <w:vAlign w:val="bottom"/>
          </w:tcPr>
          <w:p w14:paraId="195F8A2C" w14:textId="5744C0D9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0144830B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C63F44B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619FBD0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823D4C4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1A63C8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16C8194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3AB3B447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1B17D366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C15B98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687C840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0BE2F68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FF5" w:rsidRPr="00B43826" w14:paraId="2CF168ED" w14:textId="77777777" w:rsidTr="00C94F0A">
        <w:trPr>
          <w:trHeight w:val="76"/>
        </w:trPr>
        <w:tc>
          <w:tcPr>
            <w:tcW w:w="141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81DF37" w14:textId="525F8140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61A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761A9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55D1067" w14:textId="44AFF079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3,783,470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E4B2DF1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752E2707" w14:textId="203A23E9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3,784,161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9C2564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2F532BE5" w14:textId="49DB741E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452,303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C7BD5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DB89C70" w14:textId="2CAB2151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441,376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E562DA2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B217B7D" w14:textId="4961123C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4,235,773</w:t>
            </w:r>
          </w:p>
        </w:tc>
        <w:tc>
          <w:tcPr>
            <w:tcW w:w="120" w:type="pct"/>
          </w:tcPr>
          <w:p w14:paraId="2E8B49D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309DB339" w14:textId="226F87C8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4,225,537</w:t>
            </w:r>
          </w:p>
        </w:tc>
      </w:tr>
      <w:tr w:rsidR="001B6FF5" w:rsidRPr="00B43826" w14:paraId="0DD042C5" w14:textId="77777777" w:rsidTr="00C94F0A">
        <w:trPr>
          <w:trHeight w:val="406"/>
        </w:trPr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3100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BDF9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DEBE3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4FE14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3042FE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038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C98F9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6338C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</w:tcPr>
          <w:p w14:paraId="08447BC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vAlign w:val="bottom"/>
          </w:tcPr>
          <w:p w14:paraId="464CFC59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vAlign w:val="bottom"/>
          </w:tcPr>
          <w:p w14:paraId="1279BCA0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top w:val="single" w:sz="4" w:space="0" w:color="auto"/>
            </w:tcBorders>
            <w:vAlign w:val="bottom"/>
          </w:tcPr>
          <w:p w14:paraId="6345F4E1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FF5" w:rsidRPr="00B43826" w14:paraId="29E58B1E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E29A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3B1AED6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8D0B2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7F2A979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5C3E8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vAlign w:val="bottom"/>
          </w:tcPr>
          <w:p w14:paraId="14D89EE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5542103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vAlign w:val="bottom"/>
          </w:tcPr>
          <w:p w14:paraId="178352EC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410F19E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3911F19F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" w:type="pct"/>
          </w:tcPr>
          <w:p w14:paraId="006F3596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vAlign w:val="bottom"/>
          </w:tcPr>
          <w:p w14:paraId="4567604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FF5" w:rsidRPr="00B43826" w14:paraId="7C754098" w14:textId="77777777" w:rsidTr="00C94F0A">
        <w:tc>
          <w:tcPr>
            <w:tcW w:w="1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6BE7C" w14:textId="34EE5B6D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61A9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761A9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968AEB" w14:textId="7288F131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1,790,773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75C141D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7C85F7" w14:textId="7FDE1156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1,724,759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E2BF7A5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C86782" w14:textId="39843CA1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130,728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E37CCA7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B30833" w14:textId="60F50F21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133,033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84E44B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vAlign w:val="bottom"/>
          </w:tcPr>
          <w:p w14:paraId="6DAF4FE3" w14:textId="6765460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1,921,501</w:t>
            </w:r>
          </w:p>
        </w:tc>
        <w:tc>
          <w:tcPr>
            <w:tcW w:w="120" w:type="pct"/>
          </w:tcPr>
          <w:p w14:paraId="799899D8" w14:textId="77777777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  <w:vAlign w:val="bottom"/>
          </w:tcPr>
          <w:p w14:paraId="6E52E056" w14:textId="557BBC5A" w:rsidR="001B6FF5" w:rsidRPr="00B43826" w:rsidRDefault="001B6FF5" w:rsidP="001B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5" w:right="-5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1,857,792</w:t>
            </w:r>
          </w:p>
        </w:tc>
      </w:tr>
    </w:tbl>
    <w:p w14:paraId="393C0313" w14:textId="4B357DA6" w:rsidR="00A0437F" w:rsidRPr="00B43826" w:rsidRDefault="00A0437F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EC5A92" w:rsidRPr="00B43826" w14:paraId="3725FED7" w14:textId="77777777" w:rsidTr="00736974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E4ED37B" w14:textId="2766D084" w:rsidR="00EC5A92" w:rsidRPr="00B43826" w:rsidRDefault="00EC5A92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 w:type="page"/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3FEE2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5A92" w:rsidRPr="00B43826" w14:paraId="019E2C00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7AE56AC" w14:textId="770AB700" w:rsidR="00EC5A92" w:rsidRPr="00B43826" w:rsidRDefault="00761A9A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A9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761A9A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4419F" w:rsidRPr="00B4419F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761A9A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761A9A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FD2CA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863BBD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EAFE2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C5A92" w:rsidRPr="00B43826" w14:paraId="4756A211" w14:textId="77777777" w:rsidTr="00736974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0AA6A3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77C41" w14:textId="77777777" w:rsidR="00EC5A92" w:rsidRPr="00B43826" w:rsidRDefault="00EC5A92" w:rsidP="0075722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1A9A" w:rsidRPr="00B43826" w14:paraId="18687987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943D34" w14:textId="77777777" w:rsidR="00761A9A" w:rsidRPr="00B43826" w:rsidRDefault="00761A9A" w:rsidP="00761A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CDFF1" w14:textId="0D001EB6" w:rsidR="00761A9A" w:rsidRPr="00B43826" w:rsidRDefault="007234D0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152,</w:t>
            </w:r>
            <w:r w:rsidR="00620FAC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7D12F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0A722" w14:textId="1FE78F89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4DC1">
              <w:rPr>
                <w:rFonts w:asciiTheme="majorBidi" w:hAnsiTheme="majorBidi" w:cstheme="majorBidi"/>
                <w:sz w:val="28"/>
                <w:szCs w:val="28"/>
              </w:rPr>
              <w:t>63,20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1A9A" w:rsidRPr="00B43826" w14:paraId="621859A9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B0AF007" w14:textId="77777777" w:rsidR="00761A9A" w:rsidRPr="00B43826" w:rsidRDefault="00761A9A" w:rsidP="00761A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A74163" w14:textId="31496E0D" w:rsidR="00761A9A" w:rsidRPr="00B43826" w:rsidRDefault="007234D0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121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484751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DC702" w14:textId="117A355E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761A9A" w:rsidRPr="00B43826" w14:paraId="6B843516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34A29A" w14:textId="77777777" w:rsidR="00761A9A" w:rsidRPr="00B43826" w:rsidRDefault="00761A9A" w:rsidP="00761A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ED19A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CBCAC0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DFE5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1A9A" w:rsidRPr="00B43826" w14:paraId="0F2B39D5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9F57E22" w14:textId="77777777" w:rsidR="00761A9A" w:rsidRPr="00B43826" w:rsidRDefault="00761A9A" w:rsidP="00761A9A">
            <w:pPr>
              <w:pStyle w:val="ListParagraph"/>
              <w:numPr>
                <w:ilvl w:val="0"/>
                <w:numId w:val="49"/>
              </w:numPr>
              <w:tabs>
                <w:tab w:val="clear" w:pos="680"/>
                <w:tab w:val="left" w:pos="540"/>
              </w:tabs>
              <w:spacing w:line="240" w:lineRule="auto"/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F4C2FA" w14:textId="1D573819" w:rsidR="00761A9A" w:rsidRPr="00B43826" w:rsidRDefault="007234D0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21B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E8EED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FE89B" w14:textId="185E0C46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761A9A" w:rsidRPr="00B43826" w14:paraId="011238C8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8566AB6" w14:textId="77777777" w:rsidR="00761A9A" w:rsidRPr="00B43826" w:rsidRDefault="00761A9A" w:rsidP="00761A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4882C8" w14:textId="7CE51515" w:rsidR="00761A9A" w:rsidRPr="00B43826" w:rsidRDefault="007234D0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</w:t>
            </w:r>
            <w:r w:rsidR="00620F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CE3B7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C84DF" w14:textId="6B09AAF3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63,436</w:t>
            </w:r>
          </w:p>
        </w:tc>
      </w:tr>
      <w:tr w:rsidR="00761A9A" w:rsidRPr="00B43826" w14:paraId="11FA5A13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18F4FF" w14:textId="77777777" w:rsidR="00761A9A" w:rsidRPr="00B43826" w:rsidRDefault="00761A9A" w:rsidP="00761A9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7BB826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546329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CD37E" w14:textId="77777777" w:rsidR="00761A9A" w:rsidRPr="00B43826" w:rsidRDefault="00761A9A" w:rsidP="0076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5390" w:rsidRPr="00B43826" w14:paraId="4EB69F16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E694D04" w14:textId="2CF9A68C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C8578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591F8A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BCDE6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5390" w:rsidRPr="00B43826" w14:paraId="688AE81A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AAB6C6C" w14:textId="77777777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6B2B99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74678B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52CF7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5390" w:rsidRPr="00B43826" w14:paraId="47D69A74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1999194" w14:textId="00770721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2C88A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840DA7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CB05B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5390" w:rsidRPr="00B43826" w14:paraId="10C09DCD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6C1352" w14:textId="71592E4A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E00BC" w14:textId="0551BAA8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2,102,634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DF253A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428DF" w14:textId="2B728218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2,392,120</w:t>
            </w:r>
          </w:p>
        </w:tc>
      </w:tr>
      <w:tr w:rsidR="002C5390" w:rsidRPr="00B43826" w14:paraId="5E5DCC04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10BACEE" w14:textId="62F59BFF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608C4" w14:textId="036E7835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360,035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BB2D07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B5FF9" w14:textId="40063251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327,160</w:t>
            </w:r>
          </w:p>
        </w:tc>
      </w:tr>
      <w:tr w:rsidR="002C5390" w:rsidRPr="00B43826" w14:paraId="7829FDE6" w14:textId="77777777" w:rsidTr="0073697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A4F2E22" w14:textId="7DFE60C1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9910A" w14:textId="22D2C43A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29,345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62DF970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F821" w14:textId="0ABE9F25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43,973</w:t>
            </w:r>
          </w:p>
        </w:tc>
      </w:tr>
      <w:tr w:rsidR="002C5390" w:rsidRPr="00B43826" w14:paraId="0E543AE0" w14:textId="77777777" w:rsidTr="002C539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624FE61" w14:textId="506358CC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1A9A">
              <w:rPr>
                <w:rFonts w:asciiTheme="majorBidi" w:hAnsi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FBB83" w14:textId="0E527782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37,060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095620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9D2AE" w14:textId="0CBF7133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35,145</w:t>
            </w:r>
          </w:p>
        </w:tc>
      </w:tr>
      <w:tr w:rsidR="002C5390" w:rsidRPr="00B43826" w14:paraId="7C908879" w14:textId="77777777" w:rsidTr="002C539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07B235E" w14:textId="4FD0892F" w:rsidR="002C5390" w:rsidRPr="00761A9A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88A23" w14:textId="0E2BBA67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95,590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5A85B5F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6329E" w14:textId="3E9AAB3A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91,741</w:t>
            </w:r>
          </w:p>
        </w:tc>
      </w:tr>
      <w:tr w:rsidR="002C5390" w:rsidRPr="00B43826" w14:paraId="77E87708" w14:textId="77777777" w:rsidTr="002C539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8BE215" w14:textId="2C2B6BDD" w:rsidR="002C5390" w:rsidRPr="00B43826" w:rsidRDefault="002C5390" w:rsidP="002C539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CEEAE" w14:textId="18D5BDCD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2,624,664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0D8C1D" w14:textId="77777777" w:rsidR="002C5390" w:rsidRPr="00B43826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4F49A" w14:textId="5ADF2402" w:rsidR="002C5390" w:rsidRDefault="002C5390" w:rsidP="002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2,890,139</w:t>
            </w:r>
          </w:p>
        </w:tc>
      </w:tr>
    </w:tbl>
    <w:p w14:paraId="7DB62DAE" w14:textId="520E6C39" w:rsidR="00C91A94" w:rsidRDefault="00C91A94">
      <w:pPr>
        <w:rPr>
          <w:cs/>
        </w:rPr>
      </w:pPr>
    </w:p>
    <w:p w14:paraId="0E5A96CF" w14:textId="3131515B" w:rsidR="0091290A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76E8B201" w14:textId="64FF5472" w:rsidR="00D44225" w:rsidRPr="00B43826" w:rsidRDefault="00D44225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ภาษีเงินได้</w:t>
      </w:r>
    </w:p>
    <w:p w14:paraId="07930E71" w14:textId="77777777" w:rsidR="005C1FBC" w:rsidRPr="00B43826" w:rsidRDefault="005C1FBC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1397EDE" w14:textId="50D00F38" w:rsidR="000F75DD" w:rsidRPr="00B43826" w:rsidRDefault="000F75DD" w:rsidP="00761A9A">
      <w:pPr>
        <w:pStyle w:val="a0"/>
        <w:tabs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B43826">
        <w:rPr>
          <w:rFonts w:asciiTheme="majorBidi" w:hAnsiTheme="majorBidi" w:cstheme="majorBidi"/>
          <w:sz w:val="28"/>
          <w:szCs w:val="28"/>
          <w:cs/>
        </w:rPr>
        <w:t>ในการดำเนินงาน</w:t>
      </w:r>
      <w:r w:rsidR="00761A9A" w:rsidRPr="00761A9A">
        <w:rPr>
          <w:rFonts w:asciiTheme="majorBidi" w:hAnsiTheme="majorBidi" w:cs="Angsana New" w:hint="cs"/>
          <w:sz w:val="28"/>
          <w:szCs w:val="28"/>
          <w:cs/>
        </w:rPr>
        <w:t>สำหรับงวดสามเดือนและหกเดือนสิ้นสุดวันที่</w:t>
      </w:r>
      <w:r w:rsidR="00761A9A" w:rsidRPr="00B4419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B4419F">
        <w:rPr>
          <w:rFonts w:asciiTheme="majorBidi" w:hAnsiTheme="majorBidi" w:cstheme="majorBidi"/>
          <w:sz w:val="28"/>
          <w:szCs w:val="28"/>
          <w:lang w:val="en-US"/>
        </w:rPr>
        <w:t xml:space="preserve">                  30</w:t>
      </w:r>
      <w:r w:rsidR="00761A9A" w:rsidRPr="00761A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61A9A" w:rsidRPr="00761A9A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761A9A" w:rsidRPr="00761A9A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B43826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43826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24924" w:rsidRPr="00B43826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4382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B43826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3FF3EC90" w14:textId="77777777" w:rsidR="00E94367" w:rsidRPr="00B43826" w:rsidRDefault="00E94367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A2F73FD" w14:textId="32CC550F" w:rsidR="00BC4D75" w:rsidRDefault="00BC4D75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 w:bidi="th-TH"/>
        </w:rPr>
        <w:t>เงินปันผล</w:t>
      </w:r>
    </w:p>
    <w:p w14:paraId="63E7F903" w14:textId="5548DCC1" w:rsidR="00BC4D75" w:rsidRDefault="00BC4D75" w:rsidP="00BC4D75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6749AAD5" w14:textId="6BB0C77B" w:rsidR="00BC4D75" w:rsidRDefault="00761A9A" w:rsidP="0081418B">
      <w:pPr>
        <w:pStyle w:val="index"/>
        <w:tabs>
          <w:tab w:val="clear" w:pos="1134"/>
        </w:tabs>
        <w:spacing w:after="0" w:line="240" w:lineRule="auto"/>
        <w:ind w:right="-27" w:hanging="594"/>
        <w:outlineLvl w:val="0"/>
        <w:rPr>
          <w:rFonts w:asciiTheme="majorBidi" w:hAnsiTheme="majorBidi"/>
          <w:sz w:val="28"/>
          <w:szCs w:val="28"/>
          <w:cs/>
          <w:lang w:val="th-TH" w:bidi="th-TH"/>
        </w:rPr>
      </w:pPr>
      <w:r w:rsidRPr="00AD168B">
        <w:rPr>
          <w:rFonts w:asciiTheme="majorBidi" w:hAnsiTheme="majorBidi" w:cstheme="majorBidi" w:hint="cs"/>
          <w:sz w:val="28"/>
          <w:szCs w:val="28"/>
          <w:cs/>
          <w:lang w:val="th-TH" w:bidi="th-TH"/>
        </w:rPr>
        <w:t>รายละเอียดเงินปันผลในระหว่างงวด มีดังนี้</w:t>
      </w:r>
    </w:p>
    <w:p w14:paraId="77E1B4B6" w14:textId="77777777" w:rsidR="00761A9A" w:rsidRDefault="00761A9A" w:rsidP="00BC4D75">
      <w:pPr>
        <w:pStyle w:val="index"/>
        <w:tabs>
          <w:tab w:val="clear" w:pos="1134"/>
        </w:tabs>
        <w:spacing w:after="0" w:line="240" w:lineRule="auto"/>
        <w:ind w:right="-27"/>
        <w:outlineLvl w:val="0"/>
        <w:rPr>
          <w:rFonts w:asciiTheme="majorBidi" w:hAnsiTheme="majorBidi" w:cstheme="majorBidi"/>
          <w:sz w:val="28"/>
          <w:szCs w:val="28"/>
          <w:cs/>
          <w:lang w:val="th-TH" w:bidi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761A9A" w14:paraId="1834D6C2" w14:textId="77777777" w:rsidTr="006F4888">
        <w:trPr>
          <w:tblHeader/>
        </w:trPr>
        <w:tc>
          <w:tcPr>
            <w:tcW w:w="3600" w:type="dxa"/>
            <w:vAlign w:val="bottom"/>
          </w:tcPr>
          <w:p w14:paraId="47E9D2FE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705043C5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5244DEA4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371E2002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19BEABD2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42D24884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761A9A" w14:paraId="42A23BC1" w14:textId="77777777" w:rsidTr="006F4888">
        <w:trPr>
          <w:tblHeader/>
        </w:trPr>
        <w:tc>
          <w:tcPr>
            <w:tcW w:w="3600" w:type="dxa"/>
          </w:tcPr>
          <w:p w14:paraId="3E1F8C0C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B4C6B58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DBEF7A5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422F4544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2A8110C1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346C87CB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761A9A" w14:paraId="36194B2A" w14:textId="77777777" w:rsidTr="006F4888">
        <w:trPr>
          <w:tblHeader/>
        </w:trPr>
        <w:tc>
          <w:tcPr>
            <w:tcW w:w="3600" w:type="dxa"/>
            <w:hideMark/>
          </w:tcPr>
          <w:p w14:paraId="64DB401D" w14:textId="235F4DD6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4A37930B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5110E629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105A9295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DB60FE1" w14:textId="7777777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C8C1BF4" w14:textId="77777777" w:rsidR="00761A9A" w:rsidRDefault="00761A9A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761A9A" w14:paraId="35B25A58" w14:textId="77777777" w:rsidTr="00761A9A">
        <w:trPr>
          <w:tblHeader/>
        </w:trPr>
        <w:tc>
          <w:tcPr>
            <w:tcW w:w="3600" w:type="dxa"/>
            <w:hideMark/>
          </w:tcPr>
          <w:p w14:paraId="036556D7" w14:textId="36B2FFF4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A6B1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30" w:type="dxa"/>
            <w:hideMark/>
          </w:tcPr>
          <w:p w14:paraId="61C11BA5" w14:textId="0B81CA2E" w:rsidR="00761A9A" w:rsidRDefault="00894C5F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61A9A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761A9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="00761A9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761A9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484E62DB" w14:textId="35172F97" w:rsidR="00761A9A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24" w:type="dxa"/>
          </w:tcPr>
          <w:p w14:paraId="02334434" w14:textId="607805BA" w:rsidR="00761A9A" w:rsidRPr="00894C5F" w:rsidRDefault="00894C5F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94C5F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0.4814</w:t>
            </w:r>
          </w:p>
        </w:tc>
        <w:tc>
          <w:tcPr>
            <w:tcW w:w="231" w:type="dxa"/>
          </w:tcPr>
          <w:p w14:paraId="03CC2DCD" w14:textId="77777777" w:rsidR="00761A9A" w:rsidRPr="00894C5F" w:rsidRDefault="00761A9A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4B05B9B6" w14:textId="219B0A86" w:rsidR="00761A9A" w:rsidRPr="00894C5F" w:rsidRDefault="00894C5F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130.0</w:t>
            </w:r>
          </w:p>
        </w:tc>
      </w:tr>
      <w:tr w:rsidR="00B4419F" w14:paraId="615D6151" w14:textId="77777777" w:rsidTr="00E14D26">
        <w:trPr>
          <w:trHeight w:val="110"/>
          <w:tblHeader/>
        </w:trPr>
        <w:tc>
          <w:tcPr>
            <w:tcW w:w="3600" w:type="dxa"/>
          </w:tcPr>
          <w:p w14:paraId="5617DA0B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</w:tcPr>
          <w:p w14:paraId="6C14BC53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72899E4E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248B14BE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06A780FD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630C13B8" w14:textId="77777777" w:rsidR="00B4419F" w:rsidRPr="00894C5F" w:rsidRDefault="00B4419F" w:rsidP="006F48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761A9A" w14:paraId="3627A54B" w14:textId="77777777" w:rsidTr="006F4888">
        <w:trPr>
          <w:tblHeader/>
        </w:trPr>
        <w:tc>
          <w:tcPr>
            <w:tcW w:w="3600" w:type="dxa"/>
            <w:hideMark/>
          </w:tcPr>
          <w:p w14:paraId="1640A75B" w14:textId="30E412C6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4961092D" w14:textId="77777777" w:rsidR="00761A9A" w:rsidRDefault="00761A9A" w:rsidP="00761A9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AA9E940" w14:textId="77777777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53661749" w14:textId="77777777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0E983FF6" w14:textId="77777777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01DA7E30" w14:textId="77777777" w:rsidR="00761A9A" w:rsidRDefault="00761A9A" w:rsidP="00761A9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761A9A" w14:paraId="4CF9FBB8" w14:textId="77777777" w:rsidTr="006F4888">
        <w:tc>
          <w:tcPr>
            <w:tcW w:w="3600" w:type="dxa"/>
            <w:hideMark/>
          </w:tcPr>
          <w:p w14:paraId="29FD0E62" w14:textId="79584586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6B1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hideMark/>
          </w:tcPr>
          <w:p w14:paraId="6C1D91CD" w14:textId="496D57D0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456F5B43" w14:textId="4E05E8E8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4" w:type="dxa"/>
            <w:hideMark/>
          </w:tcPr>
          <w:p w14:paraId="5C0CE17F" w14:textId="432A8288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5185</w:t>
            </w:r>
          </w:p>
        </w:tc>
        <w:tc>
          <w:tcPr>
            <w:tcW w:w="231" w:type="dxa"/>
          </w:tcPr>
          <w:p w14:paraId="75339BE7" w14:textId="77777777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57F0D3CB" w14:textId="0297F44D" w:rsidR="00761A9A" w:rsidRDefault="00761A9A" w:rsidP="00761A9A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140.0</w:t>
            </w:r>
          </w:p>
        </w:tc>
      </w:tr>
    </w:tbl>
    <w:p w14:paraId="53EE431E" w14:textId="77777777" w:rsidR="0039560F" w:rsidRDefault="0039560F" w:rsidP="0030781C">
      <w:pPr>
        <w:pStyle w:val="index"/>
        <w:tabs>
          <w:tab w:val="clear" w:pos="1134"/>
        </w:tabs>
        <w:spacing w:after="0" w:line="240" w:lineRule="auto"/>
        <w:ind w:left="0" w:right="-27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BA6B0FB" w14:textId="345774FA" w:rsidR="00B04D4B" w:rsidRPr="00B43826" w:rsidRDefault="00B04D4B" w:rsidP="00757227">
      <w:pPr>
        <w:pStyle w:val="index"/>
        <w:numPr>
          <w:ilvl w:val="0"/>
          <w:numId w:val="19"/>
        </w:numPr>
        <w:spacing w:after="0" w:line="240" w:lineRule="auto"/>
        <w:ind w:left="540" w:right="-27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เครื่องมือทางการเง</w:t>
      </w:r>
      <w:r w:rsidR="00163581"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ิน</w:t>
      </w:r>
    </w:p>
    <w:p w14:paraId="77B6E94D" w14:textId="08188FDF" w:rsidR="001975BD" w:rsidRPr="00B43826" w:rsidRDefault="001975BD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BFE96" w14:textId="783279AE" w:rsidR="00B04D4B" w:rsidRPr="00B43826" w:rsidRDefault="00B04D4B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B43826" w:rsidRDefault="00B71431" w:rsidP="00757227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28"/>
          <w:szCs w:val="28"/>
          <w:cs/>
        </w:rPr>
      </w:pPr>
    </w:p>
    <w:p w14:paraId="18751BF7" w14:textId="11483490" w:rsidR="00884C71" w:rsidRDefault="00884C71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  <w:r w:rsidRPr="00B4382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B4382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3FC559A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26C989E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1B278432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56073EBE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6EFEE1ED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432E384F" w14:textId="77777777" w:rsidR="00A82C18" w:rsidRDefault="00A82C18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GoBack"/>
      <w:bookmarkEnd w:id="0"/>
    </w:p>
    <w:p w14:paraId="1A153947" w14:textId="77777777" w:rsidR="0081418B" w:rsidRPr="00B43826" w:rsidRDefault="0081418B" w:rsidP="0075722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924924" w:rsidRPr="00B43826" w14:paraId="2C8809E3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5637A92A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3061A1C7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24924" w:rsidRPr="00B43826" w14:paraId="3E28057F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9F024F3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0CC6762B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34AFF4B6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5D4BC095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B43826" w14:paraId="213E5DD2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2067AC29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44445E43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0DE1011E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F4880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F13743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5E75F6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AE0549C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B1A89E9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29940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1797B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B43826" w14:paraId="2762269D" w14:textId="77777777" w:rsidTr="00757227">
        <w:trPr>
          <w:trHeight w:val="261"/>
          <w:tblHeader/>
        </w:trPr>
        <w:tc>
          <w:tcPr>
            <w:tcW w:w="2698" w:type="dxa"/>
            <w:shd w:val="clear" w:color="auto" w:fill="auto"/>
            <w:vAlign w:val="bottom"/>
          </w:tcPr>
          <w:p w14:paraId="70A1F79C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0A50FF7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B43826" w14:paraId="73716CFA" w14:textId="77777777" w:rsidTr="00736974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B700B21" w14:textId="6C7F45B6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307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0781C" w:rsidRPr="003078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30781C" w:rsidRPr="003078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81" w:type="dxa"/>
            <w:gridSpan w:val="9"/>
            <w:vAlign w:val="bottom"/>
          </w:tcPr>
          <w:p w14:paraId="1467F6B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B43826" w14:paraId="6381B0D8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616E9520" w14:textId="77777777" w:rsidR="00924924" w:rsidRPr="00B43826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6A5BD273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FA5803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3469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C345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01D1E4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DDE63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D53294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241D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3A59CE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03E4ECF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16A47A2" w14:textId="77777777" w:rsidR="00924924" w:rsidRPr="00B43826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54ABA5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EDA6C32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75BD5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E74B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0B22D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C04196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A0FE26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42A56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FD184E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2253F8E7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00626432" w14:textId="77777777" w:rsidR="00924924" w:rsidRPr="00B43826" w:rsidRDefault="00924924" w:rsidP="00757227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59AA7DB2" w14:textId="5D1C2467" w:rsidR="00924924" w:rsidRPr="00B43826" w:rsidRDefault="001F149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7CA503F5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C49D" w14:textId="1BAD67E6" w:rsidR="00924924" w:rsidRPr="00B43826" w:rsidRDefault="001F1490" w:rsidP="00757227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A4A98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9835A" w14:textId="6677AC48" w:rsidR="00924924" w:rsidRPr="00B43826" w:rsidRDefault="001F1490" w:rsidP="00E9222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00FA93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999BF1" w14:textId="1FDA75FB" w:rsidR="00924924" w:rsidRPr="00B43826" w:rsidRDefault="001F149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29002B6B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68E7610" w14:textId="74A21CE6" w:rsidR="00924924" w:rsidRPr="00B43826" w:rsidRDefault="001F1490" w:rsidP="00E9222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924924" w:rsidRPr="00B43826" w14:paraId="67299F8F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591387AD" w14:textId="77777777" w:rsidR="00924924" w:rsidRPr="00B43826" w:rsidRDefault="00924924" w:rsidP="00757227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D48D150" w14:textId="75ADE497" w:rsidR="00924924" w:rsidRPr="00B43826" w:rsidRDefault="001F149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4D92BF41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00E9C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D430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11A8B" w14:textId="77777777" w:rsidR="00924924" w:rsidRPr="00B43826" w:rsidRDefault="00924924" w:rsidP="00757227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640668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56C1AA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0674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97FF4A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1BBD359E" w14:textId="77777777" w:rsidTr="00894C5F">
        <w:trPr>
          <w:trHeight w:val="30"/>
        </w:trPr>
        <w:tc>
          <w:tcPr>
            <w:tcW w:w="2698" w:type="dxa"/>
            <w:shd w:val="clear" w:color="auto" w:fill="auto"/>
          </w:tcPr>
          <w:p w14:paraId="48E02560" w14:textId="77777777" w:rsidR="001F1490" w:rsidRDefault="001F1490" w:rsidP="004B263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5A06B01C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9F1303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A9490E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49EA9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27ADE8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78881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4C93EE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D3EDD9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B58763F" w14:textId="77777777" w:rsidR="001F1490" w:rsidRPr="00B43826" w:rsidRDefault="001F1490" w:rsidP="004B263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5DCA7EA7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4FD1DC63" w14:textId="3D2BB1F0" w:rsidR="001F1490" w:rsidRPr="00B43826" w:rsidRDefault="001F1490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</w:tcPr>
          <w:p w14:paraId="41009177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DD9515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12E2B5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FFAA4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F4AF6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69A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500A0C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E4FEA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D6CB0E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3CD1AE31" w14:textId="77777777" w:rsidTr="00343D84">
        <w:trPr>
          <w:trHeight w:val="261"/>
        </w:trPr>
        <w:tc>
          <w:tcPr>
            <w:tcW w:w="2698" w:type="dxa"/>
            <w:shd w:val="clear" w:color="auto" w:fill="auto"/>
          </w:tcPr>
          <w:p w14:paraId="5153704E" w14:textId="50560945" w:rsidR="001F1490" w:rsidRPr="00B43826" w:rsidRDefault="001F1490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1" w:type="dxa"/>
          </w:tcPr>
          <w:p w14:paraId="09083F9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7B98B6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9E3B55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7151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D07B0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0BAE02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1F31A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BFE27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75F447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4AEB1E2D" w14:textId="77777777" w:rsidTr="001F1490">
        <w:trPr>
          <w:trHeight w:val="261"/>
        </w:trPr>
        <w:tc>
          <w:tcPr>
            <w:tcW w:w="2698" w:type="dxa"/>
            <w:shd w:val="clear" w:color="auto" w:fill="auto"/>
          </w:tcPr>
          <w:p w14:paraId="4B740B35" w14:textId="0FAE880B" w:rsidR="001F1490" w:rsidRPr="00B43826" w:rsidRDefault="001F1490" w:rsidP="005659E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DDECC6B" w14:textId="7D3A9E5E" w:rsidR="001F1490" w:rsidRPr="00B43826" w:rsidRDefault="005659EF" w:rsidP="005659E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2,068</w:t>
            </w:r>
          </w:p>
        </w:tc>
        <w:tc>
          <w:tcPr>
            <w:tcW w:w="242" w:type="dxa"/>
          </w:tcPr>
          <w:p w14:paraId="2754F3D9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1B908C" w14:textId="2A7E1B7E" w:rsidR="001F1490" w:rsidRPr="00B43826" w:rsidRDefault="005659EF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84EDA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CF7C2" w14:textId="46E6240C" w:rsidR="001F1490" w:rsidRPr="00B43826" w:rsidRDefault="005659EF" w:rsidP="005659E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2,068</w:t>
            </w:r>
          </w:p>
        </w:tc>
        <w:tc>
          <w:tcPr>
            <w:tcW w:w="236" w:type="dxa"/>
          </w:tcPr>
          <w:p w14:paraId="6FD98A47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9AC237" w14:textId="7CCC9F45" w:rsidR="001F1490" w:rsidRPr="00B43826" w:rsidRDefault="005659EF" w:rsidP="00E9222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196FF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E8B16C" w14:textId="07D8B04E" w:rsidR="001F1490" w:rsidRPr="00B43826" w:rsidRDefault="005659EF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2,068</w:t>
            </w:r>
          </w:p>
        </w:tc>
      </w:tr>
      <w:tr w:rsidR="001F1490" w:rsidRPr="00B43826" w14:paraId="111A96EB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10F55526" w14:textId="35A5B7A8" w:rsidR="001F1490" w:rsidRPr="00B43826" w:rsidRDefault="001F1490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2ED05E69" w14:textId="508C6349" w:rsidR="001F1490" w:rsidRPr="005659EF" w:rsidRDefault="005659EF" w:rsidP="005659E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5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2,068</w:t>
            </w:r>
          </w:p>
        </w:tc>
        <w:tc>
          <w:tcPr>
            <w:tcW w:w="242" w:type="dxa"/>
          </w:tcPr>
          <w:p w14:paraId="0AC2A030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81432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BBC4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F38C4C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5A0D89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61703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DAA8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34C29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3FB9" w:rsidRPr="00B43826" w14:paraId="685FAA2F" w14:textId="77777777" w:rsidTr="00863FB9">
        <w:trPr>
          <w:trHeight w:val="261"/>
        </w:trPr>
        <w:tc>
          <w:tcPr>
            <w:tcW w:w="2698" w:type="dxa"/>
            <w:shd w:val="clear" w:color="auto" w:fill="auto"/>
          </w:tcPr>
          <w:p w14:paraId="5C960336" w14:textId="77777777" w:rsidR="00863FB9" w:rsidRPr="002004D6" w:rsidRDefault="00863FB9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020622FC" w14:textId="77777777" w:rsidR="00863FB9" w:rsidRPr="005659EF" w:rsidRDefault="00863FB9" w:rsidP="005659EF">
            <w:pPr>
              <w:pStyle w:val="acctfourfigures"/>
              <w:tabs>
                <w:tab w:val="clear" w:pos="765"/>
                <w:tab w:val="decimal" w:pos="124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78D465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78FF08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CCCAC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A49237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A1681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8E3A7C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6AF58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0618607" w14:textId="77777777" w:rsidR="00863FB9" w:rsidRPr="00B43826" w:rsidRDefault="00863FB9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68E3B575" w14:textId="77777777" w:rsidTr="00863FB9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0001B50F" w14:textId="357613E5" w:rsidR="001F1490" w:rsidRPr="00B43826" w:rsidRDefault="001F1490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1" w:type="dxa"/>
          </w:tcPr>
          <w:p w14:paraId="5C8BA2C4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3F01A62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11FD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FF0F2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EB4C54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C193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C13A7D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ED9485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167744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7B9834D3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96D0B81" w14:textId="77777777" w:rsidR="001F1490" w:rsidRPr="00B43826" w:rsidRDefault="001F1490" w:rsidP="001F149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275F3486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6EB84C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A0F740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3A429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18993A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BB3D22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250CE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6BF12C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5810123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0D6A70CD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192F893A" w14:textId="77777777" w:rsidR="001F1490" w:rsidRPr="00B43826" w:rsidRDefault="001F1490" w:rsidP="001F1490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4FB0323D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5842288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2D831D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BC2DB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F24CD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738CC4" w14:textId="77777777" w:rsidR="001F1490" w:rsidRPr="00B43826" w:rsidRDefault="001F1490" w:rsidP="001F149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EBE8D7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024F8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EA72606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1490" w:rsidRPr="00B43826" w14:paraId="737A0756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477619ED" w14:textId="77777777" w:rsidR="001F1490" w:rsidRPr="00B43826" w:rsidRDefault="001F1490" w:rsidP="001F149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18CD6E72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42" w:type="dxa"/>
          </w:tcPr>
          <w:p w14:paraId="1C12BA9F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8E29E0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92E20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9B3A7F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1FEECE" w14:textId="77777777" w:rsidR="001F1490" w:rsidRPr="00B43826" w:rsidRDefault="001F1490" w:rsidP="001F149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19386B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199623B6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FE4B17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1F1490" w:rsidRPr="00B43826" w14:paraId="22870F20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2B7862E8" w14:textId="77777777" w:rsidR="001F1490" w:rsidRPr="00B43826" w:rsidRDefault="001F1490" w:rsidP="001F1490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4773114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42" w:type="dxa"/>
          </w:tcPr>
          <w:p w14:paraId="2BA29B17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49E7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E11925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8E8453" w14:textId="77777777" w:rsidR="001F1490" w:rsidRPr="00B43826" w:rsidRDefault="001F1490" w:rsidP="001F1490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3B771C80" w14:textId="77777777" w:rsidR="001F1490" w:rsidRPr="00B43826" w:rsidRDefault="001F1490" w:rsidP="001F149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8D24C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C7DA2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6609D6EC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1F1490" w:rsidRPr="00B43826" w14:paraId="17359BCA" w14:textId="77777777" w:rsidTr="00736974">
        <w:trPr>
          <w:trHeight w:val="261"/>
        </w:trPr>
        <w:tc>
          <w:tcPr>
            <w:tcW w:w="2698" w:type="dxa"/>
            <w:shd w:val="clear" w:color="auto" w:fill="auto"/>
          </w:tcPr>
          <w:p w14:paraId="325C0DFA" w14:textId="77777777" w:rsidR="001F1490" w:rsidRPr="00B43826" w:rsidRDefault="001F1490" w:rsidP="001F1490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1090F103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1,632</w:t>
            </w:r>
          </w:p>
        </w:tc>
        <w:tc>
          <w:tcPr>
            <w:tcW w:w="242" w:type="dxa"/>
          </w:tcPr>
          <w:p w14:paraId="237AB49E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6FD18A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6613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8B6845" w14:textId="77777777" w:rsidR="001F1490" w:rsidRPr="00B43826" w:rsidRDefault="001F1490" w:rsidP="001F1490">
            <w:pPr>
              <w:tabs>
                <w:tab w:val="clear" w:pos="680"/>
                <w:tab w:val="clear" w:pos="907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063F" w14:textId="77777777" w:rsidR="001F1490" w:rsidRPr="00B43826" w:rsidRDefault="001F1490" w:rsidP="001F1490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F856EF" w14:textId="77777777" w:rsidR="001F1490" w:rsidRPr="00B43826" w:rsidRDefault="001F1490" w:rsidP="001F1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2BE391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CC61C39" w14:textId="77777777" w:rsidR="001F1490" w:rsidRPr="00B43826" w:rsidRDefault="001F1490" w:rsidP="001F149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26A84F" w14:textId="28365FFA" w:rsidR="0091290A" w:rsidRDefault="0091290A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490CCC64" w14:textId="77777777" w:rsidR="0091290A" w:rsidRDefault="0091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  <w:r>
        <w:rPr>
          <w:rFonts w:ascii="Angsana New" w:hAnsi="Angsana New"/>
          <w:b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924924" w:rsidRPr="00B43826" w14:paraId="5CBF65C7" w14:textId="77777777" w:rsidTr="004B2632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087D48F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5F2554E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24924" w:rsidRPr="00B43826" w14:paraId="361A6867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35B07855" w14:textId="77777777" w:rsidR="00924924" w:rsidRPr="00B43826" w:rsidRDefault="00924924" w:rsidP="0075722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4E052414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45ECE1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339D56DF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24924" w:rsidRPr="00B43826" w14:paraId="6E333A10" w14:textId="77777777" w:rsidTr="004B2632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E240485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CE38A2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205F8249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B15DF6C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128EEDA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A5FF902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4EE0BD6F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ED020F8" w14:textId="77777777" w:rsidR="00924924" w:rsidRPr="00B43826" w:rsidRDefault="00924924" w:rsidP="00757227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4382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18D952C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FA092FA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24924" w:rsidRPr="00B43826" w14:paraId="26A3A092" w14:textId="77777777" w:rsidTr="004B2632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E476F53" w14:textId="77777777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55869233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24924" w:rsidRPr="00B43826" w14:paraId="50AB86EE" w14:textId="77777777" w:rsidTr="004B263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6E53C60C" w14:textId="55DB68A1" w:rsidR="00924924" w:rsidRPr="00B43826" w:rsidRDefault="00924924" w:rsidP="00757227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307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0781C" w:rsidRPr="003078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30781C" w:rsidRPr="003078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64" w:type="dxa"/>
            <w:gridSpan w:val="9"/>
            <w:vAlign w:val="bottom"/>
          </w:tcPr>
          <w:p w14:paraId="1EE19F5D" w14:textId="77777777" w:rsidR="00924924" w:rsidRPr="00B43826" w:rsidRDefault="00924924" w:rsidP="0075722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924924" w:rsidRPr="00B43826" w14:paraId="37CA08A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5F6431A0" w14:textId="77777777" w:rsidR="00924924" w:rsidRPr="00B43826" w:rsidRDefault="00924924" w:rsidP="00757227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1D0A6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9C2B5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368D4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6C83E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CCB84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C6801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2DD05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EAAD0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F0BEE83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924" w:rsidRPr="00B43826" w14:paraId="180C0743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5CBAF29E" w14:textId="77777777" w:rsidR="00924924" w:rsidRPr="00B43826" w:rsidRDefault="00924924" w:rsidP="00757227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AFA6C39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66B7F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26C818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D71C36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61EEC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213BE" w14:textId="77777777" w:rsidR="00924924" w:rsidRPr="00B43826" w:rsidRDefault="00924924" w:rsidP="007572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8C5CDA" w14:textId="77777777" w:rsidR="00924924" w:rsidRPr="00B43826" w:rsidRDefault="00924924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308B6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6020F27" w14:textId="77777777" w:rsidR="00924924" w:rsidRPr="00B43826" w:rsidRDefault="00924924" w:rsidP="007572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7E01AB76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07F62BE" w14:textId="77777777" w:rsidR="005659EF" w:rsidRPr="00B43826" w:rsidRDefault="005659EF" w:rsidP="005659E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1FBDEDA" w14:textId="088A566B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6A1242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F455D7" w14:textId="3E220763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8DEDF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F0481F" w14:textId="3A822380" w:rsidR="005659EF" w:rsidRPr="00B43826" w:rsidRDefault="005659EF" w:rsidP="005659E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0BAA18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95CF2" w14:textId="2D98CABB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50BF7E1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5416F5" w14:textId="59A62A9E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5659EF" w:rsidRPr="00B43826" w14:paraId="2F2FD7C5" w14:textId="77777777" w:rsidTr="00736974">
        <w:trPr>
          <w:trHeight w:val="208"/>
        </w:trPr>
        <w:tc>
          <w:tcPr>
            <w:tcW w:w="2700" w:type="dxa"/>
            <w:shd w:val="clear" w:color="auto" w:fill="auto"/>
          </w:tcPr>
          <w:p w14:paraId="211BD4BE" w14:textId="77777777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BD2EB3" w14:textId="32815F5D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4BB5734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4340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BA93C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383658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995C0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2C10A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471C1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BCB9C7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3A5F286B" w14:textId="77777777" w:rsidTr="005659EF">
        <w:trPr>
          <w:trHeight w:val="208"/>
        </w:trPr>
        <w:tc>
          <w:tcPr>
            <w:tcW w:w="2700" w:type="dxa"/>
            <w:shd w:val="clear" w:color="auto" w:fill="auto"/>
          </w:tcPr>
          <w:p w14:paraId="14F1BE7D" w14:textId="77777777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19257AA8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F502E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B13C3B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46FBA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30D87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EBFEF5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0AE4F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4BD41B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D15049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336112CC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50C05EE2" w14:textId="464D0B14" w:rsidR="005659EF" w:rsidRPr="00B43826" w:rsidRDefault="005659EF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7F04D372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0CA5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CED38E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6BCBD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D36372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9ADC8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0A6E1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2E8D1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E8C88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10945A40" w14:textId="77777777" w:rsidTr="00A04E2C">
        <w:trPr>
          <w:trHeight w:val="261"/>
        </w:trPr>
        <w:tc>
          <w:tcPr>
            <w:tcW w:w="2700" w:type="dxa"/>
            <w:shd w:val="clear" w:color="auto" w:fill="auto"/>
          </w:tcPr>
          <w:p w14:paraId="3AC5E4FC" w14:textId="14AEE718" w:rsidR="005659EF" w:rsidRPr="00B43826" w:rsidRDefault="005659EF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54EE7D9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53F8E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7416C8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ADB9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4E6D6AB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63B8E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E7A3D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4F5C7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9D58D22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1D2D74E9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B9BB453" w14:textId="14E43B9E" w:rsidR="005659EF" w:rsidRPr="00B43826" w:rsidRDefault="005659EF" w:rsidP="005659EF">
            <w:pPr>
              <w:spacing w:line="240" w:lineRule="auto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61AAC5" w14:textId="5D8348C9" w:rsidR="005659EF" w:rsidRPr="00B43826" w:rsidRDefault="00EC58D7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40E12082" w14:textId="77777777" w:rsidR="005659EF" w:rsidRPr="005659EF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17A8E602" w14:textId="4C4C34AE" w:rsidR="005659EF" w:rsidRPr="005659EF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9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8C98D8" w14:textId="77777777" w:rsidR="005659EF" w:rsidRPr="005659EF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4" w:type="dxa"/>
          </w:tcPr>
          <w:p w14:paraId="3DD06033" w14:textId="688F9D65" w:rsidR="005659EF" w:rsidRPr="005659EF" w:rsidRDefault="00EC58D7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36" w:type="dxa"/>
          </w:tcPr>
          <w:p w14:paraId="7E07542C" w14:textId="77777777" w:rsidR="005659EF" w:rsidRPr="005659EF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351F68" w14:textId="372C1F4A" w:rsidR="005659EF" w:rsidRPr="005659EF" w:rsidRDefault="005659EF" w:rsidP="00095881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59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02C9B2" w14:textId="77777777" w:rsidR="005659EF" w:rsidRPr="005659EF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D00A7AC" w14:textId="408372D0" w:rsidR="005659EF" w:rsidRPr="005659EF" w:rsidRDefault="00EC58D7" w:rsidP="003D7C70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</w:tr>
      <w:tr w:rsidR="005659EF" w:rsidRPr="00B43826" w14:paraId="0232A74A" w14:textId="77777777" w:rsidTr="003D36D3">
        <w:trPr>
          <w:trHeight w:val="261"/>
        </w:trPr>
        <w:tc>
          <w:tcPr>
            <w:tcW w:w="2700" w:type="dxa"/>
            <w:shd w:val="clear" w:color="auto" w:fill="auto"/>
          </w:tcPr>
          <w:p w14:paraId="38782E8A" w14:textId="05B7553F" w:rsidR="005659EF" w:rsidRPr="00B43826" w:rsidRDefault="005659EF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9E38A7" w14:textId="46D0F372" w:rsidR="005659EF" w:rsidRPr="005659EF" w:rsidRDefault="00EC58D7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432</w:t>
            </w:r>
          </w:p>
        </w:tc>
        <w:tc>
          <w:tcPr>
            <w:tcW w:w="236" w:type="dxa"/>
          </w:tcPr>
          <w:p w14:paraId="51F04B50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862497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6773E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895CD0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A88DB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21059D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11987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59CFA14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28" w:rsidRPr="00B43826" w14:paraId="018223A1" w14:textId="77777777" w:rsidTr="00DB3BC7">
        <w:trPr>
          <w:trHeight w:val="261"/>
        </w:trPr>
        <w:tc>
          <w:tcPr>
            <w:tcW w:w="2700" w:type="dxa"/>
            <w:shd w:val="clear" w:color="auto" w:fill="auto"/>
            <w:vAlign w:val="bottom"/>
          </w:tcPr>
          <w:p w14:paraId="52495082" w14:textId="77777777" w:rsidR="00212628" w:rsidRPr="00B43826" w:rsidRDefault="00212628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A26284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AA533F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4863F0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2ED60A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D60E2F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EADEAA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6D0570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65FD2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D46D5BA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62049649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2DDBBDB7" w14:textId="029DEB02" w:rsidR="005659EF" w:rsidRPr="00B43826" w:rsidRDefault="00212628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209DCC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8EE68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8ED34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B961E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CAE281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02E08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2A11A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B452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817BEE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2628" w:rsidRPr="00B43826" w14:paraId="03E0C2C8" w14:textId="77777777" w:rsidTr="00736974">
        <w:trPr>
          <w:trHeight w:val="261"/>
        </w:trPr>
        <w:tc>
          <w:tcPr>
            <w:tcW w:w="2700" w:type="dxa"/>
            <w:shd w:val="clear" w:color="auto" w:fill="auto"/>
          </w:tcPr>
          <w:p w14:paraId="06D45DDE" w14:textId="37C8AD1F" w:rsidR="00212628" w:rsidRPr="00B43826" w:rsidRDefault="00212628" w:rsidP="005659E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C21BD88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0C081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95F43F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7F77E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6E781D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2B420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C4DCF6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D78BA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CED3A43" w14:textId="77777777" w:rsidR="00212628" w:rsidRPr="00B43826" w:rsidRDefault="00212628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77C94198" w14:textId="77777777" w:rsidTr="00736974">
        <w:trPr>
          <w:trHeight w:val="254"/>
        </w:trPr>
        <w:tc>
          <w:tcPr>
            <w:tcW w:w="2700" w:type="dxa"/>
            <w:shd w:val="clear" w:color="auto" w:fill="auto"/>
          </w:tcPr>
          <w:p w14:paraId="0B5B96DE" w14:textId="77777777" w:rsidR="005659EF" w:rsidRPr="00B43826" w:rsidRDefault="005659EF" w:rsidP="005659E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3B7678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AF48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534352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4A72B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1E91D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ED9DF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3341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80060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27403F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2DB7EB5B" w14:textId="77777777" w:rsidTr="0039560F">
        <w:trPr>
          <w:trHeight w:val="261"/>
        </w:trPr>
        <w:tc>
          <w:tcPr>
            <w:tcW w:w="2700" w:type="dxa"/>
            <w:shd w:val="clear" w:color="auto" w:fill="auto"/>
          </w:tcPr>
          <w:p w14:paraId="7EE651C3" w14:textId="77777777" w:rsidR="005659EF" w:rsidRPr="00B43826" w:rsidRDefault="005659EF" w:rsidP="005659E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DB9542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56F9E2B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7B42D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C14E4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5283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450D83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244FA1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7E0FA2A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8E1138D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5659EF" w:rsidRPr="00B43826" w14:paraId="5277C711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03CCC174" w14:textId="77777777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12625E0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1,157</w:t>
            </w:r>
          </w:p>
        </w:tc>
        <w:tc>
          <w:tcPr>
            <w:tcW w:w="236" w:type="dxa"/>
          </w:tcPr>
          <w:p w14:paraId="0F87FF0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509F8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046638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D22F1C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62AED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AA35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35A2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AB5FB5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4F012246" w14:textId="77777777" w:rsidTr="0039560F">
        <w:trPr>
          <w:trHeight w:val="208"/>
        </w:trPr>
        <w:tc>
          <w:tcPr>
            <w:tcW w:w="2700" w:type="dxa"/>
            <w:shd w:val="clear" w:color="auto" w:fill="auto"/>
          </w:tcPr>
          <w:p w14:paraId="15ED3C8D" w14:textId="77777777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938A93D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C175F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D707F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8EE3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B76DE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FFA0E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28BB56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79A5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6D831F4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3D6B9251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281BA8C7" w14:textId="639B9C98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tcBorders>
              <w:bottom w:val="nil"/>
            </w:tcBorders>
          </w:tcPr>
          <w:p w14:paraId="48269197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C29A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665FA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2E2CB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033759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6F349D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423870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BEC8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32D56E6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578A9D0E" w14:textId="77777777" w:rsidTr="004B2632">
        <w:trPr>
          <w:trHeight w:val="208"/>
        </w:trPr>
        <w:tc>
          <w:tcPr>
            <w:tcW w:w="2700" w:type="dxa"/>
            <w:shd w:val="clear" w:color="auto" w:fill="auto"/>
          </w:tcPr>
          <w:p w14:paraId="5404B2D8" w14:textId="5C20BC92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620" w:type="dxa"/>
          </w:tcPr>
          <w:p w14:paraId="534DDC9D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154C3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19203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F58FD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9ACA05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450924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7C966D" w14:textId="77777777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A3A040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4478A1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59EF" w:rsidRPr="00B43826" w14:paraId="0D4EC6AC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F455128" w14:textId="5F411BAE" w:rsidR="005659EF" w:rsidRPr="00B43826" w:rsidRDefault="005659EF" w:rsidP="005659EF">
            <w:pPr>
              <w:spacing w:line="240" w:lineRule="auto"/>
              <w:ind w:left="16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472FB7" w14:textId="75D5765E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62FE648F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649D10" w14:textId="192AE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EA43DB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3A089D" w14:textId="48CE943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2D6969FE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1411E3" w14:textId="3818D860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FEF86C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C8D2199" w14:textId="06AA27CA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5659EF" w:rsidRPr="00B43826" w14:paraId="162FB70A" w14:textId="77777777" w:rsidTr="0040066A">
        <w:trPr>
          <w:trHeight w:val="208"/>
        </w:trPr>
        <w:tc>
          <w:tcPr>
            <w:tcW w:w="2700" w:type="dxa"/>
            <w:shd w:val="clear" w:color="auto" w:fill="auto"/>
          </w:tcPr>
          <w:p w14:paraId="1CFAB071" w14:textId="75DDE17F" w:rsidR="005659EF" w:rsidRPr="00B43826" w:rsidRDefault="005659EF" w:rsidP="005659E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84FB12C" w14:textId="2B8BC1BA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236" w:type="dxa"/>
          </w:tcPr>
          <w:p w14:paraId="044CC1D3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FB47128" w14:textId="13A6FD4D" w:rsidR="005659EF" w:rsidRPr="00B43826" w:rsidRDefault="005659EF" w:rsidP="005659E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65B32C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109755D6" w14:textId="774E5886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C4A4B9" w14:textId="77777777" w:rsidR="005659EF" w:rsidRPr="00B43826" w:rsidRDefault="005659EF" w:rsidP="005659E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AF0069A" w14:textId="24840206" w:rsidR="005659EF" w:rsidRPr="00B43826" w:rsidRDefault="005659EF" w:rsidP="0056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3A2107" w14:textId="77777777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tcBorders>
              <w:bottom w:val="nil"/>
            </w:tcBorders>
            <w:shd w:val="clear" w:color="auto" w:fill="auto"/>
          </w:tcPr>
          <w:p w14:paraId="5211F6A3" w14:textId="0DA8EC75" w:rsidR="005659EF" w:rsidRPr="00B43826" w:rsidRDefault="005659EF" w:rsidP="005659EF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11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84E666" w14:textId="77777777" w:rsidR="00924924" w:rsidRPr="00B43826" w:rsidRDefault="00924924" w:rsidP="0040066A">
      <w:pPr>
        <w:pStyle w:val="acctfourfigures"/>
        <w:tabs>
          <w:tab w:val="clear" w:pos="765"/>
          <w:tab w:val="decimal" w:pos="593"/>
        </w:tabs>
        <w:spacing w:line="240" w:lineRule="auto"/>
        <w:ind w:left="115" w:right="-86"/>
        <w:rPr>
          <w:rFonts w:ascii="Angsana New" w:hAnsi="Angsana New"/>
          <w:b/>
          <w:sz w:val="28"/>
          <w:szCs w:val="28"/>
        </w:rPr>
      </w:pPr>
    </w:p>
    <w:p w14:paraId="48B48AA1" w14:textId="77777777" w:rsidR="00B01EF3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4C042024" w14:textId="77777777" w:rsidR="00B01EF3" w:rsidRDefault="00B01EF3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  <w:lang w:val="en-GB"/>
        </w:rPr>
      </w:pPr>
    </w:p>
    <w:p w14:paraId="2D50E1D7" w14:textId="77777777" w:rsidR="000268BB" w:rsidRDefault="000268BB" w:rsidP="00757227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51FF2AC1" w14:textId="77777777" w:rsidR="000268BB" w:rsidRPr="00423135" w:rsidRDefault="0002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  <w:r>
        <w:rPr>
          <w:rFonts w:ascii="Angsana New" w:hAnsi="Angsana New"/>
          <w:b/>
          <w:sz w:val="28"/>
          <w:szCs w:val="28"/>
          <w:cs/>
          <w:lang w:val="en-GB"/>
        </w:rPr>
        <w:br w:type="page"/>
      </w:r>
    </w:p>
    <w:p w14:paraId="34ED896B" w14:textId="12F4BCE4" w:rsidR="007660D8" w:rsidRPr="00B43826" w:rsidRDefault="007660D8" w:rsidP="00757227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43826">
        <w:rPr>
          <w:rFonts w:ascii="Angsana New" w:hAnsi="Angsana New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2600CA7" w14:textId="77777777" w:rsidR="00B3315C" w:rsidRPr="00B43826" w:rsidRDefault="00B3315C" w:rsidP="00757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B43826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B43826" w:rsidRDefault="000E4AE5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B43826" w:rsidRDefault="000E4AE5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B43826" w:rsidRDefault="000E4AE5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B43826" w14:paraId="2FBDC84F" w14:textId="77777777" w:rsidTr="00EB2212">
        <w:tc>
          <w:tcPr>
            <w:tcW w:w="2520" w:type="dxa"/>
          </w:tcPr>
          <w:p w14:paraId="3F770144" w14:textId="0E5AAA8E" w:rsidR="00927BA1" w:rsidRPr="00B43826" w:rsidRDefault="00927BA1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B43826" w:rsidRDefault="00927BA1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B43826" w:rsidRDefault="00927BA1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315C" w:rsidRPr="00B43826" w14:paraId="5E45B72E" w14:textId="77777777" w:rsidTr="008432F2">
        <w:tc>
          <w:tcPr>
            <w:tcW w:w="2520" w:type="dxa"/>
          </w:tcPr>
          <w:p w14:paraId="2E3FC32B" w14:textId="77777777" w:rsidR="00B3315C" w:rsidRPr="00B43826" w:rsidRDefault="00B3315C" w:rsidP="0075722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B43826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B43826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5F2F26CE" w14:textId="77777777" w:rsidR="00B3315C" w:rsidRPr="00B43826" w:rsidRDefault="00B3315C" w:rsidP="0075722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2EF0930A" w14:textId="77777777" w:rsidR="00B3315C" w:rsidRPr="00B43826" w:rsidRDefault="00B3315C" w:rsidP="0075722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B4382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6B1ED223" w14:textId="77777777" w:rsidR="00212628" w:rsidRPr="00B43826" w:rsidRDefault="00212628" w:rsidP="00321DE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533FA1" w14:textId="46AF301C" w:rsidR="00E827EF" w:rsidRPr="00B43826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45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ภาระผูกพันกับกิจการที่ไม่เกี่ยวข้องกัน</w:t>
      </w:r>
    </w:p>
    <w:p w14:paraId="4CBCC75F" w14:textId="77777777" w:rsidR="00E827EF" w:rsidRPr="00B43826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B43826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7646E78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0781C" w:rsidRPr="003078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0781C" w:rsidRPr="0030781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30781C" w:rsidRPr="0030781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34E8F"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1E59436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B43826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38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B43826" w14:paraId="250C9017" w14:textId="77777777" w:rsidTr="00C33910">
        <w:tc>
          <w:tcPr>
            <w:tcW w:w="6030" w:type="dxa"/>
          </w:tcPr>
          <w:p w14:paraId="33ABE2F5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B43826" w:rsidRDefault="00C33910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B43826" w:rsidRDefault="00C33910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645D3650" w:rsidR="00C33910" w:rsidRPr="00B43826" w:rsidRDefault="00C33910" w:rsidP="0073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B43826" w14:paraId="36C8BFB9" w14:textId="77777777" w:rsidTr="00C33910">
        <w:tc>
          <w:tcPr>
            <w:tcW w:w="6030" w:type="dxa"/>
          </w:tcPr>
          <w:p w14:paraId="3CB01681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1C3C27A3" w:rsidR="00331786" w:rsidRPr="00B43826" w:rsidRDefault="001B4CD4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2,779</w:t>
            </w:r>
          </w:p>
        </w:tc>
        <w:tc>
          <w:tcPr>
            <w:tcW w:w="272" w:type="dxa"/>
          </w:tcPr>
          <w:p w14:paraId="4A09CB25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2C14AE66" w:rsidR="00331786" w:rsidRPr="00292CD7" w:rsidRDefault="00292CD7" w:rsidP="00026C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331786" w:rsidRPr="00B43826" w14:paraId="6A79068C" w14:textId="77777777" w:rsidTr="00C33910">
        <w:tc>
          <w:tcPr>
            <w:tcW w:w="6030" w:type="dxa"/>
          </w:tcPr>
          <w:p w14:paraId="4E6FEFE7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4A1F14A6" w:rsidR="00331786" w:rsidRPr="00B43826" w:rsidRDefault="001B4CD4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45,971</w:t>
            </w:r>
          </w:p>
        </w:tc>
        <w:tc>
          <w:tcPr>
            <w:tcW w:w="272" w:type="dxa"/>
          </w:tcPr>
          <w:p w14:paraId="10C9AD44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6B58910F" w:rsidR="00331786" w:rsidRPr="00B43826" w:rsidRDefault="00292CD7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5,645</w:t>
            </w:r>
          </w:p>
        </w:tc>
      </w:tr>
      <w:tr w:rsidR="00331786" w:rsidRPr="00B43826" w14:paraId="5B25CD26" w14:textId="77777777" w:rsidTr="00C33910">
        <w:tc>
          <w:tcPr>
            <w:tcW w:w="6030" w:type="dxa"/>
          </w:tcPr>
          <w:p w14:paraId="3FFD198D" w14:textId="77777777" w:rsidR="00331786" w:rsidRPr="00B43826" w:rsidRDefault="00331786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52271B33" w:rsidR="00331786" w:rsidRPr="00B43826" w:rsidRDefault="0075434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48,750</w:t>
            </w:r>
          </w:p>
        </w:tc>
        <w:tc>
          <w:tcPr>
            <w:tcW w:w="272" w:type="dxa"/>
          </w:tcPr>
          <w:p w14:paraId="42EAFB12" w14:textId="77777777" w:rsidR="00331786" w:rsidRPr="00B43826" w:rsidRDefault="00331786" w:rsidP="0075722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45341776" w:rsidR="00331786" w:rsidRPr="00B43826" w:rsidRDefault="00292CD7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5,645</w:t>
            </w:r>
          </w:p>
        </w:tc>
      </w:tr>
      <w:tr w:rsidR="00331786" w:rsidRPr="00B43826" w14:paraId="0FE3B3C6" w14:textId="77777777" w:rsidTr="00C33910">
        <w:tc>
          <w:tcPr>
            <w:tcW w:w="6030" w:type="dxa"/>
          </w:tcPr>
          <w:p w14:paraId="6791DE11" w14:textId="5DF7304A" w:rsidR="00331786" w:rsidRPr="00BF7D52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BF7D52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022FE7" w14:textId="77777777" w:rsidR="00331786" w:rsidRPr="00BF7D52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F48F55" w14:textId="77777777" w:rsidR="00331786" w:rsidRPr="00BF7D52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B43826" w14:paraId="16F80E2C" w14:textId="77777777" w:rsidTr="00C33910">
        <w:tc>
          <w:tcPr>
            <w:tcW w:w="6030" w:type="dxa"/>
          </w:tcPr>
          <w:p w14:paraId="2D746881" w14:textId="2B405A14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438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B438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B43826" w14:paraId="47452D16" w14:textId="77777777" w:rsidTr="00C33910">
        <w:tc>
          <w:tcPr>
            <w:tcW w:w="6030" w:type="dxa"/>
          </w:tcPr>
          <w:p w14:paraId="6B5033B5" w14:textId="1C8C7BAF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</w:t>
            </w:r>
            <w:r w:rsid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และบริการ</w:t>
            </w: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ระยะสั้นและสัญญาเช่า</w:t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7EDCA215" w14:textId="0C2203DC" w:rsidR="00331786" w:rsidRPr="009A2052" w:rsidRDefault="0075434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br/>
            </w:r>
            <w:r w:rsidR="009A20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21,3</w:t>
            </w:r>
            <w:r w:rsidR="004A134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10</w:t>
            </w:r>
          </w:p>
        </w:tc>
        <w:tc>
          <w:tcPr>
            <w:tcW w:w="272" w:type="dxa"/>
          </w:tcPr>
          <w:p w14:paraId="7142FF3B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23FD6957" w14:textId="77777777" w:rsidR="00754349" w:rsidRDefault="00754349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  <w:p w14:paraId="32466129" w14:textId="0FFACFAA" w:rsidR="000E4E92" w:rsidRPr="00B43826" w:rsidRDefault="004A1341" w:rsidP="00537A5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1,145</w:t>
            </w:r>
          </w:p>
        </w:tc>
      </w:tr>
      <w:tr w:rsidR="00331786" w:rsidRPr="00B43826" w14:paraId="16FAB372" w14:textId="77777777" w:rsidTr="00C33910">
        <w:tc>
          <w:tcPr>
            <w:tcW w:w="6030" w:type="dxa"/>
          </w:tcPr>
          <w:p w14:paraId="1886ED0D" w14:textId="30E7B8A2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690CA687" w:rsidR="00331786" w:rsidRPr="00B43826" w:rsidRDefault="00292CD7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23,839</w:t>
            </w:r>
          </w:p>
        </w:tc>
        <w:tc>
          <w:tcPr>
            <w:tcW w:w="272" w:type="dxa"/>
          </w:tcPr>
          <w:p w14:paraId="517A7097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75FDD2AE" w:rsidR="00331786" w:rsidRPr="00B43826" w:rsidRDefault="00292CD7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B43826" w14:paraId="01C58DDE" w14:textId="77777777" w:rsidTr="00C33910">
        <w:tc>
          <w:tcPr>
            <w:tcW w:w="6030" w:type="dxa"/>
          </w:tcPr>
          <w:p w14:paraId="42E75C81" w14:textId="77777777" w:rsidR="00331786" w:rsidRPr="00B43826" w:rsidRDefault="00331786" w:rsidP="0075722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00E5D4D1" w:rsidR="00331786" w:rsidRPr="00B43826" w:rsidRDefault="0075434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45,149</w:t>
            </w:r>
          </w:p>
        </w:tc>
        <w:tc>
          <w:tcPr>
            <w:tcW w:w="272" w:type="dxa"/>
          </w:tcPr>
          <w:p w14:paraId="37007FE9" w14:textId="77777777" w:rsidR="00331786" w:rsidRPr="00B43826" w:rsidRDefault="00331786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2576F035" w:rsidR="00331786" w:rsidRPr="00B43826" w:rsidRDefault="00754349" w:rsidP="007572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6,545</w:t>
            </w:r>
          </w:p>
        </w:tc>
      </w:tr>
    </w:tbl>
    <w:p w14:paraId="276639AC" w14:textId="77777777" w:rsidR="00F412C1" w:rsidRPr="00B43826" w:rsidRDefault="00F412C1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E404C2A" w14:textId="4ADA0D04" w:rsidR="003006FB" w:rsidRPr="00A8103F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="00B43826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B43826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B43826">
        <w:rPr>
          <w:rFonts w:asciiTheme="majorBidi" w:hAnsiTheme="majorBidi" w:cstheme="majorBidi"/>
          <w:sz w:val="28"/>
          <w:szCs w:val="28"/>
          <w:cs/>
        </w:rPr>
        <w:t>สัญญาเช่าเครื่องใช้</w:t>
      </w:r>
      <w:r w:rsidRPr="00A8103F">
        <w:rPr>
          <w:rFonts w:asciiTheme="majorBidi" w:hAnsiTheme="majorBidi" w:cstheme="majorBidi"/>
          <w:sz w:val="28"/>
          <w:szCs w:val="28"/>
          <w:cs/>
        </w:rPr>
        <w:t>สำนักงา</w:t>
      </w:r>
      <w:r w:rsidR="00AB383C" w:rsidRPr="00A8103F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A8103F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="009940F2" w:rsidRPr="00A8103F">
        <w:rPr>
          <w:rFonts w:asciiTheme="majorBidi" w:hAnsiTheme="majorBidi" w:cstheme="majorBidi" w:hint="cs"/>
          <w:sz w:val="28"/>
          <w:szCs w:val="28"/>
          <w:cs/>
        </w:rPr>
        <w:t xml:space="preserve">และสัญญาบริการที่เกี่ยวข้องกับการเช่าพื้นที่คลังสินค้า </w:t>
      </w:r>
      <w:r w:rsidRPr="00A8103F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A8103F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A8103F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C64F1A" w:rsidRPr="00A8103F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A8103F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0A1697" w:rsidRPr="00A8103F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="00903DBD" w:rsidRPr="00A8103F">
        <w:rPr>
          <w:rFonts w:asciiTheme="majorBidi" w:hAnsiTheme="majorBidi" w:cstheme="majorBidi" w:hint="cs"/>
          <w:sz w:val="28"/>
          <w:szCs w:val="28"/>
          <w:cs/>
        </w:rPr>
        <w:t>คม</w:t>
      </w:r>
      <w:r w:rsidRPr="00A810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8103F">
        <w:rPr>
          <w:rFonts w:asciiTheme="majorBidi" w:hAnsiTheme="majorBidi" w:cstheme="majorBidi"/>
          <w:sz w:val="28"/>
          <w:szCs w:val="28"/>
        </w:rPr>
        <w:t>25</w:t>
      </w:r>
      <w:r w:rsidR="00C64F1A" w:rsidRPr="00A8103F">
        <w:rPr>
          <w:rFonts w:asciiTheme="majorBidi" w:hAnsiTheme="majorBidi" w:cstheme="majorBidi"/>
          <w:sz w:val="28"/>
          <w:szCs w:val="28"/>
        </w:rPr>
        <w:t>70</w:t>
      </w:r>
      <w:r w:rsidR="009940F2" w:rsidRPr="00A8103F">
        <w:rPr>
          <w:rFonts w:asciiTheme="majorBidi" w:hAnsiTheme="majorBidi" w:cstheme="majorBidi"/>
          <w:sz w:val="28"/>
          <w:szCs w:val="28"/>
        </w:rPr>
        <w:t xml:space="preserve"> </w:t>
      </w:r>
    </w:p>
    <w:p w14:paraId="6F0B8219" w14:textId="1A92D21F" w:rsidR="003006FB" w:rsidRPr="00A8103F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5DB7CA1C" w14:textId="0F82F910" w:rsidR="004766FB" w:rsidRPr="00B43826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103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30781C" w:rsidRPr="00A8103F">
        <w:rPr>
          <w:rFonts w:asciiTheme="majorBidi" w:hAnsiTheme="majorBidi" w:cstheme="majorBidi"/>
          <w:sz w:val="28"/>
          <w:szCs w:val="28"/>
        </w:rPr>
        <w:t xml:space="preserve">30 </w:t>
      </w:r>
      <w:r w:rsidR="0030781C" w:rsidRPr="00A8103F">
        <w:rPr>
          <w:rFonts w:asciiTheme="majorBidi" w:hAnsiTheme="majorBidi" w:hint="cs"/>
          <w:sz w:val="28"/>
          <w:szCs w:val="28"/>
          <w:cs/>
        </w:rPr>
        <w:t>มิถุนายน</w:t>
      </w:r>
      <w:r w:rsidR="0030781C" w:rsidRPr="00A8103F">
        <w:rPr>
          <w:rFonts w:asciiTheme="majorBidi" w:hAnsiTheme="majorBidi"/>
          <w:sz w:val="28"/>
          <w:szCs w:val="28"/>
          <w:cs/>
        </w:rPr>
        <w:t xml:space="preserve"> </w:t>
      </w:r>
      <w:r w:rsidRPr="00A8103F">
        <w:rPr>
          <w:rFonts w:asciiTheme="majorBidi" w:hAnsiTheme="majorBidi" w:cstheme="majorBidi"/>
          <w:sz w:val="28"/>
          <w:szCs w:val="28"/>
        </w:rPr>
        <w:t>256</w:t>
      </w:r>
      <w:r w:rsidR="00634E8F" w:rsidRPr="00A8103F">
        <w:rPr>
          <w:rFonts w:asciiTheme="majorBidi" w:hAnsiTheme="majorBidi" w:cstheme="majorBidi"/>
          <w:sz w:val="28"/>
          <w:szCs w:val="28"/>
        </w:rPr>
        <w:t>6</w:t>
      </w:r>
      <w:r w:rsidRPr="00A8103F">
        <w:rPr>
          <w:rFonts w:asciiTheme="majorBidi" w:hAnsiTheme="majorBidi" w:cstheme="majorBidi"/>
          <w:sz w:val="28"/>
          <w:szCs w:val="28"/>
        </w:rPr>
        <w:t xml:space="preserve"> </w:t>
      </w:r>
      <w:r w:rsidRPr="00A8103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A8103F">
        <w:rPr>
          <w:rFonts w:asciiTheme="majorBidi" w:hAnsiTheme="majorBidi" w:cstheme="majorBidi"/>
          <w:sz w:val="28"/>
          <w:szCs w:val="28"/>
        </w:rPr>
        <w:t xml:space="preserve"> </w:t>
      </w:r>
      <w:r w:rsidR="003A1070" w:rsidRPr="00A8103F">
        <w:rPr>
          <w:rFonts w:asciiTheme="majorBidi" w:hAnsiTheme="majorBidi" w:cstheme="majorBidi"/>
          <w:sz w:val="28"/>
          <w:szCs w:val="28"/>
        </w:rPr>
        <w:t>2</w:t>
      </w:r>
      <w:r w:rsidRPr="00A8103F">
        <w:rPr>
          <w:rFonts w:asciiTheme="majorBidi" w:hAnsiTheme="majorBidi" w:cstheme="majorBidi"/>
          <w:sz w:val="28"/>
          <w:szCs w:val="28"/>
        </w:rPr>
        <w:t xml:space="preserve"> </w:t>
      </w:r>
      <w:r w:rsidRPr="00A8103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 xml:space="preserve">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B43826" w:rsidRDefault="00476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278AE7D4" w14:textId="5551EBE1" w:rsidR="003006FB" w:rsidRDefault="003006FB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781C" w:rsidRPr="0030781C">
        <w:rPr>
          <w:rFonts w:asciiTheme="majorBidi" w:hAnsiTheme="majorBidi" w:cstheme="majorBidi"/>
          <w:sz w:val="28"/>
          <w:szCs w:val="28"/>
        </w:rPr>
        <w:t xml:space="preserve">30 </w:t>
      </w:r>
      <w:r w:rsidR="0030781C" w:rsidRPr="0030781C">
        <w:rPr>
          <w:rFonts w:asciiTheme="majorBidi" w:hAnsiTheme="majorBidi" w:hint="cs"/>
          <w:sz w:val="28"/>
          <w:szCs w:val="28"/>
          <w:cs/>
        </w:rPr>
        <w:t>มิถุนายน</w:t>
      </w:r>
      <w:r w:rsidR="0030781C" w:rsidRPr="0030781C">
        <w:rPr>
          <w:rFonts w:asciiTheme="majorBidi" w:hAnsiTheme="majorBidi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34E8F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B43826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B43826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</w:t>
      </w:r>
      <w:r w:rsidRPr="00B43826">
        <w:rPr>
          <w:rFonts w:asciiTheme="majorBidi" w:hAnsiTheme="majorBidi" w:cstheme="majorBidi"/>
          <w:sz w:val="28"/>
          <w:szCs w:val="28"/>
          <w:cs/>
        </w:rPr>
        <w:lastRenderedPageBreak/>
        <w:t>ครอบคลุมไม่เกินหนึ่งปี ดังนี้</w:t>
      </w:r>
    </w:p>
    <w:p w14:paraId="42D2F8AB" w14:textId="77777777" w:rsidR="00B01EF3" w:rsidRPr="00B43826" w:rsidRDefault="00B01EF3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B43826" w14:paraId="2CC75246" w14:textId="77777777" w:rsidTr="000346FF">
        <w:trPr>
          <w:tblHeader/>
        </w:trPr>
        <w:tc>
          <w:tcPr>
            <w:tcW w:w="3510" w:type="dxa"/>
          </w:tcPr>
          <w:p w14:paraId="08638B6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B4382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B43826" w14:paraId="2A0A4248" w14:textId="77777777" w:rsidTr="000346FF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B43826" w14:paraId="6AE667A7" w14:textId="77777777" w:rsidTr="000346FF">
        <w:trPr>
          <w:tblHeader/>
        </w:trPr>
        <w:tc>
          <w:tcPr>
            <w:tcW w:w="3510" w:type="dxa"/>
          </w:tcPr>
          <w:p w14:paraId="669D90BB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B43826" w14:paraId="6CBEE1B1" w14:textId="77777777" w:rsidTr="000346FF">
        <w:trPr>
          <w:tblHeader/>
        </w:trPr>
        <w:tc>
          <w:tcPr>
            <w:tcW w:w="3510" w:type="dxa"/>
          </w:tcPr>
          <w:p w14:paraId="242361EA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B43826" w:rsidRDefault="003006FB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B43826" w:rsidRDefault="003006FB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B43826" w14:paraId="64F2B2D2" w14:textId="77777777" w:rsidTr="00634E8F">
        <w:tc>
          <w:tcPr>
            <w:tcW w:w="3510" w:type="dxa"/>
          </w:tcPr>
          <w:p w14:paraId="52069E82" w14:textId="014EE583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B43826" w:rsidRDefault="00AB383C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B43826" w:rsidRDefault="00AB383C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B43826" w14:paraId="23B939A4" w14:textId="77777777" w:rsidTr="00634E8F">
        <w:tc>
          <w:tcPr>
            <w:tcW w:w="3510" w:type="dxa"/>
          </w:tcPr>
          <w:p w14:paraId="4DC30352" w14:textId="610507A7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62D0FD4A" w:rsidR="00690D53" w:rsidRPr="00B43826" w:rsidRDefault="009A2052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165.15</w:t>
            </w:r>
          </w:p>
        </w:tc>
        <w:tc>
          <w:tcPr>
            <w:tcW w:w="270" w:type="dxa"/>
          </w:tcPr>
          <w:p w14:paraId="74179549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5348100E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41.90</w:t>
            </w:r>
          </w:p>
        </w:tc>
        <w:tc>
          <w:tcPr>
            <w:tcW w:w="270" w:type="dxa"/>
          </w:tcPr>
          <w:p w14:paraId="38E63010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1608AC4A" w:rsidR="00690D53" w:rsidRPr="00B43826" w:rsidRDefault="009A205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24.50</w:t>
            </w:r>
          </w:p>
        </w:tc>
        <w:tc>
          <w:tcPr>
            <w:tcW w:w="270" w:type="dxa"/>
          </w:tcPr>
          <w:p w14:paraId="21A5864C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56348FB1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6.26</w:t>
            </w:r>
          </w:p>
        </w:tc>
      </w:tr>
      <w:tr w:rsidR="00690D53" w:rsidRPr="00B43826" w14:paraId="08398F62" w14:textId="77777777" w:rsidTr="00634E8F">
        <w:tc>
          <w:tcPr>
            <w:tcW w:w="3510" w:type="dxa"/>
          </w:tcPr>
          <w:p w14:paraId="13E52052" w14:textId="3573928D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48E04030" w:rsidR="00690D53" w:rsidRPr="00B43826" w:rsidRDefault="009A2052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3.90</w:t>
            </w:r>
          </w:p>
        </w:tc>
        <w:tc>
          <w:tcPr>
            <w:tcW w:w="270" w:type="dxa"/>
          </w:tcPr>
          <w:p w14:paraId="5446FCF2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26B49239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133.82</w:t>
            </w:r>
          </w:p>
        </w:tc>
        <w:tc>
          <w:tcPr>
            <w:tcW w:w="270" w:type="dxa"/>
          </w:tcPr>
          <w:p w14:paraId="6086E6B8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4C39A9C8" w:rsidR="00690D53" w:rsidRPr="00B43826" w:rsidRDefault="009A2052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0.66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B43826" w:rsidRDefault="00690D5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1B82D6F1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22.29</w:t>
            </w:r>
          </w:p>
        </w:tc>
      </w:tr>
      <w:tr w:rsidR="006E2213" w:rsidRPr="00B43826" w14:paraId="12AA5F92" w14:textId="77777777" w:rsidTr="00634E8F">
        <w:tc>
          <w:tcPr>
            <w:tcW w:w="3510" w:type="dxa"/>
          </w:tcPr>
          <w:p w14:paraId="3D26B6F4" w14:textId="1CE5B1F2" w:rsidR="006E2213" w:rsidRPr="00B43826" w:rsidRDefault="006E221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114577D9" w14:textId="43597B7E" w:rsidR="006E2213" w:rsidRPr="00B43826" w:rsidRDefault="009A2052" w:rsidP="0075722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0.50</w:t>
            </w:r>
          </w:p>
        </w:tc>
        <w:tc>
          <w:tcPr>
            <w:tcW w:w="270" w:type="dxa"/>
          </w:tcPr>
          <w:p w14:paraId="31138511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E4B0B8" w14:textId="06AF4311" w:rsidR="006E221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11.63</w:t>
            </w:r>
          </w:p>
        </w:tc>
        <w:tc>
          <w:tcPr>
            <w:tcW w:w="270" w:type="dxa"/>
          </w:tcPr>
          <w:p w14:paraId="645C70FD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9677433" w14:textId="5EFE9BF3" w:rsidR="006E2213" w:rsidRPr="00B43826" w:rsidRDefault="00860F76" w:rsidP="00757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E19DA6" w14:textId="77777777" w:rsidR="006E2213" w:rsidRPr="00B43826" w:rsidRDefault="006E2213" w:rsidP="00757227">
            <w:pPr>
              <w:pStyle w:val="acctfourfigures"/>
              <w:tabs>
                <w:tab w:val="decimal" w:pos="9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A69A9F9" w14:textId="045C3E6A" w:rsidR="006E2213" w:rsidRPr="00B43826" w:rsidRDefault="00860F76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90D53" w:rsidRPr="00B43826" w14:paraId="5646091E" w14:textId="77777777" w:rsidTr="00634E8F">
        <w:tc>
          <w:tcPr>
            <w:tcW w:w="3510" w:type="dxa"/>
          </w:tcPr>
          <w:p w14:paraId="10E73DA1" w14:textId="0B212E06" w:rsidR="00690D53" w:rsidRPr="00B43826" w:rsidRDefault="00690D5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65834058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187.35</w:t>
            </w:r>
          </w:p>
        </w:tc>
        <w:tc>
          <w:tcPr>
            <w:tcW w:w="270" w:type="dxa"/>
          </w:tcPr>
          <w:p w14:paraId="623BEBD6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690D53" w:rsidRPr="00B43826" w:rsidRDefault="00690D5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57C3F6DA" w:rsidR="00690D53" w:rsidRPr="00B43826" w:rsidRDefault="009A2052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28.55</w:t>
            </w:r>
          </w:p>
        </w:tc>
      </w:tr>
      <w:tr w:rsidR="006E2213" w:rsidRPr="00B43826" w14:paraId="646B2863" w14:textId="77777777" w:rsidTr="006E2213">
        <w:tc>
          <w:tcPr>
            <w:tcW w:w="3510" w:type="dxa"/>
          </w:tcPr>
          <w:p w14:paraId="01F31B78" w14:textId="77777777" w:rsidR="006E2213" w:rsidRPr="00B43826" w:rsidRDefault="006E2213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7179F2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A603154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512A06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C5FF1A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D83088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CAB211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C1DF5CA" w14:textId="77777777" w:rsidR="006E2213" w:rsidRPr="00B43826" w:rsidRDefault="006E2213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BE1267" w:rsidRPr="00B43826" w14:paraId="5C693940" w14:textId="77777777" w:rsidTr="00634E8F">
        <w:tc>
          <w:tcPr>
            <w:tcW w:w="3510" w:type="dxa"/>
          </w:tcPr>
          <w:p w14:paraId="04A39CC0" w14:textId="2A0E94B7" w:rsidR="00BE1267" w:rsidRPr="00B43826" w:rsidRDefault="00BE1267" w:rsidP="00757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B4382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BE1267" w:rsidRPr="00B43826" w:rsidRDefault="00BE1267" w:rsidP="0075722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BE1267" w:rsidRPr="00B43826" w:rsidRDefault="00BE1267" w:rsidP="00757227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D5169" w:rsidRPr="00B43826" w14:paraId="4B927BC8" w14:textId="77777777" w:rsidTr="005D0FB1">
        <w:tc>
          <w:tcPr>
            <w:tcW w:w="3510" w:type="dxa"/>
          </w:tcPr>
          <w:p w14:paraId="6C520531" w14:textId="77777777" w:rsidR="001D5169" w:rsidRPr="00B43826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19E1B85" w14:textId="28EE4889" w:rsidR="001D5169" w:rsidRPr="00B43826" w:rsidRDefault="009A2052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270" w:type="dxa"/>
          </w:tcPr>
          <w:p w14:paraId="49927463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87E737" w14:textId="0136AC0A" w:rsidR="001D5169" w:rsidRPr="00B43826" w:rsidRDefault="009A2052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0.73</w:t>
            </w:r>
          </w:p>
        </w:tc>
        <w:tc>
          <w:tcPr>
            <w:tcW w:w="270" w:type="dxa"/>
          </w:tcPr>
          <w:p w14:paraId="02BDD604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7C8114C" w14:textId="7658320F" w:rsidR="001D5169" w:rsidRPr="00B43826" w:rsidRDefault="00860F76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C7324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EA1773" w14:textId="1D6452F2" w:rsidR="001D5169" w:rsidRPr="00B43826" w:rsidRDefault="00860F7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D5169" w:rsidRPr="00B43826" w14:paraId="688A6E27" w14:textId="77777777" w:rsidTr="00634E8F">
        <w:tc>
          <w:tcPr>
            <w:tcW w:w="3510" w:type="dxa"/>
          </w:tcPr>
          <w:p w14:paraId="54784368" w14:textId="5F1900AB" w:rsidR="001D5169" w:rsidRPr="00B43826" w:rsidRDefault="001D5169" w:rsidP="001D5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43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1D5169" w:rsidRPr="00B43826" w:rsidRDefault="001D5169" w:rsidP="001D516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6B69D445" w:rsidR="001D5169" w:rsidRPr="00B43826" w:rsidRDefault="009A2052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0.73</w:t>
            </w:r>
          </w:p>
        </w:tc>
        <w:tc>
          <w:tcPr>
            <w:tcW w:w="270" w:type="dxa"/>
          </w:tcPr>
          <w:p w14:paraId="013F47CF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1D5169" w:rsidRPr="00B43826" w:rsidRDefault="001D5169" w:rsidP="001D516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47DD88B6" w:rsidR="001D5169" w:rsidRPr="00B43826" w:rsidRDefault="00860F76" w:rsidP="001D5169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341D868" w14:textId="77777777" w:rsidR="000346FF" w:rsidRPr="00B43826" w:rsidRDefault="000346FF" w:rsidP="000346F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F948944" w14:textId="300072AB" w:rsidR="00E827EF" w:rsidRPr="00B43826" w:rsidRDefault="00E827EF" w:rsidP="00757227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43826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B43826" w:rsidRDefault="00E827EF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41DFEDDC" w:rsidR="00070550" w:rsidRPr="00B43826" w:rsidRDefault="00070550" w:rsidP="00801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4382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781C" w:rsidRPr="0030781C">
        <w:rPr>
          <w:rFonts w:asciiTheme="majorBidi" w:hAnsiTheme="majorBidi" w:cstheme="majorBidi"/>
          <w:sz w:val="28"/>
          <w:szCs w:val="28"/>
        </w:rPr>
        <w:t xml:space="preserve">30 </w:t>
      </w:r>
      <w:r w:rsidR="0030781C" w:rsidRPr="0030781C">
        <w:rPr>
          <w:rFonts w:asciiTheme="majorBidi" w:hAnsiTheme="majorBidi" w:hint="cs"/>
          <w:sz w:val="28"/>
          <w:szCs w:val="28"/>
          <w:cs/>
        </w:rPr>
        <w:t>มิถุนายน</w:t>
      </w:r>
      <w:r w:rsidR="0030781C" w:rsidRPr="0030781C">
        <w:rPr>
          <w:rFonts w:asciiTheme="majorBidi" w:hAnsiTheme="majorBidi"/>
          <w:sz w:val="28"/>
          <w:szCs w:val="28"/>
          <w:cs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</w:rPr>
        <w:t>256</w:t>
      </w:r>
      <w:r w:rsidR="00634E8F" w:rsidRPr="00B43826">
        <w:rPr>
          <w:rFonts w:asciiTheme="majorBidi" w:hAnsiTheme="majorBidi" w:cstheme="majorBidi"/>
          <w:sz w:val="28"/>
          <w:szCs w:val="28"/>
        </w:rPr>
        <w:t>6</w:t>
      </w:r>
      <w:r w:rsidRPr="00B43826">
        <w:rPr>
          <w:rFonts w:asciiTheme="majorBidi" w:hAnsiTheme="majorBidi" w:cstheme="majorBidi"/>
          <w:sz w:val="28"/>
          <w:szCs w:val="28"/>
        </w:rPr>
        <w:t xml:space="preserve"> </w:t>
      </w:r>
      <w:r w:rsidRPr="00B4382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B43826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B43826">
        <w:rPr>
          <w:rFonts w:asciiTheme="majorBidi" w:hAnsiTheme="majorBidi" w:cstheme="majorBidi"/>
          <w:sz w:val="28"/>
          <w:szCs w:val="28"/>
          <w:cs/>
        </w:rPr>
        <w:t>จากการเข้าร่วมค้ำ</w:t>
      </w:r>
      <w:r w:rsidRPr="005F3F6C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801C19" w:rsidRPr="005F3F6C">
        <w:rPr>
          <w:rFonts w:asciiTheme="majorBidi" w:hAnsiTheme="majorBidi" w:cstheme="majorBidi" w:hint="cs"/>
          <w:sz w:val="28"/>
          <w:szCs w:val="28"/>
          <w:cs/>
        </w:rPr>
        <w:t>วงเงิน</w:t>
      </w:r>
      <w:r w:rsidRPr="005F3F6C">
        <w:rPr>
          <w:rFonts w:asciiTheme="majorBidi" w:hAnsiTheme="majorBidi" w:cstheme="majorBidi"/>
          <w:sz w:val="28"/>
          <w:szCs w:val="28"/>
          <w:cs/>
        </w:rPr>
        <w:t>สินเชื่อที่</w:t>
      </w:r>
      <w:r w:rsidRPr="00B43826">
        <w:rPr>
          <w:rFonts w:asciiTheme="majorBidi" w:hAnsiTheme="majorBidi" w:cstheme="majorBidi"/>
          <w:sz w:val="28"/>
          <w:szCs w:val="28"/>
          <w:cs/>
        </w:rPr>
        <w:t>สถาบันการเงินให้แก่</w:t>
      </w:r>
      <w:r w:rsidR="00801C1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B43826">
        <w:rPr>
          <w:rFonts w:asciiTheme="majorBidi" w:hAnsiTheme="majorBidi" w:cstheme="majorBidi"/>
          <w:sz w:val="28"/>
          <w:szCs w:val="28"/>
          <w:cs/>
        </w:rPr>
        <w:t>บริษัทย่อยบางแห่งจำนวนเงิน</w:t>
      </w:r>
      <w:r w:rsidRPr="00876FF5">
        <w:rPr>
          <w:rFonts w:asciiTheme="majorBidi" w:hAnsiTheme="majorBidi" w:cstheme="majorBidi"/>
          <w:sz w:val="28"/>
          <w:szCs w:val="28"/>
          <w:cs/>
        </w:rPr>
        <w:t>รวมประมาณ</w:t>
      </w:r>
      <w:r w:rsidR="008F6919" w:rsidRPr="00876FF5">
        <w:rPr>
          <w:rFonts w:asciiTheme="majorBidi" w:hAnsiTheme="majorBidi" w:cstheme="majorBidi"/>
          <w:sz w:val="28"/>
          <w:szCs w:val="28"/>
        </w:rPr>
        <w:t xml:space="preserve"> </w:t>
      </w:r>
      <w:r w:rsidR="00E8361E" w:rsidRPr="00876FF5">
        <w:rPr>
          <w:rFonts w:asciiTheme="majorBidi" w:hAnsiTheme="majorBidi" w:cstheme="majorBidi"/>
          <w:sz w:val="28"/>
          <w:szCs w:val="28"/>
        </w:rPr>
        <w:t>1</w:t>
      </w:r>
      <w:r w:rsidR="00F616FE" w:rsidRPr="00876FF5">
        <w:rPr>
          <w:rFonts w:asciiTheme="majorBidi" w:hAnsiTheme="majorBidi" w:cstheme="majorBidi"/>
          <w:sz w:val="28"/>
          <w:szCs w:val="28"/>
        </w:rPr>
        <w:t>,</w:t>
      </w:r>
      <w:r w:rsidR="00E8361E" w:rsidRPr="00876FF5">
        <w:rPr>
          <w:rFonts w:asciiTheme="majorBidi" w:hAnsiTheme="majorBidi" w:cstheme="majorBidi"/>
          <w:sz w:val="28"/>
          <w:szCs w:val="28"/>
        </w:rPr>
        <w:t>619</w:t>
      </w:r>
      <w:r w:rsidR="008A4631" w:rsidRPr="00876FF5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876FF5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876FF5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876FF5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876FF5">
        <w:rPr>
          <w:rFonts w:asciiTheme="majorBidi" w:hAnsiTheme="majorBidi"/>
          <w:sz w:val="28"/>
          <w:szCs w:val="28"/>
          <w:cs/>
        </w:rPr>
        <w:t xml:space="preserve"> </w:t>
      </w:r>
      <w:r w:rsidR="00E8361E" w:rsidRPr="00876FF5">
        <w:rPr>
          <w:rFonts w:asciiTheme="majorBidi" w:hAnsiTheme="majorBidi"/>
          <w:sz w:val="28"/>
          <w:szCs w:val="28"/>
        </w:rPr>
        <w:t>5</w:t>
      </w:r>
      <w:r w:rsidR="008A4631" w:rsidRPr="00876FF5">
        <w:rPr>
          <w:rFonts w:asciiTheme="majorBidi" w:hAnsiTheme="majorBidi"/>
          <w:sz w:val="28"/>
          <w:szCs w:val="28"/>
        </w:rPr>
        <w:t xml:space="preserve"> </w:t>
      </w:r>
      <w:r w:rsidR="00F46CC3" w:rsidRPr="00876FF5">
        <w:rPr>
          <w:rFonts w:asciiTheme="majorBidi" w:hAnsiTheme="majorBidi" w:cstheme="majorBidi" w:hint="cs"/>
          <w:sz w:val="28"/>
          <w:szCs w:val="28"/>
          <w:cs/>
        </w:rPr>
        <w:t>ล้านเหรียญ</w:t>
      </w:r>
      <w:r w:rsidR="00F46CC3" w:rsidRPr="00B43826">
        <w:rPr>
          <w:rFonts w:asciiTheme="majorBidi" w:hAnsiTheme="majorBidi" w:cstheme="majorBidi" w:hint="cs"/>
          <w:sz w:val="28"/>
          <w:szCs w:val="28"/>
          <w:cs/>
        </w:rPr>
        <w:t>สหรัฐอเมริกา</w:t>
      </w:r>
    </w:p>
    <w:p w14:paraId="43EFCD37" w14:textId="61A095C3" w:rsidR="00CD2092" w:rsidRPr="00757227" w:rsidRDefault="00CD2092" w:rsidP="00757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4A555A1" w14:textId="6BD27A68" w:rsidR="00CD2092" w:rsidRPr="00F41BE3" w:rsidRDefault="00CD2092" w:rsidP="00CD2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CD2092" w:rsidRPr="00F41BE3" w:rsidSect="00654C01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F6569" w14:textId="77777777" w:rsidR="002A3012" w:rsidRDefault="002A3012" w:rsidP="004956B4">
      <w:r>
        <w:separator/>
      </w:r>
    </w:p>
  </w:endnote>
  <w:endnote w:type="continuationSeparator" w:id="0">
    <w:p w14:paraId="670DAA2F" w14:textId="77777777" w:rsidR="002A3012" w:rsidRDefault="002A301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F074" w14:textId="77777777" w:rsidR="001E3B26" w:rsidRPr="006F59B5" w:rsidRDefault="001E3B2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82C18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E5C908C" w14:textId="77777777" w:rsidR="001E3B26" w:rsidRPr="007661AC" w:rsidRDefault="001E3B2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DFD1A" w14:textId="77777777" w:rsidR="002A3012" w:rsidRDefault="002A3012" w:rsidP="004956B4">
      <w:r>
        <w:separator/>
      </w:r>
    </w:p>
  </w:footnote>
  <w:footnote w:type="continuationSeparator" w:id="0">
    <w:p w14:paraId="28DDFC06" w14:textId="77777777" w:rsidR="002A3012" w:rsidRDefault="002A301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0D619A" w:rsidRPr="00EB20B9" w:rsidRDefault="000D619A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4CC9D967" w:rsidR="000D619A" w:rsidRPr="00EB20B9" w:rsidRDefault="00BC4D75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B4419F" w:rsidRPr="00B4419F">
      <w:rPr>
        <w:rFonts w:ascii="Angsana New" w:hAnsi="Angsana New"/>
        <w:sz w:val="30"/>
        <w:szCs w:val="30"/>
        <w:lang w:bidi="th-TH"/>
      </w:rPr>
      <w:t>30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Pr="00BC4D75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BC4D75">
      <w:rPr>
        <w:rFonts w:ascii="Angsana New" w:hAnsi="Angsana New"/>
        <w:b w:val="0"/>
        <w:bCs/>
        <w:sz w:val="30"/>
        <w:szCs w:val="30"/>
        <w:cs/>
        <w:lang w:bidi="th-TH"/>
      </w:rPr>
      <w:t xml:space="preserve"> </w:t>
    </w:r>
    <w:r w:rsidR="000D619A">
      <w:rPr>
        <w:rFonts w:ascii="Angsana New" w:hAnsi="Angsana New"/>
        <w:sz w:val="30"/>
        <w:szCs w:val="30"/>
        <w:lang w:val="en-US" w:bidi="th-TH"/>
      </w:rPr>
      <w:t>256</w:t>
    </w:r>
    <w:r w:rsidR="001E3B26">
      <w:rPr>
        <w:rFonts w:ascii="Angsana New" w:hAnsi="Angsana New"/>
        <w:sz w:val="30"/>
        <w:szCs w:val="30"/>
        <w:lang w:val="en-US" w:bidi="th-TH"/>
      </w:rPr>
      <w:t>6</w:t>
    </w:r>
    <w:r w:rsidR="000D619A" w:rsidRPr="00EB20B9">
      <w:rPr>
        <w:rFonts w:ascii="Angsana New" w:hAnsi="Angsana New"/>
        <w:sz w:val="30"/>
        <w:szCs w:val="30"/>
        <w:lang w:bidi="th-TH"/>
      </w:rPr>
      <w:t xml:space="preserve"> </w:t>
    </w:r>
    <w:r w:rsidR="000D619A"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3F303E6"/>
    <w:multiLevelType w:val="hybridMultilevel"/>
    <w:tmpl w:val="2CB2F9A0"/>
    <w:lvl w:ilvl="0" w:tplc="33468C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8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9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3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1"/>
  </w:num>
  <w:num w:numId="14">
    <w:abstractNumId w:val="22"/>
  </w:num>
  <w:num w:numId="15">
    <w:abstractNumId w:val="26"/>
  </w:num>
  <w:num w:numId="16">
    <w:abstractNumId w:val="44"/>
  </w:num>
  <w:num w:numId="17">
    <w:abstractNumId w:val="45"/>
  </w:num>
  <w:num w:numId="18">
    <w:abstractNumId w:val="31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6"/>
  </w:num>
  <w:num w:numId="28">
    <w:abstractNumId w:val="42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40"/>
  </w:num>
  <w:num w:numId="37">
    <w:abstractNumId w:val="20"/>
  </w:num>
  <w:num w:numId="38">
    <w:abstractNumId w:val="43"/>
  </w:num>
  <w:num w:numId="39">
    <w:abstractNumId w:val="33"/>
  </w:num>
  <w:num w:numId="40">
    <w:abstractNumId w:val="32"/>
  </w:num>
  <w:num w:numId="41">
    <w:abstractNumId w:val="10"/>
  </w:num>
  <w:num w:numId="42">
    <w:abstractNumId w:val="27"/>
  </w:num>
  <w:num w:numId="43">
    <w:abstractNumId w:val="38"/>
  </w:num>
  <w:num w:numId="44">
    <w:abstractNumId w:val="37"/>
  </w:num>
  <w:num w:numId="45">
    <w:abstractNumId w:val="34"/>
  </w:num>
  <w:num w:numId="46">
    <w:abstractNumId w:val="39"/>
  </w:num>
  <w:num w:numId="47">
    <w:abstractNumId w:val="46"/>
  </w:num>
  <w:num w:numId="48">
    <w:abstractNumId w:val="46"/>
  </w:num>
  <w:num w:numId="49">
    <w:abstractNumId w:val="35"/>
  </w:num>
  <w:num w:numId="50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6FF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3FC"/>
    <w:rsid w:val="000A1697"/>
    <w:rsid w:val="000A1ECA"/>
    <w:rsid w:val="000A207B"/>
    <w:rsid w:val="000A2D5B"/>
    <w:rsid w:val="000A2DD6"/>
    <w:rsid w:val="000A32EB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277C7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353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787"/>
    <w:rsid w:val="002A0B45"/>
    <w:rsid w:val="002A143E"/>
    <w:rsid w:val="002A1781"/>
    <w:rsid w:val="002A1BE2"/>
    <w:rsid w:val="002A1D54"/>
    <w:rsid w:val="002A21B2"/>
    <w:rsid w:val="002A2980"/>
    <w:rsid w:val="002A29C4"/>
    <w:rsid w:val="002A2B0F"/>
    <w:rsid w:val="002A2B8B"/>
    <w:rsid w:val="002A3012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29B"/>
    <w:rsid w:val="003546D8"/>
    <w:rsid w:val="003546E6"/>
    <w:rsid w:val="0035493B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67A4"/>
    <w:rsid w:val="00376DD7"/>
    <w:rsid w:val="003770B0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EB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135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458"/>
    <w:rsid w:val="0045649A"/>
    <w:rsid w:val="00456564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4C4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5DC4"/>
    <w:rsid w:val="005D65CC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F5A"/>
    <w:rsid w:val="00751EBA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872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7BA5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0B0"/>
    <w:rsid w:val="0093215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24DB"/>
    <w:rsid w:val="00992D74"/>
    <w:rsid w:val="00992E66"/>
    <w:rsid w:val="0099397A"/>
    <w:rsid w:val="00993CB1"/>
    <w:rsid w:val="009940F2"/>
    <w:rsid w:val="00994DF3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5FE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2C18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495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2A4"/>
    <w:rsid w:val="00BD6AB9"/>
    <w:rsid w:val="00BD6AD9"/>
    <w:rsid w:val="00BD6E66"/>
    <w:rsid w:val="00BD71C7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C00547"/>
    <w:rsid w:val="00C0078A"/>
    <w:rsid w:val="00C00F4F"/>
    <w:rsid w:val="00C012BC"/>
    <w:rsid w:val="00C01865"/>
    <w:rsid w:val="00C026DE"/>
    <w:rsid w:val="00C029E7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85C"/>
    <w:rsid w:val="00C320C1"/>
    <w:rsid w:val="00C3288D"/>
    <w:rsid w:val="00C32BB3"/>
    <w:rsid w:val="00C33256"/>
    <w:rsid w:val="00C333D3"/>
    <w:rsid w:val="00C334E0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37DE6"/>
    <w:rsid w:val="00C40312"/>
    <w:rsid w:val="00C4055E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B76"/>
    <w:rsid w:val="00D012A7"/>
    <w:rsid w:val="00D01442"/>
    <w:rsid w:val="00D014ED"/>
    <w:rsid w:val="00D025EB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C9"/>
    <w:rsid w:val="00D45434"/>
    <w:rsid w:val="00D4543B"/>
    <w:rsid w:val="00D45855"/>
    <w:rsid w:val="00D45903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791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3F1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3F0B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A82"/>
    <w:rsid w:val="00DA4D70"/>
    <w:rsid w:val="00DA509B"/>
    <w:rsid w:val="00DA52EB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37E4E"/>
    <w:rsid w:val="00E40E76"/>
    <w:rsid w:val="00E417F1"/>
    <w:rsid w:val="00E41898"/>
    <w:rsid w:val="00E42791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F6A"/>
    <w:rsid w:val="00EA61BA"/>
    <w:rsid w:val="00EA627C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1BE3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BEC"/>
    <w:rsid w:val="00F64C54"/>
    <w:rsid w:val="00F64CBB"/>
    <w:rsid w:val="00F65308"/>
    <w:rsid w:val="00F65EE4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6D7EB-6431-449A-BCA8-69D8E7569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C6B49F-5D98-426F-BEEB-48D0DB3A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</TotalTime>
  <Pages>12</Pages>
  <Words>1962</Words>
  <Characters>11188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3</cp:revision>
  <cp:lastPrinted>2023-08-01T04:05:00Z</cp:lastPrinted>
  <dcterms:created xsi:type="dcterms:W3CDTF">2023-08-09T08:03:00Z</dcterms:created>
  <dcterms:modified xsi:type="dcterms:W3CDTF">2023-08-09T08:35:00Z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