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F9C19ED" w14:textId="77777777" w:rsidR="00307DFC" w:rsidRPr="005A6861" w:rsidRDefault="00307DFC" w:rsidP="00307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29B8932" w14:textId="40F491C4" w:rsidR="00307DFC" w:rsidRPr="005A6861" w:rsidRDefault="00307DFC" w:rsidP="00307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3EAF7EA" w14:textId="77777777" w:rsidR="00307DFC" w:rsidRPr="001B2708" w:rsidRDefault="00307DFC" w:rsidP="00307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35A10F" w14:textId="77777777" w:rsidR="00307DFC" w:rsidRDefault="00307DFC" w:rsidP="00307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ACBB2BA" w14:textId="2A5CF801" w:rsidR="00307DFC" w:rsidRPr="005A6861" w:rsidRDefault="00307DFC" w:rsidP="00307DFC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4B0070">
        <w:rPr>
          <w:rFonts w:ascii="Angsana New" w:hAnsi="Angsana New" w:cs="Angsana New"/>
          <w:sz w:val="30"/>
          <w:szCs w:val="30"/>
          <w:lang w:val="en-US"/>
        </w:rPr>
        <w:t>6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4B0070">
        <w:rPr>
          <w:rFonts w:ascii="Angsana New" w:hAnsi="Angsana New" w:cs="Angsana New"/>
          <w:sz w:val="30"/>
          <w:szCs w:val="30"/>
          <w:lang w:val="en-US"/>
        </w:rPr>
        <w:t>6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หก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D75B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 w:rsidR="004B0070">
        <w:rPr>
          <w:rFonts w:ascii="Angsana New" w:hAnsi="Angsana New" w:cs="Angsana New"/>
          <w:sz w:val="30"/>
          <w:szCs w:val="30"/>
          <w:lang w:val="en-US"/>
        </w:rPr>
        <w:t>6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งบการเงินแบบย่อ (ข้อมูลทางการเงินระหว่างกาล)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กาลเหล่านี้ตามมาตรฐานการบัญชีฉบับที่ 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06A4AC2F" w:rsidR="007E718B" w:rsidRDefault="001F5D88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11 </w:t>
      </w:r>
      <w:r w:rsidRPr="00633609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สิงหาคม</w:t>
      </w:r>
      <w:r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2566</w:t>
      </w:r>
    </w:p>
    <w:p w14:paraId="766E4842" w14:textId="7FD70D39" w:rsidR="00A84004" w:rsidRDefault="00A84004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A84004" w:rsidSect="00A84004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2F955" w14:textId="77777777" w:rsidR="00512687" w:rsidRDefault="00512687">
      <w:r>
        <w:separator/>
      </w:r>
    </w:p>
  </w:endnote>
  <w:endnote w:type="continuationSeparator" w:id="0">
    <w:p w14:paraId="508269AB" w14:textId="77777777" w:rsidR="00512687" w:rsidRDefault="0051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04702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63CF59DF" w14:textId="0975101A" w:rsidR="0028595F" w:rsidRPr="00DD5D05" w:rsidRDefault="0028595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D5D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D5D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D5D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B65F54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3490" w14:textId="77777777" w:rsidR="00512687" w:rsidRDefault="00512687">
      <w:r>
        <w:separator/>
      </w:r>
    </w:p>
  </w:footnote>
  <w:footnote w:type="continuationSeparator" w:id="0">
    <w:p w14:paraId="124DC2A5" w14:textId="77777777" w:rsidR="00512687" w:rsidRDefault="0051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28FC" w14:textId="3EA57ACE" w:rsidR="007A241F" w:rsidRPr="00A84004" w:rsidRDefault="007A241F" w:rsidP="00A84004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6D65013B" w14:textId="56ED30D0" w:rsidR="00A84004" w:rsidRPr="00A84004" w:rsidRDefault="00A84004" w:rsidP="00A84004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6476897B" w14:textId="32851F6E" w:rsidR="00A84004" w:rsidRPr="00A84004" w:rsidRDefault="00A84004" w:rsidP="00A84004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3813A072" w14:textId="77777777" w:rsidR="00A84004" w:rsidRPr="00A84004" w:rsidRDefault="00A84004" w:rsidP="00A84004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687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004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65F54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C83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B06A-79A0-4517-B9A6-0B2A7700F7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2023-08-11T10:00:00Z</dcterms:created>
  <dcterms:modified xsi:type="dcterms:W3CDTF">2023-08-11T10:00:00Z</dcterms:modified>
</cp:coreProperties>
</file>