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AEA1F" w14:textId="77777777" w:rsidR="007E718B" w:rsidRDefault="007E718B" w:rsidP="007E718B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bookmarkStart w:id="0" w:name="_GoBack"/>
      <w:bookmarkEnd w:id="0"/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16448274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D4D51CA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704A0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7A478E51" w14:textId="77777777" w:rsidR="007E718B" w:rsidRPr="009D1E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2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2E2783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62BB4C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3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75C24FB7" w14:textId="77777777" w:rsidR="007E718B" w:rsidRPr="00C54739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4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 w:rsidRPr="005A6861">
        <w:rPr>
          <w:rFonts w:ascii="Angsana New" w:hAnsi="Angsana New" w:cs="Angsana New"/>
          <w:sz w:val="30"/>
          <w:szCs w:val="30"/>
          <w:cs/>
          <w:lang w:bidi="th-TH"/>
        </w:rPr>
        <w:t>ส่วนงาน</w:t>
      </w:r>
      <w:r w:rsidRPr="005A6861">
        <w:rPr>
          <w:rFonts w:ascii="Angsana New" w:hAnsi="Angsana New" w:cs="Angsana New" w:hint="cs"/>
          <w:sz w:val="30"/>
          <w:szCs w:val="30"/>
          <w:cs/>
          <w:lang w:bidi="th-TH"/>
        </w:rPr>
        <w:t>ดำเนินงานและการจำแนกรายได้</w:t>
      </w:r>
    </w:p>
    <w:p w14:paraId="3A790622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5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FED1A7F" w14:textId="77777777" w:rsidR="007E71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6</w:t>
      </w:r>
      <w:r>
        <w:rPr>
          <w:rFonts w:ascii="Angsana New" w:hAnsi="Angsana New" w:cs="Angsana New"/>
          <w:sz w:val="30"/>
          <w:szCs w:val="30"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1E534D" w14:textId="77777777" w:rsidR="007E718B" w:rsidRPr="0058460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>7</w:t>
      </w:r>
      <w:r>
        <w:rPr>
          <w:rFonts w:ascii="Angsana New" w:hAnsi="Angsana New" w:cs="Angsana New"/>
          <w:sz w:val="30"/>
          <w:szCs w:val="30"/>
          <w:cs/>
          <w:lang w:bidi="th-TH"/>
        </w:rPr>
        <w:tab/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46E90A7" w14:textId="77777777" w:rsidR="007E718B" w:rsidRPr="009827F1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0B05527" w14:textId="77777777" w:rsidR="007E718B" w:rsidRPr="00332D8B" w:rsidRDefault="007E718B" w:rsidP="007E718B">
      <w:pPr>
        <w:pStyle w:val="index"/>
        <w:tabs>
          <w:tab w:val="clear" w:pos="1134"/>
        </w:tabs>
        <w:spacing w:after="0" w:line="240" w:lineRule="atLeast"/>
        <w:ind w:left="1440" w:hanging="1440"/>
        <w:outlineLvl w:val="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07BF5DA9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5378E17B" w14:textId="77777777" w:rsidR="007E718B" w:rsidRDefault="007E718B" w:rsidP="007E718B">
      <w:pPr>
        <w:tabs>
          <w:tab w:val="left" w:pos="540"/>
        </w:tabs>
        <w:spacing w:line="240" w:lineRule="atLeast"/>
        <w:ind w:left="547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F6EFCCB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FE4D675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0410C2" w14:textId="12F4123A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5E65">
        <w:rPr>
          <w:rFonts w:asciiTheme="majorBidi" w:hAnsiTheme="majorBidi" w:cstheme="majorBidi"/>
          <w:sz w:val="30"/>
          <w:szCs w:val="30"/>
          <w:cs/>
          <w:lang w:val="en-US"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1F5D88">
        <w:rPr>
          <w:rFonts w:ascii="Angsana New" w:hAnsi="Angsana New"/>
          <w:sz w:val="30"/>
          <w:szCs w:val="30"/>
          <w:lang w:val="en-US"/>
        </w:rPr>
        <w:t xml:space="preserve">11 </w:t>
      </w:r>
      <w:r w:rsidR="001F5D88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6E71E6">
        <w:rPr>
          <w:rFonts w:ascii="Angsana New" w:hAnsi="Angsana New"/>
          <w:sz w:val="30"/>
          <w:szCs w:val="30"/>
          <w:lang w:val="en-US"/>
        </w:rPr>
        <w:t>2566</w:t>
      </w:r>
    </w:p>
    <w:p w14:paraId="3C03BC8A" w14:textId="77777777" w:rsidR="007E718B" w:rsidRPr="00145E65" w:rsidRDefault="007E718B" w:rsidP="007E718B">
      <w:pPr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664E0B5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170D7325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721CA" w14:textId="503EE06B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145E6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Pr="00145E65">
        <w:rPr>
          <w:rFonts w:asciiTheme="majorBidi" w:hAnsiTheme="majorBidi" w:cstheme="majorBidi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145E65">
        <w:rPr>
          <w:rFonts w:asciiTheme="majorBidi" w:hAnsiTheme="majorBidi" w:cstheme="majorBidi"/>
          <w:sz w:val="30"/>
          <w:szCs w:val="30"/>
        </w:rPr>
        <w:t xml:space="preserve"> 31 </w:t>
      </w:r>
      <w:r w:rsidRPr="00145E65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145E65">
        <w:rPr>
          <w:rFonts w:asciiTheme="majorBidi" w:hAnsiTheme="majorBidi" w:cstheme="majorBidi"/>
          <w:sz w:val="30"/>
          <w:szCs w:val="30"/>
        </w:rPr>
        <w:t xml:space="preserve"> 256</w:t>
      </w:r>
      <w:r w:rsidR="006E71E6">
        <w:rPr>
          <w:rFonts w:asciiTheme="majorBidi" w:hAnsiTheme="majorBidi" w:cstheme="majorBidi"/>
          <w:sz w:val="30"/>
          <w:szCs w:val="30"/>
        </w:rPr>
        <w:t>5</w:t>
      </w:r>
    </w:p>
    <w:p w14:paraId="7EA829EE" w14:textId="77777777" w:rsidR="007E718B" w:rsidRPr="00145E65" w:rsidRDefault="007E718B" w:rsidP="007E718B">
      <w:pPr>
        <w:tabs>
          <w:tab w:val="left" w:pos="540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45D90DD" w14:textId="4E6849D4" w:rsidR="007E718B" w:rsidRPr="00145E65" w:rsidRDefault="007E718B" w:rsidP="007E718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ผู้บริหารได้มีการใช้วิจารณญาณและการประมาณการในการถือปฎิบัติตามนโยบายการบัญชีของบริษัท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</w:t>
      </w:r>
      <w:r w:rsidRPr="00145E65">
        <w:rPr>
          <w:rFonts w:asciiTheme="majorBidi" w:hAnsiTheme="majorBidi" w:cstheme="majorBidi"/>
          <w:sz w:val="30"/>
          <w:szCs w:val="30"/>
        </w:rPr>
        <w:br/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ในงบการเงินสำหรับปีสิ้นสุดวันที่ </w:t>
      </w:r>
      <w:r w:rsidRPr="00145E65">
        <w:rPr>
          <w:rFonts w:asciiTheme="majorBidi" w:hAnsiTheme="majorBidi" w:cstheme="majorBidi"/>
          <w:sz w:val="30"/>
          <w:szCs w:val="30"/>
        </w:rPr>
        <w:t>31</w:t>
      </w:r>
      <w:r w:rsidRPr="00145E6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145E65">
        <w:rPr>
          <w:rFonts w:asciiTheme="majorBidi" w:hAnsiTheme="majorBidi" w:cstheme="majorBidi"/>
          <w:sz w:val="30"/>
          <w:szCs w:val="30"/>
        </w:rPr>
        <w:t>256</w:t>
      </w:r>
      <w:r w:rsidR="006E71E6">
        <w:rPr>
          <w:rFonts w:asciiTheme="majorBidi" w:hAnsiTheme="majorBidi" w:cstheme="majorBidi"/>
          <w:sz w:val="30"/>
          <w:szCs w:val="30"/>
        </w:rPr>
        <w:t>5</w:t>
      </w:r>
    </w:p>
    <w:p w14:paraId="648B3C6F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9A5979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ab/>
        <w:t>บุคคลหรือกิจการที่เกี่ยวข้องกัน</w:t>
      </w:r>
    </w:p>
    <w:p w14:paraId="5867470E" w14:textId="77777777" w:rsidR="007E718B" w:rsidRPr="00145E65" w:rsidRDefault="007E718B" w:rsidP="007E718B">
      <w:pPr>
        <w:pStyle w:val="ListParagraph"/>
        <w:tabs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D1DC499" w14:textId="5F47B181" w:rsidR="007E718B" w:rsidRPr="00145E65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รายการที่สำคัญกับบุคคลหรือกิจการที่เกี่ยวข้องกันสำหรับง</w:t>
      </w:r>
      <w:r w:rsidR="0040376E">
        <w:rPr>
          <w:rFonts w:ascii="Angsana New" w:hAnsi="Angsana New" w:hint="cs"/>
          <w:spacing w:val="-2"/>
          <w:sz w:val="30"/>
          <w:szCs w:val="30"/>
          <w:cs/>
          <w:lang w:val="en-US"/>
        </w:rPr>
        <w:t>วดหก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เดือนสิ้นสุดวันที่ </w:t>
      </w:r>
      <w:r w:rsidRPr="00145E65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1F5D88">
        <w:rPr>
          <w:rFonts w:ascii="Angsana New" w:hAnsi="Angsana New" w:hint="cs"/>
          <w:spacing w:val="-2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145E65">
        <w:rPr>
          <w:rFonts w:ascii="Angsana New" w:hAnsi="Angsana New" w:hint="cs"/>
          <w:spacing w:val="-2"/>
          <w:sz w:val="30"/>
          <w:szCs w:val="30"/>
          <w:cs/>
          <w:lang w:val="en-US"/>
        </w:rPr>
        <w:t>ส</w:t>
      </w:r>
      <w:r w:rsidRPr="00145E65">
        <w:rPr>
          <w:rFonts w:ascii="Angsana New" w:hAnsi="Angsana New"/>
          <w:spacing w:val="-2"/>
          <w:sz w:val="30"/>
          <w:szCs w:val="30"/>
          <w:cs/>
          <w:lang w:val="en-US"/>
        </w:rPr>
        <w:t>รุปได้ดังนี้</w:t>
      </w:r>
    </w:p>
    <w:p w14:paraId="4A0BD342" w14:textId="500C72E5" w:rsidR="007E718B" w:rsidRDefault="007E718B" w:rsidP="007E718B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34"/>
        <w:gridCol w:w="1206"/>
        <w:gridCol w:w="245"/>
        <w:gridCol w:w="1285"/>
      </w:tblGrid>
      <w:tr w:rsidR="00E5146F" w:rsidRPr="003E4311" w14:paraId="2B808E93" w14:textId="77777777" w:rsidTr="009E12E3">
        <w:trPr>
          <w:tblHeader/>
        </w:trPr>
        <w:tc>
          <w:tcPr>
            <w:tcW w:w="6534" w:type="dxa"/>
            <w:vAlign w:val="bottom"/>
          </w:tcPr>
          <w:p w14:paraId="55702E10" w14:textId="77777777" w:rsidR="00E5146F" w:rsidRPr="006B1F98" w:rsidRDefault="00E5146F" w:rsidP="009E12E3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06" w:type="dxa"/>
            <w:vAlign w:val="bottom"/>
          </w:tcPr>
          <w:p w14:paraId="4BA406E2" w14:textId="75156744" w:rsidR="00E5146F" w:rsidRPr="003E4311" w:rsidRDefault="00E5146F" w:rsidP="009E12E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5" w:type="dxa"/>
            <w:vAlign w:val="bottom"/>
          </w:tcPr>
          <w:p w14:paraId="6EA8FB98" w14:textId="77777777" w:rsidR="00E5146F" w:rsidRPr="003E4311" w:rsidRDefault="00E5146F" w:rsidP="009E12E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3C8DAD8" w14:textId="6B33A1A5" w:rsidR="00E5146F" w:rsidRPr="003E4311" w:rsidRDefault="00E5146F" w:rsidP="009E12E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146F" w:rsidRPr="003E4311" w14:paraId="1221A95C" w14:textId="77777777" w:rsidTr="009E12E3">
        <w:trPr>
          <w:tblHeader/>
        </w:trPr>
        <w:tc>
          <w:tcPr>
            <w:tcW w:w="6534" w:type="dxa"/>
            <w:vAlign w:val="bottom"/>
          </w:tcPr>
          <w:p w14:paraId="7DEA6BC6" w14:textId="77777777" w:rsidR="00E5146F" w:rsidRPr="003E4311" w:rsidRDefault="00E5146F" w:rsidP="009E12E3">
            <w:pPr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6" w:type="dxa"/>
            <w:gridSpan w:val="3"/>
            <w:vAlign w:val="bottom"/>
          </w:tcPr>
          <w:p w14:paraId="25358AFC" w14:textId="77777777" w:rsidR="00E5146F" w:rsidRPr="003E4311" w:rsidRDefault="00E5146F" w:rsidP="009E12E3">
            <w:pPr>
              <w:spacing w:line="240" w:lineRule="auto"/>
              <w:ind w:left="-59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E43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46F" w:rsidRPr="003E4311" w14:paraId="0200012B" w14:textId="77777777" w:rsidTr="009E12E3">
        <w:tc>
          <w:tcPr>
            <w:tcW w:w="6534" w:type="dxa"/>
          </w:tcPr>
          <w:p w14:paraId="306AF0A9" w14:textId="77777777" w:rsidR="00E5146F" w:rsidRPr="003E4311" w:rsidRDefault="00E5146F" w:rsidP="009E12E3">
            <w:pPr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บริษัทใหญ่</w:t>
            </w:r>
          </w:p>
        </w:tc>
        <w:tc>
          <w:tcPr>
            <w:tcW w:w="1206" w:type="dxa"/>
            <w:vAlign w:val="bottom"/>
          </w:tcPr>
          <w:p w14:paraId="119F4CC1" w14:textId="77777777" w:rsidR="00E5146F" w:rsidRPr="003E4311" w:rsidRDefault="00E5146F" w:rsidP="009E12E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75034EC" w14:textId="77777777" w:rsidR="00E5146F" w:rsidRPr="003E4311" w:rsidRDefault="00E5146F" w:rsidP="009E12E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B0B0D09" w14:textId="77777777" w:rsidR="00E5146F" w:rsidRPr="003E4311" w:rsidRDefault="00E5146F" w:rsidP="009E12E3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146F" w:rsidRPr="00F704A0" w14:paraId="76668811" w14:textId="77777777" w:rsidTr="009E12E3">
        <w:tc>
          <w:tcPr>
            <w:tcW w:w="6534" w:type="dxa"/>
          </w:tcPr>
          <w:p w14:paraId="55397B81" w14:textId="77777777" w:rsidR="00E5146F" w:rsidRPr="003E4311" w:rsidRDefault="00E5146F" w:rsidP="00E5146F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06" w:type="dxa"/>
          </w:tcPr>
          <w:p w14:paraId="1943D624" w14:textId="1F4D359F" w:rsidR="00E5146F" w:rsidRPr="00465CD8" w:rsidRDefault="000178B2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739,580</w:t>
            </w:r>
          </w:p>
        </w:tc>
        <w:tc>
          <w:tcPr>
            <w:tcW w:w="245" w:type="dxa"/>
            <w:vAlign w:val="bottom"/>
          </w:tcPr>
          <w:p w14:paraId="5A7AD820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5C2348B" w14:textId="76B4E460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725,102</w:t>
            </w:r>
          </w:p>
        </w:tc>
      </w:tr>
      <w:tr w:rsidR="00E5146F" w:rsidRPr="00F704A0" w14:paraId="5ECF18A4" w14:textId="77777777" w:rsidTr="009E12E3">
        <w:tc>
          <w:tcPr>
            <w:tcW w:w="6534" w:type="dxa"/>
          </w:tcPr>
          <w:p w14:paraId="567EF0A1" w14:textId="77777777" w:rsidR="00E5146F" w:rsidRPr="000178B2" w:rsidRDefault="00E5146F" w:rsidP="00E5146F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7081E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206" w:type="dxa"/>
          </w:tcPr>
          <w:p w14:paraId="5EE24573" w14:textId="1D67F587" w:rsidR="00E5146F" w:rsidRPr="00465CD8" w:rsidRDefault="0067081E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7,254</w:t>
            </w:r>
          </w:p>
        </w:tc>
        <w:tc>
          <w:tcPr>
            <w:tcW w:w="245" w:type="dxa"/>
            <w:vAlign w:val="bottom"/>
          </w:tcPr>
          <w:p w14:paraId="298F3B60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6E5893E" w14:textId="5F2CE1BD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9,513</w:t>
            </w:r>
          </w:p>
        </w:tc>
      </w:tr>
      <w:tr w:rsidR="00E5146F" w:rsidRPr="00F704A0" w14:paraId="51D0E4CE" w14:textId="77777777" w:rsidTr="009E12E3">
        <w:tc>
          <w:tcPr>
            <w:tcW w:w="6534" w:type="dxa"/>
          </w:tcPr>
          <w:p w14:paraId="49F13500" w14:textId="77777777" w:rsidR="00E5146F" w:rsidRPr="008B07B9" w:rsidRDefault="00E5146F" w:rsidP="00E5146F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7B9">
              <w:rPr>
                <w:rFonts w:ascii="Angsana New" w:hAnsi="Angsana New"/>
                <w:sz w:val="30"/>
                <w:szCs w:val="30"/>
                <w:cs/>
              </w:rPr>
              <w:t>ค่าธรรมเนียมสิทธิ</w:t>
            </w:r>
          </w:p>
        </w:tc>
        <w:tc>
          <w:tcPr>
            <w:tcW w:w="1206" w:type="dxa"/>
          </w:tcPr>
          <w:p w14:paraId="458B30A5" w14:textId="09C27B0E" w:rsidR="00E5146F" w:rsidRPr="00465CD8" w:rsidRDefault="008B07B9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6,157</w:t>
            </w:r>
          </w:p>
        </w:tc>
        <w:tc>
          <w:tcPr>
            <w:tcW w:w="245" w:type="dxa"/>
            <w:vAlign w:val="bottom"/>
          </w:tcPr>
          <w:p w14:paraId="07D5F626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650B8DE" w14:textId="5235B6D1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7,718</w:t>
            </w:r>
          </w:p>
        </w:tc>
      </w:tr>
      <w:tr w:rsidR="00E5146F" w:rsidRPr="00F704A0" w14:paraId="188444CF" w14:textId="77777777" w:rsidTr="009E12E3">
        <w:tc>
          <w:tcPr>
            <w:tcW w:w="6534" w:type="dxa"/>
          </w:tcPr>
          <w:p w14:paraId="55E6899A" w14:textId="77777777" w:rsidR="00E5146F" w:rsidRPr="008B07B9" w:rsidRDefault="00E5146F" w:rsidP="00E5146F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B07B9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206" w:type="dxa"/>
          </w:tcPr>
          <w:p w14:paraId="0839BFD3" w14:textId="59599D77" w:rsidR="00E5146F" w:rsidRPr="00465CD8" w:rsidRDefault="008B07B9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814</w:t>
            </w:r>
          </w:p>
        </w:tc>
        <w:tc>
          <w:tcPr>
            <w:tcW w:w="245" w:type="dxa"/>
            <w:vAlign w:val="bottom"/>
          </w:tcPr>
          <w:p w14:paraId="2A80C431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8F34AAB" w14:textId="0680919C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</w:p>
        </w:tc>
      </w:tr>
      <w:tr w:rsidR="00E5146F" w:rsidRPr="00EF4527" w14:paraId="5732FDA8" w14:textId="77777777" w:rsidTr="009E12E3">
        <w:tc>
          <w:tcPr>
            <w:tcW w:w="6534" w:type="dxa"/>
          </w:tcPr>
          <w:p w14:paraId="25508601" w14:textId="77777777" w:rsidR="00E5146F" w:rsidRPr="000178B2" w:rsidRDefault="00E5146F" w:rsidP="00E5146F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67081E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1206" w:type="dxa"/>
          </w:tcPr>
          <w:p w14:paraId="1D318ECF" w14:textId="562E6B35" w:rsidR="00E5146F" w:rsidRPr="00465CD8" w:rsidRDefault="0067081E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  <w:tc>
          <w:tcPr>
            <w:tcW w:w="245" w:type="dxa"/>
            <w:vAlign w:val="bottom"/>
          </w:tcPr>
          <w:p w14:paraId="114068C1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6EFF6783" w14:textId="09B402FE" w:rsidR="00E5146F" w:rsidRPr="00EF4527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65C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125</w:t>
            </w:r>
          </w:p>
        </w:tc>
      </w:tr>
      <w:tr w:rsidR="00E5146F" w:rsidRPr="00FC3ED5" w14:paraId="37F0CD14" w14:textId="77777777" w:rsidTr="009E12E3">
        <w:tc>
          <w:tcPr>
            <w:tcW w:w="6534" w:type="dxa"/>
          </w:tcPr>
          <w:p w14:paraId="5A39F39E" w14:textId="77777777" w:rsidR="00E5146F" w:rsidRPr="005072C8" w:rsidRDefault="00E5146F" w:rsidP="00E5146F">
            <w:pPr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06" w:type="dxa"/>
          </w:tcPr>
          <w:p w14:paraId="7C43C937" w14:textId="77777777" w:rsidR="00E5146F" w:rsidRPr="00465CD8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F8B347F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2A69CD2C" w14:textId="77777777" w:rsidR="00E5146F" w:rsidRPr="00FC3ED5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146F" w:rsidRPr="00F704A0" w14:paraId="7BAF6C6E" w14:textId="77777777" w:rsidTr="009E12E3">
        <w:tc>
          <w:tcPr>
            <w:tcW w:w="6534" w:type="dxa"/>
          </w:tcPr>
          <w:p w14:paraId="2BF845AB" w14:textId="77777777" w:rsidR="00E5146F" w:rsidRPr="003E4311" w:rsidRDefault="00E5146F" w:rsidP="00E5146F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ผู้บริหารสำคัญ</w:t>
            </w:r>
          </w:p>
        </w:tc>
        <w:tc>
          <w:tcPr>
            <w:tcW w:w="1206" w:type="dxa"/>
          </w:tcPr>
          <w:p w14:paraId="6E957CF2" w14:textId="77777777" w:rsidR="00E5146F" w:rsidRPr="00AF32CB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77E74938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EF0EC8A" w14:textId="77777777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146F" w:rsidRPr="00F704A0" w14:paraId="42690793" w14:textId="77777777" w:rsidTr="009E12E3">
        <w:tc>
          <w:tcPr>
            <w:tcW w:w="6534" w:type="dxa"/>
          </w:tcPr>
          <w:p w14:paraId="13DFB35F" w14:textId="77777777" w:rsidR="00E5146F" w:rsidRPr="003E4311" w:rsidRDefault="00E5146F" w:rsidP="00E514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206" w:type="dxa"/>
          </w:tcPr>
          <w:p w14:paraId="07F0FD49" w14:textId="77777777" w:rsidR="00E5146F" w:rsidRPr="00AF32CB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  <w:vAlign w:val="bottom"/>
          </w:tcPr>
          <w:p w14:paraId="43318EB8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5F3D0155" w14:textId="77777777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5146F" w:rsidRPr="00F704A0" w14:paraId="3C6BF88E" w14:textId="77777777" w:rsidTr="009E12E3">
        <w:tc>
          <w:tcPr>
            <w:tcW w:w="6534" w:type="dxa"/>
          </w:tcPr>
          <w:p w14:paraId="5254693E" w14:textId="77777777" w:rsidR="00E5146F" w:rsidRPr="00DD26CC" w:rsidRDefault="00E5146F" w:rsidP="00E514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ผลประโยชน์ระยะสั้นของพนักงาน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DD26C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(รวมค่าตอบแทนกรรมการ)</w:t>
            </w:r>
          </w:p>
        </w:tc>
        <w:tc>
          <w:tcPr>
            <w:tcW w:w="1206" w:type="dxa"/>
          </w:tcPr>
          <w:p w14:paraId="0B565D5F" w14:textId="434C6C77" w:rsidR="00E5146F" w:rsidRPr="00AF32CB" w:rsidRDefault="0067081E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21,311</w:t>
            </w:r>
          </w:p>
        </w:tc>
        <w:tc>
          <w:tcPr>
            <w:tcW w:w="245" w:type="dxa"/>
            <w:vAlign w:val="bottom"/>
          </w:tcPr>
          <w:p w14:paraId="0B48C3EE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19140B4" w14:textId="4A882731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3EC">
              <w:rPr>
                <w:rFonts w:ascii="Angsana New" w:hAnsi="Angsana New"/>
                <w:sz w:val="30"/>
                <w:szCs w:val="30"/>
                <w:lang w:val="en-US"/>
              </w:rPr>
              <w:t>21,304</w:t>
            </w:r>
          </w:p>
        </w:tc>
      </w:tr>
      <w:tr w:rsidR="00E5146F" w:rsidRPr="00F704A0" w14:paraId="0309FAF6" w14:textId="77777777" w:rsidTr="009E12E3">
        <w:tc>
          <w:tcPr>
            <w:tcW w:w="6534" w:type="dxa"/>
          </w:tcPr>
          <w:p w14:paraId="152B3E26" w14:textId="77777777" w:rsidR="00E5146F" w:rsidRPr="003E4311" w:rsidRDefault="00E5146F" w:rsidP="00E5146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E4311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หลังออกจากงาน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36FBFF96" w14:textId="286391FF" w:rsidR="00E5146F" w:rsidRPr="00AF32CB" w:rsidRDefault="0067081E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474</w:t>
            </w:r>
          </w:p>
        </w:tc>
        <w:tc>
          <w:tcPr>
            <w:tcW w:w="245" w:type="dxa"/>
            <w:vAlign w:val="bottom"/>
          </w:tcPr>
          <w:p w14:paraId="7C88F7C7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D9688C7" w14:textId="148F6473" w:rsidR="00E5146F" w:rsidRPr="00F704A0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53EC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</w:tr>
      <w:tr w:rsidR="00E5146F" w:rsidRPr="002D7D93" w14:paraId="1DCEBC5A" w14:textId="77777777" w:rsidTr="009E12E3">
        <w:tc>
          <w:tcPr>
            <w:tcW w:w="6534" w:type="dxa"/>
          </w:tcPr>
          <w:p w14:paraId="30ED597A" w14:textId="77777777" w:rsidR="00E5146F" w:rsidRPr="003E4311" w:rsidRDefault="00E5146F" w:rsidP="00E5146F">
            <w:pPr>
              <w:spacing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รวมผลตอบแทนผู้บริหารสำคัญ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1C8E7A50" w14:textId="2E3BC4D9" w:rsidR="00E5146F" w:rsidRPr="00AF32CB" w:rsidRDefault="0067081E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21,785</w:t>
            </w:r>
          </w:p>
        </w:tc>
        <w:tc>
          <w:tcPr>
            <w:tcW w:w="245" w:type="dxa"/>
            <w:vAlign w:val="bottom"/>
          </w:tcPr>
          <w:p w14:paraId="20F70324" w14:textId="77777777" w:rsidR="00E5146F" w:rsidRPr="003E4311" w:rsidRDefault="00E5146F" w:rsidP="00E5146F">
            <w:pPr>
              <w:tabs>
                <w:tab w:val="decimal" w:pos="1261"/>
              </w:tabs>
              <w:spacing w:line="240" w:lineRule="auto"/>
              <w:ind w:left="-59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F4038C5" w14:textId="05E22EE2" w:rsidR="00E5146F" w:rsidRPr="002D7D93" w:rsidRDefault="00E5146F" w:rsidP="00E5146F">
            <w:pPr>
              <w:tabs>
                <w:tab w:val="decimal" w:pos="918"/>
              </w:tabs>
              <w:spacing w:line="240" w:lineRule="auto"/>
              <w:ind w:left="-59" w:right="-26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53E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21,835</w:t>
            </w:r>
          </w:p>
        </w:tc>
      </w:tr>
    </w:tbl>
    <w:p w14:paraId="3267DC03" w14:textId="77777777" w:rsidR="00E5146F" w:rsidRDefault="00E5146F" w:rsidP="007E718B">
      <w:pPr>
        <w:ind w:left="540"/>
        <w:rPr>
          <w:rFonts w:ascii="Angsana New" w:hAnsi="Angsana New"/>
          <w:sz w:val="30"/>
          <w:szCs w:val="30"/>
        </w:rPr>
      </w:pPr>
    </w:p>
    <w:p w14:paraId="64025776" w14:textId="08888491" w:rsidR="007E718B" w:rsidRPr="006E4686" w:rsidRDefault="007E718B" w:rsidP="007E718B">
      <w:pPr>
        <w:ind w:left="540"/>
        <w:rPr>
          <w:rFonts w:asciiTheme="majorBidi" w:hAnsiTheme="majorBidi" w:cstheme="majorBidi"/>
          <w:sz w:val="30"/>
          <w:szCs w:val="30"/>
        </w:rPr>
      </w:pPr>
      <w:r w:rsidRPr="00423489">
        <w:rPr>
          <w:rFonts w:ascii="Angsana New" w:hAnsi="Angsana New"/>
          <w:sz w:val="30"/>
          <w:szCs w:val="30"/>
          <w:cs/>
        </w:rPr>
        <w:t>ยอดค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งเหลือกับบุคคลหรือกิจการที่เกี่ยวข้องกัน ณ วันที่ </w:t>
      </w:r>
      <w:r w:rsidR="00E5146F">
        <w:rPr>
          <w:rFonts w:ascii="Angsana New" w:hAnsi="Angsana New"/>
          <w:spacing w:val="-2"/>
          <w:sz w:val="30"/>
          <w:szCs w:val="30"/>
          <w:lang w:val="en-US"/>
        </w:rPr>
        <w:t xml:space="preserve">30 </w:t>
      </w:r>
      <w:r w:rsidR="00E5146F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6E71E6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E4686">
        <w:rPr>
          <w:rFonts w:asciiTheme="majorBidi" w:hAnsiTheme="majorBidi" w:cstheme="majorBidi"/>
          <w:sz w:val="30"/>
          <w:szCs w:val="30"/>
        </w:rPr>
        <w:t>31</w:t>
      </w:r>
      <w:r w:rsidRPr="006E468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E4686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6E71E6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E4686">
        <w:rPr>
          <w:rFonts w:asciiTheme="majorBidi" w:hAnsiTheme="majorBidi" w:cstheme="majorBidi"/>
          <w:sz w:val="30"/>
          <w:szCs w:val="30"/>
        </w:rPr>
        <w:t xml:space="preserve"> </w:t>
      </w:r>
      <w:r w:rsidRPr="006E468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8E23278" w14:textId="77777777" w:rsidR="007E718B" w:rsidRDefault="007E718B" w:rsidP="007E718B">
      <w:pPr>
        <w:tabs>
          <w:tab w:val="left" w:pos="540"/>
        </w:tabs>
        <w:spacing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06"/>
        <w:gridCol w:w="1260"/>
        <w:gridCol w:w="239"/>
        <w:gridCol w:w="13"/>
        <w:gridCol w:w="1287"/>
      </w:tblGrid>
      <w:tr w:rsidR="007E718B" w:rsidRPr="006E4686" w14:paraId="59A76C23" w14:textId="77777777" w:rsidTr="00E352EB">
        <w:trPr>
          <w:tblHeader/>
        </w:trPr>
        <w:tc>
          <w:tcPr>
            <w:tcW w:w="6606" w:type="dxa"/>
          </w:tcPr>
          <w:p w14:paraId="28B6EEF3" w14:textId="77777777" w:rsidR="007E718B" w:rsidRPr="00675CBA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CF9B374" w14:textId="5C7CADA4" w:rsidR="007E718B" w:rsidRPr="006E4686" w:rsidRDefault="00E5146F" w:rsidP="00E352EB">
            <w:pPr>
              <w:pStyle w:val="Heading9"/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62660E14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037042A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E718B" w:rsidRPr="006E4686" w14:paraId="23806438" w14:textId="77777777" w:rsidTr="00E352EB">
        <w:trPr>
          <w:tblHeader/>
        </w:trPr>
        <w:tc>
          <w:tcPr>
            <w:tcW w:w="6606" w:type="dxa"/>
          </w:tcPr>
          <w:p w14:paraId="06EC735B" w14:textId="77777777" w:rsidR="007E718B" w:rsidRPr="006E4686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2167E" w14:textId="02AAA665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6E71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28F5AE9A" w14:textId="77777777" w:rsidR="007E718B" w:rsidRPr="006E4686" w:rsidRDefault="007E718B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43800B7" w14:textId="0C3847B3" w:rsidR="007E718B" w:rsidRPr="00870054" w:rsidRDefault="006E71E6" w:rsidP="00E352EB">
            <w:pPr>
              <w:pStyle w:val="Heading9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7E718B" w:rsidRPr="006E4686" w14:paraId="0CB27FE4" w14:textId="77777777" w:rsidTr="00E352EB">
        <w:trPr>
          <w:tblHeader/>
        </w:trPr>
        <w:tc>
          <w:tcPr>
            <w:tcW w:w="6606" w:type="dxa"/>
          </w:tcPr>
          <w:p w14:paraId="0F917603" w14:textId="77777777" w:rsidR="007E718B" w:rsidRPr="006E4686" w:rsidRDefault="007E718B" w:rsidP="00E352E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9" w:type="dxa"/>
            <w:gridSpan w:val="4"/>
          </w:tcPr>
          <w:p w14:paraId="5A69175F" w14:textId="77777777" w:rsidR="007E718B" w:rsidRPr="006E4686" w:rsidRDefault="007E718B" w:rsidP="00E352E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718B" w:rsidRPr="006E4686" w14:paraId="6C7D70EA" w14:textId="77777777" w:rsidTr="00E352EB">
        <w:tc>
          <w:tcPr>
            <w:tcW w:w="6606" w:type="dxa"/>
          </w:tcPr>
          <w:p w14:paraId="36E10247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14:paraId="71213D53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33A89B2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87" w:type="dxa"/>
          </w:tcPr>
          <w:p w14:paraId="17C144EA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453B7A74" w14:textId="77777777" w:rsidTr="00E352EB">
        <w:tc>
          <w:tcPr>
            <w:tcW w:w="6606" w:type="dxa"/>
          </w:tcPr>
          <w:p w14:paraId="2361ABC8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507EB59" w14:textId="4FED88A9" w:rsidR="007E718B" w:rsidRPr="006E4686" w:rsidRDefault="000178B2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89,97</w:t>
            </w:r>
            <w:r w:rsidR="0067081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52" w:type="dxa"/>
            <w:gridSpan w:val="2"/>
          </w:tcPr>
          <w:p w14:paraId="4BDCB16A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C8F018D" w14:textId="2934AE47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60,925</w:t>
            </w:r>
          </w:p>
        </w:tc>
      </w:tr>
      <w:tr w:rsidR="007E718B" w:rsidRPr="00923EF5" w14:paraId="5173E09C" w14:textId="77777777" w:rsidTr="00E352EB">
        <w:tc>
          <w:tcPr>
            <w:tcW w:w="6606" w:type="dxa"/>
          </w:tcPr>
          <w:p w14:paraId="15D59447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260" w:type="dxa"/>
          </w:tcPr>
          <w:p w14:paraId="3DA61CFE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9" w:type="dxa"/>
          </w:tcPr>
          <w:p w14:paraId="28B314C4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79306A88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677D7F68" w14:textId="77777777" w:rsidTr="00E352EB">
        <w:tc>
          <w:tcPr>
            <w:tcW w:w="6606" w:type="dxa"/>
          </w:tcPr>
          <w:p w14:paraId="657CAE97" w14:textId="77777777" w:rsidR="007E718B" w:rsidRPr="006E4686" w:rsidRDefault="007E718B" w:rsidP="00E352EB">
            <w:pPr>
              <w:tabs>
                <w:tab w:val="center" w:pos="3266"/>
              </w:tabs>
              <w:spacing w:line="240" w:lineRule="auto"/>
              <w:ind w:left="70"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</w:tcPr>
          <w:p w14:paraId="7B42C29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306F6D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00" w:type="dxa"/>
            <w:gridSpan w:val="2"/>
          </w:tcPr>
          <w:p w14:paraId="1C2F8E94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6DC35E34" w14:textId="77777777" w:rsidTr="00E352EB">
        <w:tc>
          <w:tcPr>
            <w:tcW w:w="6606" w:type="dxa"/>
          </w:tcPr>
          <w:p w14:paraId="548DA919" w14:textId="77777777" w:rsidR="007E718B" w:rsidRPr="006E4686" w:rsidRDefault="007E718B" w:rsidP="00E352EB">
            <w:pPr>
              <w:spacing w:line="240" w:lineRule="auto"/>
              <w:ind w:left="7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6E4686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ทาเคะอุจิเพรส อินดัสตรี้ส์ จำกัด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99D08A2" w14:textId="6F179EC9" w:rsidR="007E718B" w:rsidRPr="006E4686" w:rsidRDefault="000178B2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2,135</w:t>
            </w:r>
          </w:p>
        </w:tc>
        <w:tc>
          <w:tcPr>
            <w:tcW w:w="239" w:type="dxa"/>
          </w:tcPr>
          <w:p w14:paraId="786125E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00" w:type="dxa"/>
            <w:gridSpan w:val="2"/>
            <w:tcBorders>
              <w:bottom w:val="double" w:sz="4" w:space="0" w:color="auto"/>
            </w:tcBorders>
          </w:tcPr>
          <w:p w14:paraId="41F84D89" w14:textId="13C05B01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</w:p>
        </w:tc>
      </w:tr>
      <w:tr w:rsidR="007E718B" w:rsidRPr="00923EF5" w14:paraId="2BD4FD3C" w14:textId="77777777" w:rsidTr="00E352EB">
        <w:tc>
          <w:tcPr>
            <w:tcW w:w="6606" w:type="dxa"/>
          </w:tcPr>
          <w:p w14:paraId="7B01DE22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11B3B843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36B0AA3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7" w:type="dxa"/>
          </w:tcPr>
          <w:p w14:paraId="327E216C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76CFB1B5" w14:textId="77777777" w:rsidTr="00E352EB">
        <w:tc>
          <w:tcPr>
            <w:tcW w:w="6606" w:type="dxa"/>
          </w:tcPr>
          <w:p w14:paraId="2503A7D6" w14:textId="77777777" w:rsidR="007E718B" w:rsidRPr="006E4686" w:rsidRDefault="007E718B" w:rsidP="00E352EB">
            <w:pPr>
              <w:spacing w:line="240" w:lineRule="auto"/>
              <w:ind w:left="70" w:right="-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260" w:type="dxa"/>
          </w:tcPr>
          <w:p w14:paraId="184A89B2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E913A0B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46CA3AC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72CA0DE2" w14:textId="77777777" w:rsidTr="00E352EB">
        <w:tc>
          <w:tcPr>
            <w:tcW w:w="6606" w:type="dxa"/>
          </w:tcPr>
          <w:p w14:paraId="18E15DC0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ค่าธรรมเนียมสิทธิค้างจ่าย</w:t>
            </w:r>
          </w:p>
        </w:tc>
        <w:tc>
          <w:tcPr>
            <w:tcW w:w="1260" w:type="dxa"/>
          </w:tcPr>
          <w:p w14:paraId="18D63EEE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E39026E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C1F2B3A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7949DE71" w14:textId="77777777" w:rsidTr="00E352EB">
        <w:tc>
          <w:tcPr>
            <w:tcW w:w="6606" w:type="dxa"/>
          </w:tcPr>
          <w:p w14:paraId="4C8391AF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6E78C6B4" w14:textId="1A981038" w:rsidR="007E718B" w:rsidRPr="006E4686" w:rsidRDefault="008B07B9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2,372</w:t>
            </w:r>
          </w:p>
        </w:tc>
        <w:tc>
          <w:tcPr>
            <w:tcW w:w="252" w:type="dxa"/>
            <w:gridSpan w:val="2"/>
          </w:tcPr>
          <w:p w14:paraId="2A6BE951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08E2A112" w14:textId="6129F7D3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4,023</w:t>
            </w:r>
          </w:p>
        </w:tc>
      </w:tr>
      <w:tr w:rsidR="007E718B" w:rsidRPr="00923EF5" w14:paraId="7D206EB0" w14:textId="77777777" w:rsidTr="00E352EB">
        <w:tc>
          <w:tcPr>
            <w:tcW w:w="6606" w:type="dxa"/>
          </w:tcPr>
          <w:p w14:paraId="21E78A04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4AA683C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71198E2D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7C705958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78424E60" w14:textId="77777777" w:rsidTr="00E352EB">
        <w:tc>
          <w:tcPr>
            <w:tcW w:w="6606" w:type="dxa"/>
          </w:tcPr>
          <w:p w14:paraId="60436187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B07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1260" w:type="dxa"/>
          </w:tcPr>
          <w:p w14:paraId="1401612C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13F98265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660C1303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62DB6284" w14:textId="77777777" w:rsidTr="00E352EB">
        <w:tc>
          <w:tcPr>
            <w:tcW w:w="6606" w:type="dxa"/>
          </w:tcPr>
          <w:p w14:paraId="22C5B57C" w14:textId="77777777" w:rsidR="007E718B" w:rsidRPr="008B07B9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07B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US"/>
              </w:rPr>
              <w:t xml:space="preserve">บริษัทใหญ่ </w:t>
            </w:r>
            <w:r w:rsidRPr="008B07B9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 xml:space="preserve">- 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รส</w:t>
            </w:r>
            <w:r w:rsidRPr="008B07B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อินดัสตรี้ส์ จำกัด</w:t>
            </w:r>
          </w:p>
        </w:tc>
        <w:tc>
          <w:tcPr>
            <w:tcW w:w="1260" w:type="dxa"/>
          </w:tcPr>
          <w:p w14:paraId="15D00C39" w14:textId="2C498A6C" w:rsidR="007E718B" w:rsidRPr="006E4686" w:rsidRDefault="008B07B9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365</w:t>
            </w:r>
          </w:p>
        </w:tc>
        <w:tc>
          <w:tcPr>
            <w:tcW w:w="252" w:type="dxa"/>
            <w:gridSpan w:val="2"/>
          </w:tcPr>
          <w:p w14:paraId="6971A6B2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4814D926" w14:textId="6F21069A" w:rsidR="007E718B" w:rsidRPr="006E4686" w:rsidRDefault="006E71E6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</w:p>
        </w:tc>
      </w:tr>
      <w:tr w:rsidR="007E718B" w:rsidRPr="00923EF5" w14:paraId="2490226C" w14:textId="77777777" w:rsidTr="00E352EB">
        <w:tc>
          <w:tcPr>
            <w:tcW w:w="6606" w:type="dxa"/>
          </w:tcPr>
          <w:p w14:paraId="155F4862" w14:textId="77777777" w:rsidR="007E718B" w:rsidRPr="00923EF5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60" w:type="dxa"/>
          </w:tcPr>
          <w:p w14:paraId="036896B2" w14:textId="77777777" w:rsidR="007E718B" w:rsidRPr="00923EF5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5E69DBE4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287" w:type="dxa"/>
          </w:tcPr>
          <w:p w14:paraId="1E25A0A2" w14:textId="77777777" w:rsidR="007E718B" w:rsidRPr="00923EF5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7E718B" w:rsidRPr="006E4686" w14:paraId="4E563EAA" w14:textId="77777777" w:rsidTr="00E352EB">
        <w:tc>
          <w:tcPr>
            <w:tcW w:w="6606" w:type="dxa"/>
          </w:tcPr>
          <w:p w14:paraId="48854C38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468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ค่าบำเหน็จผู้บริหารและผลตอบแทนอื่นค้างจ่าย</w:t>
            </w:r>
          </w:p>
        </w:tc>
        <w:tc>
          <w:tcPr>
            <w:tcW w:w="1260" w:type="dxa"/>
          </w:tcPr>
          <w:p w14:paraId="3CC9E905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28FD3524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14:paraId="14EC7521" w14:textId="77777777" w:rsidR="007E718B" w:rsidRPr="006E4686" w:rsidRDefault="007E718B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E718B" w:rsidRPr="006E4686" w14:paraId="5C455FF4" w14:textId="77777777" w:rsidTr="00E352EB">
        <w:tc>
          <w:tcPr>
            <w:tcW w:w="6606" w:type="dxa"/>
          </w:tcPr>
          <w:p w14:paraId="5DAEEB21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7F35FF" w14:textId="4706BAD5" w:rsidR="007E718B" w:rsidRPr="006E4686" w:rsidRDefault="000178B2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2,404</w:t>
            </w:r>
          </w:p>
        </w:tc>
        <w:tc>
          <w:tcPr>
            <w:tcW w:w="252" w:type="dxa"/>
            <w:gridSpan w:val="2"/>
          </w:tcPr>
          <w:p w14:paraId="1D47256C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4D735309" w14:textId="1E7B01EC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5,095</w:t>
            </w:r>
          </w:p>
        </w:tc>
      </w:tr>
      <w:tr w:rsidR="007E718B" w:rsidRPr="006E4686" w14:paraId="1033BD86" w14:textId="77777777" w:rsidTr="00E352EB">
        <w:tc>
          <w:tcPr>
            <w:tcW w:w="6606" w:type="dxa"/>
          </w:tcPr>
          <w:p w14:paraId="6C7EEBC1" w14:textId="77777777" w:rsidR="007E718B" w:rsidRPr="006E4686" w:rsidRDefault="007E718B" w:rsidP="00E352EB">
            <w:pPr>
              <w:spacing w:line="240" w:lineRule="auto"/>
              <w:ind w:left="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B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รวมเจ้าหนี้อื่นจากบุคคลหรือกิจการอื่นที่เกี่ยวข้องกัน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273C54" w14:textId="408AA355" w:rsidR="007E718B" w:rsidRPr="006E4686" w:rsidRDefault="008B07B9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5,141</w:t>
            </w:r>
          </w:p>
        </w:tc>
        <w:tc>
          <w:tcPr>
            <w:tcW w:w="252" w:type="dxa"/>
            <w:gridSpan w:val="2"/>
          </w:tcPr>
          <w:p w14:paraId="68424E09" w14:textId="77777777" w:rsidR="007E718B" w:rsidRPr="006E4686" w:rsidRDefault="007E718B" w:rsidP="00E352EB">
            <w:pPr>
              <w:tabs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2B8A235" w14:textId="6FE35C84" w:rsidR="007E718B" w:rsidRPr="006E4686" w:rsidRDefault="006E71E6" w:rsidP="00E352EB">
            <w:pPr>
              <w:pStyle w:val="BodyText"/>
              <w:tabs>
                <w:tab w:val="decimal" w:pos="970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9,619</w:t>
            </w:r>
          </w:p>
        </w:tc>
      </w:tr>
    </w:tbl>
    <w:p w14:paraId="2BFA713B" w14:textId="77777777" w:rsidR="007E718B" w:rsidRDefault="007E718B" w:rsidP="007E718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1D6BD13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620572B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6754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ภาระผูกพันตามสัญญาซื้อวัตถุดิบและอะไหล่</w:t>
      </w:r>
    </w:p>
    <w:p w14:paraId="01BD0197" w14:textId="77777777" w:rsidR="007E718B" w:rsidRPr="00867548" w:rsidRDefault="007E718B" w:rsidP="007E718B">
      <w:pPr>
        <w:pStyle w:val="BodyText"/>
        <w:spacing w:after="0" w:line="240" w:lineRule="auto"/>
        <w:ind w:right="-45"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660"/>
        <w:gridCol w:w="1170"/>
        <w:gridCol w:w="270"/>
        <w:gridCol w:w="1170"/>
      </w:tblGrid>
      <w:tr w:rsidR="00E5146F" w:rsidRPr="00867548" w14:paraId="6BBB90CF" w14:textId="77777777" w:rsidTr="00E352EB">
        <w:trPr>
          <w:cantSplit/>
        </w:trPr>
        <w:tc>
          <w:tcPr>
            <w:tcW w:w="6660" w:type="dxa"/>
          </w:tcPr>
          <w:p w14:paraId="4AF29FB9" w14:textId="77777777" w:rsidR="00E5146F" w:rsidRPr="00867548" w:rsidRDefault="00E5146F" w:rsidP="00E514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E659F2" w14:textId="05C1885D" w:rsidR="00E5146F" w:rsidRPr="00867548" w:rsidRDefault="00E5146F" w:rsidP="00E5146F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8156C50" w14:textId="77777777" w:rsidR="00E5146F" w:rsidRPr="00867548" w:rsidRDefault="00E5146F" w:rsidP="00E5146F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E8F2E9" w14:textId="6A7BF2DA" w:rsidR="00E5146F" w:rsidRPr="00867548" w:rsidRDefault="00E5146F" w:rsidP="00E5146F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5146F" w:rsidRPr="00867548" w14:paraId="0AF0BAC3" w14:textId="77777777" w:rsidTr="00E352EB">
        <w:trPr>
          <w:cantSplit/>
        </w:trPr>
        <w:tc>
          <w:tcPr>
            <w:tcW w:w="6660" w:type="dxa"/>
          </w:tcPr>
          <w:p w14:paraId="15AF4FEF" w14:textId="77777777" w:rsidR="00E5146F" w:rsidRPr="00867548" w:rsidRDefault="00E5146F" w:rsidP="00E514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A4BAF" w14:textId="6BF96845" w:rsidR="00E5146F" w:rsidRPr="00867548" w:rsidRDefault="00E5146F" w:rsidP="00E5146F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7563378" w14:textId="77777777" w:rsidR="00E5146F" w:rsidRPr="00867548" w:rsidRDefault="00E5146F" w:rsidP="00E5146F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5397" w14:textId="66AF72EC" w:rsidR="00E5146F" w:rsidRPr="006D57D0" w:rsidRDefault="00E5146F" w:rsidP="00E5146F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E5146F" w:rsidRPr="00867548" w14:paraId="00FD0AF6" w14:textId="77777777" w:rsidTr="00E352EB">
        <w:trPr>
          <w:cantSplit/>
        </w:trPr>
        <w:tc>
          <w:tcPr>
            <w:tcW w:w="6660" w:type="dxa"/>
          </w:tcPr>
          <w:p w14:paraId="5039800A" w14:textId="77777777" w:rsidR="00E5146F" w:rsidRPr="00867548" w:rsidRDefault="00E5146F" w:rsidP="00E5146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48F1D81F" w14:textId="77777777" w:rsidR="00E5146F" w:rsidRPr="00867548" w:rsidRDefault="00E5146F" w:rsidP="00E5146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75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146F" w:rsidRPr="00867548" w14:paraId="24E00FD8" w14:textId="77777777" w:rsidTr="00E352EB">
        <w:trPr>
          <w:cantSplit/>
        </w:trPr>
        <w:tc>
          <w:tcPr>
            <w:tcW w:w="6660" w:type="dxa"/>
          </w:tcPr>
          <w:p w14:paraId="069A2FDA" w14:textId="77777777" w:rsidR="00E5146F" w:rsidRPr="00867548" w:rsidRDefault="00E5146F" w:rsidP="00E5146F">
            <w:pPr>
              <w:spacing w:line="240" w:lineRule="auto"/>
              <w:ind w:left="7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บริษัทใหญ่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86754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ทาเคะอุจิเพรส อินดัสตรี้ส์ จำกัด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42A5F50" w14:textId="2286E1A1" w:rsidR="00E5146F" w:rsidRPr="00867548" w:rsidRDefault="000178B2" w:rsidP="00E5146F">
            <w:pPr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48977056" w14:textId="77777777" w:rsidR="00E5146F" w:rsidRPr="00867548" w:rsidRDefault="00E5146F" w:rsidP="00E5146F">
            <w:pPr>
              <w:pStyle w:val="BodyText"/>
              <w:tabs>
                <w:tab w:val="decimal" w:pos="113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BD7FE3" w14:textId="2E202113" w:rsidR="00E5146F" w:rsidRPr="00867548" w:rsidRDefault="00E5146F" w:rsidP="00E5146F">
            <w:pPr>
              <w:tabs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</w:tbl>
    <w:p w14:paraId="42CC85FE" w14:textId="77777777" w:rsidR="007E718B" w:rsidRDefault="007E718B" w:rsidP="007E718B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D47C7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18A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บันทึกข้อตกลงสำคัญกับกิจการที่เกี่ยวข้องกัน</w:t>
      </w:r>
    </w:p>
    <w:p w14:paraId="38F7635A" w14:textId="77777777" w:rsidR="007E718B" w:rsidRPr="004C18A3" w:rsidRDefault="007E718B" w:rsidP="007E718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5AB472B" w14:textId="222D65BA" w:rsidR="007E718B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F32C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="001F5D88">
        <w:rPr>
          <w:rFonts w:asciiTheme="majorBidi" w:hAnsiTheme="majorBidi" w:cstheme="majorBidi"/>
          <w:sz w:val="30"/>
          <w:szCs w:val="30"/>
          <w:lang w:val="en-US"/>
        </w:rPr>
        <w:t xml:space="preserve">2 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F32CB">
        <w:rPr>
          <w:rFonts w:asciiTheme="majorBidi" w:hAnsiTheme="majorBidi" w:cstheme="majorBidi"/>
          <w:sz w:val="30"/>
          <w:szCs w:val="30"/>
        </w:rPr>
        <w:t>256</w:t>
      </w:r>
      <w:r w:rsidR="001F5D88">
        <w:rPr>
          <w:rFonts w:asciiTheme="majorBidi" w:hAnsiTheme="majorBidi" w:cstheme="majorBidi"/>
          <w:sz w:val="30"/>
          <w:szCs w:val="30"/>
        </w:rPr>
        <w:t>6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 บริษัททำบันทึกข้อตกลงการส่งมอบเหรียญอลูมิเนียมกับบริษัท ทาเคะอุจิเพรส</w:t>
      </w:r>
      <w:r w:rsidRPr="00AF32CB">
        <w:rPr>
          <w:rFonts w:asciiTheme="majorBidi" w:hAnsiTheme="majorBidi" w:cstheme="majorBidi"/>
          <w:sz w:val="30"/>
          <w:szCs w:val="30"/>
        </w:rPr>
        <w:t xml:space="preserve"> </w:t>
      </w:r>
      <w:r w:rsidRPr="00AF32CB">
        <w:rPr>
          <w:rFonts w:asciiTheme="majorBidi" w:hAnsiTheme="majorBidi" w:cstheme="majorBidi"/>
          <w:sz w:val="30"/>
          <w:szCs w:val="30"/>
        </w:rPr>
        <w:br/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อินดัสตรี้ส์ จำกัด โดยกำหนดส่งมอบเหรียญอลูมิเนียม ปริมาณโดยประมาณ </w:t>
      </w:r>
      <w:r>
        <w:rPr>
          <w:rFonts w:asciiTheme="majorBidi" w:hAnsiTheme="majorBidi" w:cstheme="majorBidi"/>
          <w:sz w:val="30"/>
          <w:szCs w:val="30"/>
          <w:lang w:val="en-US"/>
        </w:rPr>
        <w:t>7,000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 เมตริกตัน เพื่อสำหรับการผลิต</w:t>
      </w:r>
      <w:r w:rsidRPr="00AF32C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หลอดอลูมิเนียมชนิดนิ่ม ภาชนะสำหรับบรรจุแก๊สและผลิตภัณฑ์แอโรโซล 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โดยมีระยะเวลาตั้งแต่เดือนเมษายน </w:t>
      </w:r>
      <w:r w:rsidRPr="00AF32CB">
        <w:rPr>
          <w:rFonts w:asciiTheme="majorBidi" w:hAnsiTheme="majorBidi" w:cstheme="majorBidi"/>
          <w:sz w:val="30"/>
          <w:szCs w:val="30"/>
        </w:rPr>
        <w:t>256</w:t>
      </w:r>
      <w:r w:rsidR="001F5D88">
        <w:rPr>
          <w:rFonts w:asciiTheme="majorBidi" w:hAnsiTheme="majorBidi" w:cstheme="majorBidi"/>
          <w:sz w:val="30"/>
          <w:szCs w:val="30"/>
        </w:rPr>
        <w:t>6</w:t>
      </w:r>
      <w:r w:rsidRPr="00AF32CB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Pr="00AF32CB">
        <w:rPr>
          <w:rFonts w:asciiTheme="majorBidi" w:hAnsiTheme="majorBidi" w:cstheme="majorBidi"/>
          <w:sz w:val="30"/>
          <w:szCs w:val="30"/>
        </w:rPr>
        <w:t>256</w:t>
      </w:r>
      <w:r w:rsidR="001F5D88">
        <w:rPr>
          <w:rFonts w:asciiTheme="majorBidi" w:hAnsiTheme="majorBidi" w:cstheme="majorBidi"/>
          <w:sz w:val="30"/>
          <w:szCs w:val="30"/>
        </w:rPr>
        <w:t>7</w:t>
      </w:r>
    </w:p>
    <w:p w14:paraId="16D5FD7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2A6869BC" w14:textId="77777777" w:rsidR="007E718B" w:rsidRPr="00A3354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3354E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2AD260B" w14:textId="77777777" w:rsidR="007E718B" w:rsidRPr="00D44607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p w14:paraId="762F1CD1" w14:textId="77777777" w:rsidR="00E5146F" w:rsidRPr="00D44607" w:rsidRDefault="00E5146F" w:rsidP="00E5146F">
      <w:pPr>
        <w:spacing w:line="240" w:lineRule="auto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44607">
        <w:rPr>
          <w:rFonts w:ascii="Angsana New" w:hAnsi="Angsana New"/>
          <w:spacing w:val="-4"/>
          <w:sz w:val="30"/>
          <w:szCs w:val="30"/>
          <w:cs/>
        </w:rPr>
        <w:t>การซื้อ จำหน่าย และโอนที่ดิน อาคารและอุปกรณ์ระหว่างงว</w:t>
      </w:r>
      <w:r w:rsidRPr="00D44607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>หก</w:t>
      </w:r>
      <w:r w:rsidRPr="00D44607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4"/>
          <w:sz w:val="30"/>
          <w:szCs w:val="30"/>
          <w:lang w:val="en-US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D44607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5C0D21CA" w14:textId="77777777" w:rsidR="007E718B" w:rsidRDefault="007E718B" w:rsidP="007E718B">
      <w:pPr>
        <w:spacing w:line="240" w:lineRule="auto"/>
        <w:ind w:left="522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56"/>
        <w:gridCol w:w="264"/>
        <w:gridCol w:w="1183"/>
        <w:gridCol w:w="264"/>
        <w:gridCol w:w="1198"/>
        <w:gridCol w:w="249"/>
        <w:gridCol w:w="1205"/>
      </w:tblGrid>
      <w:tr w:rsidR="00E5146F" w:rsidRPr="008723E4" w14:paraId="5ED37A3E" w14:textId="77777777" w:rsidTr="009E12E3">
        <w:tc>
          <w:tcPr>
            <w:tcW w:w="2017" w:type="pct"/>
          </w:tcPr>
          <w:p w14:paraId="1DB145C9" w14:textId="77777777" w:rsidR="00E5146F" w:rsidRPr="008723E4" w:rsidRDefault="00E5146F" w:rsidP="009E12E3">
            <w:pPr>
              <w:spacing w:line="380" w:lineRule="exact"/>
              <w:ind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3E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435" w:type="pct"/>
            <w:gridSpan w:val="3"/>
          </w:tcPr>
          <w:p w14:paraId="34CF02F7" w14:textId="69EA9488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140" w:type="pct"/>
          </w:tcPr>
          <w:p w14:paraId="04B19A7F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2C80A8AB" w14:textId="6F06EA3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2565</w:t>
            </w:r>
          </w:p>
        </w:tc>
      </w:tr>
      <w:tr w:rsidR="00E5146F" w:rsidRPr="008723E4" w14:paraId="6F12E158" w14:textId="77777777" w:rsidTr="009E12E3">
        <w:tc>
          <w:tcPr>
            <w:tcW w:w="2017" w:type="pct"/>
          </w:tcPr>
          <w:p w14:paraId="7205795B" w14:textId="77777777" w:rsidR="00E5146F" w:rsidRPr="008723E4" w:rsidRDefault="00E5146F" w:rsidP="009E12E3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70D9A48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40" w:type="pct"/>
          </w:tcPr>
          <w:p w14:paraId="3FE4B0AC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435A7B45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140" w:type="pct"/>
          </w:tcPr>
          <w:p w14:paraId="0137D62B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61FE9C4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132" w:type="pct"/>
          </w:tcPr>
          <w:p w14:paraId="2157DC3F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2A92C3C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</w:tc>
      </w:tr>
      <w:tr w:rsidR="00E5146F" w:rsidRPr="008723E4" w14:paraId="22684B31" w14:textId="77777777" w:rsidTr="009E12E3">
        <w:tc>
          <w:tcPr>
            <w:tcW w:w="2017" w:type="pct"/>
          </w:tcPr>
          <w:p w14:paraId="425BEE38" w14:textId="77777777" w:rsidR="00E5146F" w:rsidRPr="008723E4" w:rsidRDefault="00E5146F" w:rsidP="009E12E3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5BCEC0EB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40" w:type="pct"/>
          </w:tcPr>
          <w:p w14:paraId="25CBEAC3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AFA0A31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40" w:type="pct"/>
          </w:tcPr>
          <w:p w14:paraId="0565BAFE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2AC356CD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การโอน</w:t>
            </w:r>
          </w:p>
        </w:tc>
        <w:tc>
          <w:tcPr>
            <w:tcW w:w="132" w:type="pct"/>
          </w:tcPr>
          <w:p w14:paraId="22E5B69D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19B6B17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</w:tr>
      <w:tr w:rsidR="00E5146F" w:rsidRPr="008723E4" w14:paraId="06E52B18" w14:textId="77777777" w:rsidTr="009E12E3">
        <w:tc>
          <w:tcPr>
            <w:tcW w:w="2017" w:type="pct"/>
          </w:tcPr>
          <w:p w14:paraId="1619579E" w14:textId="77777777" w:rsidR="00E5146F" w:rsidRPr="008723E4" w:rsidRDefault="00E5146F" w:rsidP="009E12E3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</w:tcPr>
          <w:p w14:paraId="65430071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674EA28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5E47EB14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140" w:type="pct"/>
          </w:tcPr>
          <w:p w14:paraId="08124359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FAE6215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8723E4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8723E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2" w:type="pct"/>
          </w:tcPr>
          <w:p w14:paraId="1FF594AD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2B556A8B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บัญชีสุทธิ</w:t>
            </w:r>
          </w:p>
        </w:tc>
      </w:tr>
      <w:tr w:rsidR="00E5146F" w:rsidRPr="008723E4" w14:paraId="7E6E6F15" w14:textId="77777777" w:rsidTr="009E12E3">
        <w:tc>
          <w:tcPr>
            <w:tcW w:w="2017" w:type="pct"/>
          </w:tcPr>
          <w:p w14:paraId="20B2EDF8" w14:textId="77777777" w:rsidR="00E5146F" w:rsidRPr="008723E4" w:rsidRDefault="00E5146F" w:rsidP="009E12E3">
            <w:pPr>
              <w:spacing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83" w:type="pct"/>
            <w:gridSpan w:val="7"/>
          </w:tcPr>
          <w:p w14:paraId="0B600A0E" w14:textId="77777777" w:rsidR="00E5146F" w:rsidRPr="008723E4" w:rsidRDefault="00E5146F" w:rsidP="009E12E3">
            <w:pPr>
              <w:spacing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23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78B2" w:rsidRPr="005072C8" w14:paraId="416D184D" w14:textId="77777777" w:rsidTr="009E12E3">
        <w:tc>
          <w:tcPr>
            <w:tcW w:w="2017" w:type="pct"/>
          </w:tcPr>
          <w:p w14:paraId="6DA87B14" w14:textId="77777777" w:rsidR="000178B2" w:rsidRPr="008723E4" w:rsidRDefault="000178B2" w:rsidP="000178B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667" w:type="pct"/>
          </w:tcPr>
          <w:p w14:paraId="7386913E" w14:textId="18461E5A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C7EF5C8" w14:textId="77777777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7DA7AFAD" w14:textId="4260C8E9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250B7EA1" w14:textId="77777777" w:rsidR="000178B2" w:rsidRPr="008723E4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4505A6DA" w14:textId="459FDD29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132" w:type="pct"/>
          </w:tcPr>
          <w:p w14:paraId="04DED42A" w14:textId="77777777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737DF000" w14:textId="57651DFA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78B2" w:rsidRPr="005072C8" w14:paraId="1365F26A" w14:textId="77777777" w:rsidTr="009E12E3">
        <w:tc>
          <w:tcPr>
            <w:tcW w:w="2017" w:type="pct"/>
          </w:tcPr>
          <w:p w14:paraId="114A15D2" w14:textId="77777777" w:rsidR="000178B2" w:rsidRPr="008723E4" w:rsidRDefault="000178B2" w:rsidP="000178B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7" w:type="pct"/>
          </w:tcPr>
          <w:p w14:paraId="6233D694" w14:textId="09F4F9FB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26,55</w:t>
            </w:r>
            <w:r w:rsidR="009F17A7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40" w:type="pct"/>
          </w:tcPr>
          <w:p w14:paraId="79BBDBEE" w14:textId="77777777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36F13671" w14:textId="4B7F58C6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140" w:type="pct"/>
          </w:tcPr>
          <w:p w14:paraId="5EC265FD" w14:textId="77777777" w:rsidR="000178B2" w:rsidRPr="008723E4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62CF8C0D" w14:textId="5B482381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18,111 </w:t>
            </w:r>
          </w:p>
        </w:tc>
        <w:tc>
          <w:tcPr>
            <w:tcW w:w="132" w:type="pct"/>
          </w:tcPr>
          <w:p w14:paraId="4F3CB333" w14:textId="77777777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66B39B9E" w14:textId="4BECA519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(370)</w:t>
            </w:r>
          </w:p>
        </w:tc>
      </w:tr>
      <w:tr w:rsidR="000178B2" w:rsidRPr="005072C8" w14:paraId="403F7B37" w14:textId="77777777" w:rsidTr="009E12E3">
        <w:tc>
          <w:tcPr>
            <w:tcW w:w="2017" w:type="pct"/>
          </w:tcPr>
          <w:p w14:paraId="49118335" w14:textId="77777777" w:rsidR="000178B2" w:rsidRPr="008723E4" w:rsidRDefault="000178B2" w:rsidP="000178B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67" w:type="pct"/>
          </w:tcPr>
          <w:p w14:paraId="3FE352A8" w14:textId="467C976D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40" w:type="pct"/>
          </w:tcPr>
          <w:p w14:paraId="0EE6DF09" w14:textId="77777777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4A07143E" w14:textId="7BDADD83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0CA05C4D" w14:textId="77777777" w:rsidR="000178B2" w:rsidRPr="008723E4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7F01BE46" w14:textId="56545E29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1,026 </w:t>
            </w:r>
          </w:p>
        </w:tc>
        <w:tc>
          <w:tcPr>
            <w:tcW w:w="132" w:type="pct"/>
          </w:tcPr>
          <w:p w14:paraId="00ED8E80" w14:textId="77777777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34807CC6" w14:textId="79583015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78B2" w:rsidRPr="005072C8" w14:paraId="17B8AF33" w14:textId="77777777" w:rsidTr="009E12E3">
        <w:tc>
          <w:tcPr>
            <w:tcW w:w="2017" w:type="pct"/>
          </w:tcPr>
          <w:p w14:paraId="5E66D6AA" w14:textId="77777777" w:rsidR="000178B2" w:rsidRPr="008723E4" w:rsidRDefault="000178B2" w:rsidP="000178B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อะไหล่</w:t>
            </w:r>
          </w:p>
        </w:tc>
        <w:tc>
          <w:tcPr>
            <w:tcW w:w="667" w:type="pct"/>
          </w:tcPr>
          <w:p w14:paraId="2A462CA6" w14:textId="5C426DBD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40" w:type="pct"/>
          </w:tcPr>
          <w:p w14:paraId="612B9D91" w14:textId="77777777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</w:tcPr>
          <w:p w14:paraId="6148A588" w14:textId="62D6B006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3B0334CA" w14:textId="77777777" w:rsidR="000178B2" w:rsidRPr="008723E4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</w:tcPr>
          <w:p w14:paraId="050CEFD2" w14:textId="064FE87A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(3,009)</w:t>
            </w:r>
          </w:p>
        </w:tc>
        <w:tc>
          <w:tcPr>
            <w:tcW w:w="132" w:type="pct"/>
          </w:tcPr>
          <w:p w14:paraId="5C58F4DF" w14:textId="77777777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</w:tcPr>
          <w:p w14:paraId="5BB707F2" w14:textId="1857EA6F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78B2" w:rsidRPr="005072C8" w14:paraId="0CCC1DDE" w14:textId="77777777" w:rsidTr="009E12E3">
        <w:tc>
          <w:tcPr>
            <w:tcW w:w="2017" w:type="pct"/>
          </w:tcPr>
          <w:p w14:paraId="2325FAAA" w14:textId="77777777" w:rsidR="000178B2" w:rsidRPr="008723E4" w:rsidRDefault="000178B2" w:rsidP="000178B2">
            <w:pPr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723E4">
              <w:rPr>
                <w:rFonts w:ascii="Angsana New" w:hAnsi="Angsana New"/>
                <w:sz w:val="30"/>
                <w:szCs w:val="30"/>
                <w:cs/>
              </w:rPr>
              <w:t>งานระหว่างก่อสร้าง</w:t>
            </w: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030E1C03" w14:textId="52BAD41B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38,803</w:t>
            </w:r>
          </w:p>
        </w:tc>
        <w:tc>
          <w:tcPr>
            <w:tcW w:w="140" w:type="pct"/>
          </w:tcPr>
          <w:p w14:paraId="4F5540CF" w14:textId="77777777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4A41501" w14:textId="66E1136D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5C67CA2" w14:textId="77777777" w:rsidR="000178B2" w:rsidRPr="008723E4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AA858AC" w14:textId="6A26060C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 xml:space="preserve"> 7,187 </w:t>
            </w:r>
          </w:p>
        </w:tc>
        <w:tc>
          <w:tcPr>
            <w:tcW w:w="132" w:type="pct"/>
          </w:tcPr>
          <w:p w14:paraId="075EA836" w14:textId="77777777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5567DE68" w14:textId="0497C90F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178B2" w:rsidRPr="005072C8" w14:paraId="0F22279C" w14:textId="77777777" w:rsidTr="009E12E3">
        <w:tc>
          <w:tcPr>
            <w:tcW w:w="2017" w:type="pct"/>
          </w:tcPr>
          <w:p w14:paraId="0DA27836" w14:textId="77777777" w:rsidR="000178B2" w:rsidRPr="008723E4" w:rsidRDefault="000178B2" w:rsidP="000178B2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23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2CEA69B0" w14:textId="3FF30531" w:rsidR="000178B2" w:rsidRPr="00FC3ED5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66,78</w:t>
            </w:r>
            <w:r w:rsidR="009F17A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40" w:type="pct"/>
          </w:tcPr>
          <w:p w14:paraId="37E55603" w14:textId="77777777" w:rsidR="000178B2" w:rsidRPr="00D73D0E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74217918" w14:textId="2B6F41E6" w:rsidR="000178B2" w:rsidRPr="00FC3ED5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(4)</w:t>
            </w:r>
          </w:p>
        </w:tc>
        <w:tc>
          <w:tcPr>
            <w:tcW w:w="140" w:type="pct"/>
          </w:tcPr>
          <w:p w14:paraId="432F7CEA" w14:textId="77777777" w:rsidR="000178B2" w:rsidRPr="00FC3ED5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FD7E5C4" w14:textId="4A1345A6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23,483</w:t>
            </w:r>
          </w:p>
        </w:tc>
        <w:tc>
          <w:tcPr>
            <w:tcW w:w="132" w:type="pct"/>
          </w:tcPr>
          <w:p w14:paraId="689651FD" w14:textId="77777777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69D4432E" w14:textId="6E052CAA" w:rsidR="000178B2" w:rsidRPr="005072C8" w:rsidRDefault="000178B2" w:rsidP="000178B2">
            <w:pPr>
              <w:tabs>
                <w:tab w:val="decimal" w:pos="894"/>
              </w:tabs>
              <w:spacing w:line="240" w:lineRule="atLeast"/>
              <w:ind w:right="-6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222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(370)</w:t>
            </w:r>
          </w:p>
        </w:tc>
      </w:tr>
    </w:tbl>
    <w:p w14:paraId="19A5A7A0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031C6784" w14:textId="77777777" w:rsidR="007E718B" w:rsidRPr="00145E65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145E65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3BBE3E1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222009" w14:textId="77777777" w:rsidR="007E718B" w:rsidRPr="00145E65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บริษัทมีสองส่วนงานที่รายงาน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การดำเนินงานของแต่ละส่วนงานที่รายงานของบริษัทโดยสรุป</w:t>
      </w:r>
      <w:r w:rsidRPr="00145E65">
        <w:rPr>
          <w:rFonts w:asciiTheme="majorBidi" w:hAnsiTheme="majorBidi" w:cstheme="majorBidi"/>
          <w:sz w:val="30"/>
          <w:szCs w:val="30"/>
        </w:rPr>
        <w:t xml:space="preserve"> </w:t>
      </w:r>
      <w:r w:rsidRPr="00145E6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A33B609" w14:textId="77777777" w:rsidR="007E718B" w:rsidRPr="00486447" w:rsidRDefault="007E718B" w:rsidP="007E718B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CDB5D07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145E65">
        <w:rPr>
          <w:rFonts w:asciiTheme="majorBidi" w:hAnsiTheme="majorBidi" w:cstheme="majorBidi"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กระป๋องและหลอดอลูมิเนียม</w:t>
      </w:r>
    </w:p>
    <w:p w14:paraId="568C7C48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ส่วนงาน </w:t>
      </w:r>
      <w:r w:rsidRPr="00145E65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145E65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145E65">
        <w:rPr>
          <w:rFonts w:asciiTheme="majorBidi" w:hAnsiTheme="majorBidi" w:cstheme="majorBidi"/>
          <w:sz w:val="30"/>
          <w:szCs w:val="30"/>
          <w:cs/>
        </w:rPr>
        <w:tab/>
        <w:t>เหรียญอลูมิเนียม</w:t>
      </w:r>
    </w:p>
    <w:p w14:paraId="6688AC79" w14:textId="77777777" w:rsidR="007E718B" w:rsidRPr="00486447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44D8164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45E65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การดำเนินงานของบริษัทและรายได้หลักได้กล่าวไว้ในงบการเงินประจำปีก่อน รายได้หลักของบริษัทได้มาจากรายได้จากสัญญาที่ทำกับลูกค้า และรับรู้รายได้ ณ เวลาหนึ่ง</w:t>
      </w:r>
    </w:p>
    <w:p w14:paraId="4C698E3A" w14:textId="77777777" w:rsidR="007E718B" w:rsidRPr="005A6020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p w14:paraId="08822A0E" w14:textId="77777777" w:rsidR="007E718B" w:rsidRPr="00145E65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45E6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04940C8B" w14:textId="77777777" w:rsidR="007E718B" w:rsidRPr="00486447" w:rsidRDefault="007E718B" w:rsidP="007E718B">
      <w:pPr>
        <w:tabs>
          <w:tab w:val="left" w:pos="540"/>
        </w:tabs>
        <w:spacing w:line="240" w:lineRule="auto"/>
        <w:ind w:right="387"/>
        <w:jc w:val="thaiDistribute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W w:w="95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00"/>
        <w:gridCol w:w="270"/>
        <w:gridCol w:w="900"/>
        <w:gridCol w:w="270"/>
        <w:gridCol w:w="993"/>
        <w:gridCol w:w="267"/>
        <w:gridCol w:w="990"/>
        <w:gridCol w:w="270"/>
        <w:gridCol w:w="1065"/>
      </w:tblGrid>
      <w:tr w:rsidR="002228F3" w:rsidRPr="00916CE6" w14:paraId="6D7C546E" w14:textId="77777777" w:rsidTr="009E12E3">
        <w:tc>
          <w:tcPr>
            <w:tcW w:w="2430" w:type="dxa"/>
          </w:tcPr>
          <w:p w14:paraId="0174D746" w14:textId="77777777" w:rsidR="002228F3" w:rsidRPr="00470378" w:rsidRDefault="002228F3" w:rsidP="009E12E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070" w:type="dxa"/>
            <w:gridSpan w:val="3"/>
          </w:tcPr>
          <w:p w14:paraId="7A734529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33312098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163" w:type="dxa"/>
            <w:gridSpan w:val="3"/>
          </w:tcPr>
          <w:p w14:paraId="7EBC3F68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ส่วนงาน </w:t>
            </w: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67" w:type="dxa"/>
          </w:tcPr>
          <w:p w14:paraId="16D970F8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25" w:type="dxa"/>
            <w:gridSpan w:val="3"/>
          </w:tcPr>
          <w:p w14:paraId="2ECF9B0F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2228F3" w:rsidRPr="00916CE6" w14:paraId="45525DCD" w14:textId="77777777" w:rsidTr="009E12E3">
        <w:tc>
          <w:tcPr>
            <w:tcW w:w="2430" w:type="dxa"/>
          </w:tcPr>
          <w:p w14:paraId="55BFF2D3" w14:textId="77777777" w:rsidR="002228F3" w:rsidRPr="00470378" w:rsidRDefault="002228F3" w:rsidP="009E12E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47037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3FD37406" w14:textId="2A7143C1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2E16EF2F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0E2B238" w14:textId="32124A86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3DBE782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64D45E9" w14:textId="7B7DADF9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D7FD3C2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BEBAAB2" w14:textId="6AE57702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2565</w:t>
            </w:r>
          </w:p>
        </w:tc>
        <w:tc>
          <w:tcPr>
            <w:tcW w:w="267" w:type="dxa"/>
            <w:vAlign w:val="bottom"/>
          </w:tcPr>
          <w:p w14:paraId="5B0033BF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1CE125C" w14:textId="45B7FC11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49A32372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65" w:type="dxa"/>
            <w:vAlign w:val="bottom"/>
          </w:tcPr>
          <w:p w14:paraId="1293A5F5" w14:textId="5E331A82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2565</w:t>
            </w:r>
          </w:p>
        </w:tc>
      </w:tr>
      <w:tr w:rsidR="002228F3" w:rsidRPr="00916CE6" w14:paraId="18DFD34A" w14:textId="77777777" w:rsidTr="009E12E3">
        <w:trPr>
          <w:trHeight w:hRule="exact" w:val="389"/>
        </w:trPr>
        <w:tc>
          <w:tcPr>
            <w:tcW w:w="2430" w:type="dxa"/>
          </w:tcPr>
          <w:p w14:paraId="03E56B5A" w14:textId="77777777" w:rsidR="002228F3" w:rsidRPr="00470378" w:rsidRDefault="002228F3" w:rsidP="009E12E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95" w:type="dxa"/>
            <w:gridSpan w:val="11"/>
          </w:tcPr>
          <w:p w14:paraId="13540210" w14:textId="77777777" w:rsidR="002228F3" w:rsidRPr="00470378" w:rsidRDefault="002228F3" w:rsidP="009E12E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</w:tr>
      <w:tr w:rsidR="002228F3" w:rsidRPr="00916CE6" w14:paraId="368FB74A" w14:textId="77777777" w:rsidTr="009E12E3">
        <w:tc>
          <w:tcPr>
            <w:tcW w:w="2430" w:type="dxa"/>
          </w:tcPr>
          <w:p w14:paraId="5DB98F8E" w14:textId="77777777" w:rsidR="002228F3" w:rsidRPr="00470378" w:rsidRDefault="002228F3" w:rsidP="002228F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C513FA" w14:textId="2521EAC0" w:rsidR="002228F3" w:rsidRPr="00470378" w:rsidRDefault="002E3CA9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1,624,724</w:t>
            </w:r>
          </w:p>
        </w:tc>
        <w:tc>
          <w:tcPr>
            <w:tcW w:w="270" w:type="dxa"/>
          </w:tcPr>
          <w:p w14:paraId="4D9C2C0C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B52941C" w14:textId="2D61B9F5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1,753,217</w:t>
            </w:r>
          </w:p>
        </w:tc>
        <w:tc>
          <w:tcPr>
            <w:tcW w:w="270" w:type="dxa"/>
          </w:tcPr>
          <w:p w14:paraId="2A08E884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CCCAA0" w14:textId="1B2C538B" w:rsidR="002228F3" w:rsidRPr="00470378" w:rsidRDefault="002E3CA9" w:rsidP="002228F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1,499,617</w:t>
            </w:r>
          </w:p>
        </w:tc>
        <w:tc>
          <w:tcPr>
            <w:tcW w:w="270" w:type="dxa"/>
          </w:tcPr>
          <w:p w14:paraId="75861837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45BE9BF" w14:textId="3DB0AA9E" w:rsidR="002228F3" w:rsidRPr="00470378" w:rsidRDefault="002228F3" w:rsidP="002228F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1,743,637</w:t>
            </w:r>
          </w:p>
        </w:tc>
        <w:tc>
          <w:tcPr>
            <w:tcW w:w="267" w:type="dxa"/>
          </w:tcPr>
          <w:p w14:paraId="4523104A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34C0CB" w14:textId="456FBB55" w:rsidR="002228F3" w:rsidRPr="00470378" w:rsidRDefault="002E3CA9" w:rsidP="002228F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3,124,341</w:t>
            </w:r>
          </w:p>
        </w:tc>
        <w:tc>
          <w:tcPr>
            <w:tcW w:w="270" w:type="dxa"/>
          </w:tcPr>
          <w:p w14:paraId="1BD52AC1" w14:textId="77777777" w:rsidR="002228F3" w:rsidRPr="00470378" w:rsidRDefault="002228F3" w:rsidP="002228F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BD5DD18" w14:textId="61F1F309" w:rsidR="002228F3" w:rsidRPr="00470378" w:rsidRDefault="002228F3" w:rsidP="002228F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sz w:val="26"/>
                <w:szCs w:val="26"/>
              </w:rPr>
              <w:t>3,496,854</w:t>
            </w:r>
          </w:p>
        </w:tc>
      </w:tr>
      <w:tr w:rsidR="002228F3" w:rsidRPr="00916CE6" w14:paraId="5266C41B" w14:textId="77777777" w:rsidTr="009E12E3">
        <w:tc>
          <w:tcPr>
            <w:tcW w:w="2430" w:type="dxa"/>
          </w:tcPr>
          <w:p w14:paraId="427755FE" w14:textId="77777777" w:rsidR="002228F3" w:rsidRPr="00470378" w:rsidRDefault="002228F3" w:rsidP="002228F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72ACF61" w14:textId="6A0D44B5" w:rsidR="002228F3" w:rsidRPr="00470378" w:rsidRDefault="002E3CA9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253,185</w:t>
            </w:r>
          </w:p>
        </w:tc>
        <w:tc>
          <w:tcPr>
            <w:tcW w:w="270" w:type="dxa"/>
          </w:tcPr>
          <w:p w14:paraId="4062C1D6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B3037D" w14:textId="257645CC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305,234</w:t>
            </w:r>
          </w:p>
        </w:tc>
        <w:tc>
          <w:tcPr>
            <w:tcW w:w="270" w:type="dxa"/>
          </w:tcPr>
          <w:p w14:paraId="19999699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4332A4C" w14:textId="15DDDCB1" w:rsidR="002228F3" w:rsidRPr="00470378" w:rsidRDefault="002E3CA9" w:rsidP="002228F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40,065</w:t>
            </w:r>
          </w:p>
        </w:tc>
        <w:tc>
          <w:tcPr>
            <w:tcW w:w="270" w:type="dxa"/>
          </w:tcPr>
          <w:p w14:paraId="29EA80B9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590E41" w14:textId="184BA770" w:rsidR="002228F3" w:rsidRPr="00470378" w:rsidRDefault="002228F3" w:rsidP="002228F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145,000</w:t>
            </w:r>
          </w:p>
        </w:tc>
        <w:tc>
          <w:tcPr>
            <w:tcW w:w="267" w:type="dxa"/>
          </w:tcPr>
          <w:p w14:paraId="07848D50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DE44C" w14:textId="675491A7" w:rsidR="002228F3" w:rsidRPr="00470378" w:rsidRDefault="002E3CA9" w:rsidP="002228F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293,250</w:t>
            </w:r>
          </w:p>
        </w:tc>
        <w:tc>
          <w:tcPr>
            <w:tcW w:w="270" w:type="dxa"/>
          </w:tcPr>
          <w:p w14:paraId="129BEDDC" w14:textId="77777777" w:rsidR="002228F3" w:rsidRPr="00470378" w:rsidRDefault="002228F3" w:rsidP="002228F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0300D7E3" w14:textId="64717010" w:rsidR="002228F3" w:rsidRPr="00470378" w:rsidRDefault="002228F3" w:rsidP="002228F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450,234</w:t>
            </w:r>
          </w:p>
        </w:tc>
      </w:tr>
      <w:tr w:rsidR="002228F3" w:rsidRPr="00916CE6" w14:paraId="670E7E48" w14:textId="77777777" w:rsidTr="009E12E3">
        <w:tc>
          <w:tcPr>
            <w:tcW w:w="2430" w:type="dxa"/>
          </w:tcPr>
          <w:p w14:paraId="4B7E12D5" w14:textId="77777777" w:rsidR="002228F3" w:rsidRPr="00470378" w:rsidRDefault="002228F3" w:rsidP="002228F3">
            <w:pPr>
              <w:pStyle w:val="Heading7"/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A549C0" w14:textId="3F28A57B" w:rsidR="002228F3" w:rsidRPr="00470378" w:rsidRDefault="002E3CA9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214,567</w:t>
            </w:r>
          </w:p>
        </w:tc>
        <w:tc>
          <w:tcPr>
            <w:tcW w:w="270" w:type="dxa"/>
          </w:tcPr>
          <w:p w14:paraId="660B1274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1CFE5D3" w14:textId="20D19186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277,9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76</w:t>
            </w:r>
          </w:p>
        </w:tc>
        <w:tc>
          <w:tcPr>
            <w:tcW w:w="270" w:type="dxa"/>
          </w:tcPr>
          <w:p w14:paraId="2FB0A8E5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4C197B" w14:textId="232DC8F6" w:rsidR="002228F3" w:rsidRPr="00470378" w:rsidRDefault="002E3CA9" w:rsidP="002228F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31,851</w:t>
            </w:r>
          </w:p>
        </w:tc>
        <w:tc>
          <w:tcPr>
            <w:tcW w:w="270" w:type="dxa"/>
          </w:tcPr>
          <w:p w14:paraId="2D7A57AE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9827970" w14:textId="5B2A5035" w:rsidR="002228F3" w:rsidRPr="00470378" w:rsidRDefault="002228F3" w:rsidP="002228F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121,15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267" w:type="dxa"/>
          </w:tcPr>
          <w:p w14:paraId="2D79A59D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ED34F67" w14:textId="6C028B80" w:rsidR="002228F3" w:rsidRPr="00470378" w:rsidRDefault="002E3CA9" w:rsidP="002228F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246,418</w:t>
            </w:r>
          </w:p>
        </w:tc>
        <w:tc>
          <w:tcPr>
            <w:tcW w:w="270" w:type="dxa"/>
          </w:tcPr>
          <w:p w14:paraId="7B99F450" w14:textId="77777777" w:rsidR="002228F3" w:rsidRPr="00470378" w:rsidRDefault="002228F3" w:rsidP="002228F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C3E8F5B" w14:textId="614EB9E1" w:rsidR="002228F3" w:rsidRPr="00470378" w:rsidRDefault="002228F3" w:rsidP="002228F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7037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399,13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</w:tr>
      <w:tr w:rsidR="002228F3" w:rsidRPr="00916CE6" w14:paraId="545EF36C" w14:textId="77777777" w:rsidTr="009E12E3">
        <w:trPr>
          <w:trHeight w:val="263"/>
        </w:trPr>
        <w:tc>
          <w:tcPr>
            <w:tcW w:w="2430" w:type="dxa"/>
          </w:tcPr>
          <w:p w14:paraId="320F8366" w14:textId="77777777" w:rsidR="002228F3" w:rsidRPr="00470378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30A178" w14:textId="77777777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1CAF4207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A84BA52" w14:textId="77777777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CA2F9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134F35D" w14:textId="77777777" w:rsidR="002228F3" w:rsidRPr="00470378" w:rsidRDefault="002228F3" w:rsidP="002228F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690682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732B8D41" w14:textId="77777777" w:rsidR="002228F3" w:rsidRPr="00470378" w:rsidRDefault="002228F3" w:rsidP="002228F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68D6E342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6D94381" w14:textId="77777777" w:rsidR="002228F3" w:rsidRPr="00470378" w:rsidRDefault="002228F3" w:rsidP="002228F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FF6E40" w14:textId="77777777" w:rsidR="002228F3" w:rsidRPr="00470378" w:rsidRDefault="002228F3" w:rsidP="002228F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0D35648B" w14:textId="77777777" w:rsidR="002228F3" w:rsidRPr="00470378" w:rsidRDefault="002228F3" w:rsidP="002228F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28F3" w:rsidRPr="00CC7094" w14:paraId="50ECB4F5" w14:textId="77777777" w:rsidTr="009E12E3">
        <w:tc>
          <w:tcPr>
            <w:tcW w:w="3330" w:type="dxa"/>
            <w:gridSpan w:val="2"/>
          </w:tcPr>
          <w:p w14:paraId="59AD68A6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มิถุนายน/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CC7094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C949027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A6B1EEF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8E668E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401241C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32DCD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290CCF8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7814021C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A1D8F8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0D720C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4CDCE291" w14:textId="77777777" w:rsidR="002228F3" w:rsidRPr="00CC7094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</w:rPr>
            </w:pPr>
          </w:p>
        </w:tc>
      </w:tr>
      <w:tr w:rsidR="002228F3" w:rsidRPr="00916CE6" w14:paraId="48088C69" w14:textId="77777777" w:rsidTr="009E12E3">
        <w:tc>
          <w:tcPr>
            <w:tcW w:w="2430" w:type="dxa"/>
          </w:tcPr>
          <w:p w14:paraId="23E70481" w14:textId="77777777" w:rsidR="002228F3" w:rsidRPr="00470378" w:rsidRDefault="002228F3" w:rsidP="002228F3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00" w:type="dxa"/>
          </w:tcPr>
          <w:p w14:paraId="70A4991C" w14:textId="77777777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592B59D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84E3E5A" w14:textId="77777777" w:rsidR="002228F3" w:rsidRPr="00470378" w:rsidRDefault="002228F3" w:rsidP="002228F3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CBAAEFB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0D79412" w14:textId="77777777" w:rsidR="002228F3" w:rsidRPr="00470378" w:rsidRDefault="002228F3" w:rsidP="002228F3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9585BEB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DCB1711" w14:textId="77777777" w:rsidR="002228F3" w:rsidRPr="00470378" w:rsidRDefault="002228F3" w:rsidP="002228F3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2340D912" w14:textId="77777777" w:rsidR="002228F3" w:rsidRPr="00470378" w:rsidRDefault="002228F3" w:rsidP="002228F3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9D43E9D" w14:textId="77777777" w:rsidR="002228F3" w:rsidRPr="00470378" w:rsidRDefault="002228F3" w:rsidP="002228F3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2D3EB" w14:textId="77777777" w:rsidR="002228F3" w:rsidRPr="00470378" w:rsidRDefault="002228F3" w:rsidP="002228F3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0638B1C5" w14:textId="77777777" w:rsidR="002228F3" w:rsidRPr="00470378" w:rsidRDefault="002228F3" w:rsidP="002228F3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27A1" w:rsidRPr="00916CE6" w14:paraId="68E614A5" w14:textId="77777777" w:rsidTr="009E12E3">
        <w:tc>
          <w:tcPr>
            <w:tcW w:w="2430" w:type="dxa"/>
          </w:tcPr>
          <w:p w14:paraId="0AFF7AAE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06121339" w14:textId="4832F154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603,497</w:t>
            </w:r>
          </w:p>
        </w:tc>
        <w:tc>
          <w:tcPr>
            <w:tcW w:w="270" w:type="dxa"/>
          </w:tcPr>
          <w:p w14:paraId="7E78130C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7FAD0B" w14:textId="6CA3A35D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573,40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</w:tcPr>
          <w:p w14:paraId="401E583C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2BDC72" w14:textId="4BAFDFCE" w:rsidR="006227A1" w:rsidRPr="00326AC4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492,844</w:t>
            </w:r>
          </w:p>
        </w:tc>
        <w:tc>
          <w:tcPr>
            <w:tcW w:w="270" w:type="dxa"/>
          </w:tcPr>
          <w:p w14:paraId="18B4FBC6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22BA628" w14:textId="1602E512" w:rsidR="006227A1" w:rsidRPr="00326AC4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516,05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67" w:type="dxa"/>
          </w:tcPr>
          <w:p w14:paraId="0F923476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F343F1" w14:textId="12371662" w:rsidR="006227A1" w:rsidRPr="00326AC4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1,096,341</w:t>
            </w:r>
          </w:p>
        </w:tc>
        <w:tc>
          <w:tcPr>
            <w:tcW w:w="270" w:type="dxa"/>
          </w:tcPr>
          <w:p w14:paraId="6D8273C7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40A0839E" w14:textId="65BAD9DC" w:rsidR="006227A1" w:rsidRPr="00391BF5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1,089,460 </w:t>
            </w:r>
          </w:p>
        </w:tc>
      </w:tr>
      <w:tr w:rsidR="006227A1" w:rsidRPr="00916CE6" w14:paraId="601EC19C" w14:textId="77777777" w:rsidTr="009E12E3">
        <w:tc>
          <w:tcPr>
            <w:tcW w:w="2430" w:type="dxa"/>
          </w:tcPr>
          <w:p w14:paraId="5DB2EC62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00" w:type="dxa"/>
          </w:tcPr>
          <w:p w14:paraId="342361C4" w14:textId="40345064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328,302</w:t>
            </w:r>
          </w:p>
        </w:tc>
        <w:tc>
          <w:tcPr>
            <w:tcW w:w="270" w:type="dxa"/>
          </w:tcPr>
          <w:p w14:paraId="4C6A60D6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11DA45" w14:textId="29BDE6E3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330,704 </w:t>
            </w:r>
          </w:p>
        </w:tc>
        <w:tc>
          <w:tcPr>
            <w:tcW w:w="270" w:type="dxa"/>
          </w:tcPr>
          <w:p w14:paraId="4FEF4B74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A2E786F" w14:textId="3A4929C7" w:rsidR="006227A1" w:rsidRPr="00326AC4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1,166,428</w:t>
            </w:r>
          </w:p>
        </w:tc>
        <w:tc>
          <w:tcPr>
            <w:tcW w:w="270" w:type="dxa"/>
          </w:tcPr>
          <w:p w14:paraId="53CF0540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48095AAA" w14:textId="00EF114F" w:rsidR="006227A1" w:rsidRPr="00326AC4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2,006,401 </w:t>
            </w:r>
          </w:p>
        </w:tc>
        <w:tc>
          <w:tcPr>
            <w:tcW w:w="267" w:type="dxa"/>
          </w:tcPr>
          <w:p w14:paraId="29E8139C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451812" w14:textId="7123A660" w:rsidR="006227A1" w:rsidRPr="00326AC4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1,494,730</w:t>
            </w:r>
          </w:p>
        </w:tc>
        <w:tc>
          <w:tcPr>
            <w:tcW w:w="270" w:type="dxa"/>
          </w:tcPr>
          <w:p w14:paraId="40B9408F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1DEE7582" w14:textId="056462FA" w:rsidR="006227A1" w:rsidRPr="00391BF5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2,337,105 </w:t>
            </w:r>
          </w:p>
        </w:tc>
      </w:tr>
      <w:tr w:rsidR="006227A1" w:rsidRPr="00916CE6" w14:paraId="5020AC76" w14:textId="77777777" w:rsidTr="009E12E3">
        <w:tc>
          <w:tcPr>
            <w:tcW w:w="2430" w:type="dxa"/>
          </w:tcPr>
          <w:p w14:paraId="16F65F28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04AD4113" w14:textId="636680A7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left="-284" w:right="-4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1,916,045</w:t>
            </w:r>
          </w:p>
        </w:tc>
        <w:tc>
          <w:tcPr>
            <w:tcW w:w="270" w:type="dxa"/>
          </w:tcPr>
          <w:p w14:paraId="05A62A95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BC3DD7" w14:textId="5A91439C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1,995,749 </w:t>
            </w:r>
          </w:p>
        </w:tc>
        <w:tc>
          <w:tcPr>
            <w:tcW w:w="270" w:type="dxa"/>
          </w:tcPr>
          <w:p w14:paraId="1A9D454A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E77D5BE" w14:textId="2E1E35FC" w:rsidR="006227A1" w:rsidRPr="00326AC4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446,886</w:t>
            </w:r>
          </w:p>
        </w:tc>
        <w:tc>
          <w:tcPr>
            <w:tcW w:w="270" w:type="dxa"/>
          </w:tcPr>
          <w:p w14:paraId="764F93CA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65E5AE4E" w14:textId="7FF7BF52" w:rsidR="006227A1" w:rsidRPr="00326AC4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487,357 </w:t>
            </w:r>
          </w:p>
        </w:tc>
        <w:tc>
          <w:tcPr>
            <w:tcW w:w="267" w:type="dxa"/>
          </w:tcPr>
          <w:p w14:paraId="375CE557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D70FE1" w14:textId="2F3B74E0" w:rsidR="006227A1" w:rsidRPr="00326AC4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2,362,931</w:t>
            </w:r>
          </w:p>
        </w:tc>
        <w:tc>
          <w:tcPr>
            <w:tcW w:w="270" w:type="dxa"/>
          </w:tcPr>
          <w:p w14:paraId="3288D2FA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4612890E" w14:textId="61EF895A" w:rsidR="006227A1" w:rsidRPr="00391BF5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2,483,106 </w:t>
            </w:r>
          </w:p>
        </w:tc>
      </w:tr>
      <w:tr w:rsidR="006227A1" w:rsidRPr="00916CE6" w14:paraId="433750AD" w14:textId="77777777" w:rsidTr="009E12E3">
        <w:tc>
          <w:tcPr>
            <w:tcW w:w="2430" w:type="dxa"/>
          </w:tcPr>
          <w:p w14:paraId="1085048F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สินทรัพย์อื่น ๆ ที่ไม่ได้ปันส่วน</w:t>
            </w:r>
          </w:p>
        </w:tc>
        <w:tc>
          <w:tcPr>
            <w:tcW w:w="900" w:type="dxa"/>
          </w:tcPr>
          <w:p w14:paraId="5A0CA5AF" w14:textId="77777777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23D0C35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0A1ABA" w14:textId="77777777" w:rsidR="006227A1" w:rsidRPr="00326AC4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04ABA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2FB6D5" w14:textId="77777777" w:rsidR="006227A1" w:rsidRPr="00326AC4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85ED90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70F75B3E" w14:textId="77777777" w:rsidR="006227A1" w:rsidRPr="00326AC4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5C7440A0" w14:textId="77777777" w:rsidR="006227A1" w:rsidRPr="00326AC4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2E01190" w14:textId="7D0BE1DE" w:rsidR="006227A1" w:rsidRPr="00326AC4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326AC4">
              <w:rPr>
                <w:rFonts w:asciiTheme="majorBidi" w:hAnsiTheme="majorBidi" w:cstheme="majorBidi"/>
                <w:sz w:val="26"/>
                <w:szCs w:val="26"/>
              </w:rPr>
              <w:t>2,174,334</w:t>
            </w:r>
          </w:p>
        </w:tc>
        <w:tc>
          <w:tcPr>
            <w:tcW w:w="270" w:type="dxa"/>
          </w:tcPr>
          <w:p w14:paraId="190EC08B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5FD5874" w14:textId="54517E8A" w:rsidR="006227A1" w:rsidRPr="00391BF5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1,430,293 </w:t>
            </w:r>
          </w:p>
        </w:tc>
      </w:tr>
      <w:tr w:rsidR="006227A1" w:rsidRPr="00916CE6" w14:paraId="64C99E47" w14:textId="77777777" w:rsidTr="009E12E3">
        <w:tc>
          <w:tcPr>
            <w:tcW w:w="2430" w:type="dxa"/>
          </w:tcPr>
          <w:p w14:paraId="3C1EE453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00" w:type="dxa"/>
          </w:tcPr>
          <w:p w14:paraId="082A1813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1EA5529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5D1F1F1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B818C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FE586EA" w14:textId="77777777" w:rsidR="006227A1" w:rsidRPr="00470378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759B8B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31DD20DA" w14:textId="77777777" w:rsidR="006227A1" w:rsidRPr="00470378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B42209E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EA0393" w14:textId="16E4F0AE" w:rsidR="006227A1" w:rsidRPr="005E5D32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7,128,336</w:t>
            </w:r>
          </w:p>
        </w:tc>
        <w:tc>
          <w:tcPr>
            <w:tcW w:w="270" w:type="dxa"/>
          </w:tcPr>
          <w:p w14:paraId="6697DE64" w14:textId="77777777" w:rsidR="006227A1" w:rsidRPr="005E5D32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6B3B80D0" w14:textId="517A4EF9" w:rsidR="006227A1" w:rsidRPr="005E5D32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0274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30274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7,339,964 </w:t>
            </w:r>
          </w:p>
        </w:tc>
      </w:tr>
      <w:tr w:rsidR="006227A1" w:rsidRPr="00916CE6" w14:paraId="2AB19E33" w14:textId="77777777" w:rsidTr="009E12E3">
        <w:trPr>
          <w:trHeight w:val="182"/>
        </w:trPr>
        <w:tc>
          <w:tcPr>
            <w:tcW w:w="2430" w:type="dxa"/>
          </w:tcPr>
          <w:p w14:paraId="25C9E73B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DB88951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B78BBD2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1CA4780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825B5AA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9B7357E" w14:textId="77777777" w:rsidR="006227A1" w:rsidRPr="00470378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48BEA7B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16AF4402" w14:textId="77777777" w:rsidR="006227A1" w:rsidRPr="00470378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5CD0B39A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D870199" w14:textId="77777777" w:rsidR="006227A1" w:rsidRPr="00470378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551E93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0F82DEFF" w14:textId="77777777" w:rsidR="006227A1" w:rsidRPr="00470378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27A1" w:rsidRPr="00916CE6" w14:paraId="3884885F" w14:textId="77777777" w:rsidTr="009E12E3">
        <w:tc>
          <w:tcPr>
            <w:tcW w:w="2430" w:type="dxa"/>
          </w:tcPr>
          <w:p w14:paraId="7B0EE1E4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00" w:type="dxa"/>
          </w:tcPr>
          <w:p w14:paraId="04FCE018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742D9A5C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487AA9E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93828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DDC1851" w14:textId="77777777" w:rsidR="006227A1" w:rsidRPr="00470378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9DC7B2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6302E3A2" w14:textId="77777777" w:rsidR="006227A1" w:rsidRPr="00470378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0E3B451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A894192" w14:textId="77777777" w:rsidR="006227A1" w:rsidRPr="00470378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A55615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</w:tcPr>
          <w:p w14:paraId="67E432FA" w14:textId="77777777" w:rsidR="006227A1" w:rsidRPr="00470378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227A1" w:rsidRPr="00916CE6" w14:paraId="06BC9EB8" w14:textId="77777777" w:rsidTr="009E12E3">
        <w:tc>
          <w:tcPr>
            <w:tcW w:w="2430" w:type="dxa"/>
          </w:tcPr>
          <w:p w14:paraId="4F707F66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14:paraId="29D4528F" w14:textId="1917F934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114,605</w:t>
            </w:r>
          </w:p>
        </w:tc>
        <w:tc>
          <w:tcPr>
            <w:tcW w:w="270" w:type="dxa"/>
          </w:tcPr>
          <w:p w14:paraId="516FFE02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50706632" w14:textId="74477FAF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7C85">
              <w:rPr>
                <w:rFonts w:asciiTheme="majorBidi" w:hAnsiTheme="majorBidi" w:cstheme="majorBidi"/>
                <w:sz w:val="26"/>
                <w:szCs w:val="26"/>
              </w:rPr>
              <w:t>91,597</w:t>
            </w:r>
          </w:p>
        </w:tc>
        <w:tc>
          <w:tcPr>
            <w:tcW w:w="270" w:type="dxa"/>
          </w:tcPr>
          <w:p w14:paraId="030D7358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60EAF04" w14:textId="3CFEC1E7" w:rsidR="006227A1" w:rsidRPr="00470378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13,041</w:t>
            </w:r>
          </w:p>
        </w:tc>
        <w:tc>
          <w:tcPr>
            <w:tcW w:w="270" w:type="dxa"/>
          </w:tcPr>
          <w:p w14:paraId="6C5D0132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4703DCB7" w14:textId="17A653AD" w:rsidR="006227A1" w:rsidRPr="00470378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A7C85">
              <w:rPr>
                <w:rFonts w:asciiTheme="majorBidi" w:hAnsiTheme="majorBidi" w:cstheme="majorBidi"/>
                <w:sz w:val="26"/>
                <w:szCs w:val="26"/>
              </w:rPr>
              <w:t>24,859</w:t>
            </w:r>
          </w:p>
        </w:tc>
        <w:tc>
          <w:tcPr>
            <w:tcW w:w="267" w:type="dxa"/>
          </w:tcPr>
          <w:p w14:paraId="7A373490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E88195" w14:textId="2DA4E1DC" w:rsidR="006227A1" w:rsidRPr="00470378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127,646</w:t>
            </w:r>
          </w:p>
        </w:tc>
        <w:tc>
          <w:tcPr>
            <w:tcW w:w="270" w:type="dxa"/>
          </w:tcPr>
          <w:p w14:paraId="1CC001FB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</w:tcPr>
          <w:p w14:paraId="0D18AD4A" w14:textId="6489BC86" w:rsidR="006227A1" w:rsidRPr="00470378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8767FB">
              <w:rPr>
                <w:rFonts w:asciiTheme="majorBidi" w:hAnsiTheme="majorBidi" w:cstheme="majorBidi"/>
                <w:sz w:val="26"/>
                <w:szCs w:val="26"/>
              </w:rPr>
              <w:t xml:space="preserve"> 116,456 </w:t>
            </w:r>
          </w:p>
        </w:tc>
      </w:tr>
      <w:tr w:rsidR="006227A1" w:rsidRPr="00916CE6" w14:paraId="7B9030E5" w14:textId="77777777" w:rsidTr="009E12E3">
        <w:tc>
          <w:tcPr>
            <w:tcW w:w="2430" w:type="dxa"/>
          </w:tcPr>
          <w:p w14:paraId="0D219A1E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00" w:type="dxa"/>
          </w:tcPr>
          <w:p w14:paraId="5D2216E3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4DFD2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9B87EE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BA8D0C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8C21285" w14:textId="77777777" w:rsidR="006227A1" w:rsidRPr="00470378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4D809C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</w:tcPr>
          <w:p w14:paraId="604BCA18" w14:textId="77777777" w:rsidR="006227A1" w:rsidRPr="00470378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dxa"/>
          </w:tcPr>
          <w:p w14:paraId="5694EA5C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FBDFD" w14:textId="38537E70" w:rsidR="006227A1" w:rsidRPr="00470378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713,917</w:t>
            </w:r>
          </w:p>
        </w:tc>
        <w:tc>
          <w:tcPr>
            <w:tcW w:w="270" w:type="dxa"/>
          </w:tcPr>
          <w:p w14:paraId="6D586255" w14:textId="77777777" w:rsidR="006227A1" w:rsidRPr="00470378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2C14565" w14:textId="3D6191BB" w:rsidR="006227A1" w:rsidRPr="00470378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sz w:val="26"/>
                <w:szCs w:val="26"/>
              </w:rPr>
            </w:pPr>
            <w:r w:rsidRPr="008767FB">
              <w:rPr>
                <w:rFonts w:asciiTheme="majorBidi" w:hAnsiTheme="majorBidi" w:cstheme="majorBidi"/>
                <w:sz w:val="26"/>
                <w:szCs w:val="26"/>
              </w:rPr>
              <w:t xml:space="preserve"> 726,084 </w:t>
            </w:r>
          </w:p>
        </w:tc>
      </w:tr>
      <w:tr w:rsidR="006227A1" w:rsidRPr="00916CE6" w14:paraId="386B99BE" w14:textId="77777777" w:rsidTr="009E12E3">
        <w:tc>
          <w:tcPr>
            <w:tcW w:w="2430" w:type="dxa"/>
          </w:tcPr>
          <w:p w14:paraId="65B0AF1C" w14:textId="77777777" w:rsidR="006227A1" w:rsidRPr="00470378" w:rsidRDefault="006227A1" w:rsidP="006227A1">
            <w:pPr>
              <w:pStyle w:val="Heading7"/>
              <w:spacing w:line="240" w:lineRule="auto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470378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00" w:type="dxa"/>
          </w:tcPr>
          <w:p w14:paraId="463AB0FE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4A4E8B9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80E2FD" w14:textId="77777777" w:rsidR="006227A1" w:rsidRPr="00470378" w:rsidRDefault="006227A1" w:rsidP="006227A1">
            <w:pPr>
              <w:tabs>
                <w:tab w:val="decimal" w:pos="79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0DF52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CD43DB4" w14:textId="77777777" w:rsidR="006227A1" w:rsidRPr="00470378" w:rsidRDefault="006227A1" w:rsidP="006227A1">
            <w:pPr>
              <w:tabs>
                <w:tab w:val="decimal" w:pos="79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5501854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0CC224C3" w14:textId="77777777" w:rsidR="006227A1" w:rsidRPr="00470378" w:rsidRDefault="006227A1" w:rsidP="006227A1">
            <w:pPr>
              <w:tabs>
                <w:tab w:val="decimal" w:pos="77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7" w:type="dxa"/>
          </w:tcPr>
          <w:p w14:paraId="0F0902F1" w14:textId="77777777" w:rsidR="006227A1" w:rsidRPr="00470378" w:rsidRDefault="006227A1" w:rsidP="006227A1">
            <w:pPr>
              <w:tabs>
                <w:tab w:val="decimal" w:pos="702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C29092" w14:textId="38292FE0" w:rsidR="006227A1" w:rsidRPr="005E5D32" w:rsidRDefault="006227A1" w:rsidP="006227A1">
            <w:pPr>
              <w:tabs>
                <w:tab w:val="decimal" w:pos="761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841,563</w:t>
            </w:r>
          </w:p>
        </w:tc>
        <w:tc>
          <w:tcPr>
            <w:tcW w:w="270" w:type="dxa"/>
          </w:tcPr>
          <w:p w14:paraId="2E3113A5" w14:textId="77777777" w:rsidR="006227A1" w:rsidRPr="005E5D32" w:rsidRDefault="006227A1" w:rsidP="006227A1">
            <w:pPr>
              <w:tabs>
                <w:tab w:val="decimal" w:pos="972"/>
              </w:tabs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2BCB7C48" w14:textId="7177E89A" w:rsidR="006227A1" w:rsidRPr="005E5D32" w:rsidRDefault="006227A1" w:rsidP="006227A1">
            <w:pPr>
              <w:tabs>
                <w:tab w:val="decimal" w:pos="849"/>
              </w:tabs>
              <w:spacing w:line="240" w:lineRule="auto"/>
              <w:ind w:right="-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1A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842,540 </w:t>
            </w:r>
          </w:p>
        </w:tc>
      </w:tr>
    </w:tbl>
    <w:p w14:paraId="016B5DC1" w14:textId="48267A15" w:rsidR="007E718B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7266627" w14:textId="67299692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418245EA" w14:textId="3DC10AE8" w:rsid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31CC4B83" w14:textId="77777777" w:rsidR="002228F3" w:rsidRPr="002228F3" w:rsidRDefault="002228F3" w:rsidP="007E718B">
      <w:pPr>
        <w:spacing w:line="240" w:lineRule="auto"/>
        <w:ind w:right="387" w:firstLine="540"/>
        <w:rPr>
          <w:rFonts w:asciiTheme="majorBidi" w:hAnsiTheme="majorBidi" w:cstheme="majorBidi"/>
          <w:sz w:val="30"/>
          <w:szCs w:val="30"/>
        </w:rPr>
      </w:pPr>
    </w:p>
    <w:p w14:paraId="0EF85D34" w14:textId="77777777" w:rsidR="007E718B" w:rsidRPr="00916CE6" w:rsidRDefault="007E718B" w:rsidP="007E718B">
      <w:pPr>
        <w:spacing w:line="240" w:lineRule="auto"/>
        <w:ind w:right="387" w:firstLine="540"/>
        <w:rPr>
          <w:rFonts w:asciiTheme="majorBidi" w:hAnsiTheme="majorBidi" w:cstheme="majorBidi"/>
          <w:i/>
          <w:iCs/>
          <w:sz w:val="30"/>
          <w:szCs w:val="30"/>
        </w:rPr>
      </w:pPr>
      <w:r w:rsidRPr="00916CE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</w:p>
    <w:p w14:paraId="691C4E2F" w14:textId="77777777" w:rsidR="007E718B" w:rsidRPr="00B37AD9" w:rsidRDefault="007E718B" w:rsidP="007E718B">
      <w:pPr>
        <w:spacing w:line="240" w:lineRule="auto"/>
        <w:ind w:left="540" w:right="387"/>
        <w:rPr>
          <w:rFonts w:asciiTheme="majorBidi" w:hAnsiTheme="majorBidi" w:cstheme="majorBidi"/>
          <w:i/>
          <w:iCs/>
          <w:sz w:val="24"/>
          <w:szCs w:val="24"/>
        </w:rPr>
      </w:pPr>
    </w:p>
    <w:p w14:paraId="7DF0528D" w14:textId="77777777" w:rsidR="007E718B" w:rsidRPr="00B035BC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B035BC">
        <w:rPr>
          <w:rFonts w:asciiTheme="majorBidi" w:hAnsiTheme="majorBidi" w:cstheme="majorBidi"/>
          <w:sz w:val="30"/>
          <w:szCs w:val="30"/>
          <w:cs/>
          <w:lang w:val="en-AU"/>
        </w:rPr>
        <w:t>ตารางต่อไปนี้ให้ข้อมูลเกี่ยวกับลูกหนี้ และหนี้สินที่เกิดจากสัญญาที่ทำกับลูกค้า</w:t>
      </w:r>
      <w:r w:rsidRPr="00B035BC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</w:p>
    <w:p w14:paraId="079BDBEB" w14:textId="77777777" w:rsidR="007E718B" w:rsidRPr="00B37AD9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AU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1098"/>
        <w:gridCol w:w="1332"/>
        <w:gridCol w:w="270"/>
        <w:gridCol w:w="1260"/>
      </w:tblGrid>
      <w:tr w:rsidR="002228F3" w:rsidRPr="00B035BC" w14:paraId="5E664433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50810B" w14:textId="77777777" w:rsidR="002228F3" w:rsidRPr="00B035BC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733F18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84822C2" w14:textId="107B4E3D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A43CF" w14:textId="77777777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81765" w14:textId="4FF7E1A2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6E46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228F3" w:rsidRPr="00B035BC" w14:paraId="59AE6CAD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532F72" w14:textId="77777777" w:rsidR="002228F3" w:rsidRPr="00B035BC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64FF6DD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4BE5CF1" w14:textId="270BFF5A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46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006F88" w14:textId="77777777" w:rsidR="002228F3" w:rsidRPr="00B035BC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C3700C" w14:textId="1BC10C85" w:rsidR="002228F3" w:rsidRPr="00536C55" w:rsidRDefault="002228F3" w:rsidP="002228F3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228F3" w:rsidRPr="00B035BC" w14:paraId="6BFFE64F" w14:textId="77777777" w:rsidTr="00E352EB">
        <w:trPr>
          <w:cantSplit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8C0D7B" w14:textId="77777777" w:rsidR="002228F3" w:rsidRPr="00B035BC" w:rsidRDefault="002228F3" w:rsidP="002228F3">
            <w:pPr>
              <w:spacing w:line="240" w:lineRule="auto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EDD8FC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AA2952" w14:textId="77777777" w:rsidR="002228F3" w:rsidRPr="00B035BC" w:rsidRDefault="002228F3" w:rsidP="002228F3">
            <w:pPr>
              <w:spacing w:line="240" w:lineRule="auto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28F3" w:rsidRPr="00B035BC" w14:paraId="2FE8BD29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53335564" w14:textId="77777777" w:rsidR="002228F3" w:rsidRPr="00B035BC" w:rsidRDefault="002228F3" w:rsidP="002228F3">
            <w:pPr>
              <w:tabs>
                <w:tab w:val="left" w:pos="8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098" w:type="dxa"/>
          </w:tcPr>
          <w:p w14:paraId="735FBE5C" w14:textId="77777777" w:rsidR="002228F3" w:rsidRPr="00B035BC" w:rsidRDefault="002228F3" w:rsidP="002228F3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32" w:type="dxa"/>
          </w:tcPr>
          <w:p w14:paraId="3B16B1E1" w14:textId="6849556F" w:rsidR="002228F3" w:rsidRPr="00B035BC" w:rsidRDefault="002E3CA9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1,096,341</w:t>
            </w:r>
          </w:p>
        </w:tc>
        <w:tc>
          <w:tcPr>
            <w:tcW w:w="270" w:type="dxa"/>
          </w:tcPr>
          <w:p w14:paraId="70B2D249" w14:textId="77777777" w:rsidR="002228F3" w:rsidRPr="00B035BC" w:rsidRDefault="002228F3" w:rsidP="002228F3">
            <w:pPr>
              <w:tabs>
                <w:tab w:val="decimal" w:pos="1161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73A3AA6" w14:textId="15C4774B" w:rsidR="002228F3" w:rsidRPr="00B035BC" w:rsidRDefault="002228F3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1F5D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089,460</w:t>
            </w:r>
          </w:p>
        </w:tc>
      </w:tr>
      <w:tr w:rsidR="002228F3" w:rsidRPr="00B035BC" w14:paraId="626FE8F7" w14:textId="77777777" w:rsidTr="00E352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310" w:type="dxa"/>
          </w:tcPr>
          <w:p w14:paraId="0EAD92FB" w14:textId="77777777" w:rsidR="002228F3" w:rsidRPr="00B035BC" w:rsidRDefault="002228F3" w:rsidP="002228F3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035B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หนี้สินที่เกิดจากสัญญา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B035B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098" w:type="dxa"/>
          </w:tcPr>
          <w:p w14:paraId="33EC6CCB" w14:textId="77777777" w:rsidR="002228F3" w:rsidRPr="00B035BC" w:rsidRDefault="002228F3" w:rsidP="002228F3">
            <w:pPr>
              <w:pStyle w:val="BodyText"/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01677C6" w14:textId="0F1F171E" w:rsidR="002228F3" w:rsidRPr="00B035BC" w:rsidRDefault="002E3CA9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31,437</w:t>
            </w:r>
          </w:p>
        </w:tc>
        <w:tc>
          <w:tcPr>
            <w:tcW w:w="270" w:type="dxa"/>
          </w:tcPr>
          <w:p w14:paraId="48FD9A1B" w14:textId="77777777" w:rsidR="002228F3" w:rsidRPr="00B035BC" w:rsidRDefault="002228F3" w:rsidP="002228F3">
            <w:pPr>
              <w:tabs>
                <w:tab w:val="decimal" w:pos="1161"/>
              </w:tabs>
              <w:spacing w:line="240" w:lineRule="auto"/>
              <w:ind w:left="1124" w:right="92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40DD9F8" w14:textId="2D10A7F8" w:rsidR="002228F3" w:rsidRPr="00B035BC" w:rsidRDefault="001F5D88" w:rsidP="002228F3">
            <w:pPr>
              <w:tabs>
                <w:tab w:val="decimal" w:pos="1044"/>
              </w:tabs>
              <w:spacing w:line="240" w:lineRule="auto"/>
              <w:ind w:left="1124" w:right="-108" w:hanging="1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29,289</w:t>
            </w:r>
          </w:p>
        </w:tc>
      </w:tr>
    </w:tbl>
    <w:p w14:paraId="7A493ED1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6FBD820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left="513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  <w:cs/>
        </w:rPr>
        <w:t xml:space="preserve"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 โดยบริษัทจะรับรู้หนี้สินที่เกิดจากสัญญาดังกล่าวเป็นรายได้เมื่อส่งมอบการควบคุมสินค้าให้กับลูกค้า </w:t>
      </w:r>
    </w:p>
    <w:p w14:paraId="669F3BBC" w14:textId="77777777" w:rsidR="007E718B" w:rsidRPr="002137BE" w:rsidRDefault="007E718B" w:rsidP="007E718B">
      <w:pPr>
        <w:tabs>
          <w:tab w:val="left" w:pos="513"/>
          <w:tab w:val="decimal" w:pos="792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137BE">
        <w:rPr>
          <w:rFonts w:asciiTheme="majorBidi" w:hAnsiTheme="majorBidi" w:cstheme="majorBidi"/>
          <w:sz w:val="30"/>
          <w:szCs w:val="30"/>
        </w:rPr>
        <w:tab/>
      </w:r>
    </w:p>
    <w:p w14:paraId="05C37BA9" w14:textId="71C8F609" w:rsidR="007E718B" w:rsidRPr="002137BE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2137BE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เงินปันผล</w:t>
      </w:r>
    </w:p>
    <w:p w14:paraId="376BA623" w14:textId="77777777" w:rsidR="007E718B" w:rsidRPr="002137BE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Style w:val="TableGrid"/>
        <w:tblW w:w="87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20"/>
        <w:gridCol w:w="1890"/>
        <w:gridCol w:w="1116"/>
        <w:gridCol w:w="324"/>
        <w:gridCol w:w="1206"/>
      </w:tblGrid>
      <w:tr w:rsidR="007E718B" w:rsidRPr="00B22308" w14:paraId="76D07ADD" w14:textId="77777777" w:rsidTr="00E352EB">
        <w:trPr>
          <w:tblHeader/>
        </w:trPr>
        <w:tc>
          <w:tcPr>
            <w:tcW w:w="2610" w:type="dxa"/>
            <w:vAlign w:val="bottom"/>
          </w:tcPr>
          <w:p w14:paraId="37D158D8" w14:textId="77777777" w:rsidR="007E718B" w:rsidRPr="009777AF" w:rsidRDefault="007E718B" w:rsidP="00E352E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54A1EEC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37913660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8DFD76A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116" w:type="dxa"/>
            <w:vAlign w:val="bottom"/>
          </w:tcPr>
          <w:p w14:paraId="1E57F5D8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324" w:type="dxa"/>
          </w:tcPr>
          <w:p w14:paraId="2F7F2E5F" w14:textId="77777777" w:rsidR="007E718B" w:rsidRPr="00C35253" w:rsidRDefault="007E718B" w:rsidP="00E352EB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6" w:type="dxa"/>
            <w:vAlign w:val="bottom"/>
          </w:tcPr>
          <w:p w14:paraId="3D22B041" w14:textId="77777777" w:rsidR="007E718B" w:rsidRPr="00C35253" w:rsidDel="00D43E7A" w:rsidRDefault="007E718B" w:rsidP="00E352E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E718B" w:rsidRPr="00B22308" w14:paraId="7DA18A8A" w14:textId="77777777" w:rsidTr="00E352EB">
        <w:trPr>
          <w:tblHeader/>
        </w:trPr>
        <w:tc>
          <w:tcPr>
            <w:tcW w:w="2610" w:type="dxa"/>
          </w:tcPr>
          <w:p w14:paraId="3706548A" w14:textId="77777777" w:rsidR="007E718B" w:rsidRPr="009777AF" w:rsidRDefault="007E718B" w:rsidP="00E352EB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</w:tcPr>
          <w:p w14:paraId="08E60D79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C9F9E8A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12920E32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24" w:type="dxa"/>
          </w:tcPr>
          <w:p w14:paraId="08374399" w14:textId="77777777" w:rsidR="007E718B" w:rsidRPr="00C35253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4B28F73C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718B" w:rsidRPr="00B22308" w14:paraId="572113E5" w14:textId="77777777" w:rsidTr="00E352EB">
        <w:tc>
          <w:tcPr>
            <w:tcW w:w="2610" w:type="dxa"/>
          </w:tcPr>
          <w:p w14:paraId="394CD6DB" w14:textId="5EB0913F" w:rsidR="007E718B" w:rsidRPr="00CB2416" w:rsidRDefault="007E718B" w:rsidP="00E352EB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53DB59D0" w14:textId="77777777" w:rsidR="007E718B" w:rsidRPr="00C35253" w:rsidRDefault="007E718B" w:rsidP="00E352E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115AA1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31CE92B4" w14:textId="77777777" w:rsidR="007E718B" w:rsidRPr="00C35253" w:rsidRDefault="007E718B" w:rsidP="00E352EB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</w:tcPr>
          <w:p w14:paraId="5CDED06A" w14:textId="77777777" w:rsidR="007E718B" w:rsidRPr="00C35253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6AEE6838" w14:textId="77777777" w:rsidR="007E718B" w:rsidRPr="00C35253" w:rsidRDefault="007E718B" w:rsidP="00E352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B22308" w14:paraId="70B89DB3" w14:textId="77777777" w:rsidTr="00E352EB">
        <w:tc>
          <w:tcPr>
            <w:tcW w:w="2610" w:type="dxa"/>
          </w:tcPr>
          <w:p w14:paraId="2B05133B" w14:textId="77777777" w:rsidR="007E718B" w:rsidRPr="00C35253" w:rsidRDefault="007E718B" w:rsidP="00E352EB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7CBF8C81" w14:textId="39424993" w:rsidR="007E718B" w:rsidRPr="00B239E9" w:rsidRDefault="001F5D88" w:rsidP="00E352EB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</w:tcPr>
          <w:p w14:paraId="5B7E3B68" w14:textId="00742610" w:rsidR="007E718B" w:rsidRPr="00DB0630" w:rsidRDefault="001F5D88" w:rsidP="00E352EB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A3354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1116" w:type="dxa"/>
          </w:tcPr>
          <w:p w14:paraId="14B9D914" w14:textId="2E00E5F3" w:rsidR="007E718B" w:rsidRPr="004851F8" w:rsidRDefault="001F5D88" w:rsidP="00E352EB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38C99501" w14:textId="77777777" w:rsidR="007E718B" w:rsidRPr="001A5A9C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28661ECE" w14:textId="71629E5F" w:rsidR="007E718B" w:rsidRPr="001A5A9C" w:rsidRDefault="001F5D88" w:rsidP="00E352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  <w:tr w:rsidR="007E718B" w:rsidRPr="006D3B3F" w14:paraId="1CCAC6BF" w14:textId="77777777" w:rsidTr="00E352EB">
        <w:tc>
          <w:tcPr>
            <w:tcW w:w="2610" w:type="dxa"/>
          </w:tcPr>
          <w:p w14:paraId="7586C633" w14:textId="77777777" w:rsidR="007E718B" w:rsidRPr="006D3B3F" w:rsidRDefault="007E718B" w:rsidP="00E352EB">
            <w:pPr>
              <w:spacing w:line="240" w:lineRule="auto"/>
              <w:ind w:right="-5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E6E7B34" w14:textId="77777777" w:rsidR="007E718B" w:rsidRPr="006D3B3F" w:rsidRDefault="007E718B" w:rsidP="00E352EB">
            <w:pPr>
              <w:spacing w:line="240" w:lineRule="auto"/>
              <w:ind w:left="5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7F794A49" w14:textId="77777777" w:rsidR="007E718B" w:rsidRPr="006D3B3F" w:rsidRDefault="007E718B" w:rsidP="00E352EB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16" w:type="dxa"/>
          </w:tcPr>
          <w:p w14:paraId="6B23CEE6" w14:textId="77777777" w:rsidR="007E718B" w:rsidRPr="006D3B3F" w:rsidRDefault="007E718B" w:rsidP="00E352EB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324" w:type="dxa"/>
          </w:tcPr>
          <w:p w14:paraId="57C53B79" w14:textId="77777777" w:rsidR="007E718B" w:rsidRPr="006D3B3F" w:rsidRDefault="007E718B" w:rsidP="00E352EB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6" w:type="dxa"/>
          </w:tcPr>
          <w:p w14:paraId="44877CC7" w14:textId="77777777" w:rsidR="007E718B" w:rsidRPr="006D3B3F" w:rsidRDefault="007E718B" w:rsidP="00E352EB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D3B3F" w:rsidRPr="00B22308" w14:paraId="75547E32" w14:textId="77777777" w:rsidTr="00E352EB">
        <w:tc>
          <w:tcPr>
            <w:tcW w:w="2610" w:type="dxa"/>
          </w:tcPr>
          <w:p w14:paraId="2A3748CE" w14:textId="095B6A76" w:rsidR="006D3B3F" w:rsidRPr="00CB2416" w:rsidRDefault="006D3B3F" w:rsidP="006D3B3F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24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620" w:type="dxa"/>
          </w:tcPr>
          <w:p w14:paraId="25F0E240" w14:textId="77777777" w:rsidR="006D3B3F" w:rsidRDefault="006D3B3F" w:rsidP="006D3B3F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247BCE" w14:textId="77777777" w:rsidR="006D3B3F" w:rsidRDefault="006D3B3F" w:rsidP="006D3B3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</w:tcPr>
          <w:p w14:paraId="03AE5D6A" w14:textId="77777777" w:rsidR="006D3B3F" w:rsidRDefault="006D3B3F" w:rsidP="006D3B3F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4" w:type="dxa"/>
          </w:tcPr>
          <w:p w14:paraId="53425B3C" w14:textId="77777777" w:rsidR="006D3B3F" w:rsidRPr="001A5A9C" w:rsidRDefault="006D3B3F" w:rsidP="006D3B3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3B301B0" w14:textId="77777777" w:rsidR="006D3B3F" w:rsidRDefault="006D3B3F" w:rsidP="006D3B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3B3F" w:rsidRPr="00B22308" w14:paraId="42378C2C" w14:textId="77777777" w:rsidTr="00E352EB">
        <w:tc>
          <w:tcPr>
            <w:tcW w:w="2610" w:type="dxa"/>
          </w:tcPr>
          <w:p w14:paraId="457A4C62" w14:textId="64786CF9" w:rsidR="006D3B3F" w:rsidRPr="00C35253" w:rsidRDefault="006D3B3F" w:rsidP="006D3B3F">
            <w:pPr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525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ผลประจำปี</w:t>
            </w:r>
          </w:p>
        </w:tc>
        <w:tc>
          <w:tcPr>
            <w:tcW w:w="1620" w:type="dxa"/>
          </w:tcPr>
          <w:p w14:paraId="7FD12E21" w14:textId="51626EE7" w:rsidR="006D3B3F" w:rsidRDefault="006D3B3F" w:rsidP="006D3B3F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90" w:type="dxa"/>
          </w:tcPr>
          <w:p w14:paraId="16E3A2B9" w14:textId="2D595D14" w:rsidR="006D3B3F" w:rsidRDefault="006D3B3F" w:rsidP="006D3B3F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16" w:type="dxa"/>
          </w:tcPr>
          <w:p w14:paraId="35E65B10" w14:textId="3E1BA2AD" w:rsidR="006D3B3F" w:rsidRDefault="006D3B3F" w:rsidP="006D3B3F">
            <w:pPr>
              <w:tabs>
                <w:tab w:val="decimal" w:pos="500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324" w:type="dxa"/>
          </w:tcPr>
          <w:p w14:paraId="61405611" w14:textId="77777777" w:rsidR="006D3B3F" w:rsidRPr="001A5A9C" w:rsidRDefault="006D3B3F" w:rsidP="006D3B3F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C32C188" w14:textId="4129DA67" w:rsidR="006D3B3F" w:rsidRDefault="006D3B3F" w:rsidP="006D3B3F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</w:tr>
    </w:tbl>
    <w:p w14:paraId="2123124E" w14:textId="2BC76E57" w:rsidR="009A5638" w:rsidRDefault="009A5638" w:rsidP="007E718B">
      <w:pPr>
        <w:spacing w:line="240" w:lineRule="auto"/>
        <w:ind w:right="-45"/>
        <w:jc w:val="thaiDistribute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p w14:paraId="1CE0BF12" w14:textId="77777777" w:rsidR="009A5638" w:rsidRDefault="009A5638">
      <w:pPr>
        <w:spacing w:line="240" w:lineRule="auto"/>
        <w:rPr>
          <w:rFonts w:asciiTheme="majorBidi" w:hAnsiTheme="majorBidi"/>
          <w:b/>
          <w:bCs/>
          <w:sz w:val="20"/>
          <w:szCs w:val="20"/>
          <w:cs/>
          <w:lang w:val="th-TH"/>
        </w:rPr>
      </w:pPr>
      <w:r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  <w:br w:type="page"/>
      </w:r>
    </w:p>
    <w:p w14:paraId="5981F54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9AC894D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B1C3241" w14:textId="77777777" w:rsidR="007E718B" w:rsidRPr="009A5638" w:rsidRDefault="007E718B" w:rsidP="007E718B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A563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3C0B4F1" w14:textId="77777777" w:rsidR="007E718B" w:rsidRPr="009A5638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EA4669" w14:textId="77777777" w:rsidR="007E718B" w:rsidRPr="009A5638" w:rsidRDefault="007E718B" w:rsidP="007E718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A5638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609C0136" w14:textId="77777777" w:rsidR="007E718B" w:rsidRPr="009A5638" w:rsidRDefault="007E718B" w:rsidP="007E718B">
      <w:pPr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800"/>
        <w:gridCol w:w="236"/>
        <w:gridCol w:w="990"/>
        <w:gridCol w:w="270"/>
        <w:gridCol w:w="900"/>
        <w:gridCol w:w="270"/>
        <w:gridCol w:w="900"/>
        <w:gridCol w:w="270"/>
        <w:gridCol w:w="961"/>
      </w:tblGrid>
      <w:tr w:rsidR="007E718B" w:rsidRPr="00DD24DC" w14:paraId="1B3909C4" w14:textId="77777777" w:rsidTr="00E352EB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5BE75101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541B6BC7" w14:textId="77777777" w:rsidR="007E718B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</w:t>
            </w:r>
          </w:p>
          <w:p w14:paraId="3B029805" w14:textId="77777777" w:rsidR="007E718B" w:rsidRPr="0046323B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4797" w:type="dxa"/>
            <w:gridSpan w:val="8"/>
            <w:vAlign w:val="bottom"/>
          </w:tcPr>
          <w:p w14:paraId="6D8ED2C7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E718B" w:rsidRPr="00DD24DC" w14:paraId="1605A96A" w14:textId="77777777" w:rsidTr="00E352EB">
        <w:trPr>
          <w:trHeight w:val="800"/>
        </w:trPr>
        <w:tc>
          <w:tcPr>
            <w:tcW w:w="2610" w:type="dxa"/>
            <w:vMerge w:val="restart"/>
            <w:shd w:val="clear" w:color="auto" w:fill="auto"/>
            <w:vAlign w:val="bottom"/>
          </w:tcPr>
          <w:p w14:paraId="76386636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6CB626CB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4797" w:type="dxa"/>
            <w:gridSpan w:val="8"/>
            <w:vAlign w:val="center"/>
          </w:tcPr>
          <w:p w14:paraId="22FB1948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E718B" w:rsidRPr="00DD24DC" w14:paraId="1F1E6104" w14:textId="77777777" w:rsidTr="00E352EB">
        <w:trPr>
          <w:trHeight w:val="410"/>
        </w:trPr>
        <w:tc>
          <w:tcPr>
            <w:tcW w:w="2610" w:type="dxa"/>
            <w:vMerge/>
            <w:shd w:val="clear" w:color="auto" w:fill="auto"/>
            <w:vAlign w:val="bottom"/>
          </w:tcPr>
          <w:p w14:paraId="7240FB35" w14:textId="77777777" w:rsidR="007E718B" w:rsidRPr="00DD24DC" w:rsidRDefault="007E718B" w:rsidP="00E352EB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Merge/>
            <w:vAlign w:val="bottom"/>
          </w:tcPr>
          <w:p w14:paraId="41F206D5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FCE67A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D22D301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270" w:type="dxa"/>
          </w:tcPr>
          <w:p w14:paraId="0C058A6F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B9C7939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270" w:type="dxa"/>
          </w:tcPr>
          <w:p w14:paraId="4CE362B0" w14:textId="77777777" w:rsidR="007E718B" w:rsidRPr="00DD24DC" w:rsidRDefault="007E718B" w:rsidP="00E352EB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A4DD1C1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DD24D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3</w:t>
            </w:r>
          </w:p>
        </w:tc>
        <w:tc>
          <w:tcPr>
            <w:tcW w:w="270" w:type="dxa"/>
          </w:tcPr>
          <w:p w14:paraId="2674AE75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65559412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E718B" w:rsidRPr="00DD24DC" w14:paraId="48B12295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6B7C8E33" w14:textId="77777777" w:rsidR="007E718B" w:rsidRPr="00DD24DC" w:rsidRDefault="007E718B" w:rsidP="00E352EB">
            <w:pPr>
              <w:spacing w:line="240" w:lineRule="auto"/>
              <w:ind w:left="528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7" w:type="dxa"/>
            <w:gridSpan w:val="9"/>
          </w:tcPr>
          <w:p w14:paraId="246819C3" w14:textId="77777777" w:rsidR="007E718B" w:rsidRPr="00DD24DC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DD24D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D3B3F" w:rsidRPr="00DD24DC" w14:paraId="54ADFFED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4E8898AD" w14:textId="3EB5CDFA" w:rsidR="006D3B3F" w:rsidRPr="00DD24DC" w:rsidRDefault="006D3B3F" w:rsidP="006D3B3F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228F3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30 </w:t>
            </w:r>
            <w:r w:rsidR="002228F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0" w:type="dxa"/>
          </w:tcPr>
          <w:p w14:paraId="695609EC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C7A436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380AA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9BB374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403DBC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D31E9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C07E9B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C5B450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DA316C9" w14:textId="77777777" w:rsidR="006D3B3F" w:rsidRPr="00DD24DC" w:rsidRDefault="006D3B3F" w:rsidP="006D3B3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24DC" w14:paraId="7838A468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323FF7F2" w14:textId="77777777" w:rsidR="007E718B" w:rsidRPr="00DD24DC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5B17D86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D4D66F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3327F5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0AE5B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67DB66C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C0D27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21425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FA23A0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173570E4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24DC" w14:paraId="09F45461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30081D5C" w14:textId="77777777" w:rsidR="007E718B" w:rsidRPr="00DD24DC" w:rsidRDefault="007E718B" w:rsidP="00E352EB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425B201F" w14:textId="6D41F3A7" w:rsidR="007E718B" w:rsidRPr="005A4F6F" w:rsidRDefault="002E3CA9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51,78</w:t>
            </w:r>
            <w:r w:rsidR="006708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3CEC2CF7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85C231" w14:textId="7E4681EA" w:rsidR="007E718B" w:rsidRPr="00DD24DC" w:rsidRDefault="002E3CA9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77B00F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AA1C9F" w14:textId="628CFBB5" w:rsidR="007E718B" w:rsidRPr="00DD24DC" w:rsidRDefault="002E3CA9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51,78</w:t>
            </w:r>
            <w:r w:rsidR="006708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0818CC31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A5E31C4" w14:textId="71F2DDB9" w:rsidR="007E718B" w:rsidRPr="00DD24DC" w:rsidRDefault="002E3CA9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AA80E5C" w14:textId="77777777" w:rsidR="007E718B" w:rsidRPr="00DD24DC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2C3BB750" w14:textId="2342F985" w:rsidR="007E718B" w:rsidRPr="00DD24DC" w:rsidRDefault="002E3CA9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51,78</w:t>
            </w:r>
            <w:r w:rsidR="0067081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E718B" w:rsidRPr="006D3B3F" w14:paraId="72AAC5AC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7D55B852" w14:textId="77777777" w:rsidR="007E718B" w:rsidRPr="006D3B3F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800" w:type="dxa"/>
          </w:tcPr>
          <w:p w14:paraId="5C8D0CA3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A2AA3F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</w:tcPr>
          <w:p w14:paraId="40E0A035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046EDF8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2C831D4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08278E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0" w:type="dxa"/>
          </w:tcPr>
          <w:p w14:paraId="7CE253D7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1B75678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1" w:type="dxa"/>
            <w:shd w:val="clear" w:color="auto" w:fill="auto"/>
          </w:tcPr>
          <w:p w14:paraId="417CFAB5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E718B" w:rsidRPr="00DD5C89" w14:paraId="28CDBCE3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1C6E421C" w14:textId="53D1B726" w:rsidR="007E718B" w:rsidRPr="009464A6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DD24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</w:tcPr>
          <w:p w14:paraId="4CEAF1E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50156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52A18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0BBB65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20D521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9D18C0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0CB3559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CA68A2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561CC566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5C89" w14:paraId="55C4FD8E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77D41A57" w14:textId="77777777" w:rsidR="007E718B" w:rsidRPr="009464A6" w:rsidRDefault="007E718B" w:rsidP="00E352EB">
            <w:pPr>
              <w:spacing w:line="240" w:lineRule="auto"/>
              <w:ind w:left="-20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464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00" w:type="dxa"/>
          </w:tcPr>
          <w:p w14:paraId="1F037F8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413F7A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2D23CE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372A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130C5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CD807C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C6D9E9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A2705B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</w:tcPr>
          <w:p w14:paraId="7DBCF9B8" w14:textId="77777777" w:rsidR="007E718B" w:rsidRPr="00DD5C89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DD5C89" w14:paraId="11827EC1" w14:textId="77777777" w:rsidTr="00E352EB">
        <w:trPr>
          <w:trHeight w:val="261"/>
        </w:trPr>
        <w:tc>
          <w:tcPr>
            <w:tcW w:w="2610" w:type="dxa"/>
            <w:shd w:val="clear" w:color="auto" w:fill="auto"/>
          </w:tcPr>
          <w:p w14:paraId="01401837" w14:textId="77777777" w:rsidR="007E718B" w:rsidRPr="009464A6" w:rsidRDefault="007E718B" w:rsidP="00E352EB">
            <w:pPr>
              <w:tabs>
                <w:tab w:val="decimal" w:pos="510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464A6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หน่วยลงทุนในตราสารหนี้</w:t>
            </w:r>
          </w:p>
        </w:tc>
        <w:tc>
          <w:tcPr>
            <w:tcW w:w="1800" w:type="dxa"/>
          </w:tcPr>
          <w:p w14:paraId="12EDB17A" w14:textId="7D42028C" w:rsidR="007E718B" w:rsidRPr="00DD5C89" w:rsidRDefault="006D3B3F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236" w:type="dxa"/>
          </w:tcPr>
          <w:p w14:paraId="43BE5157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144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434889" w14:textId="6868ABFE" w:rsidR="007E718B" w:rsidRPr="00DD5C89" w:rsidRDefault="006D3B3F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B42B4B1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1ACD21" w14:textId="267769EF" w:rsidR="007E718B" w:rsidRPr="00DD5C89" w:rsidRDefault="006D3B3F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  <w:tc>
          <w:tcPr>
            <w:tcW w:w="270" w:type="dxa"/>
            <w:vAlign w:val="bottom"/>
          </w:tcPr>
          <w:p w14:paraId="143C5B4F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87A3F6" w14:textId="4E27BC55" w:rsidR="007E718B" w:rsidRPr="00DD5C89" w:rsidRDefault="006D3B3F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0AA1265" w14:textId="77777777" w:rsidR="007E718B" w:rsidRPr="00DD5C89" w:rsidRDefault="007E718B" w:rsidP="00E352EB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  <w:shd w:val="clear" w:color="auto" w:fill="auto"/>
            <w:vAlign w:val="bottom"/>
          </w:tcPr>
          <w:p w14:paraId="47909A76" w14:textId="76D8C7FF" w:rsidR="007E718B" w:rsidRPr="00DD5C89" w:rsidRDefault="006D3B3F" w:rsidP="00E352EB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51,468</w:t>
            </w:r>
          </w:p>
        </w:tc>
      </w:tr>
    </w:tbl>
    <w:p w14:paraId="56457C71" w14:textId="77777777" w:rsidR="007E718B" w:rsidRDefault="007E718B" w:rsidP="007E718B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2C3DC15" w14:textId="77777777" w:rsidR="007E718B" w:rsidRPr="006D3B3F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D3B3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6EDEF415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A46BD64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D3B3F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D3B3F">
        <w:rPr>
          <w:rFonts w:asciiTheme="majorBidi" w:hAnsiTheme="majorBidi" w:cstheme="majorBidi"/>
          <w:sz w:val="30"/>
          <w:szCs w:val="30"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D3B3F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D3B3F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06DC9799" w14:textId="77777777" w:rsidR="007E718B" w:rsidRPr="006D3B3F" w:rsidRDefault="007E718B" w:rsidP="007E71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990"/>
        <w:gridCol w:w="181"/>
        <w:gridCol w:w="1260"/>
        <w:gridCol w:w="180"/>
        <w:gridCol w:w="1260"/>
      </w:tblGrid>
      <w:tr w:rsidR="007E718B" w:rsidRPr="006D3B3F" w14:paraId="0652557D" w14:textId="77777777" w:rsidTr="00E352EB">
        <w:trPr>
          <w:cantSplit/>
          <w:tblHeader/>
        </w:trPr>
        <w:tc>
          <w:tcPr>
            <w:tcW w:w="5310" w:type="dxa"/>
            <w:vAlign w:val="bottom"/>
          </w:tcPr>
          <w:p w14:paraId="57B07C35" w14:textId="77777777" w:rsidR="007E718B" w:rsidRPr="006D3B3F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99DCDD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</w:p>
          <w:p w14:paraId="31BADB6F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6D3B3F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6881004C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7F54EAF" w14:textId="55FC46E7" w:rsidR="007E718B" w:rsidRPr="006D3B3F" w:rsidRDefault="00CC2C90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30 มิถุนายน</w:t>
            </w:r>
            <w:r w:rsidR="007E718B"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  <w:t xml:space="preserve"> </w:t>
            </w:r>
            <w:r w:rsidR="007E718B" w:rsidRPr="006D3B3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6D3B3F" w:rsidRPr="006D3B3F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8D858B4" w14:textId="77777777" w:rsidR="007E718B" w:rsidRPr="006D3B3F" w:rsidRDefault="007E718B" w:rsidP="00E352E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CFD604" w14:textId="0D0ABA82" w:rsidR="007E718B" w:rsidRPr="006D3B3F" w:rsidRDefault="007E718B" w:rsidP="00E352E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6D3B3F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</w:t>
            </w:r>
            <w:r w:rsidR="006D3B3F" w:rsidRPr="006D3B3F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5</w:t>
            </w:r>
          </w:p>
        </w:tc>
      </w:tr>
      <w:tr w:rsidR="007E718B" w:rsidRPr="006D3B3F" w14:paraId="45D295FD" w14:textId="77777777" w:rsidTr="00E352EB">
        <w:trPr>
          <w:cantSplit/>
          <w:tblHeader/>
        </w:trPr>
        <w:tc>
          <w:tcPr>
            <w:tcW w:w="5310" w:type="dxa"/>
            <w:vAlign w:val="bottom"/>
            <w:hideMark/>
          </w:tcPr>
          <w:p w14:paraId="1FA63D9B" w14:textId="77777777" w:rsidR="007E718B" w:rsidRPr="006D3B3F" w:rsidRDefault="007E718B" w:rsidP="00E352E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79628B1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81" w:type="dxa"/>
          </w:tcPr>
          <w:p w14:paraId="66A3EFC8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A32B18F" w14:textId="77777777" w:rsidR="007E718B" w:rsidRPr="006D3B3F" w:rsidRDefault="007E718B" w:rsidP="00E352E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7E718B" w:rsidRPr="006D3B3F" w14:paraId="001B86C0" w14:textId="77777777" w:rsidTr="00E352EB">
        <w:trPr>
          <w:cantSplit/>
        </w:trPr>
        <w:tc>
          <w:tcPr>
            <w:tcW w:w="5310" w:type="dxa"/>
          </w:tcPr>
          <w:p w14:paraId="3AD0D8FC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79211FB9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06CAF6CB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36A838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443A85" w14:textId="77777777" w:rsidR="007E718B" w:rsidRPr="006D3B3F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5B272" w14:textId="77777777" w:rsidR="007E718B" w:rsidRPr="006D3B3F" w:rsidRDefault="007E718B" w:rsidP="00E352E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18B" w:rsidRPr="006D3B3F" w14:paraId="34F17A03" w14:textId="77777777" w:rsidTr="00E352EB">
        <w:trPr>
          <w:cantSplit/>
        </w:trPr>
        <w:tc>
          <w:tcPr>
            <w:tcW w:w="5310" w:type="dxa"/>
          </w:tcPr>
          <w:p w14:paraId="3B0D243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990" w:type="dxa"/>
          </w:tcPr>
          <w:p w14:paraId="0233B2EC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1" w:type="dxa"/>
          </w:tcPr>
          <w:p w14:paraId="1463AE2D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F1DAECB" w14:textId="753AC564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89,97</w:t>
            </w:r>
            <w:r w:rsidR="00ED214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0C7864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808AC" w14:textId="733CA1BD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60,925</w:t>
            </w:r>
          </w:p>
        </w:tc>
      </w:tr>
      <w:tr w:rsidR="007E718B" w:rsidRPr="006D3B3F" w14:paraId="2E9FF50E" w14:textId="77777777" w:rsidTr="00E352EB">
        <w:trPr>
          <w:cantSplit/>
          <w:trHeight w:hRule="exact" w:val="389"/>
        </w:trPr>
        <w:tc>
          <w:tcPr>
            <w:tcW w:w="5310" w:type="dxa"/>
          </w:tcPr>
          <w:p w14:paraId="2EE2A287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781DBED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5BDEE67E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3D4FFC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83232B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D06ADA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718B" w:rsidRPr="006D3B3F" w14:paraId="260A6A9A" w14:textId="77777777" w:rsidTr="00E352EB">
        <w:trPr>
          <w:cantSplit/>
        </w:trPr>
        <w:tc>
          <w:tcPr>
            <w:tcW w:w="5310" w:type="dxa"/>
          </w:tcPr>
          <w:p w14:paraId="4988D4FB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กิจการอื่น ๆ </w:t>
            </w:r>
          </w:p>
        </w:tc>
        <w:tc>
          <w:tcPr>
            <w:tcW w:w="990" w:type="dxa"/>
          </w:tcPr>
          <w:p w14:paraId="215F722F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5AC361C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AA4C37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DEC5ACB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63E30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E718B" w:rsidRPr="006D3B3F" w14:paraId="4F161418" w14:textId="77777777" w:rsidTr="00E352EB">
        <w:trPr>
          <w:cantSplit/>
        </w:trPr>
        <w:tc>
          <w:tcPr>
            <w:tcW w:w="5310" w:type="dxa"/>
            <w:hideMark/>
          </w:tcPr>
          <w:p w14:paraId="78A8599A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6D8269F8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3F284734" w14:textId="77777777" w:rsidR="007E718B" w:rsidRPr="006D3B3F" w:rsidRDefault="007E718B" w:rsidP="00E352E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7407654" w14:textId="18A507D1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784,358</w:t>
            </w:r>
          </w:p>
        </w:tc>
        <w:tc>
          <w:tcPr>
            <w:tcW w:w="180" w:type="dxa"/>
          </w:tcPr>
          <w:p w14:paraId="4F081F39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5A2BC15" w14:textId="06C7CA3A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826,894</w:t>
            </w:r>
          </w:p>
        </w:tc>
      </w:tr>
      <w:tr w:rsidR="007E718B" w:rsidRPr="006D3B3F" w14:paraId="7DD117F2" w14:textId="77777777" w:rsidTr="00E352EB">
        <w:trPr>
          <w:cantSplit/>
        </w:trPr>
        <w:tc>
          <w:tcPr>
            <w:tcW w:w="5310" w:type="dxa"/>
            <w:hideMark/>
          </w:tcPr>
          <w:p w14:paraId="1D0DCBD7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3551B8E5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B2EEF1A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977DFA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8C8CF3D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C334E6" w14:textId="39A5CC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E718B" w:rsidRPr="006D3B3F" w14:paraId="16AFEFB6" w14:textId="77777777" w:rsidTr="00E352EB">
        <w:trPr>
          <w:cantSplit/>
        </w:trPr>
        <w:tc>
          <w:tcPr>
            <w:tcW w:w="5310" w:type="dxa"/>
          </w:tcPr>
          <w:p w14:paraId="59908830" w14:textId="77777777" w:rsidR="007E718B" w:rsidRPr="006D3B3F" w:rsidRDefault="007E718B" w:rsidP="00E352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18C57B39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B14EEC1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185308" w14:textId="2664B61E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213,169</w:t>
            </w:r>
          </w:p>
        </w:tc>
        <w:tc>
          <w:tcPr>
            <w:tcW w:w="180" w:type="dxa"/>
          </w:tcPr>
          <w:p w14:paraId="4936298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E509A6" w14:textId="6964D252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201,579</w:t>
            </w:r>
          </w:p>
        </w:tc>
      </w:tr>
      <w:tr w:rsidR="007E718B" w:rsidRPr="006D3B3F" w14:paraId="28EC87DB" w14:textId="77777777" w:rsidTr="00E352EB">
        <w:trPr>
          <w:cantSplit/>
        </w:trPr>
        <w:tc>
          <w:tcPr>
            <w:tcW w:w="5310" w:type="dxa"/>
            <w:hideMark/>
          </w:tcPr>
          <w:p w14:paraId="768BDAC0" w14:textId="4DD7CD1F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</w:t>
            </w:r>
            <w:r w:rsidR="00D31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D31E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990" w:type="dxa"/>
          </w:tcPr>
          <w:p w14:paraId="6E53FC72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70895A1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6110D7" w14:textId="4F233E59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8,838</w:t>
            </w:r>
          </w:p>
        </w:tc>
        <w:tc>
          <w:tcPr>
            <w:tcW w:w="180" w:type="dxa"/>
          </w:tcPr>
          <w:p w14:paraId="19CFC94C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6A1D22" w14:textId="0D12DAFF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</w:p>
        </w:tc>
      </w:tr>
      <w:tr w:rsidR="007E718B" w:rsidRPr="006D3B3F" w14:paraId="2E338F6E" w14:textId="77777777" w:rsidTr="00E352EB">
        <w:trPr>
          <w:cantSplit/>
        </w:trPr>
        <w:tc>
          <w:tcPr>
            <w:tcW w:w="5310" w:type="dxa"/>
          </w:tcPr>
          <w:p w14:paraId="1524A29F" w14:textId="77777777" w:rsidR="007E718B" w:rsidRPr="006D3B3F" w:rsidRDefault="007E718B" w:rsidP="00E352EB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F5ADF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5CDDDD3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C610" w14:textId="25C4A91C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1,006,365</w:t>
            </w:r>
          </w:p>
        </w:tc>
        <w:tc>
          <w:tcPr>
            <w:tcW w:w="180" w:type="dxa"/>
          </w:tcPr>
          <w:p w14:paraId="6292288E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ABA23" w14:textId="27778AA4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1,028,535</w:t>
            </w:r>
          </w:p>
        </w:tc>
      </w:tr>
      <w:tr w:rsidR="007E718B" w:rsidRPr="006D3B3F" w14:paraId="76A476E3" w14:textId="77777777" w:rsidTr="00E352EB">
        <w:trPr>
          <w:cantSplit/>
        </w:trPr>
        <w:tc>
          <w:tcPr>
            <w:tcW w:w="5310" w:type="dxa"/>
            <w:hideMark/>
          </w:tcPr>
          <w:p w14:paraId="0B124A14" w14:textId="77777777" w:rsidR="007E718B" w:rsidRPr="006D3B3F" w:rsidRDefault="007E718B" w:rsidP="00E352E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7B08FF2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" w:type="dxa"/>
          </w:tcPr>
          <w:p w14:paraId="2B8F16F9" w14:textId="77777777" w:rsidR="007E718B" w:rsidRPr="006D3B3F" w:rsidRDefault="007E718B" w:rsidP="00E352EB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1230D" w14:textId="0301E656" w:rsidR="007E718B" w:rsidRPr="006D3B3F" w:rsidRDefault="002E3CA9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1,096,34</w:t>
            </w:r>
            <w:r w:rsidR="00ED214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2E5A8656" w14:textId="77777777" w:rsidR="007E718B" w:rsidRPr="006D3B3F" w:rsidRDefault="007E718B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5833" w14:textId="569ED378" w:rsidR="007E718B" w:rsidRPr="006D3B3F" w:rsidRDefault="00EB0C94" w:rsidP="00E352E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1,089,460</w:t>
            </w:r>
          </w:p>
        </w:tc>
      </w:tr>
    </w:tbl>
    <w:p w14:paraId="1E71E4EB" w14:textId="77777777" w:rsidR="007E718B" w:rsidRPr="009A5638" w:rsidRDefault="007E718B" w:rsidP="007E71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67C7FE" w14:textId="77777777" w:rsidR="007E718B" w:rsidRPr="009A5638" w:rsidRDefault="007E718B" w:rsidP="007E718B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9A563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2700CBA" w14:textId="77777777" w:rsidR="007E718B" w:rsidRPr="009A5638" w:rsidRDefault="007E718B" w:rsidP="007E718B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170"/>
      </w:tblGrid>
      <w:tr w:rsidR="00CC2C90" w:rsidRPr="006D3B3F" w14:paraId="7DA58E47" w14:textId="77777777" w:rsidTr="006D3B3F">
        <w:trPr>
          <w:tblHeader/>
        </w:trPr>
        <w:tc>
          <w:tcPr>
            <w:tcW w:w="6480" w:type="dxa"/>
            <w:vAlign w:val="bottom"/>
          </w:tcPr>
          <w:p w14:paraId="0FA510EB" w14:textId="77777777" w:rsidR="00CC2C90" w:rsidRPr="006D3B3F" w:rsidRDefault="00CC2C90" w:rsidP="00CC2C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86B693" w14:textId="605C955E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2D170FE0" w14:textId="77777777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8E27C" w14:textId="77777777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2C90" w:rsidRPr="006D3B3F" w14:paraId="50C7D4D4" w14:textId="77777777" w:rsidTr="006D3B3F">
        <w:trPr>
          <w:tblHeader/>
        </w:trPr>
        <w:tc>
          <w:tcPr>
            <w:tcW w:w="6480" w:type="dxa"/>
            <w:vAlign w:val="bottom"/>
          </w:tcPr>
          <w:p w14:paraId="535034D3" w14:textId="77777777" w:rsidR="00CC2C90" w:rsidRPr="006D3B3F" w:rsidRDefault="00CC2C90" w:rsidP="00CC2C9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076662" w14:textId="5E9A2E3E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01EF8E61" w14:textId="77777777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35CB5F" w14:textId="25EEB30F" w:rsidR="00CC2C90" w:rsidRPr="006D3B3F" w:rsidRDefault="00CC2C90" w:rsidP="00CC2C90">
            <w:pPr>
              <w:pStyle w:val="Heading9"/>
              <w:spacing w:line="240" w:lineRule="auto"/>
              <w:ind w:left="-137"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CC2C90" w:rsidRPr="006D3B3F" w14:paraId="414B815F" w14:textId="77777777" w:rsidTr="006D3B3F">
        <w:trPr>
          <w:tblHeader/>
        </w:trPr>
        <w:tc>
          <w:tcPr>
            <w:tcW w:w="6480" w:type="dxa"/>
            <w:vAlign w:val="bottom"/>
          </w:tcPr>
          <w:p w14:paraId="1D3CA747" w14:textId="77777777" w:rsidR="00CC2C90" w:rsidRPr="006D3B3F" w:rsidRDefault="00CC2C90" w:rsidP="00CC2C90">
            <w:pPr>
              <w:spacing w:line="240" w:lineRule="auto"/>
              <w:ind w:left="5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AEA159A" w14:textId="77777777" w:rsidR="00CC2C90" w:rsidRPr="006D3B3F" w:rsidRDefault="00CC2C90" w:rsidP="00CC2C90">
            <w:pPr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B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2C90" w:rsidRPr="006D3B3F" w14:paraId="4347F8D5" w14:textId="77777777" w:rsidTr="00E352EB">
        <w:tc>
          <w:tcPr>
            <w:tcW w:w="6480" w:type="dxa"/>
          </w:tcPr>
          <w:p w14:paraId="08AEFDD8" w14:textId="77777777" w:rsidR="00CC2C90" w:rsidRPr="006D3B3F" w:rsidRDefault="00CC2C90" w:rsidP="00CC2C9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vAlign w:val="bottom"/>
          </w:tcPr>
          <w:p w14:paraId="3C4D0343" w14:textId="77777777" w:rsidR="00CC2C90" w:rsidRPr="006D3B3F" w:rsidRDefault="00CC2C90" w:rsidP="00CC2C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82F93A" w14:textId="77777777" w:rsidR="00CC2C90" w:rsidRPr="006D3B3F" w:rsidRDefault="00CC2C90" w:rsidP="00CC2C9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8A028BF" w14:textId="77777777" w:rsidR="00CC2C90" w:rsidRPr="006D3B3F" w:rsidRDefault="00CC2C90" w:rsidP="00CC2C90">
            <w:pPr>
              <w:tabs>
                <w:tab w:val="decimal" w:pos="972"/>
              </w:tabs>
              <w:spacing w:line="240" w:lineRule="auto"/>
              <w:ind w:left="-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C2C90" w:rsidRPr="006D3B3F" w14:paraId="6A9A6A2D" w14:textId="77777777" w:rsidTr="00E352EB">
        <w:tc>
          <w:tcPr>
            <w:tcW w:w="6480" w:type="dxa"/>
          </w:tcPr>
          <w:p w14:paraId="3B21EE3A" w14:textId="52BC6F16" w:rsidR="00CC2C90" w:rsidRPr="006D3B3F" w:rsidRDefault="00CC2C90" w:rsidP="00CC2C9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  <w:vAlign w:val="bottom"/>
          </w:tcPr>
          <w:p w14:paraId="1FBD01A9" w14:textId="77777777" w:rsidR="00CC2C90" w:rsidRPr="006D3B3F" w:rsidRDefault="00CC2C90" w:rsidP="00CC2C90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57B06" w14:textId="77777777" w:rsidR="00CC2C90" w:rsidRPr="006D3B3F" w:rsidRDefault="00CC2C90" w:rsidP="00CC2C9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7D6BB9" w14:textId="77777777" w:rsidR="00CC2C90" w:rsidRPr="006D3B3F" w:rsidRDefault="00CC2C90" w:rsidP="00CC2C90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90" w:rsidRPr="006D3B3F" w14:paraId="584EE8F0" w14:textId="77777777" w:rsidTr="00E352EB">
        <w:tc>
          <w:tcPr>
            <w:tcW w:w="6480" w:type="dxa"/>
          </w:tcPr>
          <w:p w14:paraId="40E8359C" w14:textId="3D87B15B" w:rsidR="00CC2C90" w:rsidRPr="006D3B3F" w:rsidRDefault="00CC2C90" w:rsidP="00CC2C90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526A">
              <w:rPr>
                <w:rFonts w:ascii="Angsana New" w:hAnsi="Angsana New" w:hint="cs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75D85C7" w14:textId="48DCE022" w:rsidR="00CC2C90" w:rsidRPr="006D3B3F" w:rsidRDefault="000178B2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19,839</w:t>
            </w:r>
          </w:p>
        </w:tc>
        <w:tc>
          <w:tcPr>
            <w:tcW w:w="270" w:type="dxa"/>
          </w:tcPr>
          <w:p w14:paraId="49E1F08B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BD5E8BF" w14:textId="1A2ACB60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46,632</w:t>
            </w:r>
          </w:p>
        </w:tc>
      </w:tr>
      <w:tr w:rsidR="00CC2C90" w:rsidRPr="006D3B3F" w14:paraId="6DEECB7B" w14:textId="77777777" w:rsidTr="00E352EB">
        <w:trPr>
          <w:trHeight w:hRule="exact" w:val="419"/>
        </w:trPr>
        <w:tc>
          <w:tcPr>
            <w:tcW w:w="6480" w:type="dxa"/>
          </w:tcPr>
          <w:p w14:paraId="664B1B46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622F55" w14:textId="77777777" w:rsidR="00CC2C90" w:rsidRPr="006D3B3F" w:rsidRDefault="00CC2C90" w:rsidP="00CC2C90">
            <w:pPr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BEC717" w14:textId="77777777" w:rsidR="00CC2C90" w:rsidRPr="006D3B3F" w:rsidRDefault="00CC2C90" w:rsidP="00CC2C90">
            <w:pPr>
              <w:spacing w:line="240" w:lineRule="auto"/>
              <w:ind w:lef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E896D2" w14:textId="77777777" w:rsidR="00CC2C90" w:rsidRPr="006D3B3F" w:rsidRDefault="00CC2C90" w:rsidP="00CC2C90">
            <w:pPr>
              <w:tabs>
                <w:tab w:val="decimal" w:pos="966"/>
              </w:tabs>
              <w:spacing w:line="240" w:lineRule="auto"/>
              <w:ind w:lef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90" w:rsidRPr="006D3B3F" w14:paraId="413B153F" w14:textId="77777777" w:rsidTr="00E352EB">
        <w:tc>
          <w:tcPr>
            <w:tcW w:w="6480" w:type="dxa"/>
          </w:tcPr>
          <w:p w14:paraId="7D011BAD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6D3B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2E8FAE90" w14:textId="77777777" w:rsidR="00CC2C90" w:rsidRPr="006D3B3F" w:rsidRDefault="00CC2C90" w:rsidP="00CC2C90">
            <w:pPr>
              <w:tabs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28A7BF" w14:textId="77777777" w:rsidR="00CC2C90" w:rsidRPr="006D3B3F" w:rsidRDefault="00CC2C90" w:rsidP="00CC2C90">
            <w:pPr>
              <w:tabs>
                <w:tab w:val="decimal" w:pos="1170"/>
              </w:tabs>
              <w:spacing w:line="240" w:lineRule="auto"/>
              <w:ind w:left="-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B837A3" w14:textId="77777777" w:rsidR="00CC2C90" w:rsidRPr="006D3B3F" w:rsidRDefault="00CC2C90" w:rsidP="00CC2C90">
            <w:pPr>
              <w:tabs>
                <w:tab w:val="decimal" w:pos="966"/>
                <w:tab w:val="decimal" w:pos="113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2C90" w:rsidRPr="006D3B3F" w14:paraId="1A5E19EB" w14:textId="77777777" w:rsidTr="00E352EB">
        <w:tc>
          <w:tcPr>
            <w:tcW w:w="6480" w:type="dxa"/>
          </w:tcPr>
          <w:p w14:paraId="12AAF219" w14:textId="77777777" w:rsidR="00CC2C90" w:rsidRPr="00755AF4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1260" w:type="dxa"/>
          </w:tcPr>
          <w:p w14:paraId="43166540" w14:textId="77777777" w:rsidR="00CC2C90" w:rsidRPr="00755AF4" w:rsidRDefault="00CC2C90" w:rsidP="00CC2C90">
            <w:pPr>
              <w:tabs>
                <w:tab w:val="decimal" w:pos="975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371C9E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651C778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C2C90" w:rsidRPr="006D3B3F" w14:paraId="0605A2C8" w14:textId="77777777" w:rsidTr="00E352EB">
        <w:tc>
          <w:tcPr>
            <w:tcW w:w="6480" w:type="dxa"/>
          </w:tcPr>
          <w:p w14:paraId="2714FF40" w14:textId="77777777" w:rsidR="00CC2C90" w:rsidRPr="00755AF4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755AF4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90FA89" w14:textId="09F8D1E5" w:rsidR="00CC2C90" w:rsidRPr="00755AF4" w:rsidRDefault="000178B2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55AF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1,168,903</w:t>
            </w:r>
          </w:p>
        </w:tc>
        <w:tc>
          <w:tcPr>
            <w:tcW w:w="270" w:type="dxa"/>
          </w:tcPr>
          <w:p w14:paraId="33E85421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2F0414A" w14:textId="379D2BF4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1,229,566</w:t>
            </w:r>
          </w:p>
        </w:tc>
      </w:tr>
      <w:tr w:rsidR="00CC2C90" w:rsidRPr="006D3B3F" w14:paraId="69D64476" w14:textId="77777777" w:rsidTr="00E352EB">
        <w:tc>
          <w:tcPr>
            <w:tcW w:w="6480" w:type="dxa"/>
          </w:tcPr>
          <w:p w14:paraId="6C681AC9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0D893D7" w14:textId="45168A4D" w:rsidR="00CC2C90" w:rsidRPr="006D3B3F" w:rsidRDefault="000178B2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22,500</w:t>
            </w:r>
          </w:p>
        </w:tc>
        <w:tc>
          <w:tcPr>
            <w:tcW w:w="270" w:type="dxa"/>
          </w:tcPr>
          <w:p w14:paraId="3FACA501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42E19E" w14:textId="23ABF89F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E93833">
              <w:rPr>
                <w:rFonts w:ascii="Angsana New" w:hAnsi="Angsana New"/>
                <w:sz w:val="30"/>
                <w:szCs w:val="30"/>
                <w:lang w:val="en-US"/>
              </w:rPr>
              <w:t>22,500</w:t>
            </w:r>
          </w:p>
        </w:tc>
      </w:tr>
      <w:tr w:rsidR="00CC2C90" w:rsidRPr="006D3B3F" w14:paraId="6A7EB658" w14:textId="77777777" w:rsidTr="00E352EB">
        <w:tc>
          <w:tcPr>
            <w:tcW w:w="6480" w:type="dxa"/>
          </w:tcPr>
          <w:p w14:paraId="5C0D4971" w14:textId="77777777" w:rsidR="00CC2C90" w:rsidRPr="006D3B3F" w:rsidRDefault="00CC2C90" w:rsidP="00CC2C90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B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C76772" w14:textId="56BD5A2C" w:rsidR="00CC2C90" w:rsidRPr="006D3B3F" w:rsidRDefault="000178B2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1,191,403</w:t>
            </w:r>
          </w:p>
        </w:tc>
        <w:tc>
          <w:tcPr>
            <w:tcW w:w="270" w:type="dxa"/>
          </w:tcPr>
          <w:p w14:paraId="70D82966" w14:textId="77777777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B9159B" w14:textId="176DC275" w:rsidR="00CC2C90" w:rsidRPr="006D3B3F" w:rsidRDefault="00CC2C90" w:rsidP="00CC2C9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38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1,252,066</w:t>
            </w:r>
          </w:p>
        </w:tc>
      </w:tr>
    </w:tbl>
    <w:p w14:paraId="1A264269" w14:textId="77777777" w:rsidR="007E718B" w:rsidRDefault="007E718B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45690D3A" w14:textId="77777777" w:rsidR="006B0FFF" w:rsidRDefault="006B0FFF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66032E45" w14:textId="77777777" w:rsidR="006B0FFF" w:rsidRDefault="006B0FFF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BC8CF0F" w14:textId="77777777" w:rsidR="006B0FFF" w:rsidRPr="006D3B3F" w:rsidRDefault="006B0FFF" w:rsidP="007E718B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437896" w14:textId="77777777" w:rsidR="007E718B" w:rsidRPr="00CE60A6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หนังสือค้ำประกันจากธนาคาร</w:t>
      </w:r>
    </w:p>
    <w:p w14:paraId="3E75F2A0" w14:textId="77777777" w:rsidR="007E718B" w:rsidRPr="000B302D" w:rsidRDefault="007E718B" w:rsidP="007E718B">
      <w:pPr>
        <w:spacing w:line="240" w:lineRule="auto"/>
        <w:ind w:left="540" w:right="29"/>
        <w:jc w:val="both"/>
        <w:rPr>
          <w:rFonts w:asciiTheme="majorBidi" w:hAnsiTheme="majorBidi" w:cstheme="majorBidi"/>
          <w:sz w:val="30"/>
          <w:szCs w:val="30"/>
        </w:rPr>
      </w:pPr>
    </w:p>
    <w:p w14:paraId="4DE9BFB0" w14:textId="73FB3547" w:rsidR="007E718B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bookmarkStart w:id="1" w:name="_Hlk118117891"/>
      <w:r w:rsidR="00CC2C90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CC2C90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CC2C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>
        <w:rPr>
          <w:rFonts w:ascii="Angsana New" w:hAnsi="Angsana New"/>
          <w:spacing w:val="-4"/>
          <w:sz w:val="30"/>
          <w:szCs w:val="30"/>
          <w:lang w:val="en-US"/>
        </w:rPr>
        <w:t>256</w:t>
      </w:r>
      <w:bookmarkEnd w:id="1"/>
      <w:r w:rsidR="00A85420">
        <w:rPr>
          <w:rFonts w:ascii="Angsana New" w:hAnsi="Angsana New"/>
          <w:spacing w:val="-4"/>
          <w:sz w:val="30"/>
          <w:szCs w:val="30"/>
          <w:lang w:val="en-US"/>
        </w:rPr>
        <w:t>6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บริษัทมีภาระผูกพันที่อาจเกิดขึ้นจากการที่ธนาคารในประเทศแห่งหนึ่งออกหนังสือ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  <w:t>ค้ำประกันบริษัทต่อการไฟฟ้านครหลวงและการไฟฟ้าส่วนภูมิภาค รวมเป็นจำนวนเงิ</w:t>
      </w:r>
      <w:r w:rsidRPr="00DE1FFC">
        <w:rPr>
          <w:rFonts w:asciiTheme="majorBidi" w:hAnsiTheme="majorBidi" w:cstheme="majorBidi"/>
          <w:sz w:val="30"/>
          <w:szCs w:val="30"/>
          <w:cs/>
          <w:lang w:val="th-TH"/>
        </w:rPr>
        <w:t>น</w:t>
      </w:r>
      <w:r w:rsidRPr="000178B2">
        <w:rPr>
          <w:rFonts w:asciiTheme="majorBidi" w:hAnsiTheme="majorBidi" w:cstheme="majorBidi"/>
          <w:sz w:val="30"/>
          <w:szCs w:val="30"/>
          <w:cs/>
          <w:lang w:val="th-TH"/>
        </w:rPr>
        <w:t>ทั้งสิ้น</w:t>
      </w:r>
      <w:r w:rsidR="006B0FF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6B0FFF">
        <w:rPr>
          <w:rFonts w:ascii="Angsana New" w:hAnsi="Angsana New"/>
          <w:spacing w:val="-4"/>
          <w:sz w:val="30"/>
          <w:szCs w:val="30"/>
          <w:lang w:val="en-US"/>
        </w:rPr>
        <w:t xml:space="preserve">23 </w:t>
      </w:r>
      <w:r w:rsidRPr="000178B2">
        <w:rPr>
          <w:rFonts w:asciiTheme="majorBidi" w:hAnsiTheme="majorBidi" w:cstheme="majorBidi"/>
          <w:sz w:val="30"/>
          <w:szCs w:val="30"/>
          <w:cs/>
          <w:lang w:val="th-TH"/>
        </w:rPr>
        <w:t>ล้านบาท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CE60A6">
        <w:rPr>
          <w:rFonts w:asciiTheme="majorBidi" w:hAnsiTheme="majorBidi"/>
          <w:i/>
          <w:iCs/>
          <w:sz w:val="30"/>
          <w:szCs w:val="30"/>
          <w:cs/>
          <w:lang w:val="th-TH"/>
        </w:rPr>
        <w:t xml:space="preserve">(31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ธันวาคม</w:t>
      </w: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A85420">
        <w:rPr>
          <w:rFonts w:asciiTheme="majorBidi" w:hAnsiTheme="majorBidi" w:cstheme="majorBidi"/>
          <w:i/>
          <w:iCs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</w:p>
    <w:p w14:paraId="1B6B9B6E" w14:textId="77777777" w:rsidR="007E718B" w:rsidRPr="00697726" w:rsidRDefault="007E718B" w:rsidP="007E718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A36924C" w14:textId="77777777" w:rsidR="007E718B" w:rsidRPr="00CE60A6" w:rsidRDefault="007E718B" w:rsidP="007E718B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>คำสั่งซื้อที่ผู้ขายสินค้าตกลงแล้ว</w:t>
      </w:r>
    </w:p>
    <w:p w14:paraId="6A971E16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6A1FD6" w14:textId="64C3AF98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60A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CC2C90" w:rsidRPr="00D44607">
        <w:rPr>
          <w:rFonts w:ascii="Angsana New" w:hAnsi="Angsana New"/>
          <w:spacing w:val="-4"/>
          <w:sz w:val="30"/>
          <w:szCs w:val="30"/>
          <w:lang w:val="en-US"/>
        </w:rPr>
        <w:t>3</w:t>
      </w:r>
      <w:r w:rsidR="00CC2C90">
        <w:rPr>
          <w:rFonts w:ascii="Angsana New" w:hAnsi="Angsana New"/>
          <w:spacing w:val="-4"/>
          <w:sz w:val="30"/>
          <w:szCs w:val="30"/>
          <w:lang w:val="en-US"/>
        </w:rPr>
        <w:t xml:space="preserve">0 </w:t>
      </w:r>
      <w:r w:rsidR="00CC2C90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A85420">
        <w:rPr>
          <w:rFonts w:ascii="Angsana New" w:hAnsi="Angsana New"/>
          <w:spacing w:val="-4"/>
          <w:sz w:val="30"/>
          <w:szCs w:val="30"/>
          <w:lang w:val="en-US"/>
        </w:rPr>
        <w:t>2566</w:t>
      </w:r>
      <w:r w:rsidR="00A85420" w:rsidRPr="00CE60A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CE60A6">
        <w:rPr>
          <w:rFonts w:asciiTheme="majorBidi" w:hAnsiTheme="majorBidi" w:cstheme="majorBidi"/>
          <w:sz w:val="30"/>
          <w:szCs w:val="30"/>
          <w:cs/>
        </w:rPr>
        <w:t>บริษัทมีคำสั่งซื้อที่ผู้ขายสินค้าตกลงแล้วเพื่อซื้ออลูมิเนียมใน</w:t>
      </w:r>
      <w:r w:rsidRPr="00DE1FFC">
        <w:rPr>
          <w:rFonts w:asciiTheme="majorBidi" w:hAnsiTheme="majorBidi" w:cstheme="majorBidi"/>
          <w:sz w:val="30"/>
          <w:szCs w:val="30"/>
          <w:cs/>
        </w:rPr>
        <w:t>ปริมา</w:t>
      </w:r>
      <w:r w:rsidRPr="00DE1FFC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="002E3CA9" w:rsidRPr="002E3CA9">
        <w:rPr>
          <w:rFonts w:asciiTheme="majorBidi" w:hAnsiTheme="majorBidi" w:cstheme="majorBidi"/>
          <w:sz w:val="30"/>
          <w:szCs w:val="30"/>
        </w:rPr>
        <w:t>15,600</w:t>
      </w:r>
      <w:r w:rsidRPr="002E3CA9">
        <w:rPr>
          <w:rFonts w:asciiTheme="majorBidi" w:hAnsiTheme="majorBidi" w:cstheme="majorBidi"/>
          <w:sz w:val="30"/>
          <w:szCs w:val="30"/>
        </w:rPr>
        <w:t xml:space="preserve"> </w:t>
      </w:r>
      <w:r w:rsidRPr="002E3CA9">
        <w:rPr>
          <w:rFonts w:asciiTheme="majorBidi" w:hAnsiTheme="majorBidi" w:cstheme="majorBidi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sz w:val="30"/>
          <w:szCs w:val="30"/>
        </w:rPr>
        <w:br/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542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E60A6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A85420">
        <w:rPr>
          <w:rFonts w:ascii="Angsana New" w:hAnsi="Angsana New"/>
          <w:i/>
          <w:iCs/>
          <w:spacing w:val="-2"/>
          <w:sz w:val="30"/>
          <w:szCs w:val="30"/>
          <w:lang w:val="en-US"/>
        </w:rPr>
        <w:t xml:space="preserve">15,000 </w:t>
      </w:r>
      <w:r w:rsidRPr="00C457EC">
        <w:rPr>
          <w:rFonts w:ascii="Angsana New" w:hAnsi="Angsana New"/>
          <w:i/>
          <w:iCs/>
          <w:spacing w:val="-2"/>
          <w:sz w:val="30"/>
          <w:szCs w:val="30"/>
          <w:cs/>
        </w:rPr>
        <w:t>เมตริกตัน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CE60A6">
        <w:rPr>
          <w:rFonts w:asciiTheme="majorBidi" w:hAnsiTheme="majorBidi" w:cstheme="majorBidi"/>
          <w:sz w:val="30"/>
          <w:szCs w:val="30"/>
          <w:cs/>
        </w:rPr>
        <w:t xml:space="preserve"> โดยมีราคาตามที่กำหนดไว้ในคำสั่งซื้อ 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(31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5420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CE60A6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CE60A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ราคาตามที่กำหนด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ไว้ในคำสั่งซื้อ) </w:t>
      </w:r>
      <w:r w:rsidRPr="00660134">
        <w:rPr>
          <w:rFonts w:asciiTheme="majorBidi" w:hAnsiTheme="majorBidi" w:cstheme="majorBidi"/>
          <w:spacing w:val="-2"/>
          <w:sz w:val="30"/>
          <w:szCs w:val="30"/>
          <w:cs/>
        </w:rPr>
        <w:t>โดยกำหนดระยะเวลาส่งมอบ</w:t>
      </w:r>
      <w:r w:rsidRPr="00660134">
        <w:rPr>
          <w:rFonts w:asciiTheme="majorBidi" w:hAnsiTheme="majorBidi" w:cstheme="majorBidi" w:hint="cs"/>
          <w:spacing w:val="-2"/>
          <w:sz w:val="30"/>
          <w:szCs w:val="30"/>
          <w:cs/>
        </w:rPr>
        <w:t>ภายในปี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2</w:t>
      </w:r>
      <w:r w:rsidR="00B42B3E">
        <w:rPr>
          <w:rFonts w:asciiTheme="majorBidi" w:hAnsiTheme="majorBidi" w:cstheme="majorBidi"/>
          <w:spacing w:val="-2"/>
          <w:sz w:val="30"/>
          <w:szCs w:val="30"/>
        </w:rPr>
        <w:t>566</w:t>
      </w:r>
      <w:r w:rsidR="000178B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(31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71839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ภายในปี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71839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5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 xml:space="preserve"> </w:t>
      </w:r>
      <w:r w:rsidRPr="0066013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  <w:lang w:val="en-US"/>
        </w:rPr>
        <w:t xml:space="preserve">ถึงปี 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B71839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6</w:t>
      </w:r>
      <w:r w:rsidRPr="00660134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C543984" w14:textId="77777777" w:rsidR="007E718B" w:rsidRPr="00CE60A6" w:rsidRDefault="007E718B" w:rsidP="007E718B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62F88EB" w14:textId="77777777" w:rsidR="007E718B" w:rsidRDefault="007E718B" w:rsidP="007E718B">
      <w:pPr>
        <w:tabs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4B6A48F" w14:textId="77777777" w:rsidR="007E718B" w:rsidRPr="007E718B" w:rsidRDefault="007E718B" w:rsidP="001E53BE">
      <w:pPr>
        <w:pStyle w:val="IndexHeading1"/>
        <w:spacing w:after="0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sectPr w:rsidR="007E718B" w:rsidRPr="007E718B" w:rsidSect="00563456">
      <w:headerReference w:type="default" r:id="rId8"/>
      <w:footerReference w:type="default" r:id="rId9"/>
      <w:pgSz w:w="11907" w:h="16840" w:code="9"/>
      <w:pgMar w:top="691" w:right="1152" w:bottom="576" w:left="1152" w:header="720" w:footer="720" w:gutter="0"/>
      <w:paperSrc w:first="7" w:other="7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8FBCB" w14:textId="77777777" w:rsidR="00460AFC" w:rsidRDefault="00460AFC">
      <w:r>
        <w:separator/>
      </w:r>
    </w:p>
  </w:endnote>
  <w:endnote w:type="continuationSeparator" w:id="0">
    <w:p w14:paraId="0054DD16" w14:textId="77777777" w:rsidR="00460AFC" w:rsidRDefault="00460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604702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0"/>
        <w:szCs w:val="30"/>
      </w:rPr>
    </w:sdtEndPr>
    <w:sdtContent>
      <w:p w14:paraId="63CF59DF" w14:textId="06C00083" w:rsidR="0028595F" w:rsidRPr="00DD5D05" w:rsidRDefault="0028595F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DD5D05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DD5D05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DD5D05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D83A4A">
          <w:rPr>
            <w:rFonts w:ascii="Angsana New" w:hAnsi="Angsana New" w:cs="Angsana New"/>
            <w:noProof/>
            <w:sz w:val="30"/>
            <w:szCs w:val="30"/>
          </w:rPr>
          <w:t>12</w:t>
        </w:r>
        <w:r w:rsidRPr="00DD5D05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77B92" w14:textId="77777777" w:rsidR="00460AFC" w:rsidRDefault="00460AFC">
      <w:r>
        <w:separator/>
      </w:r>
    </w:p>
  </w:footnote>
  <w:footnote w:type="continuationSeparator" w:id="0">
    <w:p w14:paraId="4D38FD19" w14:textId="77777777" w:rsidR="00460AFC" w:rsidRDefault="00460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C4DF61" w14:textId="77777777" w:rsidR="00981D57" w:rsidRDefault="00981D57" w:rsidP="00981D57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65BA62C7" w14:textId="77777777" w:rsidR="00981D57" w:rsidRDefault="00981D57" w:rsidP="00981D57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</w:t>
    </w:r>
    <w:r w:rsidRPr="00FB3389">
      <w:rPr>
        <w:rFonts w:ascii="Angsana New" w:hAnsi="Angsana New" w:hint="cs"/>
        <w:b/>
        <w:bCs/>
        <w:sz w:val="32"/>
        <w:szCs w:val="32"/>
        <w:cs/>
      </w:rPr>
      <w:t>กาลแบบย่อ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95F07A3" w14:textId="4BE27564" w:rsidR="004B0070" w:rsidRDefault="004B0070" w:rsidP="004B0070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14:paraId="2E4E28FC" w14:textId="77777777" w:rsidR="007A241F" w:rsidRDefault="007A241F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8B2165"/>
    <w:multiLevelType w:val="hybridMultilevel"/>
    <w:tmpl w:val="A0B6EF86"/>
    <w:lvl w:ilvl="0" w:tplc="9EC47212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4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1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20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BF25270"/>
    <w:multiLevelType w:val="hybridMultilevel"/>
    <w:tmpl w:val="C6F4F9C8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9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D473202"/>
    <w:multiLevelType w:val="hybridMultilevel"/>
    <w:tmpl w:val="E2661C32"/>
    <w:lvl w:ilvl="0" w:tplc="925091C6">
      <w:start w:val="1"/>
      <w:numFmt w:val="decimal"/>
      <w:lvlText w:val="%1"/>
      <w:lvlJc w:val="left"/>
      <w:pPr>
        <w:ind w:left="920" w:hanging="5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7"/>
  </w:num>
  <w:num w:numId="2">
    <w:abstractNumId w:val="28"/>
  </w:num>
  <w:num w:numId="3">
    <w:abstractNumId w:val="14"/>
  </w:num>
  <w:num w:numId="4">
    <w:abstractNumId w:val="40"/>
  </w:num>
  <w:num w:numId="5">
    <w:abstractNumId w:val="4"/>
  </w:num>
  <w:num w:numId="6">
    <w:abstractNumId w:val="10"/>
  </w:num>
  <w:num w:numId="7">
    <w:abstractNumId w:val="2"/>
  </w:num>
  <w:num w:numId="8">
    <w:abstractNumId w:val="34"/>
  </w:num>
  <w:num w:numId="9">
    <w:abstractNumId w:val="30"/>
  </w:num>
  <w:num w:numId="10">
    <w:abstractNumId w:val="6"/>
  </w:num>
  <w:num w:numId="11">
    <w:abstractNumId w:val="0"/>
  </w:num>
  <w:num w:numId="12">
    <w:abstractNumId w:val="17"/>
  </w:num>
  <w:num w:numId="13">
    <w:abstractNumId w:val="33"/>
  </w:num>
  <w:num w:numId="14">
    <w:abstractNumId w:val="27"/>
  </w:num>
  <w:num w:numId="15">
    <w:abstractNumId w:val="28"/>
  </w:num>
  <w:num w:numId="16">
    <w:abstractNumId w:val="35"/>
  </w:num>
  <w:num w:numId="17">
    <w:abstractNumId w:val="28"/>
  </w:num>
  <w:num w:numId="18">
    <w:abstractNumId w:val="9"/>
  </w:num>
  <w:num w:numId="19">
    <w:abstractNumId w:val="3"/>
  </w:num>
  <w:num w:numId="20">
    <w:abstractNumId w:val="36"/>
  </w:num>
  <w:num w:numId="21">
    <w:abstractNumId w:val="19"/>
  </w:num>
  <w:num w:numId="22">
    <w:abstractNumId w:val="8"/>
  </w:num>
  <w:num w:numId="23">
    <w:abstractNumId w:val="37"/>
  </w:num>
  <w:num w:numId="24">
    <w:abstractNumId w:val="23"/>
  </w:num>
  <w:num w:numId="25">
    <w:abstractNumId w:val="24"/>
  </w:num>
  <w:num w:numId="26">
    <w:abstractNumId w:val="18"/>
  </w:num>
  <w:num w:numId="27">
    <w:abstractNumId w:val="25"/>
  </w:num>
  <w:num w:numId="28">
    <w:abstractNumId w:val="15"/>
  </w:num>
  <w:num w:numId="29">
    <w:abstractNumId w:val="13"/>
  </w:num>
  <w:num w:numId="30">
    <w:abstractNumId w:val="21"/>
  </w:num>
  <w:num w:numId="31">
    <w:abstractNumId w:val="32"/>
  </w:num>
  <w:num w:numId="32">
    <w:abstractNumId w:val="5"/>
  </w:num>
  <w:num w:numId="33">
    <w:abstractNumId w:val="12"/>
  </w:num>
  <w:num w:numId="34">
    <w:abstractNumId w:val="11"/>
  </w:num>
  <w:num w:numId="35">
    <w:abstractNumId w:val="16"/>
  </w:num>
  <w:num w:numId="36">
    <w:abstractNumId w:val="38"/>
  </w:num>
  <w:num w:numId="37">
    <w:abstractNumId w:val="22"/>
  </w:num>
  <w:num w:numId="38">
    <w:abstractNumId w:val="29"/>
  </w:num>
  <w:num w:numId="39">
    <w:abstractNumId w:val="20"/>
  </w:num>
  <w:num w:numId="40">
    <w:abstractNumId w:val="41"/>
  </w:num>
  <w:num w:numId="41">
    <w:abstractNumId w:val="1"/>
  </w:num>
  <w:num w:numId="42">
    <w:abstractNumId w:val="26"/>
  </w:num>
  <w:num w:numId="43">
    <w:abstractNumId w:val="31"/>
  </w:num>
  <w:num w:numId="44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B1"/>
    <w:rsid w:val="00000BF6"/>
    <w:rsid w:val="00001637"/>
    <w:rsid w:val="0000175F"/>
    <w:rsid w:val="00002C42"/>
    <w:rsid w:val="0000329F"/>
    <w:rsid w:val="00003382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438B"/>
    <w:rsid w:val="00016248"/>
    <w:rsid w:val="000178B2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2A6"/>
    <w:rsid w:val="00047FD5"/>
    <w:rsid w:val="00050573"/>
    <w:rsid w:val="00050DB3"/>
    <w:rsid w:val="00051E64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0745"/>
    <w:rsid w:val="00060DDE"/>
    <w:rsid w:val="000616CB"/>
    <w:rsid w:val="00061F64"/>
    <w:rsid w:val="000625B7"/>
    <w:rsid w:val="00063631"/>
    <w:rsid w:val="0006561B"/>
    <w:rsid w:val="0006629B"/>
    <w:rsid w:val="00066B80"/>
    <w:rsid w:val="0007035B"/>
    <w:rsid w:val="000708C7"/>
    <w:rsid w:val="000715D6"/>
    <w:rsid w:val="00072814"/>
    <w:rsid w:val="00072A9D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2E33"/>
    <w:rsid w:val="0008335B"/>
    <w:rsid w:val="00083A2C"/>
    <w:rsid w:val="0008453C"/>
    <w:rsid w:val="00084D30"/>
    <w:rsid w:val="00086ACE"/>
    <w:rsid w:val="00086F06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97C91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02D"/>
    <w:rsid w:val="000B3546"/>
    <w:rsid w:val="000B369D"/>
    <w:rsid w:val="000B3C4E"/>
    <w:rsid w:val="000B4D8A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0720"/>
    <w:rsid w:val="000D16F4"/>
    <w:rsid w:val="000D1E01"/>
    <w:rsid w:val="000D1E5C"/>
    <w:rsid w:val="000D1E6C"/>
    <w:rsid w:val="000D3D24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18F"/>
    <w:rsid w:val="000F0376"/>
    <w:rsid w:val="000F09BD"/>
    <w:rsid w:val="000F0EDD"/>
    <w:rsid w:val="000F11AE"/>
    <w:rsid w:val="000F1502"/>
    <w:rsid w:val="000F15AE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0F6656"/>
    <w:rsid w:val="00101CD7"/>
    <w:rsid w:val="00103304"/>
    <w:rsid w:val="0010402D"/>
    <w:rsid w:val="001048E0"/>
    <w:rsid w:val="00105686"/>
    <w:rsid w:val="00106B12"/>
    <w:rsid w:val="00111CBF"/>
    <w:rsid w:val="001131C2"/>
    <w:rsid w:val="00113C18"/>
    <w:rsid w:val="001140B1"/>
    <w:rsid w:val="00114446"/>
    <w:rsid w:val="00115109"/>
    <w:rsid w:val="0011521A"/>
    <w:rsid w:val="001159D3"/>
    <w:rsid w:val="00116F1A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C28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0D06"/>
    <w:rsid w:val="00143611"/>
    <w:rsid w:val="001438F4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0805"/>
    <w:rsid w:val="00160933"/>
    <w:rsid w:val="0016155B"/>
    <w:rsid w:val="001615D5"/>
    <w:rsid w:val="00162BE3"/>
    <w:rsid w:val="00162D19"/>
    <w:rsid w:val="00165094"/>
    <w:rsid w:val="00165CD4"/>
    <w:rsid w:val="00166F1A"/>
    <w:rsid w:val="00167315"/>
    <w:rsid w:val="00167443"/>
    <w:rsid w:val="00170EA1"/>
    <w:rsid w:val="00170F17"/>
    <w:rsid w:val="001716EF"/>
    <w:rsid w:val="0017453D"/>
    <w:rsid w:val="001754D9"/>
    <w:rsid w:val="00175C24"/>
    <w:rsid w:val="0017624B"/>
    <w:rsid w:val="00177C9C"/>
    <w:rsid w:val="00177F54"/>
    <w:rsid w:val="00180228"/>
    <w:rsid w:val="001802EE"/>
    <w:rsid w:val="001805A9"/>
    <w:rsid w:val="0018067A"/>
    <w:rsid w:val="00180F3D"/>
    <w:rsid w:val="001823F8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3BFA"/>
    <w:rsid w:val="001971AD"/>
    <w:rsid w:val="00197CB5"/>
    <w:rsid w:val="00197CC0"/>
    <w:rsid w:val="001A0417"/>
    <w:rsid w:val="001A2184"/>
    <w:rsid w:val="001A28EB"/>
    <w:rsid w:val="001A2F95"/>
    <w:rsid w:val="001A45A0"/>
    <w:rsid w:val="001A46EA"/>
    <w:rsid w:val="001A5029"/>
    <w:rsid w:val="001A6E4B"/>
    <w:rsid w:val="001A7840"/>
    <w:rsid w:val="001B0382"/>
    <w:rsid w:val="001B15D6"/>
    <w:rsid w:val="001B1E9F"/>
    <w:rsid w:val="001B2559"/>
    <w:rsid w:val="001B2708"/>
    <w:rsid w:val="001B2D16"/>
    <w:rsid w:val="001B3911"/>
    <w:rsid w:val="001B4433"/>
    <w:rsid w:val="001B51D0"/>
    <w:rsid w:val="001B5992"/>
    <w:rsid w:val="001B7529"/>
    <w:rsid w:val="001B7829"/>
    <w:rsid w:val="001C1EE2"/>
    <w:rsid w:val="001C3216"/>
    <w:rsid w:val="001C337B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3BE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4E5D"/>
    <w:rsid w:val="001F5741"/>
    <w:rsid w:val="001F57FE"/>
    <w:rsid w:val="001F5D88"/>
    <w:rsid w:val="001F68DA"/>
    <w:rsid w:val="001F6AFB"/>
    <w:rsid w:val="001F6CF3"/>
    <w:rsid w:val="001F7010"/>
    <w:rsid w:val="001F7247"/>
    <w:rsid w:val="001F7CF5"/>
    <w:rsid w:val="001F7DE4"/>
    <w:rsid w:val="002007BD"/>
    <w:rsid w:val="00201284"/>
    <w:rsid w:val="00201623"/>
    <w:rsid w:val="00202912"/>
    <w:rsid w:val="00202B72"/>
    <w:rsid w:val="00202F53"/>
    <w:rsid w:val="0020301D"/>
    <w:rsid w:val="0020303D"/>
    <w:rsid w:val="0020594B"/>
    <w:rsid w:val="00205A12"/>
    <w:rsid w:val="00205B87"/>
    <w:rsid w:val="00205F4A"/>
    <w:rsid w:val="00206D23"/>
    <w:rsid w:val="00207C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2FD"/>
    <w:rsid w:val="002137BE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D41"/>
    <w:rsid w:val="00217F48"/>
    <w:rsid w:val="00220755"/>
    <w:rsid w:val="00222207"/>
    <w:rsid w:val="002228F3"/>
    <w:rsid w:val="00222BB1"/>
    <w:rsid w:val="00222FEC"/>
    <w:rsid w:val="00223630"/>
    <w:rsid w:val="00223A67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19B5"/>
    <w:rsid w:val="002519C1"/>
    <w:rsid w:val="00252ADB"/>
    <w:rsid w:val="00252E1B"/>
    <w:rsid w:val="002533DB"/>
    <w:rsid w:val="0025496F"/>
    <w:rsid w:val="00255140"/>
    <w:rsid w:val="002557ED"/>
    <w:rsid w:val="002561C7"/>
    <w:rsid w:val="0026073B"/>
    <w:rsid w:val="00260F84"/>
    <w:rsid w:val="00261258"/>
    <w:rsid w:val="00261846"/>
    <w:rsid w:val="002618FD"/>
    <w:rsid w:val="00261977"/>
    <w:rsid w:val="00261DF8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2F14"/>
    <w:rsid w:val="002743F6"/>
    <w:rsid w:val="0027440B"/>
    <w:rsid w:val="00275C57"/>
    <w:rsid w:val="00275DAD"/>
    <w:rsid w:val="0027601B"/>
    <w:rsid w:val="002767C1"/>
    <w:rsid w:val="0027759A"/>
    <w:rsid w:val="002777F3"/>
    <w:rsid w:val="0028092D"/>
    <w:rsid w:val="00280C17"/>
    <w:rsid w:val="0028169E"/>
    <w:rsid w:val="00281D78"/>
    <w:rsid w:val="00285340"/>
    <w:rsid w:val="002856EF"/>
    <w:rsid w:val="0028595F"/>
    <w:rsid w:val="002879B6"/>
    <w:rsid w:val="00290B4F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178B"/>
    <w:rsid w:val="002A230B"/>
    <w:rsid w:val="002A3277"/>
    <w:rsid w:val="002A32EB"/>
    <w:rsid w:val="002A3664"/>
    <w:rsid w:val="002A37B2"/>
    <w:rsid w:val="002A42DF"/>
    <w:rsid w:val="002A43C0"/>
    <w:rsid w:val="002A4424"/>
    <w:rsid w:val="002A5F39"/>
    <w:rsid w:val="002A7359"/>
    <w:rsid w:val="002A7808"/>
    <w:rsid w:val="002A7825"/>
    <w:rsid w:val="002A7AA8"/>
    <w:rsid w:val="002B2462"/>
    <w:rsid w:val="002B3F87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23C9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2A21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002"/>
    <w:rsid w:val="002E116C"/>
    <w:rsid w:val="002E1DC4"/>
    <w:rsid w:val="002E3440"/>
    <w:rsid w:val="002E3BBE"/>
    <w:rsid w:val="002E3C86"/>
    <w:rsid w:val="002E3CA9"/>
    <w:rsid w:val="002E4DFB"/>
    <w:rsid w:val="002E4FA6"/>
    <w:rsid w:val="002E54A7"/>
    <w:rsid w:val="002E63DD"/>
    <w:rsid w:val="002E67CF"/>
    <w:rsid w:val="002E6AD4"/>
    <w:rsid w:val="002E6FD9"/>
    <w:rsid w:val="002E76FB"/>
    <w:rsid w:val="002F0418"/>
    <w:rsid w:val="002F067B"/>
    <w:rsid w:val="002F179E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1A02"/>
    <w:rsid w:val="003023BD"/>
    <w:rsid w:val="00302CFF"/>
    <w:rsid w:val="00302EA0"/>
    <w:rsid w:val="003033FE"/>
    <w:rsid w:val="00304585"/>
    <w:rsid w:val="00305010"/>
    <w:rsid w:val="00305847"/>
    <w:rsid w:val="00306002"/>
    <w:rsid w:val="003079BC"/>
    <w:rsid w:val="00307DFC"/>
    <w:rsid w:val="00307F21"/>
    <w:rsid w:val="00310D12"/>
    <w:rsid w:val="00314038"/>
    <w:rsid w:val="003145BF"/>
    <w:rsid w:val="00314BE9"/>
    <w:rsid w:val="003155B4"/>
    <w:rsid w:val="003160D2"/>
    <w:rsid w:val="0031632E"/>
    <w:rsid w:val="00316EF8"/>
    <w:rsid w:val="003175B9"/>
    <w:rsid w:val="003176FF"/>
    <w:rsid w:val="00320E55"/>
    <w:rsid w:val="0032186F"/>
    <w:rsid w:val="0032400F"/>
    <w:rsid w:val="00325D39"/>
    <w:rsid w:val="00326AC4"/>
    <w:rsid w:val="00327006"/>
    <w:rsid w:val="00327919"/>
    <w:rsid w:val="00327FEB"/>
    <w:rsid w:val="003310FA"/>
    <w:rsid w:val="0033291C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12B6"/>
    <w:rsid w:val="0036144E"/>
    <w:rsid w:val="003622A5"/>
    <w:rsid w:val="0036293C"/>
    <w:rsid w:val="0036324A"/>
    <w:rsid w:val="003632B4"/>
    <w:rsid w:val="003634F0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0FDA"/>
    <w:rsid w:val="00372384"/>
    <w:rsid w:val="00372F20"/>
    <w:rsid w:val="00373215"/>
    <w:rsid w:val="003739E9"/>
    <w:rsid w:val="00373B2E"/>
    <w:rsid w:val="00373C3A"/>
    <w:rsid w:val="0037504B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0D80"/>
    <w:rsid w:val="00391325"/>
    <w:rsid w:val="00391652"/>
    <w:rsid w:val="0039196E"/>
    <w:rsid w:val="003949A9"/>
    <w:rsid w:val="00394FCE"/>
    <w:rsid w:val="0039542B"/>
    <w:rsid w:val="00395C8F"/>
    <w:rsid w:val="00397518"/>
    <w:rsid w:val="003977A0"/>
    <w:rsid w:val="003A1CB9"/>
    <w:rsid w:val="003A2E31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4CD"/>
    <w:rsid w:val="003C3803"/>
    <w:rsid w:val="003C5016"/>
    <w:rsid w:val="003C65C7"/>
    <w:rsid w:val="003C71D0"/>
    <w:rsid w:val="003D14AF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D7478"/>
    <w:rsid w:val="003E0B4E"/>
    <w:rsid w:val="003E1124"/>
    <w:rsid w:val="003E336F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0BF1"/>
    <w:rsid w:val="00400E9E"/>
    <w:rsid w:val="00401A56"/>
    <w:rsid w:val="00401E08"/>
    <w:rsid w:val="00402E8F"/>
    <w:rsid w:val="00402F5A"/>
    <w:rsid w:val="00403656"/>
    <w:rsid w:val="0040376E"/>
    <w:rsid w:val="00403A26"/>
    <w:rsid w:val="00403EE1"/>
    <w:rsid w:val="00404481"/>
    <w:rsid w:val="00404E49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362F8"/>
    <w:rsid w:val="00437A62"/>
    <w:rsid w:val="0044004D"/>
    <w:rsid w:val="00441722"/>
    <w:rsid w:val="004420B8"/>
    <w:rsid w:val="0044281F"/>
    <w:rsid w:val="00443FE1"/>
    <w:rsid w:val="004444AE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A13"/>
    <w:rsid w:val="00453BDF"/>
    <w:rsid w:val="00454309"/>
    <w:rsid w:val="00454391"/>
    <w:rsid w:val="00454528"/>
    <w:rsid w:val="00454C98"/>
    <w:rsid w:val="00456344"/>
    <w:rsid w:val="00457A2F"/>
    <w:rsid w:val="00460AFC"/>
    <w:rsid w:val="0046139F"/>
    <w:rsid w:val="00462115"/>
    <w:rsid w:val="00462906"/>
    <w:rsid w:val="00462FD0"/>
    <w:rsid w:val="0046323B"/>
    <w:rsid w:val="004637F9"/>
    <w:rsid w:val="004652DC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345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2FE"/>
    <w:rsid w:val="004904D7"/>
    <w:rsid w:val="004907BB"/>
    <w:rsid w:val="004910A1"/>
    <w:rsid w:val="00491F8C"/>
    <w:rsid w:val="00492152"/>
    <w:rsid w:val="00492682"/>
    <w:rsid w:val="004928E0"/>
    <w:rsid w:val="00492AA6"/>
    <w:rsid w:val="00492F97"/>
    <w:rsid w:val="00493234"/>
    <w:rsid w:val="0049379F"/>
    <w:rsid w:val="004940DE"/>
    <w:rsid w:val="00495359"/>
    <w:rsid w:val="00496242"/>
    <w:rsid w:val="004962B7"/>
    <w:rsid w:val="004962E0"/>
    <w:rsid w:val="004963E2"/>
    <w:rsid w:val="0049676E"/>
    <w:rsid w:val="00497ABE"/>
    <w:rsid w:val="00497E58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070"/>
    <w:rsid w:val="004B050B"/>
    <w:rsid w:val="004B23B8"/>
    <w:rsid w:val="004B249D"/>
    <w:rsid w:val="004B28C9"/>
    <w:rsid w:val="004B3783"/>
    <w:rsid w:val="004B69D9"/>
    <w:rsid w:val="004B7730"/>
    <w:rsid w:val="004B7744"/>
    <w:rsid w:val="004C05E7"/>
    <w:rsid w:val="004C18A3"/>
    <w:rsid w:val="004C1B1A"/>
    <w:rsid w:val="004C1F57"/>
    <w:rsid w:val="004C2758"/>
    <w:rsid w:val="004C2E61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764"/>
    <w:rsid w:val="00500E8D"/>
    <w:rsid w:val="00500F74"/>
    <w:rsid w:val="00501EAB"/>
    <w:rsid w:val="0050334C"/>
    <w:rsid w:val="005049C1"/>
    <w:rsid w:val="00504E0F"/>
    <w:rsid w:val="005050AB"/>
    <w:rsid w:val="00505987"/>
    <w:rsid w:val="00507363"/>
    <w:rsid w:val="005074CE"/>
    <w:rsid w:val="00507511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921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B28"/>
    <w:rsid w:val="00536C55"/>
    <w:rsid w:val="00536C98"/>
    <w:rsid w:val="00537750"/>
    <w:rsid w:val="00537C8B"/>
    <w:rsid w:val="005415A7"/>
    <w:rsid w:val="005420A4"/>
    <w:rsid w:val="0054300E"/>
    <w:rsid w:val="0054343B"/>
    <w:rsid w:val="00545B1D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867"/>
    <w:rsid w:val="00556CB1"/>
    <w:rsid w:val="00561534"/>
    <w:rsid w:val="00561A72"/>
    <w:rsid w:val="00563456"/>
    <w:rsid w:val="00563E86"/>
    <w:rsid w:val="0056418A"/>
    <w:rsid w:val="005656B7"/>
    <w:rsid w:val="00565E9C"/>
    <w:rsid w:val="00566BC3"/>
    <w:rsid w:val="00566EEA"/>
    <w:rsid w:val="005676E1"/>
    <w:rsid w:val="00567CBC"/>
    <w:rsid w:val="00570431"/>
    <w:rsid w:val="0057185A"/>
    <w:rsid w:val="00573B78"/>
    <w:rsid w:val="00573EAC"/>
    <w:rsid w:val="00574098"/>
    <w:rsid w:val="005754C0"/>
    <w:rsid w:val="0057558A"/>
    <w:rsid w:val="005760DC"/>
    <w:rsid w:val="00576251"/>
    <w:rsid w:val="0057700A"/>
    <w:rsid w:val="00577CE3"/>
    <w:rsid w:val="005809EC"/>
    <w:rsid w:val="00580FBC"/>
    <w:rsid w:val="00582362"/>
    <w:rsid w:val="00582679"/>
    <w:rsid w:val="00582877"/>
    <w:rsid w:val="00584601"/>
    <w:rsid w:val="00584745"/>
    <w:rsid w:val="005853DF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4BE4"/>
    <w:rsid w:val="005A4F6F"/>
    <w:rsid w:val="005A52A2"/>
    <w:rsid w:val="005A601A"/>
    <w:rsid w:val="005A6685"/>
    <w:rsid w:val="005A6861"/>
    <w:rsid w:val="005A6A9E"/>
    <w:rsid w:val="005B0DC2"/>
    <w:rsid w:val="005B1006"/>
    <w:rsid w:val="005B1628"/>
    <w:rsid w:val="005B1EAD"/>
    <w:rsid w:val="005B2E06"/>
    <w:rsid w:val="005B3364"/>
    <w:rsid w:val="005B3E48"/>
    <w:rsid w:val="005B52F7"/>
    <w:rsid w:val="005B5A9F"/>
    <w:rsid w:val="005B7CD0"/>
    <w:rsid w:val="005C001E"/>
    <w:rsid w:val="005C113F"/>
    <w:rsid w:val="005C154A"/>
    <w:rsid w:val="005C2B69"/>
    <w:rsid w:val="005C30F6"/>
    <w:rsid w:val="005C325C"/>
    <w:rsid w:val="005C43ED"/>
    <w:rsid w:val="005C4686"/>
    <w:rsid w:val="005C4C0A"/>
    <w:rsid w:val="005C4CE0"/>
    <w:rsid w:val="005C520C"/>
    <w:rsid w:val="005C5AF6"/>
    <w:rsid w:val="005C5BAF"/>
    <w:rsid w:val="005C5BC6"/>
    <w:rsid w:val="005C6CDE"/>
    <w:rsid w:val="005C7015"/>
    <w:rsid w:val="005C7765"/>
    <w:rsid w:val="005D0452"/>
    <w:rsid w:val="005D0483"/>
    <w:rsid w:val="005D10D8"/>
    <w:rsid w:val="005D13A5"/>
    <w:rsid w:val="005D215F"/>
    <w:rsid w:val="005D27E3"/>
    <w:rsid w:val="005D2ABE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188B"/>
    <w:rsid w:val="0060340C"/>
    <w:rsid w:val="00603AD6"/>
    <w:rsid w:val="0060402D"/>
    <w:rsid w:val="00605037"/>
    <w:rsid w:val="00605870"/>
    <w:rsid w:val="00606112"/>
    <w:rsid w:val="006064CA"/>
    <w:rsid w:val="00610195"/>
    <w:rsid w:val="006104AB"/>
    <w:rsid w:val="006104D9"/>
    <w:rsid w:val="00610753"/>
    <w:rsid w:val="00610A34"/>
    <w:rsid w:val="00610B39"/>
    <w:rsid w:val="006115A5"/>
    <w:rsid w:val="00612168"/>
    <w:rsid w:val="00612A63"/>
    <w:rsid w:val="00615CA3"/>
    <w:rsid w:val="00616BAD"/>
    <w:rsid w:val="0061754D"/>
    <w:rsid w:val="00620070"/>
    <w:rsid w:val="006211D8"/>
    <w:rsid w:val="006217EA"/>
    <w:rsid w:val="00622706"/>
    <w:rsid w:val="006227A1"/>
    <w:rsid w:val="00622F4F"/>
    <w:rsid w:val="00623503"/>
    <w:rsid w:val="00624B0A"/>
    <w:rsid w:val="00624FC5"/>
    <w:rsid w:val="006251AD"/>
    <w:rsid w:val="00625E9E"/>
    <w:rsid w:val="0062622D"/>
    <w:rsid w:val="00627455"/>
    <w:rsid w:val="0063087C"/>
    <w:rsid w:val="006323A6"/>
    <w:rsid w:val="00633609"/>
    <w:rsid w:val="006343AF"/>
    <w:rsid w:val="00635AB3"/>
    <w:rsid w:val="00635FD1"/>
    <w:rsid w:val="00636D5C"/>
    <w:rsid w:val="0063721E"/>
    <w:rsid w:val="0064030F"/>
    <w:rsid w:val="00640427"/>
    <w:rsid w:val="0064224B"/>
    <w:rsid w:val="00642886"/>
    <w:rsid w:val="006428C0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236D"/>
    <w:rsid w:val="00653269"/>
    <w:rsid w:val="006533C5"/>
    <w:rsid w:val="00653869"/>
    <w:rsid w:val="006547CC"/>
    <w:rsid w:val="00655641"/>
    <w:rsid w:val="00656888"/>
    <w:rsid w:val="00656C90"/>
    <w:rsid w:val="00657312"/>
    <w:rsid w:val="006577F8"/>
    <w:rsid w:val="00660134"/>
    <w:rsid w:val="00660250"/>
    <w:rsid w:val="00661704"/>
    <w:rsid w:val="00663857"/>
    <w:rsid w:val="00663EA7"/>
    <w:rsid w:val="00663F49"/>
    <w:rsid w:val="00664852"/>
    <w:rsid w:val="006648EF"/>
    <w:rsid w:val="00664F3A"/>
    <w:rsid w:val="00666DC5"/>
    <w:rsid w:val="006672D4"/>
    <w:rsid w:val="00667FC3"/>
    <w:rsid w:val="006706C1"/>
    <w:rsid w:val="0067081E"/>
    <w:rsid w:val="006709A3"/>
    <w:rsid w:val="00671282"/>
    <w:rsid w:val="006714EE"/>
    <w:rsid w:val="0067377C"/>
    <w:rsid w:val="00675AEC"/>
    <w:rsid w:val="00675C5A"/>
    <w:rsid w:val="00675E6D"/>
    <w:rsid w:val="0067686D"/>
    <w:rsid w:val="00676B29"/>
    <w:rsid w:val="00676C7F"/>
    <w:rsid w:val="00676F0B"/>
    <w:rsid w:val="006771C6"/>
    <w:rsid w:val="00677266"/>
    <w:rsid w:val="006775BB"/>
    <w:rsid w:val="00677DEC"/>
    <w:rsid w:val="0068103B"/>
    <w:rsid w:val="006825F4"/>
    <w:rsid w:val="00683960"/>
    <w:rsid w:val="00685E29"/>
    <w:rsid w:val="00686F15"/>
    <w:rsid w:val="0068771F"/>
    <w:rsid w:val="00690B00"/>
    <w:rsid w:val="00691F55"/>
    <w:rsid w:val="00692506"/>
    <w:rsid w:val="00692A60"/>
    <w:rsid w:val="00692D4F"/>
    <w:rsid w:val="00692DAE"/>
    <w:rsid w:val="006940EE"/>
    <w:rsid w:val="006974CC"/>
    <w:rsid w:val="00697726"/>
    <w:rsid w:val="00697C1D"/>
    <w:rsid w:val="006A03FC"/>
    <w:rsid w:val="006A081A"/>
    <w:rsid w:val="006A187B"/>
    <w:rsid w:val="006A5E57"/>
    <w:rsid w:val="006A6585"/>
    <w:rsid w:val="006B05F7"/>
    <w:rsid w:val="006B0FFF"/>
    <w:rsid w:val="006B1F98"/>
    <w:rsid w:val="006B2477"/>
    <w:rsid w:val="006B2C16"/>
    <w:rsid w:val="006B307C"/>
    <w:rsid w:val="006B31E2"/>
    <w:rsid w:val="006B38C2"/>
    <w:rsid w:val="006B4409"/>
    <w:rsid w:val="006B5895"/>
    <w:rsid w:val="006B7128"/>
    <w:rsid w:val="006B7DC0"/>
    <w:rsid w:val="006C0ACD"/>
    <w:rsid w:val="006C0F2A"/>
    <w:rsid w:val="006C13E4"/>
    <w:rsid w:val="006C1F4D"/>
    <w:rsid w:val="006C28A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B3F"/>
    <w:rsid w:val="006D3E94"/>
    <w:rsid w:val="006D47BB"/>
    <w:rsid w:val="006D4A0B"/>
    <w:rsid w:val="006D5279"/>
    <w:rsid w:val="006D57D0"/>
    <w:rsid w:val="006D6C91"/>
    <w:rsid w:val="006D738D"/>
    <w:rsid w:val="006E0655"/>
    <w:rsid w:val="006E17AF"/>
    <w:rsid w:val="006E2288"/>
    <w:rsid w:val="006E2869"/>
    <w:rsid w:val="006E2F2E"/>
    <w:rsid w:val="006E4686"/>
    <w:rsid w:val="006E48A1"/>
    <w:rsid w:val="006E4CC0"/>
    <w:rsid w:val="006E507B"/>
    <w:rsid w:val="006E6CCD"/>
    <w:rsid w:val="006E6D3E"/>
    <w:rsid w:val="006E71E6"/>
    <w:rsid w:val="006F049E"/>
    <w:rsid w:val="006F16C0"/>
    <w:rsid w:val="006F19DA"/>
    <w:rsid w:val="006F1F41"/>
    <w:rsid w:val="006F2CB3"/>
    <w:rsid w:val="006F3DC7"/>
    <w:rsid w:val="006F4188"/>
    <w:rsid w:val="006F501E"/>
    <w:rsid w:val="006F6328"/>
    <w:rsid w:val="006F6F06"/>
    <w:rsid w:val="006F793B"/>
    <w:rsid w:val="006F7B32"/>
    <w:rsid w:val="006F7DF5"/>
    <w:rsid w:val="007001F9"/>
    <w:rsid w:val="00702837"/>
    <w:rsid w:val="00702D69"/>
    <w:rsid w:val="007030C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70D"/>
    <w:rsid w:val="00720CF8"/>
    <w:rsid w:val="00720DDB"/>
    <w:rsid w:val="0072133C"/>
    <w:rsid w:val="007221FE"/>
    <w:rsid w:val="0072225F"/>
    <w:rsid w:val="00722416"/>
    <w:rsid w:val="00722A92"/>
    <w:rsid w:val="00722ABC"/>
    <w:rsid w:val="007237F4"/>
    <w:rsid w:val="00723A55"/>
    <w:rsid w:val="00724AE7"/>
    <w:rsid w:val="00724E01"/>
    <w:rsid w:val="007252F5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29BB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AF4"/>
    <w:rsid w:val="00755FE3"/>
    <w:rsid w:val="00756203"/>
    <w:rsid w:val="00756EB0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3455"/>
    <w:rsid w:val="00774CD8"/>
    <w:rsid w:val="007760EC"/>
    <w:rsid w:val="0077708B"/>
    <w:rsid w:val="007774D1"/>
    <w:rsid w:val="00777CBC"/>
    <w:rsid w:val="00777D2D"/>
    <w:rsid w:val="00780CC5"/>
    <w:rsid w:val="0078159F"/>
    <w:rsid w:val="00781604"/>
    <w:rsid w:val="00781A51"/>
    <w:rsid w:val="00782DCE"/>
    <w:rsid w:val="007830DE"/>
    <w:rsid w:val="00784A4D"/>
    <w:rsid w:val="00784ABF"/>
    <w:rsid w:val="00784CB2"/>
    <w:rsid w:val="00785C9D"/>
    <w:rsid w:val="00786B08"/>
    <w:rsid w:val="00786BC8"/>
    <w:rsid w:val="00786BFE"/>
    <w:rsid w:val="00786D12"/>
    <w:rsid w:val="0079030C"/>
    <w:rsid w:val="00790546"/>
    <w:rsid w:val="00791CAA"/>
    <w:rsid w:val="00791F49"/>
    <w:rsid w:val="007924B6"/>
    <w:rsid w:val="0079271F"/>
    <w:rsid w:val="00792748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41F"/>
    <w:rsid w:val="007A26C3"/>
    <w:rsid w:val="007A390A"/>
    <w:rsid w:val="007A3DAD"/>
    <w:rsid w:val="007A4005"/>
    <w:rsid w:val="007A4652"/>
    <w:rsid w:val="007A51FF"/>
    <w:rsid w:val="007A53B5"/>
    <w:rsid w:val="007A566F"/>
    <w:rsid w:val="007A5C30"/>
    <w:rsid w:val="007A6917"/>
    <w:rsid w:val="007B0B42"/>
    <w:rsid w:val="007B1146"/>
    <w:rsid w:val="007B1B1D"/>
    <w:rsid w:val="007B369B"/>
    <w:rsid w:val="007B5DF9"/>
    <w:rsid w:val="007B6DDC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4BDF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3E04"/>
    <w:rsid w:val="007E4325"/>
    <w:rsid w:val="007E4338"/>
    <w:rsid w:val="007E4416"/>
    <w:rsid w:val="007E6937"/>
    <w:rsid w:val="007E6A0F"/>
    <w:rsid w:val="007E6E57"/>
    <w:rsid w:val="007E718B"/>
    <w:rsid w:val="007E7C2E"/>
    <w:rsid w:val="007F0268"/>
    <w:rsid w:val="007F259F"/>
    <w:rsid w:val="007F3203"/>
    <w:rsid w:val="007F5B3D"/>
    <w:rsid w:val="007F6973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855"/>
    <w:rsid w:val="0080598E"/>
    <w:rsid w:val="00805CC7"/>
    <w:rsid w:val="0080787F"/>
    <w:rsid w:val="0081020E"/>
    <w:rsid w:val="00811C1A"/>
    <w:rsid w:val="00812C95"/>
    <w:rsid w:val="00812CCC"/>
    <w:rsid w:val="00814F13"/>
    <w:rsid w:val="00815070"/>
    <w:rsid w:val="008152F8"/>
    <w:rsid w:val="008153AF"/>
    <w:rsid w:val="008166C5"/>
    <w:rsid w:val="00817CC3"/>
    <w:rsid w:val="008211B0"/>
    <w:rsid w:val="008219D6"/>
    <w:rsid w:val="00824A4D"/>
    <w:rsid w:val="008251FD"/>
    <w:rsid w:val="0082522A"/>
    <w:rsid w:val="00825ADD"/>
    <w:rsid w:val="00826771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B74"/>
    <w:rsid w:val="00853D0C"/>
    <w:rsid w:val="00853F26"/>
    <w:rsid w:val="0085441F"/>
    <w:rsid w:val="00855423"/>
    <w:rsid w:val="00855881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0B9"/>
    <w:rsid w:val="0086726D"/>
    <w:rsid w:val="00867548"/>
    <w:rsid w:val="00870054"/>
    <w:rsid w:val="00870657"/>
    <w:rsid w:val="00871B45"/>
    <w:rsid w:val="008723E4"/>
    <w:rsid w:val="00873186"/>
    <w:rsid w:val="008733B6"/>
    <w:rsid w:val="00875C2A"/>
    <w:rsid w:val="0087716B"/>
    <w:rsid w:val="00877E39"/>
    <w:rsid w:val="00877FE1"/>
    <w:rsid w:val="00880C27"/>
    <w:rsid w:val="00881053"/>
    <w:rsid w:val="0088251E"/>
    <w:rsid w:val="00882604"/>
    <w:rsid w:val="00882B5A"/>
    <w:rsid w:val="00883012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7B9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261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C7FE7"/>
    <w:rsid w:val="008D0EA9"/>
    <w:rsid w:val="008D15CF"/>
    <w:rsid w:val="008D236B"/>
    <w:rsid w:val="008D2386"/>
    <w:rsid w:val="008D2C22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153"/>
    <w:rsid w:val="008E3B03"/>
    <w:rsid w:val="008E41A5"/>
    <w:rsid w:val="008E64E2"/>
    <w:rsid w:val="008E66D3"/>
    <w:rsid w:val="008E705F"/>
    <w:rsid w:val="008E7CB1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CE6"/>
    <w:rsid w:val="00916F71"/>
    <w:rsid w:val="009202E7"/>
    <w:rsid w:val="00920D65"/>
    <w:rsid w:val="00921001"/>
    <w:rsid w:val="00923010"/>
    <w:rsid w:val="0092330E"/>
    <w:rsid w:val="0092377A"/>
    <w:rsid w:val="00923905"/>
    <w:rsid w:val="0092459A"/>
    <w:rsid w:val="009248D8"/>
    <w:rsid w:val="00924B1F"/>
    <w:rsid w:val="009254F8"/>
    <w:rsid w:val="009258CC"/>
    <w:rsid w:val="00925AE1"/>
    <w:rsid w:val="00926276"/>
    <w:rsid w:val="009267F6"/>
    <w:rsid w:val="00926D08"/>
    <w:rsid w:val="00927FF3"/>
    <w:rsid w:val="00930683"/>
    <w:rsid w:val="00930966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34E2"/>
    <w:rsid w:val="009444E2"/>
    <w:rsid w:val="00945308"/>
    <w:rsid w:val="00945BEB"/>
    <w:rsid w:val="00945DF0"/>
    <w:rsid w:val="009464A6"/>
    <w:rsid w:val="00947292"/>
    <w:rsid w:val="009523D0"/>
    <w:rsid w:val="009528E6"/>
    <w:rsid w:val="00952ECD"/>
    <w:rsid w:val="0095326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57"/>
    <w:rsid w:val="00981D93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2BA4"/>
    <w:rsid w:val="009A454D"/>
    <w:rsid w:val="009A5439"/>
    <w:rsid w:val="009A5638"/>
    <w:rsid w:val="009A57DF"/>
    <w:rsid w:val="009A5D81"/>
    <w:rsid w:val="009A782C"/>
    <w:rsid w:val="009B058A"/>
    <w:rsid w:val="009B10B5"/>
    <w:rsid w:val="009B1118"/>
    <w:rsid w:val="009B1BD2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1EC"/>
    <w:rsid w:val="009C42BA"/>
    <w:rsid w:val="009C459D"/>
    <w:rsid w:val="009C4DB9"/>
    <w:rsid w:val="009C4E73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1EF1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7A7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9F5E3E"/>
    <w:rsid w:val="00A0063A"/>
    <w:rsid w:val="00A00F9E"/>
    <w:rsid w:val="00A0119C"/>
    <w:rsid w:val="00A01C92"/>
    <w:rsid w:val="00A02359"/>
    <w:rsid w:val="00A03222"/>
    <w:rsid w:val="00A0336D"/>
    <w:rsid w:val="00A0342A"/>
    <w:rsid w:val="00A0378D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0EA8"/>
    <w:rsid w:val="00A214C4"/>
    <w:rsid w:val="00A214EA"/>
    <w:rsid w:val="00A21B62"/>
    <w:rsid w:val="00A24BA1"/>
    <w:rsid w:val="00A250EA"/>
    <w:rsid w:val="00A255F7"/>
    <w:rsid w:val="00A2619F"/>
    <w:rsid w:val="00A26B33"/>
    <w:rsid w:val="00A2768A"/>
    <w:rsid w:val="00A27D9F"/>
    <w:rsid w:val="00A27FE6"/>
    <w:rsid w:val="00A30774"/>
    <w:rsid w:val="00A32291"/>
    <w:rsid w:val="00A32344"/>
    <w:rsid w:val="00A3354E"/>
    <w:rsid w:val="00A33B01"/>
    <w:rsid w:val="00A3422F"/>
    <w:rsid w:val="00A34580"/>
    <w:rsid w:val="00A34A26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47B27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4C6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F0A"/>
    <w:rsid w:val="00A82AC6"/>
    <w:rsid w:val="00A8454F"/>
    <w:rsid w:val="00A845D6"/>
    <w:rsid w:val="00A84962"/>
    <w:rsid w:val="00A8515E"/>
    <w:rsid w:val="00A85420"/>
    <w:rsid w:val="00A87199"/>
    <w:rsid w:val="00A905B1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71E"/>
    <w:rsid w:val="00AA3A45"/>
    <w:rsid w:val="00AA4C06"/>
    <w:rsid w:val="00AA74E4"/>
    <w:rsid w:val="00AA7884"/>
    <w:rsid w:val="00AB0161"/>
    <w:rsid w:val="00AB0D56"/>
    <w:rsid w:val="00AB157D"/>
    <w:rsid w:val="00AB18D4"/>
    <w:rsid w:val="00AB1A08"/>
    <w:rsid w:val="00AB1E7F"/>
    <w:rsid w:val="00AB2493"/>
    <w:rsid w:val="00AB3F27"/>
    <w:rsid w:val="00AB4BF1"/>
    <w:rsid w:val="00AB6822"/>
    <w:rsid w:val="00AB70D8"/>
    <w:rsid w:val="00AB743D"/>
    <w:rsid w:val="00AB7B2D"/>
    <w:rsid w:val="00AB7C5B"/>
    <w:rsid w:val="00AC01AA"/>
    <w:rsid w:val="00AC0B81"/>
    <w:rsid w:val="00AC0F8C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28C4"/>
    <w:rsid w:val="00AD44A7"/>
    <w:rsid w:val="00AD5926"/>
    <w:rsid w:val="00AD650E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2812"/>
    <w:rsid w:val="00AF32CB"/>
    <w:rsid w:val="00AF4573"/>
    <w:rsid w:val="00AF5624"/>
    <w:rsid w:val="00AF633F"/>
    <w:rsid w:val="00AF71A2"/>
    <w:rsid w:val="00AF7829"/>
    <w:rsid w:val="00B02E1C"/>
    <w:rsid w:val="00B035BC"/>
    <w:rsid w:val="00B0382E"/>
    <w:rsid w:val="00B03FF0"/>
    <w:rsid w:val="00B0521B"/>
    <w:rsid w:val="00B05672"/>
    <w:rsid w:val="00B07CB5"/>
    <w:rsid w:val="00B104B6"/>
    <w:rsid w:val="00B10B22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4D1"/>
    <w:rsid w:val="00B175DA"/>
    <w:rsid w:val="00B17783"/>
    <w:rsid w:val="00B20140"/>
    <w:rsid w:val="00B2175C"/>
    <w:rsid w:val="00B23904"/>
    <w:rsid w:val="00B239E9"/>
    <w:rsid w:val="00B23D4F"/>
    <w:rsid w:val="00B24D65"/>
    <w:rsid w:val="00B24F46"/>
    <w:rsid w:val="00B2584D"/>
    <w:rsid w:val="00B25EC1"/>
    <w:rsid w:val="00B2761A"/>
    <w:rsid w:val="00B3167A"/>
    <w:rsid w:val="00B3198D"/>
    <w:rsid w:val="00B32062"/>
    <w:rsid w:val="00B3207D"/>
    <w:rsid w:val="00B32950"/>
    <w:rsid w:val="00B3397A"/>
    <w:rsid w:val="00B340BC"/>
    <w:rsid w:val="00B3469A"/>
    <w:rsid w:val="00B34737"/>
    <w:rsid w:val="00B347D5"/>
    <w:rsid w:val="00B3490B"/>
    <w:rsid w:val="00B35EB6"/>
    <w:rsid w:val="00B3637C"/>
    <w:rsid w:val="00B41AD8"/>
    <w:rsid w:val="00B41BD2"/>
    <w:rsid w:val="00B42917"/>
    <w:rsid w:val="00B42B3E"/>
    <w:rsid w:val="00B42CC1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B6D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201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0DED"/>
    <w:rsid w:val="00B71839"/>
    <w:rsid w:val="00B72702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0BA"/>
    <w:rsid w:val="00BA1530"/>
    <w:rsid w:val="00BA15C5"/>
    <w:rsid w:val="00BA2379"/>
    <w:rsid w:val="00BA267E"/>
    <w:rsid w:val="00BA35D8"/>
    <w:rsid w:val="00BA4C85"/>
    <w:rsid w:val="00BA4D6F"/>
    <w:rsid w:val="00BA50BB"/>
    <w:rsid w:val="00BA6552"/>
    <w:rsid w:val="00BA7007"/>
    <w:rsid w:val="00BA71AC"/>
    <w:rsid w:val="00BB0E2E"/>
    <w:rsid w:val="00BB351D"/>
    <w:rsid w:val="00BB4186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4222"/>
    <w:rsid w:val="00BD61DA"/>
    <w:rsid w:val="00BD6C68"/>
    <w:rsid w:val="00BD74B8"/>
    <w:rsid w:val="00BE03AB"/>
    <w:rsid w:val="00BE0482"/>
    <w:rsid w:val="00BE2501"/>
    <w:rsid w:val="00BE2AF6"/>
    <w:rsid w:val="00BE2B84"/>
    <w:rsid w:val="00BE3135"/>
    <w:rsid w:val="00BE5D43"/>
    <w:rsid w:val="00BE5DE3"/>
    <w:rsid w:val="00BE5EA7"/>
    <w:rsid w:val="00BE6F8C"/>
    <w:rsid w:val="00BE7AD8"/>
    <w:rsid w:val="00BF0727"/>
    <w:rsid w:val="00BF211C"/>
    <w:rsid w:val="00BF4B2F"/>
    <w:rsid w:val="00BF5271"/>
    <w:rsid w:val="00BF5B4C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0DB6"/>
    <w:rsid w:val="00C116B1"/>
    <w:rsid w:val="00C1323F"/>
    <w:rsid w:val="00C13971"/>
    <w:rsid w:val="00C1467B"/>
    <w:rsid w:val="00C15901"/>
    <w:rsid w:val="00C16CCB"/>
    <w:rsid w:val="00C17F6C"/>
    <w:rsid w:val="00C214F1"/>
    <w:rsid w:val="00C2174A"/>
    <w:rsid w:val="00C23E45"/>
    <w:rsid w:val="00C24462"/>
    <w:rsid w:val="00C25135"/>
    <w:rsid w:val="00C26BF6"/>
    <w:rsid w:val="00C26C3A"/>
    <w:rsid w:val="00C30F4B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57EC"/>
    <w:rsid w:val="00C463F3"/>
    <w:rsid w:val="00C467B5"/>
    <w:rsid w:val="00C50DBF"/>
    <w:rsid w:val="00C50E1D"/>
    <w:rsid w:val="00C51215"/>
    <w:rsid w:val="00C51877"/>
    <w:rsid w:val="00C51B58"/>
    <w:rsid w:val="00C5248D"/>
    <w:rsid w:val="00C53957"/>
    <w:rsid w:val="00C53D86"/>
    <w:rsid w:val="00C543A5"/>
    <w:rsid w:val="00C54739"/>
    <w:rsid w:val="00C54DB8"/>
    <w:rsid w:val="00C553AA"/>
    <w:rsid w:val="00C56887"/>
    <w:rsid w:val="00C56D84"/>
    <w:rsid w:val="00C60BCC"/>
    <w:rsid w:val="00C60D4C"/>
    <w:rsid w:val="00C60E18"/>
    <w:rsid w:val="00C63426"/>
    <w:rsid w:val="00C63BA0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5D"/>
    <w:rsid w:val="00C735F9"/>
    <w:rsid w:val="00C73B8B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4F4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65BA"/>
    <w:rsid w:val="00C97A33"/>
    <w:rsid w:val="00C97C97"/>
    <w:rsid w:val="00CA046D"/>
    <w:rsid w:val="00CA1DE8"/>
    <w:rsid w:val="00CA2F39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C90"/>
    <w:rsid w:val="00CC2E40"/>
    <w:rsid w:val="00CC2EC0"/>
    <w:rsid w:val="00CC3613"/>
    <w:rsid w:val="00CC3CDB"/>
    <w:rsid w:val="00CC3FF3"/>
    <w:rsid w:val="00CC4D80"/>
    <w:rsid w:val="00CC6D64"/>
    <w:rsid w:val="00CC713B"/>
    <w:rsid w:val="00CC7FA5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45D"/>
    <w:rsid w:val="00CE1CFF"/>
    <w:rsid w:val="00CE3148"/>
    <w:rsid w:val="00CE4ABA"/>
    <w:rsid w:val="00CE60A6"/>
    <w:rsid w:val="00CF17BB"/>
    <w:rsid w:val="00CF480F"/>
    <w:rsid w:val="00CF5EC8"/>
    <w:rsid w:val="00CF685B"/>
    <w:rsid w:val="00CF6C98"/>
    <w:rsid w:val="00CF7787"/>
    <w:rsid w:val="00D00EF2"/>
    <w:rsid w:val="00D026C7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1E3C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4330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051"/>
    <w:rsid w:val="00D671C4"/>
    <w:rsid w:val="00D6782F"/>
    <w:rsid w:val="00D706B5"/>
    <w:rsid w:val="00D706D6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3A4A"/>
    <w:rsid w:val="00D84782"/>
    <w:rsid w:val="00D85EB4"/>
    <w:rsid w:val="00D862C2"/>
    <w:rsid w:val="00D8662A"/>
    <w:rsid w:val="00D875D0"/>
    <w:rsid w:val="00D87EBF"/>
    <w:rsid w:val="00D9043F"/>
    <w:rsid w:val="00D91DE9"/>
    <w:rsid w:val="00D92971"/>
    <w:rsid w:val="00D93230"/>
    <w:rsid w:val="00D93AF1"/>
    <w:rsid w:val="00D94854"/>
    <w:rsid w:val="00D95537"/>
    <w:rsid w:val="00D95DD2"/>
    <w:rsid w:val="00D96506"/>
    <w:rsid w:val="00D9673E"/>
    <w:rsid w:val="00D9685E"/>
    <w:rsid w:val="00DA0BD1"/>
    <w:rsid w:val="00DA1109"/>
    <w:rsid w:val="00DA22D8"/>
    <w:rsid w:val="00DA2FFF"/>
    <w:rsid w:val="00DA4EFE"/>
    <w:rsid w:val="00DA4FF6"/>
    <w:rsid w:val="00DA5AA3"/>
    <w:rsid w:val="00DA610C"/>
    <w:rsid w:val="00DA7B5F"/>
    <w:rsid w:val="00DB0630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C7FD6"/>
    <w:rsid w:val="00DD040D"/>
    <w:rsid w:val="00DD0E81"/>
    <w:rsid w:val="00DD141C"/>
    <w:rsid w:val="00DD239C"/>
    <w:rsid w:val="00DD24DC"/>
    <w:rsid w:val="00DD26CC"/>
    <w:rsid w:val="00DD5C89"/>
    <w:rsid w:val="00DD5D05"/>
    <w:rsid w:val="00DD5F3F"/>
    <w:rsid w:val="00DD606B"/>
    <w:rsid w:val="00DD63A9"/>
    <w:rsid w:val="00DD7DDA"/>
    <w:rsid w:val="00DD7FA3"/>
    <w:rsid w:val="00DE0044"/>
    <w:rsid w:val="00DE0319"/>
    <w:rsid w:val="00DE1FFC"/>
    <w:rsid w:val="00DE2757"/>
    <w:rsid w:val="00DE2D09"/>
    <w:rsid w:val="00DE2F38"/>
    <w:rsid w:val="00DE39F3"/>
    <w:rsid w:val="00DE4415"/>
    <w:rsid w:val="00DE4B1D"/>
    <w:rsid w:val="00DE5EB3"/>
    <w:rsid w:val="00DE6C76"/>
    <w:rsid w:val="00DF00AC"/>
    <w:rsid w:val="00DF010E"/>
    <w:rsid w:val="00DF03E1"/>
    <w:rsid w:val="00DF0855"/>
    <w:rsid w:val="00DF085A"/>
    <w:rsid w:val="00DF141B"/>
    <w:rsid w:val="00DF19B6"/>
    <w:rsid w:val="00DF343F"/>
    <w:rsid w:val="00DF37CC"/>
    <w:rsid w:val="00DF3CCF"/>
    <w:rsid w:val="00DF519E"/>
    <w:rsid w:val="00DF6397"/>
    <w:rsid w:val="00DF68D8"/>
    <w:rsid w:val="00DF6D89"/>
    <w:rsid w:val="00DF7C83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5D28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38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46F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2E62"/>
    <w:rsid w:val="00E636E2"/>
    <w:rsid w:val="00E640C8"/>
    <w:rsid w:val="00E64B0E"/>
    <w:rsid w:val="00E64D6D"/>
    <w:rsid w:val="00E6507A"/>
    <w:rsid w:val="00E650CA"/>
    <w:rsid w:val="00E6539D"/>
    <w:rsid w:val="00E65A9E"/>
    <w:rsid w:val="00E666BA"/>
    <w:rsid w:val="00E676DA"/>
    <w:rsid w:val="00E71686"/>
    <w:rsid w:val="00E717D2"/>
    <w:rsid w:val="00E72E70"/>
    <w:rsid w:val="00E737FF"/>
    <w:rsid w:val="00E73F79"/>
    <w:rsid w:val="00E752C2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87CC0"/>
    <w:rsid w:val="00E91711"/>
    <w:rsid w:val="00E920A4"/>
    <w:rsid w:val="00E927DB"/>
    <w:rsid w:val="00E93539"/>
    <w:rsid w:val="00E9399D"/>
    <w:rsid w:val="00E94FE7"/>
    <w:rsid w:val="00E952E3"/>
    <w:rsid w:val="00E958BD"/>
    <w:rsid w:val="00E96012"/>
    <w:rsid w:val="00E96018"/>
    <w:rsid w:val="00E966DC"/>
    <w:rsid w:val="00E96C72"/>
    <w:rsid w:val="00E97283"/>
    <w:rsid w:val="00E9753F"/>
    <w:rsid w:val="00EA11EC"/>
    <w:rsid w:val="00EA2959"/>
    <w:rsid w:val="00EA373F"/>
    <w:rsid w:val="00EA3D21"/>
    <w:rsid w:val="00EA3E72"/>
    <w:rsid w:val="00EA4A15"/>
    <w:rsid w:val="00EA4FA9"/>
    <w:rsid w:val="00EA50BA"/>
    <w:rsid w:val="00EA6027"/>
    <w:rsid w:val="00EA65E1"/>
    <w:rsid w:val="00EA7A71"/>
    <w:rsid w:val="00EA7D85"/>
    <w:rsid w:val="00EB0C94"/>
    <w:rsid w:val="00EB2445"/>
    <w:rsid w:val="00EB2595"/>
    <w:rsid w:val="00EB2CBA"/>
    <w:rsid w:val="00EB3449"/>
    <w:rsid w:val="00EB39E9"/>
    <w:rsid w:val="00EB411F"/>
    <w:rsid w:val="00EB4DA9"/>
    <w:rsid w:val="00EB5996"/>
    <w:rsid w:val="00EB59B6"/>
    <w:rsid w:val="00EB60F3"/>
    <w:rsid w:val="00EB75E5"/>
    <w:rsid w:val="00EC1120"/>
    <w:rsid w:val="00EC1896"/>
    <w:rsid w:val="00EC2625"/>
    <w:rsid w:val="00EC3DE2"/>
    <w:rsid w:val="00EC4EDA"/>
    <w:rsid w:val="00EC56D4"/>
    <w:rsid w:val="00EC58ED"/>
    <w:rsid w:val="00EC616C"/>
    <w:rsid w:val="00EC622C"/>
    <w:rsid w:val="00EC63DB"/>
    <w:rsid w:val="00EC7206"/>
    <w:rsid w:val="00EC7DE9"/>
    <w:rsid w:val="00ED0357"/>
    <w:rsid w:val="00ED13EF"/>
    <w:rsid w:val="00ED2142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E575F"/>
    <w:rsid w:val="00EF12A9"/>
    <w:rsid w:val="00EF1CA1"/>
    <w:rsid w:val="00EF1DA8"/>
    <w:rsid w:val="00EF3A25"/>
    <w:rsid w:val="00EF3B32"/>
    <w:rsid w:val="00EF4257"/>
    <w:rsid w:val="00EF4527"/>
    <w:rsid w:val="00EF61C0"/>
    <w:rsid w:val="00EF6F20"/>
    <w:rsid w:val="00EF727D"/>
    <w:rsid w:val="00EF76BE"/>
    <w:rsid w:val="00F007F7"/>
    <w:rsid w:val="00F010AB"/>
    <w:rsid w:val="00F011A3"/>
    <w:rsid w:val="00F0354F"/>
    <w:rsid w:val="00F04186"/>
    <w:rsid w:val="00F045DE"/>
    <w:rsid w:val="00F05035"/>
    <w:rsid w:val="00F056D6"/>
    <w:rsid w:val="00F05AFA"/>
    <w:rsid w:val="00F05BB1"/>
    <w:rsid w:val="00F06804"/>
    <w:rsid w:val="00F075BF"/>
    <w:rsid w:val="00F07D72"/>
    <w:rsid w:val="00F07E99"/>
    <w:rsid w:val="00F10F1A"/>
    <w:rsid w:val="00F11128"/>
    <w:rsid w:val="00F12083"/>
    <w:rsid w:val="00F1263B"/>
    <w:rsid w:val="00F1325E"/>
    <w:rsid w:val="00F13A37"/>
    <w:rsid w:val="00F1424A"/>
    <w:rsid w:val="00F154CD"/>
    <w:rsid w:val="00F15671"/>
    <w:rsid w:val="00F15C26"/>
    <w:rsid w:val="00F16CF8"/>
    <w:rsid w:val="00F1730A"/>
    <w:rsid w:val="00F17B42"/>
    <w:rsid w:val="00F17CD2"/>
    <w:rsid w:val="00F17FAE"/>
    <w:rsid w:val="00F20385"/>
    <w:rsid w:val="00F20B3C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1E9"/>
    <w:rsid w:val="00F2759B"/>
    <w:rsid w:val="00F27D29"/>
    <w:rsid w:val="00F30590"/>
    <w:rsid w:val="00F30CDC"/>
    <w:rsid w:val="00F31030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0614"/>
    <w:rsid w:val="00F429D3"/>
    <w:rsid w:val="00F42B13"/>
    <w:rsid w:val="00F43816"/>
    <w:rsid w:val="00F43ED0"/>
    <w:rsid w:val="00F44E95"/>
    <w:rsid w:val="00F458AB"/>
    <w:rsid w:val="00F46335"/>
    <w:rsid w:val="00F47D13"/>
    <w:rsid w:val="00F502E9"/>
    <w:rsid w:val="00F51AA8"/>
    <w:rsid w:val="00F52699"/>
    <w:rsid w:val="00F531B1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675B"/>
    <w:rsid w:val="00F66987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0C58"/>
    <w:rsid w:val="00F81A66"/>
    <w:rsid w:val="00F82A40"/>
    <w:rsid w:val="00F83449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164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66C"/>
    <w:rsid w:val="00FA0AAD"/>
    <w:rsid w:val="00FA0C7E"/>
    <w:rsid w:val="00FA0E54"/>
    <w:rsid w:val="00FA2929"/>
    <w:rsid w:val="00FA37A0"/>
    <w:rsid w:val="00FA5E03"/>
    <w:rsid w:val="00FA66BB"/>
    <w:rsid w:val="00FB070D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5031"/>
    <w:rsid w:val="00FB6A1E"/>
    <w:rsid w:val="00FB6B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255E"/>
    <w:rsid w:val="00FC3ED5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2A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09C52A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400B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00BF1"/>
    <w:rPr>
      <w:rFonts w:ascii="Times New Roman" w:hAnsi="Times New Roman" w:cs="Times New Roman"/>
      <w:sz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B0630"/>
    <w:pPr>
      <w:numPr>
        <w:numId w:val="44"/>
      </w:numPr>
      <w:spacing w:after="120"/>
      <w:jc w:val="both"/>
    </w:pPr>
    <w:rPr>
      <w:rFonts w:cs="Times New Roman"/>
      <w:bCs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64865-C74B-41D9-86F4-BD50335123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9</Pages>
  <Words>1226</Words>
  <Characters>6993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Netupsorn Khanchalee</cp:lastModifiedBy>
  <cp:revision>2</cp:revision>
  <cp:lastPrinted>2022-05-03T10:16:00Z</cp:lastPrinted>
  <dcterms:created xsi:type="dcterms:W3CDTF">2023-08-11T10:00:00Z</dcterms:created>
  <dcterms:modified xsi:type="dcterms:W3CDTF">2023-08-11T10:00:00Z</dcterms:modified>
</cp:coreProperties>
</file>