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docMetadata/LabelInfo.xml" ContentType="application/vnd.ms-office.classificationlabel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CE1E58" w:rsidRPr="005E7C9A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CE1E58" w:rsidRPr="006E3AE4" w:rsidRDefault="006E3AE4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0" w:name="_Hlk14033565"/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:rsidR="006E3AE4" w:rsidRPr="006E3AE4" w:rsidRDefault="006E3AE4" w:rsidP="006E3AE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:rsidR="000A6BAE" w:rsidRDefault="000A6BAE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:rsidR="009209E0" w:rsidRDefault="009209E0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F8324E" w:rsidRPr="005A13BE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:rsidR="00DC794B" w:rsidRPr="00F313FD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F313FD" w:rsidRPr="0078611D" w:rsidRDefault="00F313FD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CB6332" w:rsidRPr="00AD4472" w:rsidRDefault="00DD4626" w:rsidP="00AD447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B6332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B6332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bookmarkEnd w:id="0"/>
    <w:p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:rsidR="0025275A" w:rsidRPr="005E7C9A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71C05">
        <w:rPr>
          <w:rFonts w:ascii="Angsana New" w:hAnsi="Angsana New"/>
          <w:sz w:val="30"/>
          <w:szCs w:val="30"/>
          <w:cs/>
        </w:rPr>
        <w:t>วันที่</w:t>
      </w:r>
      <w:r w:rsidR="00BC416F">
        <w:rPr>
          <w:rFonts w:ascii="Angsana New" w:hAnsi="Angsana New"/>
          <w:sz w:val="30"/>
          <w:szCs w:val="30"/>
        </w:rPr>
        <w:t xml:space="preserve"> 11</w:t>
      </w:r>
      <w:r w:rsidR="0074765B">
        <w:rPr>
          <w:rFonts w:ascii="Angsana New" w:hAnsi="Angsana New" w:hint="cs"/>
          <w:sz w:val="30"/>
          <w:szCs w:val="30"/>
          <w:cs/>
        </w:rPr>
        <w:t>สิงหา</w:t>
      </w:r>
      <w:r w:rsidR="00543E73">
        <w:rPr>
          <w:rFonts w:ascii="Angsana New" w:hAnsi="Angsana New" w:hint="cs"/>
          <w:sz w:val="30"/>
          <w:szCs w:val="30"/>
          <w:cs/>
        </w:rPr>
        <w:t xml:space="preserve">คม </w:t>
      </w:r>
      <w:r w:rsidR="00FC52D0">
        <w:rPr>
          <w:rFonts w:ascii="Angsana New" w:hAnsi="Angsana New"/>
          <w:sz w:val="30"/>
          <w:szCs w:val="30"/>
        </w:rPr>
        <w:t>2566</w:t>
      </w:r>
    </w:p>
    <w:p w:rsidR="00E66B73" w:rsidRPr="005E7C9A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6E3AE4" w:rsidRDefault="006E3AE4" w:rsidP="006E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:rsidR="006E3AE4" w:rsidRDefault="006E3AE4" w:rsidP="006E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:rsidR="00284462" w:rsidRPr="00284462" w:rsidRDefault="006E3AE4" w:rsidP="0028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284462">
        <w:rPr>
          <w:rFonts w:ascii="Angsana New" w:hAnsi="Angsana New"/>
          <w:sz w:val="30"/>
          <w:szCs w:val="30"/>
        </w:rPr>
        <w:t xml:space="preserve">24 </w:t>
      </w:r>
      <w:r w:rsidR="0028446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284462">
        <w:rPr>
          <w:rFonts w:ascii="Angsana New" w:hAnsi="Angsana New"/>
          <w:sz w:val="30"/>
          <w:szCs w:val="30"/>
        </w:rPr>
        <w:t xml:space="preserve">2566 </w:t>
      </w:r>
      <w:r w:rsidR="00284462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บริษัทได้จดทะเบียนการเปลี่ยนแปลงชื่อบริษัทกับกระทรวงพาณิชย์จาก </w:t>
      </w:r>
      <w:r w:rsidR="00284462">
        <w:rPr>
          <w:rFonts w:ascii="Angsana New" w:hAnsi="Angsana New"/>
          <w:sz w:val="30"/>
          <w:szCs w:val="30"/>
          <w:cs/>
        </w:rPr>
        <w:br/>
      </w:r>
      <w:r w:rsidR="00284462">
        <w:rPr>
          <w:rFonts w:ascii="Angsana New" w:hAnsi="Angsana New" w:hint="cs"/>
          <w:sz w:val="30"/>
          <w:szCs w:val="30"/>
          <w:cs/>
        </w:rPr>
        <w:t>“</w:t>
      </w:r>
      <w:r w:rsidR="00284462" w:rsidRPr="00284462">
        <w:rPr>
          <w:rFonts w:ascii="Angsana New" w:hAnsi="Angsana New"/>
          <w:sz w:val="30"/>
          <w:szCs w:val="30"/>
          <w:cs/>
        </w:rPr>
        <w:t>บริษัท อมรินทร์พริ้นติ้ง แอนด์ พับลิชชิ่ง จำกัด (มหาชน)</w:t>
      </w:r>
      <w:r w:rsidR="00284462">
        <w:rPr>
          <w:rFonts w:ascii="Angsana New" w:hAnsi="Angsana New" w:hint="cs"/>
          <w:sz w:val="30"/>
          <w:szCs w:val="30"/>
          <w:cs/>
        </w:rPr>
        <w:t>” เป็น “</w:t>
      </w:r>
      <w:r w:rsidR="00284462" w:rsidRPr="00284462">
        <w:rPr>
          <w:rFonts w:ascii="Angsana New" w:hAnsi="Angsana New"/>
          <w:sz w:val="30"/>
          <w:szCs w:val="30"/>
          <w:cs/>
        </w:rPr>
        <w:t>บริษัท อมรินทร์ คอร์เปอเรชั่นส์ จำกัด (มหาชน)</w:t>
      </w:r>
      <w:r w:rsidR="00284462">
        <w:rPr>
          <w:rFonts w:ascii="Angsana New" w:hAnsi="Angsana New" w:hint="cs"/>
          <w:sz w:val="30"/>
          <w:szCs w:val="30"/>
          <w:cs/>
        </w:rPr>
        <w:t>”</w:t>
      </w:r>
    </w:p>
    <w:p w:rsidR="006E3AE4" w:rsidRPr="00CE458C" w:rsidRDefault="006E3AE4" w:rsidP="0028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:rsidR="006E3AE4" w:rsidRPr="00CE458C" w:rsidRDefault="006E3AE4" w:rsidP="006E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 w:rsidRPr="00CE458C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1001BD" w:rsidRPr="005E7C9A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2944FB" w:rsidRDefault="00F54BC7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4BC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F54BC7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F54BC7">
        <w:rPr>
          <w:rFonts w:ascii="Angsana New" w:hAnsi="Angsana New"/>
          <w:spacing w:val="-6"/>
          <w:sz w:val="30"/>
          <w:szCs w:val="30"/>
        </w:rPr>
        <w:t>34</w:t>
      </w:r>
      <w:r w:rsidRPr="00F54BC7">
        <w:rPr>
          <w:rFonts w:ascii="Angsana New" w:hAnsi="Angsana New"/>
          <w:sz w:val="30"/>
          <w:szCs w:val="30"/>
          <w:cs/>
        </w:rPr>
        <w:t xml:space="preserve"> เรื่อง </w:t>
      </w:r>
      <w:r w:rsidRPr="00F54BC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54BC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F54BC7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 w:rsidRPr="00F54BC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FC52D0">
        <w:rPr>
          <w:rFonts w:ascii="Angsana New" w:hAnsi="Angsana New"/>
          <w:sz w:val="30"/>
          <w:szCs w:val="30"/>
        </w:rPr>
        <w:t>5</w:t>
      </w:r>
    </w:p>
    <w:p w:rsidR="00F82A24" w:rsidRPr="00D504D5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:rsidR="00634DE6" w:rsidRPr="00634DE6" w:rsidRDefault="00ED72B8" w:rsidP="00634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634DE6"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อธิบายไว้ในงบการเงินสำหรับปีสิ้นสุดวันที่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31 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256</w:t>
      </w:r>
      <w:r w:rsidR="00FC52D0">
        <w:rPr>
          <w:rFonts w:ascii="Angsana New" w:hAnsi="Angsana New"/>
          <w:spacing w:val="-6"/>
          <w:sz w:val="30"/>
          <w:szCs w:val="30"/>
        </w:rPr>
        <w:t>5</w:t>
      </w:r>
    </w:p>
    <w:p w:rsidR="001E4F5A" w:rsidRPr="00D504D5" w:rsidRDefault="001E4F5A" w:rsidP="001E4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284462" w:rsidRDefault="0028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E66B73" w:rsidRPr="00CE458C" w:rsidRDefault="00284462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B4316E" w:rsidRPr="00CE458C">
        <w:rPr>
          <w:rFonts w:ascii="Angsana New" w:hAnsi="Angsana New"/>
          <w:b/>
          <w:bCs/>
          <w:sz w:val="30"/>
          <w:szCs w:val="30"/>
        </w:rPr>
        <w:tab/>
      </w:r>
      <w:r w:rsidR="00F96459"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473F9B" w:rsidRPr="002C6F3A" w:rsidRDefault="00DA74FC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82E1C">
        <w:rPr>
          <w:rFonts w:ascii="Angsana New" w:hAnsi="Angsana New"/>
          <w:sz w:val="30"/>
          <w:szCs w:val="30"/>
        </w:rPr>
        <w:tab/>
      </w:r>
    </w:p>
    <w:tbl>
      <w:tblPr>
        <w:tblW w:w="9187" w:type="dxa"/>
        <w:tblInd w:w="450" w:type="dxa"/>
        <w:tblLayout w:type="fixed"/>
        <w:tblLook w:val="0000"/>
      </w:tblPr>
      <w:tblGrid>
        <w:gridCol w:w="4050"/>
        <w:gridCol w:w="1083"/>
        <w:gridCol w:w="276"/>
        <w:gridCol w:w="1078"/>
        <w:gridCol w:w="270"/>
        <w:gridCol w:w="1080"/>
        <w:gridCol w:w="270"/>
        <w:gridCol w:w="1080"/>
      </w:tblGrid>
      <w:tr w:rsidR="00FC52D0" w:rsidRPr="00B43BC0" w:rsidTr="00887908">
        <w:trPr>
          <w:trHeight w:hRule="exact" w:val="374"/>
          <w:tblHeader/>
        </w:trPr>
        <w:tc>
          <w:tcPr>
            <w:tcW w:w="4050" w:type="dxa"/>
          </w:tcPr>
          <w:p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2E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7" w:type="dxa"/>
            <w:gridSpan w:val="3"/>
          </w:tcPr>
          <w:p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52D0" w:rsidRPr="00B43BC0" w:rsidTr="00887908">
        <w:trPr>
          <w:trHeight w:hRule="exact" w:val="374"/>
          <w:tblHeader/>
        </w:trPr>
        <w:tc>
          <w:tcPr>
            <w:tcW w:w="4050" w:type="dxa"/>
          </w:tcPr>
          <w:p w:rsidR="00FC52D0" w:rsidRPr="006B2B25" w:rsidRDefault="001360FE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</w:tcPr>
          <w:p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6" w:type="dxa"/>
          </w:tcPr>
          <w:p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C52D0" w:rsidRPr="006B2B25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C52D0" w:rsidRPr="00B43BC0" w:rsidTr="00887908">
        <w:trPr>
          <w:tblHeader/>
        </w:trPr>
        <w:tc>
          <w:tcPr>
            <w:tcW w:w="4050" w:type="dxa"/>
          </w:tcPr>
          <w:p w:rsidR="00FC52D0" w:rsidRPr="00495DFC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:rsidR="00FC52D0" w:rsidRPr="00495DFC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52D0" w:rsidRPr="00B43BC0" w:rsidTr="00887908">
        <w:tc>
          <w:tcPr>
            <w:tcW w:w="4050" w:type="dxa"/>
          </w:tcPr>
          <w:p w:rsidR="00FC52D0" w:rsidRPr="00C551BB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:rsidR="00FC52D0" w:rsidRPr="00C551BB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FC52D0" w:rsidRPr="00C551BB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FC52D0" w:rsidRPr="00C551BB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C52D0" w:rsidRPr="00C551BB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C52D0" w:rsidRPr="00C551BB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C52D0" w:rsidRPr="00C551BB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C52D0" w:rsidRPr="00C551BB" w:rsidRDefault="00FC52D0" w:rsidP="0088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60FE" w:rsidRPr="00B43BC0" w:rsidTr="00887908">
        <w:tc>
          <w:tcPr>
            <w:tcW w:w="405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1360FE" w:rsidRPr="00C551BB" w:rsidRDefault="001B48DC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60FE" w:rsidRPr="008E362A" w:rsidRDefault="0077709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9E">
              <w:rPr>
                <w:rFonts w:ascii="Angsana New" w:hAnsi="Angsana New"/>
                <w:sz w:val="30"/>
                <w:szCs w:val="30"/>
              </w:rPr>
              <w:t>203,362</w:t>
            </w:r>
          </w:p>
        </w:tc>
        <w:tc>
          <w:tcPr>
            <w:tcW w:w="27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60FE" w:rsidRPr="00C551BB" w:rsidRDefault="001360FE" w:rsidP="006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502FD">
              <w:rPr>
                <w:rFonts w:ascii="Angsana New" w:hAnsi="Angsana New"/>
                <w:sz w:val="30"/>
                <w:szCs w:val="30"/>
              </w:rPr>
              <w:t>235,384</w:t>
            </w:r>
          </w:p>
        </w:tc>
      </w:tr>
      <w:tr w:rsidR="001360FE" w:rsidRPr="00B43BC0" w:rsidTr="00887908">
        <w:tc>
          <w:tcPr>
            <w:tcW w:w="4050" w:type="dxa"/>
          </w:tcPr>
          <w:p w:rsidR="001360FE" w:rsidRPr="00C551BB" w:rsidRDefault="006844E6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1360FE"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83" w:type="dxa"/>
          </w:tcPr>
          <w:p w:rsidR="001360FE" w:rsidRPr="00C551BB" w:rsidRDefault="001B48DC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60FE" w:rsidRPr="008E362A" w:rsidRDefault="0077709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9E">
              <w:rPr>
                <w:rFonts w:ascii="Angsana New" w:hAnsi="Angsana New"/>
                <w:sz w:val="30"/>
                <w:szCs w:val="30"/>
              </w:rPr>
              <w:t>2,992</w:t>
            </w:r>
          </w:p>
        </w:tc>
        <w:tc>
          <w:tcPr>
            <w:tcW w:w="27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502FD">
              <w:rPr>
                <w:rFonts w:ascii="Angsana New" w:hAnsi="Angsana New"/>
                <w:sz w:val="30"/>
                <w:szCs w:val="30"/>
              </w:rPr>
              <w:t>3,208</w:t>
            </w:r>
          </w:p>
        </w:tc>
      </w:tr>
      <w:tr w:rsidR="001360FE" w:rsidRPr="00B43BC0" w:rsidTr="00887908">
        <w:tc>
          <w:tcPr>
            <w:tcW w:w="405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1360FE" w:rsidRPr="00C551BB" w:rsidRDefault="001B48DC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60FE" w:rsidRPr="008E362A" w:rsidRDefault="0077709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9E">
              <w:rPr>
                <w:rFonts w:ascii="Angsana New" w:hAnsi="Angsana New"/>
                <w:sz w:val="30"/>
                <w:szCs w:val="30"/>
              </w:rPr>
              <w:t>1,753</w:t>
            </w:r>
          </w:p>
        </w:tc>
        <w:tc>
          <w:tcPr>
            <w:tcW w:w="27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2,176</w:t>
            </w:r>
          </w:p>
        </w:tc>
      </w:tr>
      <w:tr w:rsidR="001360FE" w:rsidRPr="00B43BC0" w:rsidTr="00887908">
        <w:tc>
          <w:tcPr>
            <w:tcW w:w="405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:rsidR="001360FE" w:rsidRPr="00C551BB" w:rsidRDefault="001B48DC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60FE" w:rsidRPr="008E362A" w:rsidRDefault="0008556F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8556F">
              <w:rPr>
                <w:rFonts w:ascii="Angsana New" w:hAnsi="Angsana New"/>
                <w:sz w:val="30"/>
                <w:szCs w:val="30"/>
              </w:rPr>
              <w:t>4,807</w:t>
            </w:r>
          </w:p>
        </w:tc>
        <w:tc>
          <w:tcPr>
            <w:tcW w:w="27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3,494</w:t>
            </w:r>
          </w:p>
        </w:tc>
      </w:tr>
      <w:tr w:rsidR="001360FE" w:rsidRPr="00B43BC0" w:rsidTr="00887908">
        <w:tc>
          <w:tcPr>
            <w:tcW w:w="405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1360FE" w:rsidRPr="00C551BB" w:rsidRDefault="001B48DC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60FE" w:rsidRPr="008E362A" w:rsidRDefault="0008556F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8556F">
              <w:rPr>
                <w:rFonts w:ascii="Angsana New" w:hAnsi="Angsana New"/>
                <w:sz w:val="30"/>
                <w:szCs w:val="30"/>
              </w:rPr>
              <w:t>2,020</w:t>
            </w:r>
          </w:p>
        </w:tc>
        <w:tc>
          <w:tcPr>
            <w:tcW w:w="27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061</w:t>
            </w:r>
          </w:p>
        </w:tc>
      </w:tr>
      <w:tr w:rsidR="001360FE" w:rsidRPr="00B43BC0" w:rsidTr="00887908">
        <w:tc>
          <w:tcPr>
            <w:tcW w:w="4050" w:type="dxa"/>
          </w:tcPr>
          <w:p w:rsidR="001360FE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234C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:rsidR="001360FE" w:rsidRDefault="001B48DC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360FE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60FE" w:rsidRDefault="0008556F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8556F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270" w:type="dxa"/>
          </w:tcPr>
          <w:p w:rsidR="001360FE" w:rsidRPr="00C551BB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60FE" w:rsidRPr="00D66940" w:rsidRDefault="001360FE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5B4497" w:rsidRPr="00B43BC0" w:rsidTr="00887908">
        <w:tc>
          <w:tcPr>
            <w:tcW w:w="4050" w:type="dxa"/>
          </w:tcPr>
          <w:p w:rsidR="005B4497" w:rsidRPr="009234C3" w:rsidRDefault="005B4497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5B4497" w:rsidRDefault="005B4497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5B4497" w:rsidRPr="00C551BB" w:rsidRDefault="005B4497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5B4497" w:rsidRDefault="005B4497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4497" w:rsidRPr="00C551BB" w:rsidRDefault="005B4497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B4497" w:rsidRPr="0008556F" w:rsidRDefault="005B4497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4497" w:rsidRPr="00C551BB" w:rsidRDefault="005B4497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B4497" w:rsidRDefault="005B4497" w:rsidP="0013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B7B" w:rsidRPr="00B43BC0" w:rsidTr="00887908">
        <w:tc>
          <w:tcPr>
            <w:tcW w:w="4050" w:type="dxa"/>
          </w:tcPr>
          <w:p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E5B7B" w:rsidRPr="007134BE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2450" w:rsidRPr="00B43BC0" w:rsidTr="00887908">
        <w:tc>
          <w:tcPr>
            <w:tcW w:w="4050" w:type="dxa"/>
          </w:tcPr>
          <w:p w:rsidR="009E2450" w:rsidRPr="007134BE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9E2450" w:rsidRPr="00CC6365" w:rsidRDefault="001B48DC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5,301</w:t>
            </w:r>
          </w:p>
        </w:tc>
        <w:tc>
          <w:tcPr>
            <w:tcW w:w="276" w:type="dxa"/>
          </w:tcPr>
          <w:p w:rsidR="009E2450" w:rsidRPr="007134BE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9E2450" w:rsidRPr="00CC6365" w:rsidRDefault="009E2450" w:rsidP="006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6,989</w:t>
            </w:r>
          </w:p>
        </w:tc>
        <w:tc>
          <w:tcPr>
            <w:tcW w:w="270" w:type="dxa"/>
          </w:tcPr>
          <w:p w:rsidR="009E2450" w:rsidRPr="007134BE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2450" w:rsidRPr="007134BE" w:rsidRDefault="0008556F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8556F">
              <w:rPr>
                <w:rFonts w:ascii="Angsana New" w:hAnsi="Angsana New"/>
                <w:sz w:val="30"/>
                <w:szCs w:val="30"/>
              </w:rPr>
              <w:t>5,283</w:t>
            </w:r>
          </w:p>
        </w:tc>
        <w:tc>
          <w:tcPr>
            <w:tcW w:w="270" w:type="dxa"/>
          </w:tcPr>
          <w:p w:rsidR="009E2450" w:rsidRPr="007134BE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2450" w:rsidRPr="007134BE" w:rsidRDefault="009E2450" w:rsidP="006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6,873</w:t>
            </w:r>
          </w:p>
        </w:tc>
      </w:tr>
      <w:tr w:rsidR="009E2450" w:rsidRPr="00B43BC0" w:rsidTr="00887908">
        <w:tc>
          <w:tcPr>
            <w:tcW w:w="4050" w:type="dxa"/>
          </w:tcPr>
          <w:p w:rsidR="009E2450" w:rsidRPr="007134BE" w:rsidRDefault="009209E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3" w:type="dxa"/>
          </w:tcPr>
          <w:p w:rsidR="009E2450" w:rsidRPr="00CC6365" w:rsidRDefault="001B48DC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9E2450" w:rsidRPr="007134BE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9E2450" w:rsidRPr="00CC6365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:rsidR="009E2450" w:rsidRPr="007134BE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2450" w:rsidRPr="007134BE" w:rsidRDefault="00AC55C3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2450" w:rsidRPr="007134BE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8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2450" w:rsidRPr="007134BE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9E2450" w:rsidRPr="00BA3569" w:rsidTr="00887908">
        <w:tc>
          <w:tcPr>
            <w:tcW w:w="4050" w:type="dxa"/>
          </w:tcPr>
          <w:p w:rsidR="009E2450" w:rsidRPr="007134BE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234C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:rsidR="009E2450" w:rsidRPr="00CC6365" w:rsidRDefault="001B48DC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9E2450" w:rsidRPr="007134BE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9E2450" w:rsidRDefault="006844E6" w:rsidP="00684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2450" w:rsidRPr="007134BE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8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2450" w:rsidRDefault="00AC55C3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55C3">
              <w:rPr>
                <w:rFonts w:ascii="Angsana New" w:hAnsi="Angsana New"/>
                <w:sz w:val="30"/>
                <w:szCs w:val="30"/>
              </w:rPr>
              <w:t>5,244</w:t>
            </w:r>
          </w:p>
        </w:tc>
        <w:tc>
          <w:tcPr>
            <w:tcW w:w="270" w:type="dxa"/>
          </w:tcPr>
          <w:p w:rsidR="009E2450" w:rsidRPr="007134BE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2450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274C7">
              <w:rPr>
                <w:rFonts w:ascii="Angsana New" w:hAnsi="Angsana New"/>
                <w:sz w:val="30"/>
                <w:szCs w:val="30"/>
              </w:rPr>
              <w:t>,</w:t>
            </w:r>
            <w:r w:rsidRPr="008274C7">
              <w:rPr>
                <w:rFonts w:ascii="Angsana New" w:hAnsi="Angsana New"/>
                <w:sz w:val="30"/>
                <w:szCs w:val="30"/>
                <w:cs/>
              </w:rPr>
              <w:t>788</w:t>
            </w:r>
          </w:p>
        </w:tc>
      </w:tr>
      <w:tr w:rsidR="009E2450" w:rsidRPr="00B43BC0" w:rsidTr="00887908">
        <w:tc>
          <w:tcPr>
            <w:tcW w:w="4050" w:type="dxa"/>
          </w:tcPr>
          <w:p w:rsidR="009E2450" w:rsidRPr="007134BE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9E2450" w:rsidRPr="00CC6365" w:rsidRDefault="001B48DC" w:rsidP="001B4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6" w:type="dxa"/>
          </w:tcPr>
          <w:p w:rsidR="009E2450" w:rsidRPr="007134BE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9E2450" w:rsidRPr="00CC6365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:rsidR="009E2450" w:rsidRPr="007134BE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2450" w:rsidRPr="007134BE" w:rsidRDefault="00AC55C3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2450" w:rsidRPr="007134BE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2450" w:rsidRPr="007134BE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9E2450" w:rsidRPr="000C6424" w:rsidTr="00887908">
        <w:tc>
          <w:tcPr>
            <w:tcW w:w="4050" w:type="dxa"/>
          </w:tcPr>
          <w:p w:rsidR="009E2450" w:rsidRPr="000C6424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9E2450" w:rsidRPr="00AF2399" w:rsidRDefault="001B48DC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38,054</w:t>
            </w:r>
          </w:p>
        </w:tc>
        <w:tc>
          <w:tcPr>
            <w:tcW w:w="276" w:type="dxa"/>
          </w:tcPr>
          <w:p w:rsidR="009E2450" w:rsidRPr="000C6424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9E2450" w:rsidRPr="00CC6365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34,459</w:t>
            </w:r>
          </w:p>
        </w:tc>
        <w:tc>
          <w:tcPr>
            <w:tcW w:w="270" w:type="dxa"/>
          </w:tcPr>
          <w:p w:rsidR="009E2450" w:rsidRPr="00C551BB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2450" w:rsidRPr="008E362A" w:rsidRDefault="00AC55C3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2450" w:rsidRPr="00C551BB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2450" w:rsidRPr="00C551BB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E2450" w:rsidRPr="000C6424" w:rsidTr="00887908">
        <w:tc>
          <w:tcPr>
            <w:tcW w:w="4050" w:type="dxa"/>
          </w:tcPr>
          <w:p w:rsidR="009E2450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9E2450" w:rsidRPr="00777063" w:rsidRDefault="001B48DC" w:rsidP="001B4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9E2450" w:rsidRPr="000C6424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9E2450" w:rsidRPr="00AF2399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9E2450" w:rsidRPr="00C551BB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2450" w:rsidRDefault="00AC55C3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2450" w:rsidRPr="00C551BB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2450" w:rsidRDefault="009E2450" w:rsidP="009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0E5B7B" w:rsidRPr="008770D7" w:rsidTr="00887908">
        <w:tc>
          <w:tcPr>
            <w:tcW w:w="4050" w:type="dxa"/>
          </w:tcPr>
          <w:p w:rsidR="000E5B7B" w:rsidRPr="00855B29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76" w:type="dxa"/>
          </w:tcPr>
          <w:p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78" w:type="dxa"/>
          </w:tcPr>
          <w:p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</w:tcPr>
          <w:p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</w:tcPr>
          <w:p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</w:tcPr>
          <w:p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</w:tcPr>
          <w:p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0E5B7B" w:rsidRPr="00B43BC0" w:rsidTr="00887908">
        <w:tc>
          <w:tcPr>
            <w:tcW w:w="4050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B7B" w:rsidRPr="00B43BC0" w:rsidTr="00887908">
        <w:tc>
          <w:tcPr>
            <w:tcW w:w="4050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E5B7B" w:rsidRPr="00CC6365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3740" w:rsidRPr="00B43BC0" w:rsidTr="00887908">
        <w:tc>
          <w:tcPr>
            <w:tcW w:w="405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:rsidR="00363740" w:rsidRPr="00CC6365" w:rsidRDefault="001B48DC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34,757</w:t>
            </w:r>
          </w:p>
        </w:tc>
        <w:tc>
          <w:tcPr>
            <w:tcW w:w="276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63740" w:rsidRPr="00CC6365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35,180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3740" w:rsidRPr="007134BE" w:rsidRDefault="001B48DC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15,882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A60B6">
              <w:rPr>
                <w:rFonts w:ascii="Angsana New" w:hAnsi="Angsana New"/>
                <w:sz w:val="30"/>
                <w:szCs w:val="30"/>
              </w:rPr>
              <w:t>16,055</w:t>
            </w:r>
          </w:p>
        </w:tc>
      </w:tr>
      <w:tr w:rsidR="00363740" w:rsidRPr="00B43BC0" w:rsidTr="00887908">
        <w:tc>
          <w:tcPr>
            <w:tcW w:w="405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:rsidR="00363740" w:rsidRPr="00CC6365" w:rsidRDefault="001B48DC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2,269</w:t>
            </w:r>
          </w:p>
        </w:tc>
        <w:tc>
          <w:tcPr>
            <w:tcW w:w="276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63740" w:rsidRPr="00CC6365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2,402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3740" w:rsidRPr="007134BE" w:rsidRDefault="001B48DC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1,191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1,261</w:t>
            </w:r>
          </w:p>
        </w:tc>
      </w:tr>
      <w:tr w:rsidR="00363740" w:rsidRPr="00B43BC0" w:rsidTr="00887908">
        <w:tc>
          <w:tcPr>
            <w:tcW w:w="405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363740" w:rsidRPr="00CC6365" w:rsidRDefault="001B48DC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6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363740" w:rsidRPr="00CC6365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63740" w:rsidRPr="007134BE" w:rsidRDefault="001B48DC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209</w:t>
            </w:r>
          </w:p>
        </w:tc>
      </w:tr>
      <w:tr w:rsidR="00363740" w:rsidRPr="00B43BC0" w:rsidTr="00887908">
        <w:tc>
          <w:tcPr>
            <w:tcW w:w="405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363740" w:rsidRPr="00CC6365" w:rsidRDefault="001B48DC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8DC">
              <w:rPr>
                <w:rFonts w:ascii="Angsana New" w:hAnsi="Angsana New"/>
                <w:b/>
                <w:bCs/>
                <w:sz w:val="30"/>
                <w:szCs w:val="30"/>
              </w:rPr>
              <w:t>37,080</w:t>
            </w:r>
          </w:p>
        </w:tc>
        <w:tc>
          <w:tcPr>
            <w:tcW w:w="276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363740" w:rsidRPr="00CC6365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7FBB">
              <w:rPr>
                <w:rFonts w:ascii="Angsana New" w:hAnsi="Angsana New"/>
                <w:b/>
                <w:bCs/>
                <w:sz w:val="30"/>
                <w:szCs w:val="30"/>
              </w:rPr>
              <w:t>37,817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63740" w:rsidRPr="007134BE" w:rsidRDefault="001B48DC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8DC">
              <w:rPr>
                <w:rFonts w:ascii="Angsana New" w:hAnsi="Angsana New"/>
                <w:b/>
                <w:bCs/>
                <w:sz w:val="30"/>
                <w:szCs w:val="30"/>
              </w:rPr>
              <w:t>17,110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4C7">
              <w:rPr>
                <w:rFonts w:ascii="Angsana New" w:hAnsi="Angsana New"/>
                <w:b/>
                <w:bCs/>
                <w:sz w:val="30"/>
                <w:szCs w:val="30"/>
              </w:rPr>
              <w:t>17,525</w:t>
            </w:r>
          </w:p>
        </w:tc>
      </w:tr>
      <w:tr w:rsidR="000E5B7B" w:rsidRPr="008770D7" w:rsidTr="00887908">
        <w:tc>
          <w:tcPr>
            <w:tcW w:w="4050" w:type="dxa"/>
          </w:tcPr>
          <w:p w:rsidR="000E5B7B" w:rsidRPr="00855B29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6" w:type="dxa"/>
          </w:tcPr>
          <w:p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78" w:type="dxa"/>
          </w:tcPr>
          <w:p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:rsidR="000E5B7B" w:rsidRPr="008770D7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284462" w:rsidRPr="008770D7" w:rsidTr="00887908">
        <w:tc>
          <w:tcPr>
            <w:tcW w:w="4050" w:type="dxa"/>
          </w:tcPr>
          <w:p w:rsidR="00284462" w:rsidRPr="00855B29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6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78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284462" w:rsidRPr="008770D7" w:rsidTr="00887908">
        <w:tc>
          <w:tcPr>
            <w:tcW w:w="4050" w:type="dxa"/>
          </w:tcPr>
          <w:p w:rsidR="00284462" w:rsidRPr="00855B29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6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78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284462" w:rsidRPr="008770D7" w:rsidTr="00887908">
        <w:tc>
          <w:tcPr>
            <w:tcW w:w="4050" w:type="dxa"/>
          </w:tcPr>
          <w:p w:rsidR="00284462" w:rsidRPr="00855B29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6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78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:rsidR="00284462" w:rsidRPr="008770D7" w:rsidRDefault="00284462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E5B7B" w:rsidRPr="00B43BC0" w:rsidTr="00887908">
        <w:tc>
          <w:tcPr>
            <w:tcW w:w="4050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3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E5B7B" w:rsidRPr="00C551BB" w:rsidRDefault="000E5B7B" w:rsidP="000E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3740" w:rsidRPr="00B43BC0" w:rsidTr="00887908">
        <w:tc>
          <w:tcPr>
            <w:tcW w:w="405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363740" w:rsidRPr="00CC6365" w:rsidRDefault="001B48DC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46,318</w:t>
            </w:r>
          </w:p>
        </w:tc>
        <w:tc>
          <w:tcPr>
            <w:tcW w:w="276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63740" w:rsidRPr="00CC6365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38,264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3740" w:rsidRPr="00CC6365" w:rsidRDefault="00394CAD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94CAD">
              <w:rPr>
                <w:rFonts w:ascii="Angsana New" w:hAnsi="Angsana New"/>
                <w:sz w:val="30"/>
                <w:szCs w:val="30"/>
              </w:rPr>
              <w:t>23,031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3740" w:rsidRPr="00CC6365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9,786</w:t>
            </w:r>
          </w:p>
        </w:tc>
      </w:tr>
      <w:tr w:rsidR="00363740" w:rsidRPr="00B43BC0" w:rsidTr="00887908">
        <w:tc>
          <w:tcPr>
            <w:tcW w:w="405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363740" w:rsidRPr="00CC6365" w:rsidRDefault="001B48DC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6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63740" w:rsidRPr="00CC6365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5,347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3740" w:rsidRPr="00CC6365" w:rsidRDefault="00394CAD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3740" w:rsidRPr="00CC6365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3740" w:rsidRPr="00B43BC0" w:rsidTr="00887908">
        <w:tc>
          <w:tcPr>
            <w:tcW w:w="405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363740" w:rsidRPr="00CC6365" w:rsidRDefault="001B48DC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15,251</w:t>
            </w:r>
          </w:p>
        </w:tc>
        <w:tc>
          <w:tcPr>
            <w:tcW w:w="276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63740" w:rsidRPr="00CC6365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6,465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3740" w:rsidRPr="00CC6365" w:rsidRDefault="00394CAD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94CAD">
              <w:rPr>
                <w:rFonts w:ascii="Angsana New" w:hAnsi="Angsana New"/>
                <w:sz w:val="30"/>
                <w:szCs w:val="30"/>
              </w:rPr>
              <w:t>14,146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3740" w:rsidRPr="00CC6365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2,698</w:t>
            </w:r>
          </w:p>
        </w:tc>
      </w:tr>
      <w:tr w:rsidR="00363740" w:rsidRPr="00B43BC0" w:rsidTr="00887908">
        <w:tc>
          <w:tcPr>
            <w:tcW w:w="405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363740" w:rsidRPr="00CC6365" w:rsidRDefault="001B48DC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6,472</w:t>
            </w:r>
          </w:p>
        </w:tc>
        <w:tc>
          <w:tcPr>
            <w:tcW w:w="276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63740" w:rsidRPr="00CC6365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3740" w:rsidRPr="00CC6365" w:rsidRDefault="00394CAD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94CAD">
              <w:rPr>
                <w:rFonts w:ascii="Angsana New" w:hAnsi="Angsana New"/>
                <w:sz w:val="30"/>
                <w:szCs w:val="30"/>
              </w:rPr>
              <w:t>1,571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3740" w:rsidRPr="00CC6365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1,707</w:t>
            </w:r>
          </w:p>
        </w:tc>
      </w:tr>
      <w:tr w:rsidR="00363740" w:rsidRPr="00E50DE9" w:rsidTr="00887908">
        <w:tc>
          <w:tcPr>
            <w:tcW w:w="405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34C3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:rsidR="00363740" w:rsidRPr="00777063" w:rsidRDefault="001B48DC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276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63740" w:rsidRPr="007E4D54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C0CAA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3740" w:rsidRPr="00333C61" w:rsidRDefault="00394CAD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3740" w:rsidRPr="007E4D54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460</w:t>
            </w:r>
          </w:p>
        </w:tc>
      </w:tr>
      <w:tr w:rsidR="00363740" w:rsidRPr="00B43BC0" w:rsidTr="00887908">
        <w:tc>
          <w:tcPr>
            <w:tcW w:w="4050" w:type="dxa"/>
          </w:tcPr>
          <w:p w:rsidR="00363740" w:rsidRPr="00937050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7050">
              <w:rPr>
                <w:rFonts w:ascii="Angsana New" w:hAnsi="Angsana New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1083" w:type="dxa"/>
          </w:tcPr>
          <w:p w:rsidR="00363740" w:rsidRPr="00CC6365" w:rsidRDefault="001B48DC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1,817</w:t>
            </w:r>
          </w:p>
        </w:tc>
        <w:tc>
          <w:tcPr>
            <w:tcW w:w="276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63740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C75C94">
              <w:rPr>
                <w:rFonts w:ascii="Angsana New" w:hAnsi="Angsana New"/>
                <w:sz w:val="30"/>
                <w:szCs w:val="30"/>
              </w:rPr>
              <w:t>2,535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3740" w:rsidRPr="00CC6365" w:rsidRDefault="00394CAD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63740" w:rsidRPr="00C551BB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3740" w:rsidRPr="00AC323F" w:rsidRDefault="00363740" w:rsidP="0036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755567" w:rsidRPr="00284462" w:rsidRDefault="00755567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</w:rPr>
      </w:pPr>
    </w:p>
    <w:tbl>
      <w:tblPr>
        <w:tblW w:w="930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3955"/>
        <w:gridCol w:w="1167"/>
        <w:gridCol w:w="268"/>
        <w:gridCol w:w="1150"/>
        <w:gridCol w:w="246"/>
        <w:gridCol w:w="1139"/>
        <w:gridCol w:w="236"/>
        <w:gridCol w:w="1142"/>
      </w:tblGrid>
      <w:tr w:rsidR="004774CA" w:rsidRPr="00104961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:rsidR="00246B7C" w:rsidRPr="00F2755E" w:rsidRDefault="004C14C2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4C14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52D0" w:rsidRPr="00104961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:rsidR="00FC52D0" w:rsidRPr="00E705B3" w:rsidRDefault="003947B5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D0" w:rsidRPr="00CC6365" w:rsidRDefault="00F904C1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52D0" w:rsidRPr="00104961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:rsidR="00FC52D0" w:rsidRPr="00104961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FC52D0" w:rsidRPr="00104961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D0" w:rsidRDefault="00F904C1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52D0" w:rsidRPr="00104961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:rsidR="00FC52D0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C52D0" w:rsidRPr="00104961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:rsidR="00FC52D0" w:rsidRPr="00E705B3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D0" w:rsidRPr="00CC6365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FC52D0" w:rsidRPr="00104961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:rsidR="00FC52D0" w:rsidRPr="00104961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FC52D0" w:rsidRPr="00104961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D0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FC52D0" w:rsidRPr="00104961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:rsidR="00FC52D0" w:rsidRDefault="00FC52D0" w:rsidP="00FC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C52D0" w:rsidRPr="00104961" w:rsidTr="00780FC1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:rsidR="00246B7C" w:rsidRPr="00E705B3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74CA" w:rsidRPr="00104961" w:rsidTr="00FD6726">
        <w:tc>
          <w:tcPr>
            <w:tcW w:w="2126" w:type="pct"/>
            <w:tcBorders>
              <w:top w:val="nil"/>
              <w:bottom w:val="nil"/>
            </w:tcBorders>
          </w:tcPr>
          <w:p w:rsidR="00246B7C" w:rsidRPr="00E705B3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6B7C" w:rsidRPr="00CC6365" w:rsidRDefault="00246B7C" w:rsidP="00743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246B7C" w:rsidRPr="00104961" w:rsidRDefault="00246B7C" w:rsidP="00743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:rsidR="00246B7C" w:rsidRPr="00104961" w:rsidRDefault="00246B7C" w:rsidP="00743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246B7C" w:rsidRPr="00104961" w:rsidRDefault="00246B7C" w:rsidP="00743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6B7C" w:rsidRDefault="00246B7C" w:rsidP="00743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246B7C" w:rsidRPr="00104961" w:rsidRDefault="00246B7C" w:rsidP="00743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:rsidR="00246B7C" w:rsidRDefault="00246B7C" w:rsidP="00A9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4CA" w:rsidRPr="00104961" w:rsidTr="00FD6726">
        <w:tc>
          <w:tcPr>
            <w:tcW w:w="2126" w:type="pct"/>
            <w:tcBorders>
              <w:top w:val="nil"/>
              <w:bottom w:val="nil"/>
            </w:tcBorders>
          </w:tcPr>
          <w:p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Pr="00CC6365" w:rsidRDefault="001B48DC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6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Pr="00104961" w:rsidRDefault="0025607F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5607F">
              <w:rPr>
                <w:rFonts w:ascii="Angsana New" w:hAnsi="Angsana New"/>
                <w:sz w:val="30"/>
                <w:szCs w:val="30"/>
              </w:rPr>
              <w:t>113,189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D457A5" w:rsidRDefault="004774CA" w:rsidP="006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142,292</w:t>
            </w:r>
          </w:p>
        </w:tc>
      </w:tr>
      <w:tr w:rsidR="004774CA" w:rsidRPr="00104961" w:rsidTr="00FD6726">
        <w:tc>
          <w:tcPr>
            <w:tcW w:w="2126" w:type="pct"/>
            <w:tcBorders>
              <w:top w:val="nil"/>
              <w:bottom w:val="nil"/>
            </w:tcBorders>
          </w:tcPr>
          <w:p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Pr="001532C5" w:rsidRDefault="00E1369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13698">
              <w:rPr>
                <w:rFonts w:ascii="Angsana New" w:hAnsi="Angsana New"/>
                <w:sz w:val="30"/>
                <w:szCs w:val="30"/>
              </w:rPr>
              <w:t>3,50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532C5" w:rsidRDefault="004774CA" w:rsidP="006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4,188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Pr="00104961" w:rsidRDefault="0025607F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5607F">
              <w:rPr>
                <w:rFonts w:ascii="Angsana New" w:hAnsi="Angsana New"/>
                <w:sz w:val="30"/>
                <w:szCs w:val="30"/>
              </w:rPr>
              <w:t>3,502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4,183</w:t>
            </w:r>
          </w:p>
        </w:tc>
      </w:tr>
      <w:tr w:rsidR="004774CA" w:rsidRPr="00104961" w:rsidTr="00FD6726">
        <w:tc>
          <w:tcPr>
            <w:tcW w:w="2126" w:type="pct"/>
            <w:tcBorders>
              <w:top w:val="nil"/>
              <w:bottom w:val="nil"/>
            </w:tcBorders>
          </w:tcPr>
          <w:p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774CA" w:rsidRPr="001532C5" w:rsidRDefault="00E1369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13698">
              <w:rPr>
                <w:rFonts w:ascii="Angsana New" w:hAnsi="Angsana New"/>
                <w:sz w:val="30"/>
                <w:szCs w:val="30"/>
              </w:rPr>
              <w:t>30,922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13BED">
              <w:rPr>
                <w:rFonts w:asciiTheme="majorBidi" w:hAnsiTheme="majorBidi" w:cstheme="majorBidi"/>
                <w:sz w:val="30"/>
                <w:szCs w:val="30"/>
              </w:rPr>
              <w:t>37,259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774CA" w:rsidRPr="00104961" w:rsidRDefault="0025607F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5607F">
              <w:rPr>
                <w:rFonts w:ascii="Angsana New" w:hAnsi="Angsana New"/>
                <w:sz w:val="30"/>
                <w:szCs w:val="30"/>
              </w:rPr>
              <w:t>7,241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74CA" w:rsidRPr="00D457A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17,649</w:t>
            </w:r>
          </w:p>
        </w:tc>
      </w:tr>
      <w:tr w:rsidR="004774CA" w:rsidRPr="00104961" w:rsidTr="00FD6726">
        <w:tc>
          <w:tcPr>
            <w:tcW w:w="2126" w:type="pct"/>
            <w:tcBorders>
              <w:top w:val="nil"/>
              <w:bottom w:val="nil"/>
            </w:tcBorders>
          </w:tcPr>
          <w:p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774CA" w:rsidRPr="001532C5" w:rsidRDefault="00E1369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3698">
              <w:rPr>
                <w:rFonts w:ascii="Angsana New" w:hAnsi="Angsana New"/>
                <w:b/>
                <w:bCs/>
                <w:sz w:val="30"/>
                <w:szCs w:val="30"/>
              </w:rPr>
              <w:t>34,431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13B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41,447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774CA" w:rsidRPr="00246B7C" w:rsidRDefault="0025607F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07F">
              <w:rPr>
                <w:rFonts w:ascii="Angsana New" w:hAnsi="Angsana New"/>
                <w:b/>
                <w:bCs/>
                <w:sz w:val="30"/>
                <w:szCs w:val="30"/>
              </w:rPr>
              <w:t>123,932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164,124</w:t>
            </w:r>
          </w:p>
        </w:tc>
      </w:tr>
      <w:tr w:rsidR="004774CA" w:rsidRPr="00284462" w:rsidTr="00FD6726">
        <w:tc>
          <w:tcPr>
            <w:tcW w:w="2126" w:type="pct"/>
            <w:tcBorders>
              <w:top w:val="nil"/>
              <w:bottom w:val="nil"/>
            </w:tcBorders>
          </w:tcPr>
          <w:p w:rsidR="004774CA" w:rsidRPr="00284462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74CA" w:rsidRPr="00284462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284462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774CA" w:rsidRPr="00284462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284462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74CA" w:rsidRPr="00284462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284462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774CA" w:rsidRPr="00284462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</w:tr>
      <w:tr w:rsidR="004774CA" w:rsidRPr="00104961" w:rsidTr="00FD6726">
        <w:tc>
          <w:tcPr>
            <w:tcW w:w="2126" w:type="pct"/>
            <w:tcBorders>
              <w:top w:val="nil"/>
              <w:bottom w:val="nil"/>
            </w:tcBorders>
          </w:tcPr>
          <w:p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Pr="00CC636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4CA" w:rsidRPr="00104961" w:rsidTr="00FD6726">
        <w:tc>
          <w:tcPr>
            <w:tcW w:w="2126" w:type="pct"/>
            <w:tcBorders>
              <w:top w:val="nil"/>
              <w:bottom w:val="nil"/>
            </w:tcBorders>
          </w:tcPr>
          <w:p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Pr="00BD5401" w:rsidRDefault="00E13698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532C5" w:rsidRDefault="00841BAD" w:rsidP="006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Pr="001532C5" w:rsidRDefault="0025607F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5607F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D457A5" w:rsidRDefault="00841BAD" w:rsidP="006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0A88" w:rsidRPr="00104961" w:rsidTr="00FD6726">
        <w:tc>
          <w:tcPr>
            <w:tcW w:w="2126" w:type="pct"/>
            <w:tcBorders>
              <w:top w:val="nil"/>
              <w:bottom w:val="nil"/>
            </w:tcBorders>
          </w:tcPr>
          <w:p w:rsidR="00A60A88" w:rsidRDefault="00A60A8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34C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88" w:rsidRPr="001532C5" w:rsidRDefault="00E1369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13698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A60A88" w:rsidRPr="001532C5" w:rsidRDefault="00A60A8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:rsidR="00A60A88" w:rsidRPr="00BD5401" w:rsidRDefault="00841BAD" w:rsidP="0084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A60A88" w:rsidRPr="001532C5" w:rsidRDefault="00A60A88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  <w:tab w:val="decimal" w:pos="93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0A88" w:rsidRPr="00A60A88" w:rsidRDefault="0025607F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5607F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A60A88" w:rsidRPr="00104961" w:rsidRDefault="00A60A8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:rsidR="00A60A88" w:rsidRPr="00BD5401" w:rsidRDefault="00841BAD" w:rsidP="0084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4774CA" w:rsidRPr="00104961" w:rsidTr="00FD6726">
        <w:tc>
          <w:tcPr>
            <w:tcW w:w="2126" w:type="pct"/>
            <w:tcBorders>
              <w:top w:val="nil"/>
              <w:bottom w:val="nil"/>
            </w:tcBorders>
          </w:tcPr>
          <w:p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Pr="001532C5" w:rsidRDefault="00E1369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13698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D6C26"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Pr="001532C5" w:rsidRDefault="0025607F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5607F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4774CA" w:rsidRPr="00104961" w:rsidTr="00FD6726">
        <w:tc>
          <w:tcPr>
            <w:tcW w:w="2126" w:type="pct"/>
            <w:tcBorders>
              <w:top w:val="nil"/>
              <w:bottom w:val="nil"/>
            </w:tcBorders>
          </w:tcPr>
          <w:p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774CA" w:rsidRPr="00E50DE9" w:rsidRDefault="00E1369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36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689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532C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774CA" w:rsidRPr="001532C5" w:rsidRDefault="0025607F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607F">
              <w:rPr>
                <w:rFonts w:ascii="Angsana New" w:hAnsi="Angsana New"/>
                <w:b/>
                <w:bCs/>
                <w:sz w:val="30"/>
                <w:szCs w:val="30"/>
              </w:rPr>
              <w:t>1,599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774CA" w:rsidRPr="00F2755E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</w:tr>
      <w:tr w:rsidR="004774CA" w:rsidRPr="00284462" w:rsidTr="00FD6726">
        <w:tc>
          <w:tcPr>
            <w:tcW w:w="2126" w:type="pct"/>
            <w:tcBorders>
              <w:top w:val="nil"/>
              <w:bottom w:val="nil"/>
            </w:tcBorders>
          </w:tcPr>
          <w:p w:rsidR="004774CA" w:rsidRPr="00284462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74CA" w:rsidRPr="00284462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284462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774CA" w:rsidRPr="00284462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284462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74CA" w:rsidRPr="00284462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284462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774CA" w:rsidRPr="00284462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</w:tr>
      <w:tr w:rsidR="004774CA" w:rsidRPr="00104961" w:rsidTr="00FD6726">
        <w:tc>
          <w:tcPr>
            <w:tcW w:w="2126" w:type="pct"/>
            <w:tcBorders>
              <w:top w:val="nil"/>
              <w:bottom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Pr="00CC636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4CA" w:rsidRPr="00104961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Pr="00BD5401" w:rsidRDefault="00E13698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6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Pr="00104961" w:rsidRDefault="009D11DC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D11DC">
              <w:rPr>
                <w:rFonts w:ascii="Angsana New" w:hAnsi="Angsana New"/>
                <w:sz w:val="30"/>
                <w:szCs w:val="30"/>
              </w:rPr>
              <w:t>3,234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D457A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7,785</w:t>
            </w:r>
          </w:p>
        </w:tc>
      </w:tr>
      <w:tr w:rsidR="004774CA" w:rsidRPr="00C50934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Pr="00A119A3" w:rsidRDefault="00E1369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13698">
              <w:rPr>
                <w:rFonts w:ascii="Angsana New" w:hAnsi="Angsana New"/>
                <w:sz w:val="30"/>
                <w:szCs w:val="30"/>
              </w:rPr>
              <w:t>5,367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6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D6C26">
              <w:rPr>
                <w:rFonts w:asciiTheme="majorBidi" w:hAnsiTheme="majorBidi" w:cstheme="majorBidi"/>
                <w:sz w:val="30"/>
                <w:szCs w:val="30"/>
              </w:rPr>
              <w:t>11,160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Pr="00BD5401" w:rsidRDefault="009D11DC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C50934" w:rsidRDefault="004774CA" w:rsidP="00C5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BD5401" w:rsidRDefault="004774CA" w:rsidP="006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74CA" w:rsidRPr="00104961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Pr="00A119A3" w:rsidRDefault="00E1369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13698">
              <w:rPr>
                <w:rFonts w:ascii="Angsana New" w:hAnsi="Angsana New"/>
                <w:sz w:val="30"/>
                <w:szCs w:val="30"/>
              </w:rPr>
              <w:t>7,898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010827">
              <w:rPr>
                <w:rFonts w:asciiTheme="majorBidi" w:hAnsiTheme="majorBidi" w:cstheme="majorBidi"/>
                <w:sz w:val="30"/>
                <w:szCs w:val="30"/>
              </w:rPr>
              <w:t>7,994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Pr="00104961" w:rsidRDefault="009D11DC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D11DC">
              <w:rPr>
                <w:rFonts w:ascii="Angsana New" w:hAnsi="Angsana New"/>
                <w:sz w:val="30"/>
                <w:szCs w:val="30"/>
              </w:rPr>
              <w:t>7,782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D457A5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7,750</w:t>
            </w:r>
          </w:p>
        </w:tc>
      </w:tr>
      <w:tr w:rsidR="004774CA" w:rsidRPr="00104961" w:rsidTr="00FD6726">
        <w:tc>
          <w:tcPr>
            <w:tcW w:w="2126" w:type="pct"/>
            <w:tcBorders>
              <w:top w:val="nil"/>
              <w:bottom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74CA" w:rsidRPr="00A119A3" w:rsidRDefault="00E1369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3698">
              <w:rPr>
                <w:rFonts w:ascii="Angsana New" w:hAnsi="Angsana New"/>
                <w:b/>
                <w:bCs/>
                <w:sz w:val="30"/>
                <w:szCs w:val="30"/>
              </w:rPr>
              <w:t>13,265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19,154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74CA" w:rsidRPr="00104961" w:rsidRDefault="009D11DC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1DC">
              <w:rPr>
                <w:rFonts w:ascii="Angsana New" w:hAnsi="Angsana New"/>
                <w:b/>
                <w:bCs/>
                <w:sz w:val="30"/>
                <w:szCs w:val="30"/>
              </w:rPr>
              <w:t>11,016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:rsidR="004774CA" w:rsidRPr="00EF43F6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15,535</w:t>
            </w:r>
          </w:p>
        </w:tc>
      </w:tr>
      <w:tr w:rsidR="004774CA" w:rsidRPr="00CE458C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7C7F9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C7F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934" w:rsidRPr="00CE458C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:rsidR="00C50934" w:rsidRPr="00CE458C" w:rsidRDefault="00C50934" w:rsidP="00C5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0934" w:rsidRPr="00780FC1" w:rsidRDefault="00E13698" w:rsidP="00C5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3698">
              <w:rPr>
                <w:rFonts w:ascii="Angsana New" w:hAnsi="Angsana New"/>
                <w:b/>
                <w:bCs/>
                <w:sz w:val="30"/>
                <w:szCs w:val="30"/>
              </w:rPr>
              <w:t>7,829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934" w:rsidRPr="00780FC1" w:rsidRDefault="00C50934" w:rsidP="00C5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50934" w:rsidRPr="00780FC1" w:rsidRDefault="00C50934" w:rsidP="00C5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0FC1">
              <w:rPr>
                <w:rFonts w:ascii="Angsana New" w:hAnsi="Angsana New"/>
                <w:b/>
                <w:bCs/>
                <w:sz w:val="30"/>
                <w:szCs w:val="30"/>
              </w:rPr>
              <w:t>6,876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934" w:rsidRPr="00780FC1" w:rsidRDefault="00C50934" w:rsidP="00C5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0934" w:rsidRPr="00780FC1" w:rsidRDefault="009D11DC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934" w:rsidRPr="00780FC1" w:rsidRDefault="00C50934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50934" w:rsidRPr="00780FC1" w:rsidRDefault="00C50934" w:rsidP="006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0FC1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4774CA" w:rsidRPr="00CE458C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74CA" w:rsidRPr="00A119A3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4CA" w:rsidRPr="004474EB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774CA" w:rsidRPr="00267458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4CA" w:rsidRPr="004474EB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74CA" w:rsidRPr="004474EB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4CA" w:rsidRPr="004474EB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774CA" w:rsidRPr="00267458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74CA" w:rsidRPr="00CE458C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7C7F9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4CA" w:rsidRPr="00CE458C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774CA" w:rsidRPr="00FE4CE6" w:rsidRDefault="00E13698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13698">
              <w:rPr>
                <w:rFonts w:ascii="Angsana New" w:hAnsi="Angsana New"/>
                <w:b/>
                <w:bCs/>
                <w:sz w:val="30"/>
                <w:szCs w:val="30"/>
              </w:rPr>
              <w:t>15,706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774CA" w:rsidRPr="00444E00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12,852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774CA" w:rsidRPr="00CE458C" w:rsidRDefault="009D11DC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1DC">
              <w:rPr>
                <w:rFonts w:ascii="Angsana New" w:hAnsi="Angsana New"/>
                <w:b/>
                <w:bCs/>
                <w:sz w:val="30"/>
                <w:szCs w:val="30"/>
              </w:rPr>
              <w:t>1,407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774CA" w:rsidRPr="005311E6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347</w:t>
            </w:r>
          </w:p>
        </w:tc>
      </w:tr>
      <w:tr w:rsidR="004774CA" w:rsidRPr="00CE458C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104961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74CA" w:rsidRPr="00A119A3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4CA" w:rsidRPr="004474EB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4CA" w:rsidRPr="00267458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4CA" w:rsidRPr="004474EB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74CA" w:rsidRPr="004474EB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4CA" w:rsidRPr="004474EB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4CA" w:rsidRPr="00267458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74CA" w:rsidRPr="00CE458C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7C7F91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4CA" w:rsidRPr="00CE458C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:rsidR="004774CA" w:rsidRDefault="004774CA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3E0" w:rsidRPr="00BD5401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:rsidR="006373E0" w:rsidRPr="006373E0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3E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373E0" w:rsidRPr="00BD5401" w:rsidRDefault="00E13698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6373E0" w:rsidRPr="00CE458C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373E0" w:rsidRPr="00BD5401" w:rsidRDefault="006373E0" w:rsidP="006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4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73E0" w:rsidRPr="00BD5401" w:rsidRDefault="006373E0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373E0" w:rsidRPr="006373E0" w:rsidRDefault="000B3A25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A25">
              <w:rPr>
                <w:rFonts w:ascii="Angsana New" w:hAnsi="Angsana New"/>
                <w:b/>
                <w:bCs/>
                <w:sz w:val="30"/>
                <w:szCs w:val="30"/>
              </w:rPr>
              <w:t>130,000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73E0" w:rsidRPr="006373E0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373E0" w:rsidRPr="00BD5401" w:rsidRDefault="006373E0" w:rsidP="006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4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B4497" w:rsidRPr="00CE458C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:rsidR="005B4497" w:rsidRPr="00C70ACE" w:rsidRDefault="005B4497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497" w:rsidRDefault="005B4497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5B4497" w:rsidRPr="00CE458C" w:rsidRDefault="005B4497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:rsidR="005B4497" w:rsidRDefault="005B4497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97" w:rsidRPr="00CE458C" w:rsidRDefault="005B4497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497" w:rsidRDefault="005B4497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497" w:rsidRPr="00CE458C" w:rsidRDefault="005B4497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:rsidR="005B4497" w:rsidRDefault="005B4497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3E0" w:rsidRPr="00CE458C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:rsidR="006373E0" w:rsidRPr="00C70ACE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A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3E0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6373E0" w:rsidRPr="00CE458C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:rsidR="006373E0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73E0" w:rsidRPr="00CE458C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73E0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73E0" w:rsidRPr="00CE458C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:rsidR="006373E0" w:rsidRDefault="006373E0" w:rsidP="0047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F00" w:rsidRPr="00BD5401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:rsidR="001D7F00" w:rsidRPr="00CE458C" w:rsidRDefault="001D7F00" w:rsidP="001D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AC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D7F00" w:rsidRPr="00FE4CE6" w:rsidRDefault="00E13698" w:rsidP="001D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13698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F00" w:rsidRPr="00CE458C" w:rsidRDefault="001D7F00" w:rsidP="001D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D7F00" w:rsidRPr="00444E00" w:rsidRDefault="001D7F00" w:rsidP="001D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1,450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F00" w:rsidRPr="00CE458C" w:rsidRDefault="001D7F00" w:rsidP="001D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D7F00" w:rsidRPr="00CE458C" w:rsidRDefault="000B3A25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F00" w:rsidRPr="00CE458C" w:rsidRDefault="001D7F00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  <w:tab w:val="decimal" w:pos="931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D7F00" w:rsidRPr="005311E6" w:rsidRDefault="001D7F00" w:rsidP="00BD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252BC" w:rsidRPr="00574E1E" w:rsidRDefault="00A252BC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C70ACE" w:rsidRPr="00A252BC" w:rsidRDefault="00C70AC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252B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:rsidR="00C70ACE" w:rsidRPr="00574E1E" w:rsidRDefault="00C70AC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574E1E" w:rsidRPr="001532C5" w:rsidRDefault="00574E1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1532C5">
        <w:rPr>
          <w:rFonts w:ascii="Angsana New" w:hAnsi="Angsana New" w:hint="cs"/>
          <w:i/>
          <w:iCs/>
          <w:spacing w:val="-6"/>
          <w:sz w:val="30"/>
          <w:szCs w:val="30"/>
          <w:cs/>
        </w:rPr>
        <w:t>สัญญาเงิน</w:t>
      </w:r>
      <w:r w:rsidR="0007684C" w:rsidRPr="0007684C">
        <w:rPr>
          <w:rFonts w:ascii="Angsana New" w:hAnsi="Angsana New"/>
          <w:i/>
          <w:iCs/>
          <w:spacing w:val="-6"/>
          <w:sz w:val="30"/>
          <w:szCs w:val="30"/>
          <w:cs/>
        </w:rPr>
        <w:t>กู้ยืมระยะสั้น</w:t>
      </w:r>
    </w:p>
    <w:p w:rsidR="00574E1E" w:rsidRPr="001532C5" w:rsidRDefault="00574E1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574E1E" w:rsidRPr="005D1E03" w:rsidRDefault="00574E1E" w:rsidP="005D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1532C5">
        <w:rPr>
          <w:rFonts w:ascii="Angsana New" w:hAnsi="Angsana New"/>
          <w:spacing w:val="2"/>
          <w:sz w:val="30"/>
          <w:szCs w:val="30"/>
          <w:cs/>
        </w:rPr>
        <w:t>บริษัท อมรินทร์ เทเลวิชั่น จำกัด</w:t>
      </w:r>
      <w:r w:rsidRPr="001532C5">
        <w:rPr>
          <w:rFonts w:ascii="Angsana New" w:hAnsi="Angsana New" w:hint="cs"/>
          <w:spacing w:val="2"/>
          <w:sz w:val="30"/>
          <w:szCs w:val="30"/>
          <w:cs/>
        </w:rPr>
        <w:t>ซึ่งเป็นบริษัทย่อย ได้ทำสัญญาเงินให้กู้ยืมระยะสั้นแก่บริษัท</w:t>
      </w:r>
      <w:r w:rsidR="006F5F4C">
        <w:rPr>
          <w:rFonts w:ascii="Angsana New" w:hAnsi="Angsana New" w:hint="cs"/>
          <w:spacing w:val="2"/>
          <w:sz w:val="30"/>
          <w:szCs w:val="30"/>
          <w:cs/>
        </w:rPr>
        <w:t xml:space="preserve">และบริษัท อมรินทร์ ออมนิเวิร์ส จำกัด </w:t>
      </w:r>
      <w:r w:rsidRPr="001532C5">
        <w:rPr>
          <w:rFonts w:ascii="Angsana New" w:hAnsi="Angsana New" w:hint="cs"/>
          <w:spacing w:val="2"/>
          <w:sz w:val="30"/>
          <w:szCs w:val="30"/>
          <w:cs/>
        </w:rPr>
        <w:t>โดยมีอัต</w:t>
      </w:r>
      <w:r w:rsidR="00C32AC7">
        <w:rPr>
          <w:rFonts w:ascii="Angsana New" w:hAnsi="Angsana New" w:hint="cs"/>
          <w:spacing w:val="2"/>
          <w:sz w:val="30"/>
          <w:szCs w:val="30"/>
          <w:cs/>
        </w:rPr>
        <w:t>ร</w:t>
      </w:r>
      <w:r w:rsidRPr="001532C5">
        <w:rPr>
          <w:rFonts w:ascii="Angsana New" w:hAnsi="Angsana New" w:hint="cs"/>
          <w:spacing w:val="2"/>
          <w:sz w:val="30"/>
          <w:szCs w:val="30"/>
          <w:cs/>
        </w:rPr>
        <w:t xml:space="preserve">าดอกเบี้ยร้อยละ </w:t>
      </w:r>
      <w:r w:rsidR="005D1E03">
        <w:rPr>
          <w:rFonts w:ascii="Angsana New" w:hAnsi="Angsana New"/>
          <w:spacing w:val="2"/>
          <w:sz w:val="30"/>
          <w:szCs w:val="30"/>
        </w:rPr>
        <w:t xml:space="preserve">2.50 </w:t>
      </w:r>
      <w:r w:rsidR="0076584B">
        <w:rPr>
          <w:rFonts w:ascii="Angsana New" w:hAnsi="Angsana New" w:hint="cs"/>
          <w:spacing w:val="2"/>
          <w:sz w:val="30"/>
          <w:szCs w:val="30"/>
          <w:cs/>
        </w:rPr>
        <w:t>ต่อปี</w:t>
      </w:r>
      <w:r w:rsidRPr="001532C5">
        <w:rPr>
          <w:rFonts w:ascii="Angsana New" w:hAnsi="Angsana New" w:hint="cs"/>
          <w:spacing w:val="2"/>
          <w:sz w:val="30"/>
          <w:szCs w:val="30"/>
          <w:cs/>
        </w:rPr>
        <w:t xml:space="preserve"> และถึงกำหนดรับชำระเมื่อทวงถาม</w:t>
      </w:r>
    </w:p>
    <w:p w:rsidR="00726604" w:rsidRDefault="00726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A7373" w:rsidRDefault="000A7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8C317D" w:rsidRPr="00CE458C" w:rsidRDefault="00284462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8C317D" w:rsidRPr="00CE458C">
        <w:rPr>
          <w:rFonts w:ascii="Angsana New" w:hAnsi="Angsana New"/>
          <w:b/>
          <w:bCs/>
          <w:sz w:val="30"/>
          <w:szCs w:val="30"/>
        </w:rPr>
        <w:tab/>
      </w:r>
      <w:r w:rsidR="008C317D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:rsidR="00BE193D" w:rsidRPr="00246B7C" w:rsidRDefault="00BE193D" w:rsidP="00BE1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08" w:type="dxa"/>
        <w:tblInd w:w="450" w:type="dxa"/>
        <w:tblLayout w:type="fixed"/>
        <w:tblLook w:val="0000"/>
      </w:tblPr>
      <w:tblGrid>
        <w:gridCol w:w="3788"/>
        <w:gridCol w:w="1242"/>
        <w:gridCol w:w="238"/>
        <w:gridCol w:w="1190"/>
        <w:gridCol w:w="274"/>
        <w:gridCol w:w="1165"/>
        <w:gridCol w:w="261"/>
        <w:gridCol w:w="1150"/>
      </w:tblGrid>
      <w:tr w:rsidR="00BE193D" w:rsidRPr="00ED3D80" w:rsidTr="00836DE4">
        <w:trPr>
          <w:tblHeader/>
        </w:trPr>
        <w:tc>
          <w:tcPr>
            <w:tcW w:w="2035" w:type="pct"/>
          </w:tcPr>
          <w:p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408" w:rsidRPr="00ED3D80" w:rsidTr="00836DE4">
        <w:trPr>
          <w:tblHeader/>
        </w:trPr>
        <w:tc>
          <w:tcPr>
            <w:tcW w:w="2035" w:type="pct"/>
          </w:tcPr>
          <w:p w:rsidR="00E86408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:rsidR="00E86408" w:rsidRDefault="0000463B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vAlign w:val="center"/>
          </w:tcPr>
          <w:p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E86408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E86408" w:rsidRDefault="0000463B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  <w:vAlign w:val="center"/>
          </w:tcPr>
          <w:p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E86408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86408" w:rsidRPr="00ED3D80" w:rsidTr="002E6FF1">
        <w:trPr>
          <w:tblHeader/>
        </w:trPr>
        <w:tc>
          <w:tcPr>
            <w:tcW w:w="2035" w:type="pct"/>
          </w:tcPr>
          <w:p w:rsidR="00E86408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0" w:type="pct"/>
          </w:tcPr>
          <w:p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E86408" w:rsidRPr="002F4B0F" w:rsidRDefault="00E86408" w:rsidP="00E8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E193D" w:rsidRPr="00ED3D80" w:rsidTr="00836DE4">
        <w:trPr>
          <w:tblHeader/>
        </w:trPr>
        <w:tc>
          <w:tcPr>
            <w:tcW w:w="2035" w:type="pct"/>
          </w:tcPr>
          <w:p w:rsidR="00BE193D" w:rsidRPr="00ED3D80" w:rsidRDefault="00BE193D" w:rsidP="00BE193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:rsidR="00BE193D" w:rsidRPr="00ED3D80" w:rsidRDefault="00BE193D" w:rsidP="00BE193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E0D56" w:rsidRPr="00ED3D80" w:rsidTr="00836DE4">
        <w:tc>
          <w:tcPr>
            <w:tcW w:w="2035" w:type="pct"/>
          </w:tcPr>
          <w:p w:rsidR="009E0D56" w:rsidRPr="00ED3D80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:rsidR="009E0D56" w:rsidRPr="002D12BB" w:rsidRDefault="00714CBC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  <w:r w:rsidR="00632B52">
              <w:rPr>
                <w:rFonts w:ascii="Angsana New" w:hAnsi="Angsana New"/>
                <w:sz w:val="30"/>
                <w:szCs w:val="30"/>
              </w:rPr>
              <w:t>,143</w:t>
            </w:r>
          </w:p>
        </w:tc>
        <w:tc>
          <w:tcPr>
            <w:tcW w:w="128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9E0D56" w:rsidRPr="00ED3D80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437,390</w:t>
            </w:r>
          </w:p>
        </w:tc>
        <w:tc>
          <w:tcPr>
            <w:tcW w:w="147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E0D56" w:rsidRPr="00ED3D80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221,5</w:t>
            </w:r>
            <w:r w:rsidR="008834D2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40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E0D56" w:rsidRPr="00ED3D80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268,185</w:t>
            </w:r>
          </w:p>
        </w:tc>
      </w:tr>
      <w:tr w:rsidR="009E0D56" w:rsidRPr="00ED3D80" w:rsidTr="00836DE4">
        <w:tc>
          <w:tcPr>
            <w:tcW w:w="2035" w:type="pct"/>
          </w:tcPr>
          <w:p w:rsidR="009E0D56" w:rsidRPr="00ED3D80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:rsidR="009E0D56" w:rsidRPr="002D12BB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9E0D56" w:rsidRPr="00ED3D80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E0D56" w:rsidRPr="00ED3D80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E0D56" w:rsidRPr="00ED3D80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0D56" w:rsidRPr="00ED3D80" w:rsidTr="00836DE4">
        <w:tc>
          <w:tcPr>
            <w:tcW w:w="2035" w:type="pct"/>
          </w:tcPr>
          <w:p w:rsidR="009E0D56" w:rsidRPr="00ED3D80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:rsidR="009E0D56" w:rsidRPr="002D12BB" w:rsidRDefault="00632B52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39,880</w:t>
            </w:r>
          </w:p>
        </w:tc>
        <w:tc>
          <w:tcPr>
            <w:tcW w:w="128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9E0D56" w:rsidRPr="00ED3D80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77,018</w:t>
            </w:r>
          </w:p>
        </w:tc>
        <w:tc>
          <w:tcPr>
            <w:tcW w:w="147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E0D56" w:rsidRPr="00ED3D80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13,789</w:t>
            </w:r>
          </w:p>
        </w:tc>
        <w:tc>
          <w:tcPr>
            <w:tcW w:w="140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E0D56" w:rsidRPr="00ED3D80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20,166</w:t>
            </w:r>
          </w:p>
        </w:tc>
      </w:tr>
      <w:tr w:rsidR="009E0D56" w:rsidRPr="00ED3D80" w:rsidTr="00B5268A">
        <w:tc>
          <w:tcPr>
            <w:tcW w:w="2035" w:type="pct"/>
          </w:tcPr>
          <w:p w:rsidR="009E0D56" w:rsidRPr="00ED3D80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:rsidR="009E0D56" w:rsidRPr="002D12BB" w:rsidRDefault="00632B52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4,677</w:t>
            </w:r>
          </w:p>
        </w:tc>
        <w:tc>
          <w:tcPr>
            <w:tcW w:w="128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9E0D56" w:rsidRPr="00ED3D80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7,743</w:t>
            </w:r>
          </w:p>
        </w:tc>
        <w:tc>
          <w:tcPr>
            <w:tcW w:w="147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9E0D56" w:rsidRPr="00ED3D80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2,840</w:t>
            </w:r>
          </w:p>
        </w:tc>
        <w:tc>
          <w:tcPr>
            <w:tcW w:w="140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E0D56" w:rsidRPr="00ED3D80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3,827</w:t>
            </w:r>
          </w:p>
        </w:tc>
      </w:tr>
      <w:tr w:rsidR="009E0D56" w:rsidRPr="00ED3D80" w:rsidTr="00836DE4">
        <w:tc>
          <w:tcPr>
            <w:tcW w:w="2035" w:type="pct"/>
          </w:tcPr>
          <w:p w:rsidR="009E0D56" w:rsidRPr="00ED3D80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:rsidR="009E0D56" w:rsidRPr="002D12BB" w:rsidRDefault="00632B52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3,214</w:t>
            </w:r>
          </w:p>
        </w:tc>
        <w:tc>
          <w:tcPr>
            <w:tcW w:w="128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9E0D56" w:rsidRPr="00C53F52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2,652</w:t>
            </w:r>
          </w:p>
        </w:tc>
        <w:tc>
          <w:tcPr>
            <w:tcW w:w="147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E0D56" w:rsidRPr="00ED3D80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2,800</w:t>
            </w:r>
          </w:p>
        </w:tc>
        <w:tc>
          <w:tcPr>
            <w:tcW w:w="140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E0D56" w:rsidRPr="00C53F52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841</w:t>
            </w:r>
          </w:p>
        </w:tc>
      </w:tr>
      <w:tr w:rsidR="009E0D56" w:rsidRPr="00ED3D80" w:rsidTr="00836DE4">
        <w:tc>
          <w:tcPr>
            <w:tcW w:w="2035" w:type="pct"/>
          </w:tcPr>
          <w:p w:rsidR="009E0D56" w:rsidRPr="00ED3D80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9E0D56" w:rsidRPr="00ED3D80" w:rsidRDefault="00632B52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9,755</w:t>
            </w:r>
          </w:p>
        </w:tc>
        <w:tc>
          <w:tcPr>
            <w:tcW w:w="128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9E0D56" w:rsidRPr="00C53F52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8,775</w:t>
            </w:r>
          </w:p>
        </w:tc>
        <w:tc>
          <w:tcPr>
            <w:tcW w:w="147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9E0D56" w:rsidRPr="00ED3D80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1,695</w:t>
            </w:r>
          </w:p>
        </w:tc>
        <w:tc>
          <w:tcPr>
            <w:tcW w:w="140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9E0D56" w:rsidRPr="00C53F52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</w:tr>
      <w:tr w:rsidR="009E0D56" w:rsidRPr="00ED3D80" w:rsidTr="00251E5E">
        <w:tc>
          <w:tcPr>
            <w:tcW w:w="2035" w:type="pct"/>
          </w:tcPr>
          <w:p w:rsidR="009E0D56" w:rsidRPr="00E86408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:rsidR="009E0D56" w:rsidRPr="00ED3D80" w:rsidRDefault="00632B52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468,669</w:t>
            </w:r>
          </w:p>
        </w:tc>
        <w:tc>
          <w:tcPr>
            <w:tcW w:w="128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:rsidR="009E0D56" w:rsidRPr="00C53F52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52">
              <w:rPr>
                <w:rFonts w:ascii="Angsana New" w:hAnsi="Angsana New"/>
                <w:b/>
                <w:bCs/>
                <w:sz w:val="30"/>
                <w:szCs w:val="30"/>
              </w:rPr>
              <w:t>533,578</w:t>
            </w:r>
          </w:p>
        </w:tc>
        <w:tc>
          <w:tcPr>
            <w:tcW w:w="147" w:type="pct"/>
          </w:tcPr>
          <w:p w:rsidR="009E0D56" w:rsidRPr="00C53F52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:rsidR="009E0D56" w:rsidRPr="00C53F52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242,63</w:t>
            </w:r>
            <w:r w:rsidR="008834D2" w:rsidRPr="00C53F5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:rsidR="009E0D56" w:rsidRPr="00C53F52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:rsidR="009E0D56" w:rsidRPr="00C53F52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52">
              <w:rPr>
                <w:rFonts w:ascii="Angsana New" w:hAnsi="Angsana New"/>
                <w:b/>
                <w:bCs/>
                <w:sz w:val="30"/>
                <w:szCs w:val="30"/>
              </w:rPr>
              <w:t>294,276</w:t>
            </w:r>
          </w:p>
        </w:tc>
      </w:tr>
      <w:tr w:rsidR="009E0D56" w:rsidRPr="00246B7C" w:rsidTr="00836DE4">
        <w:tc>
          <w:tcPr>
            <w:tcW w:w="2035" w:type="pct"/>
          </w:tcPr>
          <w:p w:rsidR="009E0D56" w:rsidRPr="00246B7C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  <w:vAlign w:val="bottom"/>
          </w:tcPr>
          <w:p w:rsidR="009E0D56" w:rsidRPr="00246B7C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9E0D56" w:rsidRPr="00246B7C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:rsidR="009E0D56" w:rsidRPr="00246B7C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E0D56" w:rsidRPr="00246B7C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9E0D56" w:rsidRPr="00246B7C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9E0D56" w:rsidRPr="00246B7C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:rsidR="009E0D56" w:rsidRPr="00246B7C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0D56" w:rsidRPr="00ED3D80" w:rsidTr="00836DE4">
        <w:tc>
          <w:tcPr>
            <w:tcW w:w="2035" w:type="pct"/>
          </w:tcPr>
          <w:p w:rsidR="009E0D56" w:rsidRPr="00ED3D80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7" w:type="pct"/>
            <w:vAlign w:val="bottom"/>
          </w:tcPr>
          <w:p w:rsidR="009E0D56" w:rsidRPr="00ED3D80" w:rsidRDefault="003E18B9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(492)</w:t>
            </w:r>
          </w:p>
        </w:tc>
        <w:tc>
          <w:tcPr>
            <w:tcW w:w="128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:rsidR="009E0D56" w:rsidRPr="00ED3D80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(463)</w:t>
            </w:r>
          </w:p>
        </w:tc>
        <w:tc>
          <w:tcPr>
            <w:tcW w:w="147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9E0D56" w:rsidRPr="00ED3D80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140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:rsidR="009E0D56" w:rsidRPr="00ED3D80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0D56" w:rsidRPr="00ED3D80" w:rsidTr="00836DE4">
        <w:tc>
          <w:tcPr>
            <w:tcW w:w="2035" w:type="pct"/>
          </w:tcPr>
          <w:p w:rsidR="009E0D56" w:rsidRPr="00ED3D80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7" w:type="pct"/>
            <w:vAlign w:val="bottom"/>
          </w:tcPr>
          <w:p w:rsidR="009E0D56" w:rsidRPr="00ED3D80" w:rsidRDefault="003E18B9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(225)</w:t>
            </w:r>
          </w:p>
        </w:tc>
        <w:tc>
          <w:tcPr>
            <w:tcW w:w="128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:rsidR="009E0D56" w:rsidRPr="00ED3D80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(252)</w:t>
            </w:r>
          </w:p>
        </w:tc>
        <w:tc>
          <w:tcPr>
            <w:tcW w:w="147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9E0D56" w:rsidRPr="00ED3D80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140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:rsidR="009E0D56" w:rsidRPr="00ED3D80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0D56" w:rsidRPr="00ED3D80" w:rsidTr="00836DE4">
        <w:tc>
          <w:tcPr>
            <w:tcW w:w="2035" w:type="pct"/>
          </w:tcPr>
          <w:p w:rsidR="009E0D56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:rsidR="009E0D56" w:rsidRPr="00ED3D80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:rsidR="009E0D56" w:rsidRPr="00ED3D80" w:rsidRDefault="003E18B9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</w:t>
            </w:r>
            <w:r w:rsidR="008D7270">
              <w:rPr>
                <w:rFonts w:ascii="Angsana New" w:hAnsi="Angsana New"/>
                <w:sz w:val="30"/>
                <w:szCs w:val="30"/>
              </w:rPr>
              <w:t>063)</w:t>
            </w:r>
          </w:p>
        </w:tc>
        <w:tc>
          <w:tcPr>
            <w:tcW w:w="128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:rsidR="009E0D56" w:rsidRPr="00ED3D80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(15,093)</w:t>
            </w:r>
          </w:p>
        </w:tc>
        <w:tc>
          <w:tcPr>
            <w:tcW w:w="147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9E0D56" w:rsidRPr="00ED3D80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(3,712)</w:t>
            </w:r>
          </w:p>
        </w:tc>
        <w:tc>
          <w:tcPr>
            <w:tcW w:w="140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:rsidR="009E0D56" w:rsidRPr="00ED3D80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(3,712)</w:t>
            </w:r>
          </w:p>
        </w:tc>
      </w:tr>
      <w:tr w:rsidR="009E0D56" w:rsidRPr="002301B3" w:rsidTr="00836DE4">
        <w:tc>
          <w:tcPr>
            <w:tcW w:w="2035" w:type="pct"/>
          </w:tcPr>
          <w:p w:rsidR="009E0D56" w:rsidRPr="00ED3D80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:rsidR="009E0D56" w:rsidRPr="00ED3D80" w:rsidRDefault="008D7270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(13,780)</w:t>
            </w:r>
          </w:p>
        </w:tc>
        <w:tc>
          <w:tcPr>
            <w:tcW w:w="128" w:type="pct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9E0D56" w:rsidRPr="00C53F52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52">
              <w:rPr>
                <w:rFonts w:ascii="Angsana New" w:hAnsi="Angsana New"/>
                <w:b/>
                <w:bCs/>
                <w:sz w:val="30"/>
                <w:szCs w:val="30"/>
              </w:rPr>
              <w:t>(15,808)</w:t>
            </w:r>
          </w:p>
        </w:tc>
        <w:tc>
          <w:tcPr>
            <w:tcW w:w="147" w:type="pct"/>
          </w:tcPr>
          <w:p w:rsidR="009E0D56" w:rsidRPr="00C53F52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:rsidR="009E0D56" w:rsidRPr="00C53F52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52">
              <w:rPr>
                <w:rFonts w:ascii="Angsana New" w:hAnsi="Angsana New"/>
                <w:b/>
                <w:bCs/>
                <w:sz w:val="30"/>
                <w:szCs w:val="30"/>
              </w:rPr>
              <w:t>(3,712)</w:t>
            </w:r>
          </w:p>
        </w:tc>
        <w:tc>
          <w:tcPr>
            <w:tcW w:w="140" w:type="pct"/>
          </w:tcPr>
          <w:p w:rsidR="009E0D56" w:rsidRPr="00C53F52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:rsidR="009E0D56" w:rsidRPr="00C53F52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52">
              <w:rPr>
                <w:rFonts w:ascii="Angsana New" w:hAnsi="Angsana New"/>
                <w:b/>
                <w:bCs/>
                <w:sz w:val="30"/>
                <w:szCs w:val="30"/>
              </w:rPr>
              <w:t>(3,712)</w:t>
            </w:r>
          </w:p>
        </w:tc>
      </w:tr>
      <w:tr w:rsidR="009E0D56" w:rsidRPr="00246B7C" w:rsidTr="00836DE4">
        <w:tc>
          <w:tcPr>
            <w:tcW w:w="2035" w:type="pct"/>
          </w:tcPr>
          <w:p w:rsidR="009E0D56" w:rsidRPr="00246B7C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:rsidR="009E0D56" w:rsidRPr="00246B7C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9E0D56" w:rsidRPr="00246B7C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:rsidR="009E0D56" w:rsidRPr="00C53F52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9E0D56" w:rsidRPr="00C53F52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:rsidR="009E0D56" w:rsidRPr="00C53F52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9E0D56" w:rsidRPr="00C53F52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:rsidR="009E0D56" w:rsidRPr="00C53F52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E0D56" w:rsidRPr="00CD0D6F" w:rsidTr="00836DE4">
        <w:tc>
          <w:tcPr>
            <w:tcW w:w="2035" w:type="pct"/>
          </w:tcPr>
          <w:p w:rsidR="009E0D56" w:rsidRPr="00ED3D80" w:rsidRDefault="009E0D56" w:rsidP="009E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vAlign w:val="bottom"/>
          </w:tcPr>
          <w:p w:rsidR="009E0D56" w:rsidRPr="00ED3D80" w:rsidRDefault="008D7270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454,889</w:t>
            </w:r>
          </w:p>
        </w:tc>
        <w:tc>
          <w:tcPr>
            <w:tcW w:w="128" w:type="pct"/>
            <w:vAlign w:val="bottom"/>
          </w:tcPr>
          <w:p w:rsidR="009E0D56" w:rsidRPr="00ED3D80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:rsidR="009E0D56" w:rsidRPr="00C53F52" w:rsidRDefault="009E0D56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52">
              <w:rPr>
                <w:rFonts w:ascii="Angsana New" w:hAnsi="Angsana New"/>
                <w:b/>
                <w:bCs/>
                <w:sz w:val="30"/>
                <w:szCs w:val="30"/>
              </w:rPr>
              <w:t>517,770</w:t>
            </w:r>
          </w:p>
        </w:tc>
        <w:tc>
          <w:tcPr>
            <w:tcW w:w="147" w:type="pct"/>
            <w:vAlign w:val="bottom"/>
          </w:tcPr>
          <w:p w:rsidR="009E0D56" w:rsidRPr="00C53F52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:rsidR="009E0D56" w:rsidRPr="00C53F52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52">
              <w:rPr>
                <w:rFonts w:ascii="Angsana New" w:hAnsi="Angsana New"/>
                <w:b/>
                <w:bCs/>
                <w:sz w:val="30"/>
                <w:szCs w:val="30"/>
              </w:rPr>
              <w:t>238,92</w:t>
            </w:r>
            <w:r w:rsidR="008834D2" w:rsidRPr="00C53F5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0" w:type="pct"/>
            <w:vAlign w:val="bottom"/>
          </w:tcPr>
          <w:p w:rsidR="009E0D56" w:rsidRPr="00C53F52" w:rsidRDefault="009E0D56" w:rsidP="009E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:rsidR="009E0D56" w:rsidRPr="00C53F52" w:rsidRDefault="009E0D56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52">
              <w:rPr>
                <w:rFonts w:ascii="Angsana New" w:hAnsi="Angsana New"/>
                <w:b/>
                <w:bCs/>
                <w:sz w:val="30"/>
                <w:szCs w:val="30"/>
              </w:rPr>
              <w:t>290,564</w:t>
            </w:r>
          </w:p>
        </w:tc>
      </w:tr>
    </w:tbl>
    <w:p w:rsidR="007820F3" w:rsidRDefault="007820F3" w:rsidP="00FA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A7373" w:rsidRDefault="000A7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FA3821" w:rsidRDefault="00284462" w:rsidP="00FA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FA3821" w:rsidRPr="00CE458C">
        <w:rPr>
          <w:rFonts w:ascii="Angsana New" w:hAnsi="Angsana New"/>
          <w:b/>
          <w:bCs/>
          <w:sz w:val="30"/>
          <w:szCs w:val="30"/>
        </w:rPr>
        <w:tab/>
      </w:r>
      <w:r w:rsidR="00FA3821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:rsidR="00FA3821" w:rsidRPr="007C76AA" w:rsidRDefault="00FA3821" w:rsidP="00FA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810" w:type="dxa"/>
        <w:tblInd w:w="450" w:type="dxa"/>
        <w:tblLayout w:type="fixed"/>
        <w:tblLook w:val="01E0"/>
      </w:tblPr>
      <w:tblGrid>
        <w:gridCol w:w="2880"/>
        <w:gridCol w:w="810"/>
        <w:gridCol w:w="241"/>
        <w:gridCol w:w="929"/>
        <w:gridCol w:w="249"/>
        <w:gridCol w:w="1011"/>
        <w:gridCol w:w="249"/>
        <w:gridCol w:w="921"/>
        <w:gridCol w:w="249"/>
        <w:gridCol w:w="1011"/>
        <w:gridCol w:w="270"/>
        <w:gridCol w:w="990"/>
      </w:tblGrid>
      <w:tr w:rsidR="00FA3821" w:rsidRPr="001B1A4A" w:rsidTr="00246B7C">
        <w:trPr>
          <w:tblHeader/>
        </w:trPr>
        <w:tc>
          <w:tcPr>
            <w:tcW w:w="2880" w:type="dxa"/>
            <w:vAlign w:val="bottom"/>
          </w:tcPr>
          <w:p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11"/>
            <w:vAlign w:val="bottom"/>
          </w:tcPr>
          <w:p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A3821" w:rsidRPr="001B1A4A" w:rsidTr="00246B7C">
        <w:trPr>
          <w:tblHeader/>
        </w:trPr>
        <w:tc>
          <w:tcPr>
            <w:tcW w:w="2880" w:type="dxa"/>
            <w:vAlign w:val="bottom"/>
            <w:hideMark/>
          </w:tcPr>
          <w:p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/>
                <w:b/>
                <w:bCs/>
                <w:sz w:val="26"/>
                <w:szCs w:val="26"/>
                <w:cs/>
                <w:lang w:val="th-TH"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br/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810" w:type="dxa"/>
            <w:vAlign w:val="bottom"/>
            <w:hideMark/>
          </w:tcPr>
          <w:p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  <w:hideMark/>
          </w:tcPr>
          <w:p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:rsidR="00FA3821" w:rsidRPr="001B1A4A" w:rsidRDefault="00FA3821" w:rsidP="000A7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  <w:r w:rsidRPr="001B1A4A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vAlign w:val="bottom"/>
            <w:hideMark/>
          </w:tcPr>
          <w:p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="00FA3821" w:rsidRPr="001B1A4A" w:rsidRDefault="00FA3821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:rsidR="00FA3821" w:rsidRPr="001B1A4A" w:rsidRDefault="001B1A4A" w:rsidP="000046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0463B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00463B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FA3821" w:rsidRPr="001B1A4A" w:rsidTr="00246B7C">
        <w:trPr>
          <w:tblHeader/>
        </w:trPr>
        <w:tc>
          <w:tcPr>
            <w:tcW w:w="2880" w:type="dxa"/>
            <w:vAlign w:val="bottom"/>
          </w:tcPr>
          <w:p w:rsidR="00FA3821" w:rsidRPr="001B1A4A" w:rsidRDefault="00FA3821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  <w:vAlign w:val="bottom"/>
          </w:tcPr>
          <w:p w:rsidR="00FA3821" w:rsidRPr="006844E6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FA3821" w:rsidRPr="001B1A4A" w:rsidTr="00246B7C">
        <w:tc>
          <w:tcPr>
            <w:tcW w:w="2880" w:type="dxa"/>
            <w:vAlign w:val="bottom"/>
          </w:tcPr>
          <w:p w:rsidR="00FA3821" w:rsidRPr="001B1A4A" w:rsidRDefault="00FA3821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10" w:type="dxa"/>
            <w:vAlign w:val="bottom"/>
          </w:tcPr>
          <w:p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3821" w:rsidRPr="001B1A4A" w:rsidTr="000A7373">
        <w:tc>
          <w:tcPr>
            <w:tcW w:w="2880" w:type="dxa"/>
            <w:vAlign w:val="bottom"/>
          </w:tcPr>
          <w:p w:rsidR="00FA3821" w:rsidRPr="001B1A4A" w:rsidRDefault="00FA3821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821" w:rsidRPr="001B1A4A" w:rsidRDefault="00FA3821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FA3821" w:rsidRPr="001B1A4A" w:rsidRDefault="00FA3821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4D01" w:rsidRPr="001B1A4A" w:rsidTr="00B54D01">
        <w:tc>
          <w:tcPr>
            <w:tcW w:w="2880" w:type="dxa"/>
            <w:vAlign w:val="bottom"/>
          </w:tcPr>
          <w:p w:rsidR="00B54D01" w:rsidRPr="001B1A4A" w:rsidRDefault="00B54D01" w:rsidP="00B54D01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</w:tc>
        <w:tc>
          <w:tcPr>
            <w:tcW w:w="810" w:type="dxa"/>
            <w:vAlign w:val="bottom"/>
          </w:tcPr>
          <w:p w:rsidR="00B54D01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:rsidR="00B54D01" w:rsidRPr="00DC23E9" w:rsidRDefault="00B54D01" w:rsidP="00B54D0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DC23E9" w:rsidRDefault="00B54D01" w:rsidP="00B54D01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:rsidR="00B54D01" w:rsidRDefault="00B54D01" w:rsidP="00B54D0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:rsidR="00B54D01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:rsidR="00B54D01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B54D01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54D01" w:rsidRPr="001B1A4A" w:rsidTr="00B54D01">
        <w:tc>
          <w:tcPr>
            <w:tcW w:w="2880" w:type="dxa"/>
            <w:vAlign w:val="bottom"/>
          </w:tcPr>
          <w:p w:rsidR="00B54D01" w:rsidRPr="001B1A4A" w:rsidRDefault="00B54D01" w:rsidP="00B54D01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:rsidR="00B54D01" w:rsidRPr="00C53F52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53F52">
              <w:rPr>
                <w:rFonts w:asciiTheme="majorBidi" w:hAnsiTheme="majorBidi" w:cstheme="majorBidi"/>
                <w:sz w:val="26"/>
                <w:szCs w:val="26"/>
              </w:rPr>
              <w:t>666,</w:t>
            </w:r>
            <w:r w:rsidRPr="00C53F52">
              <w:rPr>
                <w:rFonts w:ascii="Angsana New" w:hAnsi="Angsana New"/>
                <w:sz w:val="26"/>
                <w:szCs w:val="26"/>
              </w:rPr>
              <w:t>93</w:t>
            </w:r>
            <w:r w:rsidR="00C20160" w:rsidRPr="00C53F5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1" w:type="dxa"/>
            <w:vAlign w:val="bottom"/>
          </w:tcPr>
          <w:p w:rsidR="00B54D01" w:rsidRPr="00B54D01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:rsidR="00B54D01" w:rsidRPr="00B54D01" w:rsidRDefault="00B54D01" w:rsidP="00B54D01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B54D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B54D01" w:rsidRPr="00B54D01" w:rsidRDefault="00B54D01" w:rsidP="00B54D01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:rsidR="00B54D01" w:rsidRPr="00B54D01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54D01">
              <w:rPr>
                <w:rFonts w:asciiTheme="majorBidi" w:hAnsiTheme="majorBidi" w:cstheme="majorBidi"/>
                <w:sz w:val="26"/>
                <w:szCs w:val="26"/>
              </w:rPr>
              <w:t>(190,</w:t>
            </w:r>
            <w:r w:rsidRPr="00B54D01">
              <w:rPr>
                <w:rFonts w:ascii="Angsana New" w:hAnsi="Angsana New"/>
                <w:sz w:val="26"/>
                <w:szCs w:val="26"/>
              </w:rPr>
              <w:t>000</w:t>
            </w:r>
            <w:r w:rsidRPr="00B54D0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:rsidR="00B54D01" w:rsidRPr="00B54D01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:rsidR="00B54D01" w:rsidRPr="00B54D01" w:rsidRDefault="00B54D01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54D01">
              <w:rPr>
                <w:rFonts w:asciiTheme="majorBidi" w:hAnsiTheme="majorBidi" w:cstheme="majorBidi"/>
                <w:sz w:val="26"/>
                <w:szCs w:val="26"/>
              </w:rPr>
              <w:t>(1,676)</w:t>
            </w:r>
          </w:p>
        </w:tc>
        <w:tc>
          <w:tcPr>
            <w:tcW w:w="249" w:type="dxa"/>
            <w:vAlign w:val="bottom"/>
          </w:tcPr>
          <w:p w:rsidR="00B54D01" w:rsidRPr="00B54D01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:rsidR="00B54D01" w:rsidRPr="00B54D01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54D01">
              <w:rPr>
                <w:rFonts w:asciiTheme="majorBidi" w:hAnsiTheme="majorBidi" w:cstheme="majorBidi"/>
                <w:sz w:val="26"/>
                <w:szCs w:val="26"/>
              </w:rPr>
              <w:t>355,57</w:t>
            </w:r>
            <w:r w:rsidR="00C2016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:rsidR="00B54D01" w:rsidRPr="00B54D01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54D01" w:rsidRPr="00B54D01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54D01">
              <w:rPr>
                <w:rFonts w:asciiTheme="majorBidi" w:hAnsiTheme="majorBidi" w:cstheme="majorBidi"/>
                <w:sz w:val="26"/>
                <w:szCs w:val="26"/>
              </w:rPr>
              <w:t>830,838</w:t>
            </w:r>
          </w:p>
        </w:tc>
      </w:tr>
      <w:tr w:rsidR="00B54D01" w:rsidRPr="001B1A4A" w:rsidTr="00B54D01">
        <w:tc>
          <w:tcPr>
            <w:tcW w:w="2880" w:type="dxa"/>
            <w:vAlign w:val="bottom"/>
          </w:tcPr>
          <w:p w:rsidR="00B54D01" w:rsidRDefault="00B54D01" w:rsidP="00B54D01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vAlign w:val="bottom"/>
          </w:tcPr>
          <w:p w:rsidR="00B54D01" w:rsidRPr="00B54D01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:rsidR="00B54D01" w:rsidRPr="00B54D01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:rsidR="00B54D01" w:rsidRPr="00B54D01" w:rsidRDefault="00B54D01" w:rsidP="00B54D01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B54D01" w:rsidRDefault="00B54D01" w:rsidP="00B54D01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:rsidR="00B54D01" w:rsidRPr="00B54D01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B54D01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:rsidR="00B54D01" w:rsidRPr="00B54D01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B54D01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:rsidR="00B54D01" w:rsidRPr="00B54D01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54D01" w:rsidRPr="00B54D01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54D01" w:rsidRPr="00B54D01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4D01" w:rsidRPr="001B1A4A" w:rsidTr="00B54D01">
        <w:tc>
          <w:tcPr>
            <w:tcW w:w="2880" w:type="dxa"/>
            <w:vAlign w:val="bottom"/>
          </w:tcPr>
          <w:p w:rsidR="00B54D01" w:rsidRDefault="00B54D01" w:rsidP="00B54D01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B54D01" w:rsidRPr="00B54D01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:rsidR="00B54D01" w:rsidRPr="00B54D01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:rsidR="00B54D01" w:rsidRPr="00B54D01" w:rsidRDefault="00B54D01" w:rsidP="00B54D01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B54D01" w:rsidRPr="00B54D01" w:rsidRDefault="00B54D01" w:rsidP="00B54D01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:rsidR="00B54D01" w:rsidRPr="00B54D01" w:rsidRDefault="00B54D01" w:rsidP="00B54D01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tcBorders>
              <w:bottom w:val="single" w:sz="4" w:space="0" w:color="auto"/>
            </w:tcBorders>
            <w:vAlign w:val="bottom"/>
          </w:tcPr>
          <w:p w:rsidR="00B54D01" w:rsidRPr="00B54D01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B54D01" w:rsidRPr="00B54D01" w:rsidRDefault="00B54D01" w:rsidP="00C53F52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B54D01" w:rsidRPr="00B54D01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:rsidR="00B54D01" w:rsidRPr="00B54D01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54D01">
              <w:rPr>
                <w:rFonts w:asciiTheme="majorBidi" w:hAnsiTheme="majorBidi" w:cstheme="majorBidi"/>
                <w:sz w:val="26"/>
                <w:szCs w:val="26"/>
              </w:rPr>
              <w:t>3,004</w:t>
            </w:r>
          </w:p>
        </w:tc>
        <w:tc>
          <w:tcPr>
            <w:tcW w:w="270" w:type="dxa"/>
          </w:tcPr>
          <w:p w:rsidR="00B54D01" w:rsidRPr="00B54D01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54D01" w:rsidRPr="00B54D01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54D01">
              <w:rPr>
                <w:rFonts w:asciiTheme="majorBidi" w:hAnsiTheme="majorBidi" w:cstheme="majorBidi"/>
                <w:sz w:val="26"/>
                <w:szCs w:val="26"/>
              </w:rPr>
              <w:t>3,004</w:t>
            </w:r>
          </w:p>
        </w:tc>
      </w:tr>
      <w:tr w:rsidR="00B54D01" w:rsidRPr="001B1A4A" w:rsidTr="00B54D01">
        <w:tc>
          <w:tcPr>
            <w:tcW w:w="2880" w:type="dxa"/>
            <w:vAlign w:val="bottom"/>
          </w:tcPr>
          <w:p w:rsidR="00B54D01" w:rsidRDefault="00B54D01" w:rsidP="00B54D01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4D01" w:rsidRPr="00B54D01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4D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666,93</w:t>
            </w:r>
            <w:r w:rsidR="00C201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1" w:type="dxa"/>
            <w:vAlign w:val="bottom"/>
          </w:tcPr>
          <w:p w:rsidR="00B54D01" w:rsidRPr="00B54D01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4D01" w:rsidRPr="00B54D01" w:rsidRDefault="00B54D01" w:rsidP="00B54D01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4D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B54D01" w:rsidRPr="00B54D01" w:rsidRDefault="00B54D01" w:rsidP="00B54D01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4D01" w:rsidRPr="00B54D01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4D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(190,</w:t>
            </w:r>
            <w:r w:rsidRPr="00B54D01"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  <w:r w:rsidRPr="00B54D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:rsidR="00B54D01" w:rsidRPr="00B54D01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4D01" w:rsidRPr="00B54D01" w:rsidRDefault="00B54D01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4D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(1,676)</w:t>
            </w:r>
          </w:p>
        </w:tc>
        <w:tc>
          <w:tcPr>
            <w:tcW w:w="249" w:type="dxa"/>
            <w:vAlign w:val="bottom"/>
          </w:tcPr>
          <w:p w:rsidR="00B54D01" w:rsidRPr="00B54D01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4D01" w:rsidRPr="00B54D01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4D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358,58</w:t>
            </w:r>
            <w:r w:rsidR="00C201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B54D01" w:rsidRPr="00B54D01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54D01" w:rsidRPr="00B54D01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4D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833,84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B54D01" w:rsidRPr="001B1A4A" w:rsidTr="00246B7C">
        <w:trPr>
          <w:trHeight w:val="60"/>
        </w:trPr>
        <w:tc>
          <w:tcPr>
            <w:tcW w:w="2880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442EA8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4D01" w:rsidRPr="001B1A4A" w:rsidTr="00246B7C">
        <w:trPr>
          <w:trHeight w:val="60"/>
        </w:trPr>
        <w:tc>
          <w:tcPr>
            <w:tcW w:w="2880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442EA8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4D01" w:rsidRPr="001B1A4A" w:rsidTr="00246B7C">
        <w:trPr>
          <w:trHeight w:val="60"/>
        </w:trPr>
        <w:tc>
          <w:tcPr>
            <w:tcW w:w="2880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54D01" w:rsidRDefault="00B54D01" w:rsidP="00B54D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:rsidR="00B54D01" w:rsidRDefault="00B54D01" w:rsidP="00B54D01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Default="00B54D01" w:rsidP="00B54D0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:rsidR="00B54D01" w:rsidRDefault="00B54D01" w:rsidP="00442EA8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54D01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4D01" w:rsidRPr="001B1A4A" w:rsidTr="000A7373">
        <w:trPr>
          <w:trHeight w:val="60"/>
        </w:trPr>
        <w:tc>
          <w:tcPr>
            <w:tcW w:w="2880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906,797</w:t>
            </w: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6A0EC1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A0EC1">
              <w:rPr>
                <w:rFonts w:asciiTheme="majorBidi" w:hAnsiTheme="majorBidi" w:cstheme="majorBidi"/>
                <w:sz w:val="26"/>
                <w:szCs w:val="26"/>
              </w:rPr>
              <w:t>(25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6A0E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54D01">
              <w:rPr>
                <w:rFonts w:asciiTheme="majorBidi" w:hAnsiTheme="majorBidi" w:cstheme="majorBidi"/>
                <w:sz w:val="26"/>
                <w:szCs w:val="26"/>
              </w:rPr>
              <w:t>(355,577)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54D01" w:rsidRPr="001B1A4A" w:rsidRDefault="006A0EC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A0EC1">
              <w:rPr>
                <w:rFonts w:asciiTheme="majorBidi" w:hAnsiTheme="majorBidi" w:cstheme="majorBidi"/>
                <w:sz w:val="26"/>
                <w:szCs w:val="26"/>
              </w:rPr>
              <w:t>550,96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B54D01" w:rsidRPr="001B1A4A" w:rsidTr="000A7373">
        <w:tc>
          <w:tcPr>
            <w:tcW w:w="2880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9E1E36" w:rsidRDefault="00B54D01" w:rsidP="00B54D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:rsidR="00B54D01" w:rsidRDefault="00B54D01" w:rsidP="00B54D01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Default="00B54D01" w:rsidP="00B54D0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:rsidR="00B54D01" w:rsidRDefault="00B54D01" w:rsidP="00442EA8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Default="00B54D01" w:rsidP="00B54D01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54D01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B54D01" w:rsidRPr="001B1A4A" w:rsidTr="000A7373">
        <w:tc>
          <w:tcPr>
            <w:tcW w:w="2880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54D01" w:rsidRPr="009E1E36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E1E36">
              <w:rPr>
                <w:rFonts w:asciiTheme="majorBidi" w:hAnsiTheme="majorBidi" w:cstheme="majorBidi"/>
                <w:sz w:val="26"/>
                <w:szCs w:val="26"/>
              </w:rPr>
              <w:t>3,006</w:t>
            </w: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54D01" w:rsidRPr="001B1A4A" w:rsidRDefault="006A0EC1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A0EC1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54D01" w:rsidRPr="001B1A4A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54D01">
              <w:rPr>
                <w:rFonts w:asciiTheme="majorBidi" w:hAnsiTheme="majorBidi" w:cstheme="majorBidi"/>
                <w:sz w:val="26"/>
                <w:szCs w:val="26"/>
              </w:rPr>
              <w:t>(3,004)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:rsidR="00B54D01" w:rsidRPr="001B1A4A" w:rsidRDefault="006A0EC1" w:rsidP="00C53F52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54D01" w:rsidRPr="001B1A4A" w:rsidTr="00246B7C">
        <w:tc>
          <w:tcPr>
            <w:tcW w:w="2880" w:type="dxa"/>
            <w:vAlign w:val="bottom"/>
          </w:tcPr>
          <w:p w:rsidR="00B54D01" w:rsidRPr="001B1A4A" w:rsidRDefault="00B54D01" w:rsidP="00B54D0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54D01" w:rsidRPr="001B1A4A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909,803</w:t>
            </w: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54D01" w:rsidRPr="001B1A4A" w:rsidRDefault="006A0EC1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0E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6A0E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54D01" w:rsidRPr="001B1A4A" w:rsidRDefault="006A0EC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0E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(358,581)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54D01" w:rsidRPr="001B1A4A" w:rsidRDefault="006A0EC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0E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550,963</w:t>
            </w:r>
          </w:p>
        </w:tc>
      </w:tr>
      <w:tr w:rsidR="00B54D01" w:rsidRPr="001B1A4A" w:rsidTr="00887908">
        <w:tc>
          <w:tcPr>
            <w:tcW w:w="2880" w:type="dxa"/>
            <w:vAlign w:val="bottom"/>
          </w:tcPr>
          <w:p w:rsidR="00B54D01" w:rsidRPr="001B1A4A" w:rsidRDefault="00B54D01" w:rsidP="00B54D01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4D01" w:rsidRPr="001B1A4A" w:rsidTr="00887908">
        <w:tc>
          <w:tcPr>
            <w:tcW w:w="2880" w:type="dxa"/>
            <w:vAlign w:val="bottom"/>
          </w:tcPr>
          <w:p w:rsidR="00B54D01" w:rsidRPr="001B1A4A" w:rsidRDefault="00B54D01" w:rsidP="00B54D01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810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4D01" w:rsidRPr="001B1A4A" w:rsidTr="00887908">
        <w:tc>
          <w:tcPr>
            <w:tcW w:w="2880" w:type="dxa"/>
            <w:vAlign w:val="bottom"/>
          </w:tcPr>
          <w:p w:rsidR="00B54D01" w:rsidRPr="001B1A4A" w:rsidRDefault="00B54D01" w:rsidP="00B54D01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4D01" w:rsidRPr="001B1A4A" w:rsidTr="00887908">
        <w:tc>
          <w:tcPr>
            <w:tcW w:w="2880" w:type="dxa"/>
            <w:vAlign w:val="bottom"/>
          </w:tcPr>
          <w:p w:rsidR="00B54D01" w:rsidRPr="001B1A4A" w:rsidRDefault="00B54D01" w:rsidP="00B54D01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</w:tc>
        <w:tc>
          <w:tcPr>
            <w:tcW w:w="810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4D01" w:rsidRPr="001B1A4A" w:rsidTr="00887908">
        <w:tc>
          <w:tcPr>
            <w:tcW w:w="2880" w:type="dxa"/>
            <w:vAlign w:val="bottom"/>
          </w:tcPr>
          <w:p w:rsidR="00B54D01" w:rsidRPr="001B1A4A" w:rsidRDefault="00B54D01" w:rsidP="00B54D01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B54D01" w:rsidRPr="00615DBB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5DBB">
              <w:rPr>
                <w:rFonts w:ascii="Angsana New" w:hAnsi="Angsana New" w:hint="cs"/>
                <w:b/>
                <w:bCs/>
                <w:sz w:val="26"/>
                <w:szCs w:val="26"/>
              </w:rPr>
              <w:t>344,204</w:t>
            </w: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66,417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:rsidR="00B54D01" w:rsidRPr="001B1A4A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/>
                <w:b/>
                <w:bCs/>
                <w:sz w:val="26"/>
                <w:szCs w:val="26"/>
              </w:rPr>
              <w:t>(266,000)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vAlign w:val="bottom"/>
          </w:tcPr>
          <w:p w:rsidR="00B54D01" w:rsidRPr="00615DBB" w:rsidRDefault="00B54D01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5DBB">
              <w:rPr>
                <w:rFonts w:ascii="Angsana New" w:hAnsi="Angsana New"/>
                <w:b/>
                <w:bCs/>
                <w:sz w:val="26"/>
                <w:szCs w:val="26"/>
              </w:rPr>
              <w:t>(2,556)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:rsidR="00B54D01" w:rsidRPr="00615DBB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5DBB">
              <w:rPr>
                <w:rFonts w:ascii="Angsana New" w:hAnsi="Angsana New"/>
                <w:b/>
                <w:bCs/>
                <w:sz w:val="26"/>
                <w:szCs w:val="26"/>
              </w:rPr>
              <w:t>106,277</w:t>
            </w:r>
          </w:p>
        </w:tc>
        <w:tc>
          <w:tcPr>
            <w:tcW w:w="270" w:type="dxa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B54D01" w:rsidRPr="00615DBB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5DBB">
              <w:rPr>
                <w:rFonts w:ascii="Angsana New" w:hAnsi="Angsana New"/>
                <w:b/>
                <w:bCs/>
                <w:sz w:val="26"/>
                <w:szCs w:val="26"/>
              </w:rPr>
              <w:t>248,342</w:t>
            </w:r>
          </w:p>
        </w:tc>
      </w:tr>
      <w:tr w:rsidR="00B54D01" w:rsidRPr="001B1A4A" w:rsidTr="00887908">
        <w:trPr>
          <w:trHeight w:val="60"/>
        </w:trPr>
        <w:tc>
          <w:tcPr>
            <w:tcW w:w="2880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442EA8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4D01" w:rsidRPr="001B1A4A" w:rsidTr="00887908">
        <w:trPr>
          <w:trHeight w:val="60"/>
        </w:trPr>
        <w:tc>
          <w:tcPr>
            <w:tcW w:w="2880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442EA8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4D01" w:rsidRPr="001B1A4A" w:rsidTr="00887908">
        <w:trPr>
          <w:trHeight w:val="60"/>
        </w:trPr>
        <w:tc>
          <w:tcPr>
            <w:tcW w:w="2880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:rsidR="00B54D01" w:rsidRDefault="00B54D01" w:rsidP="00B54D01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:rsidR="00B54D01" w:rsidRDefault="00B54D01" w:rsidP="00442EA8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Default="00B54D01" w:rsidP="00B54D01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54D01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4D01" w:rsidRPr="001B1A4A" w:rsidTr="000A7373">
        <w:trPr>
          <w:trHeight w:val="60"/>
        </w:trPr>
        <w:tc>
          <w:tcPr>
            <w:tcW w:w="2880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>955,934</w:t>
            </w: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15D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199,495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615DBB" w:rsidRDefault="00B54D01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 w:rsidRPr="00615DBB">
              <w:rPr>
                <w:rFonts w:ascii="Angsana New" w:hAnsi="Angsana New"/>
                <w:sz w:val="26"/>
                <w:szCs w:val="26"/>
              </w:rPr>
              <w:t>(1,419)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15DBB">
              <w:rPr>
                <w:rFonts w:ascii="Angsana New" w:hAnsi="Angsana New"/>
                <w:sz w:val="26"/>
                <w:szCs w:val="26"/>
              </w:rPr>
              <w:t>(106,277)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54D01" w:rsidRPr="001B1A4A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15DBB">
              <w:rPr>
                <w:rFonts w:ascii="Angsana New" w:hAnsi="Angsana New"/>
                <w:sz w:val="26"/>
                <w:szCs w:val="26"/>
              </w:rPr>
              <w:t>1,047,733</w:t>
            </w:r>
          </w:p>
        </w:tc>
      </w:tr>
      <w:tr w:rsidR="00B54D01" w:rsidRPr="001B1A4A" w:rsidTr="000A7373">
        <w:tc>
          <w:tcPr>
            <w:tcW w:w="2880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decimal" w:pos="465"/>
              </w:tabs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:rsidR="00B54D01" w:rsidRPr="001B1A4A" w:rsidRDefault="00B54D01" w:rsidP="00442EA8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:rsidR="00B54D01" w:rsidRDefault="00B54D01" w:rsidP="00B54D01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B54D01" w:rsidRPr="001B1A4A" w:rsidTr="000A7373">
        <w:tc>
          <w:tcPr>
            <w:tcW w:w="2880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54D01" w:rsidRPr="00615DBB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15DBB">
              <w:rPr>
                <w:rFonts w:asciiTheme="majorBidi" w:hAnsiTheme="majorBidi" w:cstheme="majorBidi"/>
                <w:sz w:val="26"/>
                <w:szCs w:val="26"/>
              </w:rPr>
              <w:t>3,010</w:t>
            </w: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54D01" w:rsidRPr="00615DBB" w:rsidRDefault="00B54D01" w:rsidP="00B54D01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615D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54D01" w:rsidRPr="001B1A4A" w:rsidRDefault="00B54D01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:rsidR="00B54D01" w:rsidRPr="001B1A4A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3,008</w:t>
            </w:r>
          </w:p>
        </w:tc>
      </w:tr>
      <w:tr w:rsidR="00B54D01" w:rsidRPr="001B1A4A" w:rsidTr="00887908">
        <w:tc>
          <w:tcPr>
            <w:tcW w:w="2880" w:type="dxa"/>
            <w:vAlign w:val="bottom"/>
          </w:tcPr>
          <w:p w:rsidR="00B54D01" w:rsidRPr="001B1A4A" w:rsidRDefault="00B54D01" w:rsidP="00B54D0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54D01" w:rsidRPr="001B1A4A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</w:rPr>
              <w:t>958,944</w:t>
            </w:r>
          </w:p>
        </w:tc>
        <w:tc>
          <w:tcPr>
            <w:tcW w:w="241" w:type="dxa"/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199,</w:t>
            </w:r>
            <w:r w:rsidRPr="0000463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495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54D01" w:rsidRPr="00F81A37" w:rsidRDefault="00B54D01" w:rsidP="00B54D01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1A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B54D01" w:rsidRPr="001B1A4A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54D01" w:rsidRPr="0000463B" w:rsidRDefault="00B54D01" w:rsidP="004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/>
                <w:b/>
                <w:bCs/>
                <w:sz w:val="26"/>
                <w:szCs w:val="26"/>
              </w:rPr>
              <w:t>(1,421)</w:t>
            </w:r>
          </w:p>
        </w:tc>
        <w:tc>
          <w:tcPr>
            <w:tcW w:w="249" w:type="dxa"/>
            <w:vAlign w:val="bottom"/>
          </w:tcPr>
          <w:p w:rsidR="00B54D01" w:rsidRPr="0000463B" w:rsidRDefault="00B54D01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54D01" w:rsidRPr="004A4F13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4F13">
              <w:rPr>
                <w:rFonts w:ascii="Angsana New" w:hAnsi="Angsana New"/>
                <w:b/>
                <w:bCs/>
                <w:sz w:val="26"/>
                <w:szCs w:val="26"/>
              </w:rPr>
              <w:t>(106,277)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54D01" w:rsidRPr="001B1A4A" w:rsidRDefault="00B54D01" w:rsidP="00B54D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54D01" w:rsidRPr="001B1A4A" w:rsidRDefault="00B54D01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/>
                <w:b/>
                <w:bCs/>
                <w:sz w:val="26"/>
                <w:szCs w:val="26"/>
              </w:rPr>
              <w:t>1,050,741</w:t>
            </w:r>
          </w:p>
        </w:tc>
      </w:tr>
    </w:tbl>
    <w:p w:rsidR="0068253E" w:rsidRDefault="00682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0A7373" w:rsidRDefault="000A7373">
      <w:r>
        <w:br w:type="page"/>
      </w:r>
    </w:p>
    <w:tbl>
      <w:tblPr>
        <w:tblW w:w="9455" w:type="dxa"/>
        <w:tblInd w:w="450" w:type="dxa"/>
        <w:tblLayout w:type="fixed"/>
        <w:tblLook w:val="01E0"/>
      </w:tblPr>
      <w:tblGrid>
        <w:gridCol w:w="3510"/>
        <w:gridCol w:w="992"/>
        <w:gridCol w:w="249"/>
        <w:gridCol w:w="1020"/>
        <w:gridCol w:w="249"/>
        <w:gridCol w:w="912"/>
        <w:gridCol w:w="249"/>
        <w:gridCol w:w="1002"/>
        <w:gridCol w:w="239"/>
        <w:gridCol w:w="1033"/>
      </w:tblGrid>
      <w:tr w:rsidR="00FA3758" w:rsidRPr="007276C8" w:rsidTr="00FA3758">
        <w:tc>
          <w:tcPr>
            <w:tcW w:w="3510" w:type="dxa"/>
            <w:vAlign w:val="bottom"/>
          </w:tcPr>
          <w:p w:rsidR="00FA3758" w:rsidRPr="001B1A4A" w:rsidRDefault="00FA3758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3" w:right="-108" w:hanging="16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945" w:type="dxa"/>
            <w:gridSpan w:val="9"/>
            <w:vAlign w:val="bottom"/>
          </w:tcPr>
          <w:p w:rsidR="00FA3758" w:rsidRPr="001B1A4A" w:rsidRDefault="00326D68" w:rsidP="00326D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26D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3758" w:rsidRPr="00ED7C0E" w:rsidTr="00FA3758">
        <w:tc>
          <w:tcPr>
            <w:tcW w:w="3510" w:type="dxa"/>
            <w:vAlign w:val="bottom"/>
            <w:hideMark/>
          </w:tcPr>
          <w:p w:rsidR="00FA3758" w:rsidRPr="001B1A4A" w:rsidRDefault="00FA3758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3" w:right="-108" w:hanging="163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1B1A4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1B1A4A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 w:rsidRPr="001B1A4A">
              <w:rPr>
                <w:rFonts w:ascii="Angsana New" w:hAnsi="Angsana New" w:hint="cs"/>
                <w:bCs/>
                <w:i/>
                <w:iCs/>
                <w:sz w:val="26"/>
                <w:szCs w:val="26"/>
              </w:rPr>
              <w:br/>
            </w:r>
            <w:r w:rsidRPr="001B1A4A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992" w:type="dxa"/>
            <w:vAlign w:val="bottom"/>
            <w:hideMark/>
          </w:tcPr>
          <w:p w:rsidR="00FA3758" w:rsidRPr="001B1A4A" w:rsidRDefault="00FA3758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:rsidR="00FA3758" w:rsidRPr="001B1A4A" w:rsidRDefault="00FA3758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1A4A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1B1A4A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  <w:hideMark/>
          </w:tcPr>
          <w:p w:rsidR="00FA3758" w:rsidRPr="001B1A4A" w:rsidRDefault="00FA3758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  <w:r w:rsidRPr="001B1A4A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  <w:hideMark/>
          </w:tcPr>
          <w:p w:rsidR="00FA3758" w:rsidRPr="001B1A4A" w:rsidRDefault="00FA3758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1A4A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</w:p>
          <w:p w:rsidR="00FA3758" w:rsidRPr="001B1A4A" w:rsidRDefault="00FA3758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1A4A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  <w:hideMark/>
          </w:tcPr>
          <w:p w:rsidR="00FA3758" w:rsidRPr="001B1A4A" w:rsidRDefault="00FA3758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39" w:type="dxa"/>
          </w:tcPr>
          <w:p w:rsidR="00FA3758" w:rsidRPr="001B1A4A" w:rsidRDefault="00FA3758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3" w:type="dxa"/>
            <w:vAlign w:val="bottom"/>
          </w:tcPr>
          <w:p w:rsidR="00FA3758" w:rsidRPr="001B1A4A" w:rsidRDefault="00FA3758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1A4A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:rsidR="00FA3758" w:rsidRPr="001B1A4A" w:rsidRDefault="00FA3758" w:rsidP="00A216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611483" w:rsidRPr="00ED7C0E" w:rsidTr="00611483">
        <w:tc>
          <w:tcPr>
            <w:tcW w:w="3510" w:type="dxa"/>
            <w:vAlign w:val="bottom"/>
          </w:tcPr>
          <w:p w:rsidR="00611483" w:rsidRPr="001B1A4A" w:rsidRDefault="00611483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945" w:type="dxa"/>
            <w:gridSpan w:val="9"/>
            <w:vAlign w:val="center"/>
          </w:tcPr>
          <w:p w:rsidR="00611483" w:rsidRPr="001B1A4A" w:rsidRDefault="00611483" w:rsidP="0061148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1A4A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Pr="001B1A4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1B1A4A">
              <w:rPr>
                <w:rFonts w:ascii="Angsana New" w:hAnsi="Angsana New" w:cs="Angsana New" w:hint="cs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FA3758" w:rsidRPr="00ED7C0E" w:rsidTr="00FA3758">
        <w:tc>
          <w:tcPr>
            <w:tcW w:w="3510" w:type="dxa"/>
            <w:vAlign w:val="bottom"/>
          </w:tcPr>
          <w:p w:rsidR="00FA3758" w:rsidRPr="001B1A4A" w:rsidRDefault="00FA3758" w:rsidP="00A2160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B1A4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92" w:type="dxa"/>
            <w:vAlign w:val="bottom"/>
          </w:tcPr>
          <w:p w:rsidR="00FA3758" w:rsidRPr="001B1A4A" w:rsidRDefault="00FA3758" w:rsidP="00A2160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:rsidR="00FA3758" w:rsidRPr="001B1A4A" w:rsidRDefault="00FA3758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:rsidR="00FA3758" w:rsidRPr="001B1A4A" w:rsidRDefault="00FA3758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A216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:rsidR="00FA3758" w:rsidRPr="001B1A4A" w:rsidRDefault="00FA3758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FA3758" w:rsidRPr="001B1A4A" w:rsidRDefault="00FA3758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:rsidR="00FA3758" w:rsidRPr="001B1A4A" w:rsidRDefault="00FA3758" w:rsidP="00A2160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758" w:rsidRPr="00ED7C0E" w:rsidTr="00FA3758">
        <w:tc>
          <w:tcPr>
            <w:tcW w:w="3510" w:type="dxa"/>
            <w:vAlign w:val="bottom"/>
          </w:tcPr>
          <w:p w:rsidR="00FA3758" w:rsidRPr="001B1A4A" w:rsidRDefault="00FA3758" w:rsidP="001B1A4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92" w:type="dxa"/>
            <w:vAlign w:val="bottom"/>
          </w:tcPr>
          <w:p w:rsidR="00FA3758" w:rsidRPr="001B1A4A" w:rsidRDefault="00FA3758" w:rsidP="001B1A4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1B1A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:rsidR="00FA3758" w:rsidRPr="001B1A4A" w:rsidRDefault="00FA3758" w:rsidP="001B1A4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1B1A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:rsidR="00FA3758" w:rsidRPr="001B1A4A" w:rsidRDefault="00FA3758" w:rsidP="001B1A4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1B1A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:rsidR="00FA3758" w:rsidRPr="001B1A4A" w:rsidRDefault="00FA3758" w:rsidP="001B1A4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FA3758" w:rsidRPr="001B1A4A" w:rsidRDefault="00FA3758" w:rsidP="001B1A4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:rsidR="00FA3758" w:rsidRPr="001B1A4A" w:rsidRDefault="00FA3758" w:rsidP="001B1A4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758" w:rsidRPr="00ED7C0E" w:rsidTr="00FA3758">
        <w:tc>
          <w:tcPr>
            <w:tcW w:w="3510" w:type="dxa"/>
            <w:vAlign w:val="bottom"/>
          </w:tcPr>
          <w:p w:rsidR="00FA3758" w:rsidRPr="001B1A4A" w:rsidRDefault="00FA3758" w:rsidP="00B54D01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</w:tc>
        <w:tc>
          <w:tcPr>
            <w:tcW w:w="992" w:type="dxa"/>
            <w:vAlign w:val="bottom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758" w:rsidRPr="00ED7C0E" w:rsidTr="00FA3758">
        <w:trPr>
          <w:trHeight w:val="352"/>
        </w:trPr>
        <w:tc>
          <w:tcPr>
            <w:tcW w:w="3510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:rsidR="00FA3758" w:rsidRPr="00AB7D14" w:rsidRDefault="00FA3758" w:rsidP="00FA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 w:rsidRPr="00AB7D14">
              <w:rPr>
                <w:rFonts w:ascii="Angsana New" w:hAnsi="Angsana New"/>
                <w:sz w:val="26"/>
                <w:szCs w:val="26"/>
              </w:rPr>
              <w:t>410,403</w:t>
            </w:r>
          </w:p>
        </w:tc>
        <w:tc>
          <w:tcPr>
            <w:tcW w:w="249" w:type="dxa"/>
            <w:vAlign w:val="bottom"/>
          </w:tcPr>
          <w:p w:rsidR="00FA3758" w:rsidRPr="00AB7D14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:rsidR="00FA3758" w:rsidRPr="00AB7D14" w:rsidRDefault="00FA3758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 w:rsidRPr="00AB7D14">
              <w:rPr>
                <w:rFonts w:ascii="Angsana New" w:hAnsi="Angsana New"/>
                <w:sz w:val="26"/>
                <w:szCs w:val="26"/>
              </w:rPr>
              <w:t>(85,000)</w:t>
            </w:r>
          </w:p>
        </w:tc>
        <w:tc>
          <w:tcPr>
            <w:tcW w:w="249" w:type="dxa"/>
            <w:vAlign w:val="bottom"/>
          </w:tcPr>
          <w:p w:rsidR="00FA3758" w:rsidRPr="00AB7D14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:rsidR="00FA3758" w:rsidRPr="00B90BCD" w:rsidRDefault="00FA3758" w:rsidP="00FA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 w:rsidRPr="00B90BCD">
              <w:rPr>
                <w:rFonts w:ascii="Angsana New" w:hAnsi="Angsana New"/>
                <w:sz w:val="26"/>
                <w:szCs w:val="26"/>
              </w:rPr>
              <w:t>(380)</w:t>
            </w:r>
          </w:p>
        </w:tc>
        <w:tc>
          <w:tcPr>
            <w:tcW w:w="249" w:type="dxa"/>
          </w:tcPr>
          <w:p w:rsidR="00FA3758" w:rsidRPr="00AB7D14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:rsidR="00FA3758" w:rsidRPr="00C53F52" w:rsidRDefault="00FA3758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C53F52">
              <w:rPr>
                <w:rFonts w:ascii="Angsana New" w:hAnsi="Angsana New"/>
                <w:sz w:val="26"/>
                <w:szCs w:val="26"/>
              </w:rPr>
              <w:t>230,000</w:t>
            </w:r>
          </w:p>
        </w:tc>
        <w:tc>
          <w:tcPr>
            <w:tcW w:w="239" w:type="dxa"/>
          </w:tcPr>
          <w:p w:rsidR="00FA3758" w:rsidRPr="00AB7D14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:rsidR="00FA3758" w:rsidRPr="00AB7D14" w:rsidRDefault="00FA3758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 w:rsidRPr="00DA487F">
              <w:rPr>
                <w:rFonts w:ascii="Angsana New" w:hAnsi="Angsana New"/>
                <w:sz w:val="26"/>
                <w:szCs w:val="26"/>
              </w:rPr>
              <w:t>555,02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A3758" w:rsidRPr="00ED7C0E" w:rsidTr="00FA3758">
        <w:trPr>
          <w:trHeight w:val="352"/>
        </w:trPr>
        <w:tc>
          <w:tcPr>
            <w:tcW w:w="3510" w:type="dxa"/>
            <w:vAlign w:val="bottom"/>
          </w:tcPr>
          <w:p w:rsidR="00FA3758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992" w:type="dxa"/>
            <w:vAlign w:val="bottom"/>
          </w:tcPr>
          <w:p w:rsidR="00FA3758" w:rsidRPr="00AB7D14" w:rsidRDefault="00FA3758" w:rsidP="00B54D01">
            <w:pPr>
              <w:pStyle w:val="acctfourfigures"/>
              <w:tabs>
                <w:tab w:val="left" w:pos="70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AB7D14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:rsidR="00FA3758" w:rsidRPr="00AB7D14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AB7D14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:rsidR="00FA3758" w:rsidRPr="00B90BCD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9" w:type="dxa"/>
          </w:tcPr>
          <w:p w:rsidR="00FA3758" w:rsidRPr="00AB7D14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:rsidR="00FA3758" w:rsidRPr="00AB7D14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:rsidR="00FA3758" w:rsidRPr="00AB7D14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:rsidR="00FA3758" w:rsidRPr="00AB7D14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758" w:rsidRPr="00ED7C0E" w:rsidTr="00FA3758">
        <w:trPr>
          <w:trHeight w:val="352"/>
        </w:trPr>
        <w:tc>
          <w:tcPr>
            <w:tcW w:w="3510" w:type="dxa"/>
            <w:vAlign w:val="bottom"/>
          </w:tcPr>
          <w:p w:rsidR="00FA3758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A3758" w:rsidRPr="00AB7D14" w:rsidRDefault="00FA3758" w:rsidP="00FA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 w:rsidRPr="00AB7D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FA3758" w:rsidRPr="00AB7D14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FA3758" w:rsidRPr="00AB7D14" w:rsidRDefault="00FA3758" w:rsidP="006376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FA3758" w:rsidRPr="00AB7D14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:rsidR="00FA3758" w:rsidRPr="00B90BCD" w:rsidRDefault="00FA3758" w:rsidP="00C53F52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90BC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</w:tcPr>
          <w:p w:rsidR="00FA3758" w:rsidRPr="00AB7D14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:rsidR="00FA3758" w:rsidRPr="00AB7D14" w:rsidRDefault="00FA3758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 w:rsidRPr="00DA487F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DA487F">
              <w:rPr>
                <w:rFonts w:ascii="Angsana New" w:hAnsi="Angsana New"/>
                <w:sz w:val="26"/>
                <w:szCs w:val="26"/>
              </w:rPr>
              <w:t>,</w:t>
            </w:r>
            <w:r w:rsidRPr="00DA487F">
              <w:rPr>
                <w:rFonts w:ascii="Angsana New" w:hAnsi="Angsana New"/>
                <w:sz w:val="26"/>
                <w:szCs w:val="26"/>
                <w:cs/>
              </w:rPr>
              <w:t>004</w:t>
            </w:r>
          </w:p>
        </w:tc>
        <w:tc>
          <w:tcPr>
            <w:tcW w:w="239" w:type="dxa"/>
          </w:tcPr>
          <w:p w:rsidR="00FA3758" w:rsidRPr="00AB7D14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:rsidR="00FA3758" w:rsidRPr="00AB7D14" w:rsidRDefault="00FA3758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 w:rsidRPr="00DA487F">
              <w:rPr>
                <w:rFonts w:ascii="Angsana New" w:hAnsi="Angsana New"/>
                <w:sz w:val="26"/>
                <w:szCs w:val="26"/>
              </w:rPr>
              <w:t>3,004</w:t>
            </w:r>
          </w:p>
        </w:tc>
      </w:tr>
      <w:tr w:rsidR="00FA3758" w:rsidRPr="00ED7C0E" w:rsidTr="00FA3758">
        <w:trPr>
          <w:trHeight w:val="352"/>
        </w:trPr>
        <w:tc>
          <w:tcPr>
            <w:tcW w:w="3510" w:type="dxa"/>
            <w:vAlign w:val="bottom"/>
          </w:tcPr>
          <w:p w:rsidR="00FA3758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A3758" w:rsidRPr="00DA487F" w:rsidRDefault="00FA3758" w:rsidP="00FA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487F">
              <w:rPr>
                <w:rFonts w:ascii="Angsana New" w:hAnsi="Angsana New"/>
                <w:b/>
                <w:bCs/>
                <w:sz w:val="26"/>
                <w:szCs w:val="26"/>
              </w:rPr>
              <w:t>410,403</w:t>
            </w:r>
          </w:p>
        </w:tc>
        <w:tc>
          <w:tcPr>
            <w:tcW w:w="249" w:type="dxa"/>
            <w:vAlign w:val="bottom"/>
          </w:tcPr>
          <w:p w:rsidR="00FA3758" w:rsidRPr="00DA487F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A3758" w:rsidRPr="00DA487F" w:rsidRDefault="00FA3758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487F">
              <w:rPr>
                <w:rFonts w:ascii="Angsana New" w:hAnsi="Angsana New"/>
                <w:b/>
                <w:bCs/>
                <w:sz w:val="26"/>
                <w:szCs w:val="26"/>
              </w:rPr>
              <w:t>(85,000)</w:t>
            </w:r>
          </w:p>
        </w:tc>
        <w:tc>
          <w:tcPr>
            <w:tcW w:w="249" w:type="dxa"/>
            <w:vAlign w:val="bottom"/>
          </w:tcPr>
          <w:p w:rsidR="00FA3758" w:rsidRPr="00DA487F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A3758" w:rsidRPr="00B90BCD" w:rsidRDefault="00FA3758" w:rsidP="00FA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0BCD">
              <w:rPr>
                <w:rFonts w:ascii="Angsana New" w:hAnsi="Angsana New"/>
                <w:b/>
                <w:bCs/>
                <w:sz w:val="26"/>
                <w:szCs w:val="26"/>
              </w:rPr>
              <w:t>(380)</w:t>
            </w:r>
          </w:p>
        </w:tc>
        <w:tc>
          <w:tcPr>
            <w:tcW w:w="249" w:type="dxa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A3758" w:rsidRDefault="00FA3758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233,004</w:t>
            </w:r>
          </w:p>
        </w:tc>
        <w:tc>
          <w:tcPr>
            <w:tcW w:w="239" w:type="dxa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A3758" w:rsidRDefault="00FA3758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487F">
              <w:rPr>
                <w:rFonts w:ascii="Angsana New" w:hAnsi="Angsana New"/>
                <w:b/>
                <w:bCs/>
                <w:sz w:val="26"/>
                <w:szCs w:val="26"/>
              </w:rPr>
              <w:t>558,027</w:t>
            </w:r>
          </w:p>
        </w:tc>
      </w:tr>
      <w:tr w:rsidR="00FA3758" w:rsidRPr="004E2ECC" w:rsidTr="00FA3758">
        <w:tc>
          <w:tcPr>
            <w:tcW w:w="3510" w:type="dxa"/>
            <w:vAlign w:val="bottom"/>
          </w:tcPr>
          <w:p w:rsidR="00FA3758" w:rsidRPr="004E2ECC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FA3758" w:rsidRPr="004E2ECC" w:rsidRDefault="00FA3758" w:rsidP="00B54D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:rsidR="00FA3758" w:rsidRPr="004E2ECC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4E2ECC" w:rsidRDefault="00FA3758" w:rsidP="00B54D01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9" w:type="dxa"/>
            <w:vAlign w:val="bottom"/>
          </w:tcPr>
          <w:p w:rsidR="00FA3758" w:rsidRPr="004E2ECC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4E2ECC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9" w:type="dxa"/>
            <w:vAlign w:val="bottom"/>
          </w:tcPr>
          <w:p w:rsidR="00FA3758" w:rsidRPr="004E2ECC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4E2ECC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0"/>
                <w:rtl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:rsidR="00FA3758" w:rsidRPr="004E2ECC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0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:rsidR="00FA3758" w:rsidRPr="004E2ECC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0"/>
                <w:rtl/>
                <w:cs/>
              </w:rPr>
            </w:pPr>
          </w:p>
        </w:tc>
      </w:tr>
      <w:tr w:rsidR="00FA3758" w:rsidRPr="00ED7C0E" w:rsidTr="00FA3758">
        <w:tc>
          <w:tcPr>
            <w:tcW w:w="3510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FA3758" w:rsidRPr="001B1A4A" w:rsidRDefault="00FA3758" w:rsidP="00B54D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1B1A4A" w:rsidRDefault="00FA3758" w:rsidP="00B54D01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758" w:rsidRPr="00ED7C0E" w:rsidTr="00FA3758">
        <w:tc>
          <w:tcPr>
            <w:tcW w:w="3510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FA3758" w:rsidRDefault="00FA3758" w:rsidP="00B54D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:rsidR="00FA3758" w:rsidRDefault="00FA3758" w:rsidP="00B54D01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FA3758" w:rsidRDefault="00FA3758" w:rsidP="00B54D0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:rsidR="00FA3758" w:rsidRDefault="00FA3758" w:rsidP="00B54D0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:rsidR="00FA3758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758" w:rsidRPr="00ED7C0E" w:rsidTr="00FA3758">
        <w:tc>
          <w:tcPr>
            <w:tcW w:w="3510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FA3758" w:rsidRPr="001B1A4A" w:rsidRDefault="00FA3758" w:rsidP="00B54D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271,000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751538" w:rsidRDefault="00FA3758" w:rsidP="006376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1B1A4A" w:rsidRDefault="00FA3758" w:rsidP="00C53F52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1B1A4A" w:rsidRDefault="00FA3758" w:rsidP="00FA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(230,</w:t>
            </w:r>
            <w:r w:rsidRPr="00751538">
              <w:rPr>
                <w:rFonts w:ascii="Angsana New" w:hAnsi="Angsana New"/>
                <w:sz w:val="26"/>
                <w:szCs w:val="26"/>
              </w:rPr>
              <w:t>000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:rsidR="00FA3758" w:rsidRPr="001B1A4A" w:rsidRDefault="00FA3758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41,000</w:t>
            </w:r>
          </w:p>
        </w:tc>
      </w:tr>
      <w:tr w:rsidR="00FA3758" w:rsidRPr="00ED7C0E" w:rsidTr="00FA3758">
        <w:tc>
          <w:tcPr>
            <w:tcW w:w="3510" w:type="dxa"/>
            <w:vAlign w:val="bottom"/>
          </w:tcPr>
          <w:p w:rsidR="00FA3758" w:rsidRPr="001B1A4A" w:rsidRDefault="00FA3758" w:rsidP="00B54D01">
            <w:pPr>
              <w:ind w:left="163" w:right="-111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FA3758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:rsidR="00FA3758" w:rsidRDefault="00FA3758" w:rsidP="006376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FA3758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:rsidR="00FA3758" w:rsidRDefault="00FA3758" w:rsidP="00FA3758">
            <w:pPr>
              <w:pStyle w:val="acctfourfigures"/>
              <w:tabs>
                <w:tab w:val="clear" w:pos="765"/>
                <w:tab w:val="decimal" w:pos="546"/>
                <w:tab w:val="decimal" w:pos="79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:rsidR="00FA3758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758" w:rsidRPr="00ED7C0E" w:rsidTr="00FA3758">
        <w:tc>
          <w:tcPr>
            <w:tcW w:w="3510" w:type="dxa"/>
            <w:vAlign w:val="bottom"/>
          </w:tcPr>
          <w:p w:rsidR="00FA3758" w:rsidRPr="001B1A4A" w:rsidRDefault="00FA3758" w:rsidP="00B54D01">
            <w:pPr>
              <w:ind w:left="163" w:right="-111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:rsidR="00FA3758" w:rsidRPr="001B1A4A" w:rsidRDefault="00FA3758" w:rsidP="00B54D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3,006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A3758" w:rsidRPr="001B1A4A" w:rsidRDefault="00FA3758" w:rsidP="006376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A3758" w:rsidRPr="001B1A4A" w:rsidRDefault="00FA3758" w:rsidP="00FA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A3758" w:rsidRPr="001B1A4A" w:rsidRDefault="00FA3758" w:rsidP="00FA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</w:t>
            </w:r>
            <w:r w:rsidRPr="00751538">
              <w:rPr>
                <w:rFonts w:ascii="Angsana New" w:hAnsi="Angsana New"/>
                <w:sz w:val="26"/>
                <w:szCs w:val="26"/>
              </w:rPr>
              <w:t>004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</w:tcPr>
          <w:p w:rsidR="00FA3758" w:rsidRPr="001B1A4A" w:rsidRDefault="00FA3758" w:rsidP="00C53F52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A3758" w:rsidRPr="00ED7C0E" w:rsidTr="00FA3758">
        <w:tc>
          <w:tcPr>
            <w:tcW w:w="3510" w:type="dxa"/>
            <w:vAlign w:val="bottom"/>
          </w:tcPr>
          <w:p w:rsidR="00FA3758" w:rsidRPr="001B1A4A" w:rsidRDefault="00FA3758" w:rsidP="00B54D0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A3758" w:rsidRPr="001B1A4A" w:rsidRDefault="00FA3758" w:rsidP="00B54D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274,006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A3758" w:rsidRPr="001B1A4A" w:rsidRDefault="00FA3758" w:rsidP="006376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A3758" w:rsidRPr="000B2F94" w:rsidRDefault="00FA3758" w:rsidP="00FA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A3758" w:rsidRPr="001B1A4A" w:rsidRDefault="00FA3758" w:rsidP="00FA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(233,004)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A3758" w:rsidRPr="001B1A4A" w:rsidRDefault="00FA3758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487F">
              <w:rPr>
                <w:rFonts w:ascii="Angsana New" w:hAnsi="Angsana New"/>
                <w:b/>
                <w:bCs/>
                <w:sz w:val="26"/>
                <w:szCs w:val="26"/>
              </w:rPr>
              <w:t>41,000</w:t>
            </w:r>
          </w:p>
        </w:tc>
      </w:tr>
      <w:tr w:rsidR="00FA3758" w:rsidRPr="004E2ECC" w:rsidTr="00FA3758">
        <w:tc>
          <w:tcPr>
            <w:tcW w:w="3510" w:type="dxa"/>
            <w:vAlign w:val="bottom"/>
          </w:tcPr>
          <w:p w:rsidR="00FA3758" w:rsidRPr="004E2ECC" w:rsidRDefault="00FA3758" w:rsidP="00B54D01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A3758" w:rsidRPr="004E2ECC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9" w:type="dxa"/>
            <w:vAlign w:val="bottom"/>
          </w:tcPr>
          <w:p w:rsidR="00FA3758" w:rsidRPr="004E2ECC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:rsidR="00FA3758" w:rsidRPr="004E2ECC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9" w:type="dxa"/>
            <w:vAlign w:val="bottom"/>
          </w:tcPr>
          <w:p w:rsidR="00FA3758" w:rsidRPr="004E2ECC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12" w:type="dxa"/>
            <w:vAlign w:val="bottom"/>
          </w:tcPr>
          <w:p w:rsidR="00FA3758" w:rsidRPr="004E2ECC" w:rsidRDefault="00FA3758" w:rsidP="00FA3758">
            <w:pPr>
              <w:pStyle w:val="acctfourfigures"/>
              <w:tabs>
                <w:tab w:val="decimal" w:pos="624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9" w:type="dxa"/>
            <w:vAlign w:val="bottom"/>
          </w:tcPr>
          <w:p w:rsidR="00FA3758" w:rsidRPr="004E2ECC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:rsidR="00FA3758" w:rsidRPr="004E2ECC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9" w:type="dxa"/>
          </w:tcPr>
          <w:p w:rsidR="00FA3758" w:rsidRPr="004E2ECC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33" w:type="dxa"/>
          </w:tcPr>
          <w:p w:rsidR="00FA3758" w:rsidRPr="004E2ECC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FA3758" w:rsidRPr="001B1A4A" w:rsidTr="00FA3758">
        <w:tc>
          <w:tcPr>
            <w:tcW w:w="3510" w:type="dxa"/>
            <w:vAlign w:val="bottom"/>
          </w:tcPr>
          <w:p w:rsidR="00FA3758" w:rsidRPr="001B1A4A" w:rsidRDefault="00FA3758" w:rsidP="00B54D01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B1A4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92" w:type="dxa"/>
            <w:vAlign w:val="bottom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:rsidR="00FA3758" w:rsidRPr="001B1A4A" w:rsidRDefault="00FA3758" w:rsidP="00FA3758">
            <w:pPr>
              <w:pStyle w:val="acctfourfigures"/>
              <w:tabs>
                <w:tab w:val="decimal" w:pos="624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758" w:rsidRPr="001B1A4A" w:rsidTr="00FA3758">
        <w:tc>
          <w:tcPr>
            <w:tcW w:w="3510" w:type="dxa"/>
            <w:vAlign w:val="bottom"/>
          </w:tcPr>
          <w:p w:rsidR="00FA3758" w:rsidRPr="001B1A4A" w:rsidRDefault="00FA3758" w:rsidP="00B54D01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92" w:type="dxa"/>
            <w:vAlign w:val="bottom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:rsidR="00FA3758" w:rsidRPr="001B1A4A" w:rsidRDefault="00FA3758" w:rsidP="00FA3758">
            <w:pPr>
              <w:pStyle w:val="acctfourfigures"/>
              <w:tabs>
                <w:tab w:val="decimal" w:pos="624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758" w:rsidRPr="001B1A4A" w:rsidTr="00FA3758">
        <w:trPr>
          <w:trHeight w:val="352"/>
        </w:trPr>
        <w:tc>
          <w:tcPr>
            <w:tcW w:w="3510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</w:tc>
        <w:tc>
          <w:tcPr>
            <w:tcW w:w="992" w:type="dxa"/>
            <w:vAlign w:val="bottom"/>
          </w:tcPr>
          <w:p w:rsidR="00FA3758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:rsidR="00FA3758" w:rsidRPr="00C855E9" w:rsidRDefault="00FA3758" w:rsidP="00B54D01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:rsidR="00FA3758" w:rsidRDefault="00FA3758" w:rsidP="00FA3758">
            <w:pPr>
              <w:pStyle w:val="acctfourfigures"/>
              <w:tabs>
                <w:tab w:val="decimal" w:pos="624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9" w:type="dxa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:rsidR="00FA3758" w:rsidRPr="00C855E9" w:rsidRDefault="00FA3758" w:rsidP="00B54D0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:rsidR="00FA3758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A3758" w:rsidRPr="001B1A4A" w:rsidTr="00FA3758">
        <w:trPr>
          <w:trHeight w:val="352"/>
        </w:trPr>
        <w:tc>
          <w:tcPr>
            <w:tcW w:w="3510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FA3758" w:rsidRPr="007B69AC" w:rsidRDefault="00FA3758" w:rsidP="0063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69AC">
              <w:rPr>
                <w:rFonts w:ascii="Angsana New" w:hAnsi="Angsana New" w:hint="cs"/>
                <w:b/>
                <w:bCs/>
                <w:sz w:val="26"/>
                <w:szCs w:val="26"/>
              </w:rPr>
              <w:t>130,439</w:t>
            </w:r>
          </w:p>
        </w:tc>
        <w:tc>
          <w:tcPr>
            <w:tcW w:w="249" w:type="dxa"/>
            <w:vAlign w:val="bottom"/>
          </w:tcPr>
          <w:p w:rsidR="00FA3758" w:rsidRPr="007B69AC" w:rsidRDefault="00FA3758" w:rsidP="00B54D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:rsidR="00FA3758" w:rsidRPr="007B69AC" w:rsidRDefault="00FA3758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69A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7B69AC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Pr="00ED7C0E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  <w:r w:rsidRPr="007B69AC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7B69AC">
              <w:rPr>
                <w:rFonts w:ascii="Angsana New" w:hAnsi="Angsana New"/>
                <w:b/>
                <w:bCs/>
                <w:sz w:val="26"/>
                <w:szCs w:val="26"/>
              </w:rPr>
              <w:t>000)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double" w:sz="4" w:space="0" w:color="auto"/>
            </w:tcBorders>
            <w:vAlign w:val="bottom"/>
          </w:tcPr>
          <w:p w:rsidR="00FA3758" w:rsidRPr="001B1A4A" w:rsidRDefault="00FA3758" w:rsidP="00FA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/>
                <w:b/>
                <w:bCs/>
                <w:sz w:val="26"/>
                <w:szCs w:val="26"/>
              </w:rPr>
              <w:t>(439)</w:t>
            </w:r>
          </w:p>
        </w:tc>
        <w:tc>
          <w:tcPr>
            <w:tcW w:w="249" w:type="dxa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FA3758" w:rsidRPr="007B69AC" w:rsidRDefault="00FA3758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69AC">
              <w:rPr>
                <w:rFonts w:ascii="Angsana New" w:hAnsi="Angsana New"/>
                <w:b/>
                <w:bCs/>
                <w:sz w:val="26"/>
                <w:szCs w:val="26"/>
              </w:rPr>
              <w:t>85,900</w:t>
            </w:r>
          </w:p>
        </w:tc>
        <w:tc>
          <w:tcPr>
            <w:tcW w:w="239" w:type="dxa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  <w:vAlign w:val="bottom"/>
          </w:tcPr>
          <w:p w:rsidR="00FA3758" w:rsidRPr="001B1A4A" w:rsidRDefault="00FA3758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/>
                <w:b/>
                <w:bCs/>
                <w:sz w:val="26"/>
                <w:szCs w:val="26"/>
              </w:rPr>
              <w:t>115,900</w:t>
            </w:r>
          </w:p>
        </w:tc>
      </w:tr>
      <w:tr w:rsidR="00FA3758" w:rsidRPr="004E2ECC" w:rsidTr="00FA3758">
        <w:tc>
          <w:tcPr>
            <w:tcW w:w="3510" w:type="dxa"/>
            <w:vAlign w:val="bottom"/>
          </w:tcPr>
          <w:p w:rsidR="00FA3758" w:rsidRPr="004E2ECC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4E2ECC" w:rsidRDefault="00FA3758" w:rsidP="00637638">
            <w:pPr>
              <w:pStyle w:val="acctfourfigures"/>
              <w:tabs>
                <w:tab w:val="clear" w:pos="765"/>
                <w:tab w:val="decimal" w:pos="77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:rsidR="00FA3758" w:rsidRPr="004E2ECC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4E2ECC" w:rsidRDefault="00FA3758" w:rsidP="00B54D01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9" w:type="dxa"/>
            <w:vAlign w:val="bottom"/>
          </w:tcPr>
          <w:p w:rsidR="00FA3758" w:rsidRPr="004E2ECC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4E2ECC" w:rsidRDefault="00FA3758" w:rsidP="00FA3758">
            <w:pPr>
              <w:pStyle w:val="acctfourfigures"/>
              <w:tabs>
                <w:tab w:val="decimal" w:pos="624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9" w:type="dxa"/>
            <w:vAlign w:val="bottom"/>
          </w:tcPr>
          <w:p w:rsidR="00FA3758" w:rsidRPr="004E2ECC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4E2ECC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0"/>
                <w:rtl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:rsidR="00FA3758" w:rsidRPr="004E2ECC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0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:rsidR="00FA3758" w:rsidRPr="004E2ECC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0"/>
                <w:rtl/>
                <w:cs/>
              </w:rPr>
            </w:pPr>
          </w:p>
        </w:tc>
      </w:tr>
      <w:tr w:rsidR="00FA3758" w:rsidRPr="001B1A4A" w:rsidTr="00FA3758">
        <w:tc>
          <w:tcPr>
            <w:tcW w:w="3510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1B1A4A" w:rsidRDefault="00FA3758" w:rsidP="00637638">
            <w:pPr>
              <w:pStyle w:val="acctfourfigures"/>
              <w:tabs>
                <w:tab w:val="clear" w:pos="765"/>
                <w:tab w:val="decimal" w:pos="77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1B1A4A" w:rsidRDefault="00FA3758" w:rsidP="00B54D01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1B1A4A" w:rsidRDefault="00FA3758" w:rsidP="00FA3758">
            <w:pPr>
              <w:pStyle w:val="acctfourfigures"/>
              <w:tabs>
                <w:tab w:val="decimal" w:pos="624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758" w:rsidRPr="001B1A4A" w:rsidTr="00FA3758">
        <w:tc>
          <w:tcPr>
            <w:tcW w:w="3510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FA3758" w:rsidRDefault="00FA3758" w:rsidP="00637638">
            <w:pPr>
              <w:pStyle w:val="acctfourfigures"/>
              <w:tabs>
                <w:tab w:val="clear" w:pos="765"/>
                <w:tab w:val="decimal" w:pos="77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1B1A4A" w:rsidRDefault="00FA3758" w:rsidP="00B54D01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FA3758" w:rsidRDefault="00FA3758" w:rsidP="00FA3758">
            <w:pPr>
              <w:pStyle w:val="acctfourfigures"/>
              <w:tabs>
                <w:tab w:val="decimal" w:pos="624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:rsidR="00FA3758" w:rsidRDefault="00FA3758" w:rsidP="00B54D0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:rsidR="00FA3758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758" w:rsidRPr="001B1A4A" w:rsidTr="00FA3758">
        <w:tc>
          <w:tcPr>
            <w:tcW w:w="3510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1B1A4A" w:rsidRDefault="00FA3758" w:rsidP="0063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>682,765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1B1A4A" w:rsidRDefault="00FA3758" w:rsidP="006376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1B1A4A" w:rsidRDefault="00FA3758" w:rsidP="00FA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/>
                <w:sz w:val="26"/>
                <w:szCs w:val="26"/>
              </w:rPr>
              <w:t>(675)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C855E9" w:rsidRDefault="00FA3758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 w:rsidRPr="007B69AC">
              <w:rPr>
                <w:rFonts w:ascii="Angsana New" w:hAnsi="Angsana New"/>
                <w:sz w:val="26"/>
                <w:szCs w:val="26"/>
              </w:rPr>
              <w:t>(85,900)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:rsidR="00FA3758" w:rsidRPr="001B1A4A" w:rsidRDefault="00FA3758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/>
                <w:sz w:val="26"/>
                <w:szCs w:val="26"/>
              </w:rPr>
              <w:t>596,190</w:t>
            </w:r>
          </w:p>
        </w:tc>
      </w:tr>
      <w:tr w:rsidR="00FA3758" w:rsidRPr="001B1A4A" w:rsidTr="00FA3758">
        <w:tc>
          <w:tcPr>
            <w:tcW w:w="3510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FA3758" w:rsidRDefault="00FA3758" w:rsidP="00637638">
            <w:pPr>
              <w:pStyle w:val="acctfourfigures"/>
              <w:tabs>
                <w:tab w:val="clear" w:pos="765"/>
                <w:tab w:val="decimal" w:pos="77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:rsidR="00FA3758" w:rsidRPr="001B1A4A" w:rsidRDefault="00FA3758" w:rsidP="006376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FA3758" w:rsidRDefault="00FA3758" w:rsidP="00FA3758">
            <w:pPr>
              <w:pStyle w:val="acctfourfigures"/>
              <w:tabs>
                <w:tab w:val="decimal" w:pos="624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:rsidR="00FA3758" w:rsidRDefault="00FA3758" w:rsidP="00B54D0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:rsidR="00FA3758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3758" w:rsidRPr="001B1A4A" w:rsidTr="00FA3758">
        <w:tc>
          <w:tcPr>
            <w:tcW w:w="3510" w:type="dxa"/>
            <w:vAlign w:val="bottom"/>
          </w:tcPr>
          <w:p w:rsidR="00FA3758" w:rsidRPr="001B1A4A" w:rsidRDefault="00FA3758" w:rsidP="00B54D01">
            <w:pPr>
              <w:ind w:left="163" w:right="-111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3758" w:rsidRPr="001B1A4A" w:rsidRDefault="00FA3758" w:rsidP="0063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3,010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3758" w:rsidRPr="007B69AC" w:rsidRDefault="00FA3758" w:rsidP="006376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7B69A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3758" w:rsidRPr="001B1A4A" w:rsidRDefault="00FA3758" w:rsidP="00FA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3758" w:rsidRPr="001B1A4A" w:rsidRDefault="00FA3758" w:rsidP="00B54D0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3758" w:rsidRPr="001B1A4A" w:rsidRDefault="00FA3758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3,008</w:t>
            </w:r>
          </w:p>
        </w:tc>
      </w:tr>
      <w:tr w:rsidR="00FA3758" w:rsidRPr="001B1A4A" w:rsidTr="00FA3758">
        <w:tc>
          <w:tcPr>
            <w:tcW w:w="3510" w:type="dxa"/>
            <w:vAlign w:val="bottom"/>
          </w:tcPr>
          <w:p w:rsidR="00FA3758" w:rsidRPr="001B1A4A" w:rsidRDefault="00FA3758" w:rsidP="00B54D0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B1A4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A3758" w:rsidRPr="001B1A4A" w:rsidRDefault="00FA3758" w:rsidP="0063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</w:rPr>
              <w:t>685,775</w:t>
            </w:r>
          </w:p>
        </w:tc>
        <w:tc>
          <w:tcPr>
            <w:tcW w:w="249" w:type="dxa"/>
            <w:vAlign w:val="bottom"/>
          </w:tcPr>
          <w:p w:rsidR="00FA3758" w:rsidRPr="00C53F52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A3758" w:rsidRPr="00C53F52" w:rsidRDefault="00FA3758" w:rsidP="006376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3F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A3758" w:rsidRPr="001B1A4A" w:rsidRDefault="00FA3758" w:rsidP="00FA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/>
                <w:b/>
                <w:bCs/>
                <w:sz w:val="26"/>
                <w:szCs w:val="26"/>
              </w:rPr>
              <w:t>(677)</w:t>
            </w:r>
          </w:p>
        </w:tc>
        <w:tc>
          <w:tcPr>
            <w:tcW w:w="249" w:type="dxa"/>
            <w:vAlign w:val="bottom"/>
          </w:tcPr>
          <w:p w:rsidR="00FA3758" w:rsidRPr="001B1A4A" w:rsidRDefault="00FA3758" w:rsidP="00B54D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A3758" w:rsidRPr="00A20D20" w:rsidRDefault="00FA3758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0D20">
              <w:rPr>
                <w:rFonts w:ascii="Angsana New" w:hAnsi="Angsana New"/>
                <w:b/>
                <w:bCs/>
                <w:sz w:val="26"/>
                <w:szCs w:val="26"/>
              </w:rPr>
              <w:t>(85,900)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:rsidR="00FA3758" w:rsidRPr="001B1A4A" w:rsidRDefault="00FA3758" w:rsidP="00B54D0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A3758" w:rsidRPr="001B1A4A" w:rsidRDefault="00FA3758" w:rsidP="00C5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/>
                <w:b/>
                <w:bCs/>
                <w:sz w:val="26"/>
                <w:szCs w:val="26"/>
              </w:rPr>
              <w:t>599,198</w:t>
            </w:r>
          </w:p>
        </w:tc>
      </w:tr>
    </w:tbl>
    <w:p w:rsidR="00FA3821" w:rsidRPr="004E2ECC" w:rsidRDefault="00FA3821" w:rsidP="00FA38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20"/>
          <w:szCs w:val="20"/>
        </w:rPr>
      </w:pPr>
    </w:p>
    <w:p w:rsidR="009209E0" w:rsidRDefault="00284462" w:rsidP="00920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3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9209E0" w:rsidRPr="00E22156">
        <w:rPr>
          <w:rFonts w:ascii="Angsana New" w:hAnsi="Angsana New"/>
          <w:b/>
          <w:bCs/>
          <w:sz w:val="30"/>
          <w:szCs w:val="30"/>
          <w:cs/>
        </w:rPr>
        <w:tab/>
      </w:r>
      <w:r w:rsidR="009209E0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:rsidR="009209E0" w:rsidRPr="004E2ECC" w:rsidRDefault="009209E0" w:rsidP="00920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3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FA3821" w:rsidRDefault="009209E0" w:rsidP="00920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9209E0">
        <w:rPr>
          <w:rFonts w:ascii="Angsana New" w:hAnsi="Angsana New"/>
          <w:sz w:val="30"/>
          <w:szCs w:val="30"/>
          <w:cs/>
        </w:rPr>
        <w:t>บริษัท</w:t>
      </w:r>
      <w:r w:rsidR="004E2ECC">
        <w:rPr>
          <w:rFonts w:ascii="Angsana New" w:hAnsi="Angsana New" w:hint="cs"/>
          <w:sz w:val="30"/>
          <w:szCs w:val="30"/>
          <w:cs/>
        </w:rPr>
        <w:t>มี</w:t>
      </w:r>
      <w:r w:rsidRPr="009209E0">
        <w:rPr>
          <w:rFonts w:ascii="Angsana New" w:hAnsi="Angsana New"/>
          <w:sz w:val="30"/>
          <w:szCs w:val="30"/>
          <w:cs/>
        </w:rPr>
        <w:t>เงินกู้ยืมระยะสั้น</w:t>
      </w:r>
      <w:r w:rsidR="00864A55">
        <w:rPr>
          <w:rFonts w:ascii="Angsana New" w:hAnsi="Angsana New" w:hint="cs"/>
          <w:sz w:val="30"/>
          <w:szCs w:val="30"/>
          <w:cs/>
        </w:rPr>
        <w:t>จากส</w:t>
      </w:r>
      <w:r w:rsidR="0072765D">
        <w:rPr>
          <w:rFonts w:ascii="Angsana New" w:hAnsi="Angsana New" w:hint="cs"/>
          <w:sz w:val="30"/>
          <w:szCs w:val="30"/>
          <w:cs/>
        </w:rPr>
        <w:t>ถ</w:t>
      </w:r>
      <w:r w:rsidR="00864A55">
        <w:rPr>
          <w:rFonts w:ascii="Angsana New" w:hAnsi="Angsana New" w:hint="cs"/>
          <w:sz w:val="30"/>
          <w:szCs w:val="30"/>
          <w:cs/>
        </w:rPr>
        <w:t>าบันการเงินสองแห่ง</w:t>
      </w:r>
      <w:r w:rsidRPr="009209E0">
        <w:rPr>
          <w:rFonts w:ascii="Angsana New" w:hAnsi="Angsana New"/>
          <w:sz w:val="30"/>
          <w:szCs w:val="30"/>
          <w:cs/>
        </w:rPr>
        <w:t xml:space="preserve"> โดยมีอัตราดอกเบี้ยร้อยละ </w:t>
      </w:r>
      <w:r w:rsidR="00864A55">
        <w:rPr>
          <w:rFonts w:ascii="Angsana New" w:hAnsi="Angsana New"/>
          <w:sz w:val="30"/>
          <w:szCs w:val="30"/>
        </w:rPr>
        <w:t>2.40</w:t>
      </w:r>
      <w:r w:rsidR="00864A5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64A55">
        <w:rPr>
          <w:rFonts w:ascii="Angsana New" w:hAnsi="Angsana New"/>
          <w:sz w:val="30"/>
          <w:szCs w:val="30"/>
        </w:rPr>
        <w:t>2.45</w:t>
      </w:r>
      <w:r w:rsidRPr="009209E0">
        <w:rPr>
          <w:rFonts w:ascii="Angsana New" w:hAnsi="Angsana New"/>
          <w:sz w:val="30"/>
          <w:szCs w:val="30"/>
          <w:cs/>
        </w:rPr>
        <w:t xml:space="preserve"> ต่อปี และ</w:t>
      </w:r>
      <w:r w:rsidR="0072765D">
        <w:rPr>
          <w:rFonts w:ascii="Angsana New" w:hAnsi="Angsana New" w:hint="cs"/>
          <w:sz w:val="30"/>
          <w:szCs w:val="30"/>
          <w:cs/>
        </w:rPr>
        <w:t>มี</w:t>
      </w:r>
      <w:r w:rsidRPr="009209E0">
        <w:rPr>
          <w:rFonts w:ascii="Angsana New" w:hAnsi="Angsana New"/>
          <w:sz w:val="30"/>
          <w:szCs w:val="30"/>
          <w:cs/>
        </w:rPr>
        <w:t>กำหนดชำระ</w:t>
      </w:r>
      <w:r w:rsidR="00864A55">
        <w:rPr>
          <w:rFonts w:ascii="Angsana New" w:hAnsi="Angsana New" w:hint="cs"/>
          <w:sz w:val="30"/>
          <w:szCs w:val="30"/>
          <w:cs/>
        </w:rPr>
        <w:t>ภ</w:t>
      </w:r>
      <w:r w:rsidR="0072765D">
        <w:rPr>
          <w:rFonts w:ascii="Angsana New" w:hAnsi="Angsana New" w:hint="cs"/>
          <w:sz w:val="30"/>
          <w:szCs w:val="30"/>
          <w:cs/>
        </w:rPr>
        <w:t>าย</w:t>
      </w:r>
      <w:r w:rsidR="00864A55">
        <w:rPr>
          <w:rFonts w:ascii="Angsana New" w:hAnsi="Angsana New" w:hint="cs"/>
          <w:sz w:val="30"/>
          <w:szCs w:val="30"/>
          <w:cs/>
        </w:rPr>
        <w:t>ใน</w:t>
      </w:r>
      <w:r w:rsidR="0072765D">
        <w:rPr>
          <w:rFonts w:ascii="Angsana New" w:hAnsi="Angsana New" w:hint="cs"/>
          <w:sz w:val="30"/>
          <w:szCs w:val="30"/>
          <w:cs/>
        </w:rPr>
        <w:t>เดือนสิงหาคม</w:t>
      </w:r>
      <w:r w:rsidR="00864A55">
        <w:rPr>
          <w:rFonts w:ascii="Angsana New" w:hAnsi="Angsana New"/>
          <w:sz w:val="30"/>
          <w:szCs w:val="30"/>
        </w:rPr>
        <w:t>2566</w:t>
      </w:r>
    </w:p>
    <w:p w:rsidR="00142AD6" w:rsidRPr="00CE458C" w:rsidRDefault="00142AD6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  <w:sectPr w:rsidR="00142AD6" w:rsidRPr="00CE458C" w:rsidSect="00952BD3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:rsidR="009209E0" w:rsidRDefault="00284462" w:rsidP="007F7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30"/>
        </w:tabs>
        <w:spacing w:line="240" w:lineRule="auto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9209E0">
        <w:rPr>
          <w:rFonts w:ascii="Angsana New" w:hAnsi="Angsana New"/>
          <w:b/>
          <w:bCs/>
          <w:sz w:val="30"/>
          <w:szCs w:val="30"/>
        </w:rPr>
        <w:tab/>
      </w:r>
      <w:r w:rsidR="009209E0" w:rsidRPr="009209E0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455" w:tblpY="307"/>
        <w:tblW w:w="14138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779"/>
        <w:gridCol w:w="1080"/>
        <w:gridCol w:w="180"/>
        <w:gridCol w:w="986"/>
        <w:gridCol w:w="184"/>
        <w:gridCol w:w="989"/>
        <w:gridCol w:w="181"/>
        <w:gridCol w:w="900"/>
        <w:gridCol w:w="180"/>
        <w:gridCol w:w="900"/>
        <w:gridCol w:w="180"/>
        <w:gridCol w:w="911"/>
        <w:gridCol w:w="186"/>
        <w:gridCol w:w="984"/>
        <w:gridCol w:w="180"/>
        <w:gridCol w:w="990"/>
        <w:gridCol w:w="186"/>
        <w:gridCol w:w="990"/>
        <w:gridCol w:w="180"/>
        <w:gridCol w:w="992"/>
      </w:tblGrid>
      <w:tr w:rsidR="009F5235" w:rsidRPr="00BE540A" w:rsidTr="00CE67D6">
        <w:trPr>
          <w:cantSplit/>
          <w:trHeight w:val="360"/>
          <w:tblHeader/>
        </w:trPr>
        <w:tc>
          <w:tcPr>
            <w:tcW w:w="2779" w:type="dxa"/>
          </w:tcPr>
          <w:p w:rsidR="009F5235" w:rsidRPr="00B92267" w:rsidRDefault="009F5235" w:rsidP="008879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57" w:type="dxa"/>
            <w:gridSpan w:val="19"/>
            <w:shd w:val="clear" w:color="auto" w:fill="auto"/>
          </w:tcPr>
          <w:p w:rsidR="009F5235" w:rsidRPr="00596EA7" w:rsidRDefault="009F5235" w:rsidP="008879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9F5235" w:rsidRPr="00BE540A" w:rsidTr="00CE67D6">
        <w:trPr>
          <w:cantSplit/>
          <w:trHeight w:val="720"/>
          <w:tblHeader/>
        </w:trPr>
        <w:tc>
          <w:tcPr>
            <w:tcW w:w="2779" w:type="dxa"/>
            <w:vAlign w:val="bottom"/>
          </w:tcPr>
          <w:p w:rsidR="009F5235" w:rsidRPr="00B92267" w:rsidRDefault="00557DCF" w:rsidP="008879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หก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</w:p>
        </w:tc>
        <w:tc>
          <w:tcPr>
            <w:tcW w:w="2246" w:type="dxa"/>
            <w:gridSpan w:val="3"/>
            <w:shd w:val="clear" w:color="auto" w:fill="auto"/>
          </w:tcPr>
          <w:p w:rsidR="009F5235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:rsidR="009F5235" w:rsidRPr="00C73183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ธุรกิจผลิตงานพิมพ์และจำหน่ายหนังสือ</w:t>
            </w:r>
          </w:p>
        </w:tc>
        <w:tc>
          <w:tcPr>
            <w:tcW w:w="184" w:type="dxa"/>
          </w:tcPr>
          <w:p w:rsidR="009F5235" w:rsidRPr="00C10CC6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9F5235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:rsidR="009F5235" w:rsidRPr="00C73183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และให้บริการโฆษณาผ่านสื่อสิ่งพิมพ์และสื่อออนไลน์</w:t>
            </w:r>
          </w:p>
        </w:tc>
        <w:tc>
          <w:tcPr>
            <w:tcW w:w="180" w:type="dxa"/>
          </w:tcPr>
          <w:p w:rsidR="009F5235" w:rsidRPr="00C40C02" w:rsidRDefault="009F5235" w:rsidP="0088790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val="en-US"/>
              </w:rPr>
            </w:pPr>
          </w:p>
        </w:tc>
        <w:tc>
          <w:tcPr>
            <w:tcW w:w="1991" w:type="dxa"/>
            <w:gridSpan w:val="3"/>
          </w:tcPr>
          <w:p w:rsidR="009F5235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9F5235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</w:t>
            </w:r>
          </w:p>
          <w:p w:rsidR="009F5235" w:rsidRPr="00C73183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:rsidR="009F5235" w:rsidRPr="00B92267" w:rsidRDefault="009F5235" w:rsidP="008879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152" w:type="dxa"/>
            <w:gridSpan w:val="3"/>
          </w:tcPr>
          <w:p w:rsidR="009F5235" w:rsidRDefault="009F5235" w:rsidP="008879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9F5235" w:rsidRDefault="009F5235" w:rsidP="008879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9F5235" w:rsidRPr="00B92267" w:rsidRDefault="009F5235" w:rsidP="008879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:rsidR="009F5235" w:rsidRPr="00B92267" w:rsidRDefault="009F5235" w:rsidP="008879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9F5235" w:rsidRDefault="009F5235" w:rsidP="008879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9F5235" w:rsidRPr="00B92267" w:rsidRDefault="009F5235" w:rsidP="008879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9F5235" w:rsidRPr="00B92267" w:rsidRDefault="009F5235" w:rsidP="008879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F7CD2" w:rsidRPr="00BE540A" w:rsidTr="00CE67D6">
        <w:trPr>
          <w:cantSplit/>
          <w:tblHeader/>
        </w:trPr>
        <w:tc>
          <w:tcPr>
            <w:tcW w:w="2779" w:type="dxa"/>
          </w:tcPr>
          <w:p w:rsidR="007F7CD2" w:rsidRPr="007F7CD2" w:rsidRDefault="00BB3189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4" w:type="dxa"/>
          </w:tcPr>
          <w:p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</w:tcPr>
          <w:p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1" w:type="dxa"/>
          </w:tcPr>
          <w:p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0" w:type="dxa"/>
          </w:tcPr>
          <w:p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11" w:type="dxa"/>
          </w:tcPr>
          <w:p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6" w:type="dxa"/>
          </w:tcPr>
          <w:p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6" w:type="dxa"/>
          </w:tcPr>
          <w:p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7F7CD2" w:rsidRPr="007F7CD2" w:rsidRDefault="007F7CD2" w:rsidP="007F7C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F7CD2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7F7CD2" w:rsidRPr="00BE540A" w:rsidTr="00CE67D6">
        <w:trPr>
          <w:cantSplit/>
          <w:trHeight w:val="80"/>
          <w:tblHeader/>
        </w:trPr>
        <w:tc>
          <w:tcPr>
            <w:tcW w:w="2779" w:type="dxa"/>
          </w:tcPr>
          <w:p w:rsidR="007F7CD2" w:rsidRPr="007F7CD2" w:rsidRDefault="007F7CD2" w:rsidP="007F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57" w:type="dxa"/>
            <w:gridSpan w:val="19"/>
          </w:tcPr>
          <w:p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F7CD2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Pr="007F7CD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7F7CD2" w:rsidRPr="00BE540A" w:rsidTr="00CE67D6">
        <w:trPr>
          <w:cantSplit/>
        </w:trPr>
        <w:tc>
          <w:tcPr>
            <w:tcW w:w="2779" w:type="dxa"/>
          </w:tcPr>
          <w:p w:rsidR="007F7CD2" w:rsidRPr="007F7CD2" w:rsidRDefault="007F7CD2" w:rsidP="007F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7F7CD2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7F7CD2" w:rsidRPr="007F7CD2" w:rsidRDefault="007F7CD2" w:rsidP="007F7CD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  <w:vAlign w:val="bottom"/>
          </w:tcPr>
          <w:p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7F7CD2" w:rsidRPr="007F7CD2" w:rsidRDefault="007F7CD2" w:rsidP="007F7CD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F7CD2" w:rsidRPr="007F7CD2" w:rsidRDefault="007F7CD2" w:rsidP="007F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F7CD2" w:rsidRPr="007F7CD2" w:rsidRDefault="007F7CD2" w:rsidP="007F7CD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:rsidR="007F7CD2" w:rsidRPr="007F7CD2" w:rsidRDefault="007F7CD2" w:rsidP="007F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7F7CD2" w:rsidRPr="007F7CD2" w:rsidRDefault="007F7CD2" w:rsidP="007F7CD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7F7CD2" w:rsidRPr="007F7CD2" w:rsidRDefault="007F7CD2" w:rsidP="007F7C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F7CD2" w:rsidRPr="007F7CD2" w:rsidRDefault="007F7CD2" w:rsidP="007F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F7CD2" w:rsidRPr="007F7CD2" w:rsidRDefault="007F7CD2" w:rsidP="007F7CD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7F7CD2" w:rsidRPr="007F7CD2" w:rsidRDefault="007F7CD2" w:rsidP="007F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B3189" w:rsidRPr="00BE540A" w:rsidTr="00CE67D6">
        <w:trPr>
          <w:cantSplit/>
          <w:trHeight w:val="77"/>
        </w:trPr>
        <w:tc>
          <w:tcPr>
            <w:tcW w:w="2779" w:type="dxa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F7CD2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1,139,194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BB3189" w:rsidRPr="00890107" w:rsidRDefault="00BB3189" w:rsidP="008901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90107">
              <w:rPr>
                <w:rFonts w:ascii="Angsana New" w:eastAsia="MS Mincho" w:hAnsi="Angsana New"/>
                <w:sz w:val="26"/>
                <w:szCs w:val="26"/>
              </w:rPr>
              <w:t>1,004,705</w:t>
            </w:r>
          </w:p>
        </w:tc>
        <w:tc>
          <w:tcPr>
            <w:tcW w:w="184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256,086</w:t>
            </w:r>
          </w:p>
        </w:tc>
        <w:tc>
          <w:tcPr>
            <w:tcW w:w="181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B3189" w:rsidRPr="00FE6B53" w:rsidRDefault="00BB3189" w:rsidP="00CE67D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204,675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503,082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656,871</w:t>
            </w:r>
          </w:p>
        </w:tc>
        <w:tc>
          <w:tcPr>
            <w:tcW w:w="186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:rsidR="00BB3189" w:rsidRPr="007F7CD2" w:rsidRDefault="007E1875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B3189" w:rsidRPr="007F7CD2" w:rsidRDefault="00BB3189" w:rsidP="004A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B922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1,898,362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BB3189" w:rsidRPr="007F7CD2" w:rsidRDefault="00BB3189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1,866,251</w:t>
            </w:r>
          </w:p>
        </w:tc>
      </w:tr>
      <w:tr w:rsidR="00BB3189" w:rsidRPr="00BE540A" w:rsidTr="00CE67D6">
        <w:trPr>
          <w:cantSplit/>
        </w:trPr>
        <w:tc>
          <w:tcPr>
            <w:tcW w:w="2779" w:type="dxa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F7CD2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195,404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BB3189" w:rsidRPr="00890107" w:rsidRDefault="00BB3189" w:rsidP="008901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90107">
              <w:rPr>
                <w:rFonts w:ascii="Angsana New" w:eastAsia="MS Mincho" w:hAnsi="Angsana New"/>
                <w:sz w:val="26"/>
                <w:szCs w:val="26"/>
              </w:rPr>
              <w:t>179,133</w:t>
            </w:r>
          </w:p>
        </w:tc>
        <w:tc>
          <w:tcPr>
            <w:tcW w:w="184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17,237</w:t>
            </w:r>
          </w:p>
        </w:tc>
        <w:tc>
          <w:tcPr>
            <w:tcW w:w="181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B3189" w:rsidRPr="00FE6B53" w:rsidRDefault="00BB3189" w:rsidP="00CE67D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62,727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61,780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:rsidR="00BB3189" w:rsidRPr="007F7CD2" w:rsidRDefault="00BB3189" w:rsidP="004A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69,042</w:t>
            </w:r>
          </w:p>
        </w:tc>
        <w:tc>
          <w:tcPr>
            <w:tcW w:w="186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BB3189" w:rsidRPr="007F7CD2" w:rsidRDefault="007E1875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(274,421)</w:t>
            </w: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B3189" w:rsidRPr="007F7CD2" w:rsidRDefault="00BB3189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(310,902)</w:t>
            </w:r>
          </w:p>
        </w:tc>
        <w:tc>
          <w:tcPr>
            <w:tcW w:w="186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B3189" w:rsidRPr="007F7CD2" w:rsidRDefault="007E1875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BB3189" w:rsidRPr="007F7CD2" w:rsidRDefault="00BB3189" w:rsidP="004A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BB3189" w:rsidRPr="00BE540A" w:rsidTr="00CE67D6">
        <w:trPr>
          <w:cantSplit/>
        </w:trPr>
        <w:tc>
          <w:tcPr>
            <w:tcW w:w="2779" w:type="dxa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1,334,598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1,183,838</w:t>
            </w:r>
          </w:p>
        </w:tc>
        <w:tc>
          <w:tcPr>
            <w:tcW w:w="184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273,323</w:t>
            </w:r>
          </w:p>
        </w:tc>
        <w:tc>
          <w:tcPr>
            <w:tcW w:w="181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B3189" w:rsidRPr="00FE6B53" w:rsidRDefault="00BB3189" w:rsidP="00CE67D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267,402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564,862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725,913</w:t>
            </w:r>
          </w:p>
        </w:tc>
        <w:tc>
          <w:tcPr>
            <w:tcW w:w="186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189" w:rsidRPr="007F7CD2" w:rsidRDefault="007E1875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(274,421)</w:t>
            </w: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B3189" w:rsidRPr="007F7CD2" w:rsidRDefault="00BB3189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027B4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(310,902)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1,898,362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BB3189" w:rsidRPr="007F7CD2" w:rsidRDefault="00BB3189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027B4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1,866,251</w:t>
            </w:r>
          </w:p>
        </w:tc>
      </w:tr>
      <w:tr w:rsidR="00390D32" w:rsidRPr="00BE540A" w:rsidTr="00CE67D6">
        <w:trPr>
          <w:cantSplit/>
        </w:trPr>
        <w:tc>
          <w:tcPr>
            <w:tcW w:w="2779" w:type="dxa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390D32" w:rsidRPr="007F7CD2" w:rsidRDefault="00390D32" w:rsidP="00CE67D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vAlign w:val="bottom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vAlign w:val="bottom"/>
          </w:tcPr>
          <w:p w:rsidR="00390D32" w:rsidRPr="007F7CD2" w:rsidRDefault="00390D32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90D32" w:rsidRPr="007F7CD2" w:rsidRDefault="00390D32" w:rsidP="00CE67D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390D32" w:rsidRPr="007F7CD2" w:rsidRDefault="00390D32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390D32" w:rsidRPr="00BE540A" w:rsidTr="00CE67D6">
        <w:trPr>
          <w:cantSplit/>
        </w:trPr>
        <w:tc>
          <w:tcPr>
            <w:tcW w:w="2779" w:type="dxa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80" w:type="dxa"/>
            <w:vAlign w:val="bottom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90D32" w:rsidRPr="007F7CD2" w:rsidRDefault="00390D32" w:rsidP="00CE67D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:rsidR="00390D32" w:rsidRPr="007F7CD2" w:rsidRDefault="00390D32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90D32" w:rsidRPr="007F7CD2" w:rsidRDefault="00390D32" w:rsidP="00CE67D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390D32" w:rsidRPr="007F7CD2" w:rsidRDefault="00390D32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390D32" w:rsidRPr="00BE540A" w:rsidTr="00CE67D6">
        <w:trPr>
          <w:cantSplit/>
        </w:trPr>
        <w:tc>
          <w:tcPr>
            <w:tcW w:w="2779" w:type="dxa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90D32" w:rsidRPr="00FE6B53" w:rsidRDefault="00390D32" w:rsidP="00CE67D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:rsidR="00390D32" w:rsidRPr="007F7CD2" w:rsidRDefault="00390D32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90D32" w:rsidRPr="007F7CD2" w:rsidRDefault="00390D32" w:rsidP="00CE67D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390D32" w:rsidRPr="007F7CD2" w:rsidRDefault="00390D32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BB3189" w:rsidRPr="00BE540A" w:rsidTr="00CE67D6">
        <w:trPr>
          <w:cantSplit/>
        </w:trPr>
        <w:tc>
          <w:tcPr>
            <w:tcW w:w="2779" w:type="dxa"/>
            <w:vAlign w:val="bottom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F7CD2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vAlign w:val="bottom"/>
          </w:tcPr>
          <w:p w:rsidR="00BB3189" w:rsidRPr="006E2D1C" w:rsidRDefault="00CE67D6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6E2D1C">
              <w:rPr>
                <w:rFonts w:ascii="Angsana New" w:eastAsia="MS Mincho" w:hAnsi="Angsana New"/>
                <w:sz w:val="26"/>
                <w:szCs w:val="26"/>
                <w:lang w:val="en-GB"/>
              </w:rPr>
              <w:t>1,330,929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:rsidR="00BB3189" w:rsidRPr="00890107" w:rsidRDefault="00BB3189" w:rsidP="008901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1,180,859</w:t>
            </w:r>
          </w:p>
        </w:tc>
        <w:tc>
          <w:tcPr>
            <w:tcW w:w="184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249,761</w:t>
            </w:r>
          </w:p>
        </w:tc>
        <w:tc>
          <w:tcPr>
            <w:tcW w:w="181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BB3189" w:rsidRPr="00FE6B53" w:rsidRDefault="00BB3189" w:rsidP="00CE67D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252,060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432,969</w:t>
            </w: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573,968</w:t>
            </w:r>
          </w:p>
        </w:tc>
        <w:tc>
          <w:tcPr>
            <w:tcW w:w="186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:rsidR="00BB3189" w:rsidRPr="007F7CD2" w:rsidRDefault="007E1875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(219,308)</w:t>
            </w: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B3189" w:rsidRPr="007F7CD2" w:rsidRDefault="00BB3189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(249,52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Pr="0037778B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1,7</w:t>
            </w:r>
            <w:r w:rsidR="006E2D1C">
              <w:rPr>
                <w:rFonts w:ascii="Angsana New" w:eastAsia="MS Mincho" w:hAnsi="Angsana New"/>
                <w:sz w:val="26"/>
                <w:szCs w:val="26"/>
              </w:rPr>
              <w:t>94</w:t>
            </w:r>
            <w:r w:rsidRPr="007E1875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6E2D1C">
              <w:rPr>
                <w:rFonts w:ascii="Angsana New" w:eastAsia="MS Mincho" w:hAnsi="Angsana New"/>
                <w:sz w:val="26"/>
                <w:szCs w:val="26"/>
              </w:rPr>
              <w:t>351</w:t>
            </w: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BB3189" w:rsidRPr="007F7CD2" w:rsidRDefault="00BB3189" w:rsidP="00CE67D6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1,757,366</w:t>
            </w:r>
          </w:p>
        </w:tc>
      </w:tr>
      <w:tr w:rsidR="00BB3189" w:rsidRPr="00BE540A" w:rsidTr="00CE67D6">
        <w:trPr>
          <w:cantSplit/>
        </w:trPr>
        <w:tc>
          <w:tcPr>
            <w:tcW w:w="2779" w:type="dxa"/>
            <w:vAlign w:val="bottom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F7CD2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BB3189" w:rsidRPr="006E2D1C" w:rsidRDefault="00CE67D6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E2D1C">
              <w:rPr>
                <w:rFonts w:ascii="Angsana New" w:eastAsia="MS Mincho" w:hAnsi="Angsana New"/>
                <w:sz w:val="26"/>
                <w:szCs w:val="26"/>
              </w:rPr>
              <w:t>3,669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BB3189" w:rsidRPr="00890107" w:rsidRDefault="00BB3189" w:rsidP="008901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2,979</w:t>
            </w:r>
          </w:p>
        </w:tc>
        <w:tc>
          <w:tcPr>
            <w:tcW w:w="184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23,562</w:t>
            </w:r>
          </w:p>
        </w:tc>
        <w:tc>
          <w:tcPr>
            <w:tcW w:w="181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B3189" w:rsidRPr="00FE6B53" w:rsidRDefault="00BB3189" w:rsidP="00CE67D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15,342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131,893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151,945</w:t>
            </w:r>
          </w:p>
        </w:tc>
        <w:tc>
          <w:tcPr>
            <w:tcW w:w="186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BB3189" w:rsidRPr="007F7CD2" w:rsidRDefault="007E1875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(55,113)</w:t>
            </w: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B3189" w:rsidRPr="007F7CD2" w:rsidRDefault="00BB3189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(61,38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Pr="0037778B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6E2D1C">
              <w:rPr>
                <w:rFonts w:ascii="Angsana New" w:eastAsia="MS Mincho" w:hAnsi="Angsana New"/>
                <w:sz w:val="26"/>
                <w:szCs w:val="26"/>
              </w:rPr>
              <w:t>04</w:t>
            </w:r>
            <w:r w:rsidRPr="007E1875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6E2D1C">
              <w:rPr>
                <w:rFonts w:ascii="Angsana New" w:eastAsia="MS Mincho" w:hAnsi="Angsana New"/>
                <w:sz w:val="26"/>
                <w:szCs w:val="26"/>
              </w:rPr>
              <w:t>01</w:t>
            </w:r>
            <w:r w:rsidRPr="007E1875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B3189" w:rsidRPr="007F7CD2" w:rsidRDefault="00BB3189" w:rsidP="00CE67D6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108,885</w:t>
            </w:r>
          </w:p>
        </w:tc>
      </w:tr>
      <w:tr w:rsidR="00BB3189" w:rsidRPr="00BE540A" w:rsidTr="00CE67D6">
        <w:trPr>
          <w:cantSplit/>
        </w:trPr>
        <w:tc>
          <w:tcPr>
            <w:tcW w:w="2779" w:type="dxa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1,334,598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:rsidR="00BB3189" w:rsidRPr="00890107" w:rsidRDefault="00BB3189" w:rsidP="008901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9010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1,183,838</w:t>
            </w:r>
          </w:p>
        </w:tc>
        <w:tc>
          <w:tcPr>
            <w:tcW w:w="184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273,323</w:t>
            </w:r>
          </w:p>
        </w:tc>
        <w:tc>
          <w:tcPr>
            <w:tcW w:w="181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B3189" w:rsidRPr="007F7CD2" w:rsidRDefault="00BB3189" w:rsidP="00CE67D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267,402</w:t>
            </w: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564,862</w:t>
            </w: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725,913</w:t>
            </w:r>
          </w:p>
        </w:tc>
        <w:tc>
          <w:tcPr>
            <w:tcW w:w="186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189" w:rsidRPr="007F7CD2" w:rsidRDefault="007E1875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(274,421)</w:t>
            </w: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B3189" w:rsidRPr="007F7CD2" w:rsidRDefault="00BB3189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(310,902)</w:t>
            </w:r>
          </w:p>
        </w:tc>
        <w:tc>
          <w:tcPr>
            <w:tcW w:w="186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1,898,362</w:t>
            </w: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BB3189" w:rsidRPr="007F7CD2" w:rsidRDefault="00BB3189" w:rsidP="00CE67D6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1,866,251</w:t>
            </w:r>
          </w:p>
        </w:tc>
      </w:tr>
      <w:tr w:rsidR="00BB3189" w:rsidRPr="00BE540A" w:rsidTr="00CE67D6">
        <w:trPr>
          <w:cantSplit/>
        </w:trPr>
        <w:tc>
          <w:tcPr>
            <w:tcW w:w="2779" w:type="dxa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BB3189" w:rsidRPr="007F7CD2" w:rsidRDefault="00BB3189" w:rsidP="00CE67D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vAlign w:val="bottom"/>
          </w:tcPr>
          <w:p w:rsidR="00BB3189" w:rsidRPr="007F7CD2" w:rsidRDefault="00BB3189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BB3189" w:rsidRPr="007F7CD2" w:rsidRDefault="00BB3189" w:rsidP="00CE67D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BB3189" w:rsidRPr="007F7CD2" w:rsidRDefault="00BB3189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BB3189" w:rsidRPr="00BE540A" w:rsidTr="00CE67D6">
        <w:trPr>
          <w:cantSplit/>
        </w:trPr>
        <w:tc>
          <w:tcPr>
            <w:tcW w:w="2779" w:type="dxa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="0063763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63763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ขาดทุน) </w:t>
            </w: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ตามส่วนงาน</w:t>
            </w:r>
          </w:p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27,430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:rsidR="00BB3189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:rsidR="00BB3189" w:rsidRPr="007F7CD2" w:rsidRDefault="00BB3189" w:rsidP="008901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C2F7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40,641</w:t>
            </w:r>
          </w:p>
        </w:tc>
        <w:tc>
          <w:tcPr>
            <w:tcW w:w="184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4,442</w:t>
            </w:r>
          </w:p>
        </w:tc>
        <w:tc>
          <w:tcPr>
            <w:tcW w:w="181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BB3189" w:rsidRDefault="00BB3189" w:rsidP="00CE67D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:rsidR="00BB3189" w:rsidRPr="00FE6B53" w:rsidRDefault="00BB3189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129" w:right="80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C2F7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(5,520)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115,276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double" w:sz="4" w:space="0" w:color="auto"/>
            </w:tcBorders>
          </w:tcPr>
          <w:p w:rsidR="00BB3189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202,581</w:t>
            </w:r>
          </w:p>
        </w:tc>
        <w:tc>
          <w:tcPr>
            <w:tcW w:w="186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bottom"/>
          </w:tcPr>
          <w:p w:rsidR="00BB3189" w:rsidRPr="007F7CD2" w:rsidRDefault="007E1875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(1,671)</w:t>
            </w: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BB3189" w:rsidRDefault="00BB3189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:rsidR="00BB3189" w:rsidRPr="007F7CD2" w:rsidRDefault="00BB3189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2CD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(7,566)</w:t>
            </w:r>
          </w:p>
        </w:tc>
        <w:tc>
          <w:tcPr>
            <w:tcW w:w="186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145,477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BB3189" w:rsidRDefault="00BB3189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:rsidR="00BB3189" w:rsidRPr="007F7CD2" w:rsidRDefault="00BB3189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02CD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230,136</w:t>
            </w:r>
          </w:p>
        </w:tc>
      </w:tr>
      <w:tr w:rsidR="00390D32" w:rsidRPr="00BE540A" w:rsidTr="00CE67D6">
        <w:trPr>
          <w:cantSplit/>
          <w:trHeight w:hRule="exact" w:val="259"/>
        </w:trPr>
        <w:tc>
          <w:tcPr>
            <w:tcW w:w="2779" w:type="dxa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1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vAlign w:val="bottom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390D32" w:rsidRPr="007F7CD2" w:rsidRDefault="00390D32" w:rsidP="00390D3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390D32" w:rsidRPr="007F7CD2" w:rsidRDefault="00390D32" w:rsidP="0039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</w:tr>
      <w:tr w:rsidR="00BB3189" w:rsidRPr="00BE540A" w:rsidTr="00CE67D6">
        <w:trPr>
          <w:cantSplit/>
        </w:trPr>
        <w:tc>
          <w:tcPr>
            <w:tcW w:w="2779" w:type="dxa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lastRenderedPageBreak/>
              <w:t xml:space="preserve">สินทรัพย์ส่วนงาน </w:t>
            </w:r>
          </w:p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มิถุนายน /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:rsidR="00BB3189" w:rsidRPr="007F7CD2" w:rsidRDefault="007E1875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7E1875">
              <w:rPr>
                <w:rFonts w:ascii="Angsana New" w:hAnsi="Angsana New"/>
                <w:sz w:val="26"/>
                <w:szCs w:val="26"/>
              </w:rPr>
              <w:t>1,</w:t>
            </w:r>
            <w:r w:rsidR="006574FA">
              <w:rPr>
                <w:rFonts w:ascii="Angsana New" w:hAnsi="Angsana New"/>
                <w:sz w:val="26"/>
                <w:szCs w:val="26"/>
              </w:rPr>
              <w:t>534</w:t>
            </w:r>
            <w:r w:rsidRPr="007E1875">
              <w:rPr>
                <w:rFonts w:ascii="Angsana New" w:hAnsi="Angsana New"/>
                <w:sz w:val="26"/>
                <w:szCs w:val="26"/>
              </w:rPr>
              <w:t>,</w:t>
            </w:r>
            <w:r w:rsidR="006574FA" w:rsidRPr="00CE67D6">
              <w:rPr>
                <w:rFonts w:ascii="Angsana New" w:eastAsia="MS Mincho" w:hAnsi="Angsana New"/>
                <w:sz w:val="26"/>
                <w:szCs w:val="26"/>
              </w:rPr>
              <w:t>029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:rsidR="00BB3189" w:rsidRPr="007F7CD2" w:rsidRDefault="001B4C14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1FB">
              <w:rPr>
                <w:rFonts w:ascii="Angsana New" w:hAnsi="Angsana New" w:cs="Angsana New"/>
                <w:sz w:val="26"/>
                <w:szCs w:val="26"/>
              </w:rPr>
              <w:t>1,381,728</w:t>
            </w:r>
          </w:p>
        </w:tc>
        <w:tc>
          <w:tcPr>
            <w:tcW w:w="184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:rsidR="00BB3189" w:rsidRPr="007F7CD2" w:rsidRDefault="006574FA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192</w:t>
            </w:r>
            <w:r w:rsidR="007E1875" w:rsidRPr="007E187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251</w:t>
            </w:r>
          </w:p>
        </w:tc>
        <w:tc>
          <w:tcPr>
            <w:tcW w:w="181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B3189" w:rsidRPr="007F7CD2" w:rsidRDefault="001B4C14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1FB">
              <w:rPr>
                <w:rFonts w:ascii="Angsana New" w:hAnsi="Angsana New" w:cs="Angsana New"/>
                <w:sz w:val="26"/>
                <w:szCs w:val="26"/>
              </w:rPr>
              <w:t>252,360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1875">
              <w:rPr>
                <w:rFonts w:ascii="Angsana New" w:hAnsi="Angsana New"/>
                <w:sz w:val="26"/>
                <w:szCs w:val="26"/>
              </w:rPr>
              <w:t>2,894,53</w:t>
            </w:r>
            <w:r w:rsidR="0017021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:rsidR="00BB3189" w:rsidRPr="007F7CD2" w:rsidRDefault="001B4C14" w:rsidP="00107747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D61FB">
              <w:rPr>
                <w:rFonts w:ascii="Angsana New" w:hAnsi="Angsana New"/>
                <w:sz w:val="26"/>
                <w:szCs w:val="26"/>
              </w:rPr>
              <w:t>2,822,</w:t>
            </w:r>
            <w:r w:rsidRPr="00107747">
              <w:rPr>
                <w:rFonts w:ascii="Angsana New" w:hAnsi="Angsana New" w:cs="Angsana New"/>
                <w:sz w:val="26"/>
                <w:szCs w:val="26"/>
              </w:rPr>
              <w:t>984</w:t>
            </w:r>
          </w:p>
        </w:tc>
        <w:tc>
          <w:tcPr>
            <w:tcW w:w="186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7E1875">
              <w:rPr>
                <w:rFonts w:ascii="Angsana New" w:hAnsi="Angsana New"/>
                <w:sz w:val="26"/>
                <w:szCs w:val="26"/>
              </w:rPr>
              <w:t>40,164</w:t>
            </w: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B3189" w:rsidRPr="007F7CD2" w:rsidRDefault="001B4C14" w:rsidP="003A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323E703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9,919</w:t>
            </w:r>
            <w:r w:rsidRPr="0323E7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B3189" w:rsidRPr="007F7CD2" w:rsidRDefault="00515D2C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15D2C">
              <w:rPr>
                <w:rFonts w:ascii="Angsana New" w:eastAsia="MS Mincho" w:hAnsi="Angsana New"/>
                <w:sz w:val="26"/>
                <w:szCs w:val="26"/>
              </w:rPr>
              <w:t>4,660,978</w:t>
            </w: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BB3189" w:rsidRPr="007F7CD2" w:rsidRDefault="001B4C14" w:rsidP="003A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D61FB">
              <w:rPr>
                <w:rFonts w:ascii="Angsana New" w:eastAsia="MS Mincho" w:hAnsi="Angsana New"/>
                <w:sz w:val="26"/>
                <w:szCs w:val="26"/>
              </w:rPr>
              <w:t>4,447,153</w:t>
            </w:r>
          </w:p>
        </w:tc>
      </w:tr>
      <w:tr w:rsidR="00BB3189" w:rsidRPr="00BE540A" w:rsidTr="00CE67D6">
        <w:trPr>
          <w:cantSplit/>
        </w:trPr>
        <w:tc>
          <w:tcPr>
            <w:tcW w:w="2779" w:type="dxa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</w:tcPr>
          <w:p w:rsidR="00BB3189" w:rsidRPr="007F7CD2" w:rsidRDefault="00BB3189" w:rsidP="00CE67D6">
            <w:pPr>
              <w:pStyle w:val="acctfourfigures"/>
              <w:shd w:val="clear" w:color="auto" w:fill="FFFFFF"/>
              <w:tabs>
                <w:tab w:val="clear" w:pos="765"/>
                <w:tab w:val="decimal" w:pos="83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B3189" w:rsidRPr="007F7CD2" w:rsidRDefault="00515D2C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15D2C">
              <w:rPr>
                <w:rFonts w:ascii="Angsana New" w:eastAsia="MS Mincho" w:hAnsi="Angsana New"/>
                <w:sz w:val="26"/>
                <w:szCs w:val="26"/>
              </w:rPr>
              <w:t>1,408,86</w:t>
            </w:r>
            <w:r w:rsidR="00326D68">
              <w:rPr>
                <w:rFonts w:ascii="Angsana New" w:eastAsia="MS Mincho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B3189" w:rsidRPr="007F7CD2" w:rsidRDefault="001B4C14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D61FB">
              <w:rPr>
                <w:rFonts w:ascii="Angsana New" w:eastAsia="MS Mincho" w:hAnsi="Angsana New"/>
                <w:sz w:val="26"/>
                <w:szCs w:val="26"/>
              </w:rPr>
              <w:t>1,629,471</w:t>
            </w:r>
          </w:p>
        </w:tc>
      </w:tr>
      <w:tr w:rsidR="00BB3189" w:rsidRPr="00BE540A" w:rsidTr="00CE67D6">
        <w:trPr>
          <w:cantSplit/>
        </w:trPr>
        <w:tc>
          <w:tcPr>
            <w:tcW w:w="2779" w:type="dxa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</w:tcPr>
          <w:p w:rsidR="00BB3189" w:rsidRPr="007F7CD2" w:rsidRDefault="00BB3189" w:rsidP="00CE67D6">
            <w:pPr>
              <w:pStyle w:val="acctfourfigures"/>
              <w:shd w:val="clear" w:color="auto" w:fill="FFFFFF"/>
              <w:tabs>
                <w:tab w:val="clear" w:pos="765"/>
                <w:tab w:val="decimal" w:pos="83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189" w:rsidRPr="007F7CD2" w:rsidRDefault="00515D2C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515D2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6,069,84</w:t>
            </w:r>
            <w:r w:rsidR="00326D68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189" w:rsidRPr="007F7CD2" w:rsidRDefault="001B4C14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5D61F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6,076,624</w:t>
            </w:r>
          </w:p>
        </w:tc>
      </w:tr>
      <w:tr w:rsidR="00BB3189" w:rsidRPr="00BE540A" w:rsidTr="00CE67D6">
        <w:trPr>
          <w:cantSplit/>
        </w:trPr>
        <w:tc>
          <w:tcPr>
            <w:tcW w:w="2779" w:type="dxa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มิถุนายน /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:rsidR="00BB3189" w:rsidRPr="007F7CD2" w:rsidRDefault="00CE67D6" w:rsidP="00CE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889,</w:t>
            </w:r>
            <w:r w:rsidRPr="00CE67D6">
              <w:rPr>
                <w:rFonts w:ascii="Angsana New" w:eastAsia="MS Mincho" w:hAnsi="Angsana New"/>
                <w:sz w:val="26"/>
                <w:szCs w:val="26"/>
              </w:rPr>
              <w:t>758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:rsidR="00BB3189" w:rsidRPr="007F7CD2" w:rsidRDefault="001B4C14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D61FB">
              <w:rPr>
                <w:rFonts w:ascii="Angsana New" w:hAnsi="Angsana New" w:cs="Angsana New"/>
                <w:sz w:val="26"/>
                <w:szCs w:val="26"/>
              </w:rPr>
              <w:t>1,008,334</w:t>
            </w:r>
          </w:p>
        </w:tc>
        <w:tc>
          <w:tcPr>
            <w:tcW w:w="184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:rsidR="00BB3189" w:rsidRPr="007F7CD2" w:rsidRDefault="00CE67D6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180,929</w:t>
            </w:r>
          </w:p>
        </w:tc>
        <w:tc>
          <w:tcPr>
            <w:tcW w:w="181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B3189" w:rsidRPr="007F7CD2" w:rsidRDefault="001B4C14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1FB">
              <w:rPr>
                <w:rFonts w:ascii="Angsana New" w:hAnsi="Angsana New" w:cs="Angsana New"/>
                <w:sz w:val="26"/>
                <w:szCs w:val="26"/>
              </w:rPr>
              <w:t>102,401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1875">
              <w:rPr>
                <w:rFonts w:ascii="Angsana New" w:hAnsi="Angsana New"/>
                <w:sz w:val="26"/>
                <w:szCs w:val="26"/>
              </w:rPr>
              <w:t>342,189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:rsidR="00BB3189" w:rsidRPr="007F7CD2" w:rsidRDefault="001B4C14" w:rsidP="00BB318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1FB">
              <w:rPr>
                <w:rFonts w:ascii="Angsana New" w:hAnsi="Angsana New" w:cs="Angsana New"/>
                <w:sz w:val="26"/>
                <w:szCs w:val="26"/>
              </w:rPr>
              <w:t>387,472</w:t>
            </w:r>
          </w:p>
        </w:tc>
        <w:tc>
          <w:tcPr>
            <w:tcW w:w="186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:rsidR="00BB3189" w:rsidRPr="007F7CD2" w:rsidRDefault="007E1875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7E1875">
              <w:rPr>
                <w:rFonts w:ascii="Angsana New" w:hAnsi="Angsana New"/>
                <w:sz w:val="26"/>
                <w:szCs w:val="26"/>
              </w:rPr>
              <w:t>(123,393)</w:t>
            </w: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B3189" w:rsidRPr="007F7CD2" w:rsidRDefault="001B4C14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323E703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169,716</w:t>
            </w:r>
            <w:r w:rsidRPr="0323E7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BB3189" w:rsidRPr="007F7CD2" w:rsidRDefault="00515D2C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15D2C">
              <w:rPr>
                <w:rFonts w:ascii="Angsana New" w:eastAsia="MS Mincho" w:hAnsi="Angsana New"/>
                <w:sz w:val="26"/>
                <w:szCs w:val="26"/>
              </w:rPr>
              <w:t>1,289,483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BB3189" w:rsidRPr="007F7CD2" w:rsidRDefault="001B4C14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D61FB">
              <w:rPr>
                <w:rFonts w:ascii="Angsana New" w:eastAsia="MS Mincho" w:hAnsi="Angsana New"/>
                <w:sz w:val="26"/>
                <w:szCs w:val="26"/>
              </w:rPr>
              <w:t>1,328,491</w:t>
            </w:r>
          </w:p>
        </w:tc>
      </w:tr>
      <w:tr w:rsidR="00BB3189" w:rsidRPr="00BE540A" w:rsidTr="00CE67D6">
        <w:trPr>
          <w:cantSplit/>
        </w:trPr>
        <w:tc>
          <w:tcPr>
            <w:tcW w:w="2779" w:type="dxa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:rsidR="00BB3189" w:rsidRPr="007F7CD2" w:rsidRDefault="00BB3189" w:rsidP="00CE67D6">
            <w:pPr>
              <w:pStyle w:val="acctfourfigures"/>
              <w:shd w:val="clear" w:color="auto" w:fill="FFFFFF"/>
              <w:tabs>
                <w:tab w:val="clear" w:pos="765"/>
                <w:tab w:val="decimal" w:pos="83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B3189" w:rsidRPr="007F7CD2" w:rsidRDefault="00515D2C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15D2C">
              <w:rPr>
                <w:rFonts w:ascii="Angsana New" w:eastAsia="MS Mincho" w:hAnsi="Angsana New"/>
                <w:sz w:val="26"/>
                <w:szCs w:val="26"/>
              </w:rPr>
              <w:t>241,75</w:t>
            </w:r>
            <w:r w:rsidR="00326D68">
              <w:rPr>
                <w:rFonts w:ascii="Angsana New" w:eastAsia="MS Mincho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B3189" w:rsidRPr="007F7CD2" w:rsidRDefault="001B4C14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D61FB">
              <w:rPr>
                <w:rFonts w:ascii="Angsana New" w:eastAsia="MS Mincho" w:hAnsi="Angsana New"/>
                <w:sz w:val="26"/>
                <w:szCs w:val="26"/>
              </w:rPr>
              <w:t>48,740</w:t>
            </w:r>
          </w:p>
        </w:tc>
      </w:tr>
      <w:tr w:rsidR="00BB3189" w:rsidRPr="00BE540A" w:rsidTr="00CE67D6">
        <w:trPr>
          <w:cantSplit/>
        </w:trPr>
        <w:tc>
          <w:tcPr>
            <w:tcW w:w="2779" w:type="dxa"/>
          </w:tcPr>
          <w:p w:rsidR="00BB3189" w:rsidRPr="007F7CD2" w:rsidRDefault="00BB3189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:rsidR="00BB3189" w:rsidRPr="007F7CD2" w:rsidRDefault="00BB3189" w:rsidP="00CE67D6">
            <w:pPr>
              <w:pStyle w:val="acctfourfigures"/>
              <w:shd w:val="clear" w:color="auto" w:fill="FFFFFF"/>
              <w:tabs>
                <w:tab w:val="clear" w:pos="765"/>
                <w:tab w:val="decimal" w:pos="83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189" w:rsidRPr="007F7CD2" w:rsidRDefault="00515D2C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515D2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1,531,24</w:t>
            </w:r>
            <w:r w:rsidR="006E4A0B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0</w:t>
            </w:r>
          </w:p>
        </w:tc>
        <w:tc>
          <w:tcPr>
            <w:tcW w:w="180" w:type="dxa"/>
            <w:vAlign w:val="bottom"/>
          </w:tcPr>
          <w:p w:rsidR="00BB3189" w:rsidRPr="007F7CD2" w:rsidRDefault="00BB3189" w:rsidP="00BB31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189" w:rsidRPr="007F7CD2" w:rsidRDefault="001B4C14" w:rsidP="00BB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5D61F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1,377,231</w:t>
            </w:r>
          </w:p>
        </w:tc>
      </w:tr>
    </w:tbl>
    <w:p w:rsidR="009F5235" w:rsidRDefault="009F5235" w:rsidP="000C7CD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22BEA" w:rsidRPr="000C7CDE" w:rsidRDefault="000C7CDE" w:rsidP="000C7C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 w:rsidR="006C237D"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 w:rsidR="006C237D"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tbl>
      <w:tblPr>
        <w:tblW w:w="13680" w:type="dxa"/>
        <w:tblInd w:w="558" w:type="dxa"/>
        <w:tblLayout w:type="fixed"/>
        <w:tblLook w:val="01E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9F5235" w:rsidRPr="00D17657" w:rsidTr="00887908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:rsidR="009F5235" w:rsidRPr="00D17657" w:rsidRDefault="009F5235" w:rsidP="00887908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:rsidR="009F5235" w:rsidRPr="00D17657" w:rsidRDefault="009F5235" w:rsidP="00887908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F5235" w:rsidRPr="00D17657" w:rsidTr="00887908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:rsidR="009F5235" w:rsidRPr="00D17657" w:rsidRDefault="009F5235" w:rsidP="00887908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:rsidR="009F5235" w:rsidRPr="00E46FE8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892B79" w:rsidRDefault="009F5235" w:rsidP="008879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6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ธุรกิจผลิตงานพิมพ์และ</w:t>
            </w:r>
          </w:p>
          <w:p w:rsidR="009F5235" w:rsidRPr="00E46FE8" w:rsidRDefault="009F5235" w:rsidP="008879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46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จำหน่ายหนังสือ</w:t>
            </w:r>
          </w:p>
        </w:tc>
        <w:tc>
          <w:tcPr>
            <w:tcW w:w="267" w:type="dxa"/>
          </w:tcPr>
          <w:p w:rsidR="009F5235" w:rsidRPr="00E46FE8" w:rsidRDefault="009F5235" w:rsidP="00887908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:rsidR="009F5235" w:rsidRPr="00E46FE8" w:rsidRDefault="009F5235" w:rsidP="008879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46FE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ธุรกิจจัดงานแสดง ผลิต</w:t>
            </w:r>
          </w:p>
          <w:p w:rsidR="009F5235" w:rsidRPr="00E46FE8" w:rsidRDefault="009F5235" w:rsidP="008879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46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และให้บริการโฆษณาผ่านสื่อสิ่งพิมพ์และสื่อออนไลน์</w:t>
            </w:r>
          </w:p>
        </w:tc>
        <w:tc>
          <w:tcPr>
            <w:tcW w:w="270" w:type="dxa"/>
          </w:tcPr>
          <w:p w:rsidR="009F5235" w:rsidRPr="00D17657" w:rsidRDefault="009F5235" w:rsidP="00887908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:rsidR="009F5235" w:rsidRPr="00D17657" w:rsidRDefault="009F5235" w:rsidP="00887908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:rsidR="009F5235" w:rsidRPr="00D17657" w:rsidRDefault="009F5235" w:rsidP="00887908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:rsidR="009F5235" w:rsidRPr="00D17657" w:rsidRDefault="009F5235" w:rsidP="00887908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515774" w:rsidRPr="00D17657" w:rsidTr="00887908">
        <w:tc>
          <w:tcPr>
            <w:tcW w:w="4680" w:type="dxa"/>
            <w:shd w:val="clear" w:color="auto" w:fill="auto"/>
            <w:vAlign w:val="bottom"/>
          </w:tcPr>
          <w:p w:rsidR="00515774" w:rsidRPr="00D17657" w:rsidRDefault="00515774" w:rsidP="00515774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หก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515774" w:rsidRPr="00041E15" w:rsidRDefault="00515774" w:rsidP="00515774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46" w:type="dxa"/>
          </w:tcPr>
          <w:p w:rsidR="00515774" w:rsidRPr="00041E15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515774" w:rsidRPr="00041E15" w:rsidRDefault="00515774" w:rsidP="00515774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67" w:type="dxa"/>
          </w:tcPr>
          <w:p w:rsidR="00515774" w:rsidRPr="00041E15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515774" w:rsidRPr="00041E15" w:rsidRDefault="00515774" w:rsidP="00515774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3" w:type="dxa"/>
          </w:tcPr>
          <w:p w:rsidR="00515774" w:rsidRPr="00041E15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515774" w:rsidRPr="00041E15" w:rsidRDefault="00515774" w:rsidP="00515774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</w:tcPr>
          <w:p w:rsidR="00515774" w:rsidRPr="00041E15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515774" w:rsidRPr="00041E15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</w:tcPr>
          <w:p w:rsidR="00515774" w:rsidRPr="00041E15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515774" w:rsidRPr="00041E15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2565</w:t>
            </w:r>
          </w:p>
        </w:tc>
      </w:tr>
      <w:tr w:rsidR="00515774" w:rsidRPr="00D17657" w:rsidTr="00887908">
        <w:tc>
          <w:tcPr>
            <w:tcW w:w="4680" w:type="dxa"/>
            <w:shd w:val="clear" w:color="auto" w:fill="auto"/>
            <w:vAlign w:val="bottom"/>
          </w:tcPr>
          <w:p w:rsidR="00515774" w:rsidRPr="00D17657" w:rsidRDefault="00515774" w:rsidP="00515774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  <w:tcBorders>
              <w:left w:val="nil"/>
              <w:right w:val="nil"/>
            </w:tcBorders>
            <w:vAlign w:val="bottom"/>
          </w:tcPr>
          <w:p w:rsidR="00515774" w:rsidRPr="00041E15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41E15">
              <w:rPr>
                <w:rFonts w:ascii="Angsana New" w:hAnsi="Angsana New"/>
                <w:i/>
                <w:iCs/>
                <w:sz w:val="30"/>
                <w:szCs w:val="30"/>
                <w:lang w:val="en-GB" w:eastAsia="en-GB" w:bidi="ar-SA"/>
              </w:rPr>
              <w:t>(</w:t>
            </w:r>
            <w:r w:rsidRPr="00041E1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515774" w:rsidRPr="00325E67" w:rsidTr="00887908">
        <w:tc>
          <w:tcPr>
            <w:tcW w:w="4680" w:type="dxa"/>
          </w:tcPr>
          <w:p w:rsidR="00515774" w:rsidRPr="000A10C7" w:rsidRDefault="00515774" w:rsidP="00515774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A10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515774" w:rsidRPr="00F7477C" w:rsidRDefault="00515774" w:rsidP="00515774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515774" w:rsidRPr="00F7477C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515774" w:rsidRPr="00F7477C" w:rsidRDefault="00515774" w:rsidP="00515774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515774" w:rsidRPr="00F7477C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515774" w:rsidRPr="00F7477C" w:rsidRDefault="00515774" w:rsidP="00515774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515774" w:rsidRPr="00F7477C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515774" w:rsidRPr="00F7477C" w:rsidRDefault="00515774" w:rsidP="00515774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515774" w:rsidRPr="00F7477C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15774" w:rsidRPr="00F7477C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515774" w:rsidRPr="00F7477C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515774" w:rsidRPr="00F7477C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515774" w:rsidRPr="00325E67" w:rsidTr="00887908">
        <w:tc>
          <w:tcPr>
            <w:tcW w:w="4680" w:type="dxa"/>
          </w:tcPr>
          <w:p w:rsidR="00515774" w:rsidRPr="00D17657" w:rsidRDefault="00515774" w:rsidP="00515774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515774" w:rsidRPr="00F7477C" w:rsidRDefault="00515774" w:rsidP="00515774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515774" w:rsidRPr="00F7477C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515774" w:rsidRPr="00F7477C" w:rsidRDefault="00515774" w:rsidP="00515774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515774" w:rsidRPr="00F7477C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515774" w:rsidRPr="00F7477C" w:rsidRDefault="00515774" w:rsidP="00515774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515774" w:rsidRPr="00F7477C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515774" w:rsidRPr="00F7477C" w:rsidRDefault="00515774" w:rsidP="00515774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515774" w:rsidRPr="00F7477C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15774" w:rsidRPr="00F7477C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515774" w:rsidRPr="00F7477C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515774" w:rsidRPr="00F7477C" w:rsidRDefault="00515774" w:rsidP="0051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515774" w:rsidRPr="00325E67" w:rsidTr="00887908">
        <w:tc>
          <w:tcPr>
            <w:tcW w:w="4680" w:type="dxa"/>
            <w:vAlign w:val="bottom"/>
          </w:tcPr>
          <w:p w:rsidR="00515774" w:rsidRPr="00D17657" w:rsidRDefault="00515774" w:rsidP="00515774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15774" w:rsidRPr="008F02E3" w:rsidRDefault="00515D2C" w:rsidP="00515774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15D2C">
              <w:rPr>
                <w:rFonts w:ascii="Angsana New" w:hAnsi="Angsana New" w:cs="Angsana New"/>
                <w:sz w:val="30"/>
                <w:szCs w:val="30"/>
                <w:lang w:eastAsia="en-GB"/>
              </w:rPr>
              <w:t>417,047</w:t>
            </w:r>
          </w:p>
        </w:tc>
        <w:tc>
          <w:tcPr>
            <w:tcW w:w="246" w:type="dxa"/>
            <w:vAlign w:val="bottom"/>
          </w:tcPr>
          <w:p w:rsidR="00515774" w:rsidRPr="00F7477C" w:rsidRDefault="00515774" w:rsidP="00515774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shd w:val="clear" w:color="auto" w:fill="auto"/>
          </w:tcPr>
          <w:p w:rsidR="00515774" w:rsidRPr="00287B4B" w:rsidRDefault="00515774" w:rsidP="00515774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7778B">
              <w:rPr>
                <w:rFonts w:ascii="Angsana New" w:hAnsi="Angsana New"/>
                <w:sz w:val="30"/>
                <w:szCs w:val="30"/>
                <w:lang w:eastAsia="en-GB"/>
              </w:rPr>
              <w:t>379,97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515774" w:rsidRPr="00287B4B" w:rsidRDefault="00515774" w:rsidP="00515774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:rsidR="00515774" w:rsidRPr="00287B4B" w:rsidRDefault="00515D2C" w:rsidP="00515774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15D2C">
              <w:rPr>
                <w:rFonts w:ascii="Angsana New" w:hAnsi="Angsana New" w:cs="Angsana New"/>
                <w:sz w:val="30"/>
                <w:szCs w:val="30"/>
                <w:lang w:eastAsia="en-GB"/>
              </w:rPr>
              <w:t>249,764</w:t>
            </w:r>
          </w:p>
        </w:tc>
        <w:tc>
          <w:tcPr>
            <w:tcW w:w="273" w:type="dxa"/>
            <w:shd w:val="clear" w:color="auto" w:fill="auto"/>
          </w:tcPr>
          <w:p w:rsidR="00515774" w:rsidRPr="00287B4B" w:rsidRDefault="00515774" w:rsidP="00515774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:rsidR="00515774" w:rsidRPr="00287B4B" w:rsidRDefault="00515774" w:rsidP="00515774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7778B">
              <w:rPr>
                <w:rFonts w:ascii="Angsana New" w:hAnsi="Angsana New"/>
                <w:sz w:val="30"/>
                <w:szCs w:val="30"/>
                <w:lang w:eastAsia="en-GB"/>
              </w:rPr>
              <w:t>162,384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15774" w:rsidRPr="00287B4B" w:rsidRDefault="00515774" w:rsidP="00515774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15774" w:rsidRPr="00287B4B" w:rsidRDefault="00515D2C" w:rsidP="00515774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15D2C">
              <w:rPr>
                <w:rFonts w:ascii="Angsana New" w:hAnsi="Angsana New" w:cs="Angsana New"/>
                <w:sz w:val="30"/>
                <w:szCs w:val="30"/>
                <w:lang w:eastAsia="en-GB"/>
              </w:rPr>
              <w:t>666,811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15774" w:rsidRPr="00287B4B" w:rsidRDefault="00515774" w:rsidP="00515774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515774" w:rsidRPr="00287B4B" w:rsidRDefault="00515774" w:rsidP="00515774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778B">
              <w:rPr>
                <w:rFonts w:ascii="Angsana New" w:hAnsi="Angsana New" w:cs="Angsana New"/>
                <w:sz w:val="30"/>
                <w:szCs w:val="30"/>
                <w:lang w:eastAsia="en-GB"/>
              </w:rPr>
              <w:t>542,3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60</w:t>
            </w:r>
          </w:p>
        </w:tc>
      </w:tr>
      <w:tr w:rsidR="00515774" w:rsidRPr="00325E67" w:rsidTr="00416CE4">
        <w:tc>
          <w:tcPr>
            <w:tcW w:w="4680" w:type="dxa"/>
            <w:vAlign w:val="bottom"/>
          </w:tcPr>
          <w:p w:rsidR="00515774" w:rsidRPr="00D17657" w:rsidRDefault="00515774" w:rsidP="00515774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lastRenderedPageBreak/>
              <w:t>ตลอดช่วงเวลาหนึ่ง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515774" w:rsidRPr="008F02E3" w:rsidRDefault="00515D2C" w:rsidP="00515774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:rsidR="00515774" w:rsidRPr="00F7477C" w:rsidRDefault="00515774" w:rsidP="00515774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5774" w:rsidRPr="00287B4B" w:rsidRDefault="00515774" w:rsidP="007913B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778B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515774" w:rsidRPr="00287B4B" w:rsidRDefault="00515774" w:rsidP="00515774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5774" w:rsidRPr="00287B4B" w:rsidRDefault="00515D2C" w:rsidP="00515774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15D2C">
              <w:rPr>
                <w:rFonts w:ascii="Angsana New" w:hAnsi="Angsana New" w:cs="Angsana New"/>
                <w:sz w:val="30"/>
                <w:szCs w:val="30"/>
                <w:lang w:eastAsia="en-GB"/>
              </w:rPr>
              <w:t>23,562</w:t>
            </w:r>
          </w:p>
        </w:tc>
        <w:tc>
          <w:tcPr>
            <w:tcW w:w="273" w:type="dxa"/>
            <w:shd w:val="clear" w:color="auto" w:fill="auto"/>
          </w:tcPr>
          <w:p w:rsidR="00515774" w:rsidRPr="00287B4B" w:rsidRDefault="00515774" w:rsidP="00515774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5774" w:rsidRPr="00287B4B" w:rsidRDefault="00515774" w:rsidP="00515774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7778B">
              <w:rPr>
                <w:rFonts w:ascii="Angsana New" w:hAnsi="Angsana New"/>
                <w:sz w:val="30"/>
                <w:szCs w:val="30"/>
                <w:lang w:eastAsia="en-GB"/>
              </w:rPr>
              <w:t>15,342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15774" w:rsidRPr="00287B4B" w:rsidRDefault="00515774" w:rsidP="00515774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5774" w:rsidRPr="00287B4B" w:rsidRDefault="00515D2C" w:rsidP="00515774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15D2C">
              <w:rPr>
                <w:rFonts w:ascii="Angsana New" w:hAnsi="Angsana New" w:cs="Angsana New"/>
                <w:sz w:val="30"/>
                <w:szCs w:val="30"/>
                <w:lang w:eastAsia="en-GB"/>
              </w:rPr>
              <w:t>23,562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15774" w:rsidRPr="00287B4B" w:rsidRDefault="00515774" w:rsidP="00515774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5774" w:rsidRPr="00287B4B" w:rsidRDefault="00515774" w:rsidP="00515774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778B">
              <w:rPr>
                <w:rFonts w:ascii="Angsana New" w:hAnsi="Angsana New" w:cs="Angsana New"/>
                <w:sz w:val="30"/>
                <w:szCs w:val="30"/>
                <w:lang w:eastAsia="en-GB"/>
              </w:rPr>
              <w:t>15,342</w:t>
            </w:r>
          </w:p>
        </w:tc>
      </w:tr>
      <w:tr w:rsidR="00515774" w:rsidRPr="00D17657" w:rsidTr="00887908">
        <w:tc>
          <w:tcPr>
            <w:tcW w:w="4680" w:type="dxa"/>
          </w:tcPr>
          <w:p w:rsidR="00515774" w:rsidRPr="00D17657" w:rsidRDefault="00515774" w:rsidP="00515774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15774" w:rsidRPr="008F02E3" w:rsidRDefault="00515D2C" w:rsidP="00515774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15D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417,047</w:t>
            </w:r>
          </w:p>
        </w:tc>
        <w:tc>
          <w:tcPr>
            <w:tcW w:w="246" w:type="dxa"/>
          </w:tcPr>
          <w:p w:rsidR="00515774" w:rsidRPr="00F7477C" w:rsidRDefault="00515774" w:rsidP="00515774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15774" w:rsidRPr="00287B4B" w:rsidRDefault="00515774" w:rsidP="00515774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777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379,97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:rsidR="00515774" w:rsidRPr="00287B4B" w:rsidRDefault="00515774" w:rsidP="00515774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15774" w:rsidRPr="00287B4B" w:rsidRDefault="00515D2C" w:rsidP="00515774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15D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273,326</w:t>
            </w:r>
          </w:p>
        </w:tc>
        <w:tc>
          <w:tcPr>
            <w:tcW w:w="273" w:type="dxa"/>
            <w:shd w:val="clear" w:color="auto" w:fill="auto"/>
          </w:tcPr>
          <w:p w:rsidR="00515774" w:rsidRPr="00287B4B" w:rsidRDefault="00515774" w:rsidP="00515774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15774" w:rsidRPr="00287B4B" w:rsidRDefault="00515774" w:rsidP="00515774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7778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177,726</w:t>
            </w:r>
          </w:p>
        </w:tc>
        <w:tc>
          <w:tcPr>
            <w:tcW w:w="270" w:type="dxa"/>
            <w:shd w:val="clear" w:color="auto" w:fill="auto"/>
          </w:tcPr>
          <w:p w:rsidR="00515774" w:rsidRPr="00287B4B" w:rsidRDefault="00515774" w:rsidP="00515774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15774" w:rsidRPr="00287B4B" w:rsidRDefault="00515D2C" w:rsidP="00515774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15D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690,373</w:t>
            </w:r>
          </w:p>
        </w:tc>
        <w:tc>
          <w:tcPr>
            <w:tcW w:w="270" w:type="dxa"/>
            <w:shd w:val="clear" w:color="auto" w:fill="auto"/>
          </w:tcPr>
          <w:p w:rsidR="00515774" w:rsidRPr="00287B4B" w:rsidRDefault="00515774" w:rsidP="00515774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15774" w:rsidRPr="00287B4B" w:rsidRDefault="00515774" w:rsidP="00515774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7778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557,70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</w:t>
            </w:r>
          </w:p>
        </w:tc>
      </w:tr>
    </w:tbl>
    <w:p w:rsidR="009F5235" w:rsidRPr="000A10C7" w:rsidRDefault="009F5235" w:rsidP="009F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F5235" w:rsidRPr="00F7477C" w:rsidRDefault="009F5235" w:rsidP="0087611A">
      <w:pPr>
        <w:jc w:val="thaiDistribute"/>
        <w:rPr>
          <w:rFonts w:ascii="Angsana New" w:hAnsi="Angsana New"/>
          <w:sz w:val="30"/>
          <w:szCs w:val="30"/>
        </w:rPr>
        <w:sectPr w:rsidR="009F5235" w:rsidRPr="00F7477C" w:rsidSect="00CF1A4A"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DC794B" w:rsidRPr="00CE458C" w:rsidRDefault="00284462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DC794B" w:rsidRPr="00CE458C">
        <w:rPr>
          <w:rFonts w:ascii="Angsana New" w:hAnsi="Angsana New"/>
          <w:b/>
          <w:bCs/>
          <w:sz w:val="30"/>
          <w:szCs w:val="30"/>
        </w:rPr>
        <w:tab/>
      </w:r>
      <w:r w:rsidR="00DC794B" w:rsidRPr="00CE458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DC794B" w:rsidRPr="0046086D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7A7429" w:rsidRPr="00706D13" w:rsidRDefault="00E21F2D" w:rsidP="00706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Pr="00543E73">
        <w:rPr>
          <w:rFonts w:ascii="Angsana New" w:hAnsi="Angsana New"/>
          <w:spacing w:val="-4"/>
          <w:sz w:val="30"/>
          <w:szCs w:val="30"/>
          <w:cs/>
        </w:rPr>
        <w:t>ที่แท้จริง</w:t>
      </w:r>
      <w:r w:rsidR="00521278" w:rsidRPr="00543E73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543E73">
        <w:rPr>
          <w:rFonts w:ascii="Angsana New" w:hAnsi="Angsana New"/>
          <w:spacing w:val="-4"/>
          <w:sz w:val="30"/>
          <w:szCs w:val="30"/>
          <w:cs/>
        </w:rPr>
        <w:t>ของกลุ่มบริษัทและบริษัทในการดำเนินงานต่อเนื่องเป็นระยะเวลา</w:t>
      </w:r>
      <w:r w:rsidR="00706D13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543E73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543E73">
        <w:rPr>
          <w:rFonts w:ascii="Angsana New" w:hAnsi="Angsana New"/>
          <w:spacing w:val="-4"/>
          <w:sz w:val="30"/>
          <w:szCs w:val="30"/>
        </w:rPr>
        <w:t xml:space="preserve"> 3</w:t>
      </w:r>
      <w:r w:rsidR="00FE3420">
        <w:rPr>
          <w:rFonts w:ascii="Angsana New" w:hAnsi="Angsana New"/>
          <w:spacing w:val="-4"/>
          <w:sz w:val="30"/>
          <w:szCs w:val="30"/>
        </w:rPr>
        <w:t>0</w:t>
      </w:r>
      <w:r w:rsidRPr="00543E73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FE3420">
        <w:rPr>
          <w:rFonts w:ascii="Angsana New" w:hAnsi="Angsana New" w:hint="cs"/>
          <w:spacing w:val="-4"/>
          <w:sz w:val="30"/>
          <w:szCs w:val="30"/>
          <w:cs/>
        </w:rPr>
        <w:t>ิถุนายน</w:t>
      </w:r>
      <w:r w:rsidRPr="00543E73">
        <w:rPr>
          <w:rFonts w:ascii="Angsana New" w:hAnsi="Angsana New"/>
          <w:spacing w:val="-4"/>
          <w:sz w:val="30"/>
          <w:szCs w:val="30"/>
        </w:rPr>
        <w:t xml:space="preserve"> 2566</w:t>
      </w:r>
      <w:r w:rsidRPr="002F79A7">
        <w:rPr>
          <w:rFonts w:ascii="Angsana New" w:hAnsi="Angsana New" w:hint="cs"/>
          <w:sz w:val="30"/>
          <w:szCs w:val="30"/>
          <w:cs/>
        </w:rPr>
        <w:t>คือร้อยละ</w:t>
      </w:r>
      <w:r w:rsidR="002178A7">
        <w:rPr>
          <w:rFonts w:ascii="Angsana New" w:hAnsi="Angsana New"/>
          <w:sz w:val="30"/>
          <w:szCs w:val="30"/>
        </w:rPr>
        <w:t>11.</w:t>
      </w:r>
      <w:r w:rsidR="00F75E4B">
        <w:rPr>
          <w:rFonts w:ascii="Angsana New" w:hAnsi="Angsana New"/>
          <w:sz w:val="30"/>
          <w:szCs w:val="30"/>
        </w:rPr>
        <w:t>68</w:t>
      </w:r>
      <w:r w:rsidRPr="002F79A7">
        <w:rPr>
          <w:rFonts w:ascii="Angsana New" w:hAnsi="Angsana New" w:hint="cs"/>
          <w:sz w:val="30"/>
          <w:szCs w:val="30"/>
          <w:cs/>
        </w:rPr>
        <w:t>และร้อยละ</w:t>
      </w:r>
      <w:r w:rsidR="00706D13">
        <w:rPr>
          <w:rFonts w:ascii="Angsana New" w:hAnsi="Angsana New"/>
          <w:sz w:val="30"/>
          <w:szCs w:val="30"/>
        </w:rPr>
        <w:t>22.53</w:t>
      </w:r>
      <w:r w:rsidRPr="002F79A7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2F79A7">
        <w:rPr>
          <w:rFonts w:ascii="Angsana New" w:hAnsi="Angsana New"/>
          <w:i/>
          <w:iCs/>
          <w:sz w:val="30"/>
          <w:szCs w:val="30"/>
        </w:rPr>
        <w:t>(25</w:t>
      </w:r>
      <w:r w:rsidRPr="001C12D0">
        <w:rPr>
          <w:rFonts w:ascii="Angsana New" w:hAnsi="Angsana New"/>
          <w:i/>
          <w:iCs/>
          <w:sz w:val="30"/>
          <w:szCs w:val="30"/>
        </w:rPr>
        <w:t>65</w:t>
      </w:r>
      <w:r w:rsidRPr="002F79A7">
        <w:rPr>
          <w:rFonts w:ascii="Angsana New" w:hAnsi="Angsana New"/>
          <w:i/>
          <w:iCs/>
          <w:sz w:val="30"/>
          <w:szCs w:val="30"/>
        </w:rPr>
        <w:t xml:space="preserve">: </w:t>
      </w:r>
      <w:r w:rsidRPr="002F79A7">
        <w:rPr>
          <w:rFonts w:ascii="Angsana New" w:hAnsi="Angsana New"/>
          <w:i/>
          <w:iCs/>
          <w:sz w:val="30"/>
          <w:szCs w:val="30"/>
          <w:cs/>
        </w:rPr>
        <w:t>ร้อย</w:t>
      </w:r>
      <w:r w:rsidRPr="005D5023">
        <w:rPr>
          <w:rFonts w:ascii="Angsana New" w:hAnsi="Angsana New"/>
          <w:i/>
          <w:iCs/>
          <w:sz w:val="30"/>
          <w:szCs w:val="30"/>
          <w:cs/>
        </w:rPr>
        <w:t>ละ</w:t>
      </w:r>
      <w:r w:rsidR="001C12D0">
        <w:rPr>
          <w:rFonts w:ascii="Angsana New" w:hAnsi="Angsana New"/>
          <w:i/>
          <w:iCs/>
          <w:sz w:val="30"/>
          <w:szCs w:val="30"/>
        </w:rPr>
        <w:t xml:space="preserve"> 1.</w:t>
      </w:r>
      <w:r w:rsidR="00706D13">
        <w:rPr>
          <w:rFonts w:ascii="Angsana New" w:hAnsi="Angsana New"/>
          <w:i/>
          <w:iCs/>
          <w:sz w:val="30"/>
          <w:szCs w:val="30"/>
        </w:rPr>
        <w:t>10</w:t>
      </w:r>
      <w:r w:rsidRPr="005D5023">
        <w:rPr>
          <w:rFonts w:ascii="Angsana New" w:hAnsi="Angsana New"/>
          <w:i/>
          <w:iCs/>
          <w:sz w:val="30"/>
          <w:szCs w:val="30"/>
          <w:cs/>
        </w:rPr>
        <w:t xml:space="preserve"> และร้อยละ</w:t>
      </w:r>
      <w:r w:rsidR="00706D13">
        <w:rPr>
          <w:rFonts w:ascii="Angsana New" w:hAnsi="Angsana New"/>
          <w:i/>
          <w:iCs/>
          <w:sz w:val="30"/>
          <w:szCs w:val="30"/>
        </w:rPr>
        <w:t>247.52</w:t>
      </w:r>
      <w:r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CE458C">
        <w:rPr>
          <w:rFonts w:ascii="Angsana New" w:hAnsi="Angsana New"/>
          <w:i/>
          <w:iCs/>
          <w:sz w:val="30"/>
          <w:szCs w:val="30"/>
        </w:rPr>
        <w:t xml:space="preserve">) </w:t>
      </w:r>
      <w:r w:rsidRPr="00CE458C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และรายจ่ายทางบัญชีและภาษี</w:t>
      </w:r>
    </w:p>
    <w:p w:rsidR="00C07D63" w:rsidRDefault="00C07D63" w:rsidP="007A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A7429" w:rsidRDefault="00284462" w:rsidP="007A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9</w:t>
      </w:r>
      <w:r w:rsidR="007A7429">
        <w:rPr>
          <w:rFonts w:ascii="Angsana New" w:hAnsi="Angsana New"/>
          <w:b/>
          <w:bCs/>
          <w:sz w:val="28"/>
          <w:szCs w:val="28"/>
        </w:rPr>
        <w:tab/>
      </w:r>
      <w:r w:rsidR="007A7429" w:rsidRPr="00C07D63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7A7429" w:rsidRPr="0046086D" w:rsidRDefault="007A7429" w:rsidP="007A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ab/>
      </w:r>
    </w:p>
    <w:tbl>
      <w:tblPr>
        <w:tblW w:w="9186" w:type="dxa"/>
        <w:tblInd w:w="450" w:type="dxa"/>
        <w:tblLayout w:type="fixed"/>
        <w:tblLook w:val="04A0"/>
      </w:tblPr>
      <w:tblGrid>
        <w:gridCol w:w="3150"/>
        <w:gridCol w:w="1579"/>
        <w:gridCol w:w="1588"/>
        <w:gridCol w:w="1347"/>
        <w:gridCol w:w="236"/>
        <w:gridCol w:w="1286"/>
      </w:tblGrid>
      <w:tr w:rsidR="007A7429" w:rsidRPr="007A7429" w:rsidTr="006B21C9">
        <w:tc>
          <w:tcPr>
            <w:tcW w:w="3150" w:type="dxa"/>
            <w:shd w:val="clear" w:color="auto" w:fill="auto"/>
            <w:vAlign w:val="bottom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42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88" w:type="dxa"/>
            <w:shd w:val="clear" w:color="auto" w:fill="auto"/>
            <w:vAlign w:val="bottom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อัตราเงินต่อหุ้น</w:t>
            </w:r>
          </w:p>
        </w:tc>
        <w:tc>
          <w:tcPr>
            <w:tcW w:w="236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:rsidR="007A7429" w:rsidRPr="007A7429" w:rsidDel="00D43E7A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A7429" w:rsidRPr="007A7429" w:rsidTr="006B21C9">
        <w:tc>
          <w:tcPr>
            <w:tcW w:w="3150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742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7429" w:rsidRPr="007A7429" w:rsidTr="006B21C9">
        <w:tc>
          <w:tcPr>
            <w:tcW w:w="3150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A742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0232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79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7A7429" w:rsidRPr="007A7429" w:rsidTr="006B21C9">
        <w:tc>
          <w:tcPr>
            <w:tcW w:w="3150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7A7429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0232E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79" w:type="dxa"/>
            <w:shd w:val="clear" w:color="auto" w:fill="auto"/>
          </w:tcPr>
          <w:p w:rsidR="007A7429" w:rsidRPr="000B2F94" w:rsidRDefault="000B2F94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B2F94">
              <w:rPr>
                <w:rFonts w:ascii="Angsana New" w:hAnsi="Angsana New"/>
                <w:sz w:val="30"/>
                <w:szCs w:val="30"/>
              </w:rPr>
              <w:t>27</w:t>
            </w:r>
            <w:r w:rsidR="007A7429" w:rsidRPr="000B2F9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7A7429" w:rsidRPr="000B2F94">
              <w:rPr>
                <w:rFonts w:ascii="Angsana New" w:hAnsi="Angsana New"/>
                <w:sz w:val="30"/>
                <w:szCs w:val="30"/>
              </w:rPr>
              <w:t>256</w:t>
            </w:r>
            <w:r w:rsidR="00C141C5" w:rsidRPr="000B2F9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88" w:type="dxa"/>
            <w:shd w:val="clear" w:color="auto" w:fill="auto"/>
          </w:tcPr>
          <w:p w:rsidR="007A7429" w:rsidRPr="000B2F94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B2F9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B2F94">
              <w:rPr>
                <w:rFonts w:ascii="Angsana New" w:hAnsi="Angsana New"/>
                <w:sz w:val="30"/>
                <w:szCs w:val="30"/>
              </w:rPr>
              <w:t>256</w:t>
            </w:r>
            <w:r w:rsidR="00C141C5" w:rsidRPr="000B2F9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:rsidR="007A7429" w:rsidRPr="007A7429" w:rsidRDefault="000B2F94" w:rsidP="007A742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0.29</w:t>
            </w:r>
          </w:p>
        </w:tc>
        <w:tc>
          <w:tcPr>
            <w:tcW w:w="236" w:type="dxa"/>
            <w:shd w:val="clear" w:color="auto" w:fill="auto"/>
          </w:tcPr>
          <w:p w:rsidR="007A7429" w:rsidRPr="007A7429" w:rsidRDefault="007A7429" w:rsidP="007A742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</w:tcPr>
          <w:p w:rsidR="000B2F94" w:rsidRPr="007A7429" w:rsidRDefault="000B2F94" w:rsidP="00C07D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289,502</w:t>
            </w:r>
          </w:p>
        </w:tc>
      </w:tr>
      <w:tr w:rsidR="007A7429" w:rsidRPr="007A7429" w:rsidTr="006B21C9">
        <w:tc>
          <w:tcPr>
            <w:tcW w:w="3150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A7429" w:rsidRPr="007A7429" w:rsidTr="006B21C9">
        <w:tc>
          <w:tcPr>
            <w:tcW w:w="3150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742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260BC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579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60BC6" w:rsidRPr="007A7429" w:rsidTr="006B21C9">
        <w:tc>
          <w:tcPr>
            <w:tcW w:w="3150" w:type="dxa"/>
            <w:shd w:val="clear" w:color="auto" w:fill="auto"/>
          </w:tcPr>
          <w:p w:rsidR="00260BC6" w:rsidRPr="007A7429" w:rsidRDefault="00260BC6" w:rsidP="0026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7A7429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79" w:type="dxa"/>
            <w:shd w:val="clear" w:color="auto" w:fill="auto"/>
          </w:tcPr>
          <w:p w:rsidR="00260BC6" w:rsidRPr="007A7429" w:rsidRDefault="00260BC6" w:rsidP="0026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7A7429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7A742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88" w:type="dxa"/>
            <w:shd w:val="clear" w:color="auto" w:fill="auto"/>
          </w:tcPr>
          <w:p w:rsidR="00260BC6" w:rsidRPr="007A7429" w:rsidRDefault="00260BC6" w:rsidP="0026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7A742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:rsidR="00260BC6" w:rsidRPr="007A7429" w:rsidRDefault="00260BC6" w:rsidP="00260BC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A742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0.19</w:t>
            </w:r>
          </w:p>
        </w:tc>
        <w:tc>
          <w:tcPr>
            <w:tcW w:w="236" w:type="dxa"/>
            <w:shd w:val="clear" w:color="auto" w:fill="auto"/>
          </w:tcPr>
          <w:p w:rsidR="00260BC6" w:rsidRPr="007A7429" w:rsidRDefault="00260BC6" w:rsidP="00260BC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</w:tcPr>
          <w:p w:rsidR="00260BC6" w:rsidRPr="007A7429" w:rsidRDefault="00260BC6" w:rsidP="00260BC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A742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189</w:t>
            </w:r>
            <w:r w:rsidRPr="007A742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,674</w:t>
            </w:r>
          </w:p>
        </w:tc>
      </w:tr>
    </w:tbl>
    <w:p w:rsidR="007A7429" w:rsidRPr="0046086D" w:rsidRDefault="007A7429" w:rsidP="007A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28"/>
          <w:szCs w:val="28"/>
          <w:cs/>
        </w:rPr>
      </w:pPr>
    </w:p>
    <w:p w:rsidR="00DA46AF" w:rsidRPr="00176CC9" w:rsidRDefault="00284462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  <w:highlight w:val="yellow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9D0DD3" w:rsidRPr="00176CC9">
        <w:rPr>
          <w:rFonts w:ascii="Angsana New" w:hAnsi="Angsana New"/>
          <w:b/>
          <w:bCs/>
          <w:sz w:val="30"/>
          <w:szCs w:val="30"/>
        </w:rPr>
        <w:tab/>
      </w:r>
      <w:r w:rsidR="00397A42"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D71D41" w:rsidRPr="0046086D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  <w:highlight w:val="yellow"/>
          <w:cs/>
        </w:rPr>
      </w:pPr>
    </w:p>
    <w:p w:rsidR="00D735D2" w:rsidRPr="00C70ACE" w:rsidRDefault="00D735D2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ACE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E21F2D" w:rsidRPr="009A6AC5" w:rsidRDefault="00E21F2D" w:rsidP="00E21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9A6AC5">
        <w:rPr>
          <w:rFonts w:ascii="Angsana New" w:hAnsi="Angsana New"/>
          <w:spacing w:val="-6"/>
          <w:sz w:val="30"/>
          <w:szCs w:val="30"/>
        </w:rPr>
        <w:t>3</w:t>
      </w:r>
      <w:r w:rsidR="004D7D20">
        <w:rPr>
          <w:rFonts w:ascii="Angsana New" w:hAnsi="Angsana New"/>
          <w:spacing w:val="-6"/>
          <w:sz w:val="30"/>
          <w:szCs w:val="30"/>
        </w:rPr>
        <w:t>0</w:t>
      </w:r>
      <w:r w:rsidR="004D7D20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>
        <w:rPr>
          <w:rFonts w:ascii="Angsana New" w:hAnsi="Angsana New"/>
          <w:spacing w:val="-6"/>
          <w:sz w:val="30"/>
          <w:szCs w:val="30"/>
        </w:rPr>
        <w:t xml:space="preserve">2566 </w:t>
      </w: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Pr="009A6AC5">
        <w:rPr>
          <w:rFonts w:ascii="Angsana New" w:hAnsi="Angsana New"/>
          <w:spacing w:val="-6"/>
          <w:sz w:val="30"/>
          <w:szCs w:val="30"/>
        </w:rPr>
        <w:t xml:space="preserve">31 </w:t>
      </w: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9A6AC5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5</w:t>
      </w:r>
      <w:r w:rsidRPr="009A6AC5">
        <w:rPr>
          <w:rFonts w:ascii="Angsana New" w:hAnsi="Angsana New"/>
          <w:spacing w:val="-6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</w:t>
      </w:r>
      <w:r w:rsidRPr="009A6AC5">
        <w:rPr>
          <w:rFonts w:ascii="Angsana New" w:hAnsi="Angsana New"/>
          <w:sz w:val="30"/>
          <w:szCs w:val="30"/>
          <w:cs/>
        </w:rPr>
        <w:t>ใกล้เคียงกับมูลค่ายุติธรรมอย่างสมเหตุสมผล</w:t>
      </w:r>
    </w:p>
    <w:p w:rsidR="00F20C26" w:rsidRDefault="00F20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E479D1" w:rsidRPr="00CE458C" w:rsidRDefault="00C64637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84462">
        <w:rPr>
          <w:rFonts w:ascii="Angsana New" w:hAnsi="Angsana New"/>
          <w:b/>
          <w:bCs/>
          <w:sz w:val="30"/>
          <w:szCs w:val="30"/>
        </w:rPr>
        <w:t>1</w:t>
      </w:r>
      <w:r w:rsidR="00E479D1" w:rsidRPr="00FD5B0B">
        <w:rPr>
          <w:rFonts w:ascii="Angsana New" w:hAnsi="Angsana New"/>
          <w:b/>
          <w:bCs/>
          <w:sz w:val="30"/>
          <w:szCs w:val="30"/>
        </w:rPr>
        <w:tab/>
      </w:r>
      <w:r w:rsidR="00E479D1"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:rsidR="00E479D1" w:rsidRPr="00AA46B4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088" w:type="dxa"/>
        <w:tblInd w:w="450" w:type="dxa"/>
        <w:tblLayout w:type="fixed"/>
        <w:tblLook w:val="0000"/>
      </w:tblPr>
      <w:tblGrid>
        <w:gridCol w:w="6120"/>
        <w:gridCol w:w="1349"/>
        <w:gridCol w:w="296"/>
        <w:gridCol w:w="1323"/>
      </w:tblGrid>
      <w:tr w:rsidR="005222D6" w:rsidRPr="00CE458C" w:rsidTr="3C9D2421">
        <w:trPr>
          <w:tblHeader/>
        </w:trPr>
        <w:tc>
          <w:tcPr>
            <w:tcW w:w="3367" w:type="pct"/>
          </w:tcPr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5222D6" w:rsidRPr="005222D6" w:rsidRDefault="00E21F2D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D7D20"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D7D20"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42" w:type="pct"/>
          </w:tcPr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CE458C" w:rsidTr="3C9D2421">
        <w:trPr>
          <w:tblHeader/>
        </w:trPr>
        <w:tc>
          <w:tcPr>
            <w:tcW w:w="3367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:rsidR="005222D6" w:rsidRPr="005222D6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CE458C" w:rsidTr="3C9D2421">
        <w:tc>
          <w:tcPr>
            <w:tcW w:w="3367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2BC" w:rsidRPr="00B952BC" w:rsidTr="00390D32">
        <w:tc>
          <w:tcPr>
            <w:tcW w:w="3367" w:type="pct"/>
            <w:shd w:val="clear" w:color="auto" w:fill="auto"/>
          </w:tcPr>
          <w:p w:rsidR="00B952BC" w:rsidRPr="00390D32" w:rsidRDefault="00B952BC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0D32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742" w:type="pct"/>
          </w:tcPr>
          <w:p w:rsidR="00B952BC" w:rsidRPr="00CE458C" w:rsidRDefault="00725139" w:rsidP="00B952B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5139">
              <w:rPr>
                <w:rFonts w:ascii="Angsana New" w:hAnsi="Angsana New"/>
                <w:sz w:val="30"/>
                <w:szCs w:val="30"/>
              </w:rPr>
              <w:t>13,669</w:t>
            </w:r>
          </w:p>
        </w:tc>
        <w:tc>
          <w:tcPr>
            <w:tcW w:w="163" w:type="pct"/>
          </w:tcPr>
          <w:p w:rsidR="00B952BC" w:rsidRPr="00CE458C" w:rsidRDefault="00B952B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:rsidR="00B952BC" w:rsidRPr="00B952BC" w:rsidRDefault="00637638" w:rsidP="006376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7638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637638">
              <w:rPr>
                <w:rFonts w:ascii="Angsana New" w:hAnsi="Angsana New"/>
                <w:sz w:val="30"/>
                <w:szCs w:val="30"/>
              </w:rPr>
              <w:t>,</w:t>
            </w:r>
            <w:r w:rsidRPr="00637638">
              <w:rPr>
                <w:rFonts w:ascii="Angsana New" w:hAnsi="Angsana New"/>
                <w:sz w:val="30"/>
                <w:szCs w:val="30"/>
                <w:cs/>
              </w:rPr>
              <w:t>174</w:t>
            </w:r>
          </w:p>
        </w:tc>
      </w:tr>
      <w:tr w:rsidR="00B952BC" w:rsidRPr="00B952BC" w:rsidTr="00390D32">
        <w:tc>
          <w:tcPr>
            <w:tcW w:w="3367" w:type="pct"/>
            <w:shd w:val="clear" w:color="auto" w:fill="auto"/>
          </w:tcPr>
          <w:p w:rsidR="00B952BC" w:rsidRPr="00390D32" w:rsidRDefault="00B952BC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0D32">
              <w:rPr>
                <w:rFonts w:ascii="Angsana New" w:hAnsi="Angsana New" w:hint="cs"/>
                <w:sz w:val="30"/>
                <w:szCs w:val="30"/>
                <w:cs/>
              </w:rPr>
              <w:t>ระบบต่างๆ</w:t>
            </w:r>
          </w:p>
        </w:tc>
        <w:tc>
          <w:tcPr>
            <w:tcW w:w="742" w:type="pct"/>
            <w:shd w:val="clear" w:color="auto" w:fill="FFFFFF" w:themeFill="background1"/>
          </w:tcPr>
          <w:p w:rsidR="00B952BC" w:rsidRPr="00CE458C" w:rsidRDefault="00992E82" w:rsidP="009B5B6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E82">
              <w:rPr>
                <w:rFonts w:ascii="Angsana New" w:hAnsi="Angsana New"/>
                <w:sz w:val="30"/>
                <w:szCs w:val="30"/>
              </w:rPr>
              <w:t>3,184</w:t>
            </w:r>
          </w:p>
        </w:tc>
        <w:tc>
          <w:tcPr>
            <w:tcW w:w="163" w:type="pct"/>
          </w:tcPr>
          <w:p w:rsidR="00B952BC" w:rsidRPr="00CE458C" w:rsidRDefault="00B952B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:rsidR="00B952BC" w:rsidRPr="00992E82" w:rsidRDefault="00992E82" w:rsidP="00992E8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8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eastAsia="en-GB" w:bidi="th-TH"/>
              </w:rPr>
              <w:t>-</w:t>
            </w:r>
          </w:p>
        </w:tc>
      </w:tr>
      <w:tr w:rsidR="005222D6" w:rsidRPr="00CE458C" w:rsidTr="3C9D2421">
        <w:tc>
          <w:tcPr>
            <w:tcW w:w="3367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5222D6" w:rsidRPr="00CE458C" w:rsidRDefault="00992E82" w:rsidP="74FC0F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E82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63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:rsidR="005222D6" w:rsidRPr="001532C5" w:rsidRDefault="009E4F60" w:rsidP="3C9D24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4F60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5222D6" w:rsidRPr="00CE458C" w:rsidTr="3C9D2421">
        <w:tc>
          <w:tcPr>
            <w:tcW w:w="3367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5222D6" w:rsidRPr="00CE458C" w:rsidRDefault="00992E82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2E8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4487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992E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4487E">
              <w:rPr>
                <w:rFonts w:ascii="Angsana New" w:hAnsi="Angsana New"/>
                <w:b/>
                <w:bCs/>
                <w:sz w:val="30"/>
                <w:szCs w:val="30"/>
              </w:rPr>
              <w:t>081</w:t>
            </w:r>
          </w:p>
        </w:tc>
        <w:tc>
          <w:tcPr>
            <w:tcW w:w="163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:rsidR="005222D6" w:rsidRPr="001532C5" w:rsidRDefault="009E4F60" w:rsidP="00192B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b/>
                <w:bCs/>
                <w:sz w:val="30"/>
                <w:szCs w:val="30"/>
              </w:rPr>
              <w:t>9,402</w:t>
            </w:r>
          </w:p>
        </w:tc>
      </w:tr>
      <w:tr w:rsidR="00C15F2A" w:rsidRPr="00CE458C" w:rsidTr="3C9D2421">
        <w:tc>
          <w:tcPr>
            <w:tcW w:w="3367" w:type="pct"/>
          </w:tcPr>
          <w:p w:rsidR="00C15F2A" w:rsidRPr="00CE458C" w:rsidRDefault="00C15F2A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:rsidR="00C15F2A" w:rsidRPr="00CE458C" w:rsidRDefault="00C15F2A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:rsidR="00C15F2A" w:rsidRPr="00CE458C" w:rsidRDefault="00C15F2A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:rsidR="00C15F2A" w:rsidRPr="005222D6" w:rsidRDefault="00C15F2A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724C" w:rsidRPr="00CE458C" w:rsidTr="3C9D2421">
        <w:tc>
          <w:tcPr>
            <w:tcW w:w="3367" w:type="pct"/>
          </w:tcPr>
          <w:p w:rsidR="0058724C" w:rsidRPr="00CE458C" w:rsidRDefault="0058724C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:rsidR="0058724C" w:rsidRPr="00CE458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:rsidR="0058724C" w:rsidRPr="00CE458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:rsidR="0058724C" w:rsidRPr="005222D6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724C" w:rsidRPr="00CE458C" w:rsidTr="3C9D2421">
        <w:tc>
          <w:tcPr>
            <w:tcW w:w="3367" w:type="pct"/>
          </w:tcPr>
          <w:p w:rsidR="0058724C" w:rsidRPr="00CE458C" w:rsidRDefault="0058724C" w:rsidP="0058724C">
            <w:pPr>
              <w:tabs>
                <w:tab w:val="clear" w:pos="227"/>
                <w:tab w:val="clear" w:pos="454"/>
                <w:tab w:val="clear" w:pos="680"/>
              </w:tabs>
              <w:ind w:left="1072" w:right="-108" w:hanging="8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ภายใต้สัญญาที่บอกเลิกไม่ได้</w:t>
            </w:r>
          </w:p>
        </w:tc>
        <w:tc>
          <w:tcPr>
            <w:tcW w:w="742" w:type="pct"/>
          </w:tcPr>
          <w:p w:rsidR="0058724C" w:rsidRPr="00CE458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:rsidR="0058724C" w:rsidRPr="00CE458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:rsidR="0058724C" w:rsidRPr="005222D6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724C" w:rsidRPr="00CE458C" w:rsidTr="3C9D2421">
        <w:tc>
          <w:tcPr>
            <w:tcW w:w="3367" w:type="pct"/>
          </w:tcPr>
          <w:p w:rsidR="0058724C" w:rsidRPr="0058724C" w:rsidRDefault="0058724C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58724C">
              <w:rPr>
                <w:rFonts w:ascii="Angsana New" w:hAnsi="Angsana New"/>
                <w:sz w:val="30"/>
                <w:szCs w:val="30"/>
              </w:rPr>
              <w:t>1</w:t>
            </w: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42" w:type="pct"/>
          </w:tcPr>
          <w:p w:rsidR="0058724C" w:rsidRPr="0058724C" w:rsidRDefault="005C5C90" w:rsidP="007251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163" w:type="pct"/>
          </w:tcPr>
          <w:p w:rsidR="0058724C" w:rsidRPr="0058724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:rsidR="0058724C" w:rsidRPr="0058724C" w:rsidRDefault="0058724C" w:rsidP="005C5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24C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58724C" w:rsidRPr="00CE458C" w:rsidTr="0058724C">
        <w:tc>
          <w:tcPr>
            <w:tcW w:w="3367" w:type="pct"/>
          </w:tcPr>
          <w:p w:rsidR="0058724C" w:rsidRPr="0058724C" w:rsidRDefault="008A101B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="007036EB">
              <w:rPr>
                <w:rFonts w:ascii="Angsana New" w:hAnsi="Angsana New" w:hint="cs"/>
                <w:sz w:val="30"/>
                <w:szCs w:val="30"/>
                <w:cs/>
              </w:rPr>
              <w:t>ลังจาก</w:t>
            </w:r>
            <w:r w:rsidR="007036EB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="0058724C"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7036EB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58724C" w:rsidRPr="0058724C">
              <w:rPr>
                <w:rFonts w:ascii="Angsana New" w:hAnsi="Angsana New"/>
                <w:sz w:val="30"/>
                <w:szCs w:val="30"/>
              </w:rPr>
              <w:t>5</w:t>
            </w:r>
            <w:r w:rsidR="0058724C"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:rsidR="0058724C" w:rsidRPr="0058724C" w:rsidRDefault="00201BBF" w:rsidP="007251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01BBF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163" w:type="pct"/>
          </w:tcPr>
          <w:p w:rsidR="0058724C" w:rsidRPr="0058724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:rsidR="0058724C" w:rsidRPr="00201BBF" w:rsidRDefault="00201BBF" w:rsidP="005C5C9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8"/>
                <w:lang w:val="en-US" w:eastAsia="en-GB" w:bidi="th-TH"/>
              </w:rPr>
            </w:pPr>
            <w:r w:rsidRPr="00201BBF">
              <w:rPr>
                <w:rFonts w:ascii="Angsana New" w:hAnsi="Angsana New" w:cs="Angsana New"/>
                <w:sz w:val="30"/>
                <w:szCs w:val="38"/>
                <w:lang w:val="en-US" w:eastAsia="en-GB" w:bidi="th-TH"/>
              </w:rPr>
              <w:t>-</w:t>
            </w:r>
          </w:p>
        </w:tc>
      </w:tr>
      <w:tr w:rsidR="0058724C" w:rsidRPr="00CE458C" w:rsidTr="0058724C">
        <w:tc>
          <w:tcPr>
            <w:tcW w:w="3367" w:type="pct"/>
          </w:tcPr>
          <w:p w:rsidR="0058724C" w:rsidRPr="0058724C" w:rsidRDefault="0058724C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</w:tcPr>
          <w:p w:rsidR="0058724C" w:rsidRPr="00CE458C" w:rsidRDefault="005C5C90" w:rsidP="007251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1,307</w:t>
            </w:r>
          </w:p>
        </w:tc>
        <w:tc>
          <w:tcPr>
            <w:tcW w:w="163" w:type="pct"/>
          </w:tcPr>
          <w:p w:rsidR="0058724C" w:rsidRPr="00CE458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:rsidR="0058724C" w:rsidRPr="005222D6" w:rsidRDefault="0058724C" w:rsidP="005C5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</w:tr>
      <w:tr w:rsidR="0058724C" w:rsidRPr="00CE458C" w:rsidTr="0058724C">
        <w:tc>
          <w:tcPr>
            <w:tcW w:w="3367" w:type="pct"/>
          </w:tcPr>
          <w:p w:rsidR="0058724C" w:rsidRPr="00CE458C" w:rsidRDefault="0058724C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</w:tcPr>
          <w:p w:rsidR="0058724C" w:rsidRPr="00CE458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:rsidR="0058724C" w:rsidRPr="00CE458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:rsidR="0058724C" w:rsidRPr="005222D6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0192" w:rsidRPr="00CE458C" w:rsidTr="3C9D2421">
        <w:tc>
          <w:tcPr>
            <w:tcW w:w="3367" w:type="pct"/>
          </w:tcPr>
          <w:p w:rsidR="00ED0192" w:rsidRPr="00CE458C" w:rsidRDefault="00ED0192" w:rsidP="00ED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42" w:type="pct"/>
            <w:shd w:val="clear" w:color="auto" w:fill="FFFFFF" w:themeFill="background1"/>
          </w:tcPr>
          <w:p w:rsidR="00ED0192" w:rsidRPr="00CE458C" w:rsidRDefault="00ED0192" w:rsidP="00ED01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:rsidR="00ED0192" w:rsidRPr="00CE458C" w:rsidRDefault="00ED0192" w:rsidP="00ED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:rsidR="00ED0192" w:rsidRPr="009D0DD3" w:rsidRDefault="00ED0192" w:rsidP="00ED01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ED0192" w:rsidRPr="00CE458C" w:rsidTr="3C9D2421">
        <w:tc>
          <w:tcPr>
            <w:tcW w:w="3367" w:type="pct"/>
            <w:shd w:val="clear" w:color="auto" w:fill="auto"/>
          </w:tcPr>
          <w:p w:rsidR="00ED0192" w:rsidRPr="00CE458C" w:rsidRDefault="00ED0192" w:rsidP="00ED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 w:themeFill="background1"/>
          </w:tcPr>
          <w:p w:rsidR="00ED0192" w:rsidRPr="00CE458C" w:rsidRDefault="00637638" w:rsidP="00ED01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29,044</w:t>
            </w:r>
          </w:p>
        </w:tc>
        <w:tc>
          <w:tcPr>
            <w:tcW w:w="163" w:type="pct"/>
            <w:vAlign w:val="bottom"/>
          </w:tcPr>
          <w:p w:rsidR="00ED0192" w:rsidRPr="00CE458C" w:rsidRDefault="00ED0192" w:rsidP="00ED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:rsidR="00ED0192" w:rsidRPr="009D0DD3" w:rsidRDefault="00E3073B" w:rsidP="00ED01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4,54</w:t>
            </w:r>
            <w:r w:rsidR="00823BA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3B07B9" w:rsidRPr="00BC416F" w:rsidRDefault="00EB0F09" w:rsidP="002F7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spacing w:val="-4"/>
          <w:sz w:val="30"/>
          <w:szCs w:val="30"/>
        </w:rPr>
        <w:tab/>
      </w:r>
    </w:p>
    <w:sectPr w:rsidR="003B07B9" w:rsidRPr="00BC416F" w:rsidSect="00621170">
      <w:headerReference w:type="default" r:id="rId16"/>
      <w:footerReference w:type="default" r:id="rId17"/>
      <w:footerReference w:type="first" r:id="rId18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702" w:rsidRDefault="00A85702">
      <w:r>
        <w:separator/>
      </w:r>
    </w:p>
  </w:endnote>
  <w:endnote w:type="continuationSeparator" w:id="0">
    <w:p w:rsidR="00A85702" w:rsidRDefault="00A85702">
      <w:r>
        <w:continuationSeparator/>
      </w:r>
    </w:p>
  </w:endnote>
  <w:endnote w:type="continuationNotice" w:id="1">
    <w:p w:rsidR="00A85702" w:rsidRDefault="00A85702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37" w:rsidRPr="007B3D4F" w:rsidRDefault="00A44EFC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="00482137"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32E8F">
      <w:rPr>
        <w:rStyle w:val="PageNumber"/>
        <w:rFonts w:ascii="Angsana New" w:hAnsi="Angsana New"/>
        <w:noProof/>
        <w:sz w:val="30"/>
        <w:szCs w:val="30"/>
        <w:cs/>
      </w:rPr>
      <w:t>18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482137" w:rsidRPr="007B715D" w:rsidRDefault="00482137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37" w:rsidRPr="00CE24D0" w:rsidRDefault="00A44EFC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="00482137"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 w:rsidR="00432E8F">
      <w:rPr>
        <w:rStyle w:val="PageNumber"/>
        <w:rFonts w:ascii="Angsana New" w:hAnsi="Angsana New"/>
        <w:noProof/>
        <w:sz w:val="30"/>
        <w:szCs w:val="30"/>
      </w:rPr>
      <w:t>23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:rsidR="00482137" w:rsidRPr="00AC7B7C" w:rsidRDefault="00482137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37" w:rsidRPr="001E26BA" w:rsidRDefault="00A44EFC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="00482137"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32E8F">
      <w:rPr>
        <w:rStyle w:val="PageNumber"/>
        <w:rFonts w:ascii="Angsana New" w:hAnsi="Angsana New"/>
        <w:noProof/>
        <w:sz w:val="30"/>
        <w:szCs w:val="30"/>
        <w:cs/>
      </w:rPr>
      <w:t>27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37" w:rsidRPr="004B7A13" w:rsidRDefault="00A44EFC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="00482137"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BA1D6A">
      <w:rPr>
        <w:rFonts w:ascii="Angsana New" w:hAnsi="Angsana New"/>
        <w:noProof/>
        <w:sz w:val="30"/>
        <w:szCs w:val="30"/>
      </w:rPr>
      <w:t>1410971_2023 Dec__FSA_Amarin Corporations Public Company Limited_03t_Q2 ver8.docx</w:t>
    </w:r>
    <w:r w:rsidRPr="004B7A13">
      <w:rPr>
        <w:rFonts w:ascii="Angsana New" w:hAnsi="Angsana New"/>
        <w:sz w:val="30"/>
        <w:szCs w:val="30"/>
      </w:rPr>
      <w:fldChar w:fldCharType="end"/>
    </w:r>
    <w:r w:rsidR="00482137"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="00482137"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482137"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702" w:rsidRDefault="00A85702">
      <w:r>
        <w:separator/>
      </w:r>
    </w:p>
  </w:footnote>
  <w:footnote w:type="continuationSeparator" w:id="0">
    <w:p w:rsidR="00A85702" w:rsidRDefault="00A85702">
      <w:r>
        <w:continuationSeparator/>
      </w:r>
    </w:p>
  </w:footnote>
  <w:footnote w:type="continuationNotice" w:id="1">
    <w:p w:rsidR="00A85702" w:rsidRDefault="00A85702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37" w:rsidRDefault="00A44EFC">
    <w:pPr>
      <w:pStyle w:val="Header"/>
    </w:pPr>
    <w:r w:rsidRPr="00A44EFC">
      <w:rPr>
        <w:rFonts w:ascii="Times New Roman" w:hAnsi="Times New Roman"/>
        <w:i/>
        <w:noProof/>
        <w:sz w:val="28"/>
        <w:szCs w:val="20"/>
        <w:lang w:val="en-GB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6" type="#_x0000_t202" style="position:absolute;margin-left:0;margin-top:0;width:357.75pt;height:135.75pt;rotation:-45;z-index:-251658237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<o:lock v:ext="edit" shapetype="t"/>
          <v:textbox style="mso-fit-shape-to-text:t">
            <w:txbxContent>
              <w:p w:rsidR="00482137" w:rsidRDefault="00482137" w:rsidP="004F3865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Arial Black" w:hAnsi="Arial Black"/>
                    <w:color w:val="DDDDDD"/>
                    <w:sz w:val="192"/>
                    <w:szCs w:val="192"/>
                  </w:rPr>
                  <w:t>DRAFT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E44" w:rsidRDefault="00225E44" w:rsidP="009833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:rsidR="00383543" w:rsidRDefault="00383543" w:rsidP="009833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383543">
      <w:rPr>
        <w:rFonts w:ascii="Angsana New" w:hAnsi="Angsana New" w:cs="Angsana New"/>
        <w:bCs/>
        <w:sz w:val="32"/>
        <w:szCs w:val="32"/>
        <w:cs/>
        <w:lang w:val="en-US" w:bidi="th-TH"/>
      </w:rPr>
      <w:t>(เดิมชื่อ บริษัท อมรินทร์พริ้นติ้ง แอนด์ พับลิชชิ่ง จำกัด (มหาชน)</w:t>
    </w:r>
    <w:r w:rsidR="00BA1788" w:rsidRPr="00BA1788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และบริษัทย่อย</w:t>
    </w:r>
    <w:r w:rsidRPr="00383543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:rsidR="00983354" w:rsidRDefault="00983354" w:rsidP="009833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:rsidR="009E2450" w:rsidRPr="008D22B2" w:rsidRDefault="009E2450" w:rsidP="009E24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482137" w:rsidRPr="008D22B2" w:rsidRDefault="00482137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37" w:rsidRPr="004A6A7D" w:rsidRDefault="00A44EFC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A44EFC">
      <w:rPr>
        <w:b w:val="0"/>
        <w:bCs/>
        <w:noProof/>
        <w:sz w:val="30"/>
        <w:szCs w:val="3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823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:rsidR="00482137" w:rsidRPr="004A6A7D" w:rsidRDefault="00A44EFC">
    <w:pPr>
      <w:pStyle w:val="Header"/>
      <w:rPr>
        <w:b/>
        <w:sz w:val="30"/>
        <w:szCs w:val="30"/>
        <w:lang w:val="en-GB"/>
      </w:rPr>
    </w:pPr>
    <w:r w:rsidRPr="00A44EFC">
      <w:rPr>
        <w:rFonts w:ascii="Times New Roman" w:hAnsi="Times New Roman"/>
        <w:b/>
        <w:i/>
        <w:noProof/>
        <w:sz w:val="30"/>
        <w:szCs w:val="30"/>
        <w:lang w:val="en-GB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32" type="#_x0000_t202" style="position:absolute;margin-left:0;margin-top:0;width:357.75pt;height:135.75pt;rotation:-45;z-index:-251658235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 filled="f" stroked="f">
          <o:lock v:ext="edit" shapetype="t"/>
          <v:textbox style="mso-fit-shape-to-text:t">
            <w:txbxContent>
              <w:p w:rsidR="00482137" w:rsidRDefault="00482137" w:rsidP="004F3865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Arial Black" w:hAnsi="Arial Black"/>
                    <w:color w:val="DDDDDD"/>
                    <w:sz w:val="192"/>
                    <w:szCs w:val="192"/>
                  </w:rPr>
                  <w:t>DRAFT</w:t>
                </w:r>
              </w:p>
            </w:txbxContent>
          </v:textbox>
          <w10:wrap anchorx="page" anchory="page"/>
        </v:shape>
      </w:pict>
    </w:r>
    <w:r w:rsidRPr="00A44EFC">
      <w:rPr>
        <w:noProof/>
        <w:sz w:val="30"/>
        <w:szCs w:val="30"/>
      </w:rPr>
      <w:pict>
        <v:shape id="PowerPlusWaterMarkObject7" o:spid="_x0000_s1031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Pr="00A44EFC">
      <w:rPr>
        <w:rFonts w:ascii="Times New Roman" w:hAnsi="Times New Roman"/>
        <w:i/>
        <w:noProof/>
        <w:sz w:val="30"/>
        <w:szCs w:val="30"/>
        <w:lang w:val="en-GB" w:bidi="ar-SA"/>
      </w:rPr>
      <w:pict>
        <v:shape id="Text Box 1" o:spid="_x0000_s1028" type="#_x0000_t202" style="position:absolute;margin-left:0;margin-top:0;width:357.75pt;height:135.75pt;rotation:-45;z-index:-25165823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" filled="f" stroked="f">
          <o:lock v:ext="edit" shapetype="t"/>
          <v:textbox style="mso-fit-shape-to-text:t">
            <w:txbxContent>
              <w:p w:rsidR="00482137" w:rsidRDefault="00482137" w:rsidP="004F3865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Arial Black" w:hAnsi="Arial Black"/>
                    <w:color w:val="DDDDDD"/>
                    <w:sz w:val="192"/>
                    <w:szCs w:val="192"/>
                  </w:rPr>
                  <w:t>DRAFT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44B" w:rsidRDefault="0008744B" w:rsidP="0008744B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:rsidR="0008744B" w:rsidRDefault="0008744B" w:rsidP="0008744B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383543">
      <w:rPr>
        <w:rFonts w:ascii="Angsana New" w:hAnsi="Angsana New" w:cs="Angsana New"/>
        <w:bCs/>
        <w:sz w:val="32"/>
        <w:szCs w:val="32"/>
        <w:cs/>
        <w:lang w:val="en-US" w:bidi="th-TH"/>
      </w:rPr>
      <w:t>(เดิมชื่อ บริษัท อมรินทร์พริ้นติ้ง แอนด์ พับลิชชิ่ง จำกัด (มหาชน)</w:t>
    </w:r>
    <w:r w:rsidR="00BA1788" w:rsidRPr="00BA1788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และบริษัทย่อย</w:t>
    </w:r>
    <w:r w:rsidRPr="00383543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:rsidR="0008744B" w:rsidRDefault="0008744B" w:rsidP="0008744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:rsidR="0008744B" w:rsidRPr="008D22B2" w:rsidRDefault="0008744B" w:rsidP="0008744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482137" w:rsidRPr="00333087" w:rsidRDefault="00482137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61E" w:rsidRDefault="0088461E" w:rsidP="0088461E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:rsidR="0088461E" w:rsidRDefault="0088461E" w:rsidP="0088461E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383543">
      <w:rPr>
        <w:rFonts w:ascii="Angsana New" w:hAnsi="Angsana New" w:cs="Angsana New"/>
        <w:bCs/>
        <w:sz w:val="32"/>
        <w:szCs w:val="32"/>
        <w:cs/>
        <w:lang w:val="en-US" w:bidi="th-TH"/>
      </w:rPr>
      <w:t>(เดิมชื่อ บริษัท อมรินทร์พริ้นติ้ง แอนด์ พับลิชชิ่ง จำกัด (มหาชน)</w:t>
    </w:r>
    <w:r w:rsidR="00BA1788" w:rsidRPr="00BA1788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และบริษัทย่อย</w:t>
    </w:r>
    <w:r w:rsidRPr="00383543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:rsidR="0088461E" w:rsidRDefault="0088461E" w:rsidP="0088461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:rsidR="0088461E" w:rsidRPr="008D22B2" w:rsidRDefault="0088461E" w:rsidP="0088461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482137" w:rsidRDefault="0048213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9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6"/>
  </w:num>
  <w:num w:numId="14">
    <w:abstractNumId w:val="16"/>
  </w:num>
  <w:num w:numId="15">
    <w:abstractNumId w:val="20"/>
  </w:num>
  <w:num w:numId="16">
    <w:abstractNumId w:val="11"/>
  </w:num>
  <w:num w:numId="17">
    <w:abstractNumId w:val="15"/>
  </w:num>
  <w:num w:numId="18">
    <w:abstractNumId w:val="10"/>
  </w:num>
  <w:num w:numId="19">
    <w:abstractNumId w:val="28"/>
  </w:num>
  <w:num w:numId="20">
    <w:abstractNumId w:val="23"/>
  </w:num>
  <w:num w:numId="21">
    <w:abstractNumId w:val="27"/>
  </w:num>
  <w:num w:numId="22">
    <w:abstractNumId w:val="24"/>
  </w:num>
  <w:num w:numId="23">
    <w:abstractNumId w:val="19"/>
  </w:num>
  <w:num w:numId="24">
    <w:abstractNumId w:val="12"/>
  </w:num>
  <w:num w:numId="25">
    <w:abstractNumId w:val="29"/>
  </w:num>
  <w:num w:numId="26">
    <w:abstractNumId w:val="25"/>
  </w:num>
  <w:num w:numId="27">
    <w:abstractNumId w:val="22"/>
  </w:num>
  <w:num w:numId="28">
    <w:abstractNumId w:val="18"/>
  </w:num>
  <w:num w:numId="29">
    <w:abstractNumId w:val="21"/>
  </w:num>
  <w:num w:numId="30">
    <w:abstractNumId w:val="13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hideSpellingError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2E7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588"/>
    <w:rsid w:val="0005460B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BF6"/>
    <w:rsid w:val="00090095"/>
    <w:rsid w:val="0009077A"/>
    <w:rsid w:val="00090F6B"/>
    <w:rsid w:val="00091066"/>
    <w:rsid w:val="0009120C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B7B"/>
    <w:rsid w:val="000E5E41"/>
    <w:rsid w:val="000E64F9"/>
    <w:rsid w:val="000E6555"/>
    <w:rsid w:val="000E696D"/>
    <w:rsid w:val="000E6F00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296"/>
    <w:rsid w:val="001205DF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0FE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BCD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BB6"/>
    <w:rsid w:val="001B3DA7"/>
    <w:rsid w:val="001B41C9"/>
    <w:rsid w:val="001B4279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13BD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90D"/>
    <w:rsid w:val="001D7943"/>
    <w:rsid w:val="001D7F00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BBF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A83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783"/>
    <w:rsid w:val="002178A7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462"/>
    <w:rsid w:val="00284710"/>
    <w:rsid w:val="00284F26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F15"/>
    <w:rsid w:val="002E13FE"/>
    <w:rsid w:val="002E17FC"/>
    <w:rsid w:val="002E1DC1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2F"/>
    <w:rsid w:val="002F7F39"/>
    <w:rsid w:val="00300872"/>
    <w:rsid w:val="00300C16"/>
    <w:rsid w:val="00300D6F"/>
    <w:rsid w:val="00301040"/>
    <w:rsid w:val="00301074"/>
    <w:rsid w:val="003012A5"/>
    <w:rsid w:val="003015BE"/>
    <w:rsid w:val="003017EA"/>
    <w:rsid w:val="0030180B"/>
    <w:rsid w:val="00301B34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D68"/>
    <w:rsid w:val="0032705F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1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0A1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72D"/>
    <w:rsid w:val="003649F3"/>
    <w:rsid w:val="00364A00"/>
    <w:rsid w:val="00364BE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A06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D32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CB0"/>
    <w:rsid w:val="003A6005"/>
    <w:rsid w:val="003A618C"/>
    <w:rsid w:val="003A6535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0BA0"/>
    <w:rsid w:val="003D107B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2E8F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96A"/>
    <w:rsid w:val="00436AC1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390"/>
    <w:rsid w:val="004718F6"/>
    <w:rsid w:val="00471A08"/>
    <w:rsid w:val="00471AA7"/>
    <w:rsid w:val="00471D5A"/>
    <w:rsid w:val="00471ED2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8B7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66"/>
    <w:rsid w:val="00500878"/>
    <w:rsid w:val="00500975"/>
    <w:rsid w:val="00500C68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4E1E"/>
    <w:rsid w:val="0057544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3ECF"/>
    <w:rsid w:val="005A4130"/>
    <w:rsid w:val="005A44F1"/>
    <w:rsid w:val="005A47F0"/>
    <w:rsid w:val="005A48BF"/>
    <w:rsid w:val="005A49F2"/>
    <w:rsid w:val="005A4B5E"/>
    <w:rsid w:val="005A4DA4"/>
    <w:rsid w:val="005A5460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56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BE"/>
    <w:rsid w:val="005F43CF"/>
    <w:rsid w:val="005F4512"/>
    <w:rsid w:val="005F4AFB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E0D"/>
    <w:rsid w:val="00604E44"/>
    <w:rsid w:val="00604ED4"/>
    <w:rsid w:val="0060523C"/>
    <w:rsid w:val="006056D8"/>
    <w:rsid w:val="0060624A"/>
    <w:rsid w:val="0060680C"/>
    <w:rsid w:val="00606B1E"/>
    <w:rsid w:val="006071D5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22AD"/>
    <w:rsid w:val="0063231A"/>
    <w:rsid w:val="0063234A"/>
    <w:rsid w:val="00632710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4C9F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0D6"/>
    <w:rsid w:val="00682321"/>
    <w:rsid w:val="0068253E"/>
    <w:rsid w:val="006827D1"/>
    <w:rsid w:val="006828E1"/>
    <w:rsid w:val="00682BBF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0EC1"/>
    <w:rsid w:val="006A1104"/>
    <w:rsid w:val="006A14CA"/>
    <w:rsid w:val="006A16AE"/>
    <w:rsid w:val="006A1B16"/>
    <w:rsid w:val="006A2189"/>
    <w:rsid w:val="006A2706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1E4F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901"/>
    <w:rsid w:val="00705D39"/>
    <w:rsid w:val="007060C6"/>
    <w:rsid w:val="007065DF"/>
    <w:rsid w:val="007068E3"/>
    <w:rsid w:val="007069B8"/>
    <w:rsid w:val="007069D0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72AF"/>
    <w:rsid w:val="007273DC"/>
    <w:rsid w:val="00727413"/>
    <w:rsid w:val="0072765D"/>
    <w:rsid w:val="00727C4A"/>
    <w:rsid w:val="00727FF6"/>
    <w:rsid w:val="007301BA"/>
    <w:rsid w:val="00730B2B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F3"/>
    <w:rsid w:val="0078258B"/>
    <w:rsid w:val="007829A7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F1D"/>
    <w:rsid w:val="00793FE8"/>
    <w:rsid w:val="007942A6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35E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429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D8E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30"/>
    <w:rsid w:val="007E23F8"/>
    <w:rsid w:val="007E297C"/>
    <w:rsid w:val="007E2984"/>
    <w:rsid w:val="007E2E91"/>
    <w:rsid w:val="007E312E"/>
    <w:rsid w:val="007E37F5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42"/>
    <w:rsid w:val="007F0C6E"/>
    <w:rsid w:val="007F0E1B"/>
    <w:rsid w:val="007F0E2B"/>
    <w:rsid w:val="007F0F4A"/>
    <w:rsid w:val="007F138A"/>
    <w:rsid w:val="007F18FA"/>
    <w:rsid w:val="007F1B3F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CCA"/>
    <w:rsid w:val="007F6E61"/>
    <w:rsid w:val="007F6ED9"/>
    <w:rsid w:val="007F6FD1"/>
    <w:rsid w:val="007F6FF8"/>
    <w:rsid w:val="007F7034"/>
    <w:rsid w:val="007F74DB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177"/>
    <w:rsid w:val="0083732F"/>
    <w:rsid w:val="0083743F"/>
    <w:rsid w:val="00837764"/>
    <w:rsid w:val="008377C7"/>
    <w:rsid w:val="00837CFB"/>
    <w:rsid w:val="00837E29"/>
    <w:rsid w:val="008402F4"/>
    <w:rsid w:val="00840486"/>
    <w:rsid w:val="008416B6"/>
    <w:rsid w:val="008416CB"/>
    <w:rsid w:val="00841719"/>
    <w:rsid w:val="00841743"/>
    <w:rsid w:val="008418BF"/>
    <w:rsid w:val="00841BAD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76"/>
    <w:rsid w:val="00864A55"/>
    <w:rsid w:val="00864BD3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504"/>
    <w:rsid w:val="0088553A"/>
    <w:rsid w:val="00885BC1"/>
    <w:rsid w:val="00885CF9"/>
    <w:rsid w:val="0088661E"/>
    <w:rsid w:val="008867FD"/>
    <w:rsid w:val="0088693E"/>
    <w:rsid w:val="008872FD"/>
    <w:rsid w:val="0088780B"/>
    <w:rsid w:val="00887957"/>
    <w:rsid w:val="00887A69"/>
    <w:rsid w:val="00887C50"/>
    <w:rsid w:val="00890107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01B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4F7"/>
    <w:rsid w:val="00963B26"/>
    <w:rsid w:val="00963B5E"/>
    <w:rsid w:val="00964423"/>
    <w:rsid w:val="00964485"/>
    <w:rsid w:val="0096450A"/>
    <w:rsid w:val="00964A7D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3E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2FEB"/>
    <w:rsid w:val="009B30EF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EFC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3CD"/>
    <w:rsid w:val="00A77725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A78"/>
    <w:rsid w:val="00A96C64"/>
    <w:rsid w:val="00A96EBB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B7D14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CE5"/>
    <w:rsid w:val="00AD4D18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78E"/>
    <w:rsid w:val="00B628A5"/>
    <w:rsid w:val="00B62BCC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7BB"/>
    <w:rsid w:val="00B90807"/>
    <w:rsid w:val="00B908BA"/>
    <w:rsid w:val="00B908C1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3C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5DB"/>
    <w:rsid w:val="00B94BC3"/>
    <w:rsid w:val="00B94CD2"/>
    <w:rsid w:val="00B94F6B"/>
    <w:rsid w:val="00B95168"/>
    <w:rsid w:val="00B952BC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24F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FE3"/>
    <w:rsid w:val="00C120D0"/>
    <w:rsid w:val="00C120E9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87A"/>
    <w:rsid w:val="00C27998"/>
    <w:rsid w:val="00C27B6F"/>
    <w:rsid w:val="00C27DD7"/>
    <w:rsid w:val="00C30005"/>
    <w:rsid w:val="00C3048D"/>
    <w:rsid w:val="00C305E9"/>
    <w:rsid w:val="00C30B3E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5BB"/>
    <w:rsid w:val="00C32AC7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50042"/>
    <w:rsid w:val="00C50188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00E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1C78"/>
    <w:rsid w:val="00CD242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D6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D6F"/>
    <w:rsid w:val="00D406D7"/>
    <w:rsid w:val="00D409D8"/>
    <w:rsid w:val="00D40DCE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A69"/>
    <w:rsid w:val="00D57C23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504"/>
    <w:rsid w:val="00D80DF4"/>
    <w:rsid w:val="00D8113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013"/>
    <w:rsid w:val="00E356D8"/>
    <w:rsid w:val="00E35749"/>
    <w:rsid w:val="00E35F62"/>
    <w:rsid w:val="00E360F1"/>
    <w:rsid w:val="00E36485"/>
    <w:rsid w:val="00E3670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BE3"/>
    <w:rsid w:val="00E44CE0"/>
    <w:rsid w:val="00E44CF5"/>
    <w:rsid w:val="00E44E93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6DC9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606"/>
    <w:rsid w:val="00E71A98"/>
    <w:rsid w:val="00E71B33"/>
    <w:rsid w:val="00E71D2D"/>
    <w:rsid w:val="00E71E71"/>
    <w:rsid w:val="00E7205E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FFC"/>
    <w:rsid w:val="00E826DA"/>
    <w:rsid w:val="00E82CB8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CD0"/>
    <w:rsid w:val="00E85E28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FD"/>
    <w:rsid w:val="00EE3F04"/>
    <w:rsid w:val="00EE41C0"/>
    <w:rsid w:val="00EE45B5"/>
    <w:rsid w:val="00EE48B0"/>
    <w:rsid w:val="00EE4B33"/>
    <w:rsid w:val="00EE4E0B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915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7C0"/>
    <w:rsid w:val="00F32C49"/>
    <w:rsid w:val="00F32F37"/>
    <w:rsid w:val="00F338DC"/>
    <w:rsid w:val="00F33C94"/>
    <w:rsid w:val="00F33EAC"/>
    <w:rsid w:val="00F33F1C"/>
    <w:rsid w:val="00F33F5F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758"/>
    <w:rsid w:val="00FA3821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D0"/>
    <w:rsid w:val="00FC5AE0"/>
    <w:rsid w:val="00FC5F43"/>
    <w:rsid w:val="00FC60F5"/>
    <w:rsid w:val="00FC616F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A9CE9-AFE8-494A-A4EC-37D808724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9C7A1-4E46-4659-BBF6-2D1C5D23A0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13</Pages>
  <Words>1957</Words>
  <Characters>9607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creator>AA</dc:creator>
  <cp:lastModifiedBy>wareerat</cp:lastModifiedBy>
  <cp:revision>2</cp:revision>
  <cp:lastPrinted>2023-08-07T14:55:00Z</cp:lastPrinted>
  <dcterms:created xsi:type="dcterms:W3CDTF">2023-08-11T05:38:00Z</dcterms:created>
  <dcterms:modified xsi:type="dcterms:W3CDTF">2023-08-11T05:38:00Z</dcterms:modified>
</cp:coreProperties>
</file>