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7509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B7509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75BDE8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7509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303C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2292E26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B7509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49D21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6B7509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608192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B7509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5FB37FA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B7509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CD2C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27634" w:rsidRPr="0008053A" w14:paraId="3161CAC7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13C1110A" w:rsidR="00E27634" w:rsidRPr="007B3117" w:rsidRDefault="00E27634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1E3BAD" w14:textId="77777777" w:rsidR="00E27634" w:rsidRPr="007B3117" w:rsidRDefault="00E27634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32C63877" w:rsidR="00E27634" w:rsidRPr="00E27634" w:rsidRDefault="00E27634" w:rsidP="00E27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B7509" w:rsidRPr="0008053A" w14:paraId="43E9D35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2B74FE9F" w:rsidR="006B7509" w:rsidRPr="007B3117" w:rsidRDefault="00E27634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3D94141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4C5EC07C" w:rsidR="006B7509" w:rsidRPr="007B3117" w:rsidRDefault="00B84F72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B7509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2250DB3A" w:rsidR="006B7509" w:rsidRPr="007B3117" w:rsidRDefault="00E27634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79326A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7CBC6752" w:rsidR="006B7509" w:rsidRPr="007B3117" w:rsidRDefault="00B84F72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B7509" w:rsidRPr="0008053A" w14:paraId="2D01531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D3DF0B6" w14:textId="2AB2C7F3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276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48763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2ED19BE" w14:textId="5A863EDB" w:rsidR="006B7509" w:rsidRPr="007B3117" w:rsidRDefault="00B84F72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549EAE0F" w14:textId="359B9324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7B311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5DD4B209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7B311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7B311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3661A1" w:rsidRPr="007B3117">
        <w:rPr>
          <w:rFonts w:ascii="Angsana New" w:hAnsi="Angsana New"/>
          <w:sz w:val="30"/>
          <w:szCs w:val="30"/>
        </w:rPr>
        <w:t>15</w:t>
      </w:r>
      <w:r w:rsidR="00A24206" w:rsidRPr="007B3117">
        <w:rPr>
          <w:rFonts w:ascii="Angsana New" w:hAnsi="Angsana New"/>
          <w:sz w:val="30"/>
          <w:szCs w:val="30"/>
        </w:rPr>
        <w:t xml:space="preserve"> </w:t>
      </w:r>
      <w:r w:rsidR="00ED55E2">
        <w:rPr>
          <w:rFonts w:ascii="Angsana New" w:hAnsi="Angsana New" w:hint="cs"/>
          <w:sz w:val="30"/>
          <w:szCs w:val="30"/>
          <w:cs/>
        </w:rPr>
        <w:t>สิงหาคม</w:t>
      </w:r>
      <w:r w:rsidR="00A24206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A24206" w:rsidRPr="007B3117">
        <w:rPr>
          <w:rFonts w:ascii="Angsana New" w:hAnsi="Angsana New"/>
          <w:sz w:val="30"/>
          <w:szCs w:val="30"/>
        </w:rPr>
        <w:t>2566</w:t>
      </w:r>
    </w:p>
    <w:bookmarkEnd w:id="0"/>
    <w:p w14:paraId="7C750B8A" w14:textId="77777777" w:rsidR="009C729E" w:rsidRPr="007B3117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8A219" w14:textId="77777777" w:rsidR="0009267B" w:rsidRPr="007B311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B311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7B311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7B311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7B311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7B311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5EE9A94C" w:rsidR="00C714EB" w:rsidRPr="007B311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 w:rsidRPr="007B3117">
        <w:rPr>
          <w:rFonts w:ascii="Angsana New" w:hAnsi="Angsana New" w:hint="cs"/>
          <w:sz w:val="30"/>
          <w:szCs w:val="30"/>
          <w:cs/>
        </w:rPr>
        <w:t>แบบย่อ</w:t>
      </w:r>
      <w:r w:rsidRPr="007B3117">
        <w:rPr>
          <w:rFonts w:ascii="Angsana New" w:hAnsi="Angsana New" w:hint="cs"/>
          <w:sz w:val="30"/>
          <w:szCs w:val="30"/>
          <w:cs/>
        </w:rPr>
        <w:t>นี้</w:t>
      </w:r>
      <w:r w:rsidR="00046D70" w:rsidRPr="007B3117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46D70" w:rsidRPr="00D239A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213FB" w:rsidRPr="00D239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213FB" w:rsidRPr="00D239AB">
        <w:rPr>
          <w:rFonts w:ascii="Angsana New" w:hAnsi="Angsana New" w:hint="cs"/>
          <w:spacing w:val="-2"/>
          <w:sz w:val="30"/>
          <w:szCs w:val="30"/>
        </w:rPr>
        <w:t>(“</w:t>
      </w:r>
      <w:r w:rsidR="003213FB" w:rsidRPr="00D239AB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="003213FB" w:rsidRPr="00D239AB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D239AB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CD692F" w:rsidRPr="00D239AB">
        <w:rPr>
          <w:rFonts w:ascii="Angsana New" w:hAnsi="Angsana New" w:hint="cs"/>
          <w:spacing w:val="-2"/>
          <w:sz w:val="30"/>
          <w:szCs w:val="30"/>
        </w:rPr>
        <w:t>34</w:t>
      </w:r>
      <w:r w:rsidR="00046D70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</w:rPr>
        <w:t>เรื่อง</w:t>
      </w:r>
      <w:r w:rsidR="008439C8" w:rsidRPr="007B311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 w:hint="cs"/>
          <w:sz w:val="30"/>
          <w:szCs w:val="30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</w:t>
      </w:r>
      <w:r w:rsidR="00783848" w:rsidRPr="007B3117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ที่ประกาศใช้โดยสภาวิชาชีพบัญชีฯ</w:t>
      </w:r>
      <w:r w:rsidR="002F2DFC" w:rsidRPr="007B3117">
        <w:rPr>
          <w:rFonts w:ascii="Angsana New" w:hAnsi="Angsana New" w:hint="cs"/>
          <w:sz w:val="30"/>
          <w:szCs w:val="30"/>
        </w:rPr>
        <w:t xml:space="preserve"> </w:t>
      </w:r>
      <w:r w:rsidR="00674F01" w:rsidRPr="007B311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โดย</w:t>
      </w:r>
      <w:r w:rsidR="00100783" w:rsidRPr="007B3117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7B311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4060A" w:rsidRPr="007B3117">
        <w:rPr>
          <w:rFonts w:ascii="Angsana New" w:hAnsi="Angsana New"/>
          <w:sz w:val="30"/>
          <w:szCs w:val="30"/>
        </w:rPr>
        <w:t xml:space="preserve"> 31</w:t>
      </w:r>
      <w:r w:rsidR="00100783" w:rsidRPr="007B3117">
        <w:rPr>
          <w:rFonts w:ascii="Angsana New" w:hAnsi="Angsana New"/>
          <w:sz w:val="30"/>
          <w:szCs w:val="30"/>
        </w:rPr>
        <w:t xml:space="preserve"> </w:t>
      </w:r>
      <w:r w:rsidR="00100783" w:rsidRPr="007B3117">
        <w:rPr>
          <w:rFonts w:ascii="Angsana New" w:hAnsi="Angsana New"/>
          <w:sz w:val="30"/>
          <w:szCs w:val="30"/>
          <w:cs/>
        </w:rPr>
        <w:t>ธันวาคม</w:t>
      </w:r>
      <w:r w:rsidR="00100783" w:rsidRPr="007B3117">
        <w:rPr>
          <w:rFonts w:ascii="Angsana New" w:hAnsi="Angsana New"/>
          <w:sz w:val="30"/>
          <w:szCs w:val="30"/>
        </w:rPr>
        <w:t xml:space="preserve"> 256</w:t>
      </w:r>
      <w:r w:rsidR="00A24206" w:rsidRPr="007B3117">
        <w:rPr>
          <w:rFonts w:ascii="Angsana New" w:hAnsi="Angsana New"/>
          <w:sz w:val="30"/>
          <w:szCs w:val="30"/>
        </w:rPr>
        <w:t>5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7B3117">
        <w:rPr>
          <w:rFonts w:ascii="Angsana New" w:hAnsi="Angsana New"/>
          <w:sz w:val="30"/>
          <w:szCs w:val="30"/>
        </w:rPr>
        <w:t xml:space="preserve"> </w:t>
      </w:r>
    </w:p>
    <w:p w14:paraId="1E19392D" w14:textId="77777777" w:rsidR="005F61F1" w:rsidRPr="007B3117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503FA667" w:rsidR="002D0017" w:rsidRPr="007B311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B3117">
        <w:rPr>
          <w:rFonts w:ascii="Angsana New" w:hAnsi="Angsana New" w:hint="cs"/>
          <w:sz w:val="30"/>
          <w:szCs w:val="30"/>
          <w:cs/>
        </w:rPr>
        <w:t>ที่</w:t>
      </w:r>
      <w:r w:rsidRPr="007B311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B3117">
        <w:rPr>
          <w:rFonts w:ascii="Angsana New" w:hAnsi="Angsana New" w:hint="cs"/>
          <w:sz w:val="30"/>
          <w:szCs w:val="30"/>
          <w:cs/>
        </w:rPr>
        <w:t>ไว้</w:t>
      </w:r>
      <w:r w:rsidRPr="007B311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B3117">
        <w:rPr>
          <w:rFonts w:ascii="Angsana New" w:hAnsi="Angsana New"/>
          <w:sz w:val="30"/>
          <w:szCs w:val="30"/>
        </w:rPr>
        <w:t xml:space="preserve">31 </w:t>
      </w:r>
      <w:r w:rsidRPr="007B311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B3117">
        <w:rPr>
          <w:rFonts w:ascii="Angsana New" w:hAnsi="Angsana New"/>
          <w:sz w:val="30"/>
          <w:szCs w:val="30"/>
        </w:rPr>
        <w:t>256</w:t>
      </w:r>
      <w:r w:rsidR="00A24206" w:rsidRPr="007B3117">
        <w:rPr>
          <w:rFonts w:ascii="Angsana New" w:hAnsi="Angsana New"/>
          <w:sz w:val="30"/>
          <w:szCs w:val="30"/>
        </w:rPr>
        <w:t>5</w:t>
      </w:r>
    </w:p>
    <w:p w14:paraId="38D92CDF" w14:textId="77777777" w:rsidR="00C61D4A" w:rsidRPr="007B311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DE356A" w14:textId="7D498343" w:rsidR="00EC54BB" w:rsidRPr="007B3117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57A9AB5" w14:textId="6E22246E" w:rsidR="00EC54BB" w:rsidRPr="00CA7FC3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1024"/>
        <w:gridCol w:w="270"/>
        <w:gridCol w:w="1080"/>
      </w:tblGrid>
      <w:tr w:rsidR="0022717C" w:rsidRPr="007B3117" w14:paraId="3F5F81B1" w14:textId="77777777" w:rsidTr="00AD5780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3032C5" w14:textId="21D7C97F" w:rsidR="0022717C" w:rsidRPr="007B3117" w:rsidRDefault="002E48A4" w:rsidP="009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46ACB54C" w14:textId="77777777" w:rsidR="0022717C" w:rsidRPr="007B3117" w:rsidRDefault="002E48A4" w:rsidP="00227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03189B2B" w14:textId="1E20342A" w:rsidR="002E48A4" w:rsidRPr="007B3117" w:rsidRDefault="002E48A4" w:rsidP="00227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56DCD" w14:textId="77777777" w:rsidR="0022717C" w:rsidRPr="007B3117" w:rsidRDefault="0022717C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05523FA0" w14:textId="361A7F67" w:rsidR="0022717C" w:rsidRPr="007B3117" w:rsidRDefault="002E48A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C53" w:rsidRPr="007B3117" w14:paraId="7531BD77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4DFF2F5A" w14:textId="7BBE1413" w:rsidR="00BA6C53" w:rsidRPr="007B3117" w:rsidRDefault="008E2613" w:rsidP="008E2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5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</w:t>
            </w:r>
            <w:r w:rsidR="00ED5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นสิ้นสุดวันที่ </w:t>
            </w:r>
            <w:r w:rsidR="00A24206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D5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A24206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5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51C8778C" w14:textId="0F56704D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29F0643" w14:textId="77777777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BFE7FE" w14:textId="39FD9613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33E931" w14:textId="77777777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C85E8A0" w14:textId="6A5EC604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3A0437" w14:textId="77777777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06D66" w14:textId="2A3EAB63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A6C53" w:rsidRPr="007B3117" w14:paraId="59F54333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103E6F27" w14:textId="77777777" w:rsidR="00BA6C53" w:rsidRPr="007B3117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63AD474" w14:textId="7ED5821A" w:rsidR="00BA6C53" w:rsidRPr="00CA7FC3" w:rsidRDefault="00CA7FC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7F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BA6C53" w:rsidRPr="00CA7F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6C53" w:rsidRPr="007B3117" w14:paraId="62757A17" w14:textId="77777777" w:rsidTr="00BD5779">
        <w:tc>
          <w:tcPr>
            <w:tcW w:w="4050" w:type="dxa"/>
            <w:shd w:val="clear" w:color="auto" w:fill="auto"/>
          </w:tcPr>
          <w:p w14:paraId="5B6B81A5" w14:textId="79E2F661" w:rsidR="00BA6C53" w:rsidRPr="007B3117" w:rsidRDefault="00BA6C53" w:rsidP="006C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97BF2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4C70E" w14:textId="77777777" w:rsidR="00BA6C53" w:rsidRPr="007B3117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85639D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4B5DDE" w14:textId="77777777" w:rsidR="00BA6C53" w:rsidRPr="007B3117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5CF3B4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FE0301" w14:textId="77777777" w:rsidR="00BA6C53" w:rsidRPr="007B3117" w:rsidRDefault="00BA6C53" w:rsidP="00BA6C5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C60332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4206" w:rsidRPr="007B3117" w14:paraId="7BDC2DE4" w14:textId="77777777" w:rsidTr="00B82B6E">
        <w:tc>
          <w:tcPr>
            <w:tcW w:w="4050" w:type="dxa"/>
            <w:shd w:val="clear" w:color="auto" w:fill="auto"/>
          </w:tcPr>
          <w:p w14:paraId="4FD9B7E5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0A97A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28CA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F79D821" w14:textId="2415E399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652328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02A613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A9FA0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89656" w14:textId="0E4C66F1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4206" w:rsidRPr="007B3117" w14:paraId="05F837FF" w14:textId="77777777" w:rsidTr="00B82B6E">
        <w:tc>
          <w:tcPr>
            <w:tcW w:w="4050" w:type="dxa"/>
            <w:shd w:val="clear" w:color="auto" w:fill="auto"/>
          </w:tcPr>
          <w:p w14:paraId="47C03AFC" w14:textId="05A1F183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3BB9A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60C58F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387C4C9" w14:textId="20A90FB4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951197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D074AC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8A168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F4F217" w14:textId="76C93953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64A4" w:rsidRPr="007B3117" w14:paraId="631EA84A" w14:textId="77777777" w:rsidTr="00BD5779">
        <w:tc>
          <w:tcPr>
            <w:tcW w:w="4050" w:type="dxa"/>
            <w:shd w:val="clear" w:color="auto" w:fill="auto"/>
          </w:tcPr>
          <w:p w14:paraId="48D97D10" w14:textId="7704F6D5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9FA4C1" w14:textId="15B041AC" w:rsidR="009064A4" w:rsidRPr="007B3117" w:rsidRDefault="009064A4" w:rsidP="009064A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20,817</w:t>
            </w:r>
          </w:p>
        </w:tc>
        <w:tc>
          <w:tcPr>
            <w:tcW w:w="236" w:type="dxa"/>
            <w:shd w:val="clear" w:color="auto" w:fill="auto"/>
          </w:tcPr>
          <w:p w14:paraId="39806711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DFEC0AF" w14:textId="40A672DF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15,296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132B452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3C70DA" w14:textId="085E0135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20,817</w:t>
            </w:r>
          </w:p>
        </w:tc>
        <w:tc>
          <w:tcPr>
            <w:tcW w:w="270" w:type="dxa"/>
            <w:shd w:val="clear" w:color="auto" w:fill="auto"/>
          </w:tcPr>
          <w:p w14:paraId="56C2247A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FE3405" w14:textId="471EF1AB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15,296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064A4" w:rsidRPr="007B3117" w14:paraId="7086D162" w14:textId="77777777" w:rsidTr="00BD5779">
        <w:tc>
          <w:tcPr>
            <w:tcW w:w="4050" w:type="dxa"/>
            <w:shd w:val="clear" w:color="auto" w:fill="auto"/>
          </w:tcPr>
          <w:p w14:paraId="2A2AFE1E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4E639991" w14:textId="0602262A" w:rsidR="009064A4" w:rsidRPr="007B3117" w:rsidRDefault="009064A4" w:rsidP="009064A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5E073341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462DD0" w14:textId="5B8CC16D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00585F4E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4CE589" w14:textId="57D15E3E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760EAD6E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205C6F" w14:textId="517C5A41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</w:tr>
      <w:tr w:rsidR="009064A4" w:rsidRPr="007B3117" w14:paraId="21B69E41" w14:textId="77777777" w:rsidTr="00CA7FC3">
        <w:trPr>
          <w:trHeight w:val="144"/>
        </w:trPr>
        <w:tc>
          <w:tcPr>
            <w:tcW w:w="4050" w:type="dxa"/>
            <w:shd w:val="clear" w:color="auto" w:fill="auto"/>
          </w:tcPr>
          <w:p w14:paraId="62F364CC" w14:textId="77777777" w:rsidR="009064A4" w:rsidRPr="00CA7FC3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6ECA24" w14:textId="77777777" w:rsidR="009064A4" w:rsidRPr="00CA7FC3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4D8D5C" w14:textId="77777777" w:rsidR="009064A4" w:rsidRPr="00CA7FC3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1934EACD" w14:textId="77777777" w:rsidR="009064A4" w:rsidRPr="00CA7FC3" w:rsidRDefault="009064A4" w:rsidP="009064A4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206F00" w14:textId="77777777" w:rsidR="009064A4" w:rsidRPr="00CA7FC3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5D4F1323" w14:textId="77777777" w:rsidR="009064A4" w:rsidRPr="00CA7FC3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E1223" w14:textId="77777777" w:rsidR="009064A4" w:rsidRPr="00CA7FC3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2A9C2F" w14:textId="77777777" w:rsidR="009064A4" w:rsidRPr="00CA7FC3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064A4" w:rsidRPr="007B3117" w14:paraId="4F082E5B" w14:textId="77777777" w:rsidTr="00BD5779">
        <w:tc>
          <w:tcPr>
            <w:tcW w:w="4050" w:type="dxa"/>
            <w:shd w:val="clear" w:color="auto" w:fill="auto"/>
          </w:tcPr>
          <w:p w14:paraId="6B0AC8F3" w14:textId="0E9051A0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7CBF064" w14:textId="77777777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1E534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52AA32" w14:textId="77777777" w:rsidR="009064A4" w:rsidRPr="007B3117" w:rsidRDefault="009064A4" w:rsidP="009064A4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5823BE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601938" w14:textId="77777777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B47A72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CA400E" w14:textId="77777777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064A4" w:rsidRPr="007B3117" w14:paraId="1B290E80" w14:textId="77777777" w:rsidTr="00EE42DA">
        <w:tc>
          <w:tcPr>
            <w:tcW w:w="4050" w:type="dxa"/>
            <w:shd w:val="clear" w:color="auto" w:fill="auto"/>
          </w:tcPr>
          <w:p w14:paraId="25E63877" w14:textId="0535E149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C10F04B" w14:textId="16194C04" w:rsidR="009064A4" w:rsidRPr="007B3117" w:rsidRDefault="009064A4" w:rsidP="009064A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F3688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E3BA540" w14:textId="786D06C1" w:rsidR="009064A4" w:rsidRPr="007B3117" w:rsidRDefault="009064A4" w:rsidP="009064A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213F3150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539DB9" w14:textId="2206B27D" w:rsidR="009064A4" w:rsidRPr="007B3117" w:rsidRDefault="009064A4" w:rsidP="009064A4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D68142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29A844" w14:textId="77818768" w:rsidR="009064A4" w:rsidRPr="007B3117" w:rsidRDefault="009064A4" w:rsidP="009064A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 </w:t>
            </w:r>
          </w:p>
        </w:tc>
      </w:tr>
      <w:tr w:rsidR="009064A4" w:rsidRPr="007B3117" w14:paraId="73784836" w14:textId="77777777" w:rsidTr="00774197">
        <w:tc>
          <w:tcPr>
            <w:tcW w:w="4050" w:type="dxa"/>
            <w:shd w:val="clear" w:color="auto" w:fill="auto"/>
          </w:tcPr>
          <w:p w14:paraId="55595DE5" w14:textId="34D88C1E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70" w:type="dxa"/>
            <w:shd w:val="clear" w:color="auto" w:fill="auto"/>
          </w:tcPr>
          <w:p w14:paraId="6073EB1D" w14:textId="6385E09C" w:rsidR="009064A4" w:rsidRPr="007B3117" w:rsidRDefault="009064A4" w:rsidP="009064A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0F97F7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45D62B" w14:textId="1C0DE481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5,927</w:t>
            </w:r>
          </w:p>
        </w:tc>
        <w:tc>
          <w:tcPr>
            <w:tcW w:w="236" w:type="dxa"/>
            <w:shd w:val="clear" w:color="auto" w:fill="auto"/>
          </w:tcPr>
          <w:p w14:paraId="4935F7A0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69A452" w14:textId="75FA3BE0" w:rsidR="009064A4" w:rsidRPr="007B3117" w:rsidRDefault="009064A4" w:rsidP="009064A4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1A68C" w14:textId="77777777" w:rsidR="009064A4" w:rsidRPr="007B3117" w:rsidRDefault="009064A4" w:rsidP="0090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F0AA6" w14:textId="5CAA969F" w:rsidR="009064A4" w:rsidRPr="007B3117" w:rsidRDefault="009064A4" w:rsidP="009064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5,927</w:t>
            </w:r>
          </w:p>
        </w:tc>
      </w:tr>
    </w:tbl>
    <w:p w14:paraId="3C28C4C5" w14:textId="79CD655E" w:rsidR="006C17D4" w:rsidRPr="007B3117" w:rsidRDefault="00CA3B7C" w:rsidP="00151F4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</w:t>
      </w:r>
    </w:p>
    <w:p w14:paraId="219B3FE1" w14:textId="77777777" w:rsidR="00151F40" w:rsidRPr="007B3117" w:rsidRDefault="00151F40" w:rsidP="00151F40">
      <w:pPr>
        <w:rPr>
          <w:sz w:val="24"/>
          <w:szCs w:val="24"/>
          <w:cs/>
          <w:lang w:val="x-none" w:eastAsia="x-none"/>
        </w:rPr>
      </w:pPr>
    </w:p>
    <w:p w14:paraId="173B19F7" w14:textId="2F8B8423" w:rsidR="003B27B6" w:rsidRPr="007B3117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7A02F15" w14:textId="77777777" w:rsidR="003B27B6" w:rsidRPr="007B3117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36"/>
        <w:gridCol w:w="1170"/>
        <w:gridCol w:w="236"/>
        <w:gridCol w:w="1148"/>
        <w:gridCol w:w="270"/>
        <w:gridCol w:w="1080"/>
        <w:gridCol w:w="236"/>
        <w:gridCol w:w="1024"/>
      </w:tblGrid>
      <w:tr w:rsidR="0022717C" w:rsidRPr="007B3117" w14:paraId="2F2FD62C" w14:textId="77777777" w:rsidTr="00D239AB">
        <w:tc>
          <w:tcPr>
            <w:tcW w:w="3780" w:type="dxa"/>
            <w:shd w:val="clear" w:color="auto" w:fill="auto"/>
          </w:tcPr>
          <w:p w14:paraId="36359020" w14:textId="77777777" w:rsidR="0022717C" w:rsidRPr="007B3117" w:rsidRDefault="0022717C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FE6E821" w14:textId="77777777" w:rsidR="0022717C" w:rsidRPr="007B3117" w:rsidRDefault="0022717C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3EA7DC5E" w14:textId="77777777" w:rsidR="0022717C" w:rsidRPr="007B3117" w:rsidRDefault="0022717C" w:rsidP="00227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</w:t>
            </w:r>
          </w:p>
          <w:p w14:paraId="1863FEED" w14:textId="4CFA4E19" w:rsidR="0022717C" w:rsidRPr="007B3117" w:rsidRDefault="0022717C" w:rsidP="0014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4F3781C5" w14:textId="77777777" w:rsidR="0022717C" w:rsidRPr="007B3117" w:rsidRDefault="0022717C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F7A3AD6" w14:textId="77777777" w:rsidR="0022717C" w:rsidRPr="007B3117" w:rsidRDefault="0022717C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5944" w:rsidRPr="007B3117" w14:paraId="15641DA1" w14:textId="77777777" w:rsidTr="00D239AB">
        <w:tc>
          <w:tcPr>
            <w:tcW w:w="3780" w:type="dxa"/>
            <w:shd w:val="clear" w:color="auto" w:fill="auto"/>
          </w:tcPr>
          <w:p w14:paraId="593812D3" w14:textId="417B4F4B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39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3825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D5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D5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737155F" w14:textId="77777777" w:rsidR="00BA5944" w:rsidRPr="007B3117" w:rsidRDefault="00BA5944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3BCCDA" w14:textId="746A0FAD" w:rsidR="00BA5944" w:rsidRPr="007B3117" w:rsidRDefault="00D239AB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    </w:t>
            </w:r>
            <w:r w:rsidR="00BA5944"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C2EC440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92BAB3C" w14:textId="23E853C4" w:rsidR="00BA5944" w:rsidRPr="007B3117" w:rsidRDefault="00D239AB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 </w:t>
            </w:r>
            <w:r w:rsidR="00BA5944"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54EA6C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B211F7" w14:textId="639834E7" w:rsidR="00BA5944" w:rsidRPr="007B3117" w:rsidRDefault="00D239AB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 </w:t>
            </w:r>
            <w:r w:rsidR="00BA5944"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1681DAD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4753BB" w14:textId="571A7DFD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BA5944" w:rsidRPr="007B3117" w14:paraId="071817E5" w14:textId="77777777" w:rsidTr="00D239AB">
        <w:tc>
          <w:tcPr>
            <w:tcW w:w="3780" w:type="dxa"/>
            <w:shd w:val="clear" w:color="auto" w:fill="auto"/>
          </w:tcPr>
          <w:p w14:paraId="3CD16428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7FC34FD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4" w:type="dxa"/>
            <w:gridSpan w:val="7"/>
            <w:shd w:val="clear" w:color="auto" w:fill="auto"/>
            <w:vAlign w:val="bottom"/>
          </w:tcPr>
          <w:p w14:paraId="31899B50" w14:textId="77777777" w:rsidR="00BA5944" w:rsidRPr="007B3117" w:rsidRDefault="00BA5944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49A9" w:rsidRPr="007B3117" w14:paraId="74ABDA3C" w14:textId="77777777" w:rsidTr="00D239AB">
        <w:tc>
          <w:tcPr>
            <w:tcW w:w="3780" w:type="dxa"/>
            <w:shd w:val="clear" w:color="auto" w:fill="auto"/>
          </w:tcPr>
          <w:p w14:paraId="425958C6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8AF80B0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E8DB31" w14:textId="03529A05" w:rsidR="00DD49A9" w:rsidRPr="007B3117" w:rsidRDefault="00566255" w:rsidP="002F465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137,586</w:t>
            </w:r>
            <w:r w:rsidR="002F46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32DDF5D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1DEB04D" w14:textId="4B8E32B4" w:rsidR="00DD49A9" w:rsidRPr="007B3117" w:rsidRDefault="00DD49A9" w:rsidP="00D239A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142,220</w:t>
            </w:r>
          </w:p>
        </w:tc>
        <w:tc>
          <w:tcPr>
            <w:tcW w:w="270" w:type="dxa"/>
            <w:shd w:val="clear" w:color="auto" w:fill="auto"/>
          </w:tcPr>
          <w:p w14:paraId="471E58AF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CFBD3" w14:textId="77240895" w:rsidR="00DD49A9" w:rsidRPr="007B3117" w:rsidRDefault="00566255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2895CE15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0FBBFF" w14:textId="11221942" w:rsidR="00DD49A9" w:rsidRPr="007B3117" w:rsidRDefault="00DD49A9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DD49A9" w:rsidRPr="007B3117" w14:paraId="29DCA89F" w14:textId="77777777" w:rsidTr="00D239AB">
        <w:tc>
          <w:tcPr>
            <w:tcW w:w="3780" w:type="dxa"/>
            <w:shd w:val="clear" w:color="auto" w:fill="auto"/>
          </w:tcPr>
          <w:p w14:paraId="7FE01D43" w14:textId="432FB8B0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F320C8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F320C8">
              <w:rPr>
                <w:rFonts w:ascii="Angsana New" w:hAnsi="Angsana New"/>
                <w:sz w:val="30"/>
                <w:szCs w:val="30"/>
              </w:rPr>
              <w:t>(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320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3CFA214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89B427" w14:textId="42BC9786" w:rsidR="00DD49A9" w:rsidRPr="007B3117" w:rsidRDefault="00D239AB" w:rsidP="002F465C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66255">
              <w:rPr>
                <w:rFonts w:ascii="Angsana New" w:hAnsi="Angsana New"/>
                <w:sz w:val="30"/>
                <w:szCs w:val="30"/>
                <w:lang w:val="en-US" w:bidi="th-TH"/>
              </w:rPr>
              <w:t>3,899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D122AC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2BE68B" w14:textId="6486E54E" w:rsidR="00DD49A9" w:rsidRPr="007B3117" w:rsidRDefault="00902248" w:rsidP="00DD49A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593835F7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7B2BE8" w14:textId="082CB906" w:rsidR="00DD49A9" w:rsidRPr="007B3117" w:rsidRDefault="00902248" w:rsidP="004B06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041B0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DF4F80C" w14:textId="0B483260" w:rsidR="00DD49A9" w:rsidRPr="007B3117" w:rsidRDefault="00DD49A9" w:rsidP="00926C4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49A9" w:rsidRPr="007B3117" w14:paraId="33D97FE0" w14:textId="77777777" w:rsidTr="00D239AB">
        <w:tc>
          <w:tcPr>
            <w:tcW w:w="3780" w:type="dxa"/>
            <w:shd w:val="clear" w:color="auto" w:fill="auto"/>
          </w:tcPr>
          <w:p w14:paraId="113DA173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04676969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E439034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7D4B93" w14:textId="77777777" w:rsidR="00702E6D" w:rsidRPr="007B3117" w:rsidRDefault="00702E6D" w:rsidP="002E48A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04392B" w14:textId="267CA805" w:rsidR="00DD49A9" w:rsidRPr="007B3117" w:rsidRDefault="00D239AB" w:rsidP="00D239A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02248">
              <w:rPr>
                <w:rFonts w:ascii="Angsana New" w:hAnsi="Angsana New"/>
                <w:sz w:val="30"/>
                <w:szCs w:val="30"/>
                <w:lang w:val="en-US" w:bidi="th-TH"/>
              </w:rPr>
              <w:t>6,697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11DEBF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0FB97F66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91F039" w14:textId="49A7C7F6" w:rsidR="00DD49A9" w:rsidRPr="007B3117" w:rsidRDefault="00ED55E2" w:rsidP="00DD49A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07B9AEDA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9BD0C7" w14:textId="77777777" w:rsidR="00702E6D" w:rsidRPr="007B3117" w:rsidRDefault="00702E6D" w:rsidP="004B06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34BA6C" w14:textId="36C2C49E" w:rsidR="00DD49A9" w:rsidRPr="007B3117" w:rsidRDefault="00902248" w:rsidP="004B06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07981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E1D53A1" w14:textId="77777777" w:rsidR="00C13A6C" w:rsidRPr="007B3117" w:rsidRDefault="00C13A6C" w:rsidP="00926C4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9F06ED" w14:textId="352601BC" w:rsidR="00DD49A9" w:rsidRPr="007B3117" w:rsidRDefault="00DD49A9" w:rsidP="00926C4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49A9" w:rsidRPr="007B3117" w14:paraId="1FED461B" w14:textId="77777777" w:rsidTr="00D239AB">
        <w:tc>
          <w:tcPr>
            <w:tcW w:w="3780" w:type="dxa"/>
            <w:shd w:val="clear" w:color="auto" w:fill="auto"/>
          </w:tcPr>
          <w:p w14:paraId="3A0B7CAE" w14:textId="289036E4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C34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C34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5BB03EA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206A4" w14:textId="378C6F69" w:rsidR="00DD49A9" w:rsidRPr="007B3117" w:rsidRDefault="00902248" w:rsidP="002F465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239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26,990</w:t>
            </w:r>
          </w:p>
        </w:tc>
        <w:tc>
          <w:tcPr>
            <w:tcW w:w="236" w:type="dxa"/>
            <w:shd w:val="clear" w:color="auto" w:fill="auto"/>
          </w:tcPr>
          <w:p w14:paraId="4715AB3A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AE42" w14:textId="69F733ED" w:rsidR="00DD49A9" w:rsidRPr="007B3117" w:rsidRDefault="00ED55E2" w:rsidP="002F465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142,596</w:t>
            </w:r>
          </w:p>
        </w:tc>
        <w:tc>
          <w:tcPr>
            <w:tcW w:w="270" w:type="dxa"/>
            <w:shd w:val="clear" w:color="auto" w:fill="auto"/>
          </w:tcPr>
          <w:p w14:paraId="0967D9D2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BF779" w14:textId="1D2D21F5" w:rsidR="00DD49A9" w:rsidRPr="007B3117" w:rsidRDefault="00902248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7BF1C0E8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2907A" w14:textId="445D88AB" w:rsidR="00DD49A9" w:rsidRPr="007B3117" w:rsidRDefault="00DD49A9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703FB564" w14:textId="77777777" w:rsidR="002F79C3" w:rsidRPr="007B3117" w:rsidRDefault="002F79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A121D1" w14:textId="7948FD03" w:rsidR="003B27B6" w:rsidRPr="007B3117" w:rsidRDefault="0008309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บริษัทบันทึกเงินลงทุนในบริษัท</w:t>
      </w:r>
      <w:r w:rsidRPr="007B3117">
        <w:rPr>
          <w:rFonts w:ascii="Angsana New" w:hAnsi="Angsana New" w:hint="cs"/>
          <w:sz w:val="30"/>
          <w:szCs w:val="30"/>
          <w:cs/>
        </w:rPr>
        <w:t>ร่วมในต่างประเทศตาม</w:t>
      </w:r>
      <w:r w:rsidRPr="007B3117">
        <w:rPr>
          <w:rFonts w:ascii="Angsana New" w:hAnsi="Angsana New"/>
          <w:sz w:val="30"/>
          <w:szCs w:val="30"/>
          <w:cs/>
        </w:rPr>
        <w:t>วิธีส่วนได้เสีย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มูลค่าตามบัญชีของเงินลงทุนดังกล่าว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="00D239AB">
        <w:rPr>
          <w:rFonts w:ascii="Angsana New" w:hAnsi="Angsana New"/>
          <w:sz w:val="30"/>
          <w:szCs w:val="30"/>
        </w:rPr>
        <w:t xml:space="preserve"> </w:t>
      </w:r>
      <w:r w:rsidR="00D239AB">
        <w:rPr>
          <w:rFonts w:ascii="Angsana New" w:hAnsi="Angsana New"/>
          <w:sz w:val="30"/>
          <w:szCs w:val="30"/>
        </w:rPr>
        <w:br/>
      </w:r>
      <w:r w:rsidRPr="007B3117">
        <w:rPr>
          <w:rFonts w:ascii="Angsana New" w:hAnsi="Angsana New"/>
          <w:sz w:val="30"/>
          <w:szCs w:val="30"/>
          <w:cs/>
        </w:rPr>
        <w:t>ณ วันที่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="00447834" w:rsidRPr="007B3117">
        <w:rPr>
          <w:rFonts w:ascii="Angsana New" w:hAnsi="Angsana New"/>
          <w:sz w:val="30"/>
          <w:szCs w:val="30"/>
        </w:rPr>
        <w:t>3</w:t>
      </w:r>
      <w:r w:rsidR="003C34BC">
        <w:rPr>
          <w:rFonts w:ascii="Angsana New" w:hAnsi="Angsana New"/>
          <w:sz w:val="30"/>
          <w:szCs w:val="30"/>
        </w:rPr>
        <w:t>0</w:t>
      </w:r>
      <w:r w:rsidR="00447834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ED55E2">
        <w:rPr>
          <w:rFonts w:ascii="Angsana New" w:hAnsi="Angsana New" w:hint="cs"/>
          <w:sz w:val="30"/>
          <w:szCs w:val="30"/>
          <w:cs/>
        </w:rPr>
        <w:t>มิถุนายน</w:t>
      </w:r>
      <w:r w:rsidR="00447834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447834" w:rsidRPr="007B3117">
        <w:rPr>
          <w:rFonts w:ascii="Angsana New" w:hAnsi="Angsana New"/>
          <w:sz w:val="30"/>
          <w:szCs w:val="30"/>
        </w:rPr>
        <w:t>2566</w:t>
      </w:r>
      <w:r w:rsidRPr="007B3117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7B3117">
        <w:rPr>
          <w:rFonts w:ascii="Angsana New" w:hAnsi="Angsana New" w:hint="cs"/>
          <w:sz w:val="30"/>
          <w:szCs w:val="30"/>
          <w:cs/>
        </w:rPr>
        <w:t>เงิน</w:t>
      </w:r>
      <w:r w:rsidRPr="007B3117">
        <w:rPr>
          <w:rFonts w:ascii="Angsana New" w:hAnsi="Angsana New"/>
          <w:sz w:val="30"/>
          <w:szCs w:val="30"/>
          <w:cs/>
        </w:rPr>
        <w:t xml:space="preserve"> </w:t>
      </w:r>
      <w:r w:rsidR="00D239AB">
        <w:rPr>
          <w:rFonts w:ascii="Angsana New" w:hAnsi="Angsana New"/>
          <w:sz w:val="30"/>
          <w:szCs w:val="30"/>
        </w:rPr>
        <w:t>126.99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ล้านบาท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B3117">
        <w:rPr>
          <w:rFonts w:ascii="Angsana New" w:hAnsi="Angsana New"/>
          <w:i/>
          <w:iCs/>
          <w:sz w:val="30"/>
          <w:szCs w:val="30"/>
        </w:rPr>
        <w:t>256</w:t>
      </w:r>
      <w:r w:rsidR="00447834" w:rsidRPr="007B3117">
        <w:rPr>
          <w:rFonts w:ascii="Angsana New" w:hAnsi="Angsana New"/>
          <w:i/>
          <w:iCs/>
          <w:sz w:val="30"/>
          <w:szCs w:val="30"/>
        </w:rPr>
        <w:t>5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: </w:t>
      </w:r>
      <w:r w:rsidR="00447834" w:rsidRPr="007B3117">
        <w:rPr>
          <w:rFonts w:ascii="Angsana New" w:hAnsi="Angsana New"/>
          <w:i/>
          <w:iCs/>
          <w:sz w:val="30"/>
          <w:szCs w:val="30"/>
        </w:rPr>
        <w:t xml:space="preserve">137.59 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) </w:t>
      </w:r>
      <w:r w:rsidRPr="007B3117">
        <w:rPr>
          <w:rFonts w:ascii="Angsana New" w:hAnsi="Angsana New"/>
          <w:sz w:val="30"/>
          <w:szCs w:val="30"/>
          <w:cs/>
        </w:rPr>
        <w:t>และ</w:t>
      </w:r>
      <w:r w:rsidRPr="007B3117">
        <w:rPr>
          <w:rFonts w:ascii="Angsana New" w:hAnsi="Angsana New" w:hint="cs"/>
          <w:sz w:val="30"/>
          <w:szCs w:val="30"/>
          <w:cs/>
        </w:rPr>
        <w:t>รับรู้</w:t>
      </w:r>
      <w:bookmarkStart w:id="1" w:name="_Hlk109992576"/>
      <w:r w:rsidRPr="007B3117">
        <w:rPr>
          <w:rFonts w:ascii="Angsana New" w:hAnsi="Angsana New"/>
          <w:sz w:val="30"/>
          <w:szCs w:val="30"/>
          <w:cs/>
        </w:rPr>
        <w:t>ส่วนแบ่ง</w:t>
      </w:r>
      <w:bookmarkEnd w:id="1"/>
      <w:r w:rsidR="0011188A" w:rsidRPr="007B3117">
        <w:rPr>
          <w:rFonts w:ascii="Angsana New" w:hAnsi="Angsana New" w:hint="cs"/>
          <w:sz w:val="30"/>
          <w:szCs w:val="30"/>
          <w:cs/>
        </w:rPr>
        <w:t>ขาดทุน</w:t>
      </w:r>
      <w:r w:rsidRPr="007B3117">
        <w:rPr>
          <w:rFonts w:ascii="Angsana New" w:hAnsi="Angsana New"/>
          <w:sz w:val="30"/>
          <w:szCs w:val="30"/>
          <w:cs/>
        </w:rPr>
        <w:t>จาก</w:t>
      </w:r>
      <w:r w:rsidRPr="007B3117">
        <w:rPr>
          <w:rFonts w:ascii="Angsana New" w:hAnsi="Angsana New"/>
          <w:spacing w:val="8"/>
          <w:sz w:val="30"/>
          <w:szCs w:val="30"/>
          <w:cs/>
        </w:rPr>
        <w:t>เงินลงทุนในบริษัทร่วมดังกล่าว</w:t>
      </w:r>
      <w:r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="008E2613" w:rsidRPr="007B3117">
        <w:rPr>
          <w:rFonts w:ascii="Angsana New" w:hAnsi="Angsana New"/>
          <w:spacing w:val="8"/>
          <w:sz w:val="30"/>
          <w:szCs w:val="30"/>
          <w:cs/>
        </w:rPr>
        <w:t>สำหรับงวด</w:t>
      </w:r>
      <w:r w:rsidR="003C34BC">
        <w:rPr>
          <w:rFonts w:ascii="Angsana New" w:hAnsi="Angsana New" w:hint="cs"/>
          <w:spacing w:val="8"/>
          <w:sz w:val="30"/>
          <w:szCs w:val="30"/>
          <w:cs/>
        </w:rPr>
        <w:t>หก</w:t>
      </w:r>
      <w:r w:rsidR="008E2613" w:rsidRPr="007B3117">
        <w:rPr>
          <w:rFonts w:ascii="Angsana New" w:hAnsi="Angsana New"/>
          <w:spacing w:val="8"/>
          <w:sz w:val="30"/>
          <w:szCs w:val="30"/>
          <w:cs/>
        </w:rPr>
        <w:t>เดือน</w:t>
      </w:r>
      <w:r w:rsidRPr="007B3117">
        <w:rPr>
          <w:rFonts w:ascii="Angsana New" w:hAnsi="Angsana New"/>
          <w:spacing w:val="8"/>
          <w:sz w:val="30"/>
          <w:szCs w:val="30"/>
          <w:cs/>
        </w:rPr>
        <w:t>สิ้นสุดวันที่</w:t>
      </w:r>
      <w:r w:rsidRPr="007B3117">
        <w:rPr>
          <w:rFonts w:ascii="Angsana New" w:hAnsi="Angsana New"/>
          <w:spacing w:val="8"/>
          <w:sz w:val="30"/>
          <w:szCs w:val="30"/>
        </w:rPr>
        <w:t xml:space="preserve"> </w:t>
      </w:r>
      <w:bookmarkStart w:id="2" w:name="_Hlk70997652"/>
      <w:r w:rsidR="00447834" w:rsidRPr="007B3117">
        <w:rPr>
          <w:rFonts w:ascii="Angsana New" w:hAnsi="Angsana New"/>
          <w:spacing w:val="8"/>
          <w:sz w:val="30"/>
          <w:szCs w:val="30"/>
        </w:rPr>
        <w:t>3</w:t>
      </w:r>
      <w:r w:rsidR="003C34BC">
        <w:rPr>
          <w:rFonts w:ascii="Angsana New" w:hAnsi="Angsana New"/>
          <w:spacing w:val="8"/>
          <w:sz w:val="30"/>
          <w:szCs w:val="30"/>
        </w:rPr>
        <w:t xml:space="preserve">0 </w:t>
      </w:r>
      <w:r w:rsidR="003C34BC">
        <w:rPr>
          <w:rFonts w:ascii="Angsana New" w:hAnsi="Angsana New" w:hint="cs"/>
          <w:spacing w:val="8"/>
          <w:sz w:val="30"/>
          <w:szCs w:val="30"/>
          <w:cs/>
        </w:rPr>
        <w:t>มิถุนายน</w:t>
      </w:r>
      <w:r w:rsidR="00447834" w:rsidRPr="007B311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447834" w:rsidRPr="007B3117">
        <w:rPr>
          <w:rFonts w:ascii="Angsana New" w:hAnsi="Angsana New"/>
          <w:spacing w:val="8"/>
          <w:sz w:val="30"/>
          <w:szCs w:val="30"/>
        </w:rPr>
        <w:t xml:space="preserve">2566 </w:t>
      </w:r>
      <w:r w:rsidRPr="007B3117">
        <w:rPr>
          <w:rFonts w:ascii="Angsana New" w:hAnsi="Angsana New"/>
          <w:spacing w:val="8"/>
          <w:sz w:val="30"/>
          <w:szCs w:val="30"/>
          <w:cs/>
        </w:rPr>
        <w:t>จำนวน</w:t>
      </w:r>
      <w:r w:rsidRPr="007B3117">
        <w:rPr>
          <w:rFonts w:ascii="Angsana New" w:hAnsi="Angsana New" w:hint="cs"/>
          <w:spacing w:val="8"/>
          <w:sz w:val="30"/>
          <w:szCs w:val="30"/>
          <w:cs/>
        </w:rPr>
        <w:t>เงิน</w:t>
      </w:r>
      <w:r w:rsidRPr="007B3117">
        <w:rPr>
          <w:rFonts w:ascii="Angsana New" w:hAnsi="Angsana New"/>
          <w:spacing w:val="8"/>
          <w:sz w:val="30"/>
          <w:szCs w:val="30"/>
          <w:cs/>
        </w:rPr>
        <w:t xml:space="preserve"> </w:t>
      </w:r>
      <w:bookmarkEnd w:id="2"/>
      <w:r w:rsidR="00D239AB">
        <w:rPr>
          <w:rFonts w:ascii="Angsana New" w:hAnsi="Angsana New"/>
          <w:spacing w:val="8"/>
          <w:sz w:val="30"/>
          <w:szCs w:val="30"/>
        </w:rPr>
        <w:t>3.90</w:t>
      </w:r>
      <w:r w:rsidR="00B93909"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Pr="007B3117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Pr="007B3117">
        <w:rPr>
          <w:rFonts w:ascii="Angsana New" w:hAnsi="Angsana New"/>
          <w:i/>
          <w:iCs/>
          <w:spacing w:val="8"/>
          <w:sz w:val="30"/>
          <w:szCs w:val="30"/>
        </w:rPr>
        <w:t>(256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>5</w:t>
      </w:r>
      <w:r w:rsidRPr="00926C4C">
        <w:rPr>
          <w:rFonts w:ascii="Angsana New" w:hAnsi="Angsana New"/>
          <w:i/>
          <w:iCs/>
          <w:spacing w:val="8"/>
          <w:sz w:val="30"/>
          <w:szCs w:val="30"/>
        </w:rPr>
        <w:t>:</w:t>
      </w:r>
      <w:r w:rsidRPr="00926C4C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</w:t>
      </w:r>
      <w:r w:rsidR="00926C4C" w:rsidRPr="00926C4C">
        <w:rPr>
          <w:rFonts w:ascii="Angsana New" w:hAnsi="Angsana New"/>
          <w:i/>
          <w:iCs/>
          <w:sz w:val="30"/>
          <w:szCs w:val="30"/>
          <w:cs/>
        </w:rPr>
        <w:t>ส่วนแบ่ง</w:t>
      </w:r>
      <w:r w:rsidR="00926C4C" w:rsidRPr="00926C4C">
        <w:rPr>
          <w:rFonts w:ascii="Angsana New" w:hAnsi="Angsana New" w:hint="cs"/>
          <w:i/>
          <w:iCs/>
          <w:sz w:val="30"/>
          <w:szCs w:val="30"/>
          <w:cs/>
        </w:rPr>
        <w:t>กำไรจำนวนเงิน</w:t>
      </w:r>
      <w:r w:rsidR="00926C4C">
        <w:rPr>
          <w:rFonts w:ascii="Angsana New" w:hAnsi="Angsana New" w:hint="cs"/>
          <w:sz w:val="30"/>
          <w:szCs w:val="30"/>
          <w:cs/>
        </w:rPr>
        <w:t xml:space="preserve"> 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 xml:space="preserve">0.30 </w:t>
      </w:r>
      <w:r w:rsidR="008E2613" w:rsidRPr="007B3117">
        <w:rPr>
          <w:rFonts w:ascii="Angsana New" w:hAnsi="Angsana New" w:hint="cs"/>
          <w:i/>
          <w:iCs/>
          <w:spacing w:val="8"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pacing w:val="8"/>
          <w:sz w:val="30"/>
          <w:szCs w:val="30"/>
        </w:rPr>
        <w:t>)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โดยใช้</w:t>
      </w:r>
      <w:r w:rsidRPr="007B3117"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ข้อมูลทางการเงินของบริษัทร่วมในต่างประเทศซึ่ง</w:t>
      </w:r>
      <w:r w:rsidRPr="007B3117">
        <w:rPr>
          <w:rFonts w:asciiTheme="majorBidi" w:hAnsiTheme="majorBidi" w:hint="cs"/>
          <w:sz w:val="30"/>
          <w:szCs w:val="30"/>
          <w:cs/>
        </w:rPr>
        <w:t>จัดทำโดยผู้บริหารของบริษัทร่วมและ</w:t>
      </w:r>
      <w:r w:rsidRPr="007B3117">
        <w:rPr>
          <w:rFonts w:ascii="Angsana New" w:hAnsi="Angsana New" w:hint="cs"/>
          <w:sz w:val="30"/>
          <w:szCs w:val="30"/>
          <w:cs/>
        </w:rPr>
        <w:t>ยังมิได้สอบทานหรือตรวจสอบโดยผู้สอบบัญชี</w:t>
      </w:r>
    </w:p>
    <w:p w14:paraId="30C1E1A7" w14:textId="77777777" w:rsidR="00E76142" w:rsidRPr="007B3117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05D7BB8" w14:textId="19249BE7" w:rsidR="00236101" w:rsidRPr="007B311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hAnsi="Angsana New" w:hint="cs"/>
          <w:sz w:val="30"/>
          <w:szCs w:val="30"/>
          <w:cs/>
        </w:rPr>
        <w:t>ที่ดิน</w:t>
      </w:r>
      <w:r w:rsidRPr="007B311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7B311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7CCD8667" w14:textId="1969A219" w:rsidR="00236101" w:rsidRPr="007B3117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710"/>
      </w:tblGrid>
      <w:tr w:rsidR="0022717C" w:rsidRPr="007B3117" w14:paraId="58953037" w14:textId="77777777" w:rsidTr="003C5E9E">
        <w:tc>
          <w:tcPr>
            <w:tcW w:w="4950" w:type="dxa"/>
            <w:shd w:val="clear" w:color="auto" w:fill="auto"/>
          </w:tcPr>
          <w:p w14:paraId="37A1F756" w14:textId="77777777" w:rsidR="0022717C" w:rsidRPr="007B3117" w:rsidRDefault="0022717C" w:rsidP="001608A3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B9A61E7" w14:textId="77777777" w:rsidR="0022717C" w:rsidRPr="007B3117" w:rsidRDefault="0022717C" w:rsidP="0016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6AE7C59E" w14:textId="39229649" w:rsidR="0022717C" w:rsidRPr="007B3117" w:rsidRDefault="0022717C" w:rsidP="001608A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</w:t>
            </w:r>
            <w:r w:rsidR="00224F56"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ส่วนได้เสีย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B12" w:rsidRPr="007B3117" w14:paraId="2ECEE38B" w14:textId="77777777" w:rsidTr="003C5E9E">
        <w:tc>
          <w:tcPr>
            <w:tcW w:w="4950" w:type="dxa"/>
            <w:shd w:val="clear" w:color="auto" w:fill="auto"/>
            <w:vAlign w:val="bottom"/>
          </w:tcPr>
          <w:p w14:paraId="3CA1677A" w14:textId="1DA8384E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56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7B31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B311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55E5"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B46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3455E5" w:rsidRPr="007B31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</w:t>
            </w:r>
            <w:r w:rsidR="00D239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0B8D3D" w14:textId="77777777" w:rsidR="005E6B12" w:rsidRPr="007B3117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360F70" w14:textId="63A618F4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455E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FB10F6" w14:textId="77777777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7C6559B" w14:textId="180F0D6D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455E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5E6B12" w:rsidRPr="007B3117" w14:paraId="428B3742" w14:textId="77777777" w:rsidTr="003C5E9E">
        <w:tc>
          <w:tcPr>
            <w:tcW w:w="4950" w:type="dxa"/>
            <w:shd w:val="clear" w:color="auto" w:fill="auto"/>
          </w:tcPr>
          <w:p w14:paraId="51FC19DF" w14:textId="77777777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F7959B3" w14:textId="77777777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7D73121F" w14:textId="77777777" w:rsidR="005E6B12" w:rsidRPr="007B3117" w:rsidRDefault="005E6B12" w:rsidP="005E6B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5E5" w:rsidRPr="007B3117" w14:paraId="37C5BEBC" w14:textId="77777777" w:rsidTr="003C5E9E">
        <w:tc>
          <w:tcPr>
            <w:tcW w:w="4950" w:type="dxa"/>
            <w:shd w:val="clear" w:color="auto" w:fill="auto"/>
          </w:tcPr>
          <w:p w14:paraId="2099F7CA" w14:textId="3133A19E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C3C910" w14:textId="77777777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B054BFE" w14:textId="76692F2A" w:rsidR="003455E5" w:rsidRPr="007B3117" w:rsidRDefault="00902248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15,252</w:t>
            </w:r>
          </w:p>
        </w:tc>
        <w:tc>
          <w:tcPr>
            <w:tcW w:w="270" w:type="dxa"/>
            <w:shd w:val="clear" w:color="auto" w:fill="auto"/>
          </w:tcPr>
          <w:p w14:paraId="45413FAA" w14:textId="77777777" w:rsidR="003455E5" w:rsidRPr="007B3117" w:rsidRDefault="003455E5" w:rsidP="003455E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344847" w14:textId="1C87F088" w:rsidR="003455E5" w:rsidRPr="007B3117" w:rsidRDefault="003C34BC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40,809</w:t>
            </w:r>
          </w:p>
        </w:tc>
      </w:tr>
      <w:tr w:rsidR="003455E5" w:rsidRPr="007B3117" w14:paraId="7AD1CE9E" w14:textId="77777777" w:rsidTr="003C5E9E">
        <w:tc>
          <w:tcPr>
            <w:tcW w:w="4950" w:type="dxa"/>
            <w:shd w:val="clear" w:color="auto" w:fill="auto"/>
          </w:tcPr>
          <w:p w14:paraId="3832FE5A" w14:textId="40195D5C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54842F" w14:textId="77777777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05FCF79" w14:textId="2078EA46" w:rsidR="003455E5" w:rsidRPr="007B3117" w:rsidRDefault="00902248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(408)</w:t>
            </w:r>
          </w:p>
        </w:tc>
        <w:tc>
          <w:tcPr>
            <w:tcW w:w="270" w:type="dxa"/>
            <w:shd w:val="clear" w:color="auto" w:fill="auto"/>
          </w:tcPr>
          <w:p w14:paraId="16A72AFA" w14:textId="77777777" w:rsidR="003455E5" w:rsidRPr="007B3117" w:rsidRDefault="003455E5" w:rsidP="003455E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6288061" w14:textId="6863C38A" w:rsidR="003455E5" w:rsidRPr="007B3117" w:rsidRDefault="003C34BC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D633124" w14:textId="2C628E2E" w:rsidR="00151F40" w:rsidRPr="007B3117" w:rsidRDefault="00151F40" w:rsidP="00151F40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b w:val="0"/>
          <w:bCs w:val="0"/>
          <w:sz w:val="30"/>
          <w:szCs w:val="30"/>
        </w:rPr>
      </w:pPr>
    </w:p>
    <w:p w14:paraId="5BF5360E" w14:textId="69278B87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2D20AF15" w14:textId="59E987D4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6F0CA9A1" w14:textId="53D4689E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16BE5B3B" w14:textId="1FBE9424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3D7479A6" w14:textId="5ABE30CE" w:rsidR="00172489" w:rsidRPr="007B3117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560066A7" w:rsidR="0010263C" w:rsidRPr="007B3117" w:rsidRDefault="0010263C" w:rsidP="003643C1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7B3117" w:rsidRPr="007B3117" w14:paraId="3E4D2147" w14:textId="77777777" w:rsidTr="00733D4F">
        <w:tc>
          <w:tcPr>
            <w:tcW w:w="4950" w:type="dxa"/>
            <w:shd w:val="clear" w:color="auto" w:fill="auto"/>
          </w:tcPr>
          <w:p w14:paraId="154170F9" w14:textId="77777777" w:rsidR="007B3117" w:rsidRPr="007B3117" w:rsidRDefault="007B3117" w:rsidP="008F42E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4"/>
            <w:tcBorders>
              <w:left w:val="nil"/>
            </w:tcBorders>
            <w:shd w:val="clear" w:color="auto" w:fill="auto"/>
          </w:tcPr>
          <w:p w14:paraId="7968A349" w14:textId="1FFD207F" w:rsidR="007B3117" w:rsidRPr="007B3117" w:rsidRDefault="007B3117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ส่วนได้เสีย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2EF" w:rsidRPr="007B3117" w14:paraId="78F6FAD4" w14:textId="77777777" w:rsidTr="00FF59B6">
        <w:tc>
          <w:tcPr>
            <w:tcW w:w="4950" w:type="dxa"/>
            <w:shd w:val="clear" w:color="auto" w:fill="auto"/>
          </w:tcPr>
          <w:p w14:paraId="2C32E1AF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08D25D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7B00D1" w14:textId="2A12CA2D" w:rsidR="008F42EF" w:rsidRPr="007B3117" w:rsidRDefault="0032701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</w:rPr>
              <w:t>3</w:t>
            </w:r>
            <w:r w:rsidR="003C34B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C34B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1DB3342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4A42F1" w14:textId="6E2510A9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8F42EF" w:rsidRPr="007B3117" w14:paraId="5E7358F9" w14:textId="77777777" w:rsidTr="00FF59B6">
        <w:tc>
          <w:tcPr>
            <w:tcW w:w="4950" w:type="dxa"/>
            <w:shd w:val="clear" w:color="auto" w:fill="auto"/>
          </w:tcPr>
          <w:p w14:paraId="30028114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1E9F66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D602AB" w14:textId="1CD572EF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27014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312246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0FCD48F" w14:textId="78585763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27014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8F42EF" w:rsidRPr="007B3117" w14:paraId="7CC7858D" w14:textId="77777777" w:rsidTr="00FF59B6">
        <w:tc>
          <w:tcPr>
            <w:tcW w:w="4950" w:type="dxa"/>
            <w:shd w:val="clear" w:color="auto" w:fill="auto"/>
          </w:tcPr>
          <w:p w14:paraId="0A293F4C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6DFD3B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598AA3B" w14:textId="77777777" w:rsidR="008F42EF" w:rsidRPr="007B3117" w:rsidRDefault="008F42EF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42EF" w:rsidRPr="007B3117" w14:paraId="332549EB" w14:textId="77777777" w:rsidTr="00FF59B6">
        <w:tc>
          <w:tcPr>
            <w:tcW w:w="4950" w:type="dxa"/>
            <w:shd w:val="clear" w:color="auto" w:fill="auto"/>
          </w:tcPr>
          <w:p w14:paraId="0D5B76A0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8E28A1B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D8E733" w14:textId="77777777" w:rsidR="008F42EF" w:rsidRPr="007B3117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A94FA" w14:textId="77777777" w:rsidR="008F42EF" w:rsidRPr="007B3117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A201A2" w14:textId="77777777" w:rsidR="008F42EF" w:rsidRPr="007B3117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42EF" w:rsidRPr="007B3117" w14:paraId="408E73CD" w14:textId="77777777" w:rsidTr="00FF59B6">
        <w:tc>
          <w:tcPr>
            <w:tcW w:w="4950" w:type="dxa"/>
            <w:shd w:val="clear" w:color="auto" w:fill="auto"/>
          </w:tcPr>
          <w:p w14:paraId="38917A56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00F1766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017BF3" w14:textId="0AE5FC5E" w:rsidR="008F42EF" w:rsidRPr="007B3117" w:rsidRDefault="00E27634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1,371,782</w:t>
            </w:r>
          </w:p>
        </w:tc>
        <w:tc>
          <w:tcPr>
            <w:tcW w:w="270" w:type="dxa"/>
            <w:shd w:val="clear" w:color="auto" w:fill="auto"/>
          </w:tcPr>
          <w:p w14:paraId="39FCCF3A" w14:textId="77777777" w:rsidR="008F42EF" w:rsidRPr="007B3117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A6B585" w14:textId="6962297C" w:rsidR="008F42EF" w:rsidRPr="007B3117" w:rsidRDefault="00E27634" w:rsidP="00E2763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1,172,767</w:t>
            </w:r>
          </w:p>
        </w:tc>
      </w:tr>
      <w:tr w:rsidR="00327014" w:rsidRPr="007B3117" w14:paraId="3328A15A" w14:textId="77777777" w:rsidTr="00FF59B6">
        <w:tc>
          <w:tcPr>
            <w:tcW w:w="4950" w:type="dxa"/>
            <w:shd w:val="clear" w:color="auto" w:fill="auto"/>
          </w:tcPr>
          <w:p w14:paraId="78A27A3B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C381017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F023" w14:textId="236781B6" w:rsidR="00327014" w:rsidRPr="007B3117" w:rsidRDefault="00751E0F" w:rsidP="002E48A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78,438</w:t>
            </w:r>
          </w:p>
        </w:tc>
        <w:tc>
          <w:tcPr>
            <w:tcW w:w="270" w:type="dxa"/>
            <w:shd w:val="clear" w:color="auto" w:fill="auto"/>
          </w:tcPr>
          <w:p w14:paraId="408247E1" w14:textId="77777777" w:rsidR="00327014" w:rsidRPr="007B3117" w:rsidRDefault="00327014" w:rsidP="003270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626C" w14:textId="25486E3C" w:rsidR="00327014" w:rsidRPr="007B3117" w:rsidRDefault="00327014" w:rsidP="002E48A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83,555</w:t>
            </w:r>
          </w:p>
        </w:tc>
      </w:tr>
      <w:tr w:rsidR="00327014" w:rsidRPr="007B3117" w14:paraId="7D4C218C" w14:textId="77777777" w:rsidTr="00FF59B6">
        <w:tc>
          <w:tcPr>
            <w:tcW w:w="4950" w:type="dxa"/>
            <w:shd w:val="clear" w:color="auto" w:fill="auto"/>
          </w:tcPr>
          <w:p w14:paraId="38C2C48D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2FB1A4F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D0E4F" w14:textId="1D56F974" w:rsidR="00327014" w:rsidRPr="007B3117" w:rsidRDefault="00751E0F" w:rsidP="002E48A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1,450,220</w:t>
            </w:r>
          </w:p>
        </w:tc>
        <w:tc>
          <w:tcPr>
            <w:tcW w:w="270" w:type="dxa"/>
            <w:shd w:val="clear" w:color="auto" w:fill="auto"/>
          </w:tcPr>
          <w:p w14:paraId="598ABCB9" w14:textId="77777777" w:rsidR="00327014" w:rsidRPr="007B3117" w:rsidRDefault="00327014" w:rsidP="003270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DEBF" w14:textId="66B9B775" w:rsidR="00327014" w:rsidRPr="007B3117" w:rsidRDefault="00327014" w:rsidP="002E48A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1,256,322</w:t>
            </w:r>
          </w:p>
        </w:tc>
      </w:tr>
    </w:tbl>
    <w:p w14:paraId="06474727" w14:textId="2CFAECE3" w:rsidR="009F02B4" w:rsidRPr="007B3117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D5A3739" w14:textId="6C04B00D" w:rsidR="003B27B6" w:rsidRPr="007B3117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ณ วันที่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="003C34BC">
        <w:rPr>
          <w:rFonts w:ascii="Angsana New" w:hAnsi="Angsana New"/>
          <w:sz w:val="30"/>
          <w:szCs w:val="30"/>
        </w:rPr>
        <w:t xml:space="preserve">30 </w:t>
      </w:r>
      <w:r w:rsidR="003C34B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27014" w:rsidRPr="007B3117">
        <w:rPr>
          <w:rFonts w:ascii="Angsana New" w:hAnsi="Angsana New"/>
          <w:sz w:val="30"/>
          <w:szCs w:val="30"/>
        </w:rPr>
        <w:t>2566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</w:t>
      </w:r>
      <w:r w:rsidR="00E76DCF" w:rsidRPr="007B3117">
        <w:rPr>
          <w:rFonts w:ascii="Angsana New" w:hAnsi="Angsana New"/>
          <w:sz w:val="30"/>
          <w:szCs w:val="30"/>
        </w:rPr>
        <w:t xml:space="preserve"> (</w:t>
      </w:r>
      <w:r w:rsidR="00E76DCF" w:rsidRPr="007B3117">
        <w:rPr>
          <w:rFonts w:ascii="Angsana New" w:hAnsi="Angsana New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7B3117">
        <w:rPr>
          <w:rFonts w:ascii="Angsana New" w:hAnsi="Angsana New"/>
          <w:sz w:val="30"/>
          <w:szCs w:val="30"/>
          <w:cs/>
        </w:rPr>
        <w:t xml:space="preserve">) </w:t>
      </w:r>
      <w:r w:rsidRPr="007B3117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C46EC7" w:rsidRPr="007B3117">
        <w:rPr>
          <w:rFonts w:ascii="Angsana New" w:hAnsi="Angsana New"/>
          <w:sz w:val="30"/>
          <w:szCs w:val="30"/>
        </w:rPr>
        <w:t xml:space="preserve"> </w:t>
      </w:r>
      <w:r w:rsidR="00D239AB">
        <w:rPr>
          <w:rFonts w:ascii="Angsana New" w:hAnsi="Angsana New"/>
          <w:sz w:val="30"/>
          <w:szCs w:val="30"/>
        </w:rPr>
        <w:t>697</w:t>
      </w:r>
      <w:r w:rsidR="00327014"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ล้านบาท</w:t>
      </w:r>
      <w:bookmarkStart w:id="3" w:name="_Hlk68519170"/>
      <w:r w:rsidR="008C5261"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i/>
          <w:iCs/>
          <w:sz w:val="30"/>
          <w:szCs w:val="30"/>
        </w:rPr>
        <w:t>(</w:t>
      </w:r>
      <w:r w:rsidR="00CD692F" w:rsidRPr="007B3117">
        <w:rPr>
          <w:rFonts w:ascii="Angsana New" w:hAnsi="Angsana New"/>
          <w:i/>
          <w:iCs/>
          <w:sz w:val="30"/>
          <w:szCs w:val="30"/>
        </w:rPr>
        <w:t>31</w:t>
      </w:r>
      <w:r w:rsidR="00955912" w:rsidRPr="007B3117">
        <w:rPr>
          <w:rFonts w:ascii="Angsana New" w:hAnsi="Angsana New"/>
          <w:i/>
          <w:iCs/>
          <w:sz w:val="30"/>
          <w:szCs w:val="30"/>
        </w:rPr>
        <w:t xml:space="preserve"> </w:t>
      </w:r>
      <w:r w:rsidR="00955912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692F" w:rsidRPr="007B3117">
        <w:rPr>
          <w:rFonts w:ascii="Angsana New" w:hAnsi="Angsana New"/>
          <w:i/>
          <w:iCs/>
          <w:sz w:val="30"/>
          <w:szCs w:val="30"/>
        </w:rPr>
        <w:t>256</w:t>
      </w:r>
      <w:r w:rsidR="00327014" w:rsidRPr="007B3117">
        <w:rPr>
          <w:rFonts w:ascii="Angsana New" w:hAnsi="Angsana New"/>
          <w:i/>
          <w:iCs/>
          <w:sz w:val="30"/>
          <w:szCs w:val="30"/>
        </w:rPr>
        <w:t>5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: </w:t>
      </w:r>
      <w:r w:rsidR="00327014" w:rsidRPr="007B3117">
        <w:rPr>
          <w:rFonts w:ascii="Angsana New" w:hAnsi="Angsana New"/>
          <w:i/>
          <w:iCs/>
          <w:sz w:val="30"/>
          <w:szCs w:val="30"/>
        </w:rPr>
        <w:t xml:space="preserve">896 </w:t>
      </w:r>
      <w:r w:rsidRPr="007B311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z w:val="30"/>
          <w:szCs w:val="30"/>
        </w:rPr>
        <w:t>)</w:t>
      </w:r>
      <w:bookmarkEnd w:id="3"/>
      <w:r w:rsidR="00493EB8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8D90C7C" w14:textId="77777777" w:rsidR="00E76142" w:rsidRPr="007B3117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cs/>
        </w:rPr>
      </w:pP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7B3117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05B4323C" w14:textId="77777777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18A67655" w14:textId="1C309C04" w:rsidR="00E03F32" w:rsidRPr="007B3117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Pr="007B3117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62"/>
        <w:gridCol w:w="1628"/>
      </w:tblGrid>
      <w:tr w:rsidR="0022717C" w:rsidRPr="007B3117" w14:paraId="100EC057" w14:textId="77777777" w:rsidTr="004A15B7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476E6201" w14:textId="77777777" w:rsidR="0022717C" w:rsidRPr="007B3117" w:rsidRDefault="0022717C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2FEFA560" w14:textId="77777777" w:rsidR="00224F56" w:rsidRPr="007B3117" w:rsidRDefault="0022717C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งบการเงินที่แสดง</w:t>
            </w:r>
          </w:p>
          <w:p w14:paraId="70B2A271" w14:textId="4AFDDD7C" w:rsidR="0022717C" w:rsidRPr="007B3117" w:rsidRDefault="0022717C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เงินลงทุนตาม</w:t>
            </w:r>
            <w:r w:rsidR="00224F56"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วิธี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ส่วนได้เสีย</w:t>
            </w:r>
          </w:p>
        </w:tc>
      </w:tr>
      <w:tr w:rsidR="00E62281" w:rsidRPr="007B3117" w14:paraId="17CBA9BE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20F583AD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05C954ED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E62281" w:rsidRPr="007B3117" w14:paraId="72D6C640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7B3BA6DA" w14:textId="5807D77D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D239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0F2791"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3C34B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="003C34B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</w:tcPr>
          <w:p w14:paraId="3A7CE851" w14:textId="00690C2F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F2791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4E92D49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607B3CC2" w14:textId="74156E62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F2791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E62281" w:rsidRPr="007B3117" w14:paraId="709362E5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3480750B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F170123" w14:textId="77777777" w:rsidR="00E62281" w:rsidRPr="007B3117" w:rsidRDefault="00E62281" w:rsidP="00B61F2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E62281" w:rsidRPr="007B3117" w14:paraId="6C8D4DF6" w14:textId="77777777" w:rsidTr="008276FC">
        <w:tc>
          <w:tcPr>
            <w:tcW w:w="5310" w:type="dxa"/>
            <w:shd w:val="clear" w:color="auto" w:fill="auto"/>
          </w:tcPr>
          <w:p w14:paraId="6145DA75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AB0AA" w14:textId="77777777" w:rsidR="00E62281" w:rsidRPr="007B3117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B854C2" w14:textId="77777777" w:rsidR="00E62281" w:rsidRPr="007B3117" w:rsidRDefault="00E62281" w:rsidP="00B61F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19858A4" w14:textId="77777777" w:rsidR="00E62281" w:rsidRPr="007B3117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2281" w:rsidRPr="007B3117" w14:paraId="4ABBEFA0" w14:textId="77777777" w:rsidTr="008276FC">
        <w:tc>
          <w:tcPr>
            <w:tcW w:w="5310" w:type="dxa"/>
            <w:shd w:val="clear" w:color="auto" w:fill="auto"/>
            <w:vAlign w:val="bottom"/>
          </w:tcPr>
          <w:p w14:paraId="03F4D407" w14:textId="77777777" w:rsidR="00E62281" w:rsidRPr="007B3117" w:rsidRDefault="00E62281" w:rsidP="00E6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6B52E" w14:textId="42014A5E" w:rsidR="00E62281" w:rsidRPr="007B3117" w:rsidRDefault="00363EC3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1,332,951</w:t>
            </w:r>
          </w:p>
        </w:tc>
        <w:tc>
          <w:tcPr>
            <w:tcW w:w="262" w:type="dxa"/>
            <w:shd w:val="clear" w:color="auto" w:fill="auto"/>
          </w:tcPr>
          <w:p w14:paraId="7F119F17" w14:textId="77777777" w:rsidR="00E62281" w:rsidRPr="007B3117" w:rsidRDefault="00E62281" w:rsidP="00E62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13F72" w14:textId="3C2B681F" w:rsidR="00E62281" w:rsidRPr="007B3117" w:rsidRDefault="002D15F9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1,420,686</w:t>
            </w:r>
          </w:p>
        </w:tc>
      </w:tr>
    </w:tbl>
    <w:p w14:paraId="28254C9A" w14:textId="77777777" w:rsidR="00224F56" w:rsidRPr="007B3117" w:rsidRDefault="00224F56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20E473B0" w14:textId="77777777" w:rsidR="000E4EE1" w:rsidRDefault="000E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5F6BB08" w14:textId="11D4844F" w:rsidR="009472C6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06256B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หก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0</w:t>
      </w:r>
      <w:r w:rsidR="00C17BB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5652A1AF" w14:textId="2C743A56" w:rsidR="00B3681F" w:rsidRPr="007B3117" w:rsidRDefault="00BD4770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01EEBF33" wp14:editId="10E4ED5C">
            <wp:extent cx="6099175" cy="24872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4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2AE82" w14:textId="799D9986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06256B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หก</w:t>
      </w:r>
      <w:r w:rsidR="009E712D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C17B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17BB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0F11E385" w14:textId="44E8D1B2" w:rsidR="00144869" w:rsidRDefault="00144869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740120" wp14:editId="715C07CF">
            <wp:simplePos x="0" y="0"/>
            <wp:positionH relativeFrom="column">
              <wp:posOffset>626957</wp:posOffset>
            </wp:positionH>
            <wp:positionV relativeFrom="paragraph">
              <wp:posOffset>2677160</wp:posOffset>
            </wp:positionV>
            <wp:extent cx="5638800" cy="2738091"/>
            <wp:effectExtent l="0" t="0" r="0" b="571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738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3F97D68" wp14:editId="068B34F1">
            <wp:extent cx="6099175" cy="27514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75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06A361BA" w:rsidR="00843707" w:rsidRPr="007B3117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2B69A908" w14:textId="700EB032" w:rsidR="00351D80" w:rsidRDefault="00480DB4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06256B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หก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0 </w:t>
      </w:r>
      <w:r w:rsidR="00C17BB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มิถุนายน</w:t>
      </w:r>
    </w:p>
    <w:p w14:paraId="7E8A745B" w14:textId="77777777" w:rsidR="00216619" w:rsidRPr="00216619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2570744D" w14:textId="6478844E" w:rsidR="008234A1" w:rsidRPr="007B3117" w:rsidRDefault="00216619" w:rsidP="0035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53BD832A" wp14:editId="7E78818B">
            <wp:extent cx="4939758" cy="28769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0202" cy="288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01D3" w14:textId="77777777" w:rsidR="008234A1" w:rsidRPr="007B3117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2DED77A6" w:rsidR="00F2469E" w:rsidRPr="007B311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cs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14:paraId="5E954AFB" w14:textId="77777777" w:rsidR="002C565E" w:rsidRPr="007B3117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7E2A7734" w14:textId="7A948252" w:rsidR="00E27634" w:rsidRPr="00E27634" w:rsidRDefault="00936A69" w:rsidP="00E2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B311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</w:t>
      </w:r>
      <w:r w:rsidR="0063328D">
        <w:rPr>
          <w:rFonts w:asciiTheme="majorBidi" w:hAnsiTheme="majorBidi" w:cstheme="majorBidi" w:hint="cs"/>
          <w:sz w:val="30"/>
          <w:szCs w:val="30"/>
          <w:cs/>
        </w:rPr>
        <w:t>บนงบกำไรขาดทุนเบ็ดเสร็จที่แสดงเงินลงทุนตามวิธีส่วนได้เสียและงบกำไรขาดทุน</w:t>
      </w:r>
      <w:r w:rsidR="0063328D" w:rsidRPr="00357399">
        <w:rPr>
          <w:rFonts w:asciiTheme="majorBidi" w:hAnsiTheme="majorBidi" w:cstheme="majorBidi" w:hint="cs"/>
          <w:spacing w:val="-2"/>
          <w:sz w:val="30"/>
          <w:szCs w:val="30"/>
          <w:cs/>
        </w:rPr>
        <w:t>เบ็ดเสร็จเฉพาะกิจการ</w:t>
      </w:r>
      <w:r w:rsidR="00143278" w:rsidRPr="00357399">
        <w:rPr>
          <w:rFonts w:ascii="Angsana New" w:hAnsi="Angsana New"/>
          <w:spacing w:val="-2"/>
          <w:sz w:val="30"/>
          <w:szCs w:val="30"/>
          <w:cs/>
        </w:rPr>
        <w:t>ในการดำเนินงานต่อเนื่องเป็นระยะเวลา</w:t>
      </w:r>
      <w:r w:rsidR="003C34BC" w:rsidRPr="00357399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2B0049" w:rsidRPr="00357399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143278" w:rsidRPr="00357399">
        <w:rPr>
          <w:rFonts w:ascii="Angsana New" w:hAnsi="Angsana New"/>
          <w:spacing w:val="-2"/>
          <w:sz w:val="30"/>
          <w:szCs w:val="30"/>
          <w:cs/>
        </w:rPr>
        <w:t>ดือ</w:t>
      </w:r>
      <w:r w:rsidR="00143278" w:rsidRPr="00357399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357399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FF1DE5" w:rsidRPr="003573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34BC" w:rsidRPr="0035739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C34BC" w:rsidRPr="003573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3C34BC" w:rsidRPr="00357399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357399">
        <w:rPr>
          <w:rFonts w:asciiTheme="majorBidi" w:hAnsiTheme="majorBidi" w:cstheme="majorBidi"/>
          <w:spacing w:val="-2"/>
          <w:sz w:val="30"/>
          <w:szCs w:val="30"/>
          <w:cs/>
        </w:rPr>
        <w:t>คือร้อยละ</w:t>
      </w:r>
      <w:r w:rsidR="00C63234" w:rsidRPr="003573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00527" w:rsidRPr="00357399">
        <w:rPr>
          <w:rFonts w:asciiTheme="majorBidi" w:hAnsiTheme="majorBidi" w:cstheme="majorBidi"/>
          <w:spacing w:val="-2"/>
          <w:sz w:val="30"/>
          <w:szCs w:val="30"/>
        </w:rPr>
        <w:t>5.87</w:t>
      </w:r>
      <w:r w:rsidR="00F84D76"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D00527">
        <w:rPr>
          <w:rFonts w:asciiTheme="majorBidi" w:hAnsiTheme="majorBidi" w:cstheme="majorBidi"/>
          <w:sz w:val="30"/>
          <w:szCs w:val="30"/>
        </w:rPr>
        <w:t>5.69</w:t>
      </w:r>
      <w:r w:rsidR="00F84D76"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92F" w:rsidRPr="007B31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A94CC4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10E8">
        <w:rPr>
          <w:rFonts w:asciiTheme="majorBidi" w:hAnsiTheme="majorBidi" w:cstheme="majorBidi"/>
          <w:i/>
          <w:iCs/>
          <w:sz w:val="30"/>
          <w:szCs w:val="30"/>
        </w:rPr>
        <w:t>8.79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E2613" w:rsidRPr="007B3117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="008E2613" w:rsidRPr="007B31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610E8">
        <w:rPr>
          <w:rFonts w:asciiTheme="majorBidi" w:hAnsiTheme="majorBidi" w:cstheme="majorBidi"/>
          <w:i/>
          <w:iCs/>
          <w:sz w:val="30"/>
          <w:szCs w:val="30"/>
        </w:rPr>
        <w:t>8.85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3F1E" w:rsidRPr="007B3117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7B3117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1A6290" w:rsidRPr="007B3117">
        <w:rPr>
          <w:rFonts w:asciiTheme="majorBidi" w:hAnsiTheme="majorBidi" w:hint="cs"/>
          <w:sz w:val="30"/>
          <w:szCs w:val="30"/>
          <w:cs/>
        </w:rPr>
        <w:t>ความแตกต่างระหว่างการรับรู้ค่าใช้จ่ายทางบัญชีกับทางภาษีบางรายการ</w:t>
      </w:r>
      <w:r w:rsidR="000A2BAF" w:rsidRPr="007B3117">
        <w:rPr>
          <w:rFonts w:asciiTheme="majorBidi" w:hAnsiTheme="majorBidi" w:hint="cs"/>
          <w:sz w:val="30"/>
          <w:szCs w:val="30"/>
          <w:cs/>
        </w:rPr>
        <w:t xml:space="preserve">สำหรับงวด </w:t>
      </w:r>
      <w:r w:rsidR="000A2BAF" w:rsidRPr="007B3117">
        <w:rPr>
          <w:rFonts w:asciiTheme="majorBidi" w:hAnsiTheme="majorBidi"/>
          <w:sz w:val="30"/>
          <w:szCs w:val="30"/>
        </w:rPr>
        <w:t>256</w:t>
      </w:r>
      <w:r w:rsidR="00621EC9" w:rsidRPr="007B3117">
        <w:rPr>
          <w:rFonts w:asciiTheme="majorBidi" w:hAnsiTheme="majorBidi"/>
          <w:sz w:val="30"/>
          <w:szCs w:val="30"/>
        </w:rPr>
        <w:t>6</w:t>
      </w:r>
      <w:r w:rsidR="000A2BAF" w:rsidRPr="007B3117">
        <w:rPr>
          <w:rFonts w:asciiTheme="majorBidi" w:hAnsiTheme="majorBidi"/>
          <w:sz w:val="30"/>
          <w:szCs w:val="30"/>
        </w:rPr>
        <w:t xml:space="preserve"> </w:t>
      </w:r>
      <w:r w:rsidR="000A2BAF" w:rsidRPr="007B3117">
        <w:rPr>
          <w:rFonts w:asciiTheme="majorBidi" w:hAnsiTheme="majorBidi" w:hint="cs"/>
          <w:sz w:val="30"/>
          <w:szCs w:val="30"/>
          <w:cs/>
        </w:rPr>
        <w:t>และสาเหตุหลักจาก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ขาดทุน</w:t>
      </w:r>
      <w:r w:rsidR="000311FD" w:rsidRPr="007B3117">
        <w:rPr>
          <w:rFonts w:asciiTheme="majorBidi" w:hAnsiTheme="majorBidi" w:hint="cs"/>
          <w:sz w:val="30"/>
          <w:szCs w:val="30"/>
          <w:cs/>
        </w:rPr>
        <w:t>ทางภาษี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</w:p>
    <w:p w14:paraId="38B666B1" w14:textId="77777777" w:rsidR="00E27634" w:rsidRPr="007B3117" w:rsidRDefault="00E27634" w:rsidP="005D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B100DA8" w14:textId="1C7EC0CB" w:rsidR="00E27634" w:rsidRDefault="00E27634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เงินปันผล</w:t>
      </w:r>
    </w:p>
    <w:p w14:paraId="69AADA6C" w14:textId="5A8A427D" w:rsidR="00E27634" w:rsidRDefault="00E27634" w:rsidP="000E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1710"/>
        <w:gridCol w:w="1170"/>
        <w:gridCol w:w="1170"/>
      </w:tblGrid>
      <w:tr w:rsidR="00EA5805" w:rsidRPr="007B3117" w14:paraId="6CFB3BDD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67B7B9FD" w14:textId="7EF00954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4D9C5D" w14:textId="2BB9D061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</w:tcPr>
          <w:p w14:paraId="1102AF17" w14:textId="4087C31C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</w:tcPr>
          <w:p w14:paraId="0E670C29" w14:textId="42F46584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70" w:type="dxa"/>
            <w:shd w:val="clear" w:color="auto" w:fill="auto"/>
          </w:tcPr>
          <w:p w14:paraId="12D0BD4F" w14:textId="74B1DC29" w:rsidR="00EA5805" w:rsidRPr="00E27634" w:rsidRDefault="00EA5805" w:rsidP="0069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  <w:tab w:val="left" w:pos="1050"/>
                <w:tab w:val="left" w:pos="169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63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A5805" w:rsidRPr="007B3117" w14:paraId="369F1D29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22F5C5D1" w14:textId="7777777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5E7D7B" w14:textId="7777777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5D2C71" w14:textId="5A723E39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29FD8" w14:textId="329D28EC" w:rsidR="00EA5805" w:rsidRPr="00EA5805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8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58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A58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97CCF9" w14:textId="712721B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6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6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5805" w:rsidRPr="007B3117" w14:paraId="3942B997" w14:textId="77777777" w:rsidTr="00694C5A">
        <w:tc>
          <w:tcPr>
            <w:tcW w:w="3690" w:type="dxa"/>
            <w:shd w:val="clear" w:color="auto" w:fill="auto"/>
            <w:vAlign w:val="bottom"/>
          </w:tcPr>
          <w:p w14:paraId="02E6798A" w14:textId="75E20B4E" w:rsidR="00EA5805" w:rsidRPr="007B3117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9E6F052" w14:textId="7C7CC15E" w:rsidR="00EA5805" w:rsidRDefault="00EA5805" w:rsidP="00694C5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4C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10" w:type="dxa"/>
          </w:tcPr>
          <w:p w14:paraId="74022BBB" w14:textId="67026800" w:rsidR="00EA5805" w:rsidRDefault="00694C5A" w:rsidP="00694C5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15269" w14:textId="15A6309D" w:rsidR="00EA5805" w:rsidRPr="007B3117" w:rsidRDefault="00694C5A" w:rsidP="00694C5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FA67B" w14:textId="13B27ABA" w:rsidR="00EA5805" w:rsidRPr="007B3117" w:rsidRDefault="00694C5A" w:rsidP="00694C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63,750</w:t>
            </w:r>
          </w:p>
        </w:tc>
      </w:tr>
      <w:tr w:rsidR="000E4EE1" w:rsidRPr="007B3117" w14:paraId="1FE01325" w14:textId="77777777" w:rsidTr="00694C5A">
        <w:tc>
          <w:tcPr>
            <w:tcW w:w="3690" w:type="dxa"/>
            <w:shd w:val="clear" w:color="auto" w:fill="auto"/>
            <w:vAlign w:val="bottom"/>
          </w:tcPr>
          <w:p w14:paraId="7B74503F" w14:textId="77777777" w:rsidR="000E4EE1" w:rsidRDefault="000E4EE1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83770FB" w14:textId="77777777" w:rsidR="000E4EE1" w:rsidRDefault="000E4EE1" w:rsidP="00694C5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1F61CD5" w14:textId="77777777" w:rsidR="000E4EE1" w:rsidRDefault="000E4EE1" w:rsidP="00694C5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BCF471" w14:textId="77777777" w:rsidR="000E4EE1" w:rsidRDefault="000E4EE1" w:rsidP="00694C5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A5D75" w14:textId="77777777" w:rsidR="000E4EE1" w:rsidRDefault="000E4EE1" w:rsidP="00694C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4EE1" w:rsidRPr="007B3117" w14:paraId="771E8486" w14:textId="77777777" w:rsidTr="005067B5">
        <w:tc>
          <w:tcPr>
            <w:tcW w:w="3690" w:type="dxa"/>
            <w:shd w:val="clear" w:color="auto" w:fill="auto"/>
          </w:tcPr>
          <w:p w14:paraId="008F9D45" w14:textId="456F3600" w:rsidR="000E4EE1" w:rsidRPr="000E4EE1" w:rsidRDefault="000E4EE1" w:rsidP="000E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E4EE1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0911F29" w14:textId="56777D62" w:rsidR="000E4EE1" w:rsidRPr="000E4EE1" w:rsidRDefault="000E4EE1" w:rsidP="000E4EE1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E4E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E4E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A65191F" w14:textId="4111FB35" w:rsidR="000E4EE1" w:rsidRPr="000E4EE1" w:rsidRDefault="000E4EE1" w:rsidP="000E4E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0E4E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E4E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381AC91" w14:textId="69DEFB97" w:rsidR="000E4EE1" w:rsidRPr="000E4EE1" w:rsidRDefault="000E4EE1" w:rsidP="000E4EE1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</w:rPr>
              <w:t>3.18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600ED" w14:textId="2AEAA188" w:rsidR="000E4EE1" w:rsidRPr="000E4EE1" w:rsidRDefault="000E4EE1" w:rsidP="000E4EE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4E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23,850</w:t>
            </w:r>
          </w:p>
        </w:tc>
      </w:tr>
    </w:tbl>
    <w:p w14:paraId="0525ACC6" w14:textId="77777777" w:rsidR="00E27634" w:rsidRPr="00E27634" w:rsidRDefault="00E27634" w:rsidP="00E2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3D0FFC" w14:textId="68BC8B70" w:rsidR="00E27634" w:rsidRDefault="00E27634" w:rsidP="00E27634">
      <w:pPr>
        <w:pStyle w:val="Heading6"/>
        <w:tabs>
          <w:tab w:val="left" w:pos="540"/>
        </w:tabs>
        <w:ind w:left="900"/>
        <w:jc w:val="both"/>
        <w:rPr>
          <w:rFonts w:ascii="Angsana New" w:eastAsia="MS Mincho" w:hAnsi="Angsana New"/>
          <w:sz w:val="30"/>
          <w:szCs w:val="30"/>
          <w:lang w:val="en-GB"/>
        </w:rPr>
      </w:pPr>
    </w:p>
    <w:p w14:paraId="243E2DE4" w14:textId="00735461" w:rsidR="00EA5805" w:rsidRDefault="00EA5805" w:rsidP="00EA5805">
      <w:pPr>
        <w:rPr>
          <w:lang w:val="en-GB" w:eastAsia="x-none"/>
        </w:rPr>
      </w:pPr>
    </w:p>
    <w:p w14:paraId="6378CAD4" w14:textId="77777777" w:rsidR="00EA5805" w:rsidRPr="00EA5805" w:rsidRDefault="00EA5805" w:rsidP="00EA5805">
      <w:pPr>
        <w:rPr>
          <w:lang w:val="en-GB" w:eastAsia="x-none"/>
        </w:rPr>
      </w:pPr>
    </w:p>
    <w:p w14:paraId="20A97C0A" w14:textId="65B50992" w:rsidR="00B96F63" w:rsidRPr="007B311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เครื่องมือ</w:t>
      </w:r>
      <w:r w:rsidRPr="007B3117">
        <w:rPr>
          <w:rFonts w:ascii="Angsana New" w:eastAsia="MS Mincho" w:hAnsi="Angsana New" w:hint="cs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7B3117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B3117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5C3A2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720"/>
        <w:gridCol w:w="270"/>
        <w:gridCol w:w="126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7B3117" w14:paraId="30DBE617" w14:textId="77777777" w:rsidTr="001F1EF0">
        <w:trPr>
          <w:trHeight w:val="261"/>
          <w:tblHeader/>
        </w:trPr>
        <w:tc>
          <w:tcPr>
            <w:tcW w:w="3870" w:type="dxa"/>
            <w:shd w:val="clear" w:color="auto" w:fill="auto"/>
            <w:vAlign w:val="bottom"/>
          </w:tcPr>
          <w:p w14:paraId="4F63024A" w14:textId="77777777" w:rsidR="001D6260" w:rsidRPr="007B3117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45BBBE2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0" w:type="dxa"/>
            <w:gridSpan w:val="16"/>
          </w:tcPr>
          <w:p w14:paraId="6E438F43" w14:textId="33329D48" w:rsidR="001D6260" w:rsidRPr="007B3117" w:rsidRDefault="00634BA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</w:t>
            </w:r>
            <w:r w:rsidR="00224F56"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ส่วนได้เสีย</w:t>
            </w:r>
            <w:r w:rsidR="00EE7C04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EE7C04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7B3117" w14:paraId="4792B082" w14:textId="77777777" w:rsidTr="001F1EF0">
        <w:trPr>
          <w:trHeight w:val="261"/>
          <w:tblHeader/>
        </w:trPr>
        <w:tc>
          <w:tcPr>
            <w:tcW w:w="3870" w:type="dxa"/>
            <w:shd w:val="clear" w:color="auto" w:fill="auto"/>
            <w:vAlign w:val="bottom"/>
          </w:tcPr>
          <w:p w14:paraId="7F16D7CB" w14:textId="77777777" w:rsidR="001D6260" w:rsidRPr="007B3117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A6185FA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8"/>
          </w:tcPr>
          <w:p w14:paraId="7A5D8BC7" w14:textId="0FFD3DCD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6260" w:rsidRPr="007B3117" w14:paraId="160FE617" w14:textId="77777777" w:rsidTr="001F1EF0">
        <w:trPr>
          <w:trHeight w:val="261"/>
          <w:tblHeader/>
        </w:trPr>
        <w:tc>
          <w:tcPr>
            <w:tcW w:w="3870" w:type="dxa"/>
            <w:shd w:val="clear" w:color="auto" w:fill="auto"/>
            <w:vAlign w:val="bottom"/>
          </w:tcPr>
          <w:p w14:paraId="618A5493" w14:textId="60926383" w:rsidR="001D6260" w:rsidRPr="007B3117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2DB7415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757DB9" w14:textId="77777777" w:rsidR="001D6260" w:rsidRPr="007B3117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7B3117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7B3117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7B3117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7B3117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6260" w:rsidRPr="007B3117" w14:paraId="2D15EEEF" w14:textId="77777777" w:rsidTr="001F1EF0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AFAC61C" w14:textId="77777777" w:rsidR="001D6260" w:rsidRPr="007B3117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8F2480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0" w:type="dxa"/>
            <w:gridSpan w:val="15"/>
          </w:tcPr>
          <w:p w14:paraId="7055F7F2" w14:textId="0956FCA5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260" w:rsidRPr="007B3117" w14:paraId="76E7C7B7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3D7C0F94" w14:textId="3B79501D" w:rsidR="001D6260" w:rsidRPr="007B3117" w:rsidRDefault="001D6260" w:rsidP="003643C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6B7509"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0498"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17B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17B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00498"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0498"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5B6E88EA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6CF8F5B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72329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BF2A9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1290C12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77547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12AE18F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51C10B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6260" w:rsidRPr="007B3117" w14:paraId="4EB6CDA4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4E85FB9A" w14:textId="1CB1F9C2" w:rsidR="001D6260" w:rsidRPr="007B3117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512264E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3313C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68B20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955A21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5AF7728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350C0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D1C6EB2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6CF74EF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5F34" w:rsidRPr="007B3117" w14:paraId="6F84013D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34E5A16E" w14:textId="33ADCBE5" w:rsidR="00275F34" w:rsidRPr="007B3117" w:rsidRDefault="00275F34" w:rsidP="00275F34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720" w:type="dxa"/>
          </w:tcPr>
          <w:p w14:paraId="686ECCCE" w14:textId="77777777" w:rsidR="00275F34" w:rsidRPr="007B3117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257175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63536" w14:textId="145564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D73C0C" w14:textId="660427C2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275F34" w:rsidRPr="007B3117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E99CC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5BF17E0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A2514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476D6049" w14:textId="77777777" w:rsidR="00275F34" w:rsidRPr="007B3117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A139946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0498" w:rsidRPr="007B3117" w14:paraId="19B58F44" w14:textId="77777777" w:rsidTr="001F1EF0">
        <w:trPr>
          <w:trHeight w:val="68"/>
        </w:trPr>
        <w:tc>
          <w:tcPr>
            <w:tcW w:w="3870" w:type="dxa"/>
            <w:shd w:val="clear" w:color="auto" w:fill="auto"/>
          </w:tcPr>
          <w:p w14:paraId="3630778C" w14:textId="4F009374" w:rsidR="00F00498" w:rsidRPr="007B3117" w:rsidRDefault="00F00498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0" w:type="dxa"/>
          </w:tcPr>
          <w:p w14:paraId="7C670F65" w14:textId="77777777" w:rsidR="00F00498" w:rsidRPr="007B3117" w:rsidRDefault="00F0049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D1E108" w14:textId="0A074A1E" w:rsidR="00F00498" w:rsidRPr="007B3117" w:rsidRDefault="001F1EF0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1B2D9" w14:textId="6674E775" w:rsidR="00F00498" w:rsidRPr="007B3117" w:rsidRDefault="001F1EF0" w:rsidP="005E179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F00498" w:rsidRPr="007B3117" w:rsidRDefault="00F00498" w:rsidP="00F004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489AB006" w:rsidR="00F00498" w:rsidRPr="007B3117" w:rsidRDefault="001F1EF0" w:rsidP="00F0049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0DFAD604" w:rsidR="00F00498" w:rsidRPr="007B3117" w:rsidRDefault="001F1EF0" w:rsidP="005E17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5A7E0D7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0D84B54" w14:textId="0BA66898" w:rsidR="00F00498" w:rsidRPr="007B3117" w:rsidRDefault="001F1EF0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51B64" w14:textId="6C99735D" w:rsidR="00F00498" w:rsidRPr="007B3117" w:rsidRDefault="00663D8A" w:rsidP="00663D8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14:paraId="45A88B18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DECE14C" w14:textId="56E4A338" w:rsidR="00F00498" w:rsidRPr="007B3117" w:rsidRDefault="00663D8A" w:rsidP="00663D8A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F1EF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38C08B0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32FC00E5" w:rsidR="00F00498" w:rsidRPr="007B3117" w:rsidRDefault="001F1EF0" w:rsidP="00B3681F">
            <w:pPr>
              <w:pStyle w:val="acctfourfigures"/>
              <w:tabs>
                <w:tab w:val="clear" w:pos="765"/>
              </w:tabs>
              <w:spacing w:line="240" w:lineRule="atLeast"/>
              <w:ind w:left="-43" w:right="-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F00498" w:rsidRPr="007B3117" w14:paraId="6C4523F4" w14:textId="77777777" w:rsidTr="001F1EF0">
        <w:trPr>
          <w:trHeight w:val="288"/>
        </w:trPr>
        <w:tc>
          <w:tcPr>
            <w:tcW w:w="3870" w:type="dxa"/>
            <w:shd w:val="clear" w:color="auto" w:fill="auto"/>
          </w:tcPr>
          <w:p w14:paraId="6545E843" w14:textId="77777777" w:rsidR="00F00498" w:rsidRPr="007B3117" w:rsidRDefault="00F00498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</w:tcPr>
          <w:p w14:paraId="45EC33E5" w14:textId="77777777" w:rsidR="00F00498" w:rsidRPr="007B3117" w:rsidRDefault="00F0049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EC4D63" w14:textId="77777777" w:rsidR="00F00498" w:rsidRPr="007B3117" w:rsidRDefault="00F00498" w:rsidP="0025355F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E9B0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0947C1B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4337A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1EACD1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498" w:rsidRPr="007B3117" w14:paraId="1B5C6330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338135DC" w14:textId="798215B0" w:rsidR="00F00498" w:rsidRPr="007B3117" w:rsidRDefault="00F00498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EFC1A40" w14:textId="77777777" w:rsidR="00F00498" w:rsidRPr="007B3117" w:rsidRDefault="00F0049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50056E" w14:textId="77777777" w:rsidR="00F00498" w:rsidRPr="007B3117" w:rsidRDefault="00F00498" w:rsidP="0025355F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99CC9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F37F4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FC2F3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A97D5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498" w:rsidRPr="007B3117" w14:paraId="6463700A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4255FB3C" w14:textId="6DDEACCB" w:rsidR="00F00498" w:rsidRPr="007B3117" w:rsidRDefault="00F00498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7793FB9E" w14:textId="451A7D06" w:rsidR="00F00498" w:rsidRPr="007B3117" w:rsidRDefault="00A32B7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8CA86DB" w14:textId="57F144A9" w:rsidR="00F00498" w:rsidRPr="007B3117" w:rsidRDefault="00155C46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EEEFB4" w14:textId="5DE3ECD9" w:rsidR="00F00498" w:rsidRPr="007B3117" w:rsidRDefault="00155C46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EFEA36" w14:textId="5BC09A5E" w:rsidR="00F00498" w:rsidRPr="007B3117" w:rsidRDefault="00F00498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32A3FB6D" w:rsidR="00F00498" w:rsidRPr="007B3117" w:rsidRDefault="00155C46" w:rsidP="00F0049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5C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1,371,782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12812DD3" w:rsidR="00F00498" w:rsidRPr="007B3117" w:rsidRDefault="00155C46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5C46">
              <w:rPr>
                <w:rFonts w:asciiTheme="majorBidi" w:hAnsiTheme="majorBidi" w:cstheme="majorBidi"/>
                <w:sz w:val="30"/>
                <w:szCs w:val="30"/>
              </w:rPr>
              <w:t>1,371,782</w:t>
            </w:r>
          </w:p>
        </w:tc>
        <w:tc>
          <w:tcPr>
            <w:tcW w:w="236" w:type="dxa"/>
          </w:tcPr>
          <w:p w14:paraId="04068B18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A12D996" w14:textId="00C7BCAA" w:rsidR="00F00498" w:rsidRPr="007B3117" w:rsidRDefault="00155C46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B76C23" w14:textId="009CAF01" w:rsidR="00F00498" w:rsidRPr="007B3117" w:rsidRDefault="00155C46" w:rsidP="00B3681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1,371,782</w:t>
            </w:r>
          </w:p>
        </w:tc>
        <w:tc>
          <w:tcPr>
            <w:tcW w:w="304" w:type="dxa"/>
          </w:tcPr>
          <w:p w14:paraId="02BC6A83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14ED75E" w14:textId="099D8467" w:rsidR="00F00498" w:rsidRPr="007B3117" w:rsidRDefault="00155C46" w:rsidP="00EB46C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18A8F856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3779660B" w:rsidR="00F00498" w:rsidRPr="007B3117" w:rsidRDefault="00155C46" w:rsidP="00B368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5C46">
              <w:rPr>
                <w:rFonts w:asciiTheme="majorBidi" w:hAnsiTheme="majorBidi" w:cstheme="majorBidi"/>
                <w:sz w:val="30"/>
                <w:szCs w:val="30"/>
              </w:rPr>
              <w:t>1,371,782</w:t>
            </w:r>
          </w:p>
        </w:tc>
      </w:tr>
      <w:tr w:rsidR="00EB46CC" w:rsidRPr="007B3117" w14:paraId="069A452D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4CEFA4AA" w14:textId="3F761CEE" w:rsidR="00EB46CC" w:rsidRPr="007B3117" w:rsidRDefault="00EB46CC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208CF516" w14:textId="77777777" w:rsidR="00EB46CC" w:rsidRPr="007B3117" w:rsidRDefault="00EB46CC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A312F9" w14:textId="77777777" w:rsidR="00EB46CC" w:rsidRPr="007B3117" w:rsidRDefault="00EB46CC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D1BCD53" w14:textId="3F0B73C8" w:rsidR="00EB46CC" w:rsidRPr="00EB46CC" w:rsidRDefault="00EB46CC" w:rsidP="00EB46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3,219</w:t>
            </w:r>
          </w:p>
        </w:tc>
        <w:tc>
          <w:tcPr>
            <w:tcW w:w="270" w:type="dxa"/>
          </w:tcPr>
          <w:p w14:paraId="6EA0AE15" w14:textId="77777777" w:rsidR="00EB46CC" w:rsidRPr="007B3117" w:rsidRDefault="00EB46CC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36007" w14:textId="0DF74239" w:rsidR="00EB46CC" w:rsidRDefault="00EB46CC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C7C4E3" w14:textId="77777777" w:rsidR="00EB46CC" w:rsidRPr="007B3117" w:rsidRDefault="00EB46CC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D8F1DD" w14:textId="61B44598" w:rsidR="00EB46CC" w:rsidRPr="00155C46" w:rsidRDefault="00EB46CC" w:rsidP="00EB46C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36403" w14:textId="77777777" w:rsidR="00EB46CC" w:rsidRPr="007B3117" w:rsidRDefault="00EB46CC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06775" w14:textId="19EF6BCB" w:rsidR="00EB46CC" w:rsidRPr="00155C46" w:rsidRDefault="00EB46CC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236" w:type="dxa"/>
          </w:tcPr>
          <w:p w14:paraId="30EDDF54" w14:textId="77777777" w:rsidR="00EB46CC" w:rsidRPr="007B3117" w:rsidRDefault="00EB46CC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09D5BAE" w14:textId="77777777" w:rsidR="00EB46CC" w:rsidRDefault="00EB46CC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D2E49A" w14:textId="77777777" w:rsidR="00EB46CC" w:rsidRPr="007B3117" w:rsidRDefault="00EB46CC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9898DF" w14:textId="6AE0E7A2" w:rsidR="00EB46CC" w:rsidRDefault="00EB46CC" w:rsidP="00EB46C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304" w:type="dxa"/>
          </w:tcPr>
          <w:p w14:paraId="112D944E" w14:textId="77777777" w:rsidR="00EB46CC" w:rsidRPr="007B3117" w:rsidRDefault="00EB46CC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C9F4064" w14:textId="12D3B591" w:rsidR="00EB46CC" w:rsidRDefault="00EB46CC" w:rsidP="00EB46C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75FDD1" w14:textId="77777777" w:rsidR="00EB46CC" w:rsidRPr="007B3117" w:rsidRDefault="00EB46CC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970B53" w14:textId="087F0288" w:rsidR="00EB46CC" w:rsidRPr="00155C46" w:rsidRDefault="00EB46CC" w:rsidP="00EB46C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</w:tr>
      <w:tr w:rsidR="0025355F" w:rsidRPr="007B3117" w14:paraId="21A40AF6" w14:textId="77777777" w:rsidTr="001F1EF0">
        <w:trPr>
          <w:trHeight w:val="288"/>
        </w:trPr>
        <w:tc>
          <w:tcPr>
            <w:tcW w:w="3870" w:type="dxa"/>
            <w:shd w:val="clear" w:color="auto" w:fill="auto"/>
          </w:tcPr>
          <w:p w14:paraId="7F174445" w14:textId="77777777" w:rsidR="0025355F" w:rsidRDefault="0025355F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F9FB766" w14:textId="6E9FAF5C" w:rsidR="00663D8A" w:rsidRPr="007B3117" w:rsidRDefault="00663D8A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2D4BC130" w14:textId="77777777" w:rsidR="0025355F" w:rsidRPr="007B3117" w:rsidRDefault="0025355F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3F0F1A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3328EB" w14:textId="77777777" w:rsidR="0025355F" w:rsidRPr="001F1EF0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B59C5C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3C38DB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5E15AF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72922D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5E7349" w14:textId="77777777" w:rsidR="0025355F" w:rsidRPr="007B3117" w:rsidRDefault="0025355F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96E11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806502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1AFC79C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8962E5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A3C002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4909FE3E" w14:textId="77777777" w:rsidR="0025355F" w:rsidRPr="007B3117" w:rsidRDefault="0025355F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F6B718F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F0370A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7C6E65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5712" w:rsidRPr="007B3117" w14:paraId="4620F754" w14:textId="77777777" w:rsidTr="00CF45A5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B31A1AC" w14:textId="77777777" w:rsidR="00E55712" w:rsidRPr="007B3117" w:rsidRDefault="00E55712" w:rsidP="00CF45A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A143B4C" w14:textId="77777777" w:rsidR="00E55712" w:rsidRPr="007B3117" w:rsidRDefault="00E55712" w:rsidP="00CF45A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339719" w14:textId="77777777" w:rsidR="00E55712" w:rsidRPr="007B3117" w:rsidRDefault="00E55712" w:rsidP="00CF45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0" w:type="dxa"/>
            <w:gridSpan w:val="15"/>
          </w:tcPr>
          <w:p w14:paraId="77384E4E" w14:textId="77777777" w:rsidR="00E55712" w:rsidRPr="007B3117" w:rsidRDefault="00E55712" w:rsidP="00CF45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5712" w:rsidRPr="007B3117" w14:paraId="5D3481DD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2304E543" w14:textId="58FB16B6" w:rsidR="00E55712" w:rsidRPr="007B3117" w:rsidRDefault="00E55712" w:rsidP="00F004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0DDC1389" w14:textId="77777777" w:rsidR="00E55712" w:rsidRPr="007B3117" w:rsidRDefault="00E55712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E61A3A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C890A65" w14:textId="77777777" w:rsidR="00E55712" w:rsidRPr="007B3117" w:rsidRDefault="00E55712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60B109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49948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295864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30CA45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CA004" w14:textId="77777777" w:rsidR="00E55712" w:rsidRPr="007B3117" w:rsidRDefault="00E55712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3A953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238FF9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E570D7D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AD3992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86629D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2A82134D" w14:textId="77777777" w:rsidR="00E55712" w:rsidRPr="007B3117" w:rsidRDefault="00E55712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B2B4AE3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E4BF1B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844414" w14:textId="77777777" w:rsidR="00E55712" w:rsidRPr="007B3117" w:rsidRDefault="00E55712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7ABA8905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630C9829" w14:textId="32E11556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5364E7C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6DD2F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34371E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755D6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DBC3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799A6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259C97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F51CA7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591DA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D3EB4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AF611E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19C89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307A5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5BD1DAEE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CC8C45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20017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E4E1E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5DB175DE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462A13F2" w14:textId="7FFC4B32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720" w:type="dxa"/>
          </w:tcPr>
          <w:p w14:paraId="574BFDA2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E1E1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E479C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21581C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DEB3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754391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DAE006C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2F48A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C530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895DC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0DE697E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81B8F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A21D1E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5C4400FB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7E68B67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7ECFA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F1F0D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7F615AFE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4B094CD4" w14:textId="0CDDBDE5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0" w:type="dxa"/>
          </w:tcPr>
          <w:p w14:paraId="3ED54B0A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AC994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381CA35" w14:textId="31CAB011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3725A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D3032" w14:textId="47D146A8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21EB98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C0D8FE" w14:textId="429063A3" w:rsidR="0025355F" w:rsidRPr="007B3117" w:rsidRDefault="0025355F" w:rsidP="002535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17DC3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52747C" w14:textId="384B3E6E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74BA04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B5168FD" w14:textId="39A6D01D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35828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DD8655" w14:textId="4F8AAD52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5772612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6FC6D69" w14:textId="1627F2E4" w:rsidR="0025355F" w:rsidRPr="007B3117" w:rsidRDefault="0025355F" w:rsidP="0025355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2CFE2C1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ED3044" w14:textId="159DCEFA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25355F" w:rsidRPr="007B3117" w14:paraId="72626DB3" w14:textId="77777777" w:rsidTr="001F1EF0">
        <w:trPr>
          <w:trHeight w:val="288"/>
        </w:trPr>
        <w:tc>
          <w:tcPr>
            <w:tcW w:w="3870" w:type="dxa"/>
            <w:shd w:val="clear" w:color="auto" w:fill="auto"/>
          </w:tcPr>
          <w:p w14:paraId="79338F07" w14:textId="77777777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4A02FFBF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1A142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3833CB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CDC5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F0294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F2A7F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23153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187F7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9F647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6A030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03A38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A42B8E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27E06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0CD95033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7E67A84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F6C01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341DA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5227ED1F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0DC9DFC5" w14:textId="6219FE7F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49A41F7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E1597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C317DD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B6BFD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EA36E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4924A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108B6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C12C70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D290B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078A8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E5993F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8F26E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D54004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2B05C534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76B170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5E8DA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06C348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4B73887B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73E7AA52" w14:textId="1A453863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197E07B9" w14:textId="6C90F72B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2FB087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380A947" w14:textId="10671839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EADFC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7F771" w14:textId="5E18EFE3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FC603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04510F" w14:textId="7DB7C59B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70" w:type="dxa"/>
            <w:shd w:val="clear" w:color="auto" w:fill="auto"/>
          </w:tcPr>
          <w:p w14:paraId="43A6A1F0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9F46D5" w14:textId="0E24CBF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36" w:type="dxa"/>
          </w:tcPr>
          <w:p w14:paraId="7B6D40A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5545DE" w14:textId="34B17190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66265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D9EFDC" w14:textId="165E68F2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304" w:type="dxa"/>
          </w:tcPr>
          <w:p w14:paraId="27D3A85C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DEE984D" w14:textId="3EECD844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55BBB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0FD538" w14:textId="1F318611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</w:tr>
      <w:tr w:rsidR="0025355F" w:rsidRPr="007B3117" w14:paraId="42A5EFAA" w14:textId="77777777" w:rsidTr="001F1EF0">
        <w:trPr>
          <w:trHeight w:val="261"/>
        </w:trPr>
        <w:tc>
          <w:tcPr>
            <w:tcW w:w="3870" w:type="dxa"/>
            <w:shd w:val="clear" w:color="auto" w:fill="auto"/>
          </w:tcPr>
          <w:p w14:paraId="48FEE682" w14:textId="4E90BB6F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75DDD9D9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FB44C1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48981BE" w14:textId="21736266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5A4349DC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5763B" w14:textId="6292AB0F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F45923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065D0F" w14:textId="2FB94DA5" w:rsidR="0025355F" w:rsidRPr="007B3117" w:rsidRDefault="0025355F" w:rsidP="002535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CDA91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9EFE1" w14:textId="72E47BB2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36" w:type="dxa"/>
          </w:tcPr>
          <w:p w14:paraId="7304404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241209" w14:textId="426A43D1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D4962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90F018" w14:textId="01B86EFD" w:rsidR="0025355F" w:rsidRPr="007B3117" w:rsidRDefault="0025355F" w:rsidP="00EB46C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304" w:type="dxa"/>
          </w:tcPr>
          <w:p w14:paraId="5C579CB6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823E3B6" w14:textId="1B868D05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E37EA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7FB094" w14:textId="13DCB9A2" w:rsidR="0025355F" w:rsidRPr="007B3117" w:rsidRDefault="0025355F" w:rsidP="00EB46C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</w:tbl>
    <w:p w14:paraId="120ED6E5" w14:textId="77777777" w:rsidR="0025355F" w:rsidRPr="007B3117" w:rsidRDefault="0025355F" w:rsidP="003643C1">
      <w:pPr>
        <w:rPr>
          <w:sz w:val="30"/>
          <w:szCs w:val="30"/>
        </w:rPr>
        <w:sectPr w:rsidR="0025355F" w:rsidRPr="007B3117" w:rsidSect="0025355F">
          <w:headerReference w:type="default" r:id="rId20"/>
          <w:footerReference w:type="default" r:id="rId2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AF31DD1" w14:textId="69A7F0DA" w:rsidR="00820F68" w:rsidRPr="007B3117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Pr="007B3117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176"/>
      </w:tblGrid>
      <w:tr w:rsidR="004516C1" w:rsidRPr="007B3117" w14:paraId="45B7BBD6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769585A0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551C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17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17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6551C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6551C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52224FCE" w:rsidR="004516C1" w:rsidRPr="007B3117" w:rsidRDefault="00634BAE" w:rsidP="00B61F2A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นที่แสดงเงินลงทุนตามส่วนได้เสีย</w:t>
            </w:r>
            <w:r w:rsidR="002539B3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D6100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4A4ED7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D6100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6C1" w:rsidRPr="007B3117" w14:paraId="4583612B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16C1" w:rsidRPr="007B3117" w14:paraId="618AD38E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4516C1" w:rsidRPr="007B3117" w:rsidRDefault="004516C1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280C0EBF" w:rsidR="004516C1" w:rsidRPr="007B3117" w:rsidRDefault="004516C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C1" w:rsidRPr="007B3117" w14:paraId="3870D464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4516C1" w:rsidRPr="007B3117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1DAFB151" w:rsidR="004516C1" w:rsidRPr="007B3117" w:rsidRDefault="00A87120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62,570</w:t>
            </w:r>
          </w:p>
        </w:tc>
      </w:tr>
      <w:tr w:rsidR="004516C1" w:rsidRPr="007B3117" w14:paraId="7B4CCD7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4516C1" w:rsidRPr="007B3117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2565E76E" w:rsidR="004516C1" w:rsidRPr="007B3117" w:rsidRDefault="00A87120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</w:tr>
      <w:tr w:rsidR="004516C1" w:rsidRPr="007B3117" w14:paraId="2330785D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7A5E2BB9" w:rsidR="004516C1" w:rsidRPr="007B3117" w:rsidRDefault="00A87120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62,733</w:t>
            </w:r>
          </w:p>
        </w:tc>
      </w:tr>
      <w:tr w:rsidR="004516C1" w:rsidRPr="007B3117" w14:paraId="411BCA88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4516C1" w:rsidRPr="007B3117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C1" w:rsidRPr="007B3117" w14:paraId="7F3DE837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4516C1" w:rsidRPr="007B3117" w:rsidRDefault="004516C1" w:rsidP="00B61F2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5D369C19" w:rsidR="004516C1" w:rsidRPr="007B3117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C1" w:rsidRPr="007B3117" w14:paraId="00B88D1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4516C1" w:rsidRPr="007B3117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6DC53FCC" w:rsidR="004516C1" w:rsidRPr="007B3117" w:rsidRDefault="00306690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61,071</w:t>
            </w:r>
          </w:p>
        </w:tc>
      </w:tr>
      <w:tr w:rsidR="004516C1" w:rsidRPr="007B3117" w14:paraId="7343C9C1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4516C1" w:rsidRPr="007B3117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5707CA95" w:rsidR="004516C1" w:rsidRPr="007B3117" w:rsidRDefault="00A87120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</w:tr>
      <w:tr w:rsidR="004516C1" w:rsidRPr="007B3117" w14:paraId="7648D393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4B9A8E8A" w:rsidR="004516C1" w:rsidRPr="007B3117" w:rsidRDefault="00306690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65,249</w:t>
            </w:r>
          </w:p>
        </w:tc>
      </w:tr>
    </w:tbl>
    <w:p w14:paraId="17637DF7" w14:textId="77777777" w:rsidR="00762550" w:rsidRPr="007B3117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0D10D700" w:rsidR="00905F3F" w:rsidRPr="00C168FE" w:rsidRDefault="00205AE7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68FE">
        <w:rPr>
          <w:rFonts w:ascii="Angsana New" w:hAnsi="Angsana New" w:hint="cs"/>
          <w:sz w:val="30"/>
          <w:szCs w:val="30"/>
          <w:cs/>
          <w:lang w:bidi="th-TH"/>
        </w:rPr>
        <w:t>บริษัทมีภาระผูกพันกับ</w:t>
      </w:r>
      <w:r w:rsidR="00CB229A" w:rsidRPr="00C168FE">
        <w:rPr>
          <w:rFonts w:ascii="Angsana New" w:hAnsi="Angsana New" w:hint="cs"/>
          <w:sz w:val="30"/>
          <w:szCs w:val="30"/>
          <w:cs/>
          <w:lang w:bidi="th-TH"/>
        </w:rPr>
        <w:t>สถาบันการเงิน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C168F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และบริษัทเอกชน</w:t>
      </w:r>
      <w:r w:rsidRPr="00C168FE">
        <w:rPr>
          <w:rFonts w:ascii="Angsana New" w:hAnsi="Angsana New" w:hint="cs"/>
          <w:sz w:val="30"/>
          <w:szCs w:val="30"/>
          <w:cs/>
        </w:rPr>
        <w:t xml:space="preserve"> </w:t>
      </w:r>
      <w:r w:rsidR="008B618C" w:rsidRPr="00C168FE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E36DDC" w:rsidRPr="00C168FE">
        <w:rPr>
          <w:rFonts w:ascii="Angsana New" w:hAnsi="Angsana New" w:hint="cs"/>
          <w:sz w:val="30"/>
          <w:szCs w:val="30"/>
          <w:cs/>
          <w:lang w:bidi="th-TH"/>
        </w:rPr>
        <w:t>หนังสือค้ำประกันบริษัทให้แก่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กรมศุลกากร</w:t>
      </w:r>
    </w:p>
    <w:p w14:paraId="5A14DF55" w14:textId="6DC8B2E4" w:rsidR="005D69C6" w:rsidRPr="007B3117" w:rsidRDefault="005D69C6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5A070010" w14:textId="4A3738AF" w:rsidR="005D69C6" w:rsidRPr="007B3117" w:rsidRDefault="005D69C6" w:rsidP="005D69C6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เหตุการณ์</w:t>
      </w:r>
      <w:r w:rsidRPr="007B3117">
        <w:rPr>
          <w:rFonts w:ascii="Angsana New" w:eastAsia="MS Mincho" w:hAnsi="Angsana New" w:hint="cs"/>
          <w:sz w:val="30"/>
          <w:szCs w:val="30"/>
          <w:cs/>
        </w:rPr>
        <w:t>ภายหลังรอบระยะเวลาที่รายงาน</w:t>
      </w:r>
    </w:p>
    <w:p w14:paraId="10D5D552" w14:textId="77777777" w:rsidR="005D69C6" w:rsidRPr="007B3117" w:rsidRDefault="005D69C6" w:rsidP="005D69C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725B28BC" w14:textId="2AFD1DF5" w:rsidR="00F84D76" w:rsidRDefault="00347A6C" w:rsidP="00347A6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917F6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เมื่อวันที่</w:t>
      </w:r>
      <w:r w:rsidRPr="00917F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/>
          <w:spacing w:val="-2"/>
          <w:sz w:val="30"/>
          <w:szCs w:val="30"/>
          <w:lang w:val="en-US" w:bidi="th-TH"/>
        </w:rPr>
        <w:t>23</w:t>
      </w:r>
      <w:r w:rsidRPr="00917F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มิถุนายน</w:t>
      </w:r>
      <w:r w:rsidRPr="00917F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/>
          <w:spacing w:val="-2"/>
          <w:sz w:val="30"/>
          <w:szCs w:val="30"/>
          <w:lang w:bidi="th-TH"/>
        </w:rPr>
        <w:t>2566</w:t>
      </w:r>
      <w:r w:rsidRPr="00917F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ที่ประชุมคณะกรรมการของบริษัทมีมติอนุมัติให้จัดตั้งบริษัทย่อยแห่งใหม่</w:t>
      </w:r>
      <w:r w:rsidR="003E0CE3">
        <w:rPr>
          <w:rFonts w:asciiTheme="majorBidi" w:hAnsiTheme="majorBidi"/>
          <w:spacing w:val="-2"/>
          <w:sz w:val="30"/>
          <w:szCs w:val="30"/>
          <w:cs/>
          <w:lang w:bidi="th-TH"/>
        </w:rPr>
        <w:br/>
      </w:r>
      <w:r w:rsidRPr="00917F6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ในประเทศไทย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โดยดำเนินธุรกิจห้องเย็น</w:t>
      </w:r>
      <w:r w:rsidR="00DC6233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และผลิตสินค้า</w:t>
      </w:r>
      <w:r w:rsidR="00917F6E"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ซึ่งได้แก่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บริษัท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ฟู้ด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ฟิวเจอร์ส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จำกัด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มีทุนจดทะเบียนจำนวน</w:t>
      </w:r>
      <w:r w:rsidR="00917F6E"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เงิน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/>
          <w:spacing w:val="-6"/>
          <w:sz w:val="30"/>
          <w:szCs w:val="30"/>
          <w:lang w:bidi="th-TH"/>
        </w:rPr>
        <w:t>100</w:t>
      </w:r>
      <w:r w:rsidRPr="00917F6E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17F6E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ล้านบาท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 (</w:t>
      </w:r>
      <w:r>
        <w:rPr>
          <w:rFonts w:asciiTheme="majorBidi" w:hAnsiTheme="majorBidi"/>
          <w:sz w:val="30"/>
          <w:szCs w:val="30"/>
          <w:lang w:bidi="th-TH"/>
        </w:rPr>
        <w:t>10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ล้านหุ้น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มูลค่าหุ้นละ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10.00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)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โดยบริษัทถือหุ้นในสัดส่วนร้อยละ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99.99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และชำระค่าหุ้นร้อยละ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25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ของทุนจดทะเบียนเป็นจำนวนเงิน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25.00</w:t>
      </w:r>
      <w:r w:rsidRPr="00347A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47A6C">
        <w:rPr>
          <w:rFonts w:asciiTheme="majorBidi" w:hAnsiTheme="majorBidi" w:hint="cs"/>
          <w:sz w:val="30"/>
          <w:szCs w:val="30"/>
          <w:cs/>
          <w:lang w:bidi="th-TH"/>
        </w:rPr>
        <w:t>ล้านบาทและบริษัทย่อยดังกล่าวได้จดทะเบียนกับกระทรวงพาณิชย์แล้วเมื่อ</w:t>
      </w:r>
      <w:r w:rsidRPr="00687E13">
        <w:rPr>
          <w:rFonts w:asciiTheme="majorBidi" w:hAnsiTheme="majorBidi" w:hint="cs"/>
          <w:sz w:val="30"/>
          <w:szCs w:val="30"/>
          <w:cs/>
          <w:lang w:bidi="th-TH"/>
        </w:rPr>
        <w:t>วันที่</w:t>
      </w:r>
      <w:r w:rsidRPr="00687E13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687E13" w:rsidRPr="00687E13">
        <w:rPr>
          <w:rFonts w:asciiTheme="majorBidi" w:hAnsiTheme="majorBidi"/>
          <w:sz w:val="30"/>
          <w:szCs w:val="30"/>
          <w:lang w:val="en-US" w:bidi="th-TH"/>
        </w:rPr>
        <w:t>5</w:t>
      </w:r>
      <w:r w:rsidRPr="00687E13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687E13">
        <w:rPr>
          <w:rFonts w:asciiTheme="majorBidi" w:hAnsiTheme="majorBidi" w:hint="cs"/>
          <w:sz w:val="30"/>
          <w:szCs w:val="30"/>
          <w:cs/>
          <w:lang w:bidi="th-TH"/>
        </w:rPr>
        <w:t>กรกฎาคม</w:t>
      </w:r>
      <w:r w:rsidRPr="00687E1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87E13">
        <w:rPr>
          <w:rFonts w:asciiTheme="majorBidi" w:hAnsiTheme="majorBidi"/>
          <w:sz w:val="30"/>
          <w:szCs w:val="30"/>
          <w:lang w:bidi="th-TH"/>
        </w:rPr>
        <w:t>2566</w:t>
      </w:r>
    </w:p>
    <w:p w14:paraId="0F0AE44C" w14:textId="2FE4DE59" w:rsidR="00D72061" w:rsidRDefault="00D72061" w:rsidP="00347A6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3FB92524" w14:textId="32406F24" w:rsidR="00D72061" w:rsidRDefault="00D72061" w:rsidP="00D7206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bookmarkStart w:id="4" w:name="_Hlk142981363"/>
      <w:r w:rsidRPr="00144869">
        <w:rPr>
          <w:rFonts w:asciiTheme="majorBidi" w:hAnsiTheme="majorBidi" w:hint="cs"/>
          <w:sz w:val="30"/>
          <w:szCs w:val="30"/>
          <w:cs/>
        </w:rPr>
        <w:t>เมื่อ</w:t>
      </w:r>
      <w:r w:rsidRPr="00144869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144869" w:rsidRPr="00144869">
        <w:rPr>
          <w:rFonts w:asciiTheme="majorBidi" w:hAnsiTheme="majorBidi"/>
          <w:sz w:val="30"/>
          <w:szCs w:val="30"/>
          <w:lang w:val="en-US" w:bidi="th-TH"/>
        </w:rPr>
        <w:t xml:space="preserve">4 </w:t>
      </w:r>
      <w:r w:rsidR="00144869" w:rsidRPr="00144869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สิงหาคม </w:t>
      </w:r>
      <w:r w:rsidR="00144869" w:rsidRPr="00144869">
        <w:rPr>
          <w:rFonts w:asciiTheme="majorBidi" w:hAnsiTheme="majorBidi"/>
          <w:sz w:val="30"/>
          <w:szCs w:val="30"/>
          <w:lang w:val="en-US" w:bidi="th-TH"/>
        </w:rPr>
        <w:t>2566</w:t>
      </w:r>
      <w:r w:rsidRPr="00144869">
        <w:rPr>
          <w:rFonts w:asciiTheme="majorBidi" w:hAnsiTheme="majorBidi" w:hint="cs"/>
          <w:sz w:val="30"/>
          <w:szCs w:val="30"/>
          <w:cs/>
        </w:rPr>
        <w:t xml:space="preserve"> </w:t>
      </w:r>
      <w:r w:rsidR="00F7479C" w:rsidRPr="00144869">
        <w:rPr>
          <w:rFonts w:asciiTheme="majorBidi" w:hAnsiTheme="majorBidi" w:hint="cs"/>
          <w:sz w:val="30"/>
          <w:szCs w:val="30"/>
          <w:cs/>
          <w:lang w:bidi="th-TH"/>
        </w:rPr>
        <w:t>ที่</w:t>
      </w:r>
      <w:r w:rsidRPr="00144869">
        <w:rPr>
          <w:rFonts w:asciiTheme="majorBidi" w:hAnsiTheme="majorBidi" w:hint="cs"/>
          <w:sz w:val="30"/>
          <w:szCs w:val="30"/>
          <w:cs/>
        </w:rPr>
        <w:t xml:space="preserve">ประชุมสามัญผู้ถือหุ้นของบริษัท ฟู้ด ฟิวเจอร์ส จำกัด มีมติอนุมัติเพิ่มทุนจดทะเบียน จากเดิม </w:t>
      </w:r>
      <w:r w:rsidRPr="00144869">
        <w:rPr>
          <w:rFonts w:asciiTheme="majorBidi" w:hAnsiTheme="majorBidi"/>
          <w:sz w:val="30"/>
          <w:szCs w:val="30"/>
        </w:rPr>
        <w:t>100</w:t>
      </w:r>
      <w:r w:rsidRPr="00144869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144869">
        <w:rPr>
          <w:rFonts w:asciiTheme="majorBidi" w:hAnsiTheme="majorBidi"/>
          <w:sz w:val="30"/>
          <w:szCs w:val="30"/>
        </w:rPr>
        <w:t xml:space="preserve"> 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>(</w:t>
      </w:r>
      <w:r w:rsidRPr="00144869">
        <w:rPr>
          <w:rFonts w:asciiTheme="majorBidi" w:hAnsiTheme="majorBidi"/>
          <w:sz w:val="30"/>
          <w:szCs w:val="30"/>
          <w:lang w:bidi="th-TH"/>
        </w:rPr>
        <w:t>10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ล้านหุ้น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มูลค่าหุ้นละ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/>
          <w:sz w:val="30"/>
          <w:szCs w:val="30"/>
          <w:lang w:bidi="th-TH"/>
        </w:rPr>
        <w:t>10.00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) </w:t>
      </w:r>
      <w:r w:rsidRPr="00144869">
        <w:rPr>
          <w:rFonts w:asciiTheme="majorBidi" w:hAnsiTheme="majorBidi" w:hint="cs"/>
          <w:sz w:val="30"/>
          <w:szCs w:val="30"/>
          <w:cs/>
        </w:rPr>
        <w:t xml:space="preserve">เป็น </w:t>
      </w:r>
      <w:r w:rsidRPr="00144869">
        <w:rPr>
          <w:rFonts w:asciiTheme="majorBidi" w:hAnsiTheme="majorBidi"/>
          <w:sz w:val="30"/>
          <w:szCs w:val="30"/>
        </w:rPr>
        <w:t>150</w:t>
      </w:r>
      <w:r w:rsidRPr="00144869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144869">
        <w:rPr>
          <w:rFonts w:asciiTheme="majorBidi" w:hAnsiTheme="majorBidi"/>
          <w:sz w:val="30"/>
          <w:szCs w:val="30"/>
        </w:rPr>
        <w:t xml:space="preserve"> 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>(</w:t>
      </w:r>
      <w:r w:rsidRPr="00144869">
        <w:rPr>
          <w:rFonts w:asciiTheme="majorBidi" w:hAnsiTheme="majorBidi"/>
          <w:sz w:val="30"/>
          <w:szCs w:val="30"/>
          <w:lang w:bidi="th-TH"/>
        </w:rPr>
        <w:t>1</w:t>
      </w:r>
      <w:r w:rsidRPr="00144869">
        <w:rPr>
          <w:rFonts w:asciiTheme="majorBidi" w:hAnsiTheme="majorBidi"/>
          <w:sz w:val="30"/>
          <w:szCs w:val="30"/>
        </w:rPr>
        <w:t>5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ล้านหุ้น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มูลค่าหุ้นละ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/>
          <w:sz w:val="30"/>
          <w:szCs w:val="30"/>
          <w:lang w:bidi="th-TH"/>
        </w:rPr>
        <w:t>10.00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>)</w:t>
      </w:r>
      <w:r w:rsidRPr="00144869">
        <w:rPr>
          <w:rFonts w:asciiTheme="majorBidi" w:hAnsiTheme="majorBidi" w:hint="cs"/>
          <w:sz w:val="30"/>
          <w:szCs w:val="30"/>
          <w:cs/>
        </w:rPr>
        <w:t xml:space="preserve"> แ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ละบริษัทย่อยดังกล่าวได้จดทะเบียน</w:t>
      </w:r>
      <w:r w:rsidR="005B4746">
        <w:rPr>
          <w:rFonts w:asciiTheme="majorBidi" w:hAnsiTheme="majorBidi" w:hint="cs"/>
          <w:sz w:val="30"/>
          <w:szCs w:val="30"/>
          <w:cs/>
          <w:lang w:bidi="th-TH"/>
        </w:rPr>
        <w:t>การเพิ่มทุน</w:t>
      </w:r>
      <w:r w:rsidRPr="00144869">
        <w:rPr>
          <w:rFonts w:asciiTheme="majorBidi" w:hAnsiTheme="majorBidi" w:hint="cs"/>
          <w:sz w:val="30"/>
          <w:szCs w:val="30"/>
          <w:cs/>
          <w:lang w:bidi="th-TH"/>
        </w:rPr>
        <w:t>กับกระทรวงพาณิชย์แล้วเมื่อวันที่</w:t>
      </w:r>
      <w:r w:rsidRPr="00144869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144869">
        <w:rPr>
          <w:rFonts w:asciiTheme="majorBidi" w:hAnsiTheme="majorBidi"/>
          <w:sz w:val="30"/>
          <w:szCs w:val="30"/>
          <w:lang w:val="en-US" w:bidi="th-TH"/>
        </w:rPr>
        <w:t>9</w:t>
      </w:r>
      <w:r w:rsidRPr="00144869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สิงหาคม</w:t>
      </w:r>
      <w:r w:rsidRPr="0014486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44869">
        <w:rPr>
          <w:rFonts w:asciiTheme="majorBidi" w:hAnsiTheme="majorBidi"/>
          <w:sz w:val="30"/>
          <w:szCs w:val="30"/>
          <w:lang w:bidi="th-TH"/>
        </w:rPr>
        <w:t>2566</w:t>
      </w:r>
      <w:r w:rsidR="00F7479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</w:p>
    <w:bookmarkEnd w:id="4"/>
    <w:p w14:paraId="722523B2" w14:textId="59663F84" w:rsidR="00D72061" w:rsidRPr="00711D5C" w:rsidRDefault="00D72061" w:rsidP="00F747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711D5C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F91DB" w14:textId="77777777" w:rsidR="00F85F83" w:rsidRDefault="00F85F83" w:rsidP="00900EE2">
      <w:r>
        <w:separator/>
      </w:r>
    </w:p>
  </w:endnote>
  <w:endnote w:type="continuationSeparator" w:id="0">
    <w:p w14:paraId="504986E2" w14:textId="77777777" w:rsidR="00F85F83" w:rsidRDefault="00F85F8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00000007" w:usb1="00000000" w:usb2="00000000" w:usb3="00000000" w:csb0="00000093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4D2E" w14:textId="77777777" w:rsidR="00926C4C" w:rsidRDefault="00926C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A42D" w14:textId="77777777" w:rsidR="00926C4C" w:rsidRDefault="00926C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F6D0" w14:textId="77777777" w:rsidR="00F85F83" w:rsidRDefault="00F85F83" w:rsidP="00900EE2">
      <w:r>
        <w:separator/>
      </w:r>
    </w:p>
  </w:footnote>
  <w:footnote w:type="continuationSeparator" w:id="0">
    <w:p w14:paraId="3435B8CC" w14:textId="77777777" w:rsidR="00F85F83" w:rsidRDefault="00F85F8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02C0" w14:textId="77777777" w:rsidR="00926C4C" w:rsidRDefault="00926C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77777777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DD28E4" w14:textId="035D489B" w:rsidR="00F02719" w:rsidRDefault="00F02719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C17BB0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A24206">
      <w:rPr>
        <w:rFonts w:ascii="Angsana New" w:hAnsi="Angsana New"/>
        <w:sz w:val="32"/>
        <w:szCs w:val="32"/>
        <w:lang w:val="en-US" w:bidi="th-TH"/>
      </w:rPr>
      <w:t>3</w:t>
    </w:r>
    <w:r w:rsidR="003C34BC">
      <w:rPr>
        <w:rFonts w:ascii="Angsana New" w:hAnsi="Angsana New"/>
        <w:sz w:val="32"/>
        <w:szCs w:val="32"/>
        <w:lang w:val="en-US" w:bidi="th-TH"/>
      </w:rPr>
      <w:t>0</w:t>
    </w:r>
    <w:r w:rsidR="00A24206">
      <w:rPr>
        <w:rFonts w:ascii="Angsana New" w:hAnsi="Angsana New"/>
        <w:sz w:val="32"/>
        <w:szCs w:val="32"/>
        <w:lang w:val="en-US" w:bidi="th-TH"/>
      </w:rPr>
      <w:t xml:space="preserve"> </w:t>
    </w:r>
    <w:r w:rsidR="00ED55E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A242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24206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0E6E" w14:textId="77777777" w:rsidR="00926C4C" w:rsidRDefault="00926C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BB91A9" w14:textId="3979A58B" w:rsidR="006B7509" w:rsidRPr="00C17BB0" w:rsidRDefault="006B7509" w:rsidP="006B75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C17BB0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C17BB0" w:rsidRPr="00704FCC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 w:rsidRPr="00704FCC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AE2AA9" w:rsidRPr="00704FCC">
      <w:rPr>
        <w:rFonts w:ascii="Angsana New" w:hAnsi="Angsana New"/>
        <w:sz w:val="32"/>
        <w:szCs w:val="32"/>
        <w:lang w:bidi="th-TH"/>
      </w:rPr>
      <w:t>3</w:t>
    </w:r>
    <w:r w:rsidR="00C17BB0" w:rsidRPr="00704FCC">
      <w:rPr>
        <w:rFonts w:ascii="Angsana New" w:hAnsi="Angsana New"/>
        <w:sz w:val="32"/>
        <w:szCs w:val="32"/>
        <w:lang w:bidi="th-TH"/>
      </w:rPr>
      <w:t>0</w:t>
    </w:r>
    <w:r w:rsidR="00C17BB0" w:rsidRPr="00704FCC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17BB0" w:rsidRPr="00704FCC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AE2AA9" w:rsidRPr="00704FC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AE2AA9" w:rsidRPr="00704FCC">
      <w:rPr>
        <w:rFonts w:ascii="Angsana New" w:hAnsi="Angsana New"/>
        <w:sz w:val="32"/>
        <w:szCs w:val="32"/>
        <w:lang w:bidi="th-TH"/>
      </w:rPr>
      <w:t>2566</w:t>
    </w:r>
    <w:r w:rsidRPr="00704FCC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C17BB0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17BB0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19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17C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65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A6C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0B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746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9D8"/>
    <w:rsid w:val="00702080"/>
    <w:rsid w:val="00702307"/>
    <w:rsid w:val="00702865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658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1E0F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C16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248"/>
    <w:rsid w:val="0090242A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6C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093C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28D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945"/>
    <w:rsid w:val="00DE1B90"/>
    <w:rsid w:val="00DE1DB1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805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79C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5F83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46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5295F-1F53-4BD2-B52C-00D7FD1F0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114</TotalTime>
  <Pages>10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Yothika, Sripongphankul</cp:lastModifiedBy>
  <cp:revision>6</cp:revision>
  <cp:lastPrinted>2023-08-15T08:16:00Z</cp:lastPrinted>
  <dcterms:created xsi:type="dcterms:W3CDTF">2023-08-15T00:54:00Z</dcterms:created>
  <dcterms:modified xsi:type="dcterms:W3CDTF">2023-08-15T08:48:00Z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</Properties>
</file>