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707C31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707C31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707C31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707C31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707C31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707C31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707C31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707C31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707C31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03EE31FE" w:rsidR="00291DF4" w:rsidRPr="00707C31" w:rsidRDefault="005F7D11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707C31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707C31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707C31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413DF976" w:rsidR="00291DF4" w:rsidRPr="00707C31" w:rsidRDefault="005F7D11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707C31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707C31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707C31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13CDB7C1" w:rsidR="007A2546" w:rsidRPr="00707C31" w:rsidRDefault="005F7D11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707C31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707C31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1715" w:rsidRPr="00707C31" w14:paraId="4D31D87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201A5" w14:textId="109A4163" w:rsidR="00D11715" w:rsidRPr="00707C31" w:rsidRDefault="005F7D11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25E9BE" w14:textId="77777777" w:rsidR="00D11715" w:rsidRPr="00707C31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5D84DD7C" w14:textId="64B4121B" w:rsidR="00D11715" w:rsidRPr="00707C31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220A8" w:rsidRPr="00707C3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การค้าและอื่นๆ</w:t>
            </w:r>
          </w:p>
        </w:tc>
      </w:tr>
      <w:tr w:rsidR="00D11715" w:rsidRPr="00707C31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45F8B176" w:rsidR="00D11715" w:rsidRPr="00707C31" w:rsidRDefault="005F7D11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06B2A" w14:textId="77777777" w:rsidR="00D11715" w:rsidRPr="00707C31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99BF7A9" w14:textId="6C8D29C0" w:rsidR="00D11715" w:rsidRPr="00707C31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2E4D96" w:rsidRPr="00707C31" w14:paraId="7F41E77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88E7CA" w14:textId="2F2C0B56" w:rsidR="002E4D96" w:rsidRPr="00707C31" w:rsidRDefault="005F7D11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310847" w14:textId="77777777" w:rsidR="002E4D96" w:rsidRPr="00707C31" w:rsidRDefault="002E4D9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81741BF" w14:textId="131ABF51" w:rsidR="002E4D96" w:rsidRPr="00707C31" w:rsidRDefault="002E4D9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70A73" w:rsidRPr="00707C31" w14:paraId="3EB29CB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6987F0" w14:textId="5C3D0186" w:rsidR="00E70A73" w:rsidRPr="00707C31" w:rsidRDefault="005F7D1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90E1DF" w14:textId="77777777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7C360033" w14:textId="574AF04E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70A73" w:rsidRPr="00707C31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2BAC2F01" w:rsidR="00E70A73" w:rsidRPr="00707C31" w:rsidRDefault="005F7D1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5B7AE3" w14:textId="77777777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78640B7" w14:textId="70F1C7A9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E70A73" w:rsidRPr="00707C31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51A44DA5" w:rsidR="00E70A73" w:rsidRPr="00707C31" w:rsidRDefault="005F7D1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8A88D4F" w14:textId="77777777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541FE99" w14:textId="06858ABF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70A73" w:rsidRPr="00707C31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055EE02F" w:rsidR="00E70A73" w:rsidRPr="00707C31" w:rsidRDefault="005F7D1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CE6E50D" w14:textId="4C2867AD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70A73" w:rsidRPr="00707C31" w14:paraId="752E178B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53C9686" w14:textId="550D9984" w:rsidR="00E70A73" w:rsidRPr="00707C31" w:rsidRDefault="005F7D1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06768ED" w14:textId="77777777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A310232" w14:textId="23F20E88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70A73" w:rsidRPr="00707C31" w14:paraId="36D0414D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3F8AF350" w:rsidR="00E70A73" w:rsidRPr="00707C31" w:rsidRDefault="005F7D1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B87E104" w14:textId="1824433D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70A73" w:rsidRPr="00707C31" w14:paraId="41A598FC" w14:textId="77777777" w:rsidTr="00165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E7D46F5" w14:textId="1CC3C14C" w:rsidR="00E70A73" w:rsidRPr="00707C31" w:rsidRDefault="005F7D11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3717FD1F" w14:textId="77777777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2E56591E" w14:textId="423427BE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E70A73" w:rsidRPr="00707C31" w14:paraId="1F873A88" w14:textId="77777777" w:rsidTr="001700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AA6878B" w14:textId="65E580C8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AAA2A3" w14:textId="77777777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A2DF11A" w14:textId="7C253500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0A73" w:rsidRPr="00707C31" w14:paraId="3B38E1B1" w14:textId="77777777" w:rsidTr="00CA6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308A73EA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56BBF1" w14:textId="77777777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C74E318" w14:textId="3A6F2EC5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0A73" w:rsidRPr="00707C31" w14:paraId="092B2FB4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105C1AC1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C212A2" w14:textId="77777777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F519E1A" w14:textId="387B10EA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0A73" w:rsidRPr="00707C31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52216857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EE36FF" w14:textId="77777777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4A38F578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0A73" w:rsidRPr="00707C31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3C06A7" w14:textId="3481FE7C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7EB71" w14:textId="77777777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0A73" w:rsidRPr="00707C31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16388BB5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07E936" w14:textId="77777777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E70A73" w:rsidRPr="00707C31" w:rsidRDefault="00E70A73" w:rsidP="00E70A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707C31" w:rsidRDefault="001A021D" w:rsidP="00EF0DA5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707C31" w:rsidRDefault="00710575" w:rsidP="00EF0DA5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707C31" w:rsidRDefault="00710575" w:rsidP="00EF0DA5">
      <w:pPr>
        <w:rPr>
          <w:rFonts w:asciiTheme="majorBidi" w:hAnsiTheme="majorBidi" w:cstheme="majorBidi"/>
        </w:rPr>
      </w:pPr>
    </w:p>
    <w:p w14:paraId="5D3A0DB7" w14:textId="77777777" w:rsidR="0009267B" w:rsidRPr="00707C31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</w:rPr>
        <w:br w:type="page"/>
      </w:r>
      <w:r w:rsidRPr="00707C3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707C31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65F63878" w:rsidR="0009267B" w:rsidRPr="00707C31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707C31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707C31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707C31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E70A73" w:rsidRPr="00707C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 w:cstheme="majorBidi"/>
          <w:sz w:val="30"/>
          <w:szCs w:val="30"/>
        </w:rPr>
        <w:t>11</w:t>
      </w:r>
      <w:r w:rsidR="00E70A73"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="000D619F" w:rsidRPr="00707C31">
        <w:rPr>
          <w:rFonts w:asciiTheme="majorBidi" w:hAnsiTheme="majorBidi" w:hint="cs"/>
          <w:sz w:val="30"/>
          <w:szCs w:val="30"/>
          <w:cs/>
        </w:rPr>
        <w:t>สิงหาคม</w:t>
      </w:r>
      <w:r w:rsidR="2F3E409B"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="005F7D11" w:rsidRPr="00707C31">
        <w:rPr>
          <w:rFonts w:asciiTheme="majorBidi" w:hAnsiTheme="majorBidi" w:cstheme="majorBidi"/>
          <w:sz w:val="30"/>
          <w:szCs w:val="30"/>
        </w:rPr>
        <w:t>2566</w:t>
      </w:r>
    </w:p>
    <w:p w14:paraId="0055BCD2" w14:textId="77777777" w:rsidR="0009267B" w:rsidRPr="00707C31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707C31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707C31" w:rsidRDefault="0009267B" w:rsidP="00EF0DA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707C31" w:rsidRDefault="0070346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707C31" w:rsidRDefault="009F0AB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707C31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707C31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29AC6990" w:rsidR="0009267B" w:rsidRPr="00707C31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707C31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707C31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707C31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707C31">
        <w:rPr>
          <w:rFonts w:asciiTheme="majorBidi" w:hAnsiTheme="majorBidi" w:cstheme="majorBidi"/>
          <w:sz w:val="30"/>
          <w:szCs w:val="30"/>
        </w:rPr>
        <w:br/>
      </w:r>
      <w:r w:rsidR="00D81125" w:rsidRPr="00707C31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707C31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707C31">
        <w:rPr>
          <w:rFonts w:asciiTheme="majorBidi" w:hAnsiTheme="majorBidi" w:cstheme="majorBidi"/>
          <w:sz w:val="30"/>
          <w:szCs w:val="30"/>
        </w:rPr>
        <w:t>“</w:t>
      </w:r>
      <w:r w:rsidR="00601744" w:rsidRPr="00707C3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707C31">
        <w:rPr>
          <w:rFonts w:asciiTheme="majorBidi" w:hAnsiTheme="majorBidi" w:cstheme="majorBidi"/>
          <w:sz w:val="30"/>
          <w:szCs w:val="30"/>
        </w:rPr>
        <w:t>”</w:t>
      </w:r>
      <w:r w:rsidR="00601744" w:rsidRPr="00707C31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707C31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707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707C31">
        <w:rPr>
          <w:rFonts w:asciiTheme="majorBidi" w:hAnsiTheme="majorBidi" w:cstheme="majorBidi"/>
          <w:sz w:val="30"/>
          <w:szCs w:val="30"/>
          <w:cs/>
        </w:rPr>
        <w:t>่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 w:cstheme="majorBidi"/>
          <w:sz w:val="30"/>
          <w:szCs w:val="30"/>
        </w:rPr>
        <w:t>34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707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707C3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707C31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707C31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707C3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707C31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707C3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F7D11" w:rsidRPr="00707C31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CC0431" w:rsidRPr="00707C3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707C31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707C3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5F7D11" w:rsidRPr="00707C31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5F7D11" w:rsidRPr="00707C31">
        <w:rPr>
          <w:rFonts w:asciiTheme="majorBidi" w:hAnsiTheme="majorBidi" w:cstheme="majorBidi" w:hint="cs"/>
          <w:spacing w:val="6"/>
          <w:sz w:val="30"/>
          <w:szCs w:val="30"/>
        </w:rPr>
        <w:t>5</w:t>
      </w:r>
    </w:p>
    <w:p w14:paraId="2ABE7E87" w14:textId="77777777" w:rsidR="00A97F99" w:rsidRPr="00707C31" w:rsidRDefault="00A97F9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693CAE53" w:rsidR="001419CD" w:rsidRPr="00707C31" w:rsidRDefault="0002294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707C31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707C31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707C31">
        <w:rPr>
          <w:rFonts w:asciiTheme="majorBidi" w:hAnsiTheme="majorBidi" w:cstheme="majorBidi"/>
          <w:sz w:val="30"/>
          <w:szCs w:val="30"/>
          <w:cs/>
        </w:rPr>
        <w:t>/บริษัท</w:t>
      </w:r>
      <w:r w:rsidR="00B71763" w:rsidRPr="00707C31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707C31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707C31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707C31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707C31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5F7D11" w:rsidRPr="00707C31">
        <w:rPr>
          <w:rFonts w:asciiTheme="majorBidi" w:hAnsiTheme="majorBidi" w:cstheme="majorBidi"/>
          <w:sz w:val="30"/>
          <w:szCs w:val="30"/>
        </w:rPr>
        <w:t>31</w:t>
      </w:r>
      <w:r w:rsidR="00E70B40" w:rsidRPr="00707C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F7D11" w:rsidRPr="00707C31">
        <w:rPr>
          <w:rFonts w:asciiTheme="majorBidi" w:hAnsiTheme="majorBidi" w:cstheme="majorBidi"/>
          <w:sz w:val="30"/>
          <w:szCs w:val="30"/>
        </w:rPr>
        <w:t>256</w:t>
      </w:r>
      <w:r w:rsidR="005F7D11" w:rsidRPr="00707C31">
        <w:rPr>
          <w:rFonts w:asciiTheme="majorBidi" w:hAnsiTheme="majorBidi" w:cstheme="majorBidi" w:hint="cs"/>
          <w:sz w:val="30"/>
          <w:szCs w:val="30"/>
        </w:rPr>
        <w:t>5</w:t>
      </w:r>
    </w:p>
    <w:p w14:paraId="7369B47E" w14:textId="77777777" w:rsidR="007A2546" w:rsidRPr="00707C31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707C31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07C31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FEADC2" w:rsidR="00F212CE" w:rsidRPr="00707C31" w:rsidRDefault="00F212CE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F22B8A" w14:textId="43AB4B47" w:rsidR="00A15395" w:rsidRPr="00707C31" w:rsidRDefault="00A1539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8"/>
          <w:szCs w:val="8"/>
        </w:rPr>
      </w:pPr>
    </w:p>
    <w:tbl>
      <w:tblPr>
        <w:tblW w:w="911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927"/>
      </w:tblGrid>
      <w:tr w:rsidR="00466371" w:rsidRPr="00707C31" w14:paraId="072AD3DD" w14:textId="77777777" w:rsidTr="005B2D20">
        <w:trPr>
          <w:tblHeader/>
        </w:trPr>
        <w:tc>
          <w:tcPr>
            <w:tcW w:w="4140" w:type="dxa"/>
            <w:hideMark/>
          </w:tcPr>
          <w:p w14:paraId="0AC617B7" w14:textId="77777777" w:rsidR="00466371" w:rsidRPr="00707C31" w:rsidRDefault="00466371" w:rsidP="00EF0DA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hideMark/>
          </w:tcPr>
          <w:p w14:paraId="6C887E8D" w14:textId="77777777" w:rsidR="00466371" w:rsidRPr="00707C31" w:rsidRDefault="00466371" w:rsidP="00EF0DA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6BD478" w14:textId="77777777" w:rsidR="00466371" w:rsidRPr="00707C31" w:rsidRDefault="00466371" w:rsidP="00EF0DA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hideMark/>
          </w:tcPr>
          <w:p w14:paraId="02C2D325" w14:textId="77777777" w:rsidR="00466371" w:rsidRPr="00707C31" w:rsidRDefault="00466371" w:rsidP="00EF0DA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371" w:rsidRPr="00707C31" w14:paraId="479B9977" w14:textId="77777777" w:rsidTr="005B2D20">
        <w:trPr>
          <w:trHeight w:val="70"/>
          <w:tblHeader/>
        </w:trPr>
        <w:tc>
          <w:tcPr>
            <w:tcW w:w="4140" w:type="dxa"/>
            <w:hideMark/>
          </w:tcPr>
          <w:p w14:paraId="110E7937" w14:textId="607C074B" w:rsidR="00466371" w:rsidRPr="00707C31" w:rsidRDefault="00F10686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C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F7D11" w:rsidRPr="00707C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7C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 </w:t>
            </w:r>
          </w:p>
        </w:tc>
        <w:tc>
          <w:tcPr>
            <w:tcW w:w="1080" w:type="dxa"/>
            <w:hideMark/>
          </w:tcPr>
          <w:p w14:paraId="734CF8BA" w14:textId="43B53D84" w:rsidR="00466371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gridSpan w:val="2"/>
          </w:tcPr>
          <w:p w14:paraId="6AEEECA5" w14:textId="77777777" w:rsidR="00466371" w:rsidRPr="00707C31" w:rsidRDefault="00466371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6AF95BEB" w14:textId="4997B007" w:rsidR="00466371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B482873" w14:textId="77777777" w:rsidR="00466371" w:rsidRPr="00707C31" w:rsidRDefault="00466371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1A44BB24" w14:textId="2B28E0CE" w:rsidR="00466371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9CC1531" w14:textId="77777777" w:rsidR="00466371" w:rsidRPr="00707C31" w:rsidRDefault="00466371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0555CCB9" w14:textId="27C7D6E9" w:rsidR="00466371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2565</w:t>
            </w:r>
          </w:p>
        </w:tc>
      </w:tr>
      <w:tr w:rsidR="00466371" w:rsidRPr="00707C31" w14:paraId="7E02CC6F" w14:textId="77777777" w:rsidTr="005B2D20">
        <w:trPr>
          <w:trHeight w:val="344"/>
          <w:tblHeader/>
        </w:trPr>
        <w:tc>
          <w:tcPr>
            <w:tcW w:w="4140" w:type="dxa"/>
          </w:tcPr>
          <w:p w14:paraId="375B5647" w14:textId="77777777" w:rsidR="00466371" w:rsidRPr="00707C31" w:rsidRDefault="00466371" w:rsidP="00EF0DA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977" w:type="dxa"/>
            <w:gridSpan w:val="8"/>
            <w:hideMark/>
          </w:tcPr>
          <w:p w14:paraId="4609B8C9" w14:textId="77777777" w:rsidR="00466371" w:rsidRPr="00707C31" w:rsidRDefault="0046637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466371" w:rsidRPr="00707C31" w14:paraId="035C7CFA" w14:textId="77777777" w:rsidTr="005B2D20">
        <w:tc>
          <w:tcPr>
            <w:tcW w:w="4140" w:type="dxa"/>
            <w:hideMark/>
          </w:tcPr>
          <w:p w14:paraId="4C69C139" w14:textId="77777777" w:rsidR="00466371" w:rsidRPr="00707C31" w:rsidRDefault="00466371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0268E23" w14:textId="77777777" w:rsidR="00466371" w:rsidRPr="00707C31" w:rsidRDefault="00466371" w:rsidP="00EF0DA5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322793CE" w14:textId="77777777" w:rsidR="00466371" w:rsidRPr="00707C31" w:rsidRDefault="0046637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35E1D6E" w14:textId="77777777" w:rsidR="00466371" w:rsidRPr="00707C31" w:rsidRDefault="0046637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9BC566" w14:textId="77777777" w:rsidR="00466371" w:rsidRPr="00707C31" w:rsidRDefault="0046637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EF0BBFD" w14:textId="77777777" w:rsidR="00466371" w:rsidRPr="00707C31" w:rsidRDefault="0046637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4689BE6" w14:textId="77777777" w:rsidR="00466371" w:rsidRPr="00707C31" w:rsidRDefault="0046637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</w:tcPr>
          <w:p w14:paraId="2C3188DE" w14:textId="77777777" w:rsidR="00466371" w:rsidRPr="00707C31" w:rsidRDefault="0046637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56DCF" w:rsidRPr="00707C31" w14:paraId="723AC755" w14:textId="77777777" w:rsidTr="005B2D20">
        <w:tc>
          <w:tcPr>
            <w:tcW w:w="4140" w:type="dxa"/>
            <w:hideMark/>
          </w:tcPr>
          <w:p w14:paraId="0E332B82" w14:textId="77777777" w:rsidR="00856DCF" w:rsidRPr="00707C31" w:rsidRDefault="00856DCF" w:rsidP="00856DC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5C18E5E7" w14:textId="1763021F" w:rsidR="00856DCF" w:rsidRPr="00707C31" w:rsidRDefault="00441AD8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238BA4A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154F8DE4" w14:textId="7FE0D886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03119C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8C766D7" w14:textId="12552DB8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34C0FF6D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6B13D0B6" w14:textId="20F20B26" w:rsidR="00856DCF" w:rsidRPr="00707C31" w:rsidRDefault="005F7D11" w:rsidP="00856DCF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</w:tr>
      <w:tr w:rsidR="00856DCF" w:rsidRPr="00707C31" w14:paraId="78DA3E18" w14:textId="77777777" w:rsidTr="005B2D20">
        <w:tc>
          <w:tcPr>
            <w:tcW w:w="4140" w:type="dxa"/>
            <w:hideMark/>
          </w:tcPr>
          <w:p w14:paraId="53FDF366" w14:textId="4892C884" w:rsidR="00856DCF" w:rsidRPr="00707C31" w:rsidRDefault="00856DCF" w:rsidP="00856DC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506F8312" w14:textId="3BAB0424" w:rsidR="00856DCF" w:rsidRPr="00707C31" w:rsidRDefault="00441AD8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1041C68" w14:textId="77777777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75C2BDEF" w14:textId="6D40D673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FD7934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91F91A2" w14:textId="66B3819E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4B22FA93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17F3A3A9" w14:textId="53C3FEE4" w:rsidR="00856DCF" w:rsidRPr="00707C31" w:rsidRDefault="005F7D11" w:rsidP="00856DCF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856DCF" w:rsidRPr="00707C31" w14:paraId="27642C57" w14:textId="77777777" w:rsidTr="005B2D20">
        <w:tc>
          <w:tcPr>
            <w:tcW w:w="4140" w:type="dxa"/>
          </w:tcPr>
          <w:p w14:paraId="4F768EBB" w14:textId="47E96B01" w:rsidR="00856DCF" w:rsidRPr="00707C31" w:rsidRDefault="00856DCF" w:rsidP="00856DC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</w:tcPr>
          <w:p w14:paraId="124E6F42" w14:textId="2ACAB2C5" w:rsidR="00856DCF" w:rsidRPr="00707C31" w:rsidRDefault="00441AD8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60EE9DA" w14:textId="77777777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52E36D8" w14:textId="221EDC4E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FAF6D4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EDBEE3F" w14:textId="64041745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</w:tcPr>
          <w:p w14:paraId="264FA873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</w:tcPr>
          <w:p w14:paraId="58FE1B24" w14:textId="657661C8" w:rsidR="00856DCF" w:rsidRPr="00707C31" w:rsidRDefault="005F7D11" w:rsidP="00856DCF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</w:tr>
      <w:tr w:rsidR="00856DCF" w:rsidRPr="00707C31" w14:paraId="3B9DFE01" w14:textId="77777777" w:rsidTr="005B2D20">
        <w:tc>
          <w:tcPr>
            <w:tcW w:w="4140" w:type="dxa"/>
            <w:vAlign w:val="bottom"/>
            <w:hideMark/>
          </w:tcPr>
          <w:p w14:paraId="4A4328FD" w14:textId="77777777" w:rsidR="00856DCF" w:rsidRPr="00707C31" w:rsidRDefault="00856DCF" w:rsidP="00856DC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D884BE7" w14:textId="3D38F34D" w:rsidR="00856DCF" w:rsidRPr="00707C31" w:rsidRDefault="00441AD8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0D4962A" w14:textId="77777777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6919A68" w14:textId="05D85D3D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DD56C2" w14:textId="77777777" w:rsidR="00856DCF" w:rsidRPr="00707C31" w:rsidRDefault="00856DCF" w:rsidP="00856DCF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856152F" w14:textId="4D90FA74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270" w:type="dxa"/>
          </w:tcPr>
          <w:p w14:paraId="49779B91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hideMark/>
          </w:tcPr>
          <w:p w14:paraId="0C97EE4F" w14:textId="7D7FEE5E" w:rsidR="00856DCF" w:rsidRPr="00707C31" w:rsidRDefault="005F7D11" w:rsidP="00856DCF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</w:tr>
      <w:tr w:rsidR="00856DCF" w:rsidRPr="00707C31" w14:paraId="24BAB2F5" w14:textId="77777777" w:rsidTr="005B2D20">
        <w:tc>
          <w:tcPr>
            <w:tcW w:w="4140" w:type="dxa"/>
            <w:hideMark/>
          </w:tcPr>
          <w:p w14:paraId="372633C5" w14:textId="77777777" w:rsidR="00856DCF" w:rsidRPr="00707C31" w:rsidRDefault="00856DCF" w:rsidP="00856DCF">
            <w:pPr>
              <w:tabs>
                <w:tab w:val="clear" w:pos="1871"/>
                <w:tab w:val="clear" w:pos="2580"/>
                <w:tab w:val="clear" w:pos="2807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4F9CEA60" w14:textId="4CDAB29B" w:rsidR="00856DCF" w:rsidRPr="00707C31" w:rsidRDefault="00441AD8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1D84E99" w14:textId="77777777" w:rsidR="00856DCF" w:rsidRPr="00707C31" w:rsidRDefault="00856DCF" w:rsidP="00856DCF">
            <w:pPr>
              <w:pStyle w:val="a3"/>
              <w:tabs>
                <w:tab w:val="decimal" w:pos="808"/>
              </w:tabs>
              <w:ind w:left="-99"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724C28BC" w14:textId="692340E2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C39660" w14:textId="77777777" w:rsidR="00856DCF" w:rsidRPr="00707C31" w:rsidRDefault="00856DCF" w:rsidP="00856DCF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06CD83C" w14:textId="1B301B06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AB05D46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hideMark/>
          </w:tcPr>
          <w:p w14:paraId="6AF71A59" w14:textId="71020EEC" w:rsidR="00856DCF" w:rsidRPr="00707C31" w:rsidRDefault="005F7D11" w:rsidP="00856DCF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56DCF" w:rsidRPr="00707C31" w14:paraId="4E69C4A7" w14:textId="77777777" w:rsidTr="005B2D20">
        <w:tc>
          <w:tcPr>
            <w:tcW w:w="4140" w:type="dxa"/>
            <w:hideMark/>
          </w:tcPr>
          <w:p w14:paraId="297026C4" w14:textId="77777777" w:rsidR="00856DCF" w:rsidRPr="00707C31" w:rsidRDefault="00856DCF" w:rsidP="00856DC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E8BE4CD" w14:textId="7D02B1C8" w:rsidR="00856DCF" w:rsidRPr="00707C31" w:rsidRDefault="00441AD8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7D55DC5" w14:textId="77777777" w:rsidR="00856DCF" w:rsidRPr="00707C31" w:rsidRDefault="00856DCF" w:rsidP="00856DCF">
            <w:pPr>
              <w:pStyle w:val="a3"/>
              <w:tabs>
                <w:tab w:val="decimal" w:pos="808"/>
              </w:tabs>
              <w:ind w:left="-99"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7F7B2B79" w14:textId="3DA265D3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3FCA27" w14:textId="77777777" w:rsidR="00856DCF" w:rsidRPr="00707C31" w:rsidRDefault="00856DCF" w:rsidP="00856DCF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313B0420" w14:textId="194630F2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4019FDD1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hideMark/>
          </w:tcPr>
          <w:p w14:paraId="402B0BA0" w14:textId="655F1E7C" w:rsidR="00856DCF" w:rsidRPr="00707C31" w:rsidRDefault="005F7D11" w:rsidP="00856DCF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856DCF" w:rsidRPr="00707C31" w14:paraId="1D52B376" w14:textId="77777777" w:rsidTr="005B2D20">
        <w:tc>
          <w:tcPr>
            <w:tcW w:w="4140" w:type="dxa"/>
            <w:hideMark/>
          </w:tcPr>
          <w:p w14:paraId="4AAA181A" w14:textId="77777777" w:rsidR="00856DCF" w:rsidRPr="00707C31" w:rsidRDefault="00856DCF" w:rsidP="00856DC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7A6B8AB0" w14:textId="6B6B3ED0" w:rsidR="00856DCF" w:rsidRPr="00707C31" w:rsidRDefault="00441AD8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AB47BB3" w14:textId="77777777" w:rsidR="00856DCF" w:rsidRPr="00707C31" w:rsidRDefault="00856DCF" w:rsidP="00856DCF">
            <w:pPr>
              <w:pStyle w:val="a3"/>
              <w:tabs>
                <w:tab w:val="decimal" w:pos="808"/>
              </w:tabs>
              <w:ind w:left="-99"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8FA3BF2" w14:textId="3A180234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DA9C6A" w14:textId="77777777" w:rsidR="00856DCF" w:rsidRPr="00707C31" w:rsidRDefault="00856DCF" w:rsidP="00856DCF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57AF5EC1" w14:textId="140B9D8B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DD3008E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7" w:type="dxa"/>
            <w:hideMark/>
          </w:tcPr>
          <w:p w14:paraId="22C93DC0" w14:textId="561FADF7" w:rsidR="00856DCF" w:rsidRPr="00707C31" w:rsidRDefault="005F7D11" w:rsidP="00856DCF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56DCF" w:rsidRPr="00707C31" w14:paraId="6EE1E090" w14:textId="77777777" w:rsidTr="005B2D20">
        <w:tc>
          <w:tcPr>
            <w:tcW w:w="4140" w:type="dxa"/>
          </w:tcPr>
          <w:p w14:paraId="22E8E4C1" w14:textId="479E5E06" w:rsidR="00856DCF" w:rsidRPr="00707C31" w:rsidRDefault="00EC4A66" w:rsidP="00856DCF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856DCF"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</w:t>
            </w:r>
            <w:r w:rsidR="00856DCF"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5B9C7E87" w14:textId="0C55A6D4" w:rsidR="00856DCF" w:rsidRPr="00707C31" w:rsidRDefault="00441AD8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DAEE6A6" w14:textId="77777777" w:rsidR="00856DCF" w:rsidRPr="00707C31" w:rsidRDefault="00856DCF" w:rsidP="00856DCF">
            <w:pPr>
              <w:pStyle w:val="a3"/>
              <w:tabs>
                <w:tab w:val="decimal" w:pos="808"/>
              </w:tabs>
              <w:ind w:left="-99"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59D32D78" w14:textId="53855DF0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843328" w14:textId="77777777" w:rsidR="00856DCF" w:rsidRPr="00707C31" w:rsidRDefault="00856DCF" w:rsidP="00856DCF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0BAB41DA" w14:textId="2189D5D6" w:rsidR="00856DCF" w:rsidRPr="00707C31" w:rsidRDefault="00EC4A66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0A0423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7" w:type="dxa"/>
          </w:tcPr>
          <w:p w14:paraId="4F4D988B" w14:textId="651ADEFD" w:rsidR="00856DCF" w:rsidRPr="00707C31" w:rsidRDefault="005F7D11" w:rsidP="00856DCF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067859" w:rsidRPr="00707C31" w14:paraId="5541B057" w14:textId="77777777" w:rsidTr="000D619F">
        <w:trPr>
          <w:trHeight w:val="101"/>
        </w:trPr>
        <w:tc>
          <w:tcPr>
            <w:tcW w:w="4140" w:type="dxa"/>
          </w:tcPr>
          <w:p w14:paraId="08BB7F00" w14:textId="77777777" w:rsidR="00067859" w:rsidRPr="00707C31" w:rsidRDefault="00067859" w:rsidP="00EF0DA5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1C03E145" w14:textId="77777777" w:rsidR="00067859" w:rsidRPr="00707C31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BE5C55E" w14:textId="77777777" w:rsidR="00067859" w:rsidRPr="00707C31" w:rsidRDefault="00067859" w:rsidP="00EF0DA5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18D194EC" w14:textId="77777777" w:rsidR="00067859" w:rsidRPr="00707C31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3B4AD92F" w14:textId="77777777" w:rsidR="00067859" w:rsidRPr="00707C31" w:rsidRDefault="00067859" w:rsidP="00EF0DA5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eastAsia="SimSun" w:hAnsiTheme="majorBidi" w:cstheme="majorBidi"/>
                <w:sz w:val="10"/>
                <w:szCs w:val="10"/>
                <w:lang w:val="en-US" w:eastAsia="en-US"/>
              </w:rPr>
            </w:pPr>
          </w:p>
        </w:tc>
        <w:tc>
          <w:tcPr>
            <w:tcW w:w="1080" w:type="dxa"/>
          </w:tcPr>
          <w:p w14:paraId="417AA36F" w14:textId="77777777" w:rsidR="00067859" w:rsidRPr="00707C31" w:rsidRDefault="00067859" w:rsidP="00EF0DA5">
            <w:pPr>
              <w:pStyle w:val="a1"/>
              <w:tabs>
                <w:tab w:val="decimal" w:pos="792"/>
              </w:tabs>
              <w:ind w:left="-99" w:right="-108"/>
              <w:jc w:val="both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18DCBE7B" w14:textId="77777777" w:rsidR="00067859" w:rsidRPr="00707C31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927" w:type="dxa"/>
          </w:tcPr>
          <w:p w14:paraId="67843066" w14:textId="77777777" w:rsidR="00067859" w:rsidRPr="00707C31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067859" w:rsidRPr="00707C31" w14:paraId="435EED54" w14:textId="77777777" w:rsidTr="005B2D20">
        <w:tc>
          <w:tcPr>
            <w:tcW w:w="4140" w:type="dxa"/>
            <w:hideMark/>
          </w:tcPr>
          <w:p w14:paraId="5416DA0A" w14:textId="77777777" w:rsidR="00067859" w:rsidRPr="00707C31" w:rsidRDefault="00067859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0BB782B5" w14:textId="77777777" w:rsidR="00067859" w:rsidRPr="00707C31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14:paraId="1A1E21C3" w14:textId="77777777" w:rsidR="00067859" w:rsidRPr="00707C31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1101FEAC" w14:textId="77777777" w:rsidR="00067859" w:rsidRPr="00707C31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493D53E" w14:textId="77777777" w:rsidR="00067859" w:rsidRPr="00707C31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6686D50" w14:textId="77777777" w:rsidR="00067859" w:rsidRPr="00707C31" w:rsidRDefault="00067859" w:rsidP="00EF0DA5">
            <w:pPr>
              <w:pStyle w:val="a1"/>
              <w:tabs>
                <w:tab w:val="decimal" w:pos="792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F365BF8" w14:textId="77777777" w:rsidR="00067859" w:rsidRPr="00707C31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27" w:type="dxa"/>
          </w:tcPr>
          <w:p w14:paraId="137324FE" w14:textId="77777777" w:rsidR="00067859" w:rsidRPr="00707C31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56DCF" w:rsidRPr="00707C31" w14:paraId="100DB659" w14:textId="77777777" w:rsidTr="005B2D20">
        <w:tc>
          <w:tcPr>
            <w:tcW w:w="4140" w:type="dxa"/>
            <w:hideMark/>
          </w:tcPr>
          <w:p w14:paraId="2BC38D2D" w14:textId="77777777" w:rsidR="00856DCF" w:rsidRPr="00707C31" w:rsidRDefault="00856DCF" w:rsidP="00856DC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080BD323" w14:textId="7A0172D7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61" w:type="dxa"/>
          </w:tcPr>
          <w:p w14:paraId="48AFACBF" w14:textId="77777777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1682FCB9" w14:textId="600EF679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3A25F6CF" w14:textId="77777777" w:rsidR="00856DCF" w:rsidRPr="00707C31" w:rsidRDefault="00856DCF" w:rsidP="00856DCF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D7A467A" w14:textId="1AA12858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6EEAA03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27" w:type="dxa"/>
            <w:hideMark/>
          </w:tcPr>
          <w:p w14:paraId="7CFCF9F2" w14:textId="77721309" w:rsidR="00856DCF" w:rsidRPr="00707C31" w:rsidRDefault="005F7D11" w:rsidP="00856DCF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56DCF" w:rsidRPr="00707C31" w14:paraId="1BA446CB" w14:textId="77777777" w:rsidTr="005B2D20">
        <w:tc>
          <w:tcPr>
            <w:tcW w:w="4140" w:type="dxa"/>
            <w:hideMark/>
          </w:tcPr>
          <w:p w14:paraId="79192A81" w14:textId="77777777" w:rsidR="00856DCF" w:rsidRPr="00707C31" w:rsidRDefault="00856DCF" w:rsidP="00856DC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5807D37" w14:textId="06D61073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1" w:type="dxa"/>
          </w:tcPr>
          <w:p w14:paraId="3D50859E" w14:textId="77777777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5522C1AF" w14:textId="5748C604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16D34C3" w14:textId="77777777" w:rsidR="00856DCF" w:rsidRPr="00707C31" w:rsidRDefault="00856DCF" w:rsidP="00856DCF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58DDCAE" w14:textId="3E898FD4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E57CFC2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39CA296E" w14:textId="731DB3B8" w:rsidR="00856DCF" w:rsidRPr="00707C31" w:rsidRDefault="005F7D11" w:rsidP="00856DCF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56DCF" w:rsidRPr="00707C31" w14:paraId="5F278EEA" w14:textId="77777777" w:rsidTr="005B2D20">
        <w:tc>
          <w:tcPr>
            <w:tcW w:w="4140" w:type="dxa"/>
            <w:hideMark/>
          </w:tcPr>
          <w:p w14:paraId="083C8775" w14:textId="77777777" w:rsidR="00856DCF" w:rsidRPr="00707C31" w:rsidRDefault="00856DCF" w:rsidP="00856DCF">
            <w:pPr>
              <w:tabs>
                <w:tab w:val="clear" w:pos="2580"/>
                <w:tab w:val="clear" w:pos="2807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5253F57" w14:textId="62E1C80B" w:rsidR="00856DCF" w:rsidRPr="00707C31" w:rsidRDefault="00441AD8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50FBAA0C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  <w:hideMark/>
          </w:tcPr>
          <w:p w14:paraId="61B76619" w14:textId="24FE343F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D4C1D2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41C6EFB" w14:textId="3DB038E1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  <w:tc>
          <w:tcPr>
            <w:tcW w:w="270" w:type="dxa"/>
          </w:tcPr>
          <w:p w14:paraId="71DA56EB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27" w:type="dxa"/>
            <w:hideMark/>
          </w:tcPr>
          <w:p w14:paraId="60455700" w14:textId="0758D9CE" w:rsidR="00856DCF" w:rsidRPr="00707C31" w:rsidRDefault="005F7D11" w:rsidP="00856DCF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</w:tr>
      <w:tr w:rsidR="00856DCF" w:rsidRPr="00707C31" w14:paraId="5608FF19" w14:textId="77777777" w:rsidTr="005B2D20">
        <w:trPr>
          <w:trHeight w:val="203"/>
        </w:trPr>
        <w:tc>
          <w:tcPr>
            <w:tcW w:w="4140" w:type="dxa"/>
            <w:hideMark/>
          </w:tcPr>
          <w:p w14:paraId="0BA280C7" w14:textId="77777777" w:rsidR="00856DCF" w:rsidRPr="00707C31" w:rsidRDefault="00856DCF" w:rsidP="00856DCF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7432F6A1" w14:textId="6E607DBF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61" w:type="dxa"/>
          </w:tcPr>
          <w:p w14:paraId="622C825C" w14:textId="77777777" w:rsidR="00856DCF" w:rsidRPr="00707C31" w:rsidRDefault="00856DCF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091F7A2" w14:textId="5A72B78D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270" w:type="dxa"/>
          </w:tcPr>
          <w:p w14:paraId="5AD5F77D" w14:textId="77777777" w:rsidR="00856DCF" w:rsidRPr="00707C31" w:rsidRDefault="00856DCF" w:rsidP="00856DCF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D8456FE" w14:textId="4DD3929A" w:rsidR="00856DCF" w:rsidRPr="00707C31" w:rsidRDefault="005F7D11" w:rsidP="00856DC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70" w:type="dxa"/>
          </w:tcPr>
          <w:p w14:paraId="390A2D49" w14:textId="77777777" w:rsidR="00856DCF" w:rsidRPr="00707C31" w:rsidRDefault="00856DCF" w:rsidP="00856DCF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56780948" w14:textId="4290960F" w:rsidR="00856DCF" w:rsidRPr="00707C31" w:rsidRDefault="005F7D11" w:rsidP="00856DCF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</w:tr>
      <w:tr w:rsidR="00067859" w:rsidRPr="00707C31" w14:paraId="564D2195" w14:textId="77777777" w:rsidTr="000D619F">
        <w:trPr>
          <w:trHeight w:val="182"/>
        </w:trPr>
        <w:tc>
          <w:tcPr>
            <w:tcW w:w="4140" w:type="dxa"/>
          </w:tcPr>
          <w:p w14:paraId="322F4A29" w14:textId="77777777" w:rsidR="00067859" w:rsidRPr="00707C31" w:rsidRDefault="00067859" w:rsidP="00EF0DA5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80" w:type="dxa"/>
          </w:tcPr>
          <w:p w14:paraId="5B3CC5D5" w14:textId="77777777" w:rsidR="00067859" w:rsidRPr="00707C31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61" w:type="dxa"/>
          </w:tcPr>
          <w:p w14:paraId="457E6C66" w14:textId="77777777" w:rsidR="00067859" w:rsidRPr="00707C31" w:rsidRDefault="00067859" w:rsidP="00EF0DA5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1E114DBD" w14:textId="77777777" w:rsidR="00067859" w:rsidRPr="00707C31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270" w:type="dxa"/>
          </w:tcPr>
          <w:p w14:paraId="18E0067B" w14:textId="77777777" w:rsidR="00067859" w:rsidRPr="00707C31" w:rsidRDefault="00067859" w:rsidP="00EF0DA5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1080" w:type="dxa"/>
          </w:tcPr>
          <w:p w14:paraId="656566B6" w14:textId="77777777" w:rsidR="00067859" w:rsidRPr="00707C31" w:rsidRDefault="00067859" w:rsidP="00EF0DA5">
            <w:pPr>
              <w:pStyle w:val="a1"/>
              <w:tabs>
                <w:tab w:val="decimal" w:pos="792"/>
              </w:tabs>
              <w:ind w:left="-99" w:right="-108"/>
              <w:jc w:val="both"/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270" w:type="dxa"/>
          </w:tcPr>
          <w:p w14:paraId="7E223FA3" w14:textId="77777777" w:rsidR="00067859" w:rsidRPr="00707C31" w:rsidRDefault="00067859" w:rsidP="00EF0DA5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927" w:type="dxa"/>
          </w:tcPr>
          <w:p w14:paraId="02F04329" w14:textId="77777777" w:rsidR="00067859" w:rsidRPr="00707C31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</w:tr>
      <w:tr w:rsidR="00067859" w:rsidRPr="00707C31" w14:paraId="2856F4B8" w14:textId="77777777" w:rsidTr="005B2D20">
        <w:tc>
          <w:tcPr>
            <w:tcW w:w="4140" w:type="dxa"/>
            <w:hideMark/>
          </w:tcPr>
          <w:p w14:paraId="680E38FB" w14:textId="77777777" w:rsidR="00067859" w:rsidRPr="00707C31" w:rsidRDefault="00067859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04ACDC97" w14:textId="77777777" w:rsidR="00067859" w:rsidRPr="00707C31" w:rsidRDefault="00067859" w:rsidP="00EF0DA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76973371" w14:textId="77777777" w:rsidR="00067859" w:rsidRPr="00707C31" w:rsidRDefault="00067859" w:rsidP="00EF0DA5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219D64CC" w14:textId="77777777" w:rsidR="00067859" w:rsidRPr="00707C31" w:rsidRDefault="00067859" w:rsidP="00EF0DA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E30AB92" w14:textId="77777777" w:rsidR="00067859" w:rsidRPr="00707C31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C32C221" w14:textId="77777777" w:rsidR="00067859" w:rsidRPr="00707C31" w:rsidRDefault="00067859" w:rsidP="00EF0DA5">
            <w:pPr>
              <w:pStyle w:val="a1"/>
              <w:tabs>
                <w:tab w:val="decimal" w:pos="792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24E2768" w14:textId="77777777" w:rsidR="00067859" w:rsidRPr="00707C31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27" w:type="dxa"/>
          </w:tcPr>
          <w:p w14:paraId="6B4A9C31" w14:textId="77777777" w:rsidR="00067859" w:rsidRPr="00707C31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E5E65" w:rsidRPr="00707C31" w14:paraId="5289A9C2" w14:textId="77777777" w:rsidTr="005B2D20">
        <w:tc>
          <w:tcPr>
            <w:tcW w:w="4140" w:type="dxa"/>
            <w:hideMark/>
          </w:tcPr>
          <w:p w14:paraId="2AF7067E" w14:textId="77777777" w:rsidR="008E5E65" w:rsidRPr="00707C31" w:rsidRDefault="008E5E65" w:rsidP="008E5E65">
            <w:pPr>
              <w:tabs>
                <w:tab w:val="clear" w:pos="2580"/>
                <w:tab w:val="clear" w:pos="2807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61C0ECD5" w14:textId="761B7C80" w:rsidR="008E5E65" w:rsidRPr="00707C31" w:rsidRDefault="005F7D11" w:rsidP="008E5E6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64420" w:rsidRPr="00707C3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</w:tcPr>
          <w:p w14:paraId="414A9825" w14:textId="77777777" w:rsidR="008E5E65" w:rsidRPr="00707C31" w:rsidRDefault="008E5E65" w:rsidP="008E5E65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5BBAB71" w14:textId="18E70B0F" w:rsidR="008E5E65" w:rsidRPr="00707C31" w:rsidRDefault="005F7D11" w:rsidP="008E5E6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</w:tcPr>
          <w:p w14:paraId="6BACEC62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3F55FBD" w14:textId="29B5FC55" w:rsidR="008E5E65" w:rsidRPr="00707C31" w:rsidRDefault="00441AD8" w:rsidP="008E5E6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66C47A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1C8C6EF7" w14:textId="39A4EC71" w:rsidR="008E5E65" w:rsidRPr="00707C31" w:rsidRDefault="005F7D11" w:rsidP="008E5E6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E5E65" w:rsidRPr="00707C31" w14:paraId="6EB7A1AF" w14:textId="77777777" w:rsidTr="005B2D20">
        <w:tc>
          <w:tcPr>
            <w:tcW w:w="4140" w:type="dxa"/>
            <w:hideMark/>
          </w:tcPr>
          <w:p w14:paraId="064261E1" w14:textId="77777777" w:rsidR="008E5E65" w:rsidRPr="00707C31" w:rsidRDefault="008E5E65" w:rsidP="008E5E65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BB1A584" w14:textId="7B0D9D9D" w:rsidR="008E5E65" w:rsidRPr="00707C31" w:rsidRDefault="005F7D11" w:rsidP="008E5E6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</w:tcPr>
          <w:p w14:paraId="29279C4F" w14:textId="77777777" w:rsidR="008E5E65" w:rsidRPr="00707C31" w:rsidRDefault="008E5E65" w:rsidP="008E5E65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  <w:hideMark/>
          </w:tcPr>
          <w:p w14:paraId="6FA456FE" w14:textId="32BEB1BC" w:rsidR="008E5E65" w:rsidRPr="00707C31" w:rsidRDefault="005F7D11" w:rsidP="008E5E6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EAA3561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32CE7B51" w14:textId="3BE1FE50" w:rsidR="008E5E65" w:rsidRPr="00707C31" w:rsidRDefault="005F7D11" w:rsidP="008E5E6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5DAB4B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4281200E" w14:textId="03C9E641" w:rsidR="008E5E65" w:rsidRPr="00707C31" w:rsidRDefault="005F7D11" w:rsidP="008E5E6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E5E65" w:rsidRPr="00707C31" w14:paraId="55673ADE" w14:textId="77777777" w:rsidTr="005B2D20">
        <w:tc>
          <w:tcPr>
            <w:tcW w:w="4140" w:type="dxa"/>
            <w:hideMark/>
          </w:tcPr>
          <w:p w14:paraId="15C2A64C" w14:textId="77777777" w:rsidR="008E5E65" w:rsidRPr="00707C31" w:rsidRDefault="008E5E65" w:rsidP="008E5E65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7725E7D" w14:textId="4DA57509" w:rsidR="008E5E65" w:rsidRPr="00707C31" w:rsidRDefault="005F7D11" w:rsidP="008E5E6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1" w:type="dxa"/>
          </w:tcPr>
          <w:p w14:paraId="299FDA0C" w14:textId="77777777" w:rsidR="008E5E65" w:rsidRPr="00707C31" w:rsidRDefault="008E5E65" w:rsidP="008E5E65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747CC2C4" w14:textId="1D114285" w:rsidR="008E5E65" w:rsidRPr="00707C31" w:rsidRDefault="005F7D11" w:rsidP="008E5E6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148D32F" w14:textId="77777777" w:rsidR="008E5E65" w:rsidRPr="00707C31" w:rsidRDefault="008E5E65" w:rsidP="008E5E65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1DAA731" w14:textId="755D1919" w:rsidR="008E5E65" w:rsidRPr="00707C31" w:rsidRDefault="005F7D11" w:rsidP="008E5E6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C4CB2AF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hideMark/>
          </w:tcPr>
          <w:p w14:paraId="756F99AB" w14:textId="73995756" w:rsidR="008E5E65" w:rsidRPr="00707C31" w:rsidRDefault="005F7D11" w:rsidP="008E5E6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E5E65" w:rsidRPr="00707C31" w14:paraId="62E3A72E" w14:textId="77777777" w:rsidTr="002E2B5C">
        <w:tc>
          <w:tcPr>
            <w:tcW w:w="4140" w:type="dxa"/>
            <w:vAlign w:val="center"/>
            <w:hideMark/>
          </w:tcPr>
          <w:p w14:paraId="744A3953" w14:textId="77777777" w:rsidR="008E5E65" w:rsidRPr="00707C31" w:rsidRDefault="008E5E65" w:rsidP="008E5E65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5E862DD2" w14:textId="7E52D448" w:rsidR="008E5E65" w:rsidRPr="00707C31" w:rsidRDefault="005F7D11" w:rsidP="008E5E6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  <w:r w:rsidRPr="00707C31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14:paraId="5C98B71D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vAlign w:val="bottom"/>
            <w:hideMark/>
          </w:tcPr>
          <w:p w14:paraId="69B5CDF7" w14:textId="09983CD3" w:rsidR="008E5E65" w:rsidRPr="00707C31" w:rsidRDefault="005F7D11" w:rsidP="008E5E65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E5E65" w:rsidRPr="00707C3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  <w:r w:rsidRPr="00707C31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7EAB7549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2BF7BB1" w14:textId="3239C79E" w:rsidR="008E5E65" w:rsidRPr="00707C31" w:rsidRDefault="005F7D11" w:rsidP="008E5E6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56F8E6AD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25B66F96" w14:textId="3D1121D8" w:rsidR="008E5E65" w:rsidRPr="00707C31" w:rsidRDefault="005F7D11" w:rsidP="008E5E6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E5E65" w:rsidRPr="00707C31" w14:paraId="40EC8761" w14:textId="77777777" w:rsidTr="002E2B5C">
        <w:tc>
          <w:tcPr>
            <w:tcW w:w="4140" w:type="dxa"/>
            <w:vAlign w:val="center"/>
          </w:tcPr>
          <w:p w14:paraId="29CD4364" w14:textId="72802CFD" w:rsidR="008E5E65" w:rsidRPr="00707C31" w:rsidRDefault="008E5E65" w:rsidP="008E5E65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080" w:type="dxa"/>
          </w:tcPr>
          <w:p w14:paraId="429F14F7" w14:textId="5D7B1D51" w:rsidR="008E5E65" w:rsidRPr="00707C31" w:rsidRDefault="00441AD8" w:rsidP="008E5E6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6BF42610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106527F4" w14:textId="16BC0A95" w:rsidR="008E5E65" w:rsidRPr="00707C31" w:rsidRDefault="005F7D11" w:rsidP="000D619F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3BA8419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56A7F5B" w14:textId="36C706AD" w:rsidR="008E5E65" w:rsidRPr="00707C31" w:rsidRDefault="00441AD8" w:rsidP="008E5E6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1A4C2D1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</w:tcPr>
          <w:p w14:paraId="78D29008" w14:textId="50E14375" w:rsidR="008E5E65" w:rsidRPr="00707C31" w:rsidRDefault="005F7D11" w:rsidP="008E5E6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E5E65" w:rsidRPr="00707C31" w14:paraId="023E1B45" w14:textId="77777777" w:rsidTr="005B2D20">
        <w:tc>
          <w:tcPr>
            <w:tcW w:w="4140" w:type="dxa"/>
            <w:hideMark/>
          </w:tcPr>
          <w:p w14:paraId="529179CF" w14:textId="77777777" w:rsidR="008E5E65" w:rsidRPr="00707C31" w:rsidRDefault="008E5E65" w:rsidP="008E5E65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31FADBD5" w14:textId="291A784E" w:rsidR="008E5E65" w:rsidRPr="00707C31" w:rsidRDefault="005F7D11" w:rsidP="008E5E6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</w:tcPr>
          <w:p w14:paraId="7FD047DA" w14:textId="77777777" w:rsidR="008E5E65" w:rsidRPr="00707C31" w:rsidRDefault="008E5E65" w:rsidP="008E5E65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74616F5A" w14:textId="6AD4F591" w:rsidR="008E5E65" w:rsidRPr="00707C31" w:rsidRDefault="005F7D11" w:rsidP="008E5E6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8F9C4F5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105CF30" w14:textId="6ACF4416" w:rsidR="008E5E65" w:rsidRPr="00707C31" w:rsidRDefault="005F7D11" w:rsidP="008E5E6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6EA124B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6CCCA761" w14:textId="008C5A5F" w:rsidR="008E5E65" w:rsidRPr="00707C31" w:rsidRDefault="005F7D11" w:rsidP="008E5E6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E5E65" w:rsidRPr="00707C31" w14:paraId="15FEFD68" w14:textId="77777777" w:rsidTr="002E2B5C">
        <w:tc>
          <w:tcPr>
            <w:tcW w:w="4140" w:type="dxa"/>
            <w:hideMark/>
          </w:tcPr>
          <w:p w14:paraId="23A8D041" w14:textId="77777777" w:rsidR="008E5E65" w:rsidRPr="00707C31" w:rsidRDefault="008E5E65" w:rsidP="008E5E65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E4A0B36" w14:textId="0A77A7A9" w:rsidR="008E5E65" w:rsidRPr="00707C31" w:rsidRDefault="005F7D11" w:rsidP="008E5E6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1" w:type="dxa"/>
          </w:tcPr>
          <w:p w14:paraId="199CC693" w14:textId="77777777" w:rsidR="008E5E65" w:rsidRPr="00707C31" w:rsidRDefault="008E5E65" w:rsidP="008E5E65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2E7AB278" w14:textId="27E903C3" w:rsidR="008E5E65" w:rsidRPr="00707C31" w:rsidRDefault="005F7D11" w:rsidP="008E5E6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341D80DC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AE53489" w14:textId="7BD2CC91" w:rsidR="008E5E65" w:rsidRPr="00707C31" w:rsidRDefault="005F7D11" w:rsidP="008E5E6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61D69F2" w14:textId="77777777" w:rsidR="008E5E65" w:rsidRPr="00707C31" w:rsidRDefault="008E5E65" w:rsidP="008E5E6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27" w:type="dxa"/>
            <w:hideMark/>
          </w:tcPr>
          <w:p w14:paraId="6176649E" w14:textId="3DE3ED6B" w:rsidR="008E5E65" w:rsidRPr="00707C31" w:rsidRDefault="005F7D11" w:rsidP="008E5E6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2449A1" w:rsidRPr="00707C31" w14:paraId="548AF21F" w14:textId="77777777" w:rsidTr="005B2D20">
        <w:tc>
          <w:tcPr>
            <w:tcW w:w="4140" w:type="dxa"/>
          </w:tcPr>
          <w:p w14:paraId="3BE8DFDB" w14:textId="233FF2FF" w:rsidR="002449A1" w:rsidRPr="00707C31" w:rsidRDefault="002449A1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</w:t>
            </w: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6FE0A242" w14:textId="27E8B121" w:rsidR="002449A1" w:rsidRPr="00707C31" w:rsidRDefault="005F7D11" w:rsidP="00EF0DA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gridSpan w:val="2"/>
          </w:tcPr>
          <w:p w14:paraId="17BDA5AE" w14:textId="77777777" w:rsidR="002449A1" w:rsidRPr="00707C31" w:rsidRDefault="002449A1" w:rsidP="00EF0DA5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189C6AC" w14:textId="2ECB4962" w:rsidR="002449A1" w:rsidRPr="00707C31" w:rsidRDefault="005F7D1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7D9792BE" w14:textId="77777777" w:rsidR="002449A1" w:rsidRPr="00707C31" w:rsidRDefault="002449A1" w:rsidP="00EF0DA5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E57032" w14:textId="74C04361" w:rsidR="002449A1" w:rsidRPr="00707C31" w:rsidRDefault="005F7D1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F0DFAAB" w14:textId="77777777" w:rsidR="002449A1" w:rsidRPr="00707C31" w:rsidRDefault="002449A1" w:rsidP="00EF0DA5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</w:tcPr>
          <w:p w14:paraId="2656370F" w14:textId="7304CECC" w:rsidR="002449A1" w:rsidRPr="00707C31" w:rsidRDefault="005F7D11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0D619F" w:rsidRPr="00707C31" w14:paraId="7195A806" w14:textId="77777777" w:rsidTr="000D619F">
        <w:trPr>
          <w:trHeight w:val="83"/>
        </w:trPr>
        <w:tc>
          <w:tcPr>
            <w:tcW w:w="4140" w:type="dxa"/>
          </w:tcPr>
          <w:p w14:paraId="5A5F0A1B" w14:textId="77777777" w:rsidR="000D619F" w:rsidRPr="00707C31" w:rsidRDefault="000D619F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0B138B8C" w14:textId="77777777" w:rsidR="000D619F" w:rsidRPr="00707C31" w:rsidRDefault="000D619F" w:rsidP="00EF0DA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7DD3641" w14:textId="77777777" w:rsidR="000D619F" w:rsidRPr="00707C31" w:rsidRDefault="000D619F" w:rsidP="00EF0DA5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4C771E86" w14:textId="77777777" w:rsidR="000D619F" w:rsidRPr="00707C31" w:rsidRDefault="000D619F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10DADC64" w14:textId="77777777" w:rsidR="000D619F" w:rsidRPr="00707C31" w:rsidRDefault="000D619F" w:rsidP="00EF0DA5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</w:tcPr>
          <w:p w14:paraId="37459669" w14:textId="77777777" w:rsidR="000D619F" w:rsidRPr="00707C31" w:rsidRDefault="000D619F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03A808D3" w14:textId="77777777" w:rsidR="000D619F" w:rsidRPr="00707C31" w:rsidRDefault="000D619F" w:rsidP="00EF0DA5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927" w:type="dxa"/>
          </w:tcPr>
          <w:p w14:paraId="60672F7D" w14:textId="77777777" w:rsidR="000D619F" w:rsidRPr="00707C31" w:rsidRDefault="000D619F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2449A1" w:rsidRPr="00707C31" w14:paraId="2481A4B8" w14:textId="77777777" w:rsidTr="005B2D20">
        <w:tc>
          <w:tcPr>
            <w:tcW w:w="4140" w:type="dxa"/>
            <w:hideMark/>
          </w:tcPr>
          <w:p w14:paraId="377BE8B0" w14:textId="7CAB2BA8" w:rsidR="002449A1" w:rsidRPr="00707C31" w:rsidRDefault="002449A1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279A841A" w14:textId="77777777" w:rsidR="002449A1" w:rsidRPr="00707C31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6DCA9CF4" w14:textId="77777777" w:rsidR="002449A1" w:rsidRPr="00707C31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10F42FBC" w14:textId="77777777" w:rsidR="002449A1" w:rsidRPr="00707C31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D7F2C7" w14:textId="77777777" w:rsidR="002449A1" w:rsidRPr="00707C31" w:rsidRDefault="002449A1" w:rsidP="00EF0DA5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3189679A" w14:textId="77777777" w:rsidR="002449A1" w:rsidRPr="00707C31" w:rsidRDefault="002449A1" w:rsidP="00EF0DA5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F585855" w14:textId="77777777" w:rsidR="002449A1" w:rsidRPr="00707C31" w:rsidRDefault="002449A1" w:rsidP="00EF0DA5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</w:tcPr>
          <w:p w14:paraId="7B41C078" w14:textId="77777777" w:rsidR="002449A1" w:rsidRPr="00707C31" w:rsidRDefault="002449A1" w:rsidP="00EF0DA5">
            <w:pPr>
              <w:pStyle w:val="a1"/>
              <w:tabs>
                <w:tab w:val="decimal" w:pos="792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449A1" w:rsidRPr="00707C31" w14:paraId="53A9EA87" w14:textId="77777777" w:rsidTr="005B2D20">
        <w:tc>
          <w:tcPr>
            <w:tcW w:w="4140" w:type="dxa"/>
            <w:hideMark/>
          </w:tcPr>
          <w:p w14:paraId="1C98FAB1" w14:textId="77777777" w:rsidR="002449A1" w:rsidRPr="00707C31" w:rsidRDefault="002449A1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33D61598" w14:textId="77777777" w:rsidR="002449A1" w:rsidRPr="00707C31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37073206" w14:textId="77777777" w:rsidR="002449A1" w:rsidRPr="00707C31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2A16E6CC" w14:textId="77777777" w:rsidR="002449A1" w:rsidRPr="00707C31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A0F90D" w14:textId="77777777" w:rsidR="002449A1" w:rsidRPr="00707C31" w:rsidRDefault="002449A1" w:rsidP="00EF0DA5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97F327F" w14:textId="77777777" w:rsidR="002449A1" w:rsidRPr="00707C31" w:rsidRDefault="002449A1" w:rsidP="00EF0DA5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C13CFB" w14:textId="77777777" w:rsidR="002449A1" w:rsidRPr="00707C31" w:rsidRDefault="002449A1" w:rsidP="00EF0DA5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</w:tcPr>
          <w:p w14:paraId="534D32FD" w14:textId="77777777" w:rsidR="002449A1" w:rsidRPr="00707C31" w:rsidRDefault="002449A1" w:rsidP="00EF0DA5">
            <w:pPr>
              <w:pStyle w:val="a1"/>
              <w:tabs>
                <w:tab w:val="decimal" w:pos="792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60D62" w:rsidRPr="00707C31" w14:paraId="2E9612FC" w14:textId="77777777" w:rsidTr="005B2D20">
        <w:tc>
          <w:tcPr>
            <w:tcW w:w="4140" w:type="dxa"/>
            <w:hideMark/>
          </w:tcPr>
          <w:p w14:paraId="389715FC" w14:textId="77777777" w:rsidR="00D60D62" w:rsidRPr="00707C31" w:rsidRDefault="00D60D62" w:rsidP="00D60D6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17332F54" w14:textId="086A6B63" w:rsidR="00D60D62" w:rsidRPr="00707C31" w:rsidRDefault="00D60D62" w:rsidP="00D60D62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F7D11" w:rsidRPr="00707C31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61" w:type="dxa"/>
            <w:vAlign w:val="bottom"/>
          </w:tcPr>
          <w:p w14:paraId="21AB67A2" w14:textId="77777777" w:rsidR="00D60D62" w:rsidRPr="00707C31" w:rsidRDefault="00D60D62" w:rsidP="00D60D62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47B37B95" w14:textId="789A64C6" w:rsidR="00D60D62" w:rsidRPr="00707C31" w:rsidRDefault="005F7D11" w:rsidP="00D60D62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vAlign w:val="bottom"/>
          </w:tcPr>
          <w:p w14:paraId="4B98D2C7" w14:textId="77777777" w:rsidR="00D60D62" w:rsidRPr="00707C31" w:rsidRDefault="00D60D62" w:rsidP="00D60D62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0DAF95B" w14:textId="523BBA56" w:rsidR="00D60D62" w:rsidRPr="00707C31" w:rsidRDefault="00D60D62" w:rsidP="00EC4A66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F7D11" w:rsidRPr="00707C31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B9CE277" w14:textId="77777777" w:rsidR="00D60D62" w:rsidRPr="00707C31" w:rsidRDefault="00D60D62" w:rsidP="00D60D62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3CA8B0DE" w14:textId="143317A0" w:rsidR="00D60D62" w:rsidRPr="00707C31" w:rsidRDefault="005F7D11" w:rsidP="00D60D62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D60D62" w:rsidRPr="00707C31" w14:paraId="3FA08C3C" w14:textId="77777777" w:rsidTr="005B2D20">
        <w:tc>
          <w:tcPr>
            <w:tcW w:w="4140" w:type="dxa"/>
            <w:hideMark/>
          </w:tcPr>
          <w:p w14:paraId="4E631B52" w14:textId="77777777" w:rsidR="00D60D62" w:rsidRPr="00707C31" w:rsidRDefault="00D60D62" w:rsidP="00D60D6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4B1C0775" w14:textId="237005C5" w:rsidR="00D60D62" w:rsidRPr="00707C31" w:rsidRDefault="00D60D62" w:rsidP="00D60D62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F7D11" w:rsidRPr="00707C3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61" w:type="dxa"/>
            <w:vAlign w:val="bottom"/>
          </w:tcPr>
          <w:p w14:paraId="0D56F836" w14:textId="77777777" w:rsidR="00D60D62" w:rsidRPr="00707C31" w:rsidRDefault="00D60D62" w:rsidP="00D60D62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5C7CE7E3" w14:textId="0085ADE7" w:rsidR="00D60D62" w:rsidRPr="00707C31" w:rsidRDefault="005F7D11" w:rsidP="00D60D62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3ED8D91D" w14:textId="77777777" w:rsidR="00D60D62" w:rsidRPr="00707C31" w:rsidRDefault="00D60D62" w:rsidP="00D60D62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00E0BB9" w14:textId="5BF333F9" w:rsidR="00D60D62" w:rsidRPr="00707C31" w:rsidRDefault="00D60D62" w:rsidP="00EC4A66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F7D11" w:rsidRPr="00707C3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5E4780C" w14:textId="77777777" w:rsidR="00D60D62" w:rsidRPr="00707C31" w:rsidRDefault="00D60D62" w:rsidP="00D60D62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38DE34E8" w14:textId="3A3301C4" w:rsidR="00D60D62" w:rsidRPr="00707C31" w:rsidRDefault="005F7D11" w:rsidP="00D60D62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</w:tbl>
    <w:p w14:paraId="75281D46" w14:textId="6DE6F4E2" w:rsidR="005B2D20" w:rsidRPr="00707C31" w:rsidRDefault="005F7D1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707C31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="005B2D20" w:rsidRPr="00707C31">
        <w:rPr>
          <w:rFonts w:asciiTheme="majorBidi" w:hAnsiTheme="majorBidi" w:cstheme="majorBidi"/>
          <w:sz w:val="36"/>
          <w:szCs w:val="36"/>
          <w:vertAlign w:val="superscript"/>
        </w:rPr>
        <w:tab/>
      </w:r>
      <w:r w:rsidR="005B2D20" w:rsidRPr="00707C31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="005B2D20" w:rsidRPr="00707C31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5B2D20" w:rsidRPr="00707C31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0D619F" w:rsidRPr="00707C31">
        <w:rPr>
          <w:rFonts w:ascii="Angsana New" w:hAnsi="Angsana New" w:hint="cs"/>
          <w:sz w:val="30"/>
          <w:szCs w:val="30"/>
          <w:cs/>
        </w:rPr>
        <w:t>หก</w:t>
      </w:r>
      <w:r w:rsidR="005B2D20" w:rsidRPr="00707C31">
        <w:rPr>
          <w:rFonts w:ascii="Angsana New" w:hAnsi="Angsana New" w:hint="cs"/>
          <w:sz w:val="30"/>
          <w:szCs w:val="30"/>
          <w:cs/>
        </w:rPr>
        <w:t>เดือน</w:t>
      </w:r>
      <w:r w:rsidR="005B2D20" w:rsidRPr="00707C3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07C31">
        <w:rPr>
          <w:rFonts w:ascii="Angsana New" w:hAnsi="Angsana New"/>
          <w:sz w:val="30"/>
          <w:szCs w:val="30"/>
        </w:rPr>
        <w:t>30</w:t>
      </w:r>
      <w:r w:rsidR="005B2D20" w:rsidRPr="00707C31">
        <w:rPr>
          <w:rFonts w:ascii="Angsana New" w:hAnsi="Angsana New"/>
          <w:sz w:val="30"/>
          <w:szCs w:val="30"/>
        </w:rPr>
        <w:t xml:space="preserve"> </w:t>
      </w:r>
      <w:r w:rsidR="005B2D20" w:rsidRPr="00707C31">
        <w:rPr>
          <w:rFonts w:ascii="Angsana New" w:hAnsi="Angsana New" w:hint="cs"/>
          <w:sz w:val="30"/>
          <w:szCs w:val="30"/>
          <w:cs/>
        </w:rPr>
        <w:t>ม</w:t>
      </w:r>
      <w:r w:rsidR="00500E50" w:rsidRPr="00707C31">
        <w:rPr>
          <w:rFonts w:ascii="Angsana New" w:hAnsi="Angsana New" w:hint="cs"/>
          <w:sz w:val="30"/>
          <w:szCs w:val="30"/>
          <w:cs/>
        </w:rPr>
        <w:t>ิถุนายน</w:t>
      </w:r>
      <w:r w:rsidR="005B2D20" w:rsidRPr="00707C31">
        <w:rPr>
          <w:rFonts w:ascii="Angsana New" w:hAnsi="Angsana New" w:hint="cs"/>
          <w:sz w:val="30"/>
          <w:szCs w:val="30"/>
          <w:cs/>
        </w:rPr>
        <w:t xml:space="preserve"> </w:t>
      </w:r>
      <w:r w:rsidRPr="00707C31">
        <w:rPr>
          <w:rFonts w:ascii="Angsana New" w:hAnsi="Angsana New"/>
          <w:sz w:val="30"/>
          <w:szCs w:val="30"/>
        </w:rPr>
        <w:t>2566</w:t>
      </w:r>
      <w:r w:rsidR="005B2D20" w:rsidRPr="00707C31">
        <w:rPr>
          <w:rFonts w:ascii="Angsana New" w:hAnsi="Angsana New"/>
          <w:sz w:val="30"/>
          <w:szCs w:val="30"/>
        </w:rPr>
        <w:t xml:space="preserve"> </w:t>
      </w:r>
      <w:r w:rsidR="005B2D20" w:rsidRPr="00707C3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07C31">
        <w:rPr>
          <w:rFonts w:ascii="Angsana New" w:hAnsi="Angsana New"/>
          <w:sz w:val="30"/>
          <w:szCs w:val="30"/>
        </w:rPr>
        <w:t>2565</w:t>
      </w:r>
      <w:r w:rsidR="005B2D20" w:rsidRPr="00707C31">
        <w:rPr>
          <w:rFonts w:ascii="Angsana New" w:hAnsi="Angsana New" w:hint="cs"/>
          <w:sz w:val="30"/>
          <w:szCs w:val="30"/>
          <w:cs/>
        </w:rPr>
        <w:t xml:space="preserve"> </w:t>
      </w:r>
      <w:r w:rsidR="005B2D20" w:rsidRPr="00707C31">
        <w:rPr>
          <w:rFonts w:ascii="Angsana New" w:hAnsi="Angsana New"/>
          <w:sz w:val="30"/>
          <w:szCs w:val="30"/>
          <w:cs/>
        </w:rPr>
        <w:t>จำนวน</w:t>
      </w:r>
      <w:r w:rsidR="00500E50" w:rsidRPr="00707C31">
        <w:rPr>
          <w:rFonts w:ascii="Angsana New" w:hAnsi="Angsana New"/>
          <w:sz w:val="30"/>
          <w:szCs w:val="30"/>
        </w:rPr>
        <w:t xml:space="preserve"> </w:t>
      </w:r>
      <w:r w:rsidRPr="00707C31">
        <w:rPr>
          <w:rFonts w:ascii="Angsana New" w:hAnsi="Angsana New"/>
          <w:sz w:val="30"/>
          <w:szCs w:val="30"/>
        </w:rPr>
        <w:t>511</w:t>
      </w:r>
      <w:r w:rsidR="005B2D20" w:rsidRPr="00707C31">
        <w:rPr>
          <w:rFonts w:ascii="Angsana New" w:hAnsi="Angsana New"/>
          <w:sz w:val="30"/>
          <w:szCs w:val="30"/>
        </w:rPr>
        <w:t xml:space="preserve"> </w:t>
      </w:r>
      <w:r w:rsidR="005B2D20" w:rsidRPr="00707C31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B2D20" w:rsidRPr="00707C31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707C31">
        <w:rPr>
          <w:rFonts w:ascii="Angsana New" w:hAnsi="Angsana New"/>
          <w:spacing w:val="-2"/>
          <w:sz w:val="30"/>
          <w:szCs w:val="30"/>
        </w:rPr>
        <w:t>1</w:t>
      </w:r>
      <w:r w:rsidR="000D619F" w:rsidRPr="00707C31">
        <w:rPr>
          <w:rFonts w:ascii="Angsana New" w:hAnsi="Angsana New"/>
          <w:spacing w:val="-2"/>
          <w:sz w:val="30"/>
          <w:szCs w:val="30"/>
        </w:rPr>
        <w:t>,</w:t>
      </w:r>
      <w:r w:rsidRPr="00707C31">
        <w:rPr>
          <w:rFonts w:ascii="Angsana New" w:hAnsi="Angsana New"/>
          <w:spacing w:val="-2"/>
          <w:sz w:val="30"/>
          <w:szCs w:val="30"/>
        </w:rPr>
        <w:t>559</w:t>
      </w:r>
      <w:r w:rsidR="000D619F" w:rsidRPr="00707C31">
        <w:rPr>
          <w:rFonts w:ascii="Angsana New" w:hAnsi="Angsana New"/>
          <w:spacing w:val="-2"/>
          <w:sz w:val="30"/>
          <w:szCs w:val="30"/>
        </w:rPr>
        <w:t xml:space="preserve"> </w:t>
      </w:r>
      <w:r w:rsidR="005B2D20" w:rsidRPr="00707C31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5B2D20" w:rsidRPr="00707C31">
        <w:rPr>
          <w:rFonts w:ascii="Angsana New" w:hAnsi="Angsana New"/>
          <w:sz w:val="30"/>
          <w:szCs w:val="30"/>
          <w:cs/>
        </w:rPr>
        <w:t>ตามลำดับ</w:t>
      </w:r>
      <w:r w:rsidR="005B2D20" w:rsidRPr="00707C31">
        <w:rPr>
          <w:rFonts w:ascii="Angsana New" w:hAnsi="Angsana New"/>
          <w:sz w:val="30"/>
          <w:szCs w:val="30"/>
        </w:rPr>
        <w:t xml:space="preserve"> </w:t>
      </w:r>
    </w:p>
    <w:p w14:paraId="51909DFD" w14:textId="5B9D9CCF" w:rsidR="002C4259" w:rsidRPr="00707C31" w:rsidRDefault="002C425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="Angsana New" w:hAnsi="Angsana New"/>
          <w:lang w:val="th-TH"/>
        </w:rPr>
      </w:pPr>
    </w:p>
    <w:p w14:paraId="7533782A" w14:textId="7435C3C0" w:rsidR="00CF40A9" w:rsidRPr="00707C31" w:rsidRDefault="00CF40A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07C31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707C31">
        <w:rPr>
          <w:rFonts w:ascii="Angsana New" w:hAnsi="Angsana New" w:hint="cs"/>
          <w:sz w:val="30"/>
          <w:szCs w:val="30"/>
        </w:rPr>
        <w:t xml:space="preserve"> </w:t>
      </w:r>
      <w:r w:rsidRPr="00707C31">
        <w:rPr>
          <w:rFonts w:ascii="Angsana New" w:hAnsi="Angsana New" w:hint="cs"/>
          <w:sz w:val="30"/>
          <w:szCs w:val="30"/>
          <w:cs/>
        </w:rPr>
        <w:t>ณ วันที่</w:t>
      </w:r>
      <w:r w:rsidRPr="00707C31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5F7D11" w:rsidRPr="00707C31">
        <w:rPr>
          <w:rFonts w:ascii="Angsana New" w:hAnsi="Angsana New"/>
          <w:sz w:val="30"/>
          <w:szCs w:val="30"/>
        </w:rPr>
        <w:t>30</w:t>
      </w:r>
      <w:r w:rsidR="00500E50" w:rsidRPr="00707C31">
        <w:rPr>
          <w:rFonts w:ascii="Angsana New" w:hAnsi="Angsana New"/>
          <w:sz w:val="30"/>
          <w:szCs w:val="30"/>
        </w:rPr>
        <w:t xml:space="preserve"> </w:t>
      </w:r>
      <w:r w:rsidR="00500E50" w:rsidRPr="00707C3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F7D11" w:rsidRPr="00707C31">
        <w:rPr>
          <w:rFonts w:ascii="Angsana New" w:hAnsi="Angsana New" w:hint="cs"/>
          <w:sz w:val="30"/>
          <w:szCs w:val="30"/>
        </w:rPr>
        <w:t>256</w:t>
      </w:r>
      <w:r w:rsidR="005F7D11" w:rsidRPr="00707C31">
        <w:rPr>
          <w:rFonts w:ascii="Angsana New" w:hAnsi="Angsana New"/>
          <w:sz w:val="30"/>
          <w:szCs w:val="30"/>
        </w:rPr>
        <w:t>6</w:t>
      </w:r>
      <w:r w:rsidRPr="00707C31">
        <w:rPr>
          <w:rFonts w:ascii="Angsana New" w:hAnsi="Angsana New" w:hint="cs"/>
          <w:sz w:val="30"/>
          <w:szCs w:val="30"/>
        </w:rPr>
        <w:t xml:space="preserve"> </w:t>
      </w:r>
      <w:r w:rsidRPr="00707C31">
        <w:rPr>
          <w:rFonts w:ascii="Angsana New" w:hAnsi="Angsana New" w:hint="cs"/>
          <w:sz w:val="30"/>
          <w:szCs w:val="30"/>
          <w:cs/>
        </w:rPr>
        <w:t xml:space="preserve">และ </w:t>
      </w:r>
      <w:r w:rsidR="005F7D11" w:rsidRPr="00707C31">
        <w:rPr>
          <w:rFonts w:ascii="Angsana New" w:hAnsi="Angsana New" w:hint="cs"/>
          <w:sz w:val="30"/>
          <w:szCs w:val="30"/>
        </w:rPr>
        <w:t>31</w:t>
      </w:r>
      <w:r w:rsidRPr="00707C31">
        <w:rPr>
          <w:rFonts w:ascii="Angsana New" w:hAnsi="Angsana New" w:hint="cs"/>
          <w:sz w:val="30"/>
          <w:szCs w:val="30"/>
        </w:rPr>
        <w:t xml:space="preserve"> </w:t>
      </w:r>
      <w:r w:rsidRPr="00707C3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F7D11" w:rsidRPr="00707C31">
        <w:rPr>
          <w:rFonts w:ascii="Angsana New" w:hAnsi="Angsana New" w:hint="cs"/>
          <w:sz w:val="30"/>
          <w:szCs w:val="30"/>
        </w:rPr>
        <w:t>256</w:t>
      </w:r>
      <w:r w:rsidR="005F7D11" w:rsidRPr="00707C31">
        <w:rPr>
          <w:rFonts w:ascii="Angsana New" w:hAnsi="Angsana New"/>
          <w:sz w:val="30"/>
          <w:szCs w:val="30"/>
        </w:rPr>
        <w:t>5</w:t>
      </w:r>
      <w:r w:rsidRPr="00707C31">
        <w:rPr>
          <w:rFonts w:ascii="Angsana New" w:hAnsi="Angsana New" w:hint="cs"/>
          <w:sz w:val="30"/>
          <w:szCs w:val="30"/>
        </w:rPr>
        <w:t xml:space="preserve"> </w:t>
      </w:r>
      <w:r w:rsidRPr="00707C3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1B5983" w14:textId="55E456D8" w:rsidR="00A15395" w:rsidRPr="00707C31" w:rsidRDefault="00A15395" w:rsidP="00EF0DA5">
      <w:pPr>
        <w:rPr>
          <w:rFonts w:ascii="Angsana New" w:hAnsi="Angsana New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2C4259" w:rsidRPr="00707C31" w14:paraId="1178C65E" w14:textId="77777777" w:rsidTr="005E4962">
        <w:trPr>
          <w:tblHeader/>
        </w:trPr>
        <w:tc>
          <w:tcPr>
            <w:tcW w:w="2963" w:type="dxa"/>
          </w:tcPr>
          <w:p w14:paraId="4EC1B6F8" w14:textId="77777777" w:rsidR="002C4259" w:rsidRPr="00707C31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7895247A" w14:textId="77777777" w:rsidR="002C4259" w:rsidRPr="00707C31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0CA55B1A" w14:textId="77777777" w:rsidR="002C4259" w:rsidRPr="00707C31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3EA4B4CF" w14:textId="77777777" w:rsidR="002C4259" w:rsidRPr="00707C31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4FB94429" w14:textId="77777777" w:rsidR="002C4259" w:rsidRPr="00707C31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962" w:rsidRPr="00707C31" w14:paraId="03606877" w14:textId="77777777" w:rsidTr="005E4962">
        <w:trPr>
          <w:tblHeader/>
        </w:trPr>
        <w:tc>
          <w:tcPr>
            <w:tcW w:w="2963" w:type="dxa"/>
          </w:tcPr>
          <w:p w14:paraId="615EC615" w14:textId="64B806EC" w:rsidR="005E4962" w:rsidRPr="00707C31" w:rsidRDefault="005E496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0BE20DD7" w14:textId="77777777" w:rsidR="005E4962" w:rsidRPr="00707C31" w:rsidRDefault="005E496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39AE65" w14:textId="721DB98C" w:rsidR="005E4962" w:rsidRPr="00707C31" w:rsidRDefault="005F7D11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00E50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0E50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1E448DD" w14:textId="77777777" w:rsidR="005E4962" w:rsidRPr="00707C31" w:rsidRDefault="005E4962" w:rsidP="00EF0DA5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DCBF69C" w14:textId="116140E9" w:rsidR="005E4962" w:rsidRPr="00707C31" w:rsidRDefault="005F7D11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E4962" w:rsidRPr="00707C31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5E4962" w:rsidRPr="00707C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  <w:gridSpan w:val="2"/>
          </w:tcPr>
          <w:p w14:paraId="14C0C4F2" w14:textId="77777777" w:rsidR="005E4962" w:rsidRPr="00707C31" w:rsidRDefault="005E4962" w:rsidP="00EF0DA5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2503E92" w14:textId="3FBA8DEF" w:rsidR="005E4962" w:rsidRPr="00707C31" w:rsidRDefault="005F7D11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00E50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0E50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gridSpan w:val="2"/>
          </w:tcPr>
          <w:p w14:paraId="1B7D4BE5" w14:textId="77777777" w:rsidR="005E4962" w:rsidRPr="00707C31" w:rsidRDefault="005E4962" w:rsidP="00EF0DA5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30D55667" w14:textId="28EA21BA" w:rsidR="005E4962" w:rsidRPr="00707C31" w:rsidRDefault="005F7D11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E4962" w:rsidRPr="00707C31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5E4962" w:rsidRPr="00707C3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E4962" w:rsidRPr="00707C31" w14:paraId="42B47A86" w14:textId="77777777" w:rsidTr="005E4962">
        <w:trPr>
          <w:tblHeader/>
        </w:trPr>
        <w:tc>
          <w:tcPr>
            <w:tcW w:w="2963" w:type="dxa"/>
          </w:tcPr>
          <w:p w14:paraId="1798128A" w14:textId="24C056D2" w:rsidR="005E4962" w:rsidRPr="00707C31" w:rsidRDefault="005E496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400BEC22" w14:textId="77777777" w:rsidR="005E4962" w:rsidRPr="00707C31" w:rsidRDefault="005E496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6EB071" w14:textId="6F289A0B" w:rsidR="005E4962" w:rsidRPr="00707C31" w:rsidRDefault="005F7D11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5739B98" w14:textId="77777777" w:rsidR="005E4962" w:rsidRPr="00707C31" w:rsidRDefault="005E4962" w:rsidP="00EF0DA5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F24E710" w14:textId="40A6B338" w:rsidR="005E4962" w:rsidRPr="00707C31" w:rsidRDefault="005F7D11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gridSpan w:val="2"/>
          </w:tcPr>
          <w:p w14:paraId="45C150A4" w14:textId="77777777" w:rsidR="005E4962" w:rsidRPr="00707C31" w:rsidRDefault="005E4962" w:rsidP="00EF0DA5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43F78EC" w14:textId="6A741A70" w:rsidR="005E4962" w:rsidRPr="00707C31" w:rsidRDefault="005F7D11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  <w:gridSpan w:val="2"/>
          </w:tcPr>
          <w:p w14:paraId="320ECB4E" w14:textId="77777777" w:rsidR="005E4962" w:rsidRPr="00707C31" w:rsidRDefault="005E4962" w:rsidP="00EF0DA5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7C9A3371" w14:textId="103F4EB5" w:rsidR="005E4962" w:rsidRPr="00707C31" w:rsidRDefault="005F7D11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E4962" w:rsidRPr="00707C31" w14:paraId="189CAC8E" w14:textId="77777777" w:rsidTr="005E4962">
        <w:trPr>
          <w:tblHeader/>
        </w:trPr>
        <w:tc>
          <w:tcPr>
            <w:tcW w:w="4212" w:type="dxa"/>
            <w:gridSpan w:val="2"/>
          </w:tcPr>
          <w:p w14:paraId="249455CE" w14:textId="77777777" w:rsidR="005E4962" w:rsidRPr="00707C31" w:rsidRDefault="005E496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69AC78A1" w14:textId="77777777" w:rsidR="005E4962" w:rsidRPr="00707C31" w:rsidRDefault="005E4962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13DD" w:rsidRPr="00707C31" w14:paraId="75282174" w14:textId="77777777" w:rsidTr="005E4962">
        <w:trPr>
          <w:tblHeader/>
        </w:trPr>
        <w:tc>
          <w:tcPr>
            <w:tcW w:w="4212" w:type="dxa"/>
            <w:gridSpan w:val="2"/>
          </w:tcPr>
          <w:p w14:paraId="3FE38F22" w14:textId="238B9C24" w:rsidR="006013DD" w:rsidRPr="00707C31" w:rsidRDefault="0067271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130" w:type="dxa"/>
            <w:gridSpan w:val="12"/>
          </w:tcPr>
          <w:p w14:paraId="17F6E126" w14:textId="77777777" w:rsidR="006013DD" w:rsidRPr="00707C31" w:rsidRDefault="006013DD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013DD" w:rsidRPr="00707C31" w14:paraId="6C913628" w14:textId="77777777" w:rsidTr="005E4962">
        <w:trPr>
          <w:cantSplit/>
        </w:trPr>
        <w:tc>
          <w:tcPr>
            <w:tcW w:w="4212" w:type="dxa"/>
            <w:gridSpan w:val="2"/>
          </w:tcPr>
          <w:p w14:paraId="4D9484EC" w14:textId="77777777" w:rsidR="006013DD" w:rsidRPr="00707C31" w:rsidRDefault="006013DD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BC3A8F" w14:textId="542500EB" w:rsidR="006013D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70" w:type="dxa"/>
            <w:gridSpan w:val="2"/>
          </w:tcPr>
          <w:p w14:paraId="311F5E36" w14:textId="77777777" w:rsidR="006013DD" w:rsidRPr="00707C31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6E046D" w14:textId="1303DDE0" w:rsidR="006013D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</w:rPr>
              <w:t>541</w:t>
            </w:r>
          </w:p>
        </w:tc>
        <w:tc>
          <w:tcPr>
            <w:tcW w:w="270" w:type="dxa"/>
            <w:gridSpan w:val="2"/>
          </w:tcPr>
          <w:p w14:paraId="66AC9606" w14:textId="77777777" w:rsidR="006013DD" w:rsidRPr="00707C31" w:rsidRDefault="006013DD" w:rsidP="00EF0D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6044883" w14:textId="02431D98" w:rsidR="006013D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270" w:type="dxa"/>
            <w:gridSpan w:val="2"/>
          </w:tcPr>
          <w:p w14:paraId="6D5E8561" w14:textId="77777777" w:rsidR="006013DD" w:rsidRPr="00707C31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2FD87E" w14:textId="1263913A" w:rsidR="006013D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</w:rPr>
              <w:t>142</w:t>
            </w:r>
          </w:p>
        </w:tc>
      </w:tr>
    </w:tbl>
    <w:p w14:paraId="19D79B50" w14:textId="77777777" w:rsidR="002C4259" w:rsidRPr="00707C31" w:rsidRDefault="002C425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6013DD" w:rsidRPr="00707C31" w14:paraId="60446974" w14:textId="77777777" w:rsidTr="005E4962">
        <w:trPr>
          <w:tblHeader/>
        </w:trPr>
        <w:tc>
          <w:tcPr>
            <w:tcW w:w="4212" w:type="dxa"/>
          </w:tcPr>
          <w:p w14:paraId="1ACD7A4F" w14:textId="7F7A855E" w:rsidR="006013DD" w:rsidRPr="00707C31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4F0A1F" w:rsidRPr="00707C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07C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130" w:type="dxa"/>
            <w:gridSpan w:val="7"/>
          </w:tcPr>
          <w:p w14:paraId="57D9F979" w14:textId="77777777" w:rsidR="006013DD" w:rsidRPr="00707C31" w:rsidRDefault="006013DD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013DD" w:rsidRPr="00707C31" w14:paraId="2D9E3D14" w14:textId="77777777" w:rsidTr="00983257">
        <w:trPr>
          <w:cantSplit/>
        </w:trPr>
        <w:tc>
          <w:tcPr>
            <w:tcW w:w="4212" w:type="dxa"/>
          </w:tcPr>
          <w:p w14:paraId="26373266" w14:textId="77777777" w:rsidR="006013DD" w:rsidRPr="00707C31" w:rsidRDefault="006013DD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95336B" w14:textId="602DB6D9" w:rsidR="006013D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E26AD6" w14:textId="77777777" w:rsidR="006013DD" w:rsidRPr="00707C31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295ADA" w14:textId="47725AA4" w:rsidR="006013D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8F1F22" w14:textId="77777777" w:rsidR="006013DD" w:rsidRPr="00707C31" w:rsidRDefault="006013DD" w:rsidP="00EF0D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AA2F32" w14:textId="541E97F6" w:rsidR="006013DD" w:rsidRPr="00707C31" w:rsidRDefault="00E61D6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E174D1" w14:textId="77777777" w:rsidR="006013DD" w:rsidRPr="00707C31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4B663D" w14:textId="77777777" w:rsidR="006013DD" w:rsidRPr="00707C31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43470219" w14:textId="77777777" w:rsidR="002C4259" w:rsidRPr="00707C31" w:rsidRDefault="002C4259" w:rsidP="00EF0DA5">
      <w:pPr>
        <w:rPr>
          <w:rFonts w:ascii="Angsana New" w:hAnsi="Angsana New"/>
          <w:sz w:val="22"/>
          <w:szCs w:val="22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3"/>
        <w:gridCol w:w="1044"/>
        <w:gridCol w:w="272"/>
        <w:gridCol w:w="1107"/>
      </w:tblGrid>
      <w:tr w:rsidR="00696DD7" w:rsidRPr="00707C31" w14:paraId="79860B14" w14:textId="77777777" w:rsidTr="00696DD7">
        <w:tc>
          <w:tcPr>
            <w:tcW w:w="4230" w:type="dxa"/>
          </w:tcPr>
          <w:p w14:paraId="11E5D786" w14:textId="039BACFC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6" w:type="dxa"/>
            <w:gridSpan w:val="7"/>
          </w:tcPr>
          <w:p w14:paraId="3989E0E9" w14:textId="77777777" w:rsidR="00696DD7" w:rsidRPr="00707C31" w:rsidRDefault="00696DD7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C12AE" w:rsidRPr="00707C31" w14:paraId="20670098" w14:textId="77777777" w:rsidTr="00EA242C">
        <w:tc>
          <w:tcPr>
            <w:tcW w:w="4230" w:type="dxa"/>
          </w:tcPr>
          <w:p w14:paraId="070F4ED1" w14:textId="77777777" w:rsidR="005C12AE" w:rsidRPr="00707C31" w:rsidRDefault="005C12AE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4F5E65" w14:textId="2141F6BF" w:rsidR="005C12AE" w:rsidRPr="00707C31" w:rsidRDefault="005A3B3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AU"/>
              </w:rPr>
              <w:t>-</w:t>
            </w:r>
          </w:p>
        </w:tc>
        <w:tc>
          <w:tcPr>
            <w:tcW w:w="270" w:type="dxa"/>
          </w:tcPr>
          <w:p w14:paraId="0CE54AEC" w14:textId="77777777" w:rsidR="005C12AE" w:rsidRPr="00707C31" w:rsidRDefault="005C12AE" w:rsidP="00EF0D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7E785" w14:textId="1E6C62DB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  <w:lang w:val="en-AU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F9C477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DF2D954" w14:textId="417A2834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28884C06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FD95A39" w14:textId="2E369863" w:rsidR="005C12AE" w:rsidRPr="00707C31" w:rsidRDefault="005F7D11" w:rsidP="009E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5C12AE" w:rsidRPr="00707C31" w14:paraId="384A7E20" w14:textId="77777777" w:rsidTr="00EA242C">
        <w:tc>
          <w:tcPr>
            <w:tcW w:w="4230" w:type="dxa"/>
          </w:tcPr>
          <w:p w14:paraId="2A8E906D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3A476AD5" w14:textId="46D21000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70" w:type="dxa"/>
          </w:tcPr>
          <w:p w14:paraId="60DA40EC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080" w:type="dxa"/>
          </w:tcPr>
          <w:p w14:paraId="2FF98BE1" w14:textId="04CFAFAA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 w:hint="cs"/>
                <w:sz w:val="30"/>
                <w:szCs w:val="30"/>
              </w:rPr>
              <w:t>251</w:t>
            </w:r>
          </w:p>
        </w:tc>
        <w:tc>
          <w:tcPr>
            <w:tcW w:w="273" w:type="dxa"/>
          </w:tcPr>
          <w:p w14:paraId="13781108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0320EAA" w14:textId="1E55847F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2" w:type="dxa"/>
          </w:tcPr>
          <w:p w14:paraId="1B69506C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7" w:type="dxa"/>
          </w:tcPr>
          <w:p w14:paraId="323F0FB6" w14:textId="626D7C02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5C12AE" w:rsidRPr="00707C31" w14:paraId="16608225" w14:textId="77777777" w:rsidTr="00EA242C">
        <w:tc>
          <w:tcPr>
            <w:tcW w:w="4230" w:type="dxa"/>
          </w:tcPr>
          <w:p w14:paraId="1CD576A1" w14:textId="77777777" w:rsidR="005C12AE" w:rsidRPr="00707C31" w:rsidRDefault="005C12AE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434D2A2" w14:textId="701BEE81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9816A04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CFB23" w14:textId="0C675208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36CB45D5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F42C73C" w14:textId="185055F6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2FE20DE2" w14:textId="77777777" w:rsidR="005C12AE" w:rsidRPr="00707C31" w:rsidRDefault="005C12AE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3B5CB7" w14:textId="7C7AD7E2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AU"/>
              </w:rPr>
              <w:t>-</w:t>
            </w:r>
          </w:p>
        </w:tc>
      </w:tr>
      <w:tr w:rsidR="005C12AE" w:rsidRPr="00707C31" w14:paraId="658FC3EE" w14:textId="77777777" w:rsidTr="00EA242C">
        <w:tc>
          <w:tcPr>
            <w:tcW w:w="4230" w:type="dxa"/>
          </w:tcPr>
          <w:p w14:paraId="0F6D789F" w14:textId="77777777" w:rsidR="005C12AE" w:rsidRPr="00707C31" w:rsidRDefault="005C12AE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9218F" w14:textId="05F554FC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5A4954D2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47EF74" w14:textId="4DEE5A97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73" w:type="dxa"/>
          </w:tcPr>
          <w:p w14:paraId="44BA15F3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1E8D8D4" w14:textId="1B8745E4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2" w:type="dxa"/>
          </w:tcPr>
          <w:p w14:paraId="4CD316C7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91DC15C" w14:textId="7625E1C9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  <w:tr w:rsidR="005C12AE" w:rsidRPr="00707C31" w14:paraId="5E61ECE6" w14:textId="77777777" w:rsidTr="00EA242C">
        <w:trPr>
          <w:trHeight w:val="209"/>
        </w:trPr>
        <w:tc>
          <w:tcPr>
            <w:tcW w:w="4230" w:type="dxa"/>
          </w:tcPr>
          <w:p w14:paraId="575C75AC" w14:textId="77777777" w:rsidR="005C12AE" w:rsidRPr="00707C31" w:rsidRDefault="005C12AE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3D20" w14:textId="78EF7724" w:rsidR="005C12AE" w:rsidRPr="00707C31" w:rsidRDefault="005A3B3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AU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197</w:t>
            </w:r>
            <w:r w:rsidRPr="00707C31">
              <w:rPr>
                <w:rFonts w:ascii="Angsana New" w:hAnsi="Angsana New"/>
                <w:sz w:val="30"/>
                <w:szCs w:val="30"/>
                <w:lang w:val="en-AU"/>
              </w:rPr>
              <w:t>)</w:t>
            </w:r>
          </w:p>
        </w:tc>
        <w:tc>
          <w:tcPr>
            <w:tcW w:w="270" w:type="dxa"/>
          </w:tcPr>
          <w:p w14:paraId="5D04AED8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4737B" w14:textId="30B57DBC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lang w:val="en-AU"/>
              </w:rPr>
              <w:t>(</w:t>
            </w:r>
            <w:r w:rsidR="005F7D11" w:rsidRPr="00707C31">
              <w:rPr>
                <w:rFonts w:ascii="Angsana New" w:hAnsi="Angsana New" w:hint="cs"/>
                <w:sz w:val="30"/>
                <w:szCs w:val="30"/>
              </w:rPr>
              <w:t>197</w:t>
            </w:r>
            <w:r w:rsidRPr="00707C31">
              <w:rPr>
                <w:rFonts w:ascii="Angsana New" w:hAnsi="Angsana New" w:hint="cs"/>
                <w:sz w:val="30"/>
                <w:szCs w:val="30"/>
                <w:lang w:val="en-AU"/>
              </w:rPr>
              <w:t>)</w:t>
            </w:r>
          </w:p>
        </w:tc>
        <w:tc>
          <w:tcPr>
            <w:tcW w:w="273" w:type="dxa"/>
          </w:tcPr>
          <w:p w14:paraId="00BEF574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DB065C" w14:textId="22D96DD4" w:rsidR="005C12AE" w:rsidRPr="00707C31" w:rsidRDefault="005A3B3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AU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70</w:t>
            </w:r>
            <w:r w:rsidRPr="00707C31">
              <w:rPr>
                <w:rFonts w:ascii="Angsana New" w:hAnsi="Angsana New"/>
                <w:sz w:val="30"/>
                <w:szCs w:val="30"/>
                <w:lang w:val="en-AU"/>
              </w:rPr>
              <w:t>)</w:t>
            </w:r>
          </w:p>
        </w:tc>
        <w:tc>
          <w:tcPr>
            <w:tcW w:w="272" w:type="dxa"/>
          </w:tcPr>
          <w:p w14:paraId="458FB923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BE3E1F" w14:textId="3411D8F6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AU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103</w:t>
            </w:r>
            <w:r w:rsidRPr="00707C31">
              <w:rPr>
                <w:rFonts w:ascii="Angsana New" w:hAnsi="Angsana New"/>
                <w:sz w:val="30"/>
                <w:szCs w:val="30"/>
                <w:lang w:val="en-AU"/>
              </w:rPr>
              <w:t>)</w:t>
            </w:r>
          </w:p>
        </w:tc>
      </w:tr>
      <w:tr w:rsidR="005C12AE" w:rsidRPr="00707C31" w14:paraId="4CDD0807" w14:textId="77777777" w:rsidTr="00EA242C">
        <w:tc>
          <w:tcPr>
            <w:tcW w:w="4230" w:type="dxa"/>
          </w:tcPr>
          <w:p w14:paraId="6DCA11E3" w14:textId="77777777" w:rsidR="005C12AE" w:rsidRPr="00707C31" w:rsidRDefault="005C12AE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D259A" w14:textId="132C9F6D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3873C5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DF28E" w14:textId="49833DBB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3" w:type="dxa"/>
          </w:tcPr>
          <w:p w14:paraId="4F0F0EF2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BD4032" w14:textId="19F8C25B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6A546F51" w14:textId="77777777" w:rsidR="005C12AE" w:rsidRPr="00707C31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3F5642" w14:textId="55DED2D0" w:rsidR="005C12A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</w:tr>
    </w:tbl>
    <w:p w14:paraId="6BF536AE" w14:textId="6FEAE8BC" w:rsidR="00696DD7" w:rsidRPr="00707C31" w:rsidRDefault="00696DD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CE4E5B9" w14:textId="3322030C" w:rsidR="000D619F" w:rsidRPr="00707C31" w:rsidRDefault="0062239D" w:rsidP="00420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07C31">
        <w:rPr>
          <w:rFonts w:ascii="Angsana New" w:hAnsi="Angsana New" w:hint="cs"/>
          <w:sz w:val="30"/>
          <w:szCs w:val="30"/>
          <w:cs/>
        </w:rPr>
        <w:t>บริษัทได้ตัดบัญชีลูกหนี้การค้าของบริษัทย่อยแห่งหนึ่งที่ได้ตั้งค่าเผื่อผลขาดทุนด้านเครดิตที่คาดว่าจะเกิดขึ้นแล้วทั้งจำนวน</w:t>
      </w:r>
      <w:r w:rsidR="009B3591" w:rsidRPr="00707C31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5F7D11" w:rsidRPr="00707C31">
        <w:rPr>
          <w:rFonts w:ascii="Angsana New" w:hAnsi="Angsana New"/>
          <w:sz w:val="30"/>
          <w:szCs w:val="30"/>
        </w:rPr>
        <w:t>33</w:t>
      </w:r>
      <w:r w:rsidR="009B3591" w:rsidRPr="00707C31">
        <w:rPr>
          <w:rFonts w:ascii="Angsana New" w:hAnsi="Angsana New"/>
          <w:sz w:val="30"/>
          <w:szCs w:val="30"/>
        </w:rPr>
        <w:t xml:space="preserve"> </w:t>
      </w:r>
      <w:r w:rsidR="009B3591" w:rsidRPr="00707C3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07C31">
        <w:rPr>
          <w:rFonts w:ascii="Angsana New" w:hAnsi="Angsana New" w:hint="cs"/>
          <w:sz w:val="30"/>
          <w:szCs w:val="30"/>
          <w:cs/>
        </w:rPr>
        <w:t>ออกจากงบการเงินเฉพาะกิจการสำหรับงวด</w:t>
      </w:r>
      <w:r w:rsidR="00DC1D63" w:rsidRPr="00707C31">
        <w:rPr>
          <w:rFonts w:ascii="Angsana New" w:hAnsi="Angsana New" w:hint="cs"/>
          <w:sz w:val="30"/>
          <w:szCs w:val="30"/>
          <w:cs/>
        </w:rPr>
        <w:t>หก</w:t>
      </w:r>
      <w:r w:rsidRPr="00707C3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5F7D11" w:rsidRPr="00707C31">
        <w:rPr>
          <w:rFonts w:ascii="Angsana New" w:hAnsi="Angsana New"/>
          <w:sz w:val="30"/>
          <w:szCs w:val="30"/>
        </w:rPr>
        <w:t>30</w:t>
      </w:r>
      <w:r w:rsidRPr="00707C31">
        <w:rPr>
          <w:rFonts w:ascii="Angsana New" w:hAnsi="Angsana New" w:hint="cs"/>
          <w:sz w:val="30"/>
          <w:szCs w:val="30"/>
          <w:cs/>
        </w:rPr>
        <w:t xml:space="preserve"> ม</w:t>
      </w:r>
      <w:r w:rsidR="00F65F5B" w:rsidRPr="00707C31">
        <w:rPr>
          <w:rFonts w:ascii="Angsana New" w:hAnsi="Angsana New" w:hint="cs"/>
          <w:sz w:val="30"/>
          <w:szCs w:val="30"/>
          <w:cs/>
        </w:rPr>
        <w:t>ิถุนายน</w:t>
      </w:r>
      <w:r w:rsidRPr="00707C31">
        <w:rPr>
          <w:rFonts w:ascii="Angsana New" w:hAnsi="Angsana New" w:hint="cs"/>
          <w:sz w:val="30"/>
          <w:szCs w:val="30"/>
          <w:cs/>
        </w:rPr>
        <w:t xml:space="preserve"> </w:t>
      </w:r>
      <w:r w:rsidR="005F7D11" w:rsidRPr="00707C31">
        <w:rPr>
          <w:rFonts w:ascii="Angsana New" w:hAnsi="Angsana New"/>
          <w:sz w:val="30"/>
          <w:szCs w:val="30"/>
        </w:rPr>
        <w:t>2566</w:t>
      </w:r>
    </w:p>
    <w:p w14:paraId="768F29E6" w14:textId="77777777" w:rsidR="000D619F" w:rsidRPr="00707C31" w:rsidRDefault="000D6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707C31"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997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CF40A9" w:rsidRPr="00707C31" w14:paraId="378F5E9C" w14:textId="77777777" w:rsidTr="00A0288E">
        <w:tc>
          <w:tcPr>
            <w:tcW w:w="2963" w:type="dxa"/>
          </w:tcPr>
          <w:p w14:paraId="29818636" w14:textId="77777777" w:rsidR="00CF40A9" w:rsidRPr="00707C31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997" w:type="dxa"/>
          </w:tcPr>
          <w:p w14:paraId="69067D96" w14:textId="77777777" w:rsidR="00CF40A9" w:rsidRPr="00707C31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CD7A2" w14:textId="77777777" w:rsidR="00CF40A9" w:rsidRPr="00707C31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CB92A28" w14:textId="77777777" w:rsidR="00CF40A9" w:rsidRPr="00707C31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93253D" w14:textId="77777777" w:rsidR="00CF40A9" w:rsidRPr="00707C31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6084D6E" w14:textId="77777777" w:rsidR="00CF40A9" w:rsidRPr="00707C31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0A9" w:rsidRPr="00707C31" w14:paraId="09A07542" w14:textId="77777777" w:rsidTr="00A0288E">
        <w:tc>
          <w:tcPr>
            <w:tcW w:w="2963" w:type="dxa"/>
          </w:tcPr>
          <w:p w14:paraId="2F687773" w14:textId="77777777" w:rsidR="00CF40A9" w:rsidRPr="00707C31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7" w:type="dxa"/>
          </w:tcPr>
          <w:p w14:paraId="55BB3CAF" w14:textId="77777777" w:rsidR="00CF40A9" w:rsidRPr="00707C31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13F179" w14:textId="77777777" w:rsidR="00CF40A9" w:rsidRPr="00707C31" w:rsidRDefault="00CF40A9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237804" w14:textId="6B2827D3" w:rsidR="00CF40A9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A4097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A4097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6BFE8C0" w14:textId="77777777" w:rsidR="00CF40A9" w:rsidRPr="00707C31" w:rsidRDefault="00CF40A9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50E989" w14:textId="76883200" w:rsidR="00CF40A9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F40A9"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F40A9" w:rsidRPr="00707C3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A1C1A29" w14:textId="77777777" w:rsidR="00CF40A9" w:rsidRPr="00707C31" w:rsidRDefault="00CF40A9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249E97" w14:textId="46DAF354" w:rsidR="00CF40A9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EA4097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A4097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EE4DEE5" w14:textId="77777777" w:rsidR="00CF40A9" w:rsidRPr="00707C31" w:rsidRDefault="00CF40A9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47E171" w14:textId="5055F810" w:rsidR="00CF40A9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F40A9"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F40A9" w:rsidRPr="00707C3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F40A9" w:rsidRPr="00707C31" w14:paraId="51BCC2DC" w14:textId="77777777" w:rsidTr="00A0288E">
        <w:tc>
          <w:tcPr>
            <w:tcW w:w="2963" w:type="dxa"/>
          </w:tcPr>
          <w:p w14:paraId="122D6502" w14:textId="00076A83" w:rsidR="00CF40A9" w:rsidRPr="00707C31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7" w:type="dxa"/>
          </w:tcPr>
          <w:p w14:paraId="7288CB80" w14:textId="77777777" w:rsidR="00CF40A9" w:rsidRPr="00707C31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F3DC2C" w14:textId="5A64BAA7" w:rsidR="00CF40A9" w:rsidRPr="00707C31" w:rsidRDefault="00CF40A9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524267" w14:textId="65C594EE" w:rsidR="00CF40A9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0CA28A8" w14:textId="77777777" w:rsidR="00CF40A9" w:rsidRPr="00707C31" w:rsidRDefault="00CF40A9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6869A8F" w14:textId="6586D7AC" w:rsidR="00CF40A9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4E43E82" w14:textId="77777777" w:rsidR="00CF40A9" w:rsidRPr="00707C31" w:rsidRDefault="00CF40A9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33EE3E9" w14:textId="282157F2" w:rsidR="00CF40A9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EBA1D97" w14:textId="77777777" w:rsidR="00CF40A9" w:rsidRPr="00707C31" w:rsidRDefault="00CF40A9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0DE953" w14:textId="4C4AB1B8" w:rsidR="00CF40A9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CF40A9" w:rsidRPr="00707C31" w14:paraId="4E6C19BA" w14:textId="77777777" w:rsidTr="00A0288E">
        <w:tc>
          <w:tcPr>
            <w:tcW w:w="3960" w:type="dxa"/>
            <w:gridSpan w:val="2"/>
          </w:tcPr>
          <w:p w14:paraId="518C441E" w14:textId="77777777" w:rsidR="00CF40A9" w:rsidRPr="00707C31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1E16B5" w14:textId="77777777" w:rsidR="00CF40A9" w:rsidRPr="00707C31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659CF21" w14:textId="77777777" w:rsidR="00CF40A9" w:rsidRPr="00707C31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6DD7" w:rsidRPr="00707C31" w14:paraId="529F4B3F" w14:textId="77777777" w:rsidTr="00A0288E">
        <w:tc>
          <w:tcPr>
            <w:tcW w:w="3960" w:type="dxa"/>
            <w:gridSpan w:val="2"/>
          </w:tcPr>
          <w:p w14:paraId="587DE648" w14:textId="0A22987A" w:rsidR="00696DD7" w:rsidRPr="00707C31" w:rsidRDefault="00401E6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696DD7"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270" w:type="dxa"/>
          </w:tcPr>
          <w:p w14:paraId="70F838BC" w14:textId="77777777" w:rsidR="00696DD7" w:rsidRPr="00707C31" w:rsidRDefault="00696DD7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A589AA" w14:textId="77777777" w:rsidR="00696DD7" w:rsidRPr="00707C31" w:rsidRDefault="00696DD7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1058" w:rsidRPr="00707C31" w14:paraId="5E6BA935" w14:textId="77777777" w:rsidTr="00A0288E">
        <w:tc>
          <w:tcPr>
            <w:tcW w:w="3960" w:type="dxa"/>
            <w:gridSpan w:val="2"/>
          </w:tcPr>
          <w:p w14:paraId="2423CE43" w14:textId="77777777" w:rsidR="00B51058" w:rsidRPr="00707C31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0CACA414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E88" w14:textId="74199771" w:rsidR="00B51058" w:rsidRPr="00707C31" w:rsidRDefault="005A3B3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14AB40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FA62AE" w14:textId="23871B92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8A267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B0031" w14:textId="27A79752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CF3292C" w14:textId="77777777" w:rsidR="00B51058" w:rsidRPr="00707C31" w:rsidRDefault="00B51058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F6C54" w14:textId="1449F393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997D98" w:rsidRPr="00707C31" w14:paraId="1F2CB075" w14:textId="77777777" w:rsidTr="00A0288E">
        <w:tc>
          <w:tcPr>
            <w:tcW w:w="3960" w:type="dxa"/>
            <w:gridSpan w:val="2"/>
          </w:tcPr>
          <w:p w14:paraId="44FBF62E" w14:textId="37292432" w:rsidR="00997D98" w:rsidRPr="00707C31" w:rsidRDefault="00997D98" w:rsidP="00997D9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70" w:type="dxa"/>
          </w:tcPr>
          <w:p w14:paraId="11200985" w14:textId="77777777" w:rsidR="00997D98" w:rsidRPr="00707C31" w:rsidRDefault="00997D98" w:rsidP="0099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19FFBF" w14:textId="1FE82CEA" w:rsidR="00997D98" w:rsidRPr="00707C31" w:rsidRDefault="005F7D11" w:rsidP="0099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75005B" w14:textId="77777777" w:rsidR="00997D98" w:rsidRPr="00707C31" w:rsidRDefault="00997D98" w:rsidP="0099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B5EDB" w14:textId="65019F33" w:rsidR="00997D98" w:rsidRPr="00707C31" w:rsidRDefault="005F7D11" w:rsidP="0099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92A917" w14:textId="77777777" w:rsidR="00997D98" w:rsidRPr="00707C31" w:rsidRDefault="00997D98" w:rsidP="0099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D8D4E" w14:textId="5CA8A319" w:rsidR="00997D98" w:rsidRPr="00707C31" w:rsidRDefault="005F7D11" w:rsidP="0099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D2BACA" w14:textId="77777777" w:rsidR="00997D98" w:rsidRPr="00707C31" w:rsidRDefault="00997D98" w:rsidP="0099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47582" w14:textId="22E2EB88" w:rsidR="00997D98" w:rsidRPr="00707C31" w:rsidRDefault="005F7D11" w:rsidP="0099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51058" w:rsidRPr="00707C31" w14:paraId="093CB63C" w14:textId="77777777" w:rsidTr="00A0288E">
        <w:tc>
          <w:tcPr>
            <w:tcW w:w="3960" w:type="dxa"/>
            <w:gridSpan w:val="2"/>
          </w:tcPr>
          <w:p w14:paraId="107A33C4" w14:textId="77777777" w:rsidR="00B51058" w:rsidRPr="00707C31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20A46F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0F752" w14:textId="4469A3B3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2D07C4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FB129" w14:textId="2221BC44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8C4C42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565C11" w14:textId="0D8EEF6D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6916B4B7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1FC7B2" w14:textId="48873D7C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A0288E" w:rsidRPr="00707C31" w14:paraId="537E9165" w14:textId="77777777" w:rsidTr="008D6E21">
        <w:tc>
          <w:tcPr>
            <w:tcW w:w="4230" w:type="dxa"/>
            <w:gridSpan w:val="3"/>
          </w:tcPr>
          <w:p w14:paraId="10DB1164" w14:textId="59895FCB" w:rsidR="00A0288E" w:rsidRPr="00707C31" w:rsidRDefault="00A0288E" w:rsidP="00A028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11ED61" w14:textId="678CB031" w:rsidR="00A0288E" w:rsidRPr="00707C31" w:rsidRDefault="00A0288E" w:rsidP="00A0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C65D3" w14:textId="77777777" w:rsidR="00A0288E" w:rsidRPr="00707C31" w:rsidRDefault="00A0288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7E30D" w14:textId="35EC286C" w:rsidR="00A0288E" w:rsidRPr="00707C31" w:rsidRDefault="00A0288E" w:rsidP="00A0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E3BC5" w14:textId="77777777" w:rsidR="00A0288E" w:rsidRPr="00707C31" w:rsidRDefault="00A0288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BDE44F" w14:textId="6C315C21" w:rsidR="00A0288E" w:rsidRPr="00707C31" w:rsidRDefault="00A0288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51EC7853" w14:textId="77777777" w:rsidR="00A0288E" w:rsidRPr="00707C31" w:rsidRDefault="00A0288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83130D" w14:textId="1D21E9CD" w:rsidR="00A0288E" w:rsidRPr="00707C31" w:rsidRDefault="00A0288E" w:rsidP="00A0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B51058" w:rsidRPr="00707C31" w14:paraId="1A18F5F9" w14:textId="77777777" w:rsidTr="00A0288E">
        <w:tc>
          <w:tcPr>
            <w:tcW w:w="3960" w:type="dxa"/>
            <w:gridSpan w:val="2"/>
          </w:tcPr>
          <w:p w14:paraId="399CA7F5" w14:textId="77777777" w:rsidR="00B51058" w:rsidRPr="00707C31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9E43ACB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060F3" w14:textId="2DC3892F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0843700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3EC3FB" w14:textId="50572874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1F14AE1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D25348" w14:textId="342374D1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FD1DE2D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54947" w14:textId="32D72BB1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</w:tr>
    </w:tbl>
    <w:p w14:paraId="2CD70643" w14:textId="6DFEE883" w:rsidR="00E43D8B" w:rsidRPr="00707C31" w:rsidRDefault="00E43D8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70"/>
        <w:gridCol w:w="1082"/>
        <w:gridCol w:w="270"/>
        <w:gridCol w:w="1080"/>
        <w:gridCol w:w="270"/>
        <w:gridCol w:w="1080"/>
      </w:tblGrid>
      <w:tr w:rsidR="00696DD7" w:rsidRPr="00707C31" w14:paraId="1936A2A1" w14:textId="77777777" w:rsidTr="00A33A20">
        <w:trPr>
          <w:cantSplit/>
        </w:trPr>
        <w:tc>
          <w:tcPr>
            <w:tcW w:w="4229" w:type="dxa"/>
          </w:tcPr>
          <w:p w14:paraId="454B3A9E" w14:textId="4C2D544A" w:rsidR="00696DD7" w:rsidRPr="00707C31" w:rsidRDefault="00401E6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696DD7"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31" w:type="dxa"/>
            <w:gridSpan w:val="7"/>
          </w:tcPr>
          <w:p w14:paraId="72148B73" w14:textId="77777777" w:rsidR="00696DD7" w:rsidRPr="00707C31" w:rsidRDefault="00696DD7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96DD7" w:rsidRPr="00707C31" w14:paraId="47B79183" w14:textId="77777777" w:rsidTr="00A33A20">
        <w:trPr>
          <w:cantSplit/>
        </w:trPr>
        <w:tc>
          <w:tcPr>
            <w:tcW w:w="4229" w:type="dxa"/>
          </w:tcPr>
          <w:p w14:paraId="57AF83C7" w14:textId="77777777" w:rsidR="00696DD7" w:rsidRPr="00707C31" w:rsidRDefault="00696DD7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35F5D23" w14:textId="53310793" w:rsidR="00696DD7" w:rsidRPr="00707C31" w:rsidRDefault="005A3B3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84B425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09FFE4A2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F2D1A0" w14:textId="77777777" w:rsidR="00696DD7" w:rsidRPr="00707C31" w:rsidRDefault="00696DD7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660B87F" w14:textId="43AC7366" w:rsidR="00696DD7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5792C404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76AC2A" w14:textId="606D971F" w:rsidR="00696DD7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696DD7" w:rsidRPr="00707C31" w14:paraId="7787B4D6" w14:textId="77777777" w:rsidTr="00DA58CF">
        <w:trPr>
          <w:cantSplit/>
          <w:trHeight w:val="62"/>
        </w:trPr>
        <w:tc>
          <w:tcPr>
            <w:tcW w:w="4229" w:type="dxa"/>
          </w:tcPr>
          <w:p w14:paraId="6CBF3851" w14:textId="27218F53" w:rsidR="002C0115" w:rsidRPr="00707C31" w:rsidRDefault="002C0115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EE06A04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2501F8E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2" w:type="dxa"/>
          </w:tcPr>
          <w:p w14:paraId="56D7470D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BCDADF8" w14:textId="77777777" w:rsidR="00696DD7" w:rsidRPr="00707C31" w:rsidRDefault="00696DD7" w:rsidP="00EF0DA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C97D152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746028B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3DC5A79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6DD7" w:rsidRPr="00707C31" w14:paraId="2FC5F7D7" w14:textId="77777777" w:rsidTr="00784850">
        <w:trPr>
          <w:cantSplit/>
        </w:trPr>
        <w:tc>
          <w:tcPr>
            <w:tcW w:w="4229" w:type="dxa"/>
          </w:tcPr>
          <w:p w14:paraId="74F03473" w14:textId="05191FC8" w:rsidR="00696DD7" w:rsidRPr="00707C31" w:rsidRDefault="00696DD7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79" w:type="dxa"/>
          </w:tcPr>
          <w:p w14:paraId="3E190DEC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37F12C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72C080B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D466C" w14:textId="77777777" w:rsidR="00696DD7" w:rsidRPr="00707C31" w:rsidRDefault="00696DD7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C34818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B196AA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DB858" w14:textId="77777777" w:rsidR="00696DD7" w:rsidRPr="00707C31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115" w:rsidRPr="00707C31" w14:paraId="136E2A74" w14:textId="77777777" w:rsidTr="00784850">
        <w:trPr>
          <w:cantSplit/>
        </w:trPr>
        <w:tc>
          <w:tcPr>
            <w:tcW w:w="4229" w:type="dxa"/>
          </w:tcPr>
          <w:p w14:paraId="07C339BE" w14:textId="3EE1BA62" w:rsidR="002C0115" w:rsidRPr="00707C31" w:rsidRDefault="002C0115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78AEF95" w14:textId="55A8D8C9" w:rsidR="002C0115" w:rsidRPr="00707C31" w:rsidRDefault="005A3B3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1624DC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6490DDD1" w14:textId="74B80509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A8939" w14:textId="77777777" w:rsidR="002C0115" w:rsidRPr="00707C31" w:rsidRDefault="002C0115" w:rsidP="00EF0DA5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8F1191" w14:textId="35373042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26A1DAEB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582AC9" w14:textId="6458256C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36AD1F8E" w14:textId="50E304A9" w:rsidR="00BE7900" w:rsidRPr="00707C31" w:rsidRDefault="00BE7900" w:rsidP="00EF0DA5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7"/>
        <w:gridCol w:w="901"/>
        <w:gridCol w:w="1080"/>
        <w:gridCol w:w="270"/>
        <w:gridCol w:w="1082"/>
        <w:gridCol w:w="270"/>
        <w:gridCol w:w="1080"/>
        <w:gridCol w:w="270"/>
        <w:gridCol w:w="1080"/>
      </w:tblGrid>
      <w:tr w:rsidR="002C0115" w:rsidRPr="00707C31" w14:paraId="5BA31E7C" w14:textId="77777777" w:rsidTr="00312D6B">
        <w:tc>
          <w:tcPr>
            <w:tcW w:w="3327" w:type="dxa"/>
            <w:shd w:val="clear" w:color="auto" w:fill="auto"/>
            <w:vAlign w:val="bottom"/>
          </w:tcPr>
          <w:p w14:paraId="09F13D9E" w14:textId="1383F718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C31">
              <w:br w:type="page"/>
            </w:r>
          </w:p>
        </w:tc>
        <w:tc>
          <w:tcPr>
            <w:tcW w:w="901" w:type="dxa"/>
          </w:tcPr>
          <w:p w14:paraId="06D57E7D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</w:tcPr>
          <w:p w14:paraId="47623BB4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94E5F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A604E27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0115" w:rsidRPr="00707C31" w14:paraId="0BFCC992" w14:textId="77777777" w:rsidTr="00312D6B">
        <w:tc>
          <w:tcPr>
            <w:tcW w:w="3327" w:type="dxa"/>
            <w:shd w:val="clear" w:color="auto" w:fill="auto"/>
            <w:vAlign w:val="bottom"/>
          </w:tcPr>
          <w:p w14:paraId="1DC75916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03B15FB6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B17DDE" w14:textId="2DFF0F1C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30</w:t>
            </w:r>
            <w:r w:rsidR="00312D6B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2D6B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23682B2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40A05C" w14:textId="148D4591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2C0115" w:rsidRPr="00707C3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2C0115" w:rsidRPr="00707C3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A54BE03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0A7C10" w14:textId="7DB3621A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30</w:t>
            </w:r>
            <w:r w:rsidR="00312D6B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2D6B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D465F22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BC75B7" w14:textId="31E33031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20" w:firstLine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C0115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0115"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C0115" w:rsidRPr="00707C31" w14:paraId="6ADAA218" w14:textId="77777777" w:rsidTr="00312D6B">
        <w:tc>
          <w:tcPr>
            <w:tcW w:w="3327" w:type="dxa"/>
            <w:shd w:val="clear" w:color="auto" w:fill="auto"/>
            <w:vAlign w:val="bottom"/>
          </w:tcPr>
          <w:p w14:paraId="1BD55FAE" w14:textId="352CA84A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63C44783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85A5B" w14:textId="4ED1BCAA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1AF593C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FF1628" w14:textId="267BA686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B01E1AF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3BEFA8" w14:textId="4249519C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065EE41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71EE95" w14:textId="702F81B2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0115" w:rsidRPr="00707C31" w14:paraId="5E8ACD02" w14:textId="77777777" w:rsidTr="00312D6B">
        <w:tc>
          <w:tcPr>
            <w:tcW w:w="3327" w:type="dxa"/>
            <w:shd w:val="clear" w:color="auto" w:fill="auto"/>
          </w:tcPr>
          <w:p w14:paraId="60896462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11DCF293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6452A540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519A7CC3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EB12FFD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0115" w:rsidRPr="00707C31" w14:paraId="05D11CF6" w14:textId="77777777" w:rsidTr="00312D6B">
        <w:tc>
          <w:tcPr>
            <w:tcW w:w="3327" w:type="dxa"/>
            <w:shd w:val="clear" w:color="auto" w:fill="auto"/>
            <w:vAlign w:val="bottom"/>
          </w:tcPr>
          <w:p w14:paraId="5100CD19" w14:textId="088476BF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1" w:type="dxa"/>
          </w:tcPr>
          <w:p w14:paraId="26C90C27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09E4065E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D50198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5AAD59A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C0115" w:rsidRPr="00707C31" w14:paraId="0FC0AFB3" w14:textId="77777777" w:rsidTr="00312D6B">
        <w:tc>
          <w:tcPr>
            <w:tcW w:w="3327" w:type="dxa"/>
            <w:shd w:val="clear" w:color="auto" w:fill="auto"/>
          </w:tcPr>
          <w:p w14:paraId="0DE7A63D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1" w:type="dxa"/>
          </w:tcPr>
          <w:p w14:paraId="0AE123D7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28B2FD" w14:textId="59199E5A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4170C" w:rsidRPr="00707C3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4170C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4627"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4170C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4170C" w:rsidRPr="00707C3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67837B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2BCAFE" w14:textId="1F89CACD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0115" w:rsidRPr="00707C3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C0115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7174CC9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9A50B" w14:textId="0B21ABDF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156D71AA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AE31FE" w14:textId="7EC6AFD0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A0288E" w:rsidRPr="00707C31" w14:paraId="6389146F" w14:textId="77777777" w:rsidTr="00930549">
        <w:tc>
          <w:tcPr>
            <w:tcW w:w="4228" w:type="dxa"/>
            <w:gridSpan w:val="2"/>
            <w:shd w:val="clear" w:color="auto" w:fill="auto"/>
          </w:tcPr>
          <w:p w14:paraId="3663733E" w14:textId="167D1A98" w:rsidR="00A0288E" w:rsidRPr="00707C31" w:rsidRDefault="00A0288E" w:rsidP="00A028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2048EE96" w14:textId="77777777" w:rsidR="00A0288E" w:rsidRPr="00707C31" w:rsidRDefault="00A0288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BAE6" w14:textId="77777777" w:rsidR="00A0288E" w:rsidRPr="00707C31" w:rsidRDefault="00A0288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0FCB30" w14:textId="77777777" w:rsidR="00A0288E" w:rsidRPr="00707C31" w:rsidRDefault="00A0288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F2F522" w14:textId="77777777" w:rsidR="00A0288E" w:rsidRPr="00707C31" w:rsidRDefault="00A0288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1C42F4" w14:textId="2EF1BD60" w:rsidR="00A0288E" w:rsidRPr="00707C31" w:rsidRDefault="00A0288E" w:rsidP="00A0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(131)</w:t>
            </w:r>
          </w:p>
        </w:tc>
        <w:tc>
          <w:tcPr>
            <w:tcW w:w="270" w:type="dxa"/>
            <w:shd w:val="clear" w:color="auto" w:fill="auto"/>
          </w:tcPr>
          <w:p w14:paraId="104144DD" w14:textId="77777777" w:rsidR="00A0288E" w:rsidRPr="00707C31" w:rsidRDefault="00A0288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0DB296" w14:textId="54AAA1E7" w:rsidR="00A0288E" w:rsidRPr="00707C31" w:rsidRDefault="00A0288E" w:rsidP="00A0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0115" w:rsidRPr="00707C31" w14:paraId="60DFDE5A" w14:textId="77777777" w:rsidTr="00312D6B">
        <w:tc>
          <w:tcPr>
            <w:tcW w:w="3327" w:type="dxa"/>
            <w:shd w:val="clear" w:color="auto" w:fill="auto"/>
          </w:tcPr>
          <w:p w14:paraId="1CE1CE8D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14:paraId="1DBDC41A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18DADC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0F35B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D49DD6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B7E1EC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30A02" w14:textId="3F5601AD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7D839829" w14:textId="77777777" w:rsidR="002C0115" w:rsidRPr="00707C31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47E5" w14:textId="31B40ACF" w:rsidR="002C011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</w:tr>
    </w:tbl>
    <w:p w14:paraId="71D1F853" w14:textId="77777777" w:rsidR="00312D6B" w:rsidRPr="00707C31" w:rsidRDefault="00312D6B">
      <w:r w:rsidRPr="00707C31"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270"/>
        <w:gridCol w:w="1080"/>
        <w:gridCol w:w="240"/>
        <w:gridCol w:w="1112"/>
        <w:gridCol w:w="240"/>
        <w:gridCol w:w="1110"/>
        <w:gridCol w:w="236"/>
        <w:gridCol w:w="1114"/>
      </w:tblGrid>
      <w:tr w:rsidR="00613164" w:rsidRPr="00707C31" w14:paraId="24A34B40" w14:textId="77777777" w:rsidTr="00312D6B">
        <w:tc>
          <w:tcPr>
            <w:tcW w:w="3958" w:type="dxa"/>
            <w:shd w:val="clear" w:color="auto" w:fill="auto"/>
            <w:vAlign w:val="bottom"/>
          </w:tcPr>
          <w:p w14:paraId="3FCC1A40" w14:textId="6F858F29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17E44A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</w:tcPr>
          <w:p w14:paraId="739DB8F5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CD7330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8C8A65E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164" w:rsidRPr="00707C31" w14:paraId="54ACB58F" w14:textId="77777777" w:rsidTr="00312D6B">
        <w:tc>
          <w:tcPr>
            <w:tcW w:w="3958" w:type="dxa"/>
            <w:shd w:val="clear" w:color="auto" w:fill="auto"/>
            <w:vAlign w:val="bottom"/>
          </w:tcPr>
          <w:p w14:paraId="2E3A957D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85B98C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2C013B" w14:textId="1C2642C7" w:rsidR="0061316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30</w:t>
            </w:r>
            <w:r w:rsidR="00312D6B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2D6B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7C38184F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F0993C6" w14:textId="5FCB1DFD" w:rsidR="0061316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613164" w:rsidRPr="00707C3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613164" w:rsidRPr="00707C3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7D76DD2E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4102E23" w14:textId="5407A392" w:rsidR="0061316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30</w:t>
            </w:r>
            <w:r w:rsidR="00312D6B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2D6B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0BC6DB72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DD5903" w14:textId="59145287" w:rsidR="0061316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13164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3164"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13164" w:rsidRPr="00707C31" w14:paraId="1B2768B2" w14:textId="77777777" w:rsidTr="00312D6B">
        <w:tc>
          <w:tcPr>
            <w:tcW w:w="3958" w:type="dxa"/>
            <w:shd w:val="clear" w:color="auto" w:fill="auto"/>
            <w:vAlign w:val="bottom"/>
          </w:tcPr>
          <w:p w14:paraId="278AADB1" w14:textId="1AF167FC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36382B" w14:textId="23FE6EB6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1158D6E" w14:textId="7C36CD87" w:rsidR="0061316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42DF9D90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7AC66AC" w14:textId="5652EF26" w:rsidR="0061316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4BEB814B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4CBE58D" w14:textId="7FAB6564" w:rsidR="0061316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D321AC1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639315C" w14:textId="3DF6AACE" w:rsidR="0061316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13164" w:rsidRPr="00707C31" w14:paraId="05829F44" w14:textId="77777777" w:rsidTr="00312D6B">
        <w:tc>
          <w:tcPr>
            <w:tcW w:w="3958" w:type="dxa"/>
            <w:shd w:val="clear" w:color="auto" w:fill="auto"/>
          </w:tcPr>
          <w:p w14:paraId="51E83913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26185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0BC4206F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7E1CF220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3781B17B" w14:textId="77777777" w:rsidR="00613164" w:rsidRPr="00707C31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707C31" w14:paraId="739F8AEF" w14:textId="77777777" w:rsidTr="00312D6B">
        <w:tc>
          <w:tcPr>
            <w:tcW w:w="3958" w:type="dxa"/>
            <w:shd w:val="clear" w:color="auto" w:fill="auto"/>
            <w:vAlign w:val="bottom"/>
          </w:tcPr>
          <w:p w14:paraId="73F9EDDB" w14:textId="78C3756D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70" w:type="dxa"/>
          </w:tcPr>
          <w:p w14:paraId="5626E464" w14:textId="77777777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2D14B7A8" w14:textId="77777777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ED66E05" w14:textId="77777777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3475BF4" w14:textId="77777777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81263" w:rsidRPr="00707C31" w14:paraId="57D97056" w14:textId="77777777" w:rsidTr="00312D6B">
        <w:tc>
          <w:tcPr>
            <w:tcW w:w="3958" w:type="dxa"/>
            <w:shd w:val="clear" w:color="auto" w:fill="auto"/>
          </w:tcPr>
          <w:p w14:paraId="7F24B689" w14:textId="77777777" w:rsidR="00081263" w:rsidRPr="00707C31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3E7BA6DF" w14:textId="77777777" w:rsidR="00081263" w:rsidRPr="00707C31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8BD91A7" w14:textId="4AF6752F" w:rsidR="0008126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39BE" w:rsidRPr="00707C3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DF39BE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F39BE" w:rsidRPr="00707C3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0" w:type="dxa"/>
          </w:tcPr>
          <w:p w14:paraId="0B8988F1" w14:textId="77777777" w:rsidR="00081263" w:rsidRPr="00707C31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572DCA" w14:textId="404E8C7F" w:rsidR="0008126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81263" w:rsidRPr="00707C3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81263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4984669D" w14:textId="77777777" w:rsidR="00081263" w:rsidRPr="00707C31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76172C4" w14:textId="0FE85AD3" w:rsidR="0008126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707CD252" w14:textId="77777777" w:rsidR="00081263" w:rsidRPr="00707C31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F9D7D36" w14:textId="0E6491BD" w:rsidR="00081263" w:rsidRPr="00707C31" w:rsidRDefault="005F7D11" w:rsidP="009E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81263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81263" w:rsidRPr="00707C31" w14:paraId="688BC617" w14:textId="77777777" w:rsidTr="00312D6B">
        <w:tc>
          <w:tcPr>
            <w:tcW w:w="3958" w:type="dxa"/>
            <w:shd w:val="clear" w:color="auto" w:fill="auto"/>
          </w:tcPr>
          <w:p w14:paraId="4BB7667D" w14:textId="77777777" w:rsidR="00081263" w:rsidRPr="00707C31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70" w:type="dxa"/>
          </w:tcPr>
          <w:p w14:paraId="55E39BAE" w14:textId="77777777" w:rsidR="00081263" w:rsidRPr="00707C31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7D84CFD" w14:textId="23F9CAB1" w:rsidR="0008126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00E332A" w14:textId="77777777" w:rsidR="00081263" w:rsidRPr="00707C31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CDC760" w14:textId="2FB0D2F3" w:rsidR="0008126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40665DAE" w14:textId="77777777" w:rsidR="00081263" w:rsidRPr="00707C31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224B1B5" w14:textId="7F0DC039" w:rsidR="0008126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44C229E5" w14:textId="77777777" w:rsidR="00081263" w:rsidRPr="00707C31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7CE186C" w14:textId="49A68573" w:rsidR="00081263" w:rsidRPr="00707C31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A548C" w:rsidRPr="00707C31" w14:paraId="71BF55ED" w14:textId="77777777" w:rsidTr="00312D6B">
        <w:tc>
          <w:tcPr>
            <w:tcW w:w="3958" w:type="dxa"/>
            <w:shd w:val="clear" w:color="auto" w:fill="auto"/>
          </w:tcPr>
          <w:p w14:paraId="553B5EE9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1B4E277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360D68E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513F1EE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9352A7A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7AB5D32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2422F698" w14:textId="3F6892EF" w:rsidR="000A548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36" w:type="dxa"/>
            <w:shd w:val="clear" w:color="auto" w:fill="auto"/>
          </w:tcPr>
          <w:p w14:paraId="6C5AFE3B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9D8158A" w14:textId="549DBD25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A58CF" w:rsidRPr="00707C31" w14:paraId="2636590A" w14:textId="77777777" w:rsidTr="00312D6B">
        <w:tc>
          <w:tcPr>
            <w:tcW w:w="4228" w:type="dxa"/>
            <w:gridSpan w:val="2"/>
            <w:shd w:val="clear" w:color="auto" w:fill="auto"/>
          </w:tcPr>
          <w:p w14:paraId="014BD3E4" w14:textId="0DE9559F" w:rsidR="00DA58CF" w:rsidRPr="00707C31" w:rsidRDefault="00DA58CF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550C7079" w14:textId="77777777" w:rsidR="00DA58CF" w:rsidRPr="00707C31" w:rsidRDefault="00DA58C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943B6F6" w14:textId="77777777" w:rsidR="00DA58CF" w:rsidRPr="00707C31" w:rsidRDefault="00DA58C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5CEDAFB" w14:textId="77777777" w:rsidR="00DA58CF" w:rsidRPr="00707C31" w:rsidRDefault="00DA58C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BB379F8" w14:textId="77777777" w:rsidR="00DA58CF" w:rsidRPr="00707C31" w:rsidRDefault="00DA58C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E6BED40" w14:textId="13521ACA" w:rsidR="00DA58CF" w:rsidRPr="00707C31" w:rsidRDefault="00DF39B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D797974" w14:textId="77777777" w:rsidR="00DA58CF" w:rsidRPr="00707C31" w:rsidRDefault="00DA58C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E4E2034" w14:textId="0ADD591B" w:rsidR="00DA58CF" w:rsidRPr="00707C31" w:rsidRDefault="00DA58C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A548C" w:rsidRPr="00707C31" w14:paraId="0AF87F83" w14:textId="77777777" w:rsidTr="00312D6B">
        <w:tc>
          <w:tcPr>
            <w:tcW w:w="3958" w:type="dxa"/>
            <w:shd w:val="clear" w:color="auto" w:fill="auto"/>
          </w:tcPr>
          <w:p w14:paraId="0E028890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23DAB12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2D89233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DA55E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6DBDC5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316185F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193E9" w14:textId="75DCD2DA" w:rsidR="000A548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1484093F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377D2" w14:textId="15D2D30D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2614C9F2" w14:textId="7643A2AF" w:rsidR="00AC6751" w:rsidRPr="00707C31" w:rsidRDefault="00AC675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0FDF4EB" w14:textId="3A700384" w:rsidR="003C5518" w:rsidRPr="00707C31" w:rsidRDefault="003C5518" w:rsidP="00EF0DA5">
      <w:pPr>
        <w:ind w:left="540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เงินให้กู้ยืมระยะสั้นแก่บุคคลหรือกิจการที่เกี่ยวข้องกันมีกำหนดชำระคืนเมื่อทวงถาม</w:t>
      </w:r>
    </w:p>
    <w:p w14:paraId="0A01FF30" w14:textId="77777777" w:rsidR="003C5518" w:rsidRPr="00707C31" w:rsidRDefault="003C551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080"/>
        <w:gridCol w:w="239"/>
        <w:gridCol w:w="1111"/>
        <w:gridCol w:w="236"/>
        <w:gridCol w:w="1114"/>
        <w:gridCol w:w="236"/>
        <w:gridCol w:w="1116"/>
      </w:tblGrid>
      <w:tr w:rsidR="00AA0276" w:rsidRPr="00707C31" w14:paraId="740F540F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0694047C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77CCC08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C3796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D1F87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276" w:rsidRPr="00707C31" w14:paraId="5BA32691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7FE3CC3C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1F0F22" w14:textId="094EDD83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30</w:t>
            </w:r>
            <w:r w:rsidR="00312D6B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2D6B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14:paraId="7F947692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D95BC77" w14:textId="2CB1CD29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AA0276" w:rsidRPr="00707C3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A0276" w:rsidRPr="00707C3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46C2421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3B2EC6A" w14:textId="101E0B56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30</w:t>
            </w:r>
            <w:r w:rsidR="00312D6B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2D6B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32248409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DEA2BE8" w14:textId="4BD1F57B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A0276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A0276"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A0276" w:rsidRPr="00707C31" w14:paraId="24E73614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0B18B15F" w14:textId="69AF9DC9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594EF8" w14:textId="2F653CFC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7637688A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B27E47" w14:textId="37E54904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8A34548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AA5ACAE" w14:textId="4BE88B09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0DE5AAB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D490239" w14:textId="0B2A4961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A0276" w:rsidRPr="00707C31" w14:paraId="61BA836E" w14:textId="77777777" w:rsidTr="00324B4F">
        <w:tc>
          <w:tcPr>
            <w:tcW w:w="4228" w:type="dxa"/>
            <w:shd w:val="clear" w:color="auto" w:fill="auto"/>
          </w:tcPr>
          <w:p w14:paraId="55125589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B68526B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C2EB10F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64B4C4A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707C31" w14:paraId="725C0CFD" w14:textId="77777777" w:rsidTr="003639FD">
        <w:tc>
          <w:tcPr>
            <w:tcW w:w="4228" w:type="dxa"/>
            <w:shd w:val="clear" w:color="auto" w:fill="auto"/>
            <w:vAlign w:val="bottom"/>
          </w:tcPr>
          <w:p w14:paraId="46BCB2AD" w14:textId="6540E661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01F6A04" w14:textId="3B78DE4B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330D1E" w14:textId="77777777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18B26CB" w14:textId="77777777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A548C" w:rsidRPr="00707C31" w14:paraId="12FED80F" w14:textId="77777777" w:rsidTr="00324B4F">
        <w:tc>
          <w:tcPr>
            <w:tcW w:w="4228" w:type="dxa"/>
            <w:shd w:val="clear" w:color="auto" w:fill="auto"/>
          </w:tcPr>
          <w:p w14:paraId="4B50F6EA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C1D54AF" w14:textId="68E386CE" w:rsidR="000A548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57C2D" w:rsidRPr="00707C3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39" w:type="dxa"/>
            <w:shd w:val="clear" w:color="auto" w:fill="auto"/>
          </w:tcPr>
          <w:p w14:paraId="0C46AA13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F74EFB" w14:textId="029CAF14" w:rsidR="000A548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A548C" w:rsidRPr="00707C3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639DAFE0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3710329" w14:textId="53C65344" w:rsidR="000A548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11930D1F" w14:textId="77777777" w:rsidR="000A548C" w:rsidRPr="00707C31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516B0DD7" w14:textId="7BBE4164" w:rsidR="000A548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</w:tbl>
    <w:p w14:paraId="33F4B1D6" w14:textId="77777777" w:rsidR="00DA58CF" w:rsidRPr="00707C31" w:rsidRDefault="00DA58C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2E3F9C09" w14:textId="54E3BED7" w:rsidR="00DA58CF" w:rsidRPr="00707C31" w:rsidRDefault="00DA58C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จำนวนเงิน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="005F7D11" w:rsidRPr="00707C31">
        <w:rPr>
          <w:rFonts w:asciiTheme="majorBidi" w:hAnsiTheme="majorBidi" w:cstheme="majorBidi"/>
          <w:sz w:val="30"/>
          <w:szCs w:val="30"/>
        </w:rPr>
        <w:t>38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ล้านบาท มีระยะเวลา </w:t>
      </w:r>
      <w:r w:rsidR="005F7D11" w:rsidRPr="00707C31">
        <w:rPr>
          <w:rFonts w:asciiTheme="majorBidi" w:hAnsiTheme="majorBidi" w:cstheme="majorBidi"/>
          <w:sz w:val="30"/>
          <w:szCs w:val="30"/>
        </w:rPr>
        <w:t>4</w:t>
      </w:r>
      <w:r w:rsidRPr="00707C31">
        <w:rPr>
          <w:rFonts w:asciiTheme="majorBidi" w:hAnsiTheme="majorBidi" w:cstheme="majorBidi"/>
          <w:sz w:val="30"/>
          <w:szCs w:val="30"/>
        </w:rPr>
        <w:t xml:space="preserve"> - </w:t>
      </w:r>
      <w:r w:rsidR="005F7D11" w:rsidRPr="00707C31">
        <w:rPr>
          <w:rFonts w:asciiTheme="majorBidi" w:hAnsiTheme="majorBidi" w:cstheme="majorBidi"/>
          <w:sz w:val="30"/>
          <w:szCs w:val="30"/>
        </w:rPr>
        <w:t>9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 w:cstheme="majorBidi"/>
          <w:sz w:val="30"/>
          <w:szCs w:val="30"/>
        </w:rPr>
        <w:t>2567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>-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="005F7D11" w:rsidRPr="00707C31">
        <w:rPr>
          <w:rFonts w:asciiTheme="majorBidi" w:hAnsiTheme="majorBidi" w:cstheme="majorBidi"/>
          <w:sz w:val="30"/>
          <w:szCs w:val="30"/>
        </w:rPr>
        <w:t>2572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โดยมีกำหนดชำระเงินต้นและดอกเบี้ยเป็นรายปี </w:t>
      </w:r>
    </w:p>
    <w:p w14:paraId="0EA1543A" w14:textId="77777777" w:rsidR="00473F8B" w:rsidRPr="00707C31" w:rsidRDefault="00473F8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707C31" w14:paraId="6BF2A5B9" w14:textId="77777777" w:rsidTr="00324B4F">
        <w:trPr>
          <w:cantSplit/>
          <w:tblHeader/>
        </w:trPr>
        <w:tc>
          <w:tcPr>
            <w:tcW w:w="4228" w:type="dxa"/>
          </w:tcPr>
          <w:p w14:paraId="70BFE474" w14:textId="77777777" w:rsidR="00AA0276" w:rsidRPr="00707C31" w:rsidRDefault="00AA0276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CAC18F9" w14:textId="77777777" w:rsidR="00AA0276" w:rsidRPr="00707C31" w:rsidRDefault="00AA0276" w:rsidP="00EF0DA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6D269" w14:textId="77777777" w:rsidR="00AA0276" w:rsidRPr="00707C31" w:rsidRDefault="00AA027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02EAB3" w14:textId="77777777" w:rsidR="00AA0276" w:rsidRPr="00707C31" w:rsidRDefault="00AA0276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276" w:rsidRPr="00707C31" w14:paraId="61CA4E5E" w14:textId="77777777" w:rsidTr="00324B4F">
        <w:trPr>
          <w:cantSplit/>
          <w:tblHeader/>
        </w:trPr>
        <w:tc>
          <w:tcPr>
            <w:tcW w:w="4228" w:type="dxa"/>
          </w:tcPr>
          <w:p w14:paraId="3D768715" w14:textId="77777777" w:rsidR="00AA0276" w:rsidRPr="00707C31" w:rsidRDefault="00AA0276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728F32B" w14:textId="3AFCEBD6" w:rsidR="00AA0276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12D6B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2D6B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905777C" w14:textId="77777777" w:rsidR="00AA0276" w:rsidRPr="00707C31" w:rsidRDefault="00AA0276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C5B918" w14:textId="03C90F0C" w:rsidR="00AA0276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AA0276" w:rsidRPr="00707C31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</w:t>
            </w:r>
            <w:r w:rsidR="00AA0276" w:rsidRPr="00707C3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95AC0E2" w14:textId="77777777" w:rsidR="00AA0276" w:rsidRPr="00707C31" w:rsidRDefault="00AA0276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A67EFC" w14:textId="30408D28" w:rsidR="00AA0276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12D6B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2D6B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3625E11" w14:textId="77777777" w:rsidR="00AA0276" w:rsidRPr="00707C31" w:rsidRDefault="00AA0276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F87D2" w14:textId="797DCA2F" w:rsidR="00AA0276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A0276"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A0276" w:rsidRPr="00707C3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A0276" w:rsidRPr="00707C31" w14:paraId="0DFA1B56" w14:textId="77777777" w:rsidTr="00324B4F">
        <w:trPr>
          <w:cantSplit/>
          <w:tblHeader/>
        </w:trPr>
        <w:tc>
          <w:tcPr>
            <w:tcW w:w="4228" w:type="dxa"/>
          </w:tcPr>
          <w:p w14:paraId="56CC9C19" w14:textId="3728C4B1" w:rsidR="00AA0276" w:rsidRPr="00707C31" w:rsidRDefault="00AA0276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28D4886" w14:textId="16EAFFE5" w:rsidR="00AA0276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123DD34" w14:textId="77777777" w:rsidR="00AA0276" w:rsidRPr="00707C31" w:rsidRDefault="00AA0276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E9C0EC" w14:textId="35FF411E" w:rsidR="00AA0276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D9B14F1" w14:textId="77777777" w:rsidR="00AA0276" w:rsidRPr="00707C31" w:rsidRDefault="00AA0276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F27EA" w14:textId="5329B04A" w:rsidR="00AA0276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62ADEA1" w14:textId="77777777" w:rsidR="00AA0276" w:rsidRPr="00707C31" w:rsidRDefault="00AA0276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B76D2" w14:textId="66C940FA" w:rsidR="00AA0276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AA0276" w:rsidRPr="00707C31" w14:paraId="2FE5400E" w14:textId="77777777" w:rsidTr="00324B4F">
        <w:trPr>
          <w:cantSplit/>
          <w:tblHeader/>
        </w:trPr>
        <w:tc>
          <w:tcPr>
            <w:tcW w:w="4228" w:type="dxa"/>
          </w:tcPr>
          <w:p w14:paraId="4EF75994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2346A78" w14:textId="77777777" w:rsidR="00AA0276" w:rsidRPr="00707C31" w:rsidRDefault="00AA0276" w:rsidP="00EF0DA5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707C31" w14:paraId="6699FFBA" w14:textId="77777777" w:rsidTr="00324B4F">
        <w:trPr>
          <w:cantSplit/>
        </w:trPr>
        <w:tc>
          <w:tcPr>
            <w:tcW w:w="4228" w:type="dxa"/>
          </w:tcPr>
          <w:p w14:paraId="5804E700" w14:textId="36A3F16E" w:rsidR="00C65629" w:rsidRPr="00707C31" w:rsidRDefault="00C65629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4F1ED9F8" w14:textId="77777777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D94E" w14:textId="77777777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979DA" w14:textId="77777777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4650E" w14:textId="77777777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A128" w14:textId="77777777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318E" w14:textId="77777777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DED01" w14:textId="77777777" w:rsidR="00C65629" w:rsidRPr="00707C31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058" w:rsidRPr="00707C31" w14:paraId="18F42FF2" w14:textId="77777777" w:rsidTr="00324B4F">
        <w:trPr>
          <w:cantSplit/>
        </w:trPr>
        <w:tc>
          <w:tcPr>
            <w:tcW w:w="4228" w:type="dxa"/>
          </w:tcPr>
          <w:p w14:paraId="08D7375A" w14:textId="77777777" w:rsidR="00B51058" w:rsidRPr="00707C31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3732F24" w14:textId="294C36F1" w:rsidR="00B51058" w:rsidRPr="00707C31" w:rsidRDefault="005C339C" w:rsidP="0077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6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E461CE" w14:textId="77777777" w:rsidR="00B51058" w:rsidRPr="00707C31" w:rsidRDefault="00B51058" w:rsidP="005C3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8DAA0" w14:textId="19129F0E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70" w:type="dxa"/>
          </w:tcPr>
          <w:p w14:paraId="75380E34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5D82E" w14:textId="667F00A0" w:rsidR="00B51058" w:rsidRPr="00707C31" w:rsidRDefault="005F7D11" w:rsidP="00A3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3C316C7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DC7BB" w14:textId="7E586B5F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</w:tr>
      <w:tr w:rsidR="00B51058" w:rsidRPr="00707C31" w14:paraId="5F08BD61" w14:textId="77777777" w:rsidTr="00324B4F">
        <w:trPr>
          <w:cantSplit/>
        </w:trPr>
        <w:tc>
          <w:tcPr>
            <w:tcW w:w="4228" w:type="dxa"/>
          </w:tcPr>
          <w:p w14:paraId="6AE016AD" w14:textId="77777777" w:rsidR="00B51058" w:rsidRPr="00707C31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31D2DACB" w14:textId="2C4AD484" w:rsidR="00B51058" w:rsidRPr="00707C31" w:rsidRDefault="005F7D11" w:rsidP="0077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6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01205F9D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0B08C" w14:textId="7BF173CA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81D2A2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A8C1C" w14:textId="45C485F7" w:rsidR="00B51058" w:rsidRPr="00707C31" w:rsidRDefault="005F7D11" w:rsidP="00A3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225DE05F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59F5" w14:textId="7C7CDDD8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B51058" w:rsidRPr="00707C31" w14:paraId="0FA83E95" w14:textId="77777777" w:rsidTr="00324B4F">
        <w:trPr>
          <w:cantSplit/>
          <w:trHeight w:val="389"/>
        </w:trPr>
        <w:tc>
          <w:tcPr>
            <w:tcW w:w="4228" w:type="dxa"/>
          </w:tcPr>
          <w:p w14:paraId="6D5626F9" w14:textId="77777777" w:rsidR="00B51058" w:rsidRPr="00707C31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1D221E83" w14:textId="38B07F21" w:rsidR="00B51058" w:rsidRPr="00707C31" w:rsidRDefault="005F7D11" w:rsidP="0077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6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40F94B66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70A8" w14:textId="5E3BACA2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28C4A663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F723" w14:textId="3FB04367" w:rsidR="00B51058" w:rsidRPr="00707C31" w:rsidRDefault="005F7D11" w:rsidP="00A3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28C505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B1959" w14:textId="7E13E6B2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B51058" w:rsidRPr="00707C31" w14:paraId="0EAFF154" w14:textId="77777777" w:rsidTr="00324B4F">
        <w:trPr>
          <w:cantSplit/>
          <w:trHeight w:val="70"/>
        </w:trPr>
        <w:tc>
          <w:tcPr>
            <w:tcW w:w="4228" w:type="dxa"/>
          </w:tcPr>
          <w:p w14:paraId="44758609" w14:textId="77777777" w:rsidR="00B51058" w:rsidRPr="00707C31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3F20A" w14:textId="347688D3" w:rsidR="00B51058" w:rsidRPr="00707C31" w:rsidRDefault="005F7D11" w:rsidP="0077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6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0B89639F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F7326" w14:textId="06948590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70" w:type="dxa"/>
          </w:tcPr>
          <w:p w14:paraId="3BB14EF9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F7BF4" w14:textId="32223EE0" w:rsidR="00B51058" w:rsidRPr="00707C31" w:rsidRDefault="005F7D11" w:rsidP="00A3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64B2FCC8" w14:textId="77777777" w:rsidR="00B51058" w:rsidRPr="00707C31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866E3" w14:textId="5DA0D147" w:rsidR="00B51058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</w:p>
        </w:tc>
      </w:tr>
    </w:tbl>
    <w:p w14:paraId="0EC9D559" w14:textId="65DC531C" w:rsidR="00AA0276" w:rsidRPr="00707C31" w:rsidRDefault="00AA0276" w:rsidP="00EF0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0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DE0E82" w:rsidRPr="00707C31" w14:paraId="5089594D" w14:textId="77777777" w:rsidTr="000B649D">
        <w:trPr>
          <w:cantSplit/>
          <w:tblHeader/>
        </w:trPr>
        <w:tc>
          <w:tcPr>
            <w:tcW w:w="4228" w:type="dxa"/>
          </w:tcPr>
          <w:p w14:paraId="253A6677" w14:textId="77777777" w:rsidR="00DE0E82" w:rsidRPr="00707C31" w:rsidRDefault="00DE0E82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4C79A40B" w14:textId="77777777" w:rsidR="00DE0E82" w:rsidRPr="00707C31" w:rsidRDefault="00DE0E82" w:rsidP="00EF0DA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971867" w14:textId="77777777" w:rsidR="00DE0E82" w:rsidRPr="00707C31" w:rsidRDefault="00DE0E82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C902286" w14:textId="77777777" w:rsidR="00DE0E82" w:rsidRPr="00707C31" w:rsidRDefault="00DE0E82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0E82" w:rsidRPr="00707C31" w14:paraId="02FFA01D" w14:textId="77777777" w:rsidTr="000B649D">
        <w:trPr>
          <w:cantSplit/>
          <w:tblHeader/>
        </w:trPr>
        <w:tc>
          <w:tcPr>
            <w:tcW w:w="4228" w:type="dxa"/>
          </w:tcPr>
          <w:p w14:paraId="4033CB05" w14:textId="77777777" w:rsidR="00DE0E82" w:rsidRPr="00707C31" w:rsidRDefault="00DE0E82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1E0055D0" w14:textId="26853976" w:rsidR="00DE0E82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C0EA9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EA9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DE8BB9F" w14:textId="77777777" w:rsidR="00DE0E82" w:rsidRPr="00707C31" w:rsidRDefault="00DE0E82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47278F0" w14:textId="19780FF8" w:rsidR="00DE0E82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DE0E82" w:rsidRPr="00707C31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</w:t>
            </w:r>
            <w:r w:rsidR="00DE0E82" w:rsidRPr="00707C3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6964F2E" w14:textId="77777777" w:rsidR="00DE0E82" w:rsidRPr="00707C31" w:rsidRDefault="00DE0E82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F684FD4" w14:textId="390B2431" w:rsidR="00DE0E82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C0EA9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0EA9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FCB7A18" w14:textId="77777777" w:rsidR="00DE0E82" w:rsidRPr="00707C31" w:rsidRDefault="00DE0E82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C17AAC9" w14:textId="4DFDCE4E" w:rsidR="00DE0E82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E0E82"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E0E82" w:rsidRPr="00707C3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E0E82" w:rsidRPr="00707C31" w14:paraId="4D8E01AF" w14:textId="77777777" w:rsidTr="000B649D">
        <w:trPr>
          <w:cantSplit/>
          <w:tblHeader/>
        </w:trPr>
        <w:tc>
          <w:tcPr>
            <w:tcW w:w="4228" w:type="dxa"/>
          </w:tcPr>
          <w:p w14:paraId="23AE29C4" w14:textId="77777777" w:rsidR="00DE0E82" w:rsidRPr="00707C31" w:rsidRDefault="00DE0E82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6B8504A4" w14:textId="135F4620" w:rsidR="00DE0E82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9100083" w14:textId="77777777" w:rsidR="00DE0E82" w:rsidRPr="00707C31" w:rsidRDefault="00DE0E82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5F08206" w14:textId="532E88AC" w:rsidR="00DE0E82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6B8F141" w14:textId="77777777" w:rsidR="00DE0E82" w:rsidRPr="00707C31" w:rsidRDefault="00DE0E82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00C129E" w14:textId="3095448A" w:rsidR="00DE0E82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A332697" w14:textId="77777777" w:rsidR="00DE0E82" w:rsidRPr="00707C31" w:rsidRDefault="00DE0E82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75C5DFA" w14:textId="0540AC17" w:rsidR="00DE0E82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DE0E82" w:rsidRPr="00707C31" w14:paraId="50E68304" w14:textId="77777777" w:rsidTr="000B649D">
        <w:trPr>
          <w:cantSplit/>
          <w:tblHeader/>
        </w:trPr>
        <w:tc>
          <w:tcPr>
            <w:tcW w:w="4228" w:type="dxa"/>
          </w:tcPr>
          <w:p w14:paraId="5BE36373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3D6B1A8E" w14:textId="77777777" w:rsidR="00DE0E82" w:rsidRPr="00707C31" w:rsidRDefault="00DE0E82" w:rsidP="00EF0DA5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1805" w:rsidRPr="00707C31" w14:paraId="2F3DEB03" w14:textId="77777777" w:rsidTr="002472BC">
        <w:trPr>
          <w:cantSplit/>
        </w:trPr>
        <w:tc>
          <w:tcPr>
            <w:tcW w:w="4228" w:type="dxa"/>
          </w:tcPr>
          <w:p w14:paraId="0C86FDE3" w14:textId="77777777" w:rsidR="00D41805" w:rsidRPr="00707C31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5132" w:type="dxa"/>
            <w:gridSpan w:val="7"/>
          </w:tcPr>
          <w:p w14:paraId="31C6B5EC" w14:textId="77777777" w:rsidR="00D41805" w:rsidRPr="00707C31" w:rsidRDefault="00D41805" w:rsidP="00EF0DA5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41805" w:rsidRPr="00707C31" w14:paraId="08216A68" w14:textId="77777777" w:rsidTr="00A34A48">
        <w:trPr>
          <w:cantSplit/>
        </w:trPr>
        <w:tc>
          <w:tcPr>
            <w:tcW w:w="4228" w:type="dxa"/>
          </w:tcPr>
          <w:p w14:paraId="756DA87B" w14:textId="77777777" w:rsidR="00D41805" w:rsidRPr="00707C31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0AE56116" w14:textId="66509AD2" w:rsidR="00D41805" w:rsidRPr="00707C31" w:rsidRDefault="005C339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4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A39C6" w14:textId="77777777" w:rsidR="00D41805" w:rsidRPr="00707C31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171DED" w14:textId="77777777" w:rsidR="00D41805" w:rsidRPr="00707C31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3BB08" w14:textId="77777777" w:rsidR="00D41805" w:rsidRPr="00707C31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8AE2A4" w14:textId="66A87216" w:rsidR="00D4180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25AB63" w14:textId="77777777" w:rsidR="00D41805" w:rsidRPr="00707C31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C2CA777" w14:textId="07232760" w:rsidR="00D4180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5F656E" w:rsidRPr="00707C31" w14:paraId="53196B6C" w14:textId="77777777" w:rsidTr="00A34A48">
        <w:trPr>
          <w:cantSplit/>
          <w:trHeight w:val="389"/>
        </w:trPr>
        <w:tc>
          <w:tcPr>
            <w:tcW w:w="4228" w:type="dxa"/>
          </w:tcPr>
          <w:p w14:paraId="53CC3ED2" w14:textId="1FFD1CD2" w:rsidR="005F656E" w:rsidRPr="00707C31" w:rsidRDefault="005F656E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92E098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F0D0B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4596E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7A329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B1956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CFFD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2C4ED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0E82" w:rsidRPr="00707C31" w14:paraId="51856D0E" w14:textId="77777777" w:rsidTr="007853DF">
        <w:trPr>
          <w:cantSplit/>
          <w:trHeight w:val="389"/>
        </w:trPr>
        <w:tc>
          <w:tcPr>
            <w:tcW w:w="4228" w:type="dxa"/>
          </w:tcPr>
          <w:p w14:paraId="336C165B" w14:textId="4C47640D" w:rsidR="00DE0E82" w:rsidRPr="00707C31" w:rsidRDefault="00DE0E82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54A26E62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90D2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DC5B7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70061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66FAB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6B237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F9935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656E" w:rsidRPr="00707C31" w14:paraId="1A40A182" w14:textId="77777777" w:rsidTr="007853DF">
        <w:trPr>
          <w:cantSplit/>
          <w:trHeight w:val="389"/>
        </w:trPr>
        <w:tc>
          <w:tcPr>
            <w:tcW w:w="4228" w:type="dxa"/>
          </w:tcPr>
          <w:p w14:paraId="113AF856" w14:textId="77777777" w:rsidR="005F656E" w:rsidRPr="00707C31" w:rsidRDefault="005F656E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E55B683" w14:textId="64BB27D0" w:rsidR="005F656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59478D11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FB97F9" w14:textId="1B1A628B" w:rsidR="005F656E" w:rsidRPr="00707C31" w:rsidRDefault="005F7D11" w:rsidP="009E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5701FA48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EB794C" w14:textId="41049020" w:rsidR="005F656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4199039E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2CA848" w14:textId="23280EB4" w:rsidR="005F656E" w:rsidRPr="00707C31" w:rsidRDefault="005F7D11" w:rsidP="009E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3C5518" w:rsidRPr="00707C31" w14:paraId="6D02CFD1" w14:textId="77777777" w:rsidTr="00324B4F">
        <w:trPr>
          <w:cantSplit/>
          <w:tblHeader/>
        </w:trPr>
        <w:tc>
          <w:tcPr>
            <w:tcW w:w="4228" w:type="dxa"/>
          </w:tcPr>
          <w:p w14:paraId="37EB5E6B" w14:textId="77777777" w:rsidR="003C5518" w:rsidRPr="00707C31" w:rsidRDefault="003C5518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B91FA2C" w14:textId="77777777" w:rsidR="003C5518" w:rsidRPr="00707C31" w:rsidRDefault="003C5518" w:rsidP="00EF0DA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3758E2" w14:textId="77777777" w:rsidR="003C5518" w:rsidRPr="00707C31" w:rsidRDefault="003C551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85982FD" w14:textId="77777777" w:rsidR="003C5518" w:rsidRPr="00707C31" w:rsidRDefault="003C5518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97723" w:rsidRPr="00707C31" w14:paraId="706AC745" w14:textId="77777777" w:rsidTr="00324B4F">
        <w:trPr>
          <w:cantSplit/>
          <w:trHeight w:val="389"/>
        </w:trPr>
        <w:tc>
          <w:tcPr>
            <w:tcW w:w="4228" w:type="dxa"/>
          </w:tcPr>
          <w:p w14:paraId="4A90B019" w14:textId="77777777" w:rsidR="00097723" w:rsidRPr="00707C31" w:rsidRDefault="00097723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2BC09942" w14:textId="640F2CDD" w:rsidR="0009772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16C43B37" w14:textId="77777777" w:rsidR="00097723" w:rsidRPr="00707C31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07657" w14:textId="5E04413C" w:rsidR="0009772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5689469" w14:textId="77777777" w:rsidR="00097723" w:rsidRPr="00707C31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271D0" w14:textId="686F38F9" w:rsidR="0009772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6A50C8E" w14:textId="77777777" w:rsidR="00097723" w:rsidRPr="00707C31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952D" w14:textId="46674D5B" w:rsidR="0009772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097723" w:rsidRPr="00707C31" w14:paraId="75954A26" w14:textId="77777777" w:rsidTr="00324B4F">
        <w:trPr>
          <w:cantSplit/>
          <w:trHeight w:val="389"/>
        </w:trPr>
        <w:tc>
          <w:tcPr>
            <w:tcW w:w="4228" w:type="dxa"/>
          </w:tcPr>
          <w:p w14:paraId="4B6B9FCC" w14:textId="77777777" w:rsidR="00097723" w:rsidRPr="00707C31" w:rsidRDefault="00097723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ADE2727" w14:textId="24E7DC2A" w:rsidR="0009772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790FF66" w14:textId="77777777" w:rsidR="00097723" w:rsidRPr="00707C31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2CC30" w14:textId="618F3A30" w:rsidR="0009772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10802901" w14:textId="77777777" w:rsidR="00097723" w:rsidRPr="00707C31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1BD7E" w14:textId="0BBA3B0C" w:rsidR="0009772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00BF521C" w14:textId="77777777" w:rsidR="00097723" w:rsidRPr="00707C31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DACA7" w14:textId="3E42A273" w:rsidR="0009772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097723" w:rsidRPr="00707C31" w14:paraId="1A1B1D8C" w14:textId="77777777" w:rsidTr="00324B4F">
        <w:trPr>
          <w:cantSplit/>
          <w:trHeight w:val="389"/>
        </w:trPr>
        <w:tc>
          <w:tcPr>
            <w:tcW w:w="4228" w:type="dxa"/>
          </w:tcPr>
          <w:p w14:paraId="7B4A840B" w14:textId="77777777" w:rsidR="00097723" w:rsidRPr="00707C31" w:rsidRDefault="00097723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B89E17" w14:textId="141D6B56" w:rsidR="0009772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6995E18C" w14:textId="77777777" w:rsidR="00097723" w:rsidRPr="00707C31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FAA82E" w14:textId="54357431" w:rsidR="0009772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6C12AAE6" w14:textId="77777777" w:rsidR="00097723" w:rsidRPr="00707C31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3309E" w14:textId="532FA429" w:rsidR="0009772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7DDCE8FF" w14:textId="77777777" w:rsidR="00097723" w:rsidRPr="00707C31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38968" w14:textId="7C4A2069" w:rsidR="0009772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</w:tr>
    </w:tbl>
    <w:p w14:paraId="73319FAD" w14:textId="77777777" w:rsidR="007F24D9" w:rsidRPr="00707C31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46F4D1" w14:textId="19CF1886" w:rsidR="007F24D9" w:rsidRPr="00707C31" w:rsidRDefault="007F24D9" w:rsidP="00EF0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กลุ่มบริษัท/บริษัทเช่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อาคารและส่วนปรับปรุงและยานพาหนะจาก</w:t>
      </w:r>
      <w:r w:rsidRPr="00707C31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5F7D11" w:rsidRPr="00707C31">
        <w:rPr>
          <w:rFonts w:asciiTheme="majorBidi" w:hAnsiTheme="majorBidi" w:cstheme="majorBidi"/>
          <w:sz w:val="30"/>
          <w:szCs w:val="30"/>
        </w:rPr>
        <w:t>1</w:t>
      </w:r>
      <w:r w:rsidR="00524479" w:rsidRPr="00707C31">
        <w:rPr>
          <w:rFonts w:asciiTheme="majorBidi" w:hAnsiTheme="majorBidi" w:cstheme="majorBidi"/>
          <w:sz w:val="30"/>
          <w:szCs w:val="30"/>
        </w:rPr>
        <w:t xml:space="preserve"> - </w:t>
      </w:r>
      <w:r w:rsidR="005F7D11" w:rsidRPr="00707C31">
        <w:rPr>
          <w:rFonts w:asciiTheme="majorBidi" w:hAnsiTheme="majorBidi" w:cstheme="majorBidi"/>
          <w:sz w:val="30"/>
          <w:szCs w:val="30"/>
        </w:rPr>
        <w:t>5</w:t>
      </w:r>
      <w:r w:rsidR="00524479"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 w:cstheme="majorBidi"/>
          <w:sz w:val="30"/>
          <w:szCs w:val="30"/>
        </w:rPr>
        <w:t>2566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>-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="005F7D11" w:rsidRPr="00707C31">
        <w:rPr>
          <w:rFonts w:asciiTheme="majorBidi" w:hAnsiTheme="majorBidi" w:cstheme="majorBidi"/>
          <w:sz w:val="30"/>
          <w:szCs w:val="30"/>
        </w:rPr>
        <w:t>2571</w:t>
      </w:r>
    </w:p>
    <w:p w14:paraId="612AF527" w14:textId="77777777" w:rsidR="007F24D9" w:rsidRPr="00707C31" w:rsidRDefault="007F24D9" w:rsidP="00EF0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20"/>
          <w:szCs w:val="20"/>
        </w:rPr>
      </w:pPr>
    </w:p>
    <w:p w14:paraId="37A3DC42" w14:textId="683BDF51" w:rsidR="00DA58CF" w:rsidRPr="00707C31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บริษัทย่อยแห่งหนึ่งมีภาระผูกพัน</w:t>
      </w:r>
      <w:r w:rsidR="00053DF8" w:rsidRPr="00707C31">
        <w:rPr>
          <w:rFonts w:asciiTheme="majorBidi" w:hAnsiTheme="majorBidi" w:cstheme="majorBidi" w:hint="cs"/>
          <w:sz w:val="30"/>
          <w:szCs w:val="30"/>
          <w:cs/>
        </w:rPr>
        <w:t>กับบุคคลหรือกิจการอื่นที่เกี่ยวข้องกัน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ที่จะต้องจ่ายชำระค่าเช่าตามเงื่อนไขที่ระบุในสัญญาเช่าที่ดินพร้อมสิ่งปลูกสร้าง สัญญาดังกล่าวมีระยะเวลาเช่า </w:t>
      </w:r>
      <w:r w:rsidR="005F7D11" w:rsidRPr="00707C31">
        <w:rPr>
          <w:rFonts w:asciiTheme="majorBidi" w:hAnsiTheme="majorBidi" w:cstheme="majorBidi"/>
          <w:sz w:val="30"/>
          <w:szCs w:val="30"/>
        </w:rPr>
        <w:t>3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="005F7D11" w:rsidRPr="00707C31">
        <w:rPr>
          <w:rFonts w:asciiTheme="majorBidi" w:hAnsiTheme="majorBidi" w:cstheme="majorBidi"/>
          <w:sz w:val="30"/>
          <w:szCs w:val="30"/>
        </w:rPr>
        <w:t>31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F7D11" w:rsidRPr="00707C31">
        <w:rPr>
          <w:rFonts w:asciiTheme="majorBidi" w:hAnsiTheme="majorBidi" w:cstheme="majorBidi"/>
          <w:sz w:val="30"/>
          <w:szCs w:val="30"/>
        </w:rPr>
        <w:t>2567</w:t>
      </w:r>
    </w:p>
    <w:p w14:paraId="1F59EB0F" w14:textId="77777777" w:rsidR="00DA58CF" w:rsidRPr="00707C31" w:rsidRDefault="00DA58C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AA0276" w:rsidRPr="00707C31" w14:paraId="0D6A046E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F3807FD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972AEE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6EB3E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668B69E3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A0276" w:rsidRPr="00707C31" w14:paraId="0D5DE77A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E1F0637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3E394F" w14:textId="7AF518D6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30</w:t>
            </w:r>
            <w:r w:rsidR="00327DF3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7DF3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</w:tcPr>
          <w:p w14:paraId="4929508F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1045504" w14:textId="11AB2A51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AA0276" w:rsidRPr="00707C3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A0276" w:rsidRPr="00707C3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E3E56D7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964E86" w14:textId="34B2DADC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30</w:t>
            </w:r>
            <w:r w:rsidR="00327DF3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7DF3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94F2B0B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331FF5" w14:textId="592E61C5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A0276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A0276"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A0276" w:rsidRPr="00707C31" w14:paraId="4267A5B9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3738B712" w14:textId="5C5F29E8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D3EF7B" w14:textId="47008CDD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7E96EF29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F6201E9" w14:textId="6B136221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DF037F6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39FBCFF" w14:textId="45878D2D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2225A62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F2099D" w14:textId="368858C6" w:rsidR="00AA027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A0276" w:rsidRPr="00707C31" w14:paraId="02947F92" w14:textId="77777777" w:rsidTr="00324B4F">
        <w:tc>
          <w:tcPr>
            <w:tcW w:w="4230" w:type="dxa"/>
            <w:shd w:val="clear" w:color="auto" w:fill="auto"/>
          </w:tcPr>
          <w:p w14:paraId="1D4D944F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43F55F8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CD1D892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96E2BD6" w14:textId="77777777" w:rsidR="00AA0276" w:rsidRPr="00707C31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8C4" w:rsidRPr="00707C31" w14:paraId="16F68E28" w14:textId="77777777" w:rsidTr="00786E55">
        <w:tc>
          <w:tcPr>
            <w:tcW w:w="4230" w:type="dxa"/>
            <w:shd w:val="clear" w:color="auto" w:fill="auto"/>
            <w:vAlign w:val="bottom"/>
          </w:tcPr>
          <w:p w14:paraId="61C2BAC4" w14:textId="7EFB8754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683E9D7" w14:textId="77777777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AEA185" w14:textId="77777777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F771892" w14:textId="77777777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B38C4" w:rsidRPr="00707C31" w14:paraId="29A3C33F" w14:textId="77777777" w:rsidTr="00324B4F">
        <w:tc>
          <w:tcPr>
            <w:tcW w:w="4230" w:type="dxa"/>
            <w:shd w:val="clear" w:color="auto" w:fill="auto"/>
          </w:tcPr>
          <w:p w14:paraId="15EEBAD1" w14:textId="77777777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2818EF1" w14:textId="66CD0600" w:rsidR="001B38C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3F5561B5" w14:textId="77777777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9923266" w14:textId="411E5200" w:rsidR="001B38C4" w:rsidRPr="00707C31" w:rsidRDefault="00053DF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A45524" w14:textId="77777777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362F0A4" w14:textId="1C893AD6" w:rsidR="001B38C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5B67DA6" w14:textId="77777777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FF1A60" w14:textId="1CD4C1FD" w:rsidR="001B38C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0A8610B8" w14:textId="77777777" w:rsidR="00AA0276" w:rsidRPr="00707C31" w:rsidRDefault="00AA027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C322E8" w14:textId="2FB26582" w:rsidR="001B38C4" w:rsidRPr="00707C31" w:rsidRDefault="006076C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</w:t>
      </w:r>
      <w:r w:rsidR="006B33E8" w:rsidRPr="00707C31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707C31">
        <w:rPr>
          <w:rFonts w:asciiTheme="majorBidi" w:hAnsiTheme="majorBidi" w:cstheme="majorBidi"/>
          <w:sz w:val="30"/>
          <w:szCs w:val="30"/>
          <w:cs/>
        </w:rPr>
        <w:t>ที่เกี่ยวข้องกันดังกล่าวมีกำหนดชำระคืนเมื่อทวงถาม</w:t>
      </w:r>
    </w:p>
    <w:p w14:paraId="3CBEDC09" w14:textId="132C2ACA" w:rsidR="00A34A48" w:rsidRPr="00707C31" w:rsidRDefault="00A34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  <w:r w:rsidRPr="00707C31">
        <w:rPr>
          <w:rFonts w:asciiTheme="majorBidi" w:hAnsiTheme="majorBidi" w:cstheme="majorBidi"/>
          <w:sz w:val="10"/>
          <w:szCs w:val="10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707C31" w14:paraId="65F0606E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18CCED8" w14:textId="7777777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1E7D690" w14:textId="7777777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F1E98" w14:textId="7777777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72E568BF" w14:textId="7777777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24D9" w:rsidRPr="00707C31" w14:paraId="29D57FD0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1B059EA" w14:textId="51602B9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764CCE" w14:textId="6A271EB8" w:rsidR="007F24D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30</w:t>
            </w:r>
            <w:r w:rsidR="00327DF3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7DF3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</w:tcPr>
          <w:p w14:paraId="566D8321" w14:textId="7777777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24C726A" w14:textId="15394F8F" w:rsidR="007F24D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7F24D9" w:rsidRPr="00707C3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7F24D9" w:rsidRPr="00707C3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09CE15CB" w14:textId="7777777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226B296" w14:textId="734219AE" w:rsidR="007F24D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30</w:t>
            </w:r>
            <w:r w:rsidR="00327DF3"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7DF3" w:rsidRPr="00707C3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19DF3EA" w14:textId="7777777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34688" w14:textId="33E92562" w:rsidR="007F24D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F24D9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24D9"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F24D9" w:rsidRPr="00707C31" w14:paraId="0D151189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701AB13" w14:textId="394CD53B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0CD230" w14:textId="3138ABFD" w:rsidR="007F24D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64E876EB" w14:textId="7777777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526FC66" w14:textId="164C914C" w:rsidR="007F24D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3ADA588" w14:textId="7777777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7B40908" w14:textId="187B23AA" w:rsidR="007F24D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0CB3B58" w14:textId="7777777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B064BA" w14:textId="627DB414" w:rsidR="007F24D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F24D9" w:rsidRPr="00707C31" w14:paraId="235F6112" w14:textId="77777777" w:rsidTr="001B38C4">
        <w:tc>
          <w:tcPr>
            <w:tcW w:w="4230" w:type="dxa"/>
            <w:shd w:val="clear" w:color="auto" w:fill="auto"/>
          </w:tcPr>
          <w:p w14:paraId="7E950F13" w14:textId="7777777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7034CE" w14:textId="7777777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6A681B3" w14:textId="7777777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CCA9914" w14:textId="77777777" w:rsidR="007F24D9" w:rsidRPr="00707C31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8C4" w:rsidRPr="00707C31" w14:paraId="50FEA647" w14:textId="77777777" w:rsidTr="001B38C4">
        <w:tc>
          <w:tcPr>
            <w:tcW w:w="4230" w:type="dxa"/>
            <w:shd w:val="clear" w:color="auto" w:fill="auto"/>
            <w:vAlign w:val="bottom"/>
          </w:tcPr>
          <w:p w14:paraId="07E80C31" w14:textId="3F9F7C1A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C2871C4" w14:textId="77777777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6A14E5B" w14:textId="77777777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47F776" w14:textId="77777777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D541E" w14:textId="77777777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FC0CC1A" w14:textId="77777777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2ED0C" w14:textId="77777777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2C928B" w14:textId="77777777" w:rsidR="001B38C4" w:rsidRPr="00707C31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6517" w:rsidRPr="00707C31" w14:paraId="101B2524" w14:textId="77777777" w:rsidTr="001B38C4">
        <w:tc>
          <w:tcPr>
            <w:tcW w:w="4230" w:type="dxa"/>
            <w:shd w:val="clear" w:color="auto" w:fill="auto"/>
          </w:tcPr>
          <w:p w14:paraId="1D1BA9FC" w14:textId="3FE0FCE7" w:rsidR="00206517" w:rsidRPr="00707C31" w:rsidRDefault="00567B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4954F619" w14:textId="5195557D" w:rsidR="00206517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B71F6D8" w14:textId="77777777" w:rsidR="00206517" w:rsidRPr="00707C31" w:rsidRDefault="0020651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E17AD89" w14:textId="629C59A8" w:rsidR="00206517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D693E48" w14:textId="77777777" w:rsidR="00206517" w:rsidRPr="00707C31" w:rsidRDefault="0020651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9871E02" w14:textId="133A70C9" w:rsidR="00206517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0F970201" w14:textId="77777777" w:rsidR="00206517" w:rsidRPr="00707C31" w:rsidRDefault="0020651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F349A95" w14:textId="23520977" w:rsidR="00206517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C6C95D7" w14:textId="77777777" w:rsidR="007F24D9" w:rsidRPr="00707C31" w:rsidRDefault="007F24D9" w:rsidP="009C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CDE0D4" w14:textId="66FB02E0" w:rsidR="00DA58CF" w:rsidRPr="00707C31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</w:t>
      </w:r>
      <w:r w:rsidR="00053DF8" w:rsidRPr="00707C31">
        <w:rPr>
          <w:rFonts w:asciiTheme="majorBidi" w:hAnsiTheme="majorBidi" w:hint="cs"/>
          <w:sz w:val="30"/>
          <w:szCs w:val="30"/>
          <w:cs/>
        </w:rPr>
        <w:t>ผู้ถือหุ้นรายใหญ่</w:t>
      </w:r>
      <w:r w:rsidRPr="00707C31">
        <w:rPr>
          <w:rFonts w:asciiTheme="majorBidi" w:hAnsiTheme="majorBidi" w:cstheme="majorBidi"/>
          <w:sz w:val="30"/>
          <w:szCs w:val="30"/>
          <w:cs/>
        </w:rPr>
        <w:t>ดังกล่าวมีกำหนดชำระคืนใน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5F7D11" w:rsidRPr="00707C31">
        <w:rPr>
          <w:rFonts w:asciiTheme="majorBidi" w:hAnsiTheme="majorBidi" w:cstheme="majorBidi"/>
          <w:sz w:val="30"/>
          <w:szCs w:val="30"/>
        </w:rPr>
        <w:t>2569</w:t>
      </w:r>
    </w:p>
    <w:p w14:paraId="2E27FAAC" w14:textId="77777777" w:rsidR="00DB07F1" w:rsidRPr="00707C31" w:rsidRDefault="00DB07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B5C08" w14:textId="38315AE9" w:rsidR="00DF7265" w:rsidRPr="00707C31" w:rsidRDefault="00DF726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</w:t>
      </w:r>
      <w:r w:rsidR="00E13955" w:rsidRPr="00707C3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การค้าและอื่นๆ</w:t>
      </w:r>
    </w:p>
    <w:p w14:paraId="469350A7" w14:textId="77777777" w:rsidR="006C4CDC" w:rsidRPr="00707C31" w:rsidRDefault="006C4CDC" w:rsidP="00EF0DA5">
      <w:pPr>
        <w:rPr>
          <w:sz w:val="20"/>
          <w:szCs w:val="20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707C31" w14:paraId="19330274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48F62DCF" w14:textId="62142F06" w:rsidR="00BF745D" w:rsidRPr="00707C31" w:rsidRDefault="00BF745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  <w:vAlign w:val="bottom"/>
          </w:tcPr>
          <w:p w14:paraId="27483C03" w14:textId="68650A42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745D" w:rsidRPr="00707C31" w14:paraId="107E8462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2B555BC8" w14:textId="01457E8A" w:rsidR="00BF745D" w:rsidRPr="00707C31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</w:p>
          <w:p w14:paraId="30881FC2" w14:textId="77777777" w:rsidR="006C4CDC" w:rsidRPr="00707C31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4F1DAEE" w14:textId="4FF62221" w:rsidR="006C4CDC" w:rsidRPr="00707C31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D68BE8A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1662AB6C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257084D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3FE66969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566A928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E7405FF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416F6C1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10053244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266209D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12FDEC92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2696618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BF745D" w:rsidRPr="00707C31" w14:paraId="4F2670BC" w14:textId="77777777" w:rsidTr="00F40FD0">
        <w:trPr>
          <w:trHeight w:val="236"/>
          <w:tblHeader/>
        </w:trPr>
        <w:tc>
          <w:tcPr>
            <w:tcW w:w="2790" w:type="dxa"/>
          </w:tcPr>
          <w:p w14:paraId="60A95906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5BC92893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745D" w:rsidRPr="00707C31" w14:paraId="0AEC870B" w14:textId="77777777" w:rsidTr="00F40FD0">
        <w:trPr>
          <w:trHeight w:val="20"/>
        </w:trPr>
        <w:tc>
          <w:tcPr>
            <w:tcW w:w="2790" w:type="dxa"/>
          </w:tcPr>
          <w:p w14:paraId="10BFB444" w14:textId="7049E32D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327DF3"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27DF3"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0D619F"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66" w:type="dxa"/>
          </w:tcPr>
          <w:p w14:paraId="2573519F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F0E16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9C4D37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4B0E0C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566BEBF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B07DCE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AD70833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2677D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82913E1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3D5" w:rsidRPr="00707C31" w14:paraId="761437E5" w14:textId="77777777" w:rsidTr="00F40FD0">
        <w:trPr>
          <w:trHeight w:val="20"/>
        </w:trPr>
        <w:tc>
          <w:tcPr>
            <w:tcW w:w="2790" w:type="dxa"/>
          </w:tcPr>
          <w:p w14:paraId="2F055E7B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7C0651F9" w14:textId="26E6C0F4" w:rsidR="000A23D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5201" w:rsidRPr="00707C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236" w:type="dxa"/>
          </w:tcPr>
          <w:p w14:paraId="1983ADA1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BA8A9D1" w14:textId="6B398467" w:rsidR="000A23D5" w:rsidRPr="00707C31" w:rsidRDefault="000F58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9" w:type="dxa"/>
          </w:tcPr>
          <w:p w14:paraId="408796D6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CB25667" w14:textId="2612C129" w:rsidR="000A23D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918</w:t>
            </w:r>
          </w:p>
        </w:tc>
        <w:tc>
          <w:tcPr>
            <w:tcW w:w="236" w:type="dxa"/>
          </w:tcPr>
          <w:p w14:paraId="50A96BE8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E9D8FDB" w14:textId="001DB4DE" w:rsidR="000A23D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26F4F" w:rsidRPr="00707C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0F58C7" w:rsidRPr="00707C3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DA47F9A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AC015E1" w14:textId="7391F118" w:rsidR="000A23D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A23D5" w:rsidRPr="00707C31" w14:paraId="4FBA48AC" w14:textId="77777777" w:rsidTr="00F40FD0">
        <w:trPr>
          <w:trHeight w:val="20"/>
        </w:trPr>
        <w:tc>
          <w:tcPr>
            <w:tcW w:w="2790" w:type="dxa"/>
          </w:tcPr>
          <w:p w14:paraId="00B14042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2AFAE564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F6C2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88D561D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2D92D8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C67290F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EEDF4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81B8AC0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6AAD0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BF3B6D7" w14:textId="77777777" w:rsidR="000A23D5" w:rsidRPr="00707C31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110C" w:rsidRPr="00707C31" w14:paraId="5654933C" w14:textId="77777777" w:rsidTr="00F40FD0">
        <w:trPr>
          <w:trHeight w:val="20"/>
        </w:trPr>
        <w:tc>
          <w:tcPr>
            <w:tcW w:w="2790" w:type="dxa"/>
          </w:tcPr>
          <w:p w14:paraId="3882BDFC" w14:textId="026826B6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ABF3BAD" w14:textId="7C671B0D" w:rsidR="0098110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236" w:type="dxa"/>
          </w:tcPr>
          <w:p w14:paraId="65610821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681C13D" w14:textId="75F49545" w:rsidR="0098110C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ADF268A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DD64CC1" w14:textId="2A7ED366" w:rsidR="0098110C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4B7309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68901E6" w14:textId="05408FFE" w:rsidR="0098110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236" w:type="dxa"/>
          </w:tcPr>
          <w:p w14:paraId="611AC864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B869D7C" w14:textId="7B58A051" w:rsidR="0098110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8110C" w:rsidRPr="00707C31" w14:paraId="2CD600F7" w14:textId="77777777" w:rsidTr="00F40FD0">
        <w:trPr>
          <w:trHeight w:val="20"/>
        </w:trPr>
        <w:tc>
          <w:tcPr>
            <w:tcW w:w="2790" w:type="dxa"/>
          </w:tcPr>
          <w:p w14:paraId="05A141F0" w14:textId="0996903A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66B3F33" w14:textId="3FBEBF97" w:rsidR="0098110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2B64450C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0B995B5" w14:textId="430F5D4B" w:rsidR="0098110C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B10B02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50025CA" w14:textId="5E80AF5E" w:rsidR="0098110C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B69CF5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5B05664" w14:textId="1B750CC5" w:rsidR="0098110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38EF300B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B12D72F" w14:textId="350596B1" w:rsidR="0098110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8110C" w:rsidRPr="00707C31" w14:paraId="384F40C5" w14:textId="77777777" w:rsidTr="00F40FD0">
        <w:trPr>
          <w:trHeight w:val="20"/>
        </w:trPr>
        <w:tc>
          <w:tcPr>
            <w:tcW w:w="2790" w:type="dxa"/>
          </w:tcPr>
          <w:p w14:paraId="28EFC3DF" w14:textId="2D7D7790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13A0813" w14:textId="5A2DE94B" w:rsidR="0098110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36" w:type="dxa"/>
          </w:tcPr>
          <w:p w14:paraId="7A546E02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0D29E8" w14:textId="3F7AEF5F" w:rsidR="0098110C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0D6167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5E8822" w14:textId="09D495A6" w:rsidR="0098110C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99406B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74907F6" w14:textId="3989F674" w:rsidR="0098110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36" w:type="dxa"/>
          </w:tcPr>
          <w:p w14:paraId="27C33FF6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087980CF" w14:textId="7C7E898C" w:rsidR="0098110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8110C" w:rsidRPr="00707C31" w14:paraId="145B599F" w14:textId="77777777" w:rsidTr="00F40FD0">
        <w:trPr>
          <w:trHeight w:val="20"/>
        </w:trPr>
        <w:tc>
          <w:tcPr>
            <w:tcW w:w="2790" w:type="dxa"/>
          </w:tcPr>
          <w:p w14:paraId="5374888D" w14:textId="4906C916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8A771E6" w14:textId="308194F8" w:rsidR="0098110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236" w:type="dxa"/>
          </w:tcPr>
          <w:p w14:paraId="0AC954E2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CA0AC9" w14:textId="6A3DE348" w:rsidR="0098110C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0CB310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43E31D2" w14:textId="3B7DB561" w:rsidR="0098110C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0A2A4B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E055365" w14:textId="153388F9" w:rsidR="0098110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236" w:type="dxa"/>
          </w:tcPr>
          <w:p w14:paraId="4D5CFC7E" w14:textId="77777777" w:rsidR="0098110C" w:rsidRPr="00707C31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34F4D76" w14:textId="16916908" w:rsidR="0098110C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7D3C4E" w:rsidRPr="00707C31" w14:paraId="4F6BCAEC" w14:textId="77777777" w:rsidTr="00DA58CF">
        <w:trPr>
          <w:trHeight w:val="20"/>
        </w:trPr>
        <w:tc>
          <w:tcPr>
            <w:tcW w:w="2790" w:type="dxa"/>
          </w:tcPr>
          <w:p w14:paraId="0F89F39F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A53D07C" w14:textId="12FEB23D" w:rsidR="007D3C4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75201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812</w:t>
            </w:r>
          </w:p>
        </w:tc>
        <w:tc>
          <w:tcPr>
            <w:tcW w:w="236" w:type="dxa"/>
          </w:tcPr>
          <w:p w14:paraId="3C7207F4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DA7EC7C" w14:textId="2E98884C" w:rsidR="007D3C4E" w:rsidRPr="00707C31" w:rsidRDefault="000F58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39" w:type="dxa"/>
          </w:tcPr>
          <w:p w14:paraId="2E2850E0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BB376B8" w14:textId="7A28EFBA" w:rsidR="007D3C4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/>
                <w:b/>
                <w:bCs/>
                <w:sz w:val="28"/>
                <w:szCs w:val="28"/>
              </w:rPr>
              <w:t>918</w:t>
            </w:r>
          </w:p>
        </w:tc>
        <w:tc>
          <w:tcPr>
            <w:tcW w:w="236" w:type="dxa"/>
          </w:tcPr>
          <w:p w14:paraId="0EDE466A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040149F" w14:textId="6AA8A8D8" w:rsidR="007D3C4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26F4F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0F58C7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36" w:type="dxa"/>
          </w:tcPr>
          <w:p w14:paraId="3563CF82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511C8D76" w14:textId="289D6A30" w:rsidR="007D3C4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499</w:t>
            </w:r>
          </w:p>
        </w:tc>
      </w:tr>
      <w:tr w:rsidR="007D3C4E" w:rsidRPr="00707C31" w14:paraId="44780CE8" w14:textId="77777777" w:rsidTr="00DA58CF">
        <w:trPr>
          <w:trHeight w:val="20"/>
        </w:trPr>
        <w:tc>
          <w:tcPr>
            <w:tcW w:w="2790" w:type="dxa"/>
          </w:tcPr>
          <w:p w14:paraId="75549E84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4A52258A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4F8C6F2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76F513" w14:textId="1BF58D4E" w:rsidR="00E75201" w:rsidRPr="00707C31" w:rsidRDefault="00E752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A4C0DB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51EE25C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630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875B10" w14:textId="3CDEC9C6" w:rsidR="00826F4F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630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CBD55EB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2CA1496A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069601CD" w14:textId="315AB077" w:rsidR="00826F4F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(</w:t>
            </w:r>
            <w:r w:rsidR="005F7D11" w:rsidRPr="00707C31">
              <w:rPr>
                <w:rFonts w:asciiTheme="majorBidi" w:hAnsiTheme="majorBidi"/>
                <w:sz w:val="28"/>
                <w:szCs w:val="28"/>
              </w:rPr>
              <w:t>6</w:t>
            </w:r>
            <w:r w:rsidRPr="00707C3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CFB877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D79B038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E48067" w14:textId="538C3DE5" w:rsidR="00826F4F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31EBAB8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CEE13BD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3C4E" w:rsidRPr="00707C31" w14:paraId="6AFAF115" w14:textId="77777777" w:rsidTr="00F40FD0">
        <w:trPr>
          <w:trHeight w:val="20"/>
        </w:trPr>
        <w:tc>
          <w:tcPr>
            <w:tcW w:w="2790" w:type="dxa"/>
          </w:tcPr>
          <w:p w14:paraId="4C93F28D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2CCF5FE" w14:textId="21FF39D6" w:rsidR="007D3C4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75201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</w:t>
            </w:r>
          </w:p>
        </w:tc>
        <w:tc>
          <w:tcPr>
            <w:tcW w:w="236" w:type="dxa"/>
          </w:tcPr>
          <w:p w14:paraId="6C060B41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EEAB1BA" w14:textId="1069FFEB" w:rsidR="007D3C4E" w:rsidRPr="00707C31" w:rsidRDefault="000F58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39" w:type="dxa"/>
          </w:tcPr>
          <w:p w14:paraId="4CB102D0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DC5C206" w14:textId="7BDC6BBE" w:rsidR="007D3C4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/>
                <w:b/>
                <w:bCs/>
                <w:sz w:val="28"/>
                <w:szCs w:val="28"/>
              </w:rPr>
              <w:t>912</w:t>
            </w:r>
          </w:p>
        </w:tc>
        <w:tc>
          <w:tcPr>
            <w:tcW w:w="236" w:type="dxa"/>
          </w:tcPr>
          <w:p w14:paraId="66B13F90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8E059EB" w14:textId="4F409AB8" w:rsidR="007D3C4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26F4F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0F58C7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1E667B6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F2574B4" w14:textId="77777777" w:rsidR="007D3C4E" w:rsidRPr="00707C31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3F3E1AB" w14:textId="7F8CDBD7" w:rsidR="00DE0E82" w:rsidRPr="00707C31" w:rsidRDefault="00DE0E82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pacing w:val="-2"/>
          <w:sz w:val="2"/>
          <w:szCs w:val="2"/>
        </w:rPr>
      </w:pPr>
    </w:p>
    <w:p w14:paraId="59DAB9BF" w14:textId="3714AAEE" w:rsidR="00DB07F1" w:rsidRPr="00707C31" w:rsidRDefault="00DB07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"/>
          <w:szCs w:val="2"/>
        </w:rPr>
      </w:pPr>
      <w:r w:rsidRPr="00707C31">
        <w:rPr>
          <w:rFonts w:asciiTheme="majorBidi" w:hAnsiTheme="majorBidi" w:cstheme="majorBidi"/>
          <w:spacing w:val="-2"/>
          <w:sz w:val="2"/>
          <w:szCs w:val="2"/>
        </w:rPr>
        <w:br w:type="page"/>
      </w: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DE0E82" w:rsidRPr="00707C31" w14:paraId="5CE88004" w14:textId="77777777" w:rsidTr="000B649D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483A25A8" w14:textId="7784D0FF" w:rsidR="00DE0E82" w:rsidRPr="00707C31" w:rsidRDefault="00DE0E82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  <w:vAlign w:val="bottom"/>
          </w:tcPr>
          <w:p w14:paraId="79C38594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E0E82" w:rsidRPr="00707C31" w14:paraId="1E581322" w14:textId="77777777" w:rsidTr="000B649D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0901FFF0" w14:textId="77777777" w:rsidR="00DE0E82" w:rsidRPr="00707C31" w:rsidRDefault="00DE0E82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CC4432D" w14:textId="77777777" w:rsidR="00DE0E82" w:rsidRPr="00707C31" w:rsidRDefault="00DE0E82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0051D68A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5EA020A8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4011B389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02216338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55E803A7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0E1133C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15ABAF0E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76675FC9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76D28898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05CF22B0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67269F7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DE0E82" w:rsidRPr="00707C31" w14:paraId="7F1E9542" w14:textId="77777777" w:rsidTr="000B649D">
        <w:trPr>
          <w:trHeight w:val="236"/>
          <w:tblHeader/>
        </w:trPr>
        <w:tc>
          <w:tcPr>
            <w:tcW w:w="2790" w:type="dxa"/>
          </w:tcPr>
          <w:p w14:paraId="33E2B022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1A8BC559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745D" w:rsidRPr="00707C31" w14:paraId="78880BAE" w14:textId="77777777" w:rsidTr="00F40FD0">
        <w:trPr>
          <w:trHeight w:val="20"/>
        </w:trPr>
        <w:tc>
          <w:tcPr>
            <w:tcW w:w="2790" w:type="dxa"/>
          </w:tcPr>
          <w:p w14:paraId="073E6512" w14:textId="06DA8CA5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66" w:type="dxa"/>
          </w:tcPr>
          <w:p w14:paraId="7FB82147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19468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A073E1C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2E69A55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3BB6068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6E5218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150342B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EE1A1B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56C5866" w14:textId="77777777" w:rsidR="00BF745D" w:rsidRPr="00707C31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CCB" w:rsidRPr="00707C31" w14:paraId="7B7BCDE2" w14:textId="77777777" w:rsidTr="00F40FD0">
        <w:trPr>
          <w:trHeight w:val="20"/>
        </w:trPr>
        <w:tc>
          <w:tcPr>
            <w:tcW w:w="2790" w:type="dxa"/>
          </w:tcPr>
          <w:p w14:paraId="16350F1F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0C91C3F3" w14:textId="2A226310" w:rsidR="004F2CCB" w:rsidRPr="00707C31" w:rsidRDefault="005F7D11" w:rsidP="009E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2CCB" w:rsidRPr="00707C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236" w:type="dxa"/>
          </w:tcPr>
          <w:p w14:paraId="4F16F0C8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E2008A4" w14:textId="0385EB5E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39" w:type="dxa"/>
          </w:tcPr>
          <w:p w14:paraId="6DF84934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91D309F" w14:textId="6269E7D4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2CCB" w:rsidRPr="00707C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236" w:type="dxa"/>
          </w:tcPr>
          <w:p w14:paraId="1FDF30C9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05F4D82" w14:textId="4D5592B1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F2CCB" w:rsidRPr="00707C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36" w:type="dxa"/>
          </w:tcPr>
          <w:p w14:paraId="732D60CB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EE75384" w14:textId="6EE2527A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4F2CCB" w:rsidRPr="00707C31" w14:paraId="3D716C38" w14:textId="77777777" w:rsidTr="00F40FD0">
        <w:trPr>
          <w:trHeight w:val="20"/>
        </w:trPr>
        <w:tc>
          <w:tcPr>
            <w:tcW w:w="2790" w:type="dxa"/>
          </w:tcPr>
          <w:p w14:paraId="57965C9F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3E6C33FA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12CD18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452F24D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D2652FB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24A4D50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84BFA5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AB8DEA7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291FA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1E6C71C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766" w:rsidRPr="00707C31" w14:paraId="2816EFCC" w14:textId="77777777" w:rsidTr="00F40FD0">
        <w:trPr>
          <w:trHeight w:val="20"/>
        </w:trPr>
        <w:tc>
          <w:tcPr>
            <w:tcW w:w="2790" w:type="dxa"/>
          </w:tcPr>
          <w:p w14:paraId="435166B4" w14:textId="24A50CBA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24DDD05F" w14:textId="658851BA" w:rsidR="00A0276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36" w:type="dxa"/>
          </w:tcPr>
          <w:p w14:paraId="6C8FA334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D74E1CC" w14:textId="4C4D5F62" w:rsidR="00A0276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68073C21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89AA2D7" w14:textId="04EF5F3C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65FEAD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6E81454" w14:textId="6FBB8B5E" w:rsidR="00A0276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236" w:type="dxa"/>
          </w:tcPr>
          <w:p w14:paraId="7060C06A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AC2A3E9" w14:textId="120D912A" w:rsidR="00A0276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02766" w:rsidRPr="00707C31" w14:paraId="3CF312C7" w14:textId="77777777" w:rsidTr="00F40FD0">
        <w:trPr>
          <w:trHeight w:val="20"/>
        </w:trPr>
        <w:tc>
          <w:tcPr>
            <w:tcW w:w="2790" w:type="dxa"/>
          </w:tcPr>
          <w:p w14:paraId="12FA29E6" w14:textId="6A85247F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2226064B" w14:textId="679107D7" w:rsidR="00A0276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36" w:type="dxa"/>
          </w:tcPr>
          <w:p w14:paraId="27CC2564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DC3455E" w14:textId="53BEA17D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7491166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92D3F43" w14:textId="26419CDC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E0B294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22F84F3" w14:textId="4AF3F57C" w:rsidR="00A0276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36" w:type="dxa"/>
          </w:tcPr>
          <w:p w14:paraId="140C2610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11CE7BD" w14:textId="7D892FA0" w:rsidR="00A0276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02766" w:rsidRPr="00707C31" w14:paraId="3B1EBB63" w14:textId="77777777" w:rsidTr="00F40FD0">
        <w:trPr>
          <w:trHeight w:val="20"/>
        </w:trPr>
        <w:tc>
          <w:tcPr>
            <w:tcW w:w="2790" w:type="dxa"/>
          </w:tcPr>
          <w:p w14:paraId="54244352" w14:textId="5B33021C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E377144" w14:textId="70D52068" w:rsidR="00A0276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0000F455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FA9FDF4" w14:textId="2AEB3DED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803F66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E0D17CE" w14:textId="06AAD042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56F51B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E05DA49" w14:textId="02E81374" w:rsidR="00A0276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5193F551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436F340" w14:textId="2AB2C90E" w:rsidR="00A0276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02766" w:rsidRPr="00707C31" w14:paraId="0726B924" w14:textId="77777777" w:rsidTr="00F40FD0">
        <w:trPr>
          <w:trHeight w:val="20"/>
        </w:trPr>
        <w:tc>
          <w:tcPr>
            <w:tcW w:w="2790" w:type="dxa"/>
          </w:tcPr>
          <w:p w14:paraId="25079657" w14:textId="1E0AED6D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F1F451F" w14:textId="42F4B54F" w:rsidR="00A0276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5DAB94F8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A7EDEB7" w14:textId="0498E0ED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032C62F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06E9B94B" w14:textId="5292F405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7618E9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0A671FF" w14:textId="659D5A0D" w:rsidR="00A0276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0C7004D4" w14:textId="77777777" w:rsidR="00A02766" w:rsidRPr="00707C31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075ED8B" w14:textId="50BF09F8" w:rsidR="00A02766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4F2CCB" w:rsidRPr="00707C31" w14:paraId="60F7CC73" w14:textId="77777777" w:rsidTr="00F40FD0">
        <w:trPr>
          <w:trHeight w:val="20"/>
        </w:trPr>
        <w:tc>
          <w:tcPr>
            <w:tcW w:w="2790" w:type="dxa"/>
          </w:tcPr>
          <w:p w14:paraId="73994862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A7ABB2E" w14:textId="62683178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F2CCB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816</w:t>
            </w:r>
          </w:p>
        </w:tc>
        <w:tc>
          <w:tcPr>
            <w:tcW w:w="236" w:type="dxa"/>
          </w:tcPr>
          <w:p w14:paraId="316BBCFD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D3DF142" w14:textId="5D9E94D1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9" w:type="dxa"/>
          </w:tcPr>
          <w:p w14:paraId="1C5D1F0F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B7D5120" w14:textId="49D01824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2CCB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236" w:type="dxa"/>
          </w:tcPr>
          <w:p w14:paraId="519E07D3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69F0344" w14:textId="77D54ECB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F2CCB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</w:p>
        </w:tc>
        <w:tc>
          <w:tcPr>
            <w:tcW w:w="236" w:type="dxa"/>
          </w:tcPr>
          <w:p w14:paraId="0D4D2AD6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64711321" w14:textId="0DB671D4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</w:p>
        </w:tc>
      </w:tr>
      <w:tr w:rsidR="004F2CCB" w:rsidRPr="00707C31" w14:paraId="580A2C17" w14:textId="77777777" w:rsidTr="00F40FD0">
        <w:trPr>
          <w:trHeight w:val="20"/>
        </w:trPr>
        <w:tc>
          <w:tcPr>
            <w:tcW w:w="2790" w:type="dxa"/>
          </w:tcPr>
          <w:p w14:paraId="1D6B5476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3993EFEF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29D903D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051F8" w14:textId="5B2748E6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2B5955A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554A21E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1AB9242" w14:textId="6ADC0CF9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E16D4B4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3F907386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7AE22B" w14:textId="26AE5EFC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D434D90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734A189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F36167" w14:textId="4BF00240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BEC7639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49803F53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2CCB" w:rsidRPr="00707C31" w14:paraId="79B37E40" w14:textId="77777777" w:rsidTr="00F40FD0">
        <w:trPr>
          <w:trHeight w:val="20"/>
        </w:trPr>
        <w:tc>
          <w:tcPr>
            <w:tcW w:w="2790" w:type="dxa"/>
          </w:tcPr>
          <w:p w14:paraId="194A5F80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53E6F9D" w14:textId="069EEAE2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F2CCB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236" w:type="dxa"/>
          </w:tcPr>
          <w:p w14:paraId="574CCA20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7F323A3" w14:textId="165EBDBA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9" w:type="dxa"/>
          </w:tcPr>
          <w:p w14:paraId="05AB0148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0C5CCB33" w14:textId="3993BBBC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2CCB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</w:t>
            </w:r>
          </w:p>
        </w:tc>
        <w:tc>
          <w:tcPr>
            <w:tcW w:w="236" w:type="dxa"/>
          </w:tcPr>
          <w:p w14:paraId="5EEC252A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45A9A98" w14:textId="790CE983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F2CCB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845</w:t>
            </w:r>
          </w:p>
        </w:tc>
        <w:tc>
          <w:tcPr>
            <w:tcW w:w="236" w:type="dxa"/>
          </w:tcPr>
          <w:p w14:paraId="42E986FF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13ECACF2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2AF7806" w14:textId="77777777" w:rsidR="00DF7265" w:rsidRPr="00707C31" w:rsidRDefault="00DF7265" w:rsidP="00EF0DA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1080"/>
        <w:gridCol w:w="236"/>
        <w:gridCol w:w="1204"/>
        <w:gridCol w:w="236"/>
        <w:gridCol w:w="1024"/>
        <w:gridCol w:w="236"/>
        <w:gridCol w:w="1375"/>
        <w:gridCol w:w="9"/>
      </w:tblGrid>
      <w:tr w:rsidR="00F40FD0" w:rsidRPr="00707C31" w14:paraId="349629E3" w14:textId="77777777" w:rsidTr="00DA58CF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65D32CBE" w14:textId="64A48D62" w:rsidR="00F40FD0" w:rsidRPr="00707C31" w:rsidRDefault="00F40FD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  <w:vAlign w:val="bottom"/>
          </w:tcPr>
          <w:p w14:paraId="18CABBDF" w14:textId="595BE373" w:rsidR="00F40FD0" w:rsidRPr="00707C31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CD5" w:rsidRPr="00707C31" w14:paraId="75A86708" w14:textId="77777777" w:rsidTr="00DA58CF">
        <w:trPr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0D8D5E51" w14:textId="77777777" w:rsidR="009C5CD5" w:rsidRPr="00707C31" w:rsidRDefault="009C5CD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681016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4A3DDA7B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83216C1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49FA2E8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399259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B021AC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20885F3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C07732C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4DA4C27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F40FD0" w:rsidRPr="00707C31" w14:paraId="34D31285" w14:textId="77777777" w:rsidTr="00DA58CF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</w:tcPr>
          <w:p w14:paraId="4D57D2F9" w14:textId="20592F90" w:rsidR="00F40FD0" w:rsidRPr="00707C31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109ECED" w14:textId="328CB329" w:rsidR="00F40FD0" w:rsidRPr="00707C31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0FD0" w:rsidRPr="00707C31" w14:paraId="35A2D0D3" w14:textId="77777777" w:rsidTr="00117D53">
        <w:trPr>
          <w:trHeight w:val="20"/>
        </w:trPr>
        <w:tc>
          <w:tcPr>
            <w:tcW w:w="3861" w:type="dxa"/>
          </w:tcPr>
          <w:p w14:paraId="6ECA83AB" w14:textId="7A9F9D93" w:rsidR="00F40FD0" w:rsidRPr="00707C31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327DF3"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27DF3"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0D619F"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6A2A172D" w14:textId="77777777" w:rsidR="00F40FD0" w:rsidRPr="00707C31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C81474" w14:textId="77777777" w:rsidR="00F40FD0" w:rsidRPr="00707C31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035563" w14:textId="77777777" w:rsidR="00F40FD0" w:rsidRPr="00707C31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F645E" w14:textId="77777777" w:rsidR="00F40FD0" w:rsidRPr="00707C31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EA6D32" w14:textId="77777777" w:rsidR="00F40FD0" w:rsidRPr="00707C31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6C0B87" w14:textId="77777777" w:rsidR="00F40FD0" w:rsidRPr="00707C31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74031753" w14:textId="77777777" w:rsidR="00F40FD0" w:rsidRPr="00707C31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707C31" w14:paraId="19D79BFA" w14:textId="77777777" w:rsidTr="00117D53">
        <w:trPr>
          <w:trHeight w:val="20"/>
        </w:trPr>
        <w:tc>
          <w:tcPr>
            <w:tcW w:w="3861" w:type="dxa"/>
          </w:tcPr>
          <w:p w14:paraId="42320A4A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4C19858" w14:textId="17E568E3" w:rsidR="0032145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236" w:type="dxa"/>
          </w:tcPr>
          <w:p w14:paraId="61FE2B2D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249F7B" w14:textId="3F0579D9" w:rsidR="00321455" w:rsidRPr="00707C31" w:rsidRDefault="005F7D11" w:rsidP="0014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36" w:type="dxa"/>
          </w:tcPr>
          <w:p w14:paraId="25072021" w14:textId="77777777" w:rsidR="00321455" w:rsidRPr="00707C31" w:rsidRDefault="00321455" w:rsidP="0014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6861F0" w14:textId="32A67112" w:rsidR="0032145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6F4F" w:rsidRPr="00707C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36" w:type="dxa"/>
          </w:tcPr>
          <w:p w14:paraId="488206C2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3F4A20C3" w14:textId="2306548D" w:rsidR="0032145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21455" w:rsidRPr="00707C31" w14:paraId="76C350BE" w14:textId="77777777" w:rsidTr="00117D53">
        <w:trPr>
          <w:trHeight w:val="20"/>
        </w:trPr>
        <w:tc>
          <w:tcPr>
            <w:tcW w:w="3861" w:type="dxa"/>
          </w:tcPr>
          <w:p w14:paraId="7F879611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F94F8A0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12BBB5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800CD8" w14:textId="263DBFF1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98AB7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CB7CED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4600C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5E657EEE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734" w:rsidRPr="00707C31" w14:paraId="7D8C48C3" w14:textId="77777777" w:rsidTr="00F62CFF">
        <w:trPr>
          <w:trHeight w:val="281"/>
        </w:trPr>
        <w:tc>
          <w:tcPr>
            <w:tcW w:w="3861" w:type="dxa"/>
          </w:tcPr>
          <w:p w14:paraId="3DFD7286" w14:textId="34B8E37F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F1F4EEE" w14:textId="3835AECE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236" w:type="dxa"/>
          </w:tcPr>
          <w:p w14:paraId="2F23C88B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3D670C" w14:textId="4F80E1B0" w:rsidR="00DB0734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A7201D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87A977" w14:textId="7FA14488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236" w:type="dxa"/>
          </w:tcPr>
          <w:p w14:paraId="3B7D0529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463BC1F2" w14:textId="44856C35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B0734" w:rsidRPr="00707C31" w14:paraId="0356870E" w14:textId="77777777" w:rsidTr="00117D53">
        <w:trPr>
          <w:trHeight w:val="20"/>
        </w:trPr>
        <w:tc>
          <w:tcPr>
            <w:tcW w:w="3861" w:type="dxa"/>
          </w:tcPr>
          <w:p w14:paraId="09D0579B" w14:textId="7FE10590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8BD850A" w14:textId="6A3046E5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39A59F29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4FC959" w14:textId="1E5EF6C7" w:rsidR="00DB0734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EC21C4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D82C27" w14:textId="3F34F3DF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4B22A6BD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0B6380F2" w14:textId="3851F452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B0734" w:rsidRPr="00707C31" w14:paraId="2E183451" w14:textId="77777777" w:rsidTr="00117D53">
        <w:trPr>
          <w:trHeight w:val="20"/>
        </w:trPr>
        <w:tc>
          <w:tcPr>
            <w:tcW w:w="3861" w:type="dxa"/>
          </w:tcPr>
          <w:p w14:paraId="2987CDF9" w14:textId="5B6831BD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9F59189" w14:textId="683B4C7E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3CDD2AEF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2AD14A" w14:textId="3C2E01F7" w:rsidR="00DB0734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AC018A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C3D622" w14:textId="7FAA3616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5CFACFBC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1D004307" w14:textId="10623FA3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B0734" w:rsidRPr="00707C31" w14:paraId="6100988B" w14:textId="77777777" w:rsidTr="00117D53">
        <w:trPr>
          <w:trHeight w:val="20"/>
        </w:trPr>
        <w:tc>
          <w:tcPr>
            <w:tcW w:w="3861" w:type="dxa"/>
          </w:tcPr>
          <w:p w14:paraId="719BD9EB" w14:textId="1EBD4E3F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040C0E" w14:textId="5502FBE5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236" w:type="dxa"/>
          </w:tcPr>
          <w:p w14:paraId="4D4F15FB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09E4C6D" w14:textId="4C0E3A1F" w:rsidR="00DB0734" w:rsidRPr="00707C31" w:rsidRDefault="00826F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E6B52F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4C19FC6" w14:textId="3685D08F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236" w:type="dxa"/>
          </w:tcPr>
          <w:p w14:paraId="131B1E4A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1265A892" w14:textId="0E065841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</w:tr>
      <w:tr w:rsidR="00321455" w:rsidRPr="00707C31" w14:paraId="035F958A" w14:textId="77777777" w:rsidTr="00117D53">
        <w:trPr>
          <w:trHeight w:val="20"/>
        </w:trPr>
        <w:tc>
          <w:tcPr>
            <w:tcW w:w="3861" w:type="dxa"/>
          </w:tcPr>
          <w:p w14:paraId="6EE8EC7A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C4F84E" w14:textId="6429333A" w:rsidR="0032145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75201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</w:t>
            </w:r>
          </w:p>
        </w:tc>
        <w:tc>
          <w:tcPr>
            <w:tcW w:w="236" w:type="dxa"/>
          </w:tcPr>
          <w:p w14:paraId="3776CF6F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79C32D8" w14:textId="535F595E" w:rsidR="00321455" w:rsidRPr="00707C31" w:rsidRDefault="005F7D11" w:rsidP="008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236" w:type="dxa"/>
          </w:tcPr>
          <w:p w14:paraId="5E574383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4C5D786" w14:textId="60D6B14C" w:rsidR="0032145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26F4F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667</w:t>
            </w:r>
          </w:p>
        </w:tc>
        <w:tc>
          <w:tcPr>
            <w:tcW w:w="236" w:type="dxa"/>
          </w:tcPr>
          <w:p w14:paraId="44EA0ED7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481BCE" w14:textId="2984F269" w:rsidR="0032145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</w:t>
            </w:r>
          </w:p>
        </w:tc>
      </w:tr>
      <w:tr w:rsidR="00321455" w:rsidRPr="00707C31" w14:paraId="267F0F6E" w14:textId="77777777" w:rsidTr="00117D53">
        <w:trPr>
          <w:trHeight w:val="20"/>
        </w:trPr>
        <w:tc>
          <w:tcPr>
            <w:tcW w:w="3861" w:type="dxa"/>
          </w:tcPr>
          <w:p w14:paraId="4EF6527A" w14:textId="35D114DD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C6FF7D" w14:textId="6C0C8CF3" w:rsidR="00321455" w:rsidRPr="00707C31" w:rsidRDefault="00E752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F445134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78A85F" w14:textId="7BF8D1C8" w:rsidR="00321455" w:rsidRPr="00707C31" w:rsidRDefault="00826F4F" w:rsidP="008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0E020D2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158101A" w14:textId="7CA2A78C" w:rsidR="00321455" w:rsidRPr="00707C31" w:rsidRDefault="00826F4F" w:rsidP="008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6E79ED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7B487A0C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707C31" w14:paraId="27970C81" w14:textId="77777777" w:rsidTr="00117D53">
        <w:trPr>
          <w:trHeight w:val="20"/>
        </w:trPr>
        <w:tc>
          <w:tcPr>
            <w:tcW w:w="3861" w:type="dxa"/>
          </w:tcPr>
          <w:p w14:paraId="737FA62E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172DE6" w14:textId="20CB0AB6" w:rsidR="00321455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75201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236" w:type="dxa"/>
          </w:tcPr>
          <w:p w14:paraId="2B487559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55B2051" w14:textId="748E1B2B" w:rsidR="00321455" w:rsidRPr="00707C31" w:rsidRDefault="005F7D11" w:rsidP="0014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</w:p>
        </w:tc>
        <w:tc>
          <w:tcPr>
            <w:tcW w:w="236" w:type="dxa"/>
          </w:tcPr>
          <w:p w14:paraId="13F36958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C1D04FF" w14:textId="06E4E35E" w:rsidR="00321455" w:rsidRPr="00707C31" w:rsidRDefault="005F7D11" w:rsidP="008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26F4F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</w:t>
            </w:r>
          </w:p>
        </w:tc>
        <w:tc>
          <w:tcPr>
            <w:tcW w:w="236" w:type="dxa"/>
          </w:tcPr>
          <w:p w14:paraId="0055950A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6E435169" w14:textId="77777777" w:rsidR="00321455" w:rsidRPr="00707C31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8C76D2E" w14:textId="6083F390" w:rsidR="00DF7265" w:rsidRPr="00707C31" w:rsidRDefault="00DF7265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Cs w:val="18"/>
        </w:rPr>
      </w:pPr>
    </w:p>
    <w:p w14:paraId="4123CB08" w14:textId="6796B891" w:rsidR="00DE0E82" w:rsidRPr="00707C31" w:rsidRDefault="00DE0E82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Cs w:val="18"/>
        </w:rPr>
      </w:pPr>
    </w:p>
    <w:p w14:paraId="1C338C49" w14:textId="41434066" w:rsidR="00DE0E82" w:rsidRPr="00707C31" w:rsidRDefault="00DE0E82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Cs w:val="1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9"/>
        <w:gridCol w:w="1071"/>
        <w:gridCol w:w="9"/>
        <w:gridCol w:w="227"/>
        <w:gridCol w:w="9"/>
        <w:gridCol w:w="1195"/>
        <w:gridCol w:w="9"/>
        <w:gridCol w:w="227"/>
        <w:gridCol w:w="9"/>
        <w:gridCol w:w="1015"/>
        <w:gridCol w:w="9"/>
        <w:gridCol w:w="227"/>
        <w:gridCol w:w="9"/>
        <w:gridCol w:w="1366"/>
        <w:gridCol w:w="9"/>
        <w:gridCol w:w="9"/>
      </w:tblGrid>
      <w:tr w:rsidR="00DE0E82" w:rsidRPr="00707C31" w14:paraId="2755726D" w14:textId="77777777" w:rsidTr="00DE0E82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42DD3B41" w14:textId="77777777" w:rsidR="00DE0E82" w:rsidRPr="00707C31" w:rsidRDefault="00DE0E82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  <w:vAlign w:val="bottom"/>
          </w:tcPr>
          <w:p w14:paraId="3C370F5F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E82" w:rsidRPr="00707C31" w14:paraId="11C8A8AF" w14:textId="77777777" w:rsidTr="00DE0E82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14137AF2" w14:textId="77777777" w:rsidR="00DE0E82" w:rsidRPr="00707C31" w:rsidRDefault="00DE0E82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6043FF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gridSpan w:val="2"/>
            <w:vAlign w:val="bottom"/>
          </w:tcPr>
          <w:p w14:paraId="6A1D5C4F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36B3844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35A3BF4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BAE2C5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579A8551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5DF9680A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44192BE3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14B57EA8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DE0E82" w:rsidRPr="00707C31" w14:paraId="25F92205" w14:textId="77777777" w:rsidTr="00DE0E82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</w:tcPr>
          <w:p w14:paraId="59FBF726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</w:tcPr>
          <w:p w14:paraId="324541C6" w14:textId="77777777" w:rsidR="00DE0E82" w:rsidRPr="00707C31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C5CD5" w:rsidRPr="00707C31" w14:paraId="7FBC9AB3" w14:textId="77777777" w:rsidTr="00DE0E82">
        <w:trPr>
          <w:trHeight w:val="20"/>
        </w:trPr>
        <w:tc>
          <w:tcPr>
            <w:tcW w:w="3870" w:type="dxa"/>
            <w:gridSpan w:val="2"/>
          </w:tcPr>
          <w:p w14:paraId="53383FFC" w14:textId="505490E9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  <w:gridSpan w:val="2"/>
          </w:tcPr>
          <w:p w14:paraId="2FFB8C00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036B397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6925AB8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AF0728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0B259DB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52DF59B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F342D5A" w14:textId="77777777" w:rsidR="009C5CD5" w:rsidRPr="00707C31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CCB" w:rsidRPr="00707C31" w14:paraId="52D3582F" w14:textId="77777777" w:rsidTr="00DE0E82">
        <w:trPr>
          <w:trHeight w:val="20"/>
        </w:trPr>
        <w:tc>
          <w:tcPr>
            <w:tcW w:w="3870" w:type="dxa"/>
            <w:gridSpan w:val="2"/>
          </w:tcPr>
          <w:p w14:paraId="0187D066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525286D6" w14:textId="2E9F1D4B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  <w:gridSpan w:val="2"/>
          </w:tcPr>
          <w:p w14:paraId="430B98E8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1991AF6" w14:textId="0D69F163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236" w:type="dxa"/>
            <w:gridSpan w:val="2"/>
          </w:tcPr>
          <w:p w14:paraId="39AC010C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6B0ED3F" w14:textId="06FE1FEA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1</w:t>
            </w:r>
            <w:r w:rsidR="004F2CCB" w:rsidRPr="00707C31">
              <w:rPr>
                <w:rFonts w:asciiTheme="majorBidi" w:hAnsiTheme="majorBidi"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/>
                <w:sz w:val="28"/>
                <w:szCs w:val="28"/>
              </w:rPr>
              <w:t>246</w:t>
            </w:r>
          </w:p>
        </w:tc>
        <w:tc>
          <w:tcPr>
            <w:tcW w:w="236" w:type="dxa"/>
            <w:gridSpan w:val="2"/>
          </w:tcPr>
          <w:p w14:paraId="1C8A5318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1A284F5" w14:textId="3B71CA99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4F2CCB" w:rsidRPr="00707C31" w14:paraId="0520F4BD" w14:textId="77777777" w:rsidTr="00DE0E82">
        <w:trPr>
          <w:trHeight w:val="20"/>
        </w:trPr>
        <w:tc>
          <w:tcPr>
            <w:tcW w:w="3870" w:type="dxa"/>
            <w:gridSpan w:val="2"/>
          </w:tcPr>
          <w:p w14:paraId="10EAF139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2034D719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62CA72F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C73DCBE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E821CA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B652823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2C193F7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7564EFC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CCB" w:rsidRPr="00707C31" w14:paraId="020F1867" w14:textId="77777777" w:rsidTr="00DE0E82">
        <w:trPr>
          <w:trHeight w:val="20"/>
        </w:trPr>
        <w:tc>
          <w:tcPr>
            <w:tcW w:w="3870" w:type="dxa"/>
            <w:gridSpan w:val="2"/>
          </w:tcPr>
          <w:p w14:paraId="5C59AC4F" w14:textId="3F97A1BD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77342EA2" w14:textId="1AEE4370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36" w:type="dxa"/>
            <w:gridSpan w:val="2"/>
          </w:tcPr>
          <w:p w14:paraId="27EDF82F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C3C93A0" w14:textId="2BFCA258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AF83A5D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FE3E870" w14:textId="60950E97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170</w:t>
            </w:r>
          </w:p>
        </w:tc>
        <w:tc>
          <w:tcPr>
            <w:tcW w:w="236" w:type="dxa"/>
            <w:gridSpan w:val="2"/>
          </w:tcPr>
          <w:p w14:paraId="5558E4AE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E49D8CD" w14:textId="1692A4A4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B0734" w:rsidRPr="00707C31" w14:paraId="6E848C7E" w14:textId="77777777" w:rsidTr="00DE0E82">
        <w:trPr>
          <w:trHeight w:val="20"/>
        </w:trPr>
        <w:tc>
          <w:tcPr>
            <w:tcW w:w="3870" w:type="dxa"/>
            <w:gridSpan w:val="2"/>
          </w:tcPr>
          <w:p w14:paraId="1827D86D" w14:textId="50763523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BA67922" w14:textId="5DDC9BAD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  <w:gridSpan w:val="2"/>
          </w:tcPr>
          <w:p w14:paraId="4C81EC49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AFD5559" w14:textId="12BB7301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3BFF9CB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6DEBF01" w14:textId="6F936F1D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  <w:gridSpan w:val="2"/>
          </w:tcPr>
          <w:p w14:paraId="0A52768A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89A3233" w14:textId="1EA27DD6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B0734" w:rsidRPr="00707C31" w14:paraId="427FDA91" w14:textId="77777777" w:rsidTr="00DE0E82">
        <w:trPr>
          <w:trHeight w:val="20"/>
        </w:trPr>
        <w:tc>
          <w:tcPr>
            <w:tcW w:w="3870" w:type="dxa"/>
            <w:gridSpan w:val="2"/>
          </w:tcPr>
          <w:p w14:paraId="6E0E9FED" w14:textId="6870B51F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21A4580" w14:textId="775CB7C1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04E929D4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6D09EFB" w14:textId="40E51E74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C6FF4C7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E0E37DC" w14:textId="674802B7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5281A3ED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27A8CFE" w14:textId="0B9EBFCE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B0734" w:rsidRPr="00707C31" w14:paraId="1D4AB237" w14:textId="77777777" w:rsidTr="00DE0E82">
        <w:trPr>
          <w:trHeight w:val="20"/>
        </w:trPr>
        <w:tc>
          <w:tcPr>
            <w:tcW w:w="3870" w:type="dxa"/>
            <w:gridSpan w:val="2"/>
          </w:tcPr>
          <w:p w14:paraId="3DF0D4E7" w14:textId="1CB75FDE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246ECB" w14:textId="48BF7D75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236" w:type="dxa"/>
            <w:gridSpan w:val="2"/>
          </w:tcPr>
          <w:p w14:paraId="1FBB4986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576DB52" w14:textId="6EFD4BB9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BC8A8BC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BFE2D3B" w14:textId="39A21183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318</w:t>
            </w:r>
          </w:p>
        </w:tc>
        <w:tc>
          <w:tcPr>
            <w:tcW w:w="236" w:type="dxa"/>
            <w:gridSpan w:val="2"/>
          </w:tcPr>
          <w:p w14:paraId="411A10DE" w14:textId="77777777" w:rsidR="00DB0734" w:rsidRPr="00707C31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2005E5B9" w14:textId="5AA57BE9" w:rsidR="00DB0734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4F2CCB" w:rsidRPr="00707C31" w14:paraId="4C369D77" w14:textId="77777777" w:rsidTr="00DE0E82">
        <w:trPr>
          <w:trHeight w:val="20"/>
        </w:trPr>
        <w:tc>
          <w:tcPr>
            <w:tcW w:w="3870" w:type="dxa"/>
            <w:gridSpan w:val="2"/>
          </w:tcPr>
          <w:p w14:paraId="55A3B0CF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3C2E452" w14:textId="33D1B9BB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2CCB"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082</w:t>
            </w:r>
          </w:p>
        </w:tc>
        <w:tc>
          <w:tcPr>
            <w:tcW w:w="236" w:type="dxa"/>
            <w:gridSpan w:val="2"/>
          </w:tcPr>
          <w:p w14:paraId="66BDDF93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445B48A8" w14:textId="0F08DCE1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/>
                <w:b/>
                <w:bCs/>
                <w:sz w:val="28"/>
                <w:szCs w:val="28"/>
              </w:rPr>
              <w:t>713</w:t>
            </w:r>
            <w:r w:rsidR="004F2CCB" w:rsidRPr="00707C3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7CFF32B0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65488C16" w14:textId="2F427477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4F2CCB" w:rsidRPr="00707C31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236" w:type="dxa"/>
            <w:gridSpan w:val="2"/>
          </w:tcPr>
          <w:p w14:paraId="2B331577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CB382A" w14:textId="2026EA2A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</w:p>
        </w:tc>
      </w:tr>
      <w:tr w:rsidR="004F2CCB" w:rsidRPr="00707C31" w14:paraId="7B86F2D9" w14:textId="77777777" w:rsidTr="00DE0E82">
        <w:trPr>
          <w:trHeight w:val="20"/>
        </w:trPr>
        <w:tc>
          <w:tcPr>
            <w:tcW w:w="3870" w:type="dxa"/>
            <w:gridSpan w:val="2"/>
          </w:tcPr>
          <w:p w14:paraId="5071EB45" w14:textId="0423BEFE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30EE83" w14:textId="13A11E1D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C3B08BA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230DF094" w14:textId="4FFF5695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(</w:t>
            </w:r>
            <w:r w:rsidR="005F7D11" w:rsidRPr="00707C31">
              <w:rPr>
                <w:rFonts w:asciiTheme="majorBidi" w:hAnsiTheme="majorBidi"/>
                <w:sz w:val="28"/>
                <w:szCs w:val="28"/>
              </w:rPr>
              <w:t>6</w:t>
            </w:r>
            <w:r w:rsidRPr="00707C3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8D3197B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CCB5C86" w14:textId="56882AA0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707C31">
              <w:rPr>
                <w:rFonts w:asciiTheme="majorBidi" w:hAnsiTheme="majorBidi"/>
                <w:sz w:val="28"/>
                <w:szCs w:val="28"/>
              </w:rPr>
              <w:t>(</w:t>
            </w:r>
            <w:r w:rsidR="005F7D11" w:rsidRPr="00707C31">
              <w:rPr>
                <w:rFonts w:asciiTheme="majorBidi" w:hAnsiTheme="majorBidi"/>
                <w:sz w:val="28"/>
                <w:szCs w:val="28"/>
              </w:rPr>
              <w:t>307</w:t>
            </w:r>
            <w:r w:rsidRPr="00707C3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50A9781D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071DF0F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2CCB" w:rsidRPr="00707C31" w14:paraId="19FD8BC7" w14:textId="77777777" w:rsidTr="00DE0E82">
        <w:trPr>
          <w:trHeight w:val="20"/>
        </w:trPr>
        <w:tc>
          <w:tcPr>
            <w:tcW w:w="3870" w:type="dxa"/>
            <w:gridSpan w:val="2"/>
          </w:tcPr>
          <w:p w14:paraId="031F7C13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7A783" w14:textId="153D4E89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781</w:t>
            </w:r>
          </w:p>
        </w:tc>
        <w:tc>
          <w:tcPr>
            <w:tcW w:w="236" w:type="dxa"/>
            <w:gridSpan w:val="2"/>
          </w:tcPr>
          <w:p w14:paraId="771238C9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B7699B" w14:textId="38536B4D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/>
                <w:b/>
                <w:bCs/>
                <w:sz w:val="28"/>
                <w:szCs w:val="28"/>
              </w:rPr>
              <w:t>707</w:t>
            </w:r>
          </w:p>
        </w:tc>
        <w:tc>
          <w:tcPr>
            <w:tcW w:w="236" w:type="dxa"/>
            <w:gridSpan w:val="2"/>
          </w:tcPr>
          <w:p w14:paraId="215B0FF0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F3F9B" w14:textId="2FF575AB" w:rsidR="004F2CCB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4F2CCB" w:rsidRPr="00707C31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07C31">
              <w:rPr>
                <w:rFonts w:asciiTheme="majorBidi" w:hAnsiTheme="majorBidi"/>
                <w:b/>
                <w:bCs/>
                <w:sz w:val="28"/>
                <w:szCs w:val="28"/>
              </w:rPr>
              <w:t>488</w:t>
            </w:r>
          </w:p>
        </w:tc>
        <w:tc>
          <w:tcPr>
            <w:tcW w:w="236" w:type="dxa"/>
            <w:gridSpan w:val="2"/>
          </w:tcPr>
          <w:p w14:paraId="55B7F9D8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DF8B9D3" w14:textId="77777777" w:rsidR="004F2CCB" w:rsidRPr="00707C31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E8A6EBE" w14:textId="77777777" w:rsidR="00B3693A" w:rsidRPr="00707C31" w:rsidRDefault="00B3693A" w:rsidP="00EF0DA5">
      <w:pPr>
        <w:rPr>
          <w:sz w:val="30"/>
          <w:szCs w:val="30"/>
        </w:rPr>
      </w:pPr>
    </w:p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870"/>
        <w:gridCol w:w="1120"/>
        <w:gridCol w:w="234"/>
        <w:gridCol w:w="1201"/>
        <w:gridCol w:w="228"/>
        <w:gridCol w:w="1087"/>
        <w:gridCol w:w="236"/>
        <w:gridCol w:w="1285"/>
      </w:tblGrid>
      <w:tr w:rsidR="00670549" w:rsidRPr="00707C31" w14:paraId="50A2B219" w14:textId="77777777" w:rsidTr="00117D53">
        <w:trPr>
          <w:tblHeader/>
        </w:trPr>
        <w:tc>
          <w:tcPr>
            <w:tcW w:w="3870" w:type="dxa"/>
            <w:vAlign w:val="bottom"/>
          </w:tcPr>
          <w:p w14:paraId="5EB7EDA5" w14:textId="77777777" w:rsidR="00670549" w:rsidRPr="00707C31" w:rsidRDefault="00670549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D5AB0CE" w14:textId="786F2FAD" w:rsidR="00670549" w:rsidRPr="00707C31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B3D8DEC" w14:textId="77777777" w:rsidR="00670549" w:rsidRPr="00707C31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2356B677" w14:textId="7DCF5FE0" w:rsidR="00670549" w:rsidRPr="00707C31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59FE" w:rsidRPr="00707C31" w14:paraId="12332471" w14:textId="1985BD79" w:rsidTr="00117D53">
        <w:trPr>
          <w:tblHeader/>
        </w:trPr>
        <w:tc>
          <w:tcPr>
            <w:tcW w:w="3870" w:type="dxa"/>
            <w:vAlign w:val="bottom"/>
          </w:tcPr>
          <w:p w14:paraId="287289F0" w14:textId="0DD427EC" w:rsidR="002C59FE" w:rsidRPr="00707C31" w:rsidRDefault="002C59F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1809EC" w14:textId="126EB216" w:rsidR="002C59F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3E2178" w:rsidRPr="00707C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2178"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327DF3" w:rsidRPr="00707C31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4" w:type="dxa"/>
          </w:tcPr>
          <w:p w14:paraId="1B469298" w14:textId="77777777" w:rsidR="002C59FE" w:rsidRPr="00707C31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7D72854A" w14:textId="50C8AA81" w:rsidR="002C59F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C59FE" w:rsidRPr="00707C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C59FE" w:rsidRPr="00707C3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8" w:type="dxa"/>
          </w:tcPr>
          <w:p w14:paraId="2D70714E" w14:textId="77777777" w:rsidR="002C59FE" w:rsidRPr="00707C31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48A0A30" w14:textId="28DB171D" w:rsidR="002C59F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327DF3" w:rsidRPr="00707C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DF3"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327DF3" w:rsidRPr="00707C31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6" w:type="dxa"/>
          </w:tcPr>
          <w:p w14:paraId="60168B34" w14:textId="77777777" w:rsidR="002C59FE" w:rsidRPr="00707C31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AC27ECF" w14:textId="75BEA77B" w:rsidR="002C59F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2C59FE" w:rsidRPr="00707C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2C59FE" w:rsidRPr="00707C3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2C59FE" w:rsidRPr="00707C31" w14:paraId="198C9D29" w14:textId="77777777" w:rsidTr="00117D53">
        <w:trPr>
          <w:tblHeader/>
        </w:trPr>
        <w:tc>
          <w:tcPr>
            <w:tcW w:w="3870" w:type="dxa"/>
            <w:vAlign w:val="bottom"/>
          </w:tcPr>
          <w:p w14:paraId="3FC5216E" w14:textId="77777777" w:rsidR="002C59FE" w:rsidRPr="00707C31" w:rsidRDefault="002C59F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E6FC05" w14:textId="31F7CF64" w:rsidR="002C59F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4" w:type="dxa"/>
          </w:tcPr>
          <w:p w14:paraId="641DF7F1" w14:textId="77777777" w:rsidR="002C59FE" w:rsidRPr="00707C31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DBE60" w14:textId="33C0862B" w:rsidR="002C59F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28" w:type="dxa"/>
          </w:tcPr>
          <w:p w14:paraId="463D634F" w14:textId="77777777" w:rsidR="002C59FE" w:rsidRPr="00707C31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C9CB954" w14:textId="53C2864C" w:rsidR="002C59F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1186327" w14:textId="77777777" w:rsidR="002C59FE" w:rsidRPr="00707C31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63B7BC" w14:textId="657879E6" w:rsidR="002C59F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C59FE" w:rsidRPr="00707C31" w14:paraId="1F807FAB" w14:textId="77777777" w:rsidTr="00117D53">
        <w:trPr>
          <w:tblHeader/>
        </w:trPr>
        <w:tc>
          <w:tcPr>
            <w:tcW w:w="3870" w:type="dxa"/>
            <w:vAlign w:val="bottom"/>
          </w:tcPr>
          <w:p w14:paraId="1222CAB7" w14:textId="77777777" w:rsidR="002C59FE" w:rsidRPr="00707C31" w:rsidRDefault="002C59F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7263307" w14:textId="47E99D39" w:rsidR="002C59FE" w:rsidRPr="00707C31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657F3" w:rsidRPr="00707C31" w14:paraId="3DC35E38" w14:textId="52879959" w:rsidTr="00184251">
        <w:trPr>
          <w:tblHeader/>
        </w:trPr>
        <w:tc>
          <w:tcPr>
            <w:tcW w:w="3870" w:type="dxa"/>
            <w:vAlign w:val="bottom"/>
          </w:tcPr>
          <w:p w14:paraId="5BF9170F" w14:textId="76E458B8" w:rsidR="003657F3" w:rsidRPr="00707C31" w:rsidRDefault="003657F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0" w:type="dxa"/>
          </w:tcPr>
          <w:p w14:paraId="639CEACE" w14:textId="34AB4915" w:rsidR="003657F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234" w:type="dxa"/>
          </w:tcPr>
          <w:p w14:paraId="56FE3AA4" w14:textId="77777777" w:rsidR="003657F3" w:rsidRPr="00707C31" w:rsidRDefault="003657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21C8482" w14:textId="5EDD7721" w:rsidR="003657F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228" w:type="dxa"/>
          </w:tcPr>
          <w:p w14:paraId="4B1474C0" w14:textId="77777777" w:rsidR="003657F3" w:rsidRPr="00707C31" w:rsidRDefault="003657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FCAC101" w14:textId="35518124" w:rsidR="003657F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36" w:type="dxa"/>
          </w:tcPr>
          <w:p w14:paraId="40E54A62" w14:textId="77777777" w:rsidR="003657F3" w:rsidRPr="00707C31" w:rsidRDefault="003657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712D67B" w14:textId="6D00C665" w:rsidR="003657F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D56AC3" w:rsidRPr="00707C31" w14:paraId="1CD2C26E" w14:textId="68BAFCC8" w:rsidTr="00184251">
        <w:trPr>
          <w:tblHeader/>
        </w:trPr>
        <w:tc>
          <w:tcPr>
            <w:tcW w:w="3870" w:type="dxa"/>
          </w:tcPr>
          <w:p w14:paraId="0B026B14" w14:textId="21389274" w:rsidR="00D56AC3" w:rsidRPr="00707C31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CD56A72" w14:textId="02BB98D6" w:rsidR="00D56AC3" w:rsidRPr="00707C31" w:rsidRDefault="00BD04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</w:tcPr>
          <w:p w14:paraId="61A7BB3F" w14:textId="77777777" w:rsidR="00D56AC3" w:rsidRPr="00707C31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AC747E2" w14:textId="54366F56" w:rsidR="00D56AC3" w:rsidRPr="00707C31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8" w:type="dxa"/>
          </w:tcPr>
          <w:p w14:paraId="4A1DADCD" w14:textId="77777777" w:rsidR="00D56AC3" w:rsidRPr="00707C31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F7F87F6" w14:textId="45FD161B" w:rsidR="00D56AC3" w:rsidRPr="00707C31" w:rsidRDefault="00BD04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07C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E72DB0" w14:textId="77777777" w:rsidR="00D56AC3" w:rsidRPr="00707C31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806529" w14:textId="276C5DCD" w:rsidR="00D56AC3" w:rsidRPr="00707C31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6AC3" w:rsidRPr="00707C31" w14:paraId="7859D377" w14:textId="26B72E21" w:rsidTr="00184251">
        <w:trPr>
          <w:tblHeader/>
        </w:trPr>
        <w:tc>
          <w:tcPr>
            <w:tcW w:w="3870" w:type="dxa"/>
          </w:tcPr>
          <w:p w14:paraId="76DA4921" w14:textId="534AB248" w:rsidR="00D56AC3" w:rsidRPr="00707C31" w:rsidRDefault="00D56AC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929C283" w14:textId="2D2A32BC" w:rsidR="00D56AC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234" w:type="dxa"/>
          </w:tcPr>
          <w:p w14:paraId="203090F8" w14:textId="77777777" w:rsidR="00D56AC3" w:rsidRPr="00707C31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2363E35" w14:textId="1F6A3547" w:rsidR="00D56AC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228" w:type="dxa"/>
          </w:tcPr>
          <w:p w14:paraId="75FD2EFF" w14:textId="77777777" w:rsidR="00D56AC3" w:rsidRPr="00707C31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B5617C1" w14:textId="775C2940" w:rsidR="00D56AC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236" w:type="dxa"/>
          </w:tcPr>
          <w:p w14:paraId="0CFFC6FD" w14:textId="77777777" w:rsidR="00D56AC3" w:rsidRPr="00707C31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C716D4C" w14:textId="44C6623E" w:rsidR="00D56AC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</w:tr>
    </w:tbl>
    <w:p w14:paraId="226113D1" w14:textId="77777777" w:rsidR="00DF7265" w:rsidRPr="00707C31" w:rsidRDefault="00DF726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823"/>
        <w:gridCol w:w="1548"/>
        <w:gridCol w:w="1548"/>
        <w:gridCol w:w="261"/>
        <w:gridCol w:w="1402"/>
        <w:gridCol w:w="243"/>
        <w:gridCol w:w="1355"/>
      </w:tblGrid>
      <w:tr w:rsidR="00DF7265" w:rsidRPr="00707C31" w14:paraId="3FBB5ECF" w14:textId="77777777" w:rsidTr="00CC59E8">
        <w:trPr>
          <w:trHeight w:val="365"/>
          <w:tblHeader/>
        </w:trPr>
        <w:tc>
          <w:tcPr>
            <w:tcW w:w="2823" w:type="dxa"/>
            <w:vAlign w:val="bottom"/>
          </w:tcPr>
          <w:p w14:paraId="01421085" w14:textId="77777777" w:rsidR="00DF7265" w:rsidRPr="00707C31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5E807EC1" w14:textId="77777777" w:rsidR="00DF7265" w:rsidRPr="00707C31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9" w:type="dxa"/>
            <w:gridSpan w:val="5"/>
            <w:vAlign w:val="bottom"/>
          </w:tcPr>
          <w:p w14:paraId="028B940D" w14:textId="77777777" w:rsidR="00DF7265" w:rsidRPr="00707C31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076C7" w:rsidRPr="00707C31" w14:paraId="69E5BC37" w14:textId="77777777" w:rsidTr="00CC59E8">
        <w:trPr>
          <w:trHeight w:val="740"/>
          <w:tblHeader/>
        </w:trPr>
        <w:tc>
          <w:tcPr>
            <w:tcW w:w="2823" w:type="dxa"/>
            <w:vAlign w:val="bottom"/>
          </w:tcPr>
          <w:p w14:paraId="12310BDD" w14:textId="77777777" w:rsidR="006076C7" w:rsidRPr="00707C31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48" w:type="dxa"/>
            <w:vAlign w:val="bottom"/>
          </w:tcPr>
          <w:p w14:paraId="7EA0CD89" w14:textId="1487DB74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  <w:vAlign w:val="bottom"/>
          </w:tcPr>
          <w:p w14:paraId="79FA0012" w14:textId="27EFE289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  <w:vAlign w:val="bottom"/>
          </w:tcPr>
          <w:p w14:paraId="06E1A3C2" w14:textId="77777777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9540EA3" w14:textId="1E551FCB" w:rsidR="006076C7" w:rsidRPr="00707C31" w:rsidRDefault="006372D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</w:tcPr>
          <w:p w14:paraId="48C24FCB" w14:textId="77777777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vAlign w:val="bottom"/>
          </w:tcPr>
          <w:p w14:paraId="617BEAA6" w14:textId="50239AB3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="005209DC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09DC" w:rsidRPr="00707C3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209DC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7DF3"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327DF3" w:rsidRPr="00707C31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  <w:r w:rsidR="005209DC" w:rsidRPr="00707C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076C7" w:rsidRPr="00707C31" w14:paraId="1956A347" w14:textId="77777777" w:rsidTr="00CC59E8">
        <w:trPr>
          <w:trHeight w:val="346"/>
          <w:tblHeader/>
        </w:trPr>
        <w:tc>
          <w:tcPr>
            <w:tcW w:w="2823" w:type="dxa"/>
          </w:tcPr>
          <w:p w14:paraId="2D7288FC" w14:textId="77777777" w:rsidR="006076C7" w:rsidRPr="00707C31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1DFE00D1" w14:textId="77777777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9" w:type="dxa"/>
            <w:gridSpan w:val="5"/>
            <w:vAlign w:val="center"/>
          </w:tcPr>
          <w:p w14:paraId="34722087" w14:textId="77777777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76C7" w:rsidRPr="00707C31" w14:paraId="697C4411" w14:textId="77777777" w:rsidTr="00CC59E8">
        <w:trPr>
          <w:trHeight w:val="365"/>
          <w:tblHeader/>
        </w:trPr>
        <w:tc>
          <w:tcPr>
            <w:tcW w:w="2823" w:type="dxa"/>
          </w:tcPr>
          <w:p w14:paraId="2BC2922B" w14:textId="77777777" w:rsidR="006076C7" w:rsidRPr="00707C31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8" w:type="dxa"/>
          </w:tcPr>
          <w:p w14:paraId="626E3803" w14:textId="3AFABD32" w:rsidR="006076C7" w:rsidRPr="00707C31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3967B45D" w14:textId="24FC8449" w:rsidR="006076C7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61" w:type="dxa"/>
            <w:vAlign w:val="center"/>
          </w:tcPr>
          <w:p w14:paraId="5A7F357E" w14:textId="77777777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5D33F737" w14:textId="71CF7430" w:rsidR="006076C7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2D9FEE05" w14:textId="77777777" w:rsidR="006076C7" w:rsidRPr="00707C31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B7B0503" w14:textId="6D6D0CDC" w:rsidR="006076C7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</w:tr>
      <w:tr w:rsidR="006076C7" w:rsidRPr="00707C31" w14:paraId="28CD4E33" w14:textId="77777777" w:rsidTr="00CC59E8">
        <w:trPr>
          <w:trHeight w:val="356"/>
          <w:tblHeader/>
        </w:trPr>
        <w:tc>
          <w:tcPr>
            <w:tcW w:w="2823" w:type="dxa"/>
          </w:tcPr>
          <w:p w14:paraId="5F4C234E" w14:textId="77777777" w:rsidR="006076C7" w:rsidRPr="00707C31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48" w:type="dxa"/>
          </w:tcPr>
          <w:p w14:paraId="06F34D18" w14:textId="4038E8A7" w:rsidR="006076C7" w:rsidRPr="00707C31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3EE13875" w14:textId="4DE5DB1D" w:rsidR="006076C7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  <w:vAlign w:val="center"/>
          </w:tcPr>
          <w:p w14:paraId="613FB6D2" w14:textId="77777777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645579B8" w14:textId="3D29A2A0" w:rsidR="006076C7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43" w:type="dxa"/>
          </w:tcPr>
          <w:p w14:paraId="3E2B631B" w14:textId="77777777" w:rsidR="006076C7" w:rsidRPr="00707C31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185E5CB" w14:textId="2CB35119" w:rsidR="006076C7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DF7265" w:rsidRPr="00707C31" w14:paraId="07AE1A9F" w14:textId="77777777" w:rsidTr="00CC59E8">
        <w:trPr>
          <w:trHeight w:val="365"/>
          <w:tblHeader/>
        </w:trPr>
        <w:tc>
          <w:tcPr>
            <w:tcW w:w="2823" w:type="dxa"/>
          </w:tcPr>
          <w:p w14:paraId="0804C7AD" w14:textId="77777777" w:rsidR="00DF7265" w:rsidRPr="00707C31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48" w:type="dxa"/>
          </w:tcPr>
          <w:p w14:paraId="3A6CEA0D" w14:textId="77777777" w:rsidR="00DF7265" w:rsidRPr="00707C31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F5BC305" w14:textId="7580AAEE" w:rsidR="00DF7265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vAlign w:val="center"/>
          </w:tcPr>
          <w:p w14:paraId="7E558FE6" w14:textId="77777777" w:rsidR="00DF7265" w:rsidRPr="00707C31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37E58C6" w14:textId="1771E834" w:rsidR="00DF7265" w:rsidRPr="00707C31" w:rsidRDefault="00E7520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1208544" w14:textId="77777777" w:rsidR="00DF7265" w:rsidRPr="00707C31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7A5334F" w14:textId="4B526A90" w:rsidR="00DF7265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F7265" w:rsidRPr="00707C31" w14:paraId="0A5FA441" w14:textId="77777777" w:rsidTr="00CC59E8">
        <w:trPr>
          <w:trHeight w:val="356"/>
          <w:tblHeader/>
        </w:trPr>
        <w:tc>
          <w:tcPr>
            <w:tcW w:w="2823" w:type="dxa"/>
          </w:tcPr>
          <w:p w14:paraId="3D3FECBA" w14:textId="77777777" w:rsidR="00DF7265" w:rsidRPr="00707C31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8" w:type="dxa"/>
          </w:tcPr>
          <w:p w14:paraId="5869606E" w14:textId="77777777" w:rsidR="00DF7265" w:rsidRPr="00707C31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DA53307" w14:textId="24C03B44" w:rsidR="00DF7265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61" w:type="dxa"/>
            <w:vAlign w:val="center"/>
          </w:tcPr>
          <w:p w14:paraId="25A36FEE" w14:textId="77777777" w:rsidR="00DF7265" w:rsidRPr="00707C31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9D5E1" w14:textId="50E49601" w:rsidR="00DF7265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43" w:type="dxa"/>
          </w:tcPr>
          <w:p w14:paraId="365ED91A" w14:textId="77777777" w:rsidR="00DF7265" w:rsidRPr="00707C31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6FBB9568" w14:textId="40BFFC99" w:rsidR="00DF7265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</w:p>
        </w:tc>
      </w:tr>
    </w:tbl>
    <w:p w14:paraId="122D13A1" w14:textId="77777777" w:rsidR="00DF7265" w:rsidRPr="00707C31" w:rsidRDefault="00DF7265" w:rsidP="00EF0DA5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94" w:type="dxa"/>
        <w:tblInd w:w="450" w:type="dxa"/>
        <w:tblLook w:val="01E0" w:firstRow="1" w:lastRow="1" w:firstColumn="1" w:lastColumn="1" w:noHBand="0" w:noVBand="0"/>
      </w:tblPr>
      <w:tblGrid>
        <w:gridCol w:w="2776"/>
        <w:gridCol w:w="1516"/>
        <w:gridCol w:w="1532"/>
        <w:gridCol w:w="256"/>
        <w:gridCol w:w="1437"/>
        <w:gridCol w:w="239"/>
        <w:gridCol w:w="1438"/>
      </w:tblGrid>
      <w:tr w:rsidR="00DF7265" w:rsidRPr="00707C31" w14:paraId="7064ED0F" w14:textId="77777777" w:rsidTr="00CC59E8">
        <w:trPr>
          <w:trHeight w:val="225"/>
          <w:tblHeader/>
        </w:trPr>
        <w:tc>
          <w:tcPr>
            <w:tcW w:w="2776" w:type="dxa"/>
            <w:vAlign w:val="bottom"/>
          </w:tcPr>
          <w:p w14:paraId="6656BBF0" w14:textId="77777777" w:rsidR="00DF7265" w:rsidRPr="00707C31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86"/>
                <w:tab w:val="center" w:pos="4536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16" w:type="dxa"/>
          </w:tcPr>
          <w:p w14:paraId="2874C5B9" w14:textId="77777777" w:rsidR="00DF7265" w:rsidRPr="00707C31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2" w:type="dxa"/>
            <w:gridSpan w:val="5"/>
            <w:vAlign w:val="bottom"/>
          </w:tcPr>
          <w:p w14:paraId="22D21463" w14:textId="77777777" w:rsidR="00DF7265" w:rsidRPr="00707C31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59E8" w:rsidRPr="00707C31" w14:paraId="37996215" w14:textId="77777777" w:rsidTr="00582749">
        <w:trPr>
          <w:trHeight w:val="458"/>
          <w:tblHeader/>
        </w:trPr>
        <w:tc>
          <w:tcPr>
            <w:tcW w:w="2776" w:type="dxa"/>
            <w:vAlign w:val="bottom"/>
          </w:tcPr>
          <w:p w14:paraId="6AE74325" w14:textId="77777777" w:rsidR="006C3463" w:rsidRPr="00707C31" w:rsidRDefault="006C346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16" w:type="dxa"/>
            <w:vAlign w:val="bottom"/>
          </w:tcPr>
          <w:p w14:paraId="4507D575" w14:textId="71131231" w:rsidR="006C3463" w:rsidRPr="00707C31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2" w:type="dxa"/>
            <w:vAlign w:val="bottom"/>
          </w:tcPr>
          <w:p w14:paraId="5894BC73" w14:textId="24B3F222" w:rsidR="006C3463" w:rsidRPr="00707C31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7D11" w:rsidRPr="00707C3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56" w:type="dxa"/>
            <w:vAlign w:val="bottom"/>
          </w:tcPr>
          <w:p w14:paraId="5D0E648A" w14:textId="77777777" w:rsidR="006C3463" w:rsidRPr="00707C31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0C33D708" w14:textId="240BDC3E" w:rsidR="006C3463" w:rsidRPr="00707C31" w:rsidRDefault="000708E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39" w:type="dxa"/>
          </w:tcPr>
          <w:p w14:paraId="3BCCF9AA" w14:textId="77777777" w:rsidR="006C3463" w:rsidRPr="00707C31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bottom"/>
          </w:tcPr>
          <w:p w14:paraId="4192CB98" w14:textId="516CED02" w:rsidR="006C3463" w:rsidRPr="00707C31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5209DC" w:rsidRPr="00707C3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209DC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2749"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582749" w:rsidRPr="00707C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ิถุนายน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7D11" w:rsidRPr="00707C3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6C3463" w:rsidRPr="00707C31" w14:paraId="5E887AE8" w14:textId="77777777" w:rsidTr="00CC59E8">
        <w:trPr>
          <w:trHeight w:val="213"/>
          <w:tblHeader/>
        </w:trPr>
        <w:tc>
          <w:tcPr>
            <w:tcW w:w="2776" w:type="dxa"/>
          </w:tcPr>
          <w:p w14:paraId="12548DA2" w14:textId="77777777" w:rsidR="006C3463" w:rsidRPr="00707C31" w:rsidRDefault="006C346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50CA36B3" w14:textId="77777777" w:rsidR="006C3463" w:rsidRPr="00707C31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2" w:type="dxa"/>
            <w:gridSpan w:val="5"/>
            <w:vAlign w:val="center"/>
          </w:tcPr>
          <w:p w14:paraId="78A1495D" w14:textId="77777777" w:rsidR="006C3463" w:rsidRPr="00707C31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2749" w:rsidRPr="00707C31" w14:paraId="6E511369" w14:textId="77777777" w:rsidTr="00582749">
        <w:trPr>
          <w:trHeight w:val="225"/>
          <w:tblHeader/>
        </w:trPr>
        <w:tc>
          <w:tcPr>
            <w:tcW w:w="2776" w:type="dxa"/>
          </w:tcPr>
          <w:p w14:paraId="34DFF584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6" w:type="dxa"/>
          </w:tcPr>
          <w:p w14:paraId="0EDA9DA0" w14:textId="03ADCA08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</w:tcPr>
          <w:p w14:paraId="73DDC057" w14:textId="54CFDA2C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56" w:type="dxa"/>
            <w:vAlign w:val="center"/>
          </w:tcPr>
          <w:p w14:paraId="1D28B2CF" w14:textId="77777777" w:rsidR="00582749" w:rsidRPr="00707C31" w:rsidRDefault="00582749" w:rsidP="005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3D606393" w14:textId="074BAEA0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35D8D6F8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ABBB664" w14:textId="4DA1CB79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582749" w:rsidRPr="00707C31" w14:paraId="5F52AD51" w14:textId="77777777" w:rsidTr="00582749">
        <w:trPr>
          <w:trHeight w:val="218"/>
          <w:tblHeader/>
        </w:trPr>
        <w:tc>
          <w:tcPr>
            <w:tcW w:w="2776" w:type="dxa"/>
          </w:tcPr>
          <w:p w14:paraId="3762915D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16" w:type="dxa"/>
          </w:tcPr>
          <w:p w14:paraId="5B6F7E1E" w14:textId="3D2C3B7F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</w:tcPr>
          <w:p w14:paraId="5F461CDD" w14:textId="57BB1D73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56" w:type="dxa"/>
            <w:vAlign w:val="center"/>
          </w:tcPr>
          <w:p w14:paraId="1FCE2D91" w14:textId="77777777" w:rsidR="00582749" w:rsidRPr="00707C31" w:rsidRDefault="00582749" w:rsidP="005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43B6E100" w14:textId="4E048FA5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59E2A839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75C69C6" w14:textId="5C0DC352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82749" w:rsidRPr="00707C31" w14:paraId="21802366" w14:textId="77777777" w:rsidTr="00582749">
        <w:trPr>
          <w:trHeight w:val="225"/>
          <w:tblHeader/>
        </w:trPr>
        <w:tc>
          <w:tcPr>
            <w:tcW w:w="2776" w:type="dxa"/>
          </w:tcPr>
          <w:p w14:paraId="2BEDF32E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16" w:type="dxa"/>
          </w:tcPr>
          <w:p w14:paraId="62970027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5EDCD34" w14:textId="1225CBA8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6" w:type="dxa"/>
            <w:vAlign w:val="center"/>
          </w:tcPr>
          <w:p w14:paraId="1EE63975" w14:textId="77777777" w:rsidR="00582749" w:rsidRPr="00707C31" w:rsidRDefault="00582749" w:rsidP="005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0136F0C2" w14:textId="11688CDD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3BEFF3F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152D347" w14:textId="34A23966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82749" w:rsidRPr="00707C31" w14:paraId="4C67851B" w14:textId="77777777" w:rsidTr="00582749">
        <w:trPr>
          <w:trHeight w:val="218"/>
          <w:tblHeader/>
        </w:trPr>
        <w:tc>
          <w:tcPr>
            <w:tcW w:w="2776" w:type="dxa"/>
          </w:tcPr>
          <w:p w14:paraId="4BDABEB2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6" w:type="dxa"/>
          </w:tcPr>
          <w:p w14:paraId="21D286D0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A8C5E" w14:textId="6937458F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56" w:type="dxa"/>
            <w:vAlign w:val="center"/>
          </w:tcPr>
          <w:p w14:paraId="7237AB77" w14:textId="77777777" w:rsidR="00582749" w:rsidRPr="00707C31" w:rsidRDefault="00582749" w:rsidP="005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9F2B5" w14:textId="730908D8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F7D11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64A0FAF8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EC8E78B" w14:textId="4BCF0F3B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</w:tr>
    </w:tbl>
    <w:p w14:paraId="315CBB32" w14:textId="77777777" w:rsidR="00DF7265" w:rsidRPr="00707C31" w:rsidRDefault="00DF7265" w:rsidP="00EF0DA5">
      <w:pPr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2780"/>
        <w:gridCol w:w="1525"/>
        <w:gridCol w:w="1535"/>
        <w:gridCol w:w="259"/>
        <w:gridCol w:w="1439"/>
        <w:gridCol w:w="242"/>
        <w:gridCol w:w="1424"/>
      </w:tblGrid>
      <w:tr w:rsidR="00DF7265" w:rsidRPr="00707C31" w14:paraId="233694B9" w14:textId="77777777" w:rsidTr="002C7CD8">
        <w:trPr>
          <w:trHeight w:val="409"/>
          <w:tblHeader/>
        </w:trPr>
        <w:tc>
          <w:tcPr>
            <w:tcW w:w="2780" w:type="dxa"/>
            <w:vAlign w:val="bottom"/>
          </w:tcPr>
          <w:p w14:paraId="4D862EA7" w14:textId="77777777" w:rsidR="00DF7265" w:rsidRPr="00707C31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5" w:type="dxa"/>
          </w:tcPr>
          <w:p w14:paraId="2FB88D11" w14:textId="77777777" w:rsidR="00DF7265" w:rsidRPr="00707C31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9" w:type="dxa"/>
            <w:gridSpan w:val="5"/>
            <w:vAlign w:val="bottom"/>
          </w:tcPr>
          <w:p w14:paraId="56089B31" w14:textId="77777777" w:rsidR="00DF7265" w:rsidRPr="00707C31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6C7" w:rsidRPr="00707C31" w14:paraId="6E86E049" w14:textId="77777777" w:rsidTr="002C7CD8">
        <w:trPr>
          <w:trHeight w:val="811"/>
          <w:tblHeader/>
        </w:trPr>
        <w:tc>
          <w:tcPr>
            <w:tcW w:w="2780" w:type="dxa"/>
            <w:vAlign w:val="bottom"/>
          </w:tcPr>
          <w:p w14:paraId="7FF44296" w14:textId="77777777" w:rsidR="006076C7" w:rsidRPr="00707C31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25" w:type="dxa"/>
            <w:vAlign w:val="bottom"/>
          </w:tcPr>
          <w:p w14:paraId="58AB7C56" w14:textId="62421F10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5" w:type="dxa"/>
            <w:vAlign w:val="bottom"/>
          </w:tcPr>
          <w:p w14:paraId="45CDD538" w14:textId="11CA9214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7D11" w:rsidRPr="00707C3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59" w:type="dxa"/>
            <w:vAlign w:val="bottom"/>
          </w:tcPr>
          <w:p w14:paraId="0479A75B" w14:textId="77777777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4A15F1A6" w14:textId="69CBF85E" w:rsidR="006076C7" w:rsidRPr="00707C31" w:rsidRDefault="00F308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42" w:type="dxa"/>
          </w:tcPr>
          <w:p w14:paraId="46E451DC" w14:textId="77777777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4025359F" w14:textId="1E9661E0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5209DC" w:rsidRPr="00707C3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82749" w:rsidRPr="00707C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82749"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582749" w:rsidRPr="00707C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ิถุนายน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7D11" w:rsidRPr="00707C3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6076C7" w:rsidRPr="00707C31" w14:paraId="3302CAFD" w14:textId="77777777" w:rsidTr="002C7CD8">
        <w:trPr>
          <w:trHeight w:val="383"/>
          <w:tblHeader/>
        </w:trPr>
        <w:tc>
          <w:tcPr>
            <w:tcW w:w="2780" w:type="dxa"/>
          </w:tcPr>
          <w:p w14:paraId="47575451" w14:textId="77777777" w:rsidR="006076C7" w:rsidRPr="00707C31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7C4A94BE" w14:textId="77777777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9" w:type="dxa"/>
            <w:gridSpan w:val="5"/>
            <w:vAlign w:val="center"/>
          </w:tcPr>
          <w:p w14:paraId="54393DC0" w14:textId="77777777" w:rsidR="006076C7" w:rsidRPr="00707C31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1F45" w:rsidRPr="00707C31" w14:paraId="6D260CEB" w14:textId="77777777" w:rsidTr="002C7CD8">
        <w:trPr>
          <w:trHeight w:val="392"/>
          <w:tblHeader/>
        </w:trPr>
        <w:tc>
          <w:tcPr>
            <w:tcW w:w="2780" w:type="dxa"/>
          </w:tcPr>
          <w:p w14:paraId="0D321664" w14:textId="77777777" w:rsidR="004B1F45" w:rsidRPr="00707C31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5" w:type="dxa"/>
          </w:tcPr>
          <w:p w14:paraId="5591C2EF" w14:textId="1DAEA532" w:rsidR="004B1F45" w:rsidRPr="00707C31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53F02509" w14:textId="35A17B3B" w:rsidR="004B1F45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>301</w:t>
            </w:r>
          </w:p>
        </w:tc>
        <w:tc>
          <w:tcPr>
            <w:tcW w:w="259" w:type="dxa"/>
            <w:vAlign w:val="center"/>
          </w:tcPr>
          <w:p w14:paraId="3EC9BEC9" w14:textId="77777777" w:rsidR="004B1F45" w:rsidRPr="00707C31" w:rsidRDefault="004B1F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5CA8E9CD" w14:textId="151D3226" w:rsidR="004B1F45" w:rsidRPr="00707C31" w:rsidRDefault="00E7520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71E53EF" w14:textId="77777777" w:rsidR="004B1F45" w:rsidRPr="00707C31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4186D855" w14:textId="022717D4" w:rsidR="004B1F45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4B1F45" w:rsidRPr="00707C31" w14:paraId="42D13B4E" w14:textId="77777777" w:rsidTr="002C7CD8">
        <w:trPr>
          <w:trHeight w:val="400"/>
          <w:tblHeader/>
        </w:trPr>
        <w:tc>
          <w:tcPr>
            <w:tcW w:w="2780" w:type="dxa"/>
          </w:tcPr>
          <w:p w14:paraId="67CA7D9E" w14:textId="77777777" w:rsidR="004B1F45" w:rsidRPr="00707C31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5" w:type="dxa"/>
          </w:tcPr>
          <w:p w14:paraId="5E42061D" w14:textId="500436B8" w:rsidR="004B1F45" w:rsidRPr="00707C31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25F18012" w14:textId="2B084542" w:rsidR="004B1F45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259" w:type="dxa"/>
            <w:vAlign w:val="center"/>
          </w:tcPr>
          <w:p w14:paraId="3CCAFDD8" w14:textId="77777777" w:rsidR="004B1F45" w:rsidRPr="00707C31" w:rsidRDefault="004B1F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52791000" w14:textId="6AFC245C" w:rsidR="004B1F45" w:rsidRPr="00707C31" w:rsidRDefault="00E7520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967A340" w14:textId="77777777" w:rsidR="004B1F45" w:rsidRPr="00707C31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67EE7A28" w14:textId="2CCA54B3" w:rsidR="004B1F45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6372DE" w:rsidRPr="00707C31" w14:paraId="75C6B362" w14:textId="77777777" w:rsidTr="002C7CD8">
        <w:trPr>
          <w:trHeight w:val="400"/>
          <w:tblHeader/>
        </w:trPr>
        <w:tc>
          <w:tcPr>
            <w:tcW w:w="2780" w:type="dxa"/>
          </w:tcPr>
          <w:p w14:paraId="6FDCF2F4" w14:textId="77777777" w:rsidR="006372DE" w:rsidRPr="00707C31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25" w:type="dxa"/>
          </w:tcPr>
          <w:p w14:paraId="0A616FC2" w14:textId="77777777" w:rsidR="006372DE" w:rsidRPr="00707C31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709155B" w14:textId="1E475C3C" w:rsidR="006372DE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59" w:type="dxa"/>
            <w:vAlign w:val="center"/>
          </w:tcPr>
          <w:p w14:paraId="12852086" w14:textId="77777777" w:rsidR="006372DE" w:rsidRPr="00707C31" w:rsidRDefault="006372D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183D6DB4" w14:textId="660BC259" w:rsidR="006372DE" w:rsidRPr="00707C31" w:rsidRDefault="00E7520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7A64EA3" w14:textId="77777777" w:rsidR="006372DE" w:rsidRPr="00707C31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12237831" w14:textId="450942E4" w:rsidR="006372DE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372DE" w:rsidRPr="00707C31" w14:paraId="6AD06AF7" w14:textId="77777777" w:rsidTr="002C7CD8">
        <w:trPr>
          <w:trHeight w:val="392"/>
          <w:tblHeader/>
        </w:trPr>
        <w:tc>
          <w:tcPr>
            <w:tcW w:w="2780" w:type="dxa"/>
          </w:tcPr>
          <w:p w14:paraId="62DCB0A8" w14:textId="77777777" w:rsidR="006372DE" w:rsidRPr="00707C31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</w:tcPr>
          <w:p w14:paraId="47721930" w14:textId="77777777" w:rsidR="006372DE" w:rsidRPr="00707C31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7F3D1F73" w14:textId="1515CDAF" w:rsidR="006372DE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259" w:type="dxa"/>
            <w:vAlign w:val="center"/>
          </w:tcPr>
          <w:p w14:paraId="66EC76E3" w14:textId="77777777" w:rsidR="006372DE" w:rsidRPr="00707C31" w:rsidRDefault="006372D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899C2E6" w14:textId="10A42B6F" w:rsidR="006372DE" w:rsidRPr="00707C31" w:rsidRDefault="00E7520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F7D11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DD6C2A0" w14:textId="77777777" w:rsidR="006372DE" w:rsidRPr="00707C31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12F5627F" w14:textId="48CC2592" w:rsidR="006372DE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</w:p>
        </w:tc>
      </w:tr>
    </w:tbl>
    <w:p w14:paraId="5A9538F4" w14:textId="77777777" w:rsidR="004554AD" w:rsidRPr="00707C31" w:rsidRDefault="004554AD" w:rsidP="00EF0DA5"/>
    <w:tbl>
      <w:tblPr>
        <w:tblW w:w="9214" w:type="dxa"/>
        <w:tblInd w:w="450" w:type="dxa"/>
        <w:tblLook w:val="01E0" w:firstRow="1" w:lastRow="1" w:firstColumn="1" w:lastColumn="1" w:noHBand="0" w:noVBand="0"/>
      </w:tblPr>
      <w:tblGrid>
        <w:gridCol w:w="2782"/>
        <w:gridCol w:w="1522"/>
        <w:gridCol w:w="1537"/>
        <w:gridCol w:w="259"/>
        <w:gridCol w:w="1440"/>
        <w:gridCol w:w="242"/>
        <w:gridCol w:w="1432"/>
      </w:tblGrid>
      <w:tr w:rsidR="00DF7265" w:rsidRPr="00707C31" w14:paraId="69F54FE3" w14:textId="77777777" w:rsidTr="002C7CD8">
        <w:trPr>
          <w:trHeight w:val="396"/>
          <w:tblHeader/>
        </w:trPr>
        <w:tc>
          <w:tcPr>
            <w:tcW w:w="2782" w:type="dxa"/>
            <w:vAlign w:val="bottom"/>
          </w:tcPr>
          <w:p w14:paraId="3823910F" w14:textId="77777777" w:rsidR="00DF7265" w:rsidRPr="00707C31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2" w:type="dxa"/>
          </w:tcPr>
          <w:p w14:paraId="4780B953" w14:textId="77777777" w:rsidR="00DF7265" w:rsidRPr="00707C31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0" w:type="dxa"/>
            <w:gridSpan w:val="5"/>
            <w:vAlign w:val="bottom"/>
          </w:tcPr>
          <w:p w14:paraId="30528CEE" w14:textId="77777777" w:rsidR="00DF7265" w:rsidRPr="00707C31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463" w:rsidRPr="00707C31" w14:paraId="03CBFD69" w14:textId="77777777" w:rsidTr="00582749">
        <w:trPr>
          <w:trHeight w:val="785"/>
          <w:tblHeader/>
        </w:trPr>
        <w:tc>
          <w:tcPr>
            <w:tcW w:w="2782" w:type="dxa"/>
            <w:vAlign w:val="bottom"/>
          </w:tcPr>
          <w:p w14:paraId="0306B7F9" w14:textId="77777777" w:rsidR="006C3463" w:rsidRPr="00707C31" w:rsidRDefault="006C346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22" w:type="dxa"/>
            <w:vAlign w:val="bottom"/>
          </w:tcPr>
          <w:p w14:paraId="33CC6C47" w14:textId="139E6E8E" w:rsidR="006C3463" w:rsidRPr="00707C31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7" w:type="dxa"/>
            <w:vAlign w:val="bottom"/>
          </w:tcPr>
          <w:p w14:paraId="4462A8B3" w14:textId="3FF3DF39" w:rsidR="006C3463" w:rsidRPr="00707C31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7D11" w:rsidRPr="00707C3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59" w:type="dxa"/>
            <w:vAlign w:val="bottom"/>
          </w:tcPr>
          <w:p w14:paraId="17EEC1C2" w14:textId="77777777" w:rsidR="006C3463" w:rsidRPr="00707C31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8BE414" w14:textId="71C2EBE9" w:rsidR="006C3463" w:rsidRPr="00707C31" w:rsidRDefault="000708E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2" w:type="dxa"/>
          </w:tcPr>
          <w:p w14:paraId="3AB99A60" w14:textId="77777777" w:rsidR="006C3463" w:rsidRPr="00707C31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2" w:type="dxa"/>
            <w:vAlign w:val="bottom"/>
          </w:tcPr>
          <w:p w14:paraId="7D6416CF" w14:textId="3F6F5377" w:rsidR="006C3463" w:rsidRPr="00707C31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5209DC" w:rsidRPr="00707C3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82749" w:rsidRPr="00707C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82749" w:rsidRPr="00707C31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582749" w:rsidRPr="00707C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ิถุนายน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7D11" w:rsidRPr="00707C3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6C3463" w:rsidRPr="00707C31" w14:paraId="08AA8979" w14:textId="77777777" w:rsidTr="002C7CD8">
        <w:trPr>
          <w:trHeight w:val="371"/>
          <w:tblHeader/>
        </w:trPr>
        <w:tc>
          <w:tcPr>
            <w:tcW w:w="2782" w:type="dxa"/>
          </w:tcPr>
          <w:p w14:paraId="43C56283" w14:textId="77777777" w:rsidR="006C3463" w:rsidRPr="00707C31" w:rsidRDefault="006C346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06610C5E" w14:textId="77777777" w:rsidR="006C3463" w:rsidRPr="00707C31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0" w:type="dxa"/>
            <w:gridSpan w:val="5"/>
            <w:vAlign w:val="center"/>
          </w:tcPr>
          <w:p w14:paraId="54241E48" w14:textId="77777777" w:rsidR="006C3463" w:rsidRPr="00707C31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2749" w:rsidRPr="00707C31" w14:paraId="7C784494" w14:textId="77777777" w:rsidTr="00582749">
        <w:trPr>
          <w:trHeight w:val="380"/>
          <w:tblHeader/>
        </w:trPr>
        <w:tc>
          <w:tcPr>
            <w:tcW w:w="2782" w:type="dxa"/>
          </w:tcPr>
          <w:p w14:paraId="1168AE38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2" w:type="dxa"/>
          </w:tcPr>
          <w:p w14:paraId="77F043DA" w14:textId="302842FB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5767F429" w14:textId="2A9DD15B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59" w:type="dxa"/>
            <w:vAlign w:val="center"/>
          </w:tcPr>
          <w:p w14:paraId="4A0EAD60" w14:textId="77777777" w:rsidR="00582749" w:rsidRPr="00707C31" w:rsidRDefault="00582749" w:rsidP="005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01E059B" w14:textId="779F2829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AC9DAF6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7CE1C610" w14:textId="4705756A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</w:tr>
      <w:tr w:rsidR="00582749" w:rsidRPr="00707C31" w14:paraId="1CAECDDF" w14:textId="77777777" w:rsidTr="00582749">
        <w:trPr>
          <w:trHeight w:val="388"/>
          <w:tblHeader/>
        </w:trPr>
        <w:tc>
          <w:tcPr>
            <w:tcW w:w="2782" w:type="dxa"/>
          </w:tcPr>
          <w:p w14:paraId="2CEBC9D8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2" w:type="dxa"/>
          </w:tcPr>
          <w:p w14:paraId="6CAB227B" w14:textId="4003E91F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7" w:type="dxa"/>
          </w:tcPr>
          <w:p w14:paraId="7C56BFAB" w14:textId="09BFCF56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59" w:type="dxa"/>
            <w:vAlign w:val="center"/>
          </w:tcPr>
          <w:p w14:paraId="2703EE0C" w14:textId="77777777" w:rsidR="00582749" w:rsidRPr="00707C31" w:rsidRDefault="00582749" w:rsidP="005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CCFFDA0" w14:textId="66AB45B2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241D6F7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22E09487" w14:textId="363B1063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582749" w:rsidRPr="00707C31" w14:paraId="5D9F0C7E" w14:textId="77777777" w:rsidTr="00582749">
        <w:trPr>
          <w:trHeight w:val="388"/>
          <w:tblHeader/>
        </w:trPr>
        <w:tc>
          <w:tcPr>
            <w:tcW w:w="2782" w:type="dxa"/>
          </w:tcPr>
          <w:p w14:paraId="791C9AC8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22" w:type="dxa"/>
          </w:tcPr>
          <w:p w14:paraId="596AE264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47BFA5B" w14:textId="6FF7F589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9" w:type="dxa"/>
            <w:vAlign w:val="center"/>
          </w:tcPr>
          <w:p w14:paraId="534061B4" w14:textId="77777777" w:rsidR="00582749" w:rsidRPr="00707C31" w:rsidRDefault="00582749" w:rsidP="005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F11EEA" w14:textId="7F8401CC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83BDFC2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1C03ECC5" w14:textId="31E12DE6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82749" w:rsidRPr="00707C31" w14:paraId="3D2C1F10" w14:textId="77777777" w:rsidTr="00582749">
        <w:trPr>
          <w:trHeight w:val="380"/>
          <w:tblHeader/>
        </w:trPr>
        <w:tc>
          <w:tcPr>
            <w:tcW w:w="2782" w:type="dxa"/>
          </w:tcPr>
          <w:p w14:paraId="39AF3031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2" w:type="dxa"/>
          </w:tcPr>
          <w:p w14:paraId="10D8894B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5E17AC48" w14:textId="1F52FCF3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59" w:type="dxa"/>
            <w:vAlign w:val="center"/>
          </w:tcPr>
          <w:p w14:paraId="4D391C2C" w14:textId="77777777" w:rsidR="00582749" w:rsidRPr="00707C31" w:rsidRDefault="00582749" w:rsidP="005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AB1E8" w14:textId="4B730FA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F7D11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687D6AB" w14:textId="77777777" w:rsidR="00582749" w:rsidRPr="00707C31" w:rsidRDefault="00582749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2443193E" w14:textId="001252E2" w:rsidR="00582749" w:rsidRPr="00707C31" w:rsidRDefault="005F7D11" w:rsidP="005827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</w:p>
        </w:tc>
      </w:tr>
    </w:tbl>
    <w:p w14:paraId="49882275" w14:textId="2ADDAFA3" w:rsidR="00F308A9" w:rsidRPr="00707C31" w:rsidRDefault="00F308A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5A7C424" w14:textId="77777777" w:rsidR="00F308A9" w:rsidRPr="00707C31" w:rsidRDefault="00F308A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  <w:r w:rsidRPr="00707C31">
        <w:rPr>
          <w:rFonts w:asciiTheme="majorBidi" w:hAnsiTheme="majorBidi" w:cstheme="majorBidi"/>
          <w:i/>
          <w:iCs/>
          <w:sz w:val="20"/>
          <w:szCs w:val="20"/>
        </w:rPr>
        <w:br w:type="page"/>
      </w:r>
    </w:p>
    <w:p w14:paraId="00913D17" w14:textId="77777777" w:rsidR="00BF7843" w:rsidRPr="00707C31" w:rsidRDefault="00BC06E7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102232291"/>
      <w:r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ลูกหนี้ตามสัญญาปรับโครงสร้างหนี้</w:t>
      </w:r>
    </w:p>
    <w:p w14:paraId="5EE13E58" w14:textId="77777777" w:rsidR="00BC06E7" w:rsidRPr="00707C31" w:rsidRDefault="00BC06E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221AF82" w14:textId="7A1EB648" w:rsidR="00BF7843" w:rsidRPr="00707C31" w:rsidRDefault="00BF784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5F7D11" w:rsidRPr="00707C31">
        <w:rPr>
          <w:rFonts w:asciiTheme="majorBidi" w:hAnsiTheme="majorBidi" w:cstheme="majorBidi"/>
          <w:sz w:val="30"/>
          <w:szCs w:val="30"/>
        </w:rPr>
        <w:t>2560</w:t>
      </w:r>
      <w:r w:rsidR="00950E9E"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707C31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707C31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707C31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707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707C31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707C31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707C31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707C31">
        <w:rPr>
          <w:rFonts w:asciiTheme="majorBidi" w:hAnsiTheme="majorBidi" w:cstheme="majorBidi"/>
          <w:sz w:val="30"/>
          <w:szCs w:val="30"/>
        </w:rPr>
        <w:t>”)</w:t>
      </w:r>
      <w:r w:rsidR="00BD1298" w:rsidRPr="00707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707C31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707C31">
        <w:rPr>
          <w:rFonts w:asciiTheme="majorBidi" w:hAnsiTheme="majorBidi" w:cstheme="majorBidi"/>
          <w:sz w:val="30"/>
          <w:szCs w:val="30"/>
        </w:rPr>
        <w:t>“</w:t>
      </w:r>
      <w:r w:rsidR="00B12C6E" w:rsidRPr="00707C31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707C31">
        <w:rPr>
          <w:rFonts w:asciiTheme="majorBidi" w:hAnsiTheme="majorBidi" w:cstheme="majorBidi"/>
          <w:sz w:val="30"/>
          <w:szCs w:val="30"/>
        </w:rPr>
        <w:t>”</w:t>
      </w:r>
      <w:r w:rsidR="00B12C6E" w:rsidRPr="00707C31">
        <w:rPr>
          <w:rFonts w:asciiTheme="majorBidi" w:hAnsiTheme="majorBidi" w:cstheme="majorBidi"/>
          <w:sz w:val="30"/>
          <w:szCs w:val="30"/>
          <w:cs/>
        </w:rPr>
        <w:t>)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707C31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5F7D11" w:rsidRPr="00707C31">
        <w:rPr>
          <w:rFonts w:asciiTheme="majorBidi" w:hAnsiTheme="majorBidi" w:cstheme="majorBidi"/>
          <w:sz w:val="30"/>
          <w:szCs w:val="30"/>
        </w:rPr>
        <w:t>1</w:t>
      </w:r>
      <w:r w:rsidRPr="00707C31">
        <w:rPr>
          <w:rFonts w:asciiTheme="majorBidi" w:hAnsiTheme="majorBidi" w:cstheme="majorBidi"/>
          <w:sz w:val="30"/>
          <w:szCs w:val="30"/>
        </w:rPr>
        <w:t>,</w:t>
      </w:r>
      <w:r w:rsidR="005F7D11" w:rsidRPr="00707C31">
        <w:rPr>
          <w:rFonts w:asciiTheme="majorBidi" w:hAnsiTheme="majorBidi" w:cstheme="majorBidi"/>
          <w:sz w:val="30"/>
          <w:szCs w:val="30"/>
        </w:rPr>
        <w:t>294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26FD9236" w:rsidR="00BF7843" w:rsidRPr="00707C31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707C31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707C31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4FB22BB9" w:rsidR="00BF7843" w:rsidRPr="00707C31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64858507" w:rsidR="00BF7843" w:rsidRPr="00707C31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707C31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19B4DB7B" w:rsidR="00BF7843" w:rsidRPr="00707C31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3FFB3B18" w:rsidR="00BF7843" w:rsidRPr="00707C31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1BFD8674" w:rsidR="00BF7843" w:rsidRPr="00707C31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0D0C8BFC" w:rsidR="00BF7843" w:rsidRPr="00707C31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3405ED81" w:rsidR="00BF7843" w:rsidRPr="00707C31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707C3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715BAB5E" w:rsidR="00BF7843" w:rsidRPr="00707C31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7C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5F7D11" w:rsidRPr="00707C31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707C31" w:rsidRDefault="00734A9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</w:rPr>
      </w:pPr>
    </w:p>
    <w:p w14:paraId="58527F04" w14:textId="1D1D4E62" w:rsidR="00135FEF" w:rsidRPr="00707C31" w:rsidRDefault="00C427DB" w:rsidP="00135FEF">
      <w:pPr>
        <w:spacing w:line="240" w:lineRule="auto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1" w:name="_Hlk78747847"/>
      <w:bookmarkEnd w:id="0"/>
      <w:r w:rsidRPr="00707C3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F7D11" w:rsidRPr="00707C31">
        <w:rPr>
          <w:rFonts w:ascii="Angsana New" w:hAnsi="Angsana New" w:hint="cs"/>
          <w:sz w:val="30"/>
          <w:szCs w:val="30"/>
        </w:rPr>
        <w:t>30</w:t>
      </w:r>
      <w:r w:rsidRPr="00707C31">
        <w:rPr>
          <w:rFonts w:ascii="Angsana New" w:hAnsi="Angsana New" w:hint="cs"/>
          <w:sz w:val="30"/>
          <w:szCs w:val="30"/>
        </w:rPr>
        <w:t xml:space="preserve"> </w:t>
      </w:r>
      <w:r w:rsidRPr="00707C3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F7D11" w:rsidRPr="00707C31">
        <w:rPr>
          <w:rFonts w:ascii="Angsana New" w:hAnsi="Angsana New" w:hint="cs"/>
          <w:sz w:val="30"/>
          <w:szCs w:val="30"/>
        </w:rPr>
        <w:t>2566</w:t>
      </w:r>
      <w:r w:rsidRPr="00707C31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="005F7D11" w:rsidRPr="00707C31">
        <w:rPr>
          <w:rFonts w:ascii="Angsana New" w:hAnsi="Angsana New" w:hint="cs"/>
          <w:sz w:val="30"/>
          <w:szCs w:val="30"/>
        </w:rPr>
        <w:t>2</w:t>
      </w:r>
      <w:r w:rsidRPr="00707C31">
        <w:rPr>
          <w:rFonts w:ascii="Angsana New" w:hAnsi="Angsana New" w:hint="cs"/>
          <w:sz w:val="30"/>
          <w:szCs w:val="30"/>
          <w:cs/>
        </w:rPr>
        <w:t>) ข้างต้นแล้วเป็นจำนวนเงิน</w:t>
      </w:r>
      <w:r w:rsidRPr="00707C31">
        <w:rPr>
          <w:rFonts w:ascii="Angsana New" w:hAnsi="Angsana New" w:hint="cs"/>
          <w:sz w:val="30"/>
          <w:szCs w:val="30"/>
        </w:rPr>
        <w:t xml:space="preserve"> </w:t>
      </w:r>
      <w:r w:rsidR="005F7D11" w:rsidRPr="00707C31">
        <w:rPr>
          <w:rFonts w:ascii="Angsana New" w:hAnsi="Angsana New" w:hint="cs"/>
          <w:sz w:val="30"/>
          <w:szCs w:val="30"/>
        </w:rPr>
        <w:t>720</w:t>
      </w:r>
      <w:r w:rsidRPr="00707C3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707C31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5F7D11" w:rsidRPr="00707C31">
        <w:rPr>
          <w:rFonts w:ascii="Angsana New" w:hAnsi="Angsana New" w:hint="cs"/>
          <w:i/>
          <w:iCs/>
          <w:spacing w:val="-4"/>
          <w:sz w:val="30"/>
          <w:szCs w:val="30"/>
        </w:rPr>
        <w:t>31</w:t>
      </w:r>
      <w:r w:rsidRPr="00707C31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Pr="00707C31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5F7D11" w:rsidRPr="00707C31">
        <w:rPr>
          <w:rFonts w:ascii="Angsana New" w:hAnsi="Angsana New" w:hint="cs"/>
          <w:i/>
          <w:iCs/>
          <w:spacing w:val="-4"/>
          <w:sz w:val="30"/>
          <w:szCs w:val="30"/>
        </w:rPr>
        <w:t>2565</w:t>
      </w:r>
      <w:r w:rsidRPr="00707C31">
        <w:rPr>
          <w:rFonts w:ascii="Angsana New" w:hAnsi="Angsana New" w:hint="cs"/>
          <w:i/>
          <w:iCs/>
          <w:spacing w:val="-4"/>
          <w:sz w:val="30"/>
          <w:szCs w:val="30"/>
        </w:rPr>
        <w:t xml:space="preserve">: </w:t>
      </w:r>
      <w:r w:rsidR="005F7D11" w:rsidRPr="00707C31">
        <w:rPr>
          <w:rFonts w:ascii="Angsana New" w:hAnsi="Angsana New" w:hint="cs"/>
          <w:i/>
          <w:iCs/>
          <w:spacing w:val="-4"/>
          <w:sz w:val="30"/>
          <w:szCs w:val="30"/>
        </w:rPr>
        <w:t>600</w:t>
      </w:r>
      <w:r w:rsidRPr="00707C31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Pr="00707C31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707C31">
        <w:rPr>
          <w:rFonts w:ascii="Angsana New" w:hAnsi="Angsana New" w:hint="cs"/>
          <w:i/>
          <w:iCs/>
          <w:spacing w:val="-4"/>
          <w:sz w:val="30"/>
          <w:szCs w:val="30"/>
        </w:rPr>
        <w:t>)</w:t>
      </w:r>
      <w:r w:rsidRPr="00707C3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707C31">
        <w:rPr>
          <w:rFonts w:ascii="Angsana New" w:hAnsi="Angsana New" w:hint="cs"/>
          <w:spacing w:val="-4"/>
          <w:sz w:val="30"/>
          <w:szCs w:val="30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="005F7D11" w:rsidRPr="00707C31">
        <w:rPr>
          <w:rFonts w:ascii="Angsana New" w:hAnsi="Angsana New" w:hint="cs"/>
          <w:spacing w:val="-4"/>
          <w:sz w:val="30"/>
          <w:szCs w:val="30"/>
        </w:rPr>
        <w:t>2019</w:t>
      </w:r>
      <w:r w:rsidRPr="00707C31">
        <w:rPr>
          <w:rFonts w:ascii="Angsana New" w:hAnsi="Angsana New" w:hint="cs"/>
          <w:sz w:val="30"/>
          <w:szCs w:val="30"/>
        </w:rPr>
        <w:t xml:space="preserve"> </w:t>
      </w:r>
      <w:r w:rsidRPr="00707C31">
        <w:rPr>
          <w:rFonts w:ascii="Angsana New" w:hAnsi="Angsana New" w:hint="cs"/>
          <w:sz w:val="30"/>
          <w:szCs w:val="30"/>
          <w:cs/>
        </w:rPr>
        <w:t xml:space="preserve">ลูกหนี้การค้า สกสค. ได้มีการผิดนัดชำระเงินเพิ่มเติมตามข้อ </w:t>
      </w:r>
      <w:r w:rsidR="005F7D11" w:rsidRPr="00707C31">
        <w:rPr>
          <w:rFonts w:ascii="Angsana New" w:hAnsi="Angsana New" w:hint="cs"/>
          <w:sz w:val="30"/>
          <w:szCs w:val="30"/>
        </w:rPr>
        <w:t>2</w:t>
      </w:r>
      <w:r w:rsidRPr="00707C31">
        <w:rPr>
          <w:rFonts w:ascii="Angsana New" w:hAnsi="Angsana New" w:hint="cs"/>
          <w:sz w:val="30"/>
          <w:szCs w:val="30"/>
          <w:cs/>
        </w:rPr>
        <w:t>.</w:t>
      </w:r>
      <w:r w:rsidR="005F7D11" w:rsidRPr="00707C31">
        <w:rPr>
          <w:rFonts w:ascii="Angsana New" w:hAnsi="Angsana New" w:hint="cs"/>
          <w:sz w:val="30"/>
          <w:szCs w:val="30"/>
        </w:rPr>
        <w:t>2</w:t>
      </w:r>
      <w:r w:rsidRPr="00707C31">
        <w:rPr>
          <w:rFonts w:ascii="Angsana New" w:hAnsi="Angsana New" w:hint="cs"/>
          <w:sz w:val="30"/>
          <w:szCs w:val="30"/>
          <w:cs/>
        </w:rPr>
        <w:t xml:space="preserve">) </w:t>
      </w:r>
      <w:bookmarkEnd w:id="1"/>
      <w:r w:rsidR="00135FEF" w:rsidRPr="00707C31">
        <w:rPr>
          <w:rFonts w:ascii="Angsana New" w:hAnsi="Angsana New" w:hint="cs"/>
          <w:sz w:val="30"/>
          <w:szCs w:val="30"/>
          <w:cs/>
        </w:rPr>
        <w:t>ของงวดเดือนพฤษภาคม</w:t>
      </w:r>
      <w:r w:rsidR="00135FEF" w:rsidRPr="00707C31">
        <w:rPr>
          <w:rFonts w:ascii="Angsana New" w:hAnsi="Angsana New"/>
          <w:sz w:val="30"/>
          <w:szCs w:val="30"/>
          <w:cs/>
        </w:rPr>
        <w:t xml:space="preserve"> </w:t>
      </w:r>
      <w:r w:rsidR="005F7D11" w:rsidRPr="00707C31">
        <w:rPr>
          <w:rFonts w:ascii="Angsana New" w:hAnsi="Angsana New"/>
          <w:sz w:val="30"/>
          <w:szCs w:val="30"/>
        </w:rPr>
        <w:t>2565</w:t>
      </w:r>
      <w:r w:rsidR="00135FEF" w:rsidRPr="00707C31">
        <w:rPr>
          <w:rFonts w:ascii="Angsana New" w:hAnsi="Angsana New"/>
          <w:sz w:val="30"/>
          <w:szCs w:val="30"/>
          <w:cs/>
        </w:rPr>
        <w:t xml:space="preserve"> </w:t>
      </w:r>
      <w:r w:rsidR="00135FEF" w:rsidRPr="00707C31">
        <w:rPr>
          <w:rFonts w:ascii="Angsana New" w:hAnsi="Angsana New" w:hint="cs"/>
          <w:sz w:val="30"/>
          <w:szCs w:val="30"/>
          <w:cs/>
        </w:rPr>
        <w:t>และ</w:t>
      </w:r>
      <w:r w:rsidR="00135FEF" w:rsidRPr="00707C31">
        <w:rPr>
          <w:rFonts w:ascii="Angsana New" w:hAnsi="Angsana New"/>
          <w:sz w:val="30"/>
          <w:szCs w:val="30"/>
          <w:cs/>
        </w:rPr>
        <w:t xml:space="preserve"> </w:t>
      </w:r>
      <w:r w:rsidR="005F7D11" w:rsidRPr="00707C31">
        <w:rPr>
          <w:rFonts w:ascii="Angsana New" w:hAnsi="Angsana New"/>
          <w:sz w:val="30"/>
          <w:szCs w:val="30"/>
        </w:rPr>
        <w:t>2566</w:t>
      </w:r>
      <w:r w:rsidR="00135FEF" w:rsidRPr="00707C31">
        <w:rPr>
          <w:rFonts w:ascii="Angsana New" w:hAnsi="Angsana New"/>
          <w:sz w:val="30"/>
          <w:szCs w:val="30"/>
          <w:cs/>
        </w:rPr>
        <w:t xml:space="preserve"> </w:t>
      </w:r>
      <w:r w:rsidR="00135FEF" w:rsidRPr="00707C31">
        <w:rPr>
          <w:rFonts w:ascii="Angsana New" w:hAnsi="Angsana New" w:hint="cs"/>
          <w:sz w:val="30"/>
          <w:szCs w:val="30"/>
          <w:cs/>
        </w:rPr>
        <w:t>เป็น</w:t>
      </w:r>
      <w:r w:rsidR="00135FEF" w:rsidRPr="00707C31">
        <w:rPr>
          <w:rFonts w:ascii="Angsana New" w:hAnsi="Angsana New" w:hint="cs"/>
          <w:spacing w:val="-6"/>
          <w:sz w:val="30"/>
          <w:szCs w:val="30"/>
          <w:cs/>
        </w:rPr>
        <w:t>จำนวนเงิน</w:t>
      </w:r>
      <w:r w:rsidR="00135FEF"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F7D11" w:rsidRPr="00707C31">
        <w:rPr>
          <w:rFonts w:ascii="Angsana New" w:hAnsi="Angsana New"/>
          <w:spacing w:val="-6"/>
          <w:sz w:val="30"/>
          <w:szCs w:val="30"/>
        </w:rPr>
        <w:t>170</w:t>
      </w:r>
      <w:r w:rsidR="00135FEF"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35FEF" w:rsidRPr="00707C31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135FEF"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35FEF" w:rsidRPr="00707C31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135FEF"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F7D11" w:rsidRPr="00707C31">
        <w:rPr>
          <w:rFonts w:ascii="Angsana New" w:hAnsi="Angsana New"/>
          <w:spacing w:val="-6"/>
          <w:sz w:val="30"/>
          <w:szCs w:val="30"/>
        </w:rPr>
        <w:t>209</w:t>
      </w:r>
      <w:r w:rsidR="00135FEF"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35FEF" w:rsidRPr="00707C31">
        <w:rPr>
          <w:rFonts w:ascii="Angsana New" w:hAnsi="Angsana New" w:hint="cs"/>
          <w:spacing w:val="-6"/>
          <w:sz w:val="30"/>
          <w:szCs w:val="30"/>
          <w:cs/>
        </w:rPr>
        <w:t>ล้านบาทตามลำดับ</w:t>
      </w:r>
      <w:r w:rsidR="00135FEF"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35FEF" w:rsidRPr="00707C31">
        <w:rPr>
          <w:rFonts w:ascii="Angsana New" w:hAnsi="Angsana New" w:hint="cs"/>
          <w:spacing w:val="-6"/>
          <w:sz w:val="30"/>
          <w:szCs w:val="30"/>
          <w:cs/>
        </w:rPr>
        <w:t>เป็นจำนวนเงินรวมทั้งหมด</w:t>
      </w:r>
      <w:r w:rsidR="00135FEF"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F7D11" w:rsidRPr="00707C31">
        <w:rPr>
          <w:rFonts w:ascii="Angsana New" w:hAnsi="Angsana New"/>
          <w:spacing w:val="-6"/>
          <w:sz w:val="30"/>
          <w:szCs w:val="30"/>
        </w:rPr>
        <w:t>379</w:t>
      </w:r>
      <w:r w:rsidR="00135FEF"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35FEF" w:rsidRPr="00707C31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135FEF"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35FEF" w:rsidRPr="00707C31">
        <w:rPr>
          <w:rFonts w:ascii="Angsana New" w:hAnsi="Angsana New" w:hint="cs"/>
          <w:spacing w:val="-6"/>
          <w:sz w:val="30"/>
          <w:szCs w:val="30"/>
          <w:cs/>
        </w:rPr>
        <w:t>ซึ่งต่อมาลูกหนี้การค้า สกสค</w:t>
      </w:r>
      <w:r w:rsidR="00135FEF" w:rsidRPr="00707C31">
        <w:rPr>
          <w:rFonts w:ascii="Angsana New" w:hAnsi="Angsana New"/>
          <w:spacing w:val="-6"/>
          <w:sz w:val="30"/>
          <w:szCs w:val="30"/>
          <w:cs/>
        </w:rPr>
        <w:t xml:space="preserve">. </w:t>
      </w:r>
      <w:r w:rsidR="00135FEF" w:rsidRPr="00707C31">
        <w:rPr>
          <w:rFonts w:ascii="Angsana New" w:hAnsi="Angsana New" w:hint="cs"/>
          <w:spacing w:val="-6"/>
          <w:sz w:val="30"/>
          <w:szCs w:val="30"/>
          <w:cs/>
        </w:rPr>
        <w:t>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="00135FEF"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6FDFA74C" w14:textId="77777777" w:rsidR="00135FEF" w:rsidRPr="00707C31" w:rsidRDefault="00135FEF" w:rsidP="00135FEF">
      <w:pPr>
        <w:spacing w:line="240" w:lineRule="auto"/>
        <w:ind w:left="900"/>
        <w:jc w:val="thaiDistribute"/>
        <w:rPr>
          <w:rFonts w:ascii="Angsana New" w:hAnsi="Angsana New"/>
        </w:rPr>
      </w:pPr>
    </w:p>
    <w:p w14:paraId="3F43FEB7" w14:textId="44633EC3" w:rsidR="006C3A72" w:rsidRPr="00707C31" w:rsidRDefault="00025068" w:rsidP="00135FEF">
      <w:pPr>
        <w:spacing w:line="240" w:lineRule="auto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  <w:r w:rsidRPr="00707C31">
        <w:rPr>
          <w:rFonts w:ascii="Angsana New" w:hAnsi="Angsana New" w:hint="cs"/>
          <w:spacing w:val="-6"/>
          <w:sz w:val="30"/>
          <w:szCs w:val="30"/>
          <w:cs/>
        </w:rPr>
        <w:t>ในเดือนพฤษภาคม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C31">
        <w:rPr>
          <w:rFonts w:ascii="Angsana New" w:hAnsi="Angsana New"/>
          <w:spacing w:val="-6"/>
          <w:sz w:val="30"/>
          <w:szCs w:val="30"/>
        </w:rPr>
        <w:t>2566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C31">
        <w:rPr>
          <w:rFonts w:ascii="Angsana New" w:hAnsi="Angsana New" w:hint="cs"/>
          <w:spacing w:val="-6"/>
          <w:sz w:val="30"/>
          <w:szCs w:val="30"/>
          <w:cs/>
        </w:rPr>
        <w:t>ล็อกซเล่ย์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C31">
        <w:rPr>
          <w:rFonts w:ascii="Angsana New" w:hAnsi="Angsana New" w:hint="cs"/>
          <w:spacing w:val="-6"/>
          <w:sz w:val="30"/>
          <w:szCs w:val="30"/>
          <w:cs/>
        </w:rPr>
        <w:t>ไวร์เลส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C31">
        <w:rPr>
          <w:rFonts w:ascii="Angsana New" w:hAnsi="Angsana New" w:hint="cs"/>
          <w:spacing w:val="-6"/>
          <w:sz w:val="30"/>
          <w:szCs w:val="30"/>
          <w:cs/>
        </w:rPr>
        <w:t>ได้ยื่นคำร้องขอให้ศาลแพ่งไต่สวนเกี่ยวกับกิจการและทรัพย์สินของลูกหนี้การค้า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C31">
        <w:rPr>
          <w:rFonts w:ascii="Angsana New" w:hAnsi="Angsana New" w:hint="cs"/>
          <w:spacing w:val="-6"/>
          <w:sz w:val="30"/>
          <w:szCs w:val="30"/>
          <w:cs/>
        </w:rPr>
        <w:t>สกสค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. </w:t>
      </w:r>
      <w:r w:rsidRPr="00707C31">
        <w:rPr>
          <w:rFonts w:ascii="Angsana New" w:hAnsi="Angsana New" w:hint="cs"/>
          <w:spacing w:val="-6"/>
          <w:sz w:val="30"/>
          <w:szCs w:val="30"/>
          <w:cs/>
        </w:rPr>
        <w:t>และยื่นขอออกหมายเรียกลูกหนี้และพยานเอกสาร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C31">
        <w:rPr>
          <w:rFonts w:ascii="Angsana New" w:hAnsi="Angsana New" w:hint="cs"/>
          <w:spacing w:val="-6"/>
          <w:sz w:val="30"/>
          <w:szCs w:val="30"/>
          <w:cs/>
        </w:rPr>
        <w:t>โดยศาลนัดไต่สวนวันที่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C31">
        <w:rPr>
          <w:rFonts w:ascii="Angsana New" w:hAnsi="Angsana New"/>
          <w:spacing w:val="-6"/>
          <w:sz w:val="30"/>
          <w:szCs w:val="30"/>
        </w:rPr>
        <w:t xml:space="preserve">24 </w:t>
      </w:r>
      <w:r w:rsidRPr="00707C31">
        <w:rPr>
          <w:rFonts w:ascii="Angsana New" w:hAnsi="Angsana New" w:hint="cs"/>
          <w:spacing w:val="-6"/>
          <w:sz w:val="30"/>
          <w:szCs w:val="30"/>
          <w:cs/>
        </w:rPr>
        <w:t>กรกฎาคม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C31">
        <w:rPr>
          <w:rFonts w:ascii="Angsana New" w:hAnsi="Angsana New"/>
          <w:spacing w:val="-6"/>
          <w:sz w:val="30"/>
          <w:szCs w:val="30"/>
        </w:rPr>
        <w:t>2566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C31">
        <w:rPr>
          <w:rFonts w:ascii="Angsana New" w:hAnsi="Angsana New" w:hint="cs"/>
          <w:spacing w:val="-6"/>
          <w:sz w:val="30"/>
          <w:szCs w:val="30"/>
          <w:cs/>
        </w:rPr>
        <w:t>ตามรายงานกระบวนพิจารณา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C31">
        <w:rPr>
          <w:rFonts w:ascii="Angsana New" w:hAnsi="Angsana New" w:hint="cs"/>
          <w:spacing w:val="-6"/>
          <w:sz w:val="30"/>
          <w:szCs w:val="30"/>
          <w:cs/>
        </w:rPr>
        <w:t>ตัวแทนผู้รับมอบอำนาจของลูกหนี้ไม่สามารถเบิกความเกี่ยวกับทรัพย์สินของลูกหนี้ตามการไต่สวนจึงเลื่อนนัดการไต่สวนคำร้องเกี่ยวกับทรัพย์สินของลูกหนี้ไปเป็นวันที่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C31">
        <w:rPr>
          <w:rFonts w:ascii="Angsana New" w:hAnsi="Angsana New"/>
          <w:spacing w:val="-6"/>
          <w:sz w:val="30"/>
          <w:szCs w:val="30"/>
        </w:rPr>
        <w:t>31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C31">
        <w:rPr>
          <w:rFonts w:ascii="Angsana New" w:hAnsi="Angsana New" w:hint="cs"/>
          <w:spacing w:val="-6"/>
          <w:sz w:val="30"/>
          <w:szCs w:val="30"/>
          <w:cs/>
        </w:rPr>
        <w:t>สิงหาคม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C31">
        <w:rPr>
          <w:rFonts w:ascii="Angsana New" w:hAnsi="Angsana New"/>
          <w:spacing w:val="-6"/>
          <w:sz w:val="30"/>
          <w:szCs w:val="30"/>
        </w:rPr>
        <w:t>2566</w:t>
      </w:r>
      <w:r w:rsidR="00A146D0" w:rsidRPr="00707C31">
        <w:rPr>
          <w:rFonts w:ascii="Angsana New" w:hAnsi="Angsana New"/>
          <w:spacing w:val="-6"/>
          <w:sz w:val="30"/>
          <w:szCs w:val="30"/>
        </w:rPr>
        <w:br/>
      </w:r>
      <w:r w:rsidRPr="00707C31">
        <w:rPr>
          <w:rFonts w:ascii="Angsana New" w:hAnsi="Angsana New" w:hint="cs"/>
          <w:spacing w:val="-6"/>
          <w:sz w:val="30"/>
          <w:szCs w:val="30"/>
          <w:cs/>
        </w:rPr>
        <w:t>อย่างไรก็ตาม</w:t>
      </w:r>
      <w:r w:rsidRPr="00707C3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C31">
        <w:rPr>
          <w:rFonts w:ascii="Angsana New" w:hAnsi="Angsana New" w:hint="cs"/>
          <w:spacing w:val="-6"/>
          <w:sz w:val="30"/>
          <w:szCs w:val="30"/>
          <w:cs/>
        </w:rPr>
        <w:t>ผู้บริหารของกลุ่มบริษัทและบริษัทย่อยคาดว่าจะไม่มีผลกระทบต่องบการเงินอย่างมีสาระสำคัญ</w:t>
      </w:r>
    </w:p>
    <w:p w14:paraId="05B3C51E" w14:textId="77777777" w:rsidR="00025068" w:rsidRPr="00707C31" w:rsidRDefault="00025068" w:rsidP="00135FEF">
      <w:pPr>
        <w:spacing w:line="240" w:lineRule="auto"/>
        <w:ind w:left="90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40C0001C" w14:textId="213F23D5" w:rsidR="008C0A3B" w:rsidRPr="00707C31" w:rsidRDefault="00C427DB" w:rsidP="00EF0DA5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hAnsiTheme="majorBidi"/>
          <w:color w:val="000000"/>
          <w:sz w:val="30"/>
          <w:szCs w:val="30"/>
        </w:rPr>
      </w:pPr>
      <w:bookmarkStart w:id="2" w:name="_Hlk102232325"/>
      <w:r w:rsidRPr="00707C31">
        <w:rPr>
          <w:rFonts w:asciiTheme="majorBidi" w:hAnsiTheme="majorBidi" w:hint="cs"/>
          <w:color w:val="000000"/>
          <w:sz w:val="30"/>
          <w:szCs w:val="30"/>
          <w:cs/>
        </w:rPr>
        <w:t>ในเดือนกรก</w:t>
      </w:r>
      <w:r w:rsidR="001219EA" w:rsidRPr="00707C31">
        <w:rPr>
          <w:rFonts w:asciiTheme="majorBidi" w:hAnsiTheme="majorBidi" w:hint="cs"/>
          <w:color w:val="000000"/>
          <w:sz w:val="30"/>
          <w:szCs w:val="30"/>
          <w:cs/>
        </w:rPr>
        <w:t>ฎ</w:t>
      </w:r>
      <w:r w:rsidRPr="00707C31">
        <w:rPr>
          <w:rFonts w:asciiTheme="majorBidi" w:hAnsiTheme="majorBidi" w:hint="cs"/>
          <w:color w:val="000000"/>
          <w:sz w:val="30"/>
          <w:szCs w:val="30"/>
          <w:cs/>
        </w:rPr>
        <w:t>าคม</w:t>
      </w:r>
      <w:r w:rsidRPr="00707C3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/>
          <w:color w:val="000000"/>
          <w:sz w:val="30"/>
          <w:szCs w:val="30"/>
        </w:rPr>
        <w:t>2566</w:t>
      </w:r>
      <w:r w:rsidRPr="00707C3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color w:val="000000"/>
          <w:sz w:val="30"/>
          <w:szCs w:val="30"/>
          <w:cs/>
        </w:rPr>
        <w:t>ล็อกซเล่ย์</w:t>
      </w:r>
      <w:r w:rsidRPr="00707C3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color w:val="000000"/>
          <w:sz w:val="30"/>
          <w:szCs w:val="30"/>
          <w:cs/>
        </w:rPr>
        <w:t>ไวร์เลสได้รับชำระเงินเพิ่มเติม</w:t>
      </w:r>
      <w:r w:rsidRPr="00707C3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color w:val="000000"/>
          <w:sz w:val="30"/>
          <w:szCs w:val="30"/>
          <w:cs/>
        </w:rPr>
        <w:t>เป็นจำนวน</w:t>
      </w:r>
      <w:r w:rsidRPr="00707C3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/>
          <w:color w:val="000000"/>
          <w:sz w:val="30"/>
          <w:szCs w:val="30"/>
        </w:rPr>
        <w:t>20</w:t>
      </w:r>
      <w:r w:rsidRPr="00707C3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color w:val="000000"/>
          <w:sz w:val="30"/>
          <w:szCs w:val="30"/>
          <w:cs/>
        </w:rPr>
        <w:t>ล้านบาท</w:t>
      </w:r>
    </w:p>
    <w:p w14:paraId="2DEE44BF" w14:textId="77777777" w:rsidR="006C3A72" w:rsidRPr="00707C31" w:rsidRDefault="006C3A72" w:rsidP="00EF0DA5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E1E241" w14:textId="2660CC5D" w:rsidR="00D843FA" w:rsidRPr="00707C31" w:rsidRDefault="00A859BC" w:rsidP="00EF0DA5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lastRenderedPageBreak/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707C31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5F7D11" w:rsidRPr="00707C31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="00291DF4" w:rsidRPr="00707C31">
        <w:rPr>
          <w:rFonts w:asciiTheme="majorBidi" w:hAnsiTheme="majorBidi" w:cstheme="majorBidi"/>
          <w:sz w:val="30"/>
          <w:szCs w:val="30"/>
          <w:cs/>
        </w:rPr>
        <w:t>)</w:t>
      </w:r>
    </w:p>
    <w:p w14:paraId="4259CE2E" w14:textId="77777777" w:rsidR="006C3A72" w:rsidRPr="00707C31" w:rsidRDefault="006C3A72" w:rsidP="00EF0DA5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1E0C52" w14:textId="42A5352A" w:rsidR="00BF7843" w:rsidRPr="00707C31" w:rsidRDefault="00BF7843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5F7D11" w:rsidRPr="00707C31">
        <w:rPr>
          <w:rFonts w:ascii="Angsana New" w:hAnsi="Angsana New"/>
          <w:sz w:val="30"/>
          <w:szCs w:val="30"/>
        </w:rPr>
        <w:t>30</w:t>
      </w:r>
      <w:r w:rsidR="00A81C44" w:rsidRPr="00707C31">
        <w:rPr>
          <w:rFonts w:ascii="Angsana New" w:hAnsi="Angsana New"/>
          <w:sz w:val="30"/>
          <w:szCs w:val="30"/>
        </w:rPr>
        <w:t xml:space="preserve"> </w:t>
      </w:r>
      <w:r w:rsidR="00A81C44" w:rsidRPr="00707C31">
        <w:rPr>
          <w:rFonts w:ascii="Angsana New" w:hAnsi="Angsana New"/>
          <w:sz w:val="30"/>
          <w:szCs w:val="30"/>
          <w:cs/>
        </w:rPr>
        <w:t>ม</w:t>
      </w:r>
      <w:r w:rsidR="00A81C44" w:rsidRPr="00707C31">
        <w:rPr>
          <w:rFonts w:ascii="Angsana New" w:hAnsi="Angsana New" w:hint="cs"/>
          <w:sz w:val="30"/>
          <w:szCs w:val="30"/>
          <w:cs/>
        </w:rPr>
        <w:t xml:space="preserve">ิถุนายน </w:t>
      </w:r>
      <w:r w:rsidR="005F7D11" w:rsidRPr="00707C31">
        <w:rPr>
          <w:rFonts w:asciiTheme="majorBidi" w:hAnsiTheme="majorBidi" w:cstheme="majorBidi"/>
          <w:sz w:val="30"/>
          <w:szCs w:val="30"/>
        </w:rPr>
        <w:t>256</w:t>
      </w:r>
      <w:r w:rsidR="005F7D11" w:rsidRPr="00707C31">
        <w:rPr>
          <w:rFonts w:asciiTheme="majorBidi" w:hAnsiTheme="majorBidi" w:cstheme="majorBidi" w:hint="cs"/>
          <w:sz w:val="30"/>
          <w:szCs w:val="30"/>
        </w:rPr>
        <w:t>6</w:t>
      </w:r>
      <w:r w:rsidR="00BC06E7"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707C31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="005F7D11" w:rsidRPr="00707C31">
        <w:rPr>
          <w:rFonts w:asciiTheme="majorBidi" w:hAnsiTheme="majorBidi" w:cstheme="majorBidi"/>
          <w:sz w:val="30"/>
          <w:szCs w:val="30"/>
        </w:rPr>
        <w:t>31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="005F7D11" w:rsidRPr="00707C31">
        <w:rPr>
          <w:rFonts w:asciiTheme="majorBidi" w:hAnsiTheme="majorBidi" w:cstheme="majorBidi"/>
          <w:sz w:val="30"/>
          <w:szCs w:val="30"/>
        </w:rPr>
        <w:t>2565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bookmarkEnd w:id="2"/>
    <w:p w14:paraId="46CB7776" w14:textId="77807E82" w:rsidR="00BF7843" w:rsidRPr="00707C31" w:rsidRDefault="00BF7843" w:rsidP="00EF0DA5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71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D108DA" w:rsidRPr="00707C31" w14:paraId="37574D1E" w14:textId="77777777" w:rsidTr="00405447">
        <w:tc>
          <w:tcPr>
            <w:tcW w:w="2898" w:type="dxa"/>
          </w:tcPr>
          <w:p w14:paraId="2FED9CDC" w14:textId="77777777" w:rsidR="00D108DA" w:rsidRPr="00707C31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49A76EED" w14:textId="77777777" w:rsidR="00D108DA" w:rsidRPr="00707C31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108DA" w:rsidRPr="00707C31" w14:paraId="106EA83E" w14:textId="77777777" w:rsidTr="00405447">
        <w:tc>
          <w:tcPr>
            <w:tcW w:w="2898" w:type="dxa"/>
          </w:tcPr>
          <w:p w14:paraId="2B365BA1" w14:textId="77777777" w:rsidR="00D108DA" w:rsidRPr="00707C31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F660042" w14:textId="77777777" w:rsidR="00D108DA" w:rsidRPr="00707C31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6724DCD5" w14:textId="77777777" w:rsidR="00D108DA" w:rsidRPr="00707C31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0C38D70F" w14:textId="77777777" w:rsidR="00D108DA" w:rsidRPr="00707C31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7B9F21B4" w14:textId="77777777" w:rsidR="00D108DA" w:rsidRPr="00707C31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22DCECA1" w14:textId="77777777" w:rsidR="00D108DA" w:rsidRPr="00707C31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08DA" w:rsidRPr="00707C31" w14:paraId="4348A1BA" w14:textId="77777777" w:rsidTr="00405447">
        <w:tc>
          <w:tcPr>
            <w:tcW w:w="2898" w:type="dxa"/>
          </w:tcPr>
          <w:p w14:paraId="00391E81" w14:textId="77777777" w:rsidR="00D108DA" w:rsidRPr="00707C31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2A53F562" w14:textId="77777777" w:rsidR="00D108DA" w:rsidRPr="00707C31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71F9851F" w14:textId="77777777" w:rsidR="00D108DA" w:rsidRPr="00707C31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0C74DA4B" w14:textId="77777777" w:rsidR="00D108DA" w:rsidRPr="00707C31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79E7359A" w14:textId="77777777" w:rsidR="00D108DA" w:rsidRPr="00707C31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3600444A" w14:textId="77777777" w:rsidR="00D108DA" w:rsidRPr="00707C31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E6B80" w:rsidRPr="00707C31" w14:paraId="556C4403" w14:textId="77777777" w:rsidTr="00405447">
        <w:tc>
          <w:tcPr>
            <w:tcW w:w="2898" w:type="dxa"/>
            <w:vAlign w:val="bottom"/>
          </w:tcPr>
          <w:p w14:paraId="443D082E" w14:textId="77777777" w:rsidR="00BE6B80" w:rsidRPr="00707C31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6FB562" w14:textId="528C591D" w:rsidR="00BE6B80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A81C44" w:rsidRPr="00707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1C44" w:rsidRPr="00707C31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A81C44" w:rsidRPr="00707C31">
              <w:rPr>
                <w:rFonts w:asciiTheme="majorBidi" w:hAnsiTheme="majorBidi" w:cstheme="maj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70" w:type="dxa"/>
          </w:tcPr>
          <w:p w14:paraId="7C8E6749" w14:textId="77777777" w:rsidR="00BE6B80" w:rsidRPr="00707C31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1D50EE" w14:textId="511511E9" w:rsidR="00BE6B80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  <w:r w:rsidR="00BE6B80" w:rsidRPr="00707C31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BE6B80" w:rsidRPr="00707C31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45B6AC94" w14:textId="77777777" w:rsidR="00BE6B80" w:rsidRPr="00707C31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C0775D2" w14:textId="7A0D63AE" w:rsidR="00BE6B80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A81C44" w:rsidRPr="00707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1C44" w:rsidRPr="00707C31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A81C44" w:rsidRPr="00707C31">
              <w:rPr>
                <w:rFonts w:asciiTheme="majorBidi" w:hAnsiTheme="majorBidi" w:cstheme="maj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70" w:type="dxa"/>
          </w:tcPr>
          <w:p w14:paraId="153FBAC8" w14:textId="77777777" w:rsidR="00BE6B80" w:rsidRPr="00707C31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ED34B1" w14:textId="56D1AC3D" w:rsidR="00BE6B80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E6B80" w:rsidRPr="00707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E6B80" w:rsidRPr="00707C31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4F0B4051" w14:textId="77777777" w:rsidR="00BE6B80" w:rsidRPr="00707C31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7DAF5158" w14:textId="02D846F7" w:rsidR="00BE6B80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A81C44" w:rsidRPr="00707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1C44" w:rsidRPr="00707C31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A81C44" w:rsidRPr="00707C31">
              <w:rPr>
                <w:rFonts w:asciiTheme="majorBidi" w:hAnsiTheme="majorBidi" w:cstheme="maj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6" w:type="dxa"/>
          </w:tcPr>
          <w:p w14:paraId="49D088B7" w14:textId="77777777" w:rsidR="00BE6B80" w:rsidRPr="00707C31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6019B61C" w14:textId="7F9A2A9D" w:rsidR="00BE6B80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E6B80" w:rsidRPr="00707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E6B80" w:rsidRPr="00707C31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BE6B80" w:rsidRPr="00707C31" w14:paraId="4E39D87C" w14:textId="77777777" w:rsidTr="00405447">
        <w:tc>
          <w:tcPr>
            <w:tcW w:w="2898" w:type="dxa"/>
            <w:vAlign w:val="bottom"/>
          </w:tcPr>
          <w:p w14:paraId="5471240D" w14:textId="77777777" w:rsidR="00BE6B80" w:rsidRPr="00707C31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80EB81" w14:textId="180EBAC6" w:rsidR="00BE6B80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53D7731A" w14:textId="77777777" w:rsidR="00BE6B80" w:rsidRPr="00707C31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6791FA" w14:textId="4D93C7E8" w:rsidR="00BE6B80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43" w:type="dxa"/>
          </w:tcPr>
          <w:p w14:paraId="1F57DC05" w14:textId="77777777" w:rsidR="00BE6B80" w:rsidRPr="00707C31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8A06823" w14:textId="43A62C36" w:rsidR="00BE6B80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CC7C2A9" w14:textId="77777777" w:rsidR="00BE6B80" w:rsidRPr="00707C31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838CDB" w14:textId="2CFE987B" w:rsidR="00BE6B80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5FBFA7FD" w14:textId="77777777" w:rsidR="00BE6B80" w:rsidRPr="00707C31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569C8D78" w14:textId="0630FF29" w:rsidR="00BE6B80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4EEC1866" w14:textId="4B4D7761" w:rsidR="00BE6B80" w:rsidRPr="00707C31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5270D8CB" w14:textId="07CA1129" w:rsidR="00BE6B80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BE6B80" w:rsidRPr="00707C31" w14:paraId="64119852" w14:textId="77777777" w:rsidTr="00405447">
        <w:tc>
          <w:tcPr>
            <w:tcW w:w="2898" w:type="dxa"/>
          </w:tcPr>
          <w:p w14:paraId="1C32E6BD" w14:textId="77777777" w:rsidR="00BE6B80" w:rsidRPr="00707C31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67CAA465" w14:textId="77777777" w:rsidR="00BE6B80" w:rsidRPr="00707C31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07C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707C3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C427DB" w:rsidRPr="00707C31" w14:paraId="3C0FB08F" w14:textId="77777777" w:rsidTr="00405447">
        <w:tc>
          <w:tcPr>
            <w:tcW w:w="2898" w:type="dxa"/>
          </w:tcPr>
          <w:p w14:paraId="120D75A2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29667449" w14:textId="3834FF50" w:rsidR="00C427DB" w:rsidRPr="00707C31" w:rsidRDefault="005F7D11" w:rsidP="00C427DB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7C3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260</w:t>
            </w:r>
          </w:p>
        </w:tc>
        <w:tc>
          <w:tcPr>
            <w:tcW w:w="270" w:type="dxa"/>
          </w:tcPr>
          <w:p w14:paraId="5A87E358" w14:textId="77777777" w:rsidR="00C427DB" w:rsidRPr="00707C31" w:rsidRDefault="00C427DB" w:rsidP="00C427DB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A29841B" w14:textId="26681E20" w:rsidR="00C427DB" w:rsidRPr="00707C31" w:rsidRDefault="005F7D11" w:rsidP="00C427DB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243" w:type="dxa"/>
          </w:tcPr>
          <w:p w14:paraId="15BDD12F" w14:textId="77777777" w:rsidR="00C427DB" w:rsidRPr="00707C31" w:rsidRDefault="00C427DB" w:rsidP="00C427DB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2E0EB597" w14:textId="362D3BDA" w:rsidR="00C427DB" w:rsidRPr="00707C31" w:rsidRDefault="005F7D11" w:rsidP="00C427D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7C3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149</w:t>
            </w:r>
          </w:p>
        </w:tc>
        <w:tc>
          <w:tcPr>
            <w:tcW w:w="270" w:type="dxa"/>
          </w:tcPr>
          <w:p w14:paraId="05594092" w14:textId="77777777" w:rsidR="00C427DB" w:rsidRPr="00707C31" w:rsidRDefault="00C427DB" w:rsidP="00C427DB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C0EC4EE" w14:textId="2D28E8CF" w:rsidR="00C427DB" w:rsidRPr="00707C31" w:rsidRDefault="005F7D11" w:rsidP="00C427D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</w:p>
        </w:tc>
        <w:tc>
          <w:tcPr>
            <w:tcW w:w="236" w:type="dxa"/>
          </w:tcPr>
          <w:p w14:paraId="6DA5B886" w14:textId="77777777" w:rsidR="00C427DB" w:rsidRPr="00707C31" w:rsidRDefault="00C427DB" w:rsidP="00C427DB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09A4D343" w14:textId="3A766D9C" w:rsidR="00C427DB" w:rsidRPr="00707C31" w:rsidRDefault="005F7D11" w:rsidP="00C427D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07C3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409</w:t>
            </w:r>
          </w:p>
        </w:tc>
        <w:tc>
          <w:tcPr>
            <w:tcW w:w="236" w:type="dxa"/>
          </w:tcPr>
          <w:p w14:paraId="13495815" w14:textId="77777777" w:rsidR="00C427DB" w:rsidRPr="00707C31" w:rsidRDefault="00C427DB" w:rsidP="00C427DB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7FC4CD94" w14:textId="7F96A30D" w:rsidR="00C427DB" w:rsidRPr="00707C31" w:rsidRDefault="005F7D11" w:rsidP="00C427D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</w:tr>
      <w:tr w:rsidR="00C427DB" w:rsidRPr="00707C31" w14:paraId="08253339" w14:textId="77777777" w:rsidTr="007B6800">
        <w:tc>
          <w:tcPr>
            <w:tcW w:w="2898" w:type="dxa"/>
          </w:tcPr>
          <w:p w14:paraId="40F53949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707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07C31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1AA38F79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 </w:t>
            </w:r>
            <w:r w:rsidRPr="00707C31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62A44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016699" w14:textId="2B208DA2" w:rsidR="00C427DB" w:rsidRPr="00707C31" w:rsidRDefault="00C427DB" w:rsidP="00C427DB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7C3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5F7D11" w:rsidRPr="00707C3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</w:t>
            </w:r>
            <w:r w:rsidRPr="00707C3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4C9F3FE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997F3A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AA9E0F" w14:textId="33205E16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7D11" w:rsidRPr="00707C31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707C3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67E9983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0432F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9AE5B4" w14:textId="5F2F948E" w:rsidR="00C427DB" w:rsidRPr="00707C31" w:rsidRDefault="00C427DB" w:rsidP="00C427D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7C3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5F7D11" w:rsidRPr="00707C3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</w:t>
            </w:r>
            <w:r w:rsidRPr="00707C3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E6B2F16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C9F472" w14:textId="77777777" w:rsidR="00C427DB" w:rsidRPr="00707C31" w:rsidRDefault="00C427DB" w:rsidP="00C427D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56E788" w14:textId="50261257" w:rsidR="00C427DB" w:rsidRPr="00707C31" w:rsidRDefault="00C427DB" w:rsidP="00C427D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F7D11" w:rsidRPr="00707C3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</w:t>
            </w:r>
            <w:r w:rsidRPr="00707C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6FD06A0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B6B00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3C2897C" w14:textId="25B621CE" w:rsidR="00C427DB" w:rsidRPr="00707C31" w:rsidRDefault="00C427DB" w:rsidP="00C427D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7C3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5F7D11" w:rsidRPr="00707C3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</w:t>
            </w:r>
            <w:r w:rsidRPr="00707C3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5920FD43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778EB14" w14:textId="77777777" w:rsidR="00C427DB" w:rsidRPr="00707C31" w:rsidRDefault="00C427DB" w:rsidP="00C427D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0E56CF" w14:textId="516148C0" w:rsidR="00C427DB" w:rsidRPr="00707C31" w:rsidRDefault="00C427DB" w:rsidP="00C427D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7C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707C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C427DB" w:rsidRPr="00707C31" w14:paraId="1AB05D89" w14:textId="77777777" w:rsidTr="007B6800">
        <w:trPr>
          <w:trHeight w:val="352"/>
        </w:trPr>
        <w:tc>
          <w:tcPr>
            <w:tcW w:w="2898" w:type="dxa"/>
          </w:tcPr>
          <w:p w14:paraId="162AB41A" w14:textId="77777777" w:rsidR="00C427DB" w:rsidRPr="00707C31" w:rsidRDefault="00C427DB" w:rsidP="00C427DB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C0B3B" w14:textId="4EE0A83F" w:rsidR="00C427DB" w:rsidRPr="00707C31" w:rsidRDefault="005F7D11" w:rsidP="00C427DB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252</w:t>
            </w:r>
          </w:p>
        </w:tc>
        <w:tc>
          <w:tcPr>
            <w:tcW w:w="270" w:type="dxa"/>
          </w:tcPr>
          <w:p w14:paraId="2357C2B5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8D55F5C" w14:textId="14848543" w:rsidR="00C427DB" w:rsidRPr="00707C31" w:rsidRDefault="005F7D11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Pr="00707C31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2CB842CF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E7D8BD" w14:textId="45735CE9" w:rsidR="00C427DB" w:rsidRPr="00707C31" w:rsidRDefault="005F7D11" w:rsidP="00C427D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147</w:t>
            </w:r>
          </w:p>
        </w:tc>
        <w:tc>
          <w:tcPr>
            <w:tcW w:w="270" w:type="dxa"/>
          </w:tcPr>
          <w:p w14:paraId="6072A6D2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76B02A" w14:textId="7E9DA666" w:rsidR="00C427DB" w:rsidRPr="00707C31" w:rsidRDefault="005F7D11" w:rsidP="00C427D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Pr="00707C3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95107FC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C2863" w14:textId="69BE3DF0" w:rsidR="00C427DB" w:rsidRPr="00707C31" w:rsidRDefault="005F7D11" w:rsidP="00C427D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399</w:t>
            </w:r>
          </w:p>
        </w:tc>
        <w:tc>
          <w:tcPr>
            <w:tcW w:w="236" w:type="dxa"/>
          </w:tcPr>
          <w:p w14:paraId="1B962FA4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BAE599A" w14:textId="111D17B6" w:rsidR="00C427DB" w:rsidRPr="00707C31" w:rsidRDefault="005F7D11" w:rsidP="00C427D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508</w:t>
            </w:r>
          </w:p>
        </w:tc>
      </w:tr>
    </w:tbl>
    <w:p w14:paraId="1782391D" w14:textId="79D5D8FC" w:rsidR="00D108DA" w:rsidRPr="00707C31" w:rsidRDefault="00D108DA" w:rsidP="00EE67C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170"/>
      </w:tblGrid>
      <w:tr w:rsidR="0048632F" w:rsidRPr="00707C31" w14:paraId="0C5D99AB" w14:textId="77777777" w:rsidTr="00405447">
        <w:tc>
          <w:tcPr>
            <w:tcW w:w="6300" w:type="dxa"/>
          </w:tcPr>
          <w:p w14:paraId="3D50618E" w14:textId="5A40A3F9" w:rsidR="0048632F" w:rsidRPr="00707C31" w:rsidRDefault="0048632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7AC5ABD2" w14:textId="675581E2" w:rsidR="0048632F" w:rsidRPr="00707C31" w:rsidRDefault="0048632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632F" w:rsidRPr="00707C31" w14:paraId="7C503690" w14:textId="77777777" w:rsidTr="00405447">
        <w:tc>
          <w:tcPr>
            <w:tcW w:w="6300" w:type="dxa"/>
          </w:tcPr>
          <w:p w14:paraId="4A84F774" w14:textId="37395296" w:rsidR="0048632F" w:rsidRPr="00707C31" w:rsidRDefault="0059120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right="-470" w:hanging="2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ผลขาดทุนด้านเครดิตที่คาดว่าจะเกิดขึ้นสำหรับ</w:t>
            </w:r>
            <w:r w:rsidR="003E2178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งวด</w:t>
            </w:r>
            <w:r w:rsidR="005209DC"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="003E2178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A2231B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2231B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</w:t>
            </w:r>
            <w:r w:rsidR="00A2231B"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260" w:type="dxa"/>
          </w:tcPr>
          <w:p w14:paraId="6A15F40E" w14:textId="5CDF2800" w:rsidR="0048632F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740B1E6" w14:textId="77777777" w:rsidR="0048632F" w:rsidRPr="00707C31" w:rsidRDefault="0048632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F5A537" w14:textId="5BB7FC2C" w:rsidR="0048632F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8632F" w:rsidRPr="00707C31" w14:paraId="7C14752F" w14:textId="77777777" w:rsidTr="00405447">
        <w:tc>
          <w:tcPr>
            <w:tcW w:w="6300" w:type="dxa"/>
          </w:tcPr>
          <w:p w14:paraId="2C4A33B7" w14:textId="77777777" w:rsidR="0048632F" w:rsidRPr="00707C31" w:rsidRDefault="0048632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20EEC551" w14:textId="7BCE6051" w:rsidR="0048632F" w:rsidRPr="00707C31" w:rsidRDefault="0048632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07C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707C3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427DB" w:rsidRPr="00707C31" w14:paraId="36410316" w14:textId="77777777" w:rsidTr="00405447">
        <w:tc>
          <w:tcPr>
            <w:tcW w:w="6300" w:type="dxa"/>
          </w:tcPr>
          <w:p w14:paraId="54E9B405" w14:textId="659ECF45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4AC07B3" w14:textId="512FE61B" w:rsidR="00C427DB" w:rsidRPr="00707C31" w:rsidRDefault="00C427DB" w:rsidP="00C427DB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6B0165F" w14:textId="77777777" w:rsidR="00C427DB" w:rsidRPr="00707C31" w:rsidRDefault="00C427DB" w:rsidP="00C427DB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572B21" w14:textId="5B8FF7E4" w:rsidR="00C427DB" w:rsidRPr="00707C31" w:rsidRDefault="005F7D11" w:rsidP="00C427DB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C427DB" w:rsidRPr="00707C31" w14:paraId="092282A5" w14:textId="77777777" w:rsidTr="00405447">
        <w:tc>
          <w:tcPr>
            <w:tcW w:w="6300" w:type="dxa"/>
          </w:tcPr>
          <w:p w14:paraId="772026A6" w14:textId="68C70086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2777AF55" w14:textId="11758D22" w:rsidR="00C427DB" w:rsidRPr="00707C31" w:rsidRDefault="00C427DB" w:rsidP="00C427DB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(</w:t>
            </w:r>
            <w:r w:rsidR="005F7D11"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11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358E21A0" w14:textId="77777777" w:rsidR="00C427DB" w:rsidRPr="00707C31" w:rsidRDefault="00C427DB" w:rsidP="00C42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ACD77C" w14:textId="4B99547F" w:rsidR="00C427DB" w:rsidRPr="00707C31" w:rsidRDefault="00C427DB" w:rsidP="00C427DB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</w:tbl>
    <w:p w14:paraId="580CA1CE" w14:textId="6B83039A" w:rsidR="008C0A3B" w:rsidRPr="00707C31" w:rsidRDefault="008C0A3B" w:rsidP="00EE67CE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55E33DA" w14:textId="6C0744CF" w:rsidR="00BB3DB7" w:rsidRPr="00707C31" w:rsidRDefault="00BB3DB7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14:paraId="23E4911A" w14:textId="72ECF53E" w:rsidR="00D108DA" w:rsidRPr="00707C31" w:rsidRDefault="00D108DA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70"/>
        <w:gridCol w:w="990"/>
        <w:gridCol w:w="270"/>
        <w:gridCol w:w="900"/>
        <w:gridCol w:w="270"/>
        <w:gridCol w:w="990"/>
      </w:tblGrid>
      <w:tr w:rsidR="00DD1A1D" w:rsidRPr="00707C31" w14:paraId="29EB0060" w14:textId="77777777" w:rsidTr="00AE5266">
        <w:trPr>
          <w:trHeight w:hRule="exact" w:val="360"/>
          <w:tblHeader/>
        </w:trPr>
        <w:tc>
          <w:tcPr>
            <w:tcW w:w="4680" w:type="dxa"/>
          </w:tcPr>
          <w:p w14:paraId="46B3D860" w14:textId="77777777" w:rsidR="00DD1A1D" w:rsidRPr="00707C31" w:rsidRDefault="00DD1A1D" w:rsidP="00EF0D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hideMark/>
          </w:tcPr>
          <w:p w14:paraId="7C80B0BD" w14:textId="77777777" w:rsidR="00DD1A1D" w:rsidRPr="00707C31" w:rsidRDefault="00DD1A1D" w:rsidP="00EF0D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094901" w14:textId="77777777" w:rsidR="00DD1A1D" w:rsidRPr="00707C31" w:rsidRDefault="00DD1A1D" w:rsidP="00EF0D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hideMark/>
          </w:tcPr>
          <w:p w14:paraId="2F429F6E" w14:textId="77777777" w:rsidR="00DD1A1D" w:rsidRPr="00707C31" w:rsidRDefault="00DD1A1D" w:rsidP="00EF0D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A1D" w:rsidRPr="00707C31" w14:paraId="624BC5DD" w14:textId="77777777" w:rsidTr="00AE5266">
        <w:trPr>
          <w:trHeight w:hRule="exact" w:val="360"/>
          <w:tblHeader/>
        </w:trPr>
        <w:tc>
          <w:tcPr>
            <w:tcW w:w="4680" w:type="dxa"/>
          </w:tcPr>
          <w:p w14:paraId="377A2C4E" w14:textId="77777777" w:rsidR="00DD1A1D" w:rsidRPr="00707C31" w:rsidRDefault="00DD1A1D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5028679" w14:textId="5A69DB60" w:rsidR="00DD1A1D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CEDBD81" w14:textId="77777777" w:rsidR="00DD1A1D" w:rsidRPr="00707C31" w:rsidRDefault="00DD1A1D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hideMark/>
          </w:tcPr>
          <w:p w14:paraId="378BC6C5" w14:textId="08D4F0BE" w:rsidR="00DD1A1D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855434B" w14:textId="77777777" w:rsidR="00DD1A1D" w:rsidRPr="00707C31" w:rsidRDefault="00DD1A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A0351E9" w14:textId="752B0870" w:rsidR="00DD1A1D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C6A444A" w14:textId="77777777" w:rsidR="00DD1A1D" w:rsidRPr="00707C31" w:rsidRDefault="00DD1A1D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hideMark/>
          </w:tcPr>
          <w:p w14:paraId="13CAB343" w14:textId="1BA4351D" w:rsidR="00DD1A1D" w:rsidRPr="00707C31" w:rsidRDefault="005F7D1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DD1A1D" w:rsidRPr="00707C31" w14:paraId="25DABE86" w14:textId="77777777" w:rsidTr="00AE5266">
        <w:trPr>
          <w:trHeight w:hRule="exact" w:val="360"/>
          <w:tblHeader/>
        </w:trPr>
        <w:tc>
          <w:tcPr>
            <w:tcW w:w="4680" w:type="dxa"/>
          </w:tcPr>
          <w:p w14:paraId="0FF295CA" w14:textId="77777777" w:rsidR="00DD1A1D" w:rsidRPr="00707C31" w:rsidRDefault="00DD1A1D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hideMark/>
          </w:tcPr>
          <w:p w14:paraId="68692C70" w14:textId="77777777" w:rsidR="00DD1A1D" w:rsidRPr="00707C31" w:rsidRDefault="00DD1A1D" w:rsidP="00EF0DA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DD1A1D" w:rsidRPr="00707C31" w14:paraId="0BA8F399" w14:textId="77777777" w:rsidTr="00AE5266">
        <w:trPr>
          <w:trHeight w:hRule="exact" w:val="360"/>
        </w:trPr>
        <w:tc>
          <w:tcPr>
            <w:tcW w:w="4680" w:type="dxa"/>
            <w:hideMark/>
          </w:tcPr>
          <w:p w14:paraId="53CBDB7E" w14:textId="77777777" w:rsidR="00DD1A1D" w:rsidRPr="00707C31" w:rsidRDefault="00DD1A1D" w:rsidP="00EF0DA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4EB04F2F" w14:textId="77777777" w:rsidR="00DD1A1D" w:rsidRPr="00707C31" w:rsidRDefault="00DD1A1D" w:rsidP="00EF0D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DA92D1" w14:textId="77777777" w:rsidR="00DD1A1D" w:rsidRPr="00707C31" w:rsidRDefault="00DD1A1D" w:rsidP="00EF0DA5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83F4679" w14:textId="77777777" w:rsidR="00DD1A1D" w:rsidRPr="00707C31" w:rsidRDefault="00DD1A1D" w:rsidP="00EF0D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F7509" w14:textId="77777777" w:rsidR="00DD1A1D" w:rsidRPr="00707C31" w:rsidRDefault="00DD1A1D" w:rsidP="00EF0DA5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9B562" w14:textId="77777777" w:rsidR="00DD1A1D" w:rsidRPr="00707C31" w:rsidRDefault="00DD1A1D" w:rsidP="00EF0D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7045A6" w14:textId="77777777" w:rsidR="00DD1A1D" w:rsidRPr="00707C31" w:rsidRDefault="00DD1A1D" w:rsidP="00EF0DA5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B2CAB00" w14:textId="77777777" w:rsidR="00DD1A1D" w:rsidRPr="00707C31" w:rsidRDefault="00DD1A1D" w:rsidP="00EF0D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2231B" w:rsidRPr="00707C31" w14:paraId="7546CEC1" w14:textId="77777777" w:rsidTr="00AE5266">
        <w:trPr>
          <w:trHeight w:hRule="exact" w:val="360"/>
        </w:trPr>
        <w:tc>
          <w:tcPr>
            <w:tcW w:w="4680" w:type="dxa"/>
            <w:hideMark/>
          </w:tcPr>
          <w:p w14:paraId="6B95F64B" w14:textId="44EFCA65" w:rsidR="00A2231B" w:rsidRPr="00707C31" w:rsidRDefault="00A2231B" w:rsidP="00A2231B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F7D11" w:rsidRPr="00707C31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  <w:r w:rsidRPr="00707C31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</w:t>
            </w:r>
            <w:r w:rsidRPr="00707C3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7316808C" w14:textId="3B30426F" w:rsidR="00A2231B" w:rsidRPr="00707C31" w:rsidRDefault="005F7D11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90855"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</w:p>
        </w:tc>
        <w:tc>
          <w:tcPr>
            <w:tcW w:w="270" w:type="dxa"/>
          </w:tcPr>
          <w:p w14:paraId="414E6AE1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867027E" w14:textId="0E2F545E" w:rsidR="00A2231B" w:rsidRPr="00707C31" w:rsidRDefault="005F7D11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2231B"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22D783ED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ECE128" w14:textId="5CA148A2" w:rsidR="00A2231B" w:rsidRPr="00707C31" w:rsidRDefault="005F7D11" w:rsidP="009C155D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</w:p>
        </w:tc>
        <w:tc>
          <w:tcPr>
            <w:tcW w:w="270" w:type="dxa"/>
          </w:tcPr>
          <w:p w14:paraId="5A868F00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728DA2C" w14:textId="7FEE174E" w:rsidR="00A2231B" w:rsidRPr="00707C31" w:rsidRDefault="005F7D11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FF3FAB" w:rsidRPr="00707C31" w14:paraId="6F5ED9D0" w14:textId="77777777" w:rsidTr="00AE5266">
        <w:trPr>
          <w:trHeight w:hRule="exact" w:val="360"/>
        </w:trPr>
        <w:tc>
          <w:tcPr>
            <w:tcW w:w="4680" w:type="dxa"/>
          </w:tcPr>
          <w:p w14:paraId="6EA01E09" w14:textId="48BCE039" w:rsidR="00FF3FAB" w:rsidRPr="00707C31" w:rsidRDefault="00FF3FAB" w:rsidP="00A2231B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FAD3BF4" w14:textId="3265BFC7" w:rsidR="00FF3FAB" w:rsidRPr="00707C31" w:rsidRDefault="005F7D11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03E1BCB6" w14:textId="77777777" w:rsidR="00FF3FAB" w:rsidRPr="00707C31" w:rsidRDefault="00FF3FAB" w:rsidP="009C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114705" w14:textId="27EBFC55" w:rsidR="00FF3FAB" w:rsidRPr="00707C31" w:rsidRDefault="00FF3FAB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DE476F" w14:textId="77777777" w:rsidR="00FF3FAB" w:rsidRPr="00707C31" w:rsidRDefault="00FF3FA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674523" w14:textId="7EC9EAFD" w:rsidR="00FF3FAB" w:rsidRPr="00707C31" w:rsidRDefault="005F7D11" w:rsidP="009C155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14:paraId="2DD44B6C" w14:textId="77777777" w:rsidR="00FF3FAB" w:rsidRPr="00707C31" w:rsidRDefault="00FF3FA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5E43E1" w14:textId="3F6FFDAB" w:rsidR="00FF3FAB" w:rsidRPr="00707C31" w:rsidRDefault="009C155D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A2231B" w:rsidRPr="00707C31" w14:paraId="33DFAA1E" w14:textId="77777777" w:rsidTr="00AE5266">
        <w:trPr>
          <w:trHeight w:hRule="exact" w:val="360"/>
        </w:trPr>
        <w:tc>
          <w:tcPr>
            <w:tcW w:w="4680" w:type="dxa"/>
            <w:hideMark/>
          </w:tcPr>
          <w:p w14:paraId="74B0E3B2" w14:textId="30F44F24" w:rsidR="00A2231B" w:rsidRPr="00707C31" w:rsidRDefault="00A2231B" w:rsidP="00A2231B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707C31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411C091E" w14:textId="0F4D188C" w:rsidR="00A2231B" w:rsidRPr="00707C31" w:rsidRDefault="005F7D11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</w:tcPr>
          <w:p w14:paraId="6B969BA3" w14:textId="77777777" w:rsidR="00A2231B" w:rsidRPr="00707C31" w:rsidRDefault="00A2231B" w:rsidP="009C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BDDB0F5" w14:textId="67BDA5FA" w:rsidR="00A2231B" w:rsidRPr="00707C31" w:rsidRDefault="005F7D11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70" w:type="dxa"/>
          </w:tcPr>
          <w:p w14:paraId="52DA5A7B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CDF25C" w14:textId="0B441C4C" w:rsidR="00A2231B" w:rsidRPr="00707C31" w:rsidRDefault="00FF3FAB" w:rsidP="00FF3FA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D76674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2821800" w14:textId="2CEBDFC7" w:rsidR="00A2231B" w:rsidRPr="00707C31" w:rsidRDefault="00A2231B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A2231B" w:rsidRPr="00707C31" w14:paraId="371153C3" w14:textId="77777777" w:rsidTr="00AE5266">
        <w:trPr>
          <w:trHeight w:hRule="exact" w:val="360"/>
        </w:trPr>
        <w:tc>
          <w:tcPr>
            <w:tcW w:w="4680" w:type="dxa"/>
            <w:hideMark/>
          </w:tcPr>
          <w:p w14:paraId="268E1857" w14:textId="77777777" w:rsidR="00A2231B" w:rsidRPr="00707C31" w:rsidRDefault="00A2231B" w:rsidP="00A2231B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34489A79" w14:textId="30A41F7A" w:rsidR="00A2231B" w:rsidRPr="00707C31" w:rsidRDefault="00A90855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326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5AD7C4" w14:textId="77777777" w:rsidR="00A2231B" w:rsidRPr="00707C31" w:rsidRDefault="00A2231B" w:rsidP="009C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181462CE" w14:textId="0B45BBDB" w:rsidR="00A2231B" w:rsidRPr="00707C31" w:rsidRDefault="00A2231B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355</w:t>
            </w: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1F4230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3B24FA" w14:textId="4EFE37EC" w:rsidR="00A2231B" w:rsidRPr="00707C31" w:rsidRDefault="00FF3FAB" w:rsidP="00FF3FA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062FC4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F63145F" w14:textId="16A7F748" w:rsidR="00A2231B" w:rsidRPr="00707C31" w:rsidRDefault="00A2231B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A2231B" w:rsidRPr="00707C31" w14:paraId="3B5A7874" w14:textId="77777777" w:rsidTr="00AE5266">
        <w:trPr>
          <w:trHeight w:hRule="exact" w:val="360"/>
        </w:trPr>
        <w:tc>
          <w:tcPr>
            <w:tcW w:w="4680" w:type="dxa"/>
          </w:tcPr>
          <w:p w14:paraId="540D0E24" w14:textId="1DA2C053" w:rsidR="00A2231B" w:rsidRPr="00707C31" w:rsidRDefault="00A2231B" w:rsidP="00A2231B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990" w:type="dxa"/>
          </w:tcPr>
          <w:p w14:paraId="13E4561E" w14:textId="40ADD6C9" w:rsidR="00A2231B" w:rsidRPr="00707C31" w:rsidRDefault="00A90855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C88AF9" w14:textId="77777777" w:rsidR="00A2231B" w:rsidRPr="00707C31" w:rsidRDefault="00A2231B" w:rsidP="009C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8856A2" w14:textId="18D6E7E0" w:rsidR="00A2231B" w:rsidRPr="00707C31" w:rsidRDefault="00A2231B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2707F6F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0D5A575" w14:textId="09B427F0" w:rsidR="00A2231B" w:rsidRPr="00707C31" w:rsidRDefault="00FF3FAB" w:rsidP="00FF3FA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395511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8145AB" w14:textId="44C630D7" w:rsidR="00A2231B" w:rsidRPr="00707C31" w:rsidRDefault="00A2231B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A2231B" w:rsidRPr="00707C31" w14:paraId="72742CB7" w14:textId="77777777" w:rsidTr="00AE5266">
        <w:trPr>
          <w:trHeight w:hRule="exact" w:val="360"/>
        </w:trPr>
        <w:tc>
          <w:tcPr>
            <w:tcW w:w="4680" w:type="dxa"/>
            <w:hideMark/>
          </w:tcPr>
          <w:p w14:paraId="2EC722C1" w14:textId="77777777" w:rsidR="00A2231B" w:rsidRPr="00707C31" w:rsidRDefault="00A2231B" w:rsidP="00A2231B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990" w:type="dxa"/>
          </w:tcPr>
          <w:p w14:paraId="288D0175" w14:textId="65E6BDE0" w:rsidR="00A2231B" w:rsidRPr="00707C31" w:rsidRDefault="009C155D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7DB9F3" w14:textId="77777777" w:rsidR="00A2231B" w:rsidRPr="00707C31" w:rsidRDefault="00A2231B" w:rsidP="009C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6536DF4" w14:textId="10B7CCDF" w:rsidR="00A2231B" w:rsidRPr="00707C31" w:rsidRDefault="005F7D11" w:rsidP="00A2231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9ADF8D6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3029B8" w14:textId="600F20F3" w:rsidR="00A2231B" w:rsidRPr="00707C31" w:rsidRDefault="009C155D" w:rsidP="00FF3FA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BD5AFA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757E836" w14:textId="79D6DFAF" w:rsidR="00A2231B" w:rsidRPr="00707C31" w:rsidRDefault="005F7D11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10</w:t>
            </w:r>
          </w:p>
        </w:tc>
      </w:tr>
      <w:tr w:rsidR="00AE5266" w:rsidRPr="00707C31" w14:paraId="4FA3D12C" w14:textId="77777777" w:rsidTr="00AE5266">
        <w:trPr>
          <w:trHeight w:hRule="exact" w:val="360"/>
        </w:trPr>
        <w:tc>
          <w:tcPr>
            <w:tcW w:w="4680" w:type="dxa"/>
          </w:tcPr>
          <w:p w14:paraId="6BE96465" w14:textId="6927E501" w:rsidR="00AE5266" w:rsidRPr="00707C31" w:rsidRDefault="00AE5266" w:rsidP="00A2231B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โอนเงินลงทุนในบริษัทร่วมเป็นสินทรัพย์ไม่หมุนเวียน</w:t>
            </w:r>
          </w:p>
        </w:tc>
        <w:tc>
          <w:tcPr>
            <w:tcW w:w="990" w:type="dxa"/>
          </w:tcPr>
          <w:p w14:paraId="73BD7026" w14:textId="77777777" w:rsidR="00AE5266" w:rsidRPr="00707C31" w:rsidRDefault="00AE5266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5844C94" w14:textId="77777777" w:rsidR="00AE5266" w:rsidRPr="00707C31" w:rsidRDefault="00AE5266" w:rsidP="009C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7A9D75" w14:textId="77777777" w:rsidR="00AE5266" w:rsidRPr="00707C31" w:rsidRDefault="00AE5266" w:rsidP="00A2231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F78D96" w14:textId="77777777" w:rsidR="00AE5266" w:rsidRPr="00707C31" w:rsidRDefault="00AE5266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FF858A" w14:textId="77777777" w:rsidR="00AE5266" w:rsidRPr="00707C31" w:rsidRDefault="00AE5266" w:rsidP="00FF3FA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2D500" w14:textId="77777777" w:rsidR="00AE5266" w:rsidRPr="00707C31" w:rsidRDefault="00AE5266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A240FC" w14:textId="77777777" w:rsidR="00AE5266" w:rsidRPr="00707C31" w:rsidRDefault="00AE5266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</w:tr>
      <w:tr w:rsidR="00354C5E" w:rsidRPr="00707C31" w14:paraId="72DBB5F3" w14:textId="77777777" w:rsidTr="00AE5266">
        <w:trPr>
          <w:trHeight w:hRule="exact" w:val="360"/>
        </w:trPr>
        <w:tc>
          <w:tcPr>
            <w:tcW w:w="4680" w:type="dxa"/>
          </w:tcPr>
          <w:p w14:paraId="552F4F32" w14:textId="7737D993" w:rsidR="00354C5E" w:rsidRPr="00707C31" w:rsidRDefault="00AE5266" w:rsidP="00A2231B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07C31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707C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990" w:type="dxa"/>
          </w:tcPr>
          <w:p w14:paraId="12FE163F" w14:textId="7DF0ECA4" w:rsidR="00354C5E" w:rsidRPr="00707C31" w:rsidRDefault="009C155D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A823A3" w14:textId="77777777" w:rsidR="00354C5E" w:rsidRPr="00707C31" w:rsidRDefault="00354C5E" w:rsidP="009C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6BF943" w14:textId="16BFADB3" w:rsidR="00354C5E" w:rsidRPr="00707C31" w:rsidRDefault="009C155D" w:rsidP="00A2231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463909" w14:textId="77777777" w:rsidR="00354C5E" w:rsidRPr="00707C31" w:rsidRDefault="00354C5E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06E2DD" w14:textId="1B7691C7" w:rsidR="00354C5E" w:rsidRPr="00707C31" w:rsidRDefault="009C155D" w:rsidP="00A9085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3A14E6" w14:textId="77777777" w:rsidR="00354C5E" w:rsidRPr="00707C31" w:rsidRDefault="00354C5E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408284" w14:textId="52776B7E" w:rsidR="00354C5E" w:rsidRPr="00707C31" w:rsidRDefault="009C155D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A2231B" w:rsidRPr="00707C31" w14:paraId="2348150C" w14:textId="77777777" w:rsidTr="00AE5266">
        <w:trPr>
          <w:trHeight w:hRule="exact" w:val="360"/>
        </w:trPr>
        <w:tc>
          <w:tcPr>
            <w:tcW w:w="4680" w:type="dxa"/>
            <w:hideMark/>
          </w:tcPr>
          <w:p w14:paraId="6DE46529" w14:textId="23F490AA" w:rsidR="00A2231B" w:rsidRPr="00707C31" w:rsidRDefault="00A2231B" w:rsidP="00A2231B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F7D11" w:rsidRPr="00707C31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9B952" w14:textId="2F6DBEDE" w:rsidR="00A2231B" w:rsidRPr="00707C31" w:rsidRDefault="005F7D11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F3FAB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270" w:type="dxa"/>
          </w:tcPr>
          <w:p w14:paraId="0617807E" w14:textId="77777777" w:rsidR="00A2231B" w:rsidRPr="00707C31" w:rsidRDefault="00A2231B" w:rsidP="009C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A9256F" w14:textId="4C4D0435" w:rsidR="00A2231B" w:rsidRPr="00707C31" w:rsidRDefault="005F7D11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2231B" w:rsidRPr="00707C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270" w:type="dxa"/>
          </w:tcPr>
          <w:p w14:paraId="4A0DEDFD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FD483" w14:textId="570F893A" w:rsidR="00A2231B" w:rsidRPr="00707C31" w:rsidRDefault="005F7D11" w:rsidP="00FF3FAB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822</w:t>
            </w:r>
          </w:p>
        </w:tc>
        <w:tc>
          <w:tcPr>
            <w:tcW w:w="270" w:type="dxa"/>
          </w:tcPr>
          <w:p w14:paraId="443851A6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A11FA7" w14:textId="332EDD45" w:rsidR="00A2231B" w:rsidRPr="00707C31" w:rsidRDefault="005F7D11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862</w:t>
            </w:r>
          </w:p>
        </w:tc>
      </w:tr>
      <w:tr w:rsidR="00C5016A" w:rsidRPr="00707C31" w14:paraId="4ED09358" w14:textId="77777777" w:rsidTr="00AE5266">
        <w:trPr>
          <w:trHeight w:hRule="exact" w:val="360"/>
        </w:trPr>
        <w:tc>
          <w:tcPr>
            <w:tcW w:w="4680" w:type="dxa"/>
          </w:tcPr>
          <w:p w14:paraId="347626D8" w14:textId="61356FA9" w:rsidR="00C5016A" w:rsidRPr="00707C31" w:rsidRDefault="00C5016A" w:rsidP="00EF0DA5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A099178" w14:textId="3C1E88BA" w:rsidR="009C155D" w:rsidRPr="00707C31" w:rsidRDefault="009C155D" w:rsidP="00EF0DA5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A702321" w14:textId="77777777" w:rsidR="009C155D" w:rsidRPr="00707C31" w:rsidRDefault="009C155D" w:rsidP="00EF0DA5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4ADC19F" w14:textId="77777777" w:rsidR="009C155D" w:rsidRPr="00707C31" w:rsidRDefault="009C155D" w:rsidP="00EF0DA5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DF9D1A7" w14:textId="77777777" w:rsidR="009C155D" w:rsidRPr="00707C31" w:rsidRDefault="009C155D" w:rsidP="00EF0DA5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F5C3CDC" w14:textId="48E9D76A" w:rsidR="009C155D" w:rsidRPr="00707C31" w:rsidRDefault="009C155D" w:rsidP="00EF0DA5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97930C" w14:textId="77777777" w:rsidR="00C5016A" w:rsidRPr="00707C31" w:rsidRDefault="00C5016A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1F10601" w14:textId="77777777" w:rsidR="00C5016A" w:rsidRPr="00707C31" w:rsidRDefault="00C5016A" w:rsidP="009C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803B9D" w14:textId="77777777" w:rsidR="00C5016A" w:rsidRPr="00707C31" w:rsidRDefault="00C5016A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7BDB6B" w14:textId="77777777" w:rsidR="00C5016A" w:rsidRPr="00707C31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00" w:type="dxa"/>
          </w:tcPr>
          <w:p w14:paraId="7A9D4221" w14:textId="77777777" w:rsidR="00C5016A" w:rsidRPr="00707C31" w:rsidRDefault="00C5016A" w:rsidP="009C155D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ED6E8" w14:textId="77777777" w:rsidR="00C5016A" w:rsidRPr="00707C31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90" w:type="dxa"/>
          </w:tcPr>
          <w:p w14:paraId="34878A47" w14:textId="77777777" w:rsidR="00C5016A" w:rsidRPr="00707C31" w:rsidRDefault="00C5016A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</w:tr>
      <w:tr w:rsidR="00C5016A" w:rsidRPr="00707C31" w14:paraId="376B78D0" w14:textId="77777777" w:rsidTr="00AE5266">
        <w:trPr>
          <w:trHeight w:hRule="exact" w:val="360"/>
        </w:trPr>
        <w:tc>
          <w:tcPr>
            <w:tcW w:w="4680" w:type="dxa"/>
            <w:hideMark/>
          </w:tcPr>
          <w:p w14:paraId="32B170BC" w14:textId="6098AC3C" w:rsidR="00C5016A" w:rsidRPr="00707C31" w:rsidRDefault="00C5016A" w:rsidP="00EF0DA5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990" w:type="dxa"/>
          </w:tcPr>
          <w:p w14:paraId="5C3EA700" w14:textId="77777777" w:rsidR="00C5016A" w:rsidRPr="00707C31" w:rsidRDefault="00C5016A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A998882" w14:textId="77777777" w:rsidR="00C5016A" w:rsidRPr="00707C31" w:rsidRDefault="00C5016A" w:rsidP="009C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16D771" w14:textId="77777777" w:rsidR="00C5016A" w:rsidRPr="00707C31" w:rsidRDefault="00C5016A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53D953" w14:textId="77777777" w:rsidR="00C5016A" w:rsidRPr="00707C31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C525BD" w14:textId="77777777" w:rsidR="00C5016A" w:rsidRPr="00707C31" w:rsidRDefault="00C5016A" w:rsidP="009C155D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57C4E" w14:textId="77777777" w:rsidR="00C5016A" w:rsidRPr="00707C31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BEA278" w14:textId="77777777" w:rsidR="00C5016A" w:rsidRPr="00707C31" w:rsidRDefault="00C5016A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</w:tr>
      <w:tr w:rsidR="00A2231B" w:rsidRPr="00707C31" w14:paraId="75ACC655" w14:textId="77777777" w:rsidTr="00AE5266">
        <w:trPr>
          <w:trHeight w:hRule="exact" w:val="360"/>
        </w:trPr>
        <w:tc>
          <w:tcPr>
            <w:tcW w:w="4680" w:type="dxa"/>
            <w:hideMark/>
          </w:tcPr>
          <w:p w14:paraId="31068547" w14:textId="135F8BA5" w:rsidR="00A2231B" w:rsidRPr="00707C31" w:rsidRDefault="00A2231B" w:rsidP="00A2231B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F7D11" w:rsidRPr="00707C31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  <w:r w:rsidRPr="00707C31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 </w:t>
            </w:r>
            <w:r w:rsidRPr="00707C3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6233B3BB" w14:textId="09D61619" w:rsidR="00A2231B" w:rsidRPr="00707C31" w:rsidRDefault="005F7D11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482FCF3" w14:textId="77777777" w:rsidR="00A2231B" w:rsidRPr="00707C31" w:rsidRDefault="00A2231B" w:rsidP="009C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02EE552" w14:textId="48884941" w:rsidR="00A2231B" w:rsidRPr="00707C31" w:rsidRDefault="005F7D11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02205C20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7AE93B" w14:textId="5AF3CC7D" w:rsidR="00A2231B" w:rsidRPr="00707C31" w:rsidRDefault="005F7D11" w:rsidP="00F45FE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C52395A" w14:textId="77777777" w:rsidR="00A2231B" w:rsidRPr="00707C31" w:rsidRDefault="00A2231B" w:rsidP="00F45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hideMark/>
          </w:tcPr>
          <w:p w14:paraId="396F1606" w14:textId="2C957D85" w:rsidR="00A2231B" w:rsidRPr="00707C31" w:rsidRDefault="005F7D11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96</w:t>
            </w:r>
          </w:p>
        </w:tc>
      </w:tr>
      <w:tr w:rsidR="00A2231B" w:rsidRPr="00707C31" w14:paraId="256460ED" w14:textId="77777777" w:rsidTr="00AE5266">
        <w:trPr>
          <w:trHeight w:hRule="exact" w:val="360"/>
        </w:trPr>
        <w:tc>
          <w:tcPr>
            <w:tcW w:w="4680" w:type="dxa"/>
            <w:hideMark/>
          </w:tcPr>
          <w:p w14:paraId="0041A923" w14:textId="17C97578" w:rsidR="00A2231B" w:rsidRPr="00707C31" w:rsidRDefault="000F58C7" w:rsidP="00A2231B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707C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ของบริษัทร่วม </w:t>
            </w:r>
            <w:r w:rsidRPr="00707C31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20259BC" w14:textId="7ACE734E" w:rsidR="00A2231B" w:rsidRPr="00707C31" w:rsidRDefault="005F7D11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F398013" w14:textId="77777777" w:rsidR="00A2231B" w:rsidRPr="00707C31" w:rsidRDefault="00A2231B" w:rsidP="009C1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BF34E04" w14:textId="3EC42202" w:rsidR="00A2231B" w:rsidRPr="00707C31" w:rsidRDefault="00A2231B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04C5A0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1E3A41" w14:textId="7DD08BCC" w:rsidR="00A2231B" w:rsidRPr="00707C31" w:rsidRDefault="00F45FEF" w:rsidP="00F45FE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ADB31E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EBD75FD" w14:textId="17EB0C31" w:rsidR="00A2231B" w:rsidRPr="00707C31" w:rsidRDefault="00A2231B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A2231B" w:rsidRPr="00707C31" w14:paraId="2365A193" w14:textId="77777777" w:rsidTr="00AE5266">
        <w:trPr>
          <w:trHeight w:hRule="exact" w:val="360"/>
        </w:trPr>
        <w:tc>
          <w:tcPr>
            <w:tcW w:w="4680" w:type="dxa"/>
            <w:hideMark/>
          </w:tcPr>
          <w:p w14:paraId="11E1AF82" w14:textId="77777777" w:rsidR="00A2231B" w:rsidRPr="00707C31" w:rsidRDefault="00A2231B" w:rsidP="00A2231B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6CBD2" w14:textId="28FF63F4" w:rsidR="00A2231B" w:rsidRPr="00707C31" w:rsidRDefault="00F45FEF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95F69A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25E71" w14:textId="4F0D951C" w:rsidR="00A2231B" w:rsidRPr="00707C31" w:rsidRDefault="00A2231B" w:rsidP="00A2231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8DEF7D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97178" w14:textId="7DB83784" w:rsidR="00A2231B" w:rsidRPr="00707C31" w:rsidRDefault="00F45FEF" w:rsidP="00F45FE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F2C12A" w14:textId="669BB44E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9476B" w14:textId="42F646E9" w:rsidR="00A2231B" w:rsidRPr="00707C31" w:rsidRDefault="00A2231B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10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)</w:t>
            </w:r>
          </w:p>
        </w:tc>
      </w:tr>
      <w:tr w:rsidR="00C5016A" w:rsidRPr="00707C31" w14:paraId="6A22D186" w14:textId="77777777" w:rsidTr="00AE5266">
        <w:trPr>
          <w:trHeight w:hRule="exact" w:val="360"/>
        </w:trPr>
        <w:tc>
          <w:tcPr>
            <w:tcW w:w="4680" w:type="dxa"/>
            <w:hideMark/>
          </w:tcPr>
          <w:p w14:paraId="0CF445BE" w14:textId="6861A261" w:rsidR="00C5016A" w:rsidRPr="00707C31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F7D11" w:rsidRPr="00707C31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A2231B" w:rsidRPr="00707C3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A2231B" w:rsidRPr="00707C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44C7D" w14:textId="0C5511A0" w:rsidR="00C5016A" w:rsidRPr="00707C31" w:rsidRDefault="005F7D11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5970F4F" w14:textId="77777777" w:rsidR="00C5016A" w:rsidRPr="00707C31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31081" w14:textId="3C8C13EF" w:rsidR="00C5016A" w:rsidRPr="00707C31" w:rsidRDefault="005F7D11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450D17A7" w14:textId="77777777" w:rsidR="00C5016A" w:rsidRPr="00707C31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14600" w14:textId="44084797" w:rsidR="00C5016A" w:rsidRPr="00707C31" w:rsidRDefault="005F7D11" w:rsidP="00F45FE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2F729CB" w14:textId="77777777" w:rsidR="00C5016A" w:rsidRPr="00707C31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B28A2" w14:textId="151A3082" w:rsidR="00C5016A" w:rsidRPr="00707C31" w:rsidRDefault="005F7D11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86</w:t>
            </w:r>
          </w:p>
        </w:tc>
      </w:tr>
      <w:tr w:rsidR="009C155D" w:rsidRPr="00707C31" w14:paraId="14E2CF4B" w14:textId="77777777" w:rsidTr="00AE5266">
        <w:trPr>
          <w:trHeight w:hRule="exact" w:val="360"/>
        </w:trPr>
        <w:tc>
          <w:tcPr>
            <w:tcW w:w="4680" w:type="dxa"/>
            <w:shd w:val="clear" w:color="auto" w:fill="auto"/>
          </w:tcPr>
          <w:p w14:paraId="7A58D94D" w14:textId="77777777" w:rsidR="009C155D" w:rsidRPr="00707C31" w:rsidRDefault="009C155D" w:rsidP="00EF0DA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D956B3E" w14:textId="77777777" w:rsidR="009C155D" w:rsidRPr="00707C31" w:rsidRDefault="009C155D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3FF547" w14:textId="77777777" w:rsidR="009C155D" w:rsidRPr="00707C31" w:rsidRDefault="009C1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8B170C5" w14:textId="77777777" w:rsidR="009C155D" w:rsidRPr="00707C31" w:rsidRDefault="009C155D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401674" w14:textId="77777777" w:rsidR="009C155D" w:rsidRPr="00707C31" w:rsidRDefault="009C1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7AA0E4C" w14:textId="77777777" w:rsidR="009C155D" w:rsidRPr="00707C31" w:rsidRDefault="009C155D" w:rsidP="009C155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F34F41" w14:textId="77777777" w:rsidR="009C155D" w:rsidRPr="00707C31" w:rsidRDefault="009C1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E343BB1" w14:textId="77777777" w:rsidR="009C155D" w:rsidRPr="00707C31" w:rsidRDefault="009C155D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</w:tr>
      <w:tr w:rsidR="00C5016A" w:rsidRPr="00707C31" w14:paraId="3E6B7D19" w14:textId="77777777" w:rsidTr="00AE5266">
        <w:trPr>
          <w:trHeight w:hRule="exact" w:val="360"/>
        </w:trPr>
        <w:tc>
          <w:tcPr>
            <w:tcW w:w="4680" w:type="dxa"/>
            <w:shd w:val="clear" w:color="auto" w:fill="auto"/>
          </w:tcPr>
          <w:p w14:paraId="7FD1316F" w14:textId="377CFC22" w:rsidR="00C5016A" w:rsidRPr="00707C31" w:rsidRDefault="00583EA9" w:rsidP="00EF0DA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76273CD" w14:textId="77777777" w:rsidR="00C5016A" w:rsidRPr="00707C31" w:rsidRDefault="00C5016A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013858" w14:textId="77777777" w:rsidR="00C5016A" w:rsidRPr="00707C31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4DB5CA3" w14:textId="77777777" w:rsidR="00C5016A" w:rsidRPr="00707C31" w:rsidRDefault="00C5016A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7DBCCC" w14:textId="77777777" w:rsidR="00C5016A" w:rsidRPr="00707C31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8C0A0F2" w14:textId="77777777" w:rsidR="00C5016A" w:rsidRPr="00707C31" w:rsidRDefault="00C5016A" w:rsidP="009C155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EB3EA8" w14:textId="77777777" w:rsidR="00C5016A" w:rsidRPr="00707C31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BCF653B" w14:textId="77777777" w:rsidR="00C5016A" w:rsidRPr="00707C31" w:rsidRDefault="00C5016A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</w:tr>
      <w:tr w:rsidR="00A2231B" w:rsidRPr="00707C31" w14:paraId="234E2A46" w14:textId="77777777" w:rsidTr="00AE5266">
        <w:trPr>
          <w:trHeight w:hRule="exact" w:val="360"/>
        </w:trPr>
        <w:tc>
          <w:tcPr>
            <w:tcW w:w="4680" w:type="dxa"/>
            <w:shd w:val="clear" w:color="auto" w:fill="auto"/>
            <w:hideMark/>
          </w:tcPr>
          <w:p w14:paraId="3CAB0644" w14:textId="7A7108DE" w:rsidR="00A2231B" w:rsidRPr="00707C31" w:rsidRDefault="00A2231B" w:rsidP="00A2231B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F7D11" w:rsidRPr="00707C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707C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07C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081C44E9" w14:textId="705D165D" w:rsidR="00A2231B" w:rsidRPr="00707C31" w:rsidRDefault="005F7D11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45FEF"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70" w:type="dxa"/>
            <w:shd w:val="clear" w:color="auto" w:fill="auto"/>
          </w:tcPr>
          <w:p w14:paraId="3F8C48D4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3D2D0F9" w14:textId="7E9F5B3A" w:rsidR="00A2231B" w:rsidRPr="00707C31" w:rsidRDefault="005F7D11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2231B"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49A79FC5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EA93510" w14:textId="74220BC2" w:rsidR="00A2231B" w:rsidRPr="00707C31" w:rsidRDefault="005F7D11" w:rsidP="00F45FE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7C65813F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5D1C574E" w14:textId="4CBBF7D5" w:rsidR="00A2231B" w:rsidRPr="00707C31" w:rsidRDefault="005F7D11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948</w:t>
            </w:r>
          </w:p>
        </w:tc>
      </w:tr>
      <w:tr w:rsidR="00FF3FAB" w:rsidRPr="00707C31" w14:paraId="3D92D3E7" w14:textId="77777777" w:rsidTr="00AE5266">
        <w:trPr>
          <w:trHeight w:hRule="exact" w:val="360"/>
        </w:trPr>
        <w:tc>
          <w:tcPr>
            <w:tcW w:w="4680" w:type="dxa"/>
            <w:shd w:val="clear" w:color="auto" w:fill="auto"/>
          </w:tcPr>
          <w:p w14:paraId="6216A7A7" w14:textId="525ACBB9" w:rsidR="00FF3FAB" w:rsidRPr="00707C31" w:rsidRDefault="00FF3FAB" w:rsidP="00A2231B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1A2A9BC5" w14:textId="147521D0" w:rsidR="00FF3FAB" w:rsidRPr="00707C31" w:rsidRDefault="005F7D11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6FA68FD5" w14:textId="77777777" w:rsidR="00FF3FAB" w:rsidRPr="00707C31" w:rsidRDefault="00FF3FA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E8D237" w14:textId="150296B2" w:rsidR="00FF3FAB" w:rsidRPr="00707C31" w:rsidRDefault="00FF3FAB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D58149" w14:textId="77777777" w:rsidR="00FF3FAB" w:rsidRPr="00707C31" w:rsidRDefault="00FF3FA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ACDD0A6" w14:textId="2435E247" w:rsidR="00FF3FAB" w:rsidRPr="00707C31" w:rsidRDefault="005F7D11" w:rsidP="00F45FE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64CA1EFC" w14:textId="77777777" w:rsidR="00FF3FAB" w:rsidRPr="00707C31" w:rsidRDefault="00FF3FA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13899B" w14:textId="2C7049E7" w:rsidR="00FF3FAB" w:rsidRPr="00707C31" w:rsidRDefault="00FF3FAB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A2231B" w:rsidRPr="00707C31" w14:paraId="0FC707FF" w14:textId="77777777" w:rsidTr="00AE5266">
        <w:trPr>
          <w:trHeight w:hRule="exact" w:val="360"/>
        </w:trPr>
        <w:tc>
          <w:tcPr>
            <w:tcW w:w="4680" w:type="dxa"/>
            <w:shd w:val="clear" w:color="auto" w:fill="auto"/>
            <w:hideMark/>
          </w:tcPr>
          <w:p w14:paraId="2C55E5B6" w14:textId="5C504E15" w:rsidR="00A2231B" w:rsidRPr="00707C31" w:rsidRDefault="00F80E85" w:rsidP="00A2231B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707C3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ของบริษัทร่วมและการร่วมค้า </w:t>
            </w:r>
            <w:r w:rsidRPr="00707C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707C3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765A536D" w14:textId="16F1C473" w:rsidR="00A2231B" w:rsidRPr="00707C31" w:rsidRDefault="005F7D11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70" w:type="dxa"/>
            <w:shd w:val="clear" w:color="auto" w:fill="auto"/>
          </w:tcPr>
          <w:p w14:paraId="023F7469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5761A4B4" w14:textId="590F16CC" w:rsidR="00A2231B" w:rsidRPr="00707C31" w:rsidRDefault="005F7D11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70" w:type="dxa"/>
            <w:shd w:val="clear" w:color="auto" w:fill="auto"/>
          </w:tcPr>
          <w:p w14:paraId="57F86EF3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0C53DC9" w14:textId="0880DD7B" w:rsidR="00A2231B" w:rsidRPr="00707C31" w:rsidRDefault="00F45FEF" w:rsidP="00F45FE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E03C3B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A739926" w14:textId="6F13F09F" w:rsidR="00A2231B" w:rsidRPr="00707C31" w:rsidRDefault="00A2231B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A2231B" w:rsidRPr="00707C31" w14:paraId="2B64C509" w14:textId="77777777" w:rsidTr="00AE5266">
        <w:trPr>
          <w:trHeight w:hRule="exact" w:val="360"/>
        </w:trPr>
        <w:tc>
          <w:tcPr>
            <w:tcW w:w="4680" w:type="dxa"/>
            <w:shd w:val="clear" w:color="auto" w:fill="auto"/>
            <w:hideMark/>
          </w:tcPr>
          <w:p w14:paraId="618A7629" w14:textId="77777777" w:rsidR="00A2231B" w:rsidRPr="00707C31" w:rsidRDefault="00A2231B" w:rsidP="00A2231B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17E3E966" w14:textId="3FAF5E34" w:rsidR="00A2231B" w:rsidRPr="00707C31" w:rsidRDefault="00F45FEF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326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7DB41D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7A739001" w14:textId="3BDB5785" w:rsidR="00A2231B" w:rsidRPr="00707C31" w:rsidRDefault="00A2231B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355</w:t>
            </w: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685D8A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4D9559E" w14:textId="50B69BB9" w:rsidR="00A2231B" w:rsidRPr="00707C31" w:rsidRDefault="00F45FEF" w:rsidP="00F45FE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B66A1C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51119A99" w14:textId="69551F2C" w:rsidR="00A2231B" w:rsidRPr="00707C31" w:rsidRDefault="00A2231B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A2231B" w:rsidRPr="00707C31" w14:paraId="0E3F9BFE" w14:textId="77777777" w:rsidTr="00AE5266">
        <w:trPr>
          <w:trHeight w:hRule="exact" w:val="360"/>
        </w:trPr>
        <w:tc>
          <w:tcPr>
            <w:tcW w:w="4680" w:type="dxa"/>
            <w:shd w:val="clear" w:color="auto" w:fill="auto"/>
          </w:tcPr>
          <w:p w14:paraId="2A650EF3" w14:textId="134ABFD0" w:rsidR="00A2231B" w:rsidRPr="00707C31" w:rsidRDefault="00A2231B" w:rsidP="00A2231B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990" w:type="dxa"/>
            <w:shd w:val="clear" w:color="auto" w:fill="auto"/>
          </w:tcPr>
          <w:p w14:paraId="01FB47C3" w14:textId="68A9B53B" w:rsidR="00A2231B" w:rsidRPr="00707C31" w:rsidRDefault="00F45FEF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FCC242" w14:textId="2E21FB12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B51D38" w14:textId="2B01087F" w:rsidR="00A2231B" w:rsidRPr="00707C31" w:rsidRDefault="00A2231B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2EC383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E0F4E16" w14:textId="2D55D419" w:rsidR="00A2231B" w:rsidRPr="00707C31" w:rsidRDefault="00F45FEF" w:rsidP="00F45FE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335F23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9D57D94" w14:textId="0199BF9E" w:rsidR="00A2231B" w:rsidRPr="00707C31" w:rsidRDefault="00A2231B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AE5266" w:rsidRPr="00707C31" w14:paraId="1DB3BDF9" w14:textId="77777777" w:rsidTr="00AE5266">
        <w:trPr>
          <w:trHeight w:hRule="exact" w:val="360"/>
        </w:trPr>
        <w:tc>
          <w:tcPr>
            <w:tcW w:w="4680" w:type="dxa"/>
            <w:shd w:val="clear" w:color="auto" w:fill="auto"/>
          </w:tcPr>
          <w:p w14:paraId="44D53EA6" w14:textId="18D469AB" w:rsidR="00AE5266" w:rsidRPr="00707C31" w:rsidRDefault="00AE5266" w:rsidP="00AE5266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โอนเงินลงทุนในบริษัทร่วมเป็นสินทรัพย์ไม่หมุนเวียน</w:t>
            </w:r>
          </w:p>
        </w:tc>
        <w:tc>
          <w:tcPr>
            <w:tcW w:w="990" w:type="dxa"/>
            <w:shd w:val="clear" w:color="auto" w:fill="auto"/>
          </w:tcPr>
          <w:p w14:paraId="43D12E29" w14:textId="77777777" w:rsidR="00AE5266" w:rsidRPr="00707C31" w:rsidRDefault="00AE5266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E4BC27" w14:textId="77777777" w:rsidR="00AE5266" w:rsidRPr="00707C31" w:rsidRDefault="00AE5266" w:rsidP="00AE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12F52A" w14:textId="77777777" w:rsidR="00AE5266" w:rsidRPr="00707C31" w:rsidRDefault="00AE5266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5433A9" w14:textId="77777777" w:rsidR="00AE5266" w:rsidRPr="00707C31" w:rsidRDefault="00AE5266" w:rsidP="00AE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74EA75A" w14:textId="77777777" w:rsidR="00AE5266" w:rsidRPr="00707C31" w:rsidRDefault="00AE5266" w:rsidP="00F45FE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76C9B6" w14:textId="77777777" w:rsidR="00AE5266" w:rsidRPr="00707C31" w:rsidRDefault="00AE5266" w:rsidP="00AE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B2536CA" w14:textId="77777777" w:rsidR="00AE5266" w:rsidRPr="00707C31" w:rsidRDefault="00AE5266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</w:p>
        </w:tc>
      </w:tr>
      <w:tr w:rsidR="00AE5266" w:rsidRPr="00707C31" w14:paraId="0273770E" w14:textId="77777777" w:rsidTr="00AE5266">
        <w:trPr>
          <w:trHeight w:hRule="exact" w:val="360"/>
        </w:trPr>
        <w:tc>
          <w:tcPr>
            <w:tcW w:w="4680" w:type="dxa"/>
            <w:shd w:val="clear" w:color="auto" w:fill="auto"/>
          </w:tcPr>
          <w:p w14:paraId="367116A0" w14:textId="5153E43E" w:rsidR="00AE5266" w:rsidRPr="00707C31" w:rsidRDefault="00AE5266" w:rsidP="00AE5266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07C31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707C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990" w:type="dxa"/>
            <w:shd w:val="clear" w:color="auto" w:fill="auto"/>
          </w:tcPr>
          <w:p w14:paraId="2B7DD09E" w14:textId="4A479C97" w:rsidR="00AE5266" w:rsidRPr="00707C31" w:rsidRDefault="00F45FEF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B904BC" w14:textId="77777777" w:rsidR="00AE5266" w:rsidRPr="00707C31" w:rsidRDefault="00AE5266" w:rsidP="00AE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F750C7" w14:textId="0564980E" w:rsidR="00AE5266" w:rsidRPr="00707C31" w:rsidRDefault="00F45FEF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E2A9C6" w14:textId="77777777" w:rsidR="00AE5266" w:rsidRPr="00707C31" w:rsidRDefault="00AE5266" w:rsidP="00AE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C97F5B6" w14:textId="57B99690" w:rsidR="00AE5266" w:rsidRPr="00707C31" w:rsidRDefault="00F45FEF" w:rsidP="00F45FE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BA065B" w14:textId="77777777" w:rsidR="00AE5266" w:rsidRPr="00707C31" w:rsidRDefault="00AE5266" w:rsidP="00AE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792B696" w14:textId="6AA19C55" w:rsidR="00AE5266" w:rsidRPr="00707C31" w:rsidRDefault="009C155D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A2231B" w:rsidRPr="00707C31" w14:paraId="4BDB156D" w14:textId="77777777" w:rsidTr="00AE5266">
        <w:trPr>
          <w:trHeight w:hRule="exact" w:val="360"/>
        </w:trPr>
        <w:tc>
          <w:tcPr>
            <w:tcW w:w="4680" w:type="dxa"/>
            <w:shd w:val="clear" w:color="auto" w:fill="auto"/>
            <w:hideMark/>
          </w:tcPr>
          <w:p w14:paraId="4843601C" w14:textId="11C569A5" w:rsidR="00A2231B" w:rsidRPr="00707C31" w:rsidRDefault="00A2231B" w:rsidP="00A2231B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bookmarkStart w:id="3" w:name="_Hlk136258672"/>
            <w:r w:rsidR="005F7D11" w:rsidRPr="00707C31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bookmarkEnd w:id="3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CAF6F3" w14:textId="50BA1EC2" w:rsidR="00A2231B" w:rsidRPr="00707C31" w:rsidRDefault="005F7D11" w:rsidP="009C155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45FEF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70" w:type="dxa"/>
            <w:shd w:val="clear" w:color="auto" w:fill="auto"/>
          </w:tcPr>
          <w:p w14:paraId="1470ADE2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1CB7644" w14:textId="5CF6F25E" w:rsidR="00A2231B" w:rsidRPr="00707C31" w:rsidRDefault="005F7D11" w:rsidP="009C155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2231B" w:rsidRPr="00707C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270" w:type="dxa"/>
            <w:shd w:val="clear" w:color="auto" w:fill="auto"/>
          </w:tcPr>
          <w:p w14:paraId="3584ED43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8F0605" w14:textId="4FFAF0F8" w:rsidR="00A2231B" w:rsidRPr="00707C31" w:rsidRDefault="005F7D11" w:rsidP="00F45FE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14:paraId="54E6D01F" w14:textId="77777777" w:rsidR="00A2231B" w:rsidRPr="00707C31" w:rsidRDefault="00A2231B" w:rsidP="00A2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5CB1B17" w14:textId="6FC2BC47" w:rsidR="00A2231B" w:rsidRPr="00707C31" w:rsidRDefault="005F7D11" w:rsidP="009C155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948</w:t>
            </w:r>
          </w:p>
        </w:tc>
      </w:tr>
    </w:tbl>
    <w:p w14:paraId="268BE444" w14:textId="454DB6F2" w:rsidR="0011027F" w:rsidRPr="00707C31" w:rsidRDefault="0011027F" w:rsidP="00EE67CE">
      <w:pPr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3CBC36A" w14:textId="77777777" w:rsidR="00241A1E" w:rsidRPr="00707C31" w:rsidRDefault="00241A1E" w:rsidP="0024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07C31">
        <w:rPr>
          <w:rFonts w:ascii="Angsana New" w:hAnsi="Angsana New" w:hint="cs"/>
          <w:sz w:val="30"/>
          <w:szCs w:val="30"/>
          <w:cs/>
          <w:lang w:val="en-GB"/>
        </w:rPr>
        <w:t xml:space="preserve">ในเดือนมิถุนายน </w:t>
      </w:r>
      <w:r w:rsidRPr="00707C31">
        <w:rPr>
          <w:rFonts w:ascii="Angsana New" w:hAnsi="Angsana New"/>
          <w:sz w:val="30"/>
          <w:szCs w:val="30"/>
        </w:rPr>
        <w:t>2566</w:t>
      </w:r>
      <w:r w:rsidRPr="00707C31">
        <w:rPr>
          <w:rFonts w:ascii="Angsana New" w:hAnsi="Angsana New" w:hint="cs"/>
          <w:sz w:val="30"/>
          <w:szCs w:val="30"/>
          <w:cs/>
          <w:lang w:val="en-GB"/>
        </w:rPr>
        <w:t xml:space="preserve"> บริษัทได้ซื้อหุ้นของ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>ไทยไฟเบอร์ออพติคส์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707C31">
        <w:rPr>
          <w:rFonts w:asciiTheme="majorBidi" w:hAnsiTheme="majorBidi" w:hint="cs"/>
          <w:sz w:val="30"/>
          <w:szCs w:val="30"/>
          <w:cs/>
        </w:rPr>
        <w:t>ซึ่งเป็นบริษัทร่วมเพิ่มจากผู้ถือหุ้นของบริษัทร่วม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จำนวน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/>
          <w:sz w:val="30"/>
          <w:szCs w:val="30"/>
        </w:rPr>
        <w:t>600,000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หุ้น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/>
          <w:sz w:val="30"/>
          <w:szCs w:val="30"/>
        </w:rPr>
        <w:t>60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ล้านบาท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การซื้อเงินลงทุนดังกล่าวส่งผลให้สัดส่วนการถือหุ้นในบริษัทร่วมเพิ่มขึ้นจากเดิมร้อยละ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/>
          <w:sz w:val="30"/>
          <w:szCs w:val="30"/>
        </w:rPr>
        <w:t>40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เป็นร้อยละ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/>
          <w:sz w:val="30"/>
          <w:szCs w:val="30"/>
        </w:rPr>
        <w:t>99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 xml:space="preserve">ทำให้บริษัทร่วมดังกล่าวมีสถานะเป็นบริษัทย่อยของบริษัท กลุ่มบริษัทได้นำบริษัทร่วมดังกล่าวมาจัดทำงบการเงินรวมสำหรับงวดสิ้นสุด ณ วันที่ </w:t>
      </w:r>
      <w:r w:rsidRPr="00707C31">
        <w:rPr>
          <w:rFonts w:asciiTheme="majorBidi" w:hAnsiTheme="majorBidi"/>
          <w:sz w:val="30"/>
          <w:szCs w:val="30"/>
        </w:rPr>
        <w:t>30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707C31">
        <w:rPr>
          <w:rFonts w:asciiTheme="majorBidi" w:hAnsiTheme="majorBidi"/>
          <w:sz w:val="30"/>
          <w:szCs w:val="30"/>
        </w:rPr>
        <w:t xml:space="preserve"> 2566</w:t>
      </w:r>
      <w:r w:rsidRPr="00707C31">
        <w:rPr>
          <w:rFonts w:asciiTheme="majorBidi" w:hAnsiTheme="majorBidi" w:hint="cs"/>
          <w:sz w:val="30"/>
          <w:szCs w:val="30"/>
          <w:cs/>
        </w:rPr>
        <w:t xml:space="preserve"> อย่างไรก็ดี ภายหลังการเข้าลงทุนบริษัทได้รับคำขอเสนอซื้อบริษัทย่อยดังกล่าวทั้งจำนวนจากบริษัทที่ไม่เกี่ยวข้องกันแห่งหนึ่ง ดังนั้น บริษัทอยู่ในระหว่างพิจารณาข้อเสนอและจัดประเภท</w:t>
      </w:r>
      <w:r w:rsidRPr="00707C31">
        <w:rPr>
          <w:rFonts w:ascii="Angsana New" w:hAnsi="Angsana New" w:hint="cs"/>
          <w:sz w:val="30"/>
          <w:szCs w:val="30"/>
          <w:cs/>
        </w:rPr>
        <w:t>เงินลงทุนในบริษัทย่อยดังกล่าวเป็นสินทรัพย์ที่ถือไว้เพื่อขายและบันทึกมูลค่าตามบัญชีเป็นจำนวน</w:t>
      </w:r>
      <w:r w:rsidRPr="00707C31">
        <w:rPr>
          <w:rFonts w:ascii="Angsana New" w:hAnsi="Angsana New"/>
          <w:sz w:val="30"/>
          <w:szCs w:val="30"/>
          <w:cs/>
        </w:rPr>
        <w:t xml:space="preserve"> </w:t>
      </w:r>
      <w:r w:rsidRPr="00707C31">
        <w:rPr>
          <w:rFonts w:ascii="Angsana New" w:hAnsi="Angsana New"/>
          <w:sz w:val="30"/>
          <w:szCs w:val="30"/>
        </w:rPr>
        <w:t xml:space="preserve">108 </w:t>
      </w:r>
      <w:r w:rsidRPr="00707C31">
        <w:rPr>
          <w:rFonts w:ascii="Angsana New" w:hAnsi="Angsana New" w:hint="cs"/>
          <w:sz w:val="30"/>
          <w:szCs w:val="30"/>
          <w:cs/>
        </w:rPr>
        <w:t>ล้านบาท</w:t>
      </w:r>
      <w:r w:rsidRPr="00707C31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707C31">
        <w:rPr>
          <w:rFonts w:asciiTheme="majorBidi" w:hAnsiTheme="majorBidi"/>
          <w:sz w:val="30"/>
          <w:szCs w:val="30"/>
        </w:rPr>
        <w:t xml:space="preserve">100 </w:t>
      </w:r>
      <w:r w:rsidRPr="00707C31">
        <w:rPr>
          <w:rFonts w:asciiTheme="majorBidi" w:hAnsiTheme="majorBidi" w:hint="cs"/>
          <w:sz w:val="30"/>
          <w:szCs w:val="30"/>
          <w:cs/>
        </w:rPr>
        <w:t>ล้านบาทในงบการเงินรวมและงบการเงินเฉพาะกิจการตามลำดับ</w:t>
      </w:r>
      <w:r w:rsidRPr="00707C31">
        <w:rPr>
          <w:rFonts w:ascii="Angsana New" w:hAnsi="Angsana New"/>
          <w:sz w:val="30"/>
          <w:szCs w:val="30"/>
          <w:cs/>
        </w:rPr>
        <w:t xml:space="preserve"> </w:t>
      </w:r>
    </w:p>
    <w:p w14:paraId="5A22DC2B" w14:textId="76EC835E" w:rsidR="00EE67CE" w:rsidRPr="00707C31" w:rsidRDefault="00EE67CE" w:rsidP="00354C5E">
      <w:pPr>
        <w:pStyle w:val="Heading1"/>
        <w:numPr>
          <w:ilvl w:val="0"/>
          <w:numId w:val="0"/>
        </w:numPr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32701D56" w14:textId="77777777" w:rsidR="009C155D" w:rsidRPr="00707C31" w:rsidRDefault="009C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07C31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41BB35B" w14:textId="1DD8C60D" w:rsidR="00291DF4" w:rsidRPr="00707C31" w:rsidRDefault="00291DF4" w:rsidP="00253043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420A31EC" w14:textId="77777777" w:rsidR="00253043" w:rsidRPr="00707C31" w:rsidRDefault="00253043" w:rsidP="001D7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37D8C2C" w14:textId="5E26B095" w:rsidR="00DC4CD0" w:rsidRPr="00707C31" w:rsidRDefault="00291DF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4" w:name="_Hlk102235943"/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A4E192" w14:textId="57D4C8BB" w:rsidR="00581556" w:rsidRPr="00707C31" w:rsidRDefault="00581556" w:rsidP="00EE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EB7E12" w14:textId="63C512C6" w:rsidR="00DC4CD0" w:rsidRPr="00707C31" w:rsidRDefault="00DC4CD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5F7D11" w:rsidRPr="00707C31">
        <w:rPr>
          <w:rFonts w:asciiTheme="majorBidi" w:hAnsiTheme="majorBidi" w:cstheme="majorBidi"/>
          <w:sz w:val="30"/>
          <w:szCs w:val="30"/>
        </w:rPr>
        <w:t>2560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บริษัทย่อยแห่งหนึ่งได้รับอนุมัติการขยายระยะเวลาการชำระหนี้เงินกู้ยืมจากสถาบันการเงินแห่งหนึ่ง จำนวนเงิน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="005F7D11" w:rsidRPr="00707C31">
        <w:rPr>
          <w:rFonts w:asciiTheme="majorBidi" w:hAnsiTheme="majorBidi" w:cstheme="majorBidi"/>
          <w:sz w:val="30"/>
          <w:szCs w:val="30"/>
        </w:rPr>
        <w:t>1</w:t>
      </w:r>
      <w:r w:rsidRPr="00707C31">
        <w:rPr>
          <w:rFonts w:asciiTheme="majorBidi" w:hAnsiTheme="majorBidi" w:cstheme="majorBidi"/>
          <w:sz w:val="30"/>
          <w:szCs w:val="30"/>
        </w:rPr>
        <w:t>,</w:t>
      </w:r>
      <w:r w:rsidR="005F7D11" w:rsidRPr="00707C31">
        <w:rPr>
          <w:rFonts w:asciiTheme="majorBidi" w:hAnsiTheme="majorBidi" w:cstheme="majorBidi"/>
          <w:sz w:val="30"/>
          <w:szCs w:val="30"/>
        </w:rPr>
        <w:t>023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5F7D11" w:rsidRPr="00707C31">
        <w:rPr>
          <w:rFonts w:asciiTheme="majorBidi" w:hAnsiTheme="majorBidi" w:cstheme="majorBidi"/>
          <w:sz w:val="30"/>
          <w:szCs w:val="30"/>
        </w:rPr>
        <w:t>2560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เป็นภายในเดือนเมษายน </w:t>
      </w:r>
      <w:r w:rsidR="005F7D11" w:rsidRPr="00707C31">
        <w:rPr>
          <w:rFonts w:asciiTheme="majorBidi" w:hAnsiTheme="majorBidi" w:cstheme="majorBidi"/>
          <w:sz w:val="30"/>
          <w:szCs w:val="30"/>
        </w:rPr>
        <w:t>2563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และในเดือนมิถุนายน </w:t>
      </w:r>
      <w:r w:rsidR="005F7D11" w:rsidRPr="00707C31">
        <w:rPr>
          <w:rFonts w:asciiTheme="majorBidi" w:hAnsiTheme="majorBidi" w:cstheme="majorBidi"/>
          <w:sz w:val="30"/>
          <w:szCs w:val="30"/>
        </w:rPr>
        <w:t>2561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="005F7D11" w:rsidRPr="00707C31">
        <w:rPr>
          <w:rFonts w:asciiTheme="majorBidi" w:hAnsiTheme="majorBidi" w:cstheme="majorBidi"/>
          <w:sz w:val="30"/>
          <w:szCs w:val="30"/>
        </w:rPr>
        <w:t>2563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เป็นภายในเดือนธันวาคม </w:t>
      </w:r>
      <w:r w:rsidR="005F7D11" w:rsidRPr="00707C31">
        <w:rPr>
          <w:rFonts w:asciiTheme="majorBidi" w:hAnsiTheme="majorBidi" w:cstheme="majorBidi"/>
          <w:sz w:val="30"/>
          <w:szCs w:val="30"/>
        </w:rPr>
        <w:t>2566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ตามสัญญาปรับปรุงโครงสร้างเงินกู้ยืมกับสถาบันการเงิน </w:t>
      </w:r>
    </w:p>
    <w:p w14:paraId="634C810B" w14:textId="461CDC02" w:rsidR="00652DA7" w:rsidRPr="00707C31" w:rsidRDefault="00652DA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bookmarkEnd w:id="4"/>
    <w:p w14:paraId="2830D54C" w14:textId="669BF408" w:rsidR="00C03563" w:rsidRPr="00707C31" w:rsidRDefault="00C427D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ต่อมาลูกหนี้ตามสัญญาปรับโครงสร้างหนี้ (หมายเหตุ </w:t>
      </w:r>
      <w:r w:rsidR="005F7D11" w:rsidRPr="00707C31">
        <w:rPr>
          <w:rFonts w:asciiTheme="majorBidi" w:hAnsiTheme="majorBidi" w:cstheme="majorBidi" w:hint="cs"/>
          <w:sz w:val="30"/>
          <w:szCs w:val="30"/>
        </w:rPr>
        <w:t>5</w:t>
      </w:r>
      <w:r w:rsidRPr="00707C31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พฤษภาคม </w:t>
      </w:r>
      <w:r w:rsidR="005F7D11" w:rsidRPr="00707C31">
        <w:rPr>
          <w:rFonts w:asciiTheme="majorBidi" w:hAnsiTheme="majorBidi" w:cstheme="majorBidi" w:hint="cs"/>
          <w:sz w:val="30"/>
          <w:szCs w:val="30"/>
        </w:rPr>
        <w:t>2563</w:t>
      </w:r>
      <w:r w:rsidRPr="00707C3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ส่งผลให้ ณ วันที่ </w:t>
      </w:r>
      <w:r w:rsidR="005F7D11" w:rsidRPr="00707C31">
        <w:rPr>
          <w:rFonts w:asciiTheme="majorBidi" w:hAnsiTheme="majorBidi" w:cstheme="majorBidi" w:hint="cs"/>
          <w:sz w:val="30"/>
          <w:szCs w:val="30"/>
        </w:rPr>
        <w:t>30</w:t>
      </w:r>
      <w:r w:rsidRPr="00707C3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F7D11" w:rsidRPr="00707C31">
        <w:rPr>
          <w:rFonts w:asciiTheme="majorBidi" w:hAnsiTheme="majorBidi" w:cstheme="majorBidi" w:hint="cs"/>
          <w:sz w:val="30"/>
          <w:szCs w:val="30"/>
        </w:rPr>
        <w:t>2566</w:t>
      </w:r>
      <w:r w:rsidRPr="00707C3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>สถาบันการเงินมีสิทธิให้บริษัทย่อยชำระคืนเงินกู้ระยะยาวดังกล่าวทั้งหมด</w:t>
      </w:r>
      <w:r w:rsidRPr="00707C31">
        <w:rPr>
          <w:rFonts w:asciiTheme="majorBidi" w:hAnsiTheme="majorBidi" w:cstheme="majorBidi" w:hint="cs"/>
          <w:sz w:val="30"/>
          <w:szCs w:val="30"/>
        </w:rPr>
        <w:br/>
      </w: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ตามกำหนดชำระคืนเดิม ดังนั้น กลุ่มบริษัทจึงได้จัดประเภทเงินกู้ยืมระยะยาวของบริษัทย่อยดังกล่าวจำนวน </w:t>
      </w:r>
      <w:r w:rsidRPr="00707C31">
        <w:rPr>
          <w:rFonts w:asciiTheme="majorBidi" w:hAnsiTheme="majorBidi" w:cstheme="majorBidi" w:hint="cs"/>
          <w:sz w:val="30"/>
          <w:szCs w:val="30"/>
        </w:rPr>
        <w:br/>
      </w:r>
      <w:r w:rsidR="005F7D11" w:rsidRPr="00707C31">
        <w:rPr>
          <w:rFonts w:asciiTheme="majorBidi" w:hAnsiTheme="majorBidi" w:cstheme="majorBidi"/>
          <w:sz w:val="30"/>
          <w:szCs w:val="30"/>
        </w:rPr>
        <w:t>71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เป็นส่วนหนึ่งของส่วนของเงินกู้ยืมระยะยาวจากสถาบันการเงินที่ถึงกำหนดชำระภายในหนึ่งปี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br/>
        <w:t xml:space="preserve">ณ วันที่ </w:t>
      </w:r>
      <w:r w:rsidR="005F7D11" w:rsidRPr="00707C31">
        <w:rPr>
          <w:rFonts w:asciiTheme="majorBidi" w:hAnsiTheme="majorBidi" w:cstheme="majorBidi" w:hint="cs"/>
          <w:sz w:val="30"/>
          <w:szCs w:val="30"/>
        </w:rPr>
        <w:t>30</w:t>
      </w:r>
      <w:r w:rsidRPr="00707C3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F7D11" w:rsidRPr="00707C31">
        <w:rPr>
          <w:rFonts w:asciiTheme="majorBidi" w:hAnsiTheme="majorBidi" w:cstheme="majorBidi" w:hint="cs"/>
          <w:sz w:val="30"/>
          <w:szCs w:val="30"/>
        </w:rPr>
        <w:t>2566</w:t>
      </w:r>
      <w:r w:rsidRPr="00707C3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โดยมียอดเงินกู้ยืมจากสถาบันการเงินคงเหลือรวมทั้งหมด </w:t>
      </w:r>
      <w:r w:rsidR="005F7D11" w:rsidRPr="00707C31">
        <w:rPr>
          <w:rFonts w:asciiTheme="majorBidi" w:hAnsiTheme="majorBidi" w:cstheme="majorBidi"/>
          <w:sz w:val="30"/>
          <w:szCs w:val="30"/>
        </w:rPr>
        <w:t>327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 ล้านบาท ในงบการเงินรวม อย่างไรก็ตามบริษัทย่อยอยู่ระหว่างการขอผ่อนผันการผิดนัดชำระหนี้ดังกล่าวกับสถาบันการเงินให้สอดคล้องกับลูกหนี้หลักประกันดังกล่าว</w:t>
      </w:r>
    </w:p>
    <w:p w14:paraId="7FE54A07" w14:textId="77777777" w:rsidR="00F308A9" w:rsidRPr="00707C31" w:rsidRDefault="00F308A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64"/>
        <w:gridCol w:w="1500"/>
        <w:gridCol w:w="375"/>
        <w:gridCol w:w="1388"/>
      </w:tblGrid>
      <w:tr w:rsidR="005F656E" w:rsidRPr="00707C31" w14:paraId="22271C61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6588EED3" w14:textId="41EA4B8B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513F033F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656E" w:rsidRPr="00707C31" w14:paraId="2C29B12B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6AE7F1D9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  <w:shd w:val="clear" w:color="auto" w:fill="auto"/>
          </w:tcPr>
          <w:p w14:paraId="5F360B5D" w14:textId="1DE01E2F" w:rsidR="005F656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53043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3043"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75" w:type="dxa"/>
            <w:shd w:val="clear" w:color="auto" w:fill="auto"/>
          </w:tcPr>
          <w:p w14:paraId="375EE09A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4DDB4A69" w14:textId="31738F49" w:rsidR="005F656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5F656E" w:rsidRPr="00707C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F656E" w:rsidRPr="00707C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F656E" w:rsidRPr="00707C31" w14:paraId="05573EB0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51787E84" w14:textId="658FC4D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500" w:type="dxa"/>
            <w:shd w:val="clear" w:color="auto" w:fill="auto"/>
          </w:tcPr>
          <w:p w14:paraId="169A8085" w14:textId="067CACEF" w:rsidR="005F656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Pr="00707C3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6</w:t>
            </w:r>
          </w:p>
        </w:tc>
        <w:tc>
          <w:tcPr>
            <w:tcW w:w="375" w:type="dxa"/>
            <w:shd w:val="clear" w:color="auto" w:fill="auto"/>
          </w:tcPr>
          <w:p w14:paraId="40413DBE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21EA6A2E" w14:textId="255AA537" w:rsidR="005F656E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F656E" w:rsidRPr="00707C31" w14:paraId="165F298B" w14:textId="77777777" w:rsidTr="00294DEC">
        <w:trPr>
          <w:trHeight w:val="336"/>
        </w:trPr>
        <w:tc>
          <w:tcPr>
            <w:tcW w:w="5864" w:type="dxa"/>
            <w:shd w:val="clear" w:color="auto" w:fill="auto"/>
          </w:tcPr>
          <w:p w14:paraId="5C65517A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1D5237E6" w14:textId="6B2F83EE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656E" w:rsidRPr="00707C31" w14:paraId="6153D250" w14:textId="77777777" w:rsidTr="005F656E">
        <w:trPr>
          <w:trHeight w:val="63"/>
        </w:trPr>
        <w:tc>
          <w:tcPr>
            <w:tcW w:w="5864" w:type="dxa"/>
          </w:tcPr>
          <w:p w14:paraId="55C68763" w14:textId="77777777" w:rsidR="005F656E" w:rsidRPr="00707C31" w:rsidRDefault="005F656E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  <w:shd w:val="clear" w:color="auto" w:fill="auto"/>
          </w:tcPr>
          <w:p w14:paraId="3C44D22F" w14:textId="7C3CCB3A" w:rsidR="005F656E" w:rsidRPr="00707C31" w:rsidRDefault="005F7D11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375" w:type="dxa"/>
          </w:tcPr>
          <w:p w14:paraId="37401A29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1385C81" w14:textId="7B041B63" w:rsidR="005F656E" w:rsidRPr="00707C31" w:rsidRDefault="005F7D11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</w:t>
            </w:r>
          </w:p>
        </w:tc>
      </w:tr>
      <w:tr w:rsidR="005F656E" w:rsidRPr="00707C31" w14:paraId="00A05135" w14:textId="77777777" w:rsidTr="005F656E">
        <w:trPr>
          <w:trHeight w:val="63"/>
        </w:trPr>
        <w:tc>
          <w:tcPr>
            <w:tcW w:w="5864" w:type="dxa"/>
          </w:tcPr>
          <w:p w14:paraId="2CBC8D78" w14:textId="18EECADC" w:rsidR="005F656E" w:rsidRPr="00707C31" w:rsidRDefault="005F656E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**</w:t>
            </w:r>
          </w:p>
        </w:tc>
        <w:tc>
          <w:tcPr>
            <w:tcW w:w="1500" w:type="dxa"/>
            <w:shd w:val="clear" w:color="auto" w:fill="auto"/>
          </w:tcPr>
          <w:p w14:paraId="588C0EBB" w14:textId="6B73A4FB" w:rsidR="005F656E" w:rsidRPr="00707C31" w:rsidRDefault="005F7D11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375" w:type="dxa"/>
          </w:tcPr>
          <w:p w14:paraId="101E097B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B5E7C96" w14:textId="348B7D4D" w:rsidR="005F656E" w:rsidRPr="00707C31" w:rsidRDefault="005F7D11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</w:tr>
      <w:tr w:rsidR="005F656E" w:rsidRPr="00707C31" w14:paraId="0DAC18C3" w14:textId="77777777" w:rsidTr="005F656E">
        <w:trPr>
          <w:trHeight w:val="63"/>
        </w:trPr>
        <w:tc>
          <w:tcPr>
            <w:tcW w:w="5864" w:type="dxa"/>
          </w:tcPr>
          <w:p w14:paraId="2158176D" w14:textId="1BE92561" w:rsidR="005F656E" w:rsidRPr="00707C31" w:rsidRDefault="005F656E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4B877AC7" w14:textId="0EF5D6DA" w:rsidR="005F656E" w:rsidRPr="00707C31" w:rsidRDefault="005F7D11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75" w:type="dxa"/>
          </w:tcPr>
          <w:p w14:paraId="277E02E4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841B7DA" w14:textId="21F9FD3B" w:rsidR="005F656E" w:rsidRPr="00707C31" w:rsidRDefault="005F7D11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5F656E" w:rsidRPr="00707C31" w14:paraId="2A634A64" w14:textId="77777777" w:rsidTr="005F656E">
        <w:trPr>
          <w:trHeight w:val="336"/>
        </w:trPr>
        <w:tc>
          <w:tcPr>
            <w:tcW w:w="5864" w:type="dxa"/>
          </w:tcPr>
          <w:p w14:paraId="1E3EA90A" w14:textId="77777777" w:rsidR="005F656E" w:rsidRPr="00707C31" w:rsidRDefault="005F656E" w:rsidP="00EF0D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7A0F3" w14:textId="6DE03619" w:rsidR="005F656E" w:rsidRPr="00707C31" w:rsidRDefault="005F7D11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375" w:type="dxa"/>
          </w:tcPr>
          <w:p w14:paraId="25166C96" w14:textId="77777777" w:rsidR="005F656E" w:rsidRPr="00707C31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85075F4" w14:textId="0022714B" w:rsidR="005F656E" w:rsidRPr="00707C31" w:rsidRDefault="005F7D11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</w:tr>
    </w:tbl>
    <w:p w14:paraId="16D1ED21" w14:textId="77777777" w:rsidR="00BB39E8" w:rsidRPr="00707C31" w:rsidRDefault="00BB39E8" w:rsidP="00EF0DA5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B0C64B2" w14:textId="5A76B385" w:rsidR="001A3909" w:rsidRPr="00707C31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07C31">
        <w:rPr>
          <w:rFonts w:ascii="Angsana New" w:hAnsi="Angsana New"/>
          <w:sz w:val="30"/>
          <w:szCs w:val="30"/>
        </w:rPr>
        <w:t xml:space="preserve">* </w:t>
      </w:r>
      <w:r w:rsidRPr="00707C31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707C31">
        <w:rPr>
          <w:rFonts w:ascii="Angsana New" w:hAnsi="Angsana New"/>
          <w:sz w:val="30"/>
          <w:szCs w:val="30"/>
          <w:cs/>
        </w:rPr>
        <w:t>ได้</w:t>
      </w:r>
      <w:r w:rsidRPr="00707C31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2EC089A8" w14:textId="77777777" w:rsidR="001A3909" w:rsidRPr="00707C31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p w14:paraId="29D1EE1F" w14:textId="6DA650C0" w:rsidR="001A3909" w:rsidRPr="00707C31" w:rsidRDefault="001A3909" w:rsidP="00AE18CA">
      <w:pPr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707C31">
        <w:rPr>
          <w:rFonts w:ascii="Angsana New" w:hAnsi="Angsana New"/>
          <w:spacing w:val="-4"/>
          <w:sz w:val="30"/>
          <w:szCs w:val="30"/>
        </w:rPr>
        <w:t>*</w:t>
      </w:r>
      <w:r w:rsidRPr="00707C31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707C31">
        <w:rPr>
          <w:rFonts w:ascii="Angsana New" w:hAnsi="Angsana New"/>
          <w:spacing w:val="-4"/>
          <w:sz w:val="30"/>
          <w:szCs w:val="30"/>
        </w:rPr>
        <w:t xml:space="preserve"> </w:t>
      </w:r>
      <w:r w:rsidRPr="00707C31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</w:t>
      </w:r>
      <w:r w:rsidRPr="00707C31">
        <w:rPr>
          <w:rFonts w:ascii="Angsana New" w:hAnsi="Angsana New"/>
          <w:spacing w:val="-4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Pr="00707C31">
        <w:rPr>
          <w:rFonts w:ascii="Angsana New" w:hAnsi="Angsana New" w:hint="cs"/>
          <w:spacing w:val="-4"/>
          <w:sz w:val="30"/>
          <w:szCs w:val="30"/>
          <w:cs/>
        </w:rPr>
        <w:t>การให้บริการ</w:t>
      </w:r>
      <w:r w:rsidRPr="00707C31">
        <w:rPr>
          <w:rFonts w:ascii="Angsana New" w:hAnsi="Angsana New"/>
          <w:spacing w:val="-4"/>
          <w:sz w:val="30"/>
          <w:szCs w:val="30"/>
          <w:cs/>
        </w:rPr>
        <w:t>ให้กับ</w:t>
      </w:r>
      <w:r w:rsidRPr="00707C31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</w:p>
    <w:p w14:paraId="2074BDE7" w14:textId="77777777" w:rsidR="00253043" w:rsidRPr="00707C31" w:rsidRDefault="00253043" w:rsidP="00AE18CA">
      <w:pPr>
        <w:spacing w:line="240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p w14:paraId="0F4B1937" w14:textId="5D2CF93E" w:rsidR="00C03563" w:rsidRPr="00707C31" w:rsidRDefault="001A3909" w:rsidP="00AE18CA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07C31">
        <w:rPr>
          <w:rFonts w:ascii="Angsana New" w:hAnsi="Angsana New"/>
          <w:sz w:val="30"/>
          <w:szCs w:val="30"/>
        </w:rPr>
        <w:t>***</w:t>
      </w:r>
      <w:r w:rsidRPr="00707C31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707C31">
        <w:rPr>
          <w:rFonts w:ascii="Angsana New" w:hAnsi="Angsana New"/>
          <w:sz w:val="30"/>
          <w:szCs w:val="30"/>
          <w:cs/>
        </w:rPr>
        <w:t>จดจำนอง</w:t>
      </w:r>
      <w:r w:rsidRPr="00707C31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707C31">
        <w:rPr>
          <w:rFonts w:ascii="Angsana New" w:hAnsi="Angsana New"/>
          <w:sz w:val="30"/>
          <w:szCs w:val="30"/>
          <w:cs/>
        </w:rPr>
        <w:t>เป็นหลักประกัน</w:t>
      </w:r>
      <w:r w:rsidRPr="00707C31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707C31">
        <w:rPr>
          <w:rFonts w:ascii="Angsana New" w:hAnsi="Angsana New"/>
          <w:sz w:val="30"/>
          <w:szCs w:val="30"/>
          <w:cs/>
        </w:rPr>
        <w:t>จากสถาบันการเงิน</w:t>
      </w:r>
      <w:bookmarkStart w:id="5" w:name="_Hlk78730169"/>
      <w:bookmarkStart w:id="6" w:name="_Hlk118051004"/>
    </w:p>
    <w:p w14:paraId="2162A4FB" w14:textId="77777777" w:rsidR="00AE18CA" w:rsidRPr="00707C31" w:rsidRDefault="00AE18CA" w:rsidP="00AE1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cs/>
          <w:lang w:val="th-TH"/>
        </w:rPr>
      </w:pPr>
    </w:p>
    <w:p w14:paraId="6D1AD539" w14:textId="74738891" w:rsidR="00965508" w:rsidRPr="00707C31" w:rsidRDefault="00837729" w:rsidP="00EF0DA5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ประมาณการหนี้สิน</w:t>
      </w:r>
      <w:r w:rsidR="00965508"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ผลขาดทุนของ</w:t>
      </w:r>
      <w:r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</w:t>
      </w:r>
      <w:r w:rsidR="00965508"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โครงการ</w:t>
      </w:r>
    </w:p>
    <w:p w14:paraId="61963071" w14:textId="77777777" w:rsidR="00935D6A" w:rsidRPr="00707C31" w:rsidRDefault="00935D6A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92"/>
      </w:tblGrid>
      <w:tr w:rsidR="00935D6A" w:rsidRPr="00707C31" w14:paraId="2BBCA1FA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59CD43AE" w14:textId="77777777" w:rsidR="00935D6A" w:rsidRPr="00707C31" w:rsidRDefault="00935D6A" w:rsidP="00EF0DA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2AA41E1" w14:textId="77777777" w:rsidR="00935D6A" w:rsidRPr="00707C31" w:rsidRDefault="00935D6A" w:rsidP="00EF0DA5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707C31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8AE1C25" w14:textId="77777777" w:rsidR="00935D6A" w:rsidRPr="00707C31" w:rsidRDefault="00935D6A" w:rsidP="00EF0DA5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A7A9540" w14:textId="77777777" w:rsidR="00935D6A" w:rsidRPr="00707C31" w:rsidRDefault="00935D6A" w:rsidP="00EF0DA5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707C31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707C31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35D6A" w:rsidRPr="00707C31" w14:paraId="244666DA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7E9EB29B" w14:textId="77777777" w:rsidR="00935D6A" w:rsidRPr="00707C31" w:rsidRDefault="00935D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6ECC1" w14:textId="1D11D5A2" w:rsidR="00935D6A" w:rsidRPr="00707C31" w:rsidRDefault="005F7D11" w:rsidP="00EF0DA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707C31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B25791D" w14:textId="77777777" w:rsidR="00935D6A" w:rsidRPr="00707C31" w:rsidRDefault="00935D6A" w:rsidP="00EF0DA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A40E93" w14:textId="60B9AB16" w:rsidR="00935D6A" w:rsidRPr="00707C31" w:rsidRDefault="005F7D11" w:rsidP="00EF0DA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707C31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BCFEA5A" w14:textId="77777777" w:rsidR="00935D6A" w:rsidRPr="00707C31" w:rsidRDefault="00935D6A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25E6D70" w14:textId="0C8A50DF" w:rsidR="00935D6A" w:rsidRPr="00707C31" w:rsidRDefault="005F7D11" w:rsidP="00EF0DA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707C31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B994D5D" w14:textId="77777777" w:rsidR="00935D6A" w:rsidRPr="00707C31" w:rsidRDefault="00935D6A" w:rsidP="00EF0DA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13399CF0" w14:textId="7808EE12" w:rsidR="00935D6A" w:rsidRPr="00707C31" w:rsidRDefault="005F7D11" w:rsidP="00EF0DA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707C31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935D6A" w:rsidRPr="00707C31" w14:paraId="2DC368B8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3BE46D7F" w14:textId="77777777" w:rsidR="00935D6A" w:rsidRPr="00707C31" w:rsidRDefault="00935D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54972BC" w14:textId="77777777" w:rsidR="00935D6A" w:rsidRPr="00707C31" w:rsidRDefault="00935D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707C3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E51830" w:rsidRPr="00707C31" w14:paraId="6D33DAA4" w14:textId="77777777" w:rsidTr="00935D6A">
        <w:tc>
          <w:tcPr>
            <w:tcW w:w="4050" w:type="dxa"/>
            <w:shd w:val="clear" w:color="auto" w:fill="auto"/>
          </w:tcPr>
          <w:p w14:paraId="3C952D31" w14:textId="55D5EB4B" w:rsidR="00E51830" w:rsidRPr="00707C31" w:rsidRDefault="00E51830" w:rsidP="00E51830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07C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F7D11" w:rsidRPr="00707C3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707C3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07C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41F37C2E" w14:textId="2DB12ACF" w:rsidR="00E51830" w:rsidRPr="00707C31" w:rsidRDefault="005F7D11" w:rsidP="00E518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34EFC036" w14:textId="77777777" w:rsidR="00E51830" w:rsidRPr="00707C31" w:rsidRDefault="00E51830" w:rsidP="00E5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DA6BD" w14:textId="7BF593AD" w:rsidR="00E51830" w:rsidRPr="00707C31" w:rsidRDefault="005F7D11" w:rsidP="00E518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5CE299AB" w14:textId="77777777" w:rsidR="00E51830" w:rsidRPr="00707C31" w:rsidRDefault="00E51830" w:rsidP="00E5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C2E1C72" w14:textId="4E15AB8B" w:rsidR="00E51830" w:rsidRPr="00707C31" w:rsidRDefault="005F7D11" w:rsidP="00E518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36" w:type="dxa"/>
            <w:shd w:val="clear" w:color="auto" w:fill="auto"/>
          </w:tcPr>
          <w:p w14:paraId="10062DC3" w14:textId="77777777" w:rsidR="00E51830" w:rsidRPr="00707C31" w:rsidRDefault="00E51830" w:rsidP="00E5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</w:tcPr>
          <w:p w14:paraId="58165E7E" w14:textId="58CE97C9" w:rsidR="00E51830" w:rsidRPr="00707C31" w:rsidRDefault="005F7D11" w:rsidP="00E518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248</w:t>
            </w:r>
          </w:p>
        </w:tc>
      </w:tr>
      <w:tr w:rsidR="00E51830" w:rsidRPr="00707C31" w14:paraId="4B114831" w14:textId="77777777" w:rsidTr="00935D6A">
        <w:tc>
          <w:tcPr>
            <w:tcW w:w="4050" w:type="dxa"/>
            <w:shd w:val="clear" w:color="auto" w:fill="auto"/>
          </w:tcPr>
          <w:p w14:paraId="3C101862" w14:textId="77777777" w:rsidR="00E51830" w:rsidRPr="00707C31" w:rsidRDefault="00E51830" w:rsidP="00E51830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80" w:type="dxa"/>
            <w:shd w:val="clear" w:color="auto" w:fill="auto"/>
          </w:tcPr>
          <w:p w14:paraId="50842DCF" w14:textId="7B923008" w:rsidR="00E51830" w:rsidRPr="00707C31" w:rsidRDefault="00A90855" w:rsidP="00E518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DE3F9A" w14:textId="77777777" w:rsidR="00E51830" w:rsidRPr="00707C31" w:rsidRDefault="00E51830" w:rsidP="00E5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3AFC3E" w14:textId="42A597F7" w:rsidR="00E51830" w:rsidRPr="00707C31" w:rsidRDefault="00E51830" w:rsidP="00E518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7D11" w:rsidRPr="00707C31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</w:t>
            </w: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EBB5C3" w14:textId="77777777" w:rsidR="00E51830" w:rsidRPr="00707C31" w:rsidRDefault="00E51830" w:rsidP="00E5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8A8A825" w14:textId="394EFC9B" w:rsidR="00E51830" w:rsidRPr="00707C31" w:rsidRDefault="00A90855" w:rsidP="00E518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477706" w14:textId="77777777" w:rsidR="00E51830" w:rsidRPr="00707C31" w:rsidRDefault="00E51830" w:rsidP="00E5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</w:tcPr>
          <w:p w14:paraId="15ADE405" w14:textId="21306357" w:rsidR="00E51830" w:rsidRPr="00707C31" w:rsidRDefault="00E51830" w:rsidP="00E518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F7D11" w:rsidRPr="00707C3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38</w:t>
            </w:r>
            <w:r w:rsidRPr="00707C3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51830" w:rsidRPr="00707C31" w14:paraId="1602C9CF" w14:textId="77777777" w:rsidTr="00935D6A">
        <w:tc>
          <w:tcPr>
            <w:tcW w:w="4050" w:type="dxa"/>
            <w:shd w:val="clear" w:color="auto" w:fill="auto"/>
          </w:tcPr>
          <w:p w14:paraId="424C1438" w14:textId="30CE80BE" w:rsidR="00E51830" w:rsidRPr="00707C31" w:rsidRDefault="00E51830" w:rsidP="00E51830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07C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F7D11" w:rsidRPr="00707C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  <w:r w:rsidRPr="00707C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707C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08E51" w14:textId="4A2E612C" w:rsidR="00E51830" w:rsidRPr="00707C31" w:rsidRDefault="005F7D11" w:rsidP="00E518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3F50C1CC" w14:textId="77777777" w:rsidR="00E51830" w:rsidRPr="00707C31" w:rsidRDefault="00E51830" w:rsidP="00E5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77911" w14:textId="2E96AB80" w:rsidR="00E51830" w:rsidRPr="00707C31" w:rsidRDefault="005F7D11" w:rsidP="00E518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70" w:type="dxa"/>
            <w:shd w:val="clear" w:color="auto" w:fill="auto"/>
          </w:tcPr>
          <w:p w14:paraId="3D5C3F5E" w14:textId="77777777" w:rsidR="00E51830" w:rsidRPr="00707C31" w:rsidRDefault="00E51830" w:rsidP="00E5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7C9D9" w14:textId="1861B55B" w:rsidR="00E51830" w:rsidRPr="00707C31" w:rsidRDefault="005F7D11" w:rsidP="00E518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36" w:type="dxa"/>
            <w:shd w:val="clear" w:color="auto" w:fill="auto"/>
          </w:tcPr>
          <w:p w14:paraId="3B07555C" w14:textId="77777777" w:rsidR="00E51830" w:rsidRPr="00707C31" w:rsidRDefault="00E51830" w:rsidP="00E5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287DC" w14:textId="4EC44C5C" w:rsidR="00E51830" w:rsidRPr="00707C31" w:rsidRDefault="005F7D11" w:rsidP="00E518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210</w:t>
            </w:r>
          </w:p>
        </w:tc>
      </w:tr>
    </w:tbl>
    <w:p w14:paraId="6C198757" w14:textId="615034A1" w:rsidR="00935D6A" w:rsidRPr="00707C31" w:rsidRDefault="00935D6A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lang w:val="th-TH"/>
        </w:rPr>
      </w:pPr>
    </w:p>
    <w:bookmarkEnd w:id="5"/>
    <w:bookmarkEnd w:id="6"/>
    <w:p w14:paraId="7BD1BB3F" w14:textId="1E670110" w:rsidR="000B4F37" w:rsidRPr="00707C31" w:rsidRDefault="000B4F3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07C31">
        <w:rPr>
          <w:rFonts w:asciiTheme="majorBidi" w:hAnsiTheme="majorBidi" w:hint="cs"/>
          <w:sz w:val="30"/>
          <w:szCs w:val="30"/>
          <w:cs/>
        </w:rPr>
        <w:t>ประมาณการหนี้สินผลขาดทุนของงานโครงการ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ส่วนใหญ่เกิดจากงานโครงการสายธุรกิจเน็ตเวิร์คโซลูชั่นส์กับหน่วยงานรัฐวิสาหกิจแห่งหนึ่ง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ผลขาดทุนดังกล่าวเกิดจากความจำเป็นในการเปลี่ยนแปลงแบบการก่อสร้าง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การเปลี่ยนแปลงอุปกรณ์หลักของงานโครงการที่มีนัยสำคัญและการติดตั้งงานในพื้นที่ดำเนินงานของระบบบางส่วนเพื่อให้สามารถทำงานเชื่อมโยงกับระบบสาธารณูปโภคและโครงสร้างอาคารส่วนอื่นๆ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ได้อย่างสมบูรณ์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รวมถึงความล่าช้าของการส่งมอบพื้นที่ก่อสร้างเนื่องจากปัญหาการก่อสร้างของผู้รับเหมารายอื่น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และการแพร่ระบาดของโรคติดเชื้อไวรัสโคโรนา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/>
          <w:sz w:val="30"/>
          <w:szCs w:val="30"/>
        </w:rPr>
        <w:t>2019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ซึ่งเป็นปัจจัยภายนอกที่ไม่อาจควบคุมได้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ส่งผลกระทบต่อการดำเนินงานของโครงการ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และต้นทุนและค่าใช้จ่ายในการดำเนินงานของโครงการของบริษัทที่เพิ่มสูงขึ้น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ในระยะเวลาสองปี</w:t>
      </w:r>
      <w:r w:rsidR="00A371E4" w:rsidRPr="00707C31">
        <w:rPr>
          <w:rFonts w:asciiTheme="majorBidi" w:hAnsiTheme="majorBidi"/>
          <w:sz w:val="30"/>
          <w:szCs w:val="30"/>
        </w:rPr>
        <w:br/>
      </w:r>
      <w:r w:rsidRPr="00707C31">
        <w:rPr>
          <w:rFonts w:asciiTheme="majorBidi" w:hAnsiTheme="majorBidi" w:hint="cs"/>
          <w:sz w:val="30"/>
          <w:szCs w:val="30"/>
          <w:cs/>
        </w:rPr>
        <w:t>ที่ผ่านมา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บริษัทได้ทำหนังสือถึงผู้ว่าจ้างโดยขอสงวนสิทธิ์และเรียกร้องค่าใช้จ่ายเพิ่มเติมบางส่วนในการ</w:t>
      </w:r>
      <w:r w:rsidRPr="00707C31">
        <w:rPr>
          <w:rFonts w:asciiTheme="majorBidi" w:hAnsiTheme="majorBidi" w:hint="cs"/>
          <w:spacing w:val="-2"/>
          <w:sz w:val="30"/>
          <w:szCs w:val="30"/>
          <w:cs/>
        </w:rPr>
        <w:t>จัดซื้ออุปกรณ์และการติดตั้งที่เพิ่มขึ้นจากการเปลี่ยนแปลงขอบเขต</w:t>
      </w:r>
      <w:r w:rsidRPr="00707C3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pacing w:val="-2"/>
          <w:sz w:val="30"/>
          <w:szCs w:val="30"/>
          <w:cs/>
        </w:rPr>
        <w:t>และเงื่อนไขในการทำงาน</w:t>
      </w:r>
      <w:r w:rsidRPr="00707C3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707C3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707C3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371E4" w:rsidRPr="00707C31">
        <w:rPr>
          <w:rFonts w:asciiTheme="majorBidi" w:hAnsiTheme="majorBidi"/>
          <w:spacing w:val="-2"/>
          <w:sz w:val="30"/>
          <w:szCs w:val="30"/>
        </w:rPr>
        <w:br/>
      </w:r>
      <w:r w:rsidR="005F7D11" w:rsidRPr="00707C31">
        <w:rPr>
          <w:rFonts w:asciiTheme="majorBidi" w:hAnsiTheme="majorBidi"/>
          <w:spacing w:val="-2"/>
          <w:sz w:val="30"/>
          <w:szCs w:val="30"/>
        </w:rPr>
        <w:t>30</w:t>
      </w:r>
      <w:r w:rsidRPr="00707C3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51830" w:rsidRPr="00707C31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Pr="00707C3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/>
          <w:spacing w:val="-2"/>
          <w:sz w:val="30"/>
          <w:szCs w:val="30"/>
        </w:rPr>
        <w:t>2566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บริษัทได้รับการอนุมัติให้ขยายระยะเวลาดำเนินการในสัญญาของงานโครงการดังกล่าวออกไปรวมทั้งสิ้นเป็นระยะเวลา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/>
          <w:sz w:val="30"/>
          <w:szCs w:val="30"/>
        </w:rPr>
        <w:t>831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วัน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/>
          <w:sz w:val="30"/>
          <w:szCs w:val="30"/>
        </w:rPr>
        <w:t>7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สิงหาคม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/>
          <w:sz w:val="30"/>
          <w:szCs w:val="30"/>
        </w:rPr>
        <w:t>2565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และได้รับอนุมัติให้แก้ไขสัญญาเรื่องค่าปรับ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โดยให้คิดค่าปรับในอัตราร้อยละศูนย์เป็นจำนวน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/>
          <w:sz w:val="30"/>
          <w:szCs w:val="30"/>
        </w:rPr>
        <w:t>265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วัน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/>
          <w:sz w:val="30"/>
          <w:szCs w:val="30"/>
        </w:rPr>
        <w:t>28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เมษายน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/>
          <w:sz w:val="30"/>
          <w:szCs w:val="30"/>
        </w:rPr>
        <w:t>2566</w:t>
      </w:r>
    </w:p>
    <w:p w14:paraId="38094C4F" w14:textId="77777777" w:rsidR="000B4F37" w:rsidRPr="00707C31" w:rsidRDefault="000B4F37" w:rsidP="00AE1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lang w:val="th-TH"/>
        </w:rPr>
      </w:pPr>
    </w:p>
    <w:p w14:paraId="6614B001" w14:textId="139190FE" w:rsidR="00B74B40" w:rsidRPr="00707C31" w:rsidRDefault="003A12E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  <w:sectPr w:rsidR="00B74B40" w:rsidRPr="00707C31" w:rsidSect="00104E39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  <w:r w:rsidRPr="00707C31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/>
          <w:sz w:val="30"/>
          <w:szCs w:val="30"/>
        </w:rPr>
        <w:t>28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เมษายน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/>
          <w:sz w:val="30"/>
          <w:szCs w:val="30"/>
        </w:rPr>
        <w:t>2566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บริษัทได้ทำการทดสอบการทำงานของระบบและอุปกรณ์ต่างๆ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รวมถึงการทดลองเดินเครื่องระบบทั้งหมดแล้วเสร็จตามข้อกำหนดกิจกรรมแล้วเสร็จ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และได้ทำหนังสือส่งมอบงานในสาระสำคัญส่วนใหญ่แล้วเสร็จ</w:t>
      </w:r>
      <w:r w:rsidRPr="00707C31">
        <w:rPr>
          <w:rFonts w:asciiTheme="majorBidi" w:hAnsiTheme="majorBidi"/>
          <w:sz w:val="30"/>
          <w:szCs w:val="30"/>
          <w:cs/>
        </w:rPr>
        <w:t xml:space="preserve"> (</w:t>
      </w:r>
      <w:r w:rsidRPr="00707C31">
        <w:rPr>
          <w:rFonts w:asciiTheme="majorBidi" w:hAnsiTheme="majorBidi"/>
          <w:sz w:val="30"/>
          <w:szCs w:val="30"/>
        </w:rPr>
        <w:t xml:space="preserve">Substantial Completion) </w:t>
      </w:r>
      <w:r w:rsidRPr="00707C31">
        <w:rPr>
          <w:rFonts w:asciiTheme="majorBidi" w:hAnsiTheme="majorBidi" w:hint="cs"/>
          <w:sz w:val="30"/>
          <w:szCs w:val="30"/>
          <w:cs/>
        </w:rPr>
        <w:t>ตามที่กำหนดในสัญญาและเงื่อนไขของสัญญาก่อสร้างให้กับผู้ว่าจ้างแล้ว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คงเหลือการทำงานและส่งมอบงานในส่วนงานเล็กน้อยให้แล้วเสร็จภายในระยะเวลา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/>
          <w:sz w:val="30"/>
          <w:szCs w:val="30"/>
        </w:rPr>
        <w:t>60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วันนับจากวันที่แจ้ง</w:t>
      </w:r>
      <w:r w:rsidRPr="00707C31">
        <w:rPr>
          <w:rFonts w:asciiTheme="majorBidi" w:hAnsiTheme="majorBidi"/>
          <w:sz w:val="30"/>
          <w:szCs w:val="30"/>
          <w:cs/>
        </w:rPr>
        <w:t xml:space="preserve"> (</w:t>
      </w:r>
      <w:r w:rsidR="005F7D11" w:rsidRPr="00707C31">
        <w:rPr>
          <w:rFonts w:asciiTheme="majorBidi" w:hAnsiTheme="majorBidi"/>
          <w:sz w:val="30"/>
          <w:szCs w:val="30"/>
        </w:rPr>
        <w:t>28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เมษายน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/>
          <w:sz w:val="30"/>
          <w:szCs w:val="30"/>
        </w:rPr>
        <w:t>2566</w:t>
      </w:r>
      <w:r w:rsidRPr="00707C31">
        <w:rPr>
          <w:rFonts w:asciiTheme="majorBidi" w:hAnsiTheme="majorBidi"/>
          <w:sz w:val="30"/>
          <w:szCs w:val="30"/>
          <w:cs/>
        </w:rPr>
        <w:t xml:space="preserve">) </w:t>
      </w:r>
      <w:r w:rsidRPr="00707C31">
        <w:rPr>
          <w:rFonts w:asciiTheme="majorBidi" w:hAnsiTheme="majorBidi" w:hint="cs"/>
          <w:sz w:val="30"/>
          <w:szCs w:val="30"/>
          <w:cs/>
        </w:rPr>
        <w:t>ตามที่ระบุไว้ในสัญญา</w:t>
      </w:r>
      <w:r w:rsidRPr="00707C31">
        <w:rPr>
          <w:rFonts w:asciiTheme="majorBidi" w:hAnsiTheme="majorBidi"/>
          <w:sz w:val="30"/>
          <w:szCs w:val="30"/>
          <w:cs/>
        </w:rPr>
        <w:t xml:space="preserve"> </w:t>
      </w:r>
      <w:r w:rsidRPr="00707C31">
        <w:rPr>
          <w:rFonts w:asciiTheme="majorBidi" w:hAnsiTheme="majorBidi" w:hint="cs"/>
          <w:sz w:val="30"/>
          <w:szCs w:val="30"/>
          <w:cs/>
        </w:rPr>
        <w:t>และ</w:t>
      </w:r>
      <w:r w:rsidR="00276214" w:rsidRPr="00707C31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276214" w:rsidRPr="00707C31">
        <w:rPr>
          <w:rFonts w:asciiTheme="majorBidi" w:hAnsiTheme="majorBidi"/>
          <w:sz w:val="30"/>
          <w:szCs w:val="30"/>
        </w:rPr>
        <w:t>27</w:t>
      </w:r>
      <w:r w:rsidR="00276214" w:rsidRPr="00707C31">
        <w:rPr>
          <w:rFonts w:asciiTheme="majorBidi" w:hAnsiTheme="majorBidi"/>
          <w:sz w:val="30"/>
          <w:szCs w:val="30"/>
          <w:cs/>
        </w:rPr>
        <w:t xml:space="preserve"> </w:t>
      </w:r>
      <w:r w:rsidR="00276214" w:rsidRPr="00707C31">
        <w:rPr>
          <w:rFonts w:asciiTheme="majorBidi" w:hAnsiTheme="majorBidi" w:hint="cs"/>
          <w:sz w:val="30"/>
          <w:szCs w:val="30"/>
          <w:cs/>
        </w:rPr>
        <w:t>มิถุนายน</w:t>
      </w:r>
      <w:r w:rsidR="00276214" w:rsidRPr="00707C31">
        <w:rPr>
          <w:rFonts w:asciiTheme="majorBidi" w:hAnsiTheme="majorBidi"/>
          <w:sz w:val="30"/>
          <w:szCs w:val="30"/>
          <w:cs/>
        </w:rPr>
        <w:t xml:space="preserve"> </w:t>
      </w:r>
      <w:r w:rsidR="00276214" w:rsidRPr="00707C31">
        <w:rPr>
          <w:rFonts w:asciiTheme="majorBidi" w:hAnsiTheme="majorBidi"/>
          <w:sz w:val="30"/>
          <w:szCs w:val="30"/>
        </w:rPr>
        <w:t>2566</w:t>
      </w:r>
      <w:r w:rsidR="00276214" w:rsidRPr="00707C31">
        <w:rPr>
          <w:rFonts w:asciiTheme="majorBidi" w:hAnsiTheme="majorBidi"/>
          <w:sz w:val="30"/>
          <w:szCs w:val="30"/>
          <w:cs/>
        </w:rPr>
        <w:t xml:space="preserve"> </w:t>
      </w:r>
      <w:r w:rsidR="00276214" w:rsidRPr="00707C31">
        <w:rPr>
          <w:rFonts w:asciiTheme="majorBidi" w:hAnsiTheme="majorBidi" w:hint="cs"/>
          <w:sz w:val="30"/>
          <w:szCs w:val="30"/>
          <w:cs/>
        </w:rPr>
        <w:t>บริษัทได้ทำ</w:t>
      </w:r>
      <w:r w:rsidRPr="00707C31">
        <w:rPr>
          <w:rFonts w:asciiTheme="majorBidi" w:hAnsiTheme="majorBidi" w:hint="cs"/>
          <w:sz w:val="30"/>
          <w:szCs w:val="30"/>
          <w:cs/>
        </w:rPr>
        <w:t>หนังสือส่งมอบงานขั้นสุดท้ายเพื่อขอรับหนังสือรับรองงานที่แล้วเสร็จสมบูรณ์</w:t>
      </w:r>
      <w:r w:rsidRPr="00707C31">
        <w:rPr>
          <w:rFonts w:asciiTheme="majorBidi" w:hAnsiTheme="majorBidi"/>
          <w:sz w:val="30"/>
          <w:szCs w:val="30"/>
          <w:cs/>
        </w:rPr>
        <w:t xml:space="preserve"> (</w:t>
      </w:r>
      <w:r w:rsidRPr="00707C31">
        <w:rPr>
          <w:rFonts w:asciiTheme="majorBidi" w:hAnsiTheme="majorBidi"/>
          <w:sz w:val="30"/>
          <w:szCs w:val="30"/>
        </w:rPr>
        <w:t xml:space="preserve">Final Acceptance Certificate) </w:t>
      </w:r>
      <w:r w:rsidR="00276214" w:rsidRPr="00707C31">
        <w:rPr>
          <w:rFonts w:asciiTheme="majorBidi" w:hAnsiTheme="majorBidi" w:hint="cs"/>
          <w:sz w:val="30"/>
          <w:szCs w:val="30"/>
          <w:cs/>
        </w:rPr>
        <w:t>ซึ่งปัจจุบันยังอยู่ในระหว่างขั้นตอนการตรวจรับของผู้ว่าจ้าง</w:t>
      </w:r>
    </w:p>
    <w:p w14:paraId="7662F00D" w14:textId="56CBB892" w:rsidR="001D4F25" w:rsidRPr="00707C31" w:rsidRDefault="001D4F25" w:rsidP="00EF0DA5">
      <w:pPr>
        <w:pStyle w:val="Heading1"/>
        <w:shd w:val="clear" w:color="auto" w:fill="auto"/>
        <w:tabs>
          <w:tab w:val="clear" w:pos="4513"/>
          <w:tab w:val="left" w:pos="630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6074999F" w14:textId="743647C5" w:rsidR="006F72D1" w:rsidRPr="00707C31" w:rsidRDefault="006F72D1" w:rsidP="00EF0DA5">
      <w:pPr>
        <w:rPr>
          <w:lang w:val="th-TH"/>
        </w:rPr>
      </w:pPr>
    </w:p>
    <w:p w14:paraId="616C36B1" w14:textId="5E020B2F" w:rsidR="006F72D1" w:rsidRPr="00707C31" w:rsidRDefault="006F72D1" w:rsidP="00EF0DA5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กลุ่มบริษัทได้แสดงข้อมูลตามส่วนงานที่รายงานของปี </w:t>
      </w:r>
      <w:r w:rsidR="005F7D11" w:rsidRPr="00707C31">
        <w:rPr>
          <w:rFonts w:asciiTheme="majorBidi" w:hAnsiTheme="majorBidi" w:cstheme="majorBidi"/>
          <w:sz w:val="30"/>
          <w:szCs w:val="30"/>
        </w:rPr>
        <w:t>2565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="005F7D11" w:rsidRPr="00707C31">
        <w:rPr>
          <w:rFonts w:asciiTheme="majorBidi" w:hAnsiTheme="majorBidi" w:cstheme="majorBidi"/>
          <w:sz w:val="30"/>
          <w:szCs w:val="30"/>
        </w:rPr>
        <w:t>2566</w:t>
      </w:r>
    </w:p>
    <w:p w14:paraId="11F51A08" w14:textId="77777777" w:rsidR="00935D6A" w:rsidRPr="00707C31" w:rsidRDefault="00935D6A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1486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3"/>
        <w:gridCol w:w="236"/>
        <w:gridCol w:w="664"/>
        <w:gridCol w:w="236"/>
        <w:gridCol w:w="689"/>
      </w:tblGrid>
      <w:tr w:rsidR="007B4700" w:rsidRPr="00707C31" w14:paraId="729B9641" w14:textId="77777777" w:rsidTr="00786CD6">
        <w:trPr>
          <w:trHeight w:val="360"/>
          <w:tblHeader/>
        </w:trPr>
        <w:tc>
          <w:tcPr>
            <w:tcW w:w="14866" w:type="dxa"/>
            <w:gridSpan w:val="28"/>
            <w:vAlign w:val="bottom"/>
            <w:hideMark/>
          </w:tcPr>
          <w:p w14:paraId="35CF73D6" w14:textId="32164BFB" w:rsidR="007B4700" w:rsidRPr="00707C31" w:rsidRDefault="007B470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B74B40" w:rsidRPr="00707C31" w14:paraId="3775C820" w14:textId="77777777" w:rsidTr="00786CD6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55E040AF" w14:textId="119B07D1" w:rsidR="00B74B40" w:rsidRPr="00707C31" w:rsidRDefault="00F10686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สำหรับงวดสามเดือน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171E6A32" w14:textId="1AB9265B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04DCB3DE" w14:textId="77777777" w:rsidR="00B74B40" w:rsidRPr="00707C31" w:rsidRDefault="00B74B40" w:rsidP="00EF0DA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1DECEA50" w14:textId="637BC696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24E5CE6A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1F2C79B3" w14:textId="6E759505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08457C8E" w14:textId="77777777" w:rsidR="00B74B40" w:rsidRPr="00707C31" w:rsidRDefault="00B74B40" w:rsidP="00EF0DA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6CC813B9" w14:textId="2C893DE1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52A98CA1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7B2DB10C" w14:textId="300D4092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22EE1A03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4" w:type="dxa"/>
            <w:gridSpan w:val="3"/>
            <w:vAlign w:val="bottom"/>
            <w:hideMark/>
          </w:tcPr>
          <w:p w14:paraId="2368BA49" w14:textId="56D3220A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</w:t>
            </w:r>
            <w:r w:rsidR="00436266"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โครงการ</w:t>
            </w: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พิเศษและอื่น ๆ</w:t>
            </w:r>
          </w:p>
        </w:tc>
        <w:tc>
          <w:tcPr>
            <w:tcW w:w="236" w:type="dxa"/>
          </w:tcPr>
          <w:p w14:paraId="03BF4A28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161179AE" w14:textId="3633CBF8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8105C9" w:rsidRPr="00707C31" w14:paraId="53F8C281" w14:textId="77777777" w:rsidTr="00786CD6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3C8B4B24" w14:textId="6AF564FA" w:rsidR="008105C9" w:rsidRPr="00707C31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707C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5F7D11" w:rsidRPr="00707C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="005C04B8" w:rsidRPr="00707C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C04B8" w:rsidRPr="00707C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704" w:type="dxa"/>
            <w:hideMark/>
          </w:tcPr>
          <w:p w14:paraId="46CE83E9" w14:textId="36CE9AC9" w:rsidR="008105C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7" w:type="dxa"/>
            <w:hideMark/>
          </w:tcPr>
          <w:p w14:paraId="7BA767B2" w14:textId="77777777" w:rsidR="008105C9" w:rsidRPr="00707C31" w:rsidRDefault="008105C9" w:rsidP="00EF0DA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04200A3" w14:textId="4F8E7696" w:rsidR="008105C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7" w:type="dxa"/>
            <w:hideMark/>
          </w:tcPr>
          <w:p w14:paraId="5F1F597C" w14:textId="77777777" w:rsidR="008105C9" w:rsidRPr="00707C31" w:rsidRDefault="008105C9" w:rsidP="00EF0DA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50B8D5F1" w14:textId="43C6BBA1" w:rsidR="008105C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5DF46DF8" w14:textId="77777777" w:rsidR="008105C9" w:rsidRPr="00707C31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052BA0C2" w14:textId="68ECEAFD" w:rsidR="008105C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9" w:type="dxa"/>
          </w:tcPr>
          <w:p w14:paraId="75C2E7E6" w14:textId="77777777" w:rsidR="008105C9" w:rsidRPr="00707C31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51474FF3" w14:textId="2BA8192E" w:rsidR="008105C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  <w:hideMark/>
          </w:tcPr>
          <w:p w14:paraId="37D2FE9C" w14:textId="47C1A5C0" w:rsidR="008105C9" w:rsidRPr="00707C31" w:rsidRDefault="008105C9" w:rsidP="00EF0DA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347E7EA4" w14:textId="6806B8FD" w:rsidR="008105C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73CD167E" w14:textId="77777777" w:rsidR="008105C9" w:rsidRPr="00707C31" w:rsidRDefault="008105C9" w:rsidP="00EF0DA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1DE4D377" w14:textId="123B7F2A" w:rsidR="008105C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  <w:hideMark/>
          </w:tcPr>
          <w:p w14:paraId="6E914116" w14:textId="77777777" w:rsidR="008105C9" w:rsidRPr="00707C31" w:rsidRDefault="008105C9" w:rsidP="00EF0DA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557AE66C" w14:textId="44C9521A" w:rsidR="008105C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</w:tcPr>
          <w:p w14:paraId="66E699C5" w14:textId="77777777" w:rsidR="008105C9" w:rsidRPr="00707C31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37A600EB" w14:textId="3905D67D" w:rsidR="008105C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767E15DA" w14:textId="77777777" w:rsidR="008105C9" w:rsidRPr="00707C31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5E194E45" w14:textId="62076987" w:rsidR="008105C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</w:tcPr>
          <w:p w14:paraId="0BDC937F" w14:textId="77777777" w:rsidR="008105C9" w:rsidRPr="00707C31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28132E3A" w14:textId="5B0E47C7" w:rsidR="008105C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02E13EAA" w14:textId="77777777" w:rsidR="008105C9" w:rsidRPr="00707C31" w:rsidRDefault="008105C9" w:rsidP="00EF0DA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hideMark/>
          </w:tcPr>
          <w:p w14:paraId="162DC033" w14:textId="53B202E1" w:rsidR="008105C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</w:tcPr>
          <w:p w14:paraId="74332018" w14:textId="77777777" w:rsidR="008105C9" w:rsidRPr="00707C31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68633912" w14:textId="05EC36C9" w:rsidR="008105C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41914739" w14:textId="77777777" w:rsidR="008105C9" w:rsidRPr="00707C31" w:rsidRDefault="008105C9" w:rsidP="00EF0DA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7D662DD2" w14:textId="299BC4E5" w:rsidR="008105C9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</w:tr>
      <w:tr w:rsidR="00B26B55" w:rsidRPr="00707C31" w14:paraId="12DD348B" w14:textId="77777777" w:rsidTr="00786CD6">
        <w:trPr>
          <w:trHeight w:val="60"/>
          <w:tblHeader/>
        </w:trPr>
        <w:tc>
          <w:tcPr>
            <w:tcW w:w="14866" w:type="dxa"/>
            <w:gridSpan w:val="28"/>
            <w:noWrap/>
            <w:vAlign w:val="bottom"/>
            <w:hideMark/>
          </w:tcPr>
          <w:p w14:paraId="094ABA64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707C31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B26B55" w:rsidRPr="00707C31" w14:paraId="58A3A5E3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B358466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5F2516F8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CEF00BC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7FC0190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9D4E646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792FA07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C8E95EB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751A14C3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49B661E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8A94851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4826D6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806D0A8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7FB30B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6048A23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7340BB9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2B29C16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1AD6B5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65AB81A5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F997100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3C9119F1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59CFFA7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13087FFD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822C9FA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79AB5714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D38A39C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0E96F90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669C3A0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282A293" w14:textId="77777777" w:rsidR="00B26B55" w:rsidRPr="00707C31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F7D57" w:rsidRPr="00707C31" w14:paraId="577245C1" w14:textId="77777777" w:rsidTr="0009696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91FD00E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747D73B6" w14:textId="60EFDBE2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</w:p>
        </w:tc>
        <w:tc>
          <w:tcPr>
            <w:tcW w:w="237" w:type="dxa"/>
            <w:noWrap/>
            <w:vAlign w:val="bottom"/>
          </w:tcPr>
          <w:p w14:paraId="0BCD0A07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4065A3A" w14:textId="016670F1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531</w:t>
            </w:r>
          </w:p>
        </w:tc>
        <w:tc>
          <w:tcPr>
            <w:tcW w:w="237" w:type="dxa"/>
            <w:noWrap/>
            <w:vAlign w:val="bottom"/>
          </w:tcPr>
          <w:p w14:paraId="12C038F1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73552F2B" w14:textId="10D28EA6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355</w:t>
            </w:r>
          </w:p>
        </w:tc>
        <w:tc>
          <w:tcPr>
            <w:tcW w:w="236" w:type="dxa"/>
            <w:vAlign w:val="bottom"/>
          </w:tcPr>
          <w:p w14:paraId="25FF789D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54C2D967" w14:textId="4177DCB8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309</w:t>
            </w:r>
          </w:p>
        </w:tc>
        <w:tc>
          <w:tcPr>
            <w:tcW w:w="239" w:type="dxa"/>
          </w:tcPr>
          <w:p w14:paraId="521B315D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78419AAB" w14:textId="75D23C9B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143</w:t>
            </w:r>
          </w:p>
        </w:tc>
        <w:tc>
          <w:tcPr>
            <w:tcW w:w="236" w:type="dxa"/>
            <w:noWrap/>
            <w:vAlign w:val="bottom"/>
          </w:tcPr>
          <w:p w14:paraId="07D782D1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1C24698" w14:textId="02BEF3BB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236" w:type="dxa"/>
            <w:noWrap/>
            <w:vAlign w:val="bottom"/>
          </w:tcPr>
          <w:p w14:paraId="451B17AD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3B681566" w14:textId="277CBBCD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521</w:t>
            </w:r>
          </w:p>
        </w:tc>
        <w:tc>
          <w:tcPr>
            <w:tcW w:w="236" w:type="dxa"/>
            <w:noWrap/>
            <w:vAlign w:val="bottom"/>
          </w:tcPr>
          <w:p w14:paraId="2309C3D2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8AA19FE" w14:textId="0C437B00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542</w:t>
            </w:r>
          </w:p>
        </w:tc>
        <w:tc>
          <w:tcPr>
            <w:tcW w:w="236" w:type="dxa"/>
            <w:vAlign w:val="bottom"/>
          </w:tcPr>
          <w:p w14:paraId="40B402C9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54DBA6DE" w14:textId="7341475A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759</w:t>
            </w:r>
          </w:p>
        </w:tc>
        <w:tc>
          <w:tcPr>
            <w:tcW w:w="236" w:type="dxa"/>
            <w:vAlign w:val="bottom"/>
          </w:tcPr>
          <w:p w14:paraId="099D884A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B823919" w14:textId="1949751C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8F7D5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373</w:t>
            </w:r>
          </w:p>
        </w:tc>
        <w:tc>
          <w:tcPr>
            <w:tcW w:w="236" w:type="dxa"/>
          </w:tcPr>
          <w:p w14:paraId="4DD57974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1A13D45" w14:textId="62774A38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133</w:t>
            </w:r>
          </w:p>
        </w:tc>
        <w:tc>
          <w:tcPr>
            <w:tcW w:w="236" w:type="dxa"/>
            <w:vAlign w:val="bottom"/>
          </w:tcPr>
          <w:p w14:paraId="71B849A5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45EE2704" w14:textId="62098DC9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216</w:t>
            </w:r>
          </w:p>
        </w:tc>
        <w:tc>
          <w:tcPr>
            <w:tcW w:w="236" w:type="dxa"/>
            <w:vAlign w:val="bottom"/>
          </w:tcPr>
          <w:p w14:paraId="5C5BA9D4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438F2100" w14:textId="15074D07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D56C4E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461</w:t>
            </w:r>
          </w:p>
        </w:tc>
        <w:tc>
          <w:tcPr>
            <w:tcW w:w="236" w:type="dxa"/>
            <w:vAlign w:val="bottom"/>
          </w:tcPr>
          <w:p w14:paraId="64F1E7EC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2F5B2A4B" w14:textId="535A43E7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8F7D5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061</w:t>
            </w:r>
          </w:p>
        </w:tc>
      </w:tr>
      <w:tr w:rsidR="008F7D57" w:rsidRPr="00707C31" w14:paraId="7FA42972" w14:textId="77777777" w:rsidTr="00096963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5EAD407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CD5055C" w14:textId="14A35C45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7" w:type="dxa"/>
            <w:noWrap/>
            <w:vAlign w:val="bottom"/>
          </w:tcPr>
          <w:p w14:paraId="033B54B8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2DD676" w14:textId="71B969A9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" w:type="dxa"/>
            <w:noWrap/>
            <w:vAlign w:val="bottom"/>
          </w:tcPr>
          <w:p w14:paraId="77892882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40A8C" w14:textId="3E9C9C10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  <w:vAlign w:val="bottom"/>
          </w:tcPr>
          <w:p w14:paraId="3E75787F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9C7F99" w14:textId="4180951B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9" w:type="dxa"/>
          </w:tcPr>
          <w:p w14:paraId="7DD7D3CA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BE4E9F6" w14:textId="08B888EA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77F06CB0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869279" w14:textId="532B2D26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0EAE1396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7321CFC" w14:textId="7BA9C40A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105</w:t>
            </w:r>
          </w:p>
        </w:tc>
        <w:tc>
          <w:tcPr>
            <w:tcW w:w="236" w:type="dxa"/>
            <w:noWrap/>
            <w:vAlign w:val="bottom"/>
          </w:tcPr>
          <w:p w14:paraId="688ED1ED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185DE5" w14:textId="187C04C2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  <w:vAlign w:val="bottom"/>
          </w:tcPr>
          <w:p w14:paraId="23D6EA24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139A7" w14:textId="12CB474B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vAlign w:val="bottom"/>
          </w:tcPr>
          <w:p w14:paraId="096D7597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4E4FE" w14:textId="06644809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3911B486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740C2" w14:textId="3F137875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038C48A4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B804A" w14:textId="5E20E35E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36" w:type="dxa"/>
            <w:vAlign w:val="bottom"/>
          </w:tcPr>
          <w:p w14:paraId="15056004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137B9" w14:textId="4BBC6BE0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179</w:t>
            </w:r>
          </w:p>
        </w:tc>
        <w:tc>
          <w:tcPr>
            <w:tcW w:w="236" w:type="dxa"/>
            <w:vAlign w:val="bottom"/>
          </w:tcPr>
          <w:p w14:paraId="03036584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A19FF" w14:textId="4C09F1BF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117</w:t>
            </w:r>
          </w:p>
        </w:tc>
      </w:tr>
      <w:tr w:rsidR="008F7D57" w:rsidRPr="00707C31" w14:paraId="718FA0F0" w14:textId="77777777" w:rsidTr="00096963">
        <w:trPr>
          <w:trHeight w:val="50"/>
        </w:trPr>
        <w:tc>
          <w:tcPr>
            <w:tcW w:w="2411" w:type="dxa"/>
            <w:vAlign w:val="bottom"/>
            <w:hideMark/>
          </w:tcPr>
          <w:p w14:paraId="57D6FB24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6D7050" w14:textId="6FC424C2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560</w:t>
            </w:r>
          </w:p>
        </w:tc>
        <w:tc>
          <w:tcPr>
            <w:tcW w:w="237" w:type="dxa"/>
            <w:vAlign w:val="bottom"/>
          </w:tcPr>
          <w:p w14:paraId="1A7A9DE8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89609" w14:textId="1B6E3799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534</w:t>
            </w:r>
          </w:p>
        </w:tc>
        <w:tc>
          <w:tcPr>
            <w:tcW w:w="237" w:type="dxa"/>
            <w:vAlign w:val="bottom"/>
          </w:tcPr>
          <w:p w14:paraId="7D70BF6B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C584A" w14:textId="7A339C2F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399</w:t>
            </w:r>
          </w:p>
        </w:tc>
        <w:tc>
          <w:tcPr>
            <w:tcW w:w="236" w:type="dxa"/>
            <w:vAlign w:val="bottom"/>
          </w:tcPr>
          <w:p w14:paraId="7C8408CA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21B86" w14:textId="314E0D0A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344</w:t>
            </w:r>
          </w:p>
        </w:tc>
        <w:tc>
          <w:tcPr>
            <w:tcW w:w="239" w:type="dxa"/>
          </w:tcPr>
          <w:p w14:paraId="18F6E47C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825D0" w14:textId="249B685B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146</w:t>
            </w:r>
          </w:p>
        </w:tc>
        <w:tc>
          <w:tcPr>
            <w:tcW w:w="236" w:type="dxa"/>
            <w:vAlign w:val="bottom"/>
          </w:tcPr>
          <w:p w14:paraId="17BF8251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72A87" w14:textId="59B0679D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91</w:t>
            </w:r>
          </w:p>
        </w:tc>
        <w:tc>
          <w:tcPr>
            <w:tcW w:w="236" w:type="dxa"/>
            <w:vAlign w:val="bottom"/>
          </w:tcPr>
          <w:p w14:paraId="2D27535D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B5D3DA" w14:textId="7C17B1BB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626</w:t>
            </w:r>
          </w:p>
        </w:tc>
        <w:tc>
          <w:tcPr>
            <w:tcW w:w="236" w:type="dxa"/>
            <w:vAlign w:val="bottom"/>
          </w:tcPr>
          <w:p w14:paraId="528D2D75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15C47D" w14:textId="69AE281A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568</w:t>
            </w:r>
          </w:p>
        </w:tc>
        <w:tc>
          <w:tcPr>
            <w:tcW w:w="236" w:type="dxa"/>
            <w:vAlign w:val="bottom"/>
          </w:tcPr>
          <w:p w14:paraId="171FA0DE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B13A1" w14:textId="1E40C31B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771</w:t>
            </w:r>
          </w:p>
        </w:tc>
        <w:tc>
          <w:tcPr>
            <w:tcW w:w="236" w:type="dxa"/>
            <w:vAlign w:val="bottom"/>
          </w:tcPr>
          <w:p w14:paraId="2DDCDD0F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194C90" w14:textId="55F41D57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8F7D5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382</w:t>
            </w:r>
          </w:p>
        </w:tc>
        <w:tc>
          <w:tcPr>
            <w:tcW w:w="236" w:type="dxa"/>
          </w:tcPr>
          <w:p w14:paraId="1E9AE810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566AF" w14:textId="25AF930D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138</w:t>
            </w:r>
          </w:p>
        </w:tc>
        <w:tc>
          <w:tcPr>
            <w:tcW w:w="236" w:type="dxa"/>
            <w:vAlign w:val="bottom"/>
          </w:tcPr>
          <w:p w14:paraId="2B011C3F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55A1A" w14:textId="5F7033B1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259</w:t>
            </w:r>
          </w:p>
        </w:tc>
        <w:tc>
          <w:tcPr>
            <w:tcW w:w="236" w:type="dxa"/>
            <w:vAlign w:val="bottom"/>
          </w:tcPr>
          <w:p w14:paraId="367E80A5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A14AE" w14:textId="20B1DA7A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D56C4E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640</w:t>
            </w:r>
          </w:p>
        </w:tc>
        <w:tc>
          <w:tcPr>
            <w:tcW w:w="236" w:type="dxa"/>
            <w:vAlign w:val="bottom"/>
          </w:tcPr>
          <w:p w14:paraId="39982FC7" w14:textId="77777777" w:rsidR="008F7D57" w:rsidRPr="00707C31" w:rsidRDefault="008F7D57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6DB398" w14:textId="034342F9" w:rsidR="008F7D57" w:rsidRPr="00707C31" w:rsidRDefault="005F7D11" w:rsidP="008F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8F7D5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178</w:t>
            </w:r>
          </w:p>
        </w:tc>
      </w:tr>
      <w:tr w:rsidR="00695832" w:rsidRPr="00707C31" w14:paraId="783B8B2D" w14:textId="77777777" w:rsidTr="00786CD6">
        <w:trPr>
          <w:trHeight w:val="29"/>
        </w:trPr>
        <w:tc>
          <w:tcPr>
            <w:tcW w:w="2411" w:type="dxa"/>
            <w:noWrap/>
            <w:vAlign w:val="bottom"/>
          </w:tcPr>
          <w:p w14:paraId="2E1E0569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C2481D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8555880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3109C9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7" w:type="dxa"/>
            <w:noWrap/>
          </w:tcPr>
          <w:p w14:paraId="2D510AFC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1F2A69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BAAAED9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029738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9" w:type="dxa"/>
          </w:tcPr>
          <w:p w14:paraId="047017C3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4C5434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14:paraId="1A4729DB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1D7DAB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14:paraId="016ACB10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FCD24A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61C6AE8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3DF543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72F6E0E8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1F0EC2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685E04D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FAA9D0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351611C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075320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80CD84D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D2EE8A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A162BE7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9F1BDB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5FC595B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FCC5C3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695832" w:rsidRPr="00707C31" w14:paraId="242608A8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F57262D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6D604451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129CB91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B734221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6FBCDEA0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BB59CE2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504E36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0D54BBA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51C6FDCE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A039C81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797E471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923AC3F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6893EDFC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E1DDB8E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A7C857E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61A0161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EB3881B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879518B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13A2441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4E8D9486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887BA63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A063C68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C4856D1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</w:tcPr>
          <w:p w14:paraId="5E3785A3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30EA5C5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3FA2B18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F53F7DC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735878FA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B74B40" w:rsidRPr="00707C31" w14:paraId="5BD78D48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226D5FE" w14:textId="35BCB27E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06EC5DA0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4D06944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A631AA3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0701BD41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8C61883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2A758BF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904543B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762021CA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9BD31BA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7A298369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5A340FE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3010ED8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AA31B48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E5A7672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F7EC35D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D19995C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A1D1857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93BAB1A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611FFB0E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2EF3688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E0BCF34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618E8E4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</w:tcPr>
          <w:p w14:paraId="74AB34FD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71CB6A8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39848D6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42F129C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6CE9AE7B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B035A7" w:rsidRPr="00707C31" w14:paraId="5709EA9E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A994E8B" w14:textId="4399D591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704" w:type="dxa"/>
            <w:noWrap/>
          </w:tcPr>
          <w:p w14:paraId="16671C51" w14:textId="786DF56A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- </w:t>
            </w:r>
          </w:p>
        </w:tc>
        <w:tc>
          <w:tcPr>
            <w:tcW w:w="237" w:type="dxa"/>
            <w:noWrap/>
            <w:vAlign w:val="bottom"/>
          </w:tcPr>
          <w:p w14:paraId="0CB5FF8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D18CF69" w14:textId="44B656E2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BD9C22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BFAA8FC" w14:textId="222FEF6D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A31C2C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2096604" w14:textId="4FF0979C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2D9B839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21507E9" w14:textId="5BF50FAA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BDD425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248105A" w14:textId="7C6CE441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1A81E5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9A1D589" w14:textId="787D8F5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089DD5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3FDDE2C" w14:textId="4DF47065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D41305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8E7C109" w14:textId="28A5C275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753</w:t>
            </w:r>
          </w:p>
        </w:tc>
        <w:tc>
          <w:tcPr>
            <w:tcW w:w="236" w:type="dxa"/>
            <w:vAlign w:val="bottom"/>
          </w:tcPr>
          <w:p w14:paraId="4DE54AC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072FD06" w14:textId="7CA23515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367</w:t>
            </w:r>
          </w:p>
        </w:tc>
        <w:tc>
          <w:tcPr>
            <w:tcW w:w="236" w:type="dxa"/>
          </w:tcPr>
          <w:p w14:paraId="0661C0A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F276DE6" w14:textId="7DE5ADBD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6AFFE1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</w:tcPr>
          <w:p w14:paraId="38B3F480" w14:textId="15EF4BB1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 </w:t>
            </w:r>
          </w:p>
        </w:tc>
        <w:tc>
          <w:tcPr>
            <w:tcW w:w="236" w:type="dxa"/>
            <w:vAlign w:val="bottom"/>
          </w:tcPr>
          <w:p w14:paraId="6AB7B02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3EDF0AF" w14:textId="7B9A9B6B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753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A37309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2508BA4" w14:textId="1815760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367</w:t>
            </w:r>
          </w:p>
        </w:tc>
      </w:tr>
      <w:tr w:rsidR="00B035A7" w:rsidRPr="00707C31" w14:paraId="64B79CD5" w14:textId="77777777" w:rsidTr="003744D9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27A99A6" w14:textId="43B03DE0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</w:tcPr>
          <w:p w14:paraId="24653E83" w14:textId="3680ABBA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152</w:t>
            </w:r>
          </w:p>
        </w:tc>
        <w:tc>
          <w:tcPr>
            <w:tcW w:w="237" w:type="dxa"/>
            <w:noWrap/>
            <w:vAlign w:val="bottom"/>
          </w:tcPr>
          <w:p w14:paraId="5B1BECD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9592E32" w14:textId="68A61751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175</w:t>
            </w:r>
          </w:p>
        </w:tc>
        <w:tc>
          <w:tcPr>
            <w:tcW w:w="237" w:type="dxa"/>
            <w:noWrap/>
            <w:vAlign w:val="bottom"/>
          </w:tcPr>
          <w:p w14:paraId="4D4E224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49870AFD" w14:textId="4A32EB0A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CBD610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68403091" w14:textId="3EEDE3AB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9" w:type="dxa"/>
          </w:tcPr>
          <w:p w14:paraId="0194218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AD67B94" w14:textId="4743E20D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14FA035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6C1BC26" w14:textId="4FE00BC8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15BEA6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E3CC1B8" w14:textId="0305484F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36" w:type="dxa"/>
            <w:noWrap/>
            <w:vAlign w:val="bottom"/>
          </w:tcPr>
          <w:p w14:paraId="6BE0882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FD552D6" w14:textId="1CDC6634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236" w:type="dxa"/>
            <w:vAlign w:val="bottom"/>
          </w:tcPr>
          <w:p w14:paraId="55D7949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A6D1FB4" w14:textId="5FEA1188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7661FF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03E5564C" w14:textId="32643D5E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02C55F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0FEB7D1E" w14:textId="3346924F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6" w:type="dxa"/>
            <w:vAlign w:val="bottom"/>
          </w:tcPr>
          <w:p w14:paraId="582B8FD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1A39D777" w14:textId="77EDF48F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380BB81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4A20540" w14:textId="1C783A06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224</w:t>
            </w:r>
          </w:p>
        </w:tc>
        <w:tc>
          <w:tcPr>
            <w:tcW w:w="236" w:type="dxa"/>
            <w:vAlign w:val="bottom"/>
          </w:tcPr>
          <w:p w14:paraId="46B0393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71910D49" w14:textId="1393A7D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254</w:t>
            </w:r>
          </w:p>
        </w:tc>
      </w:tr>
      <w:tr w:rsidR="00B035A7" w:rsidRPr="00707C31" w14:paraId="48CF996C" w14:textId="77777777" w:rsidTr="003744D9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3088632" w14:textId="25A7035C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</w:tcPr>
          <w:p w14:paraId="29111ECE" w14:textId="60F3C133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237" w:type="dxa"/>
            <w:noWrap/>
            <w:vAlign w:val="bottom"/>
          </w:tcPr>
          <w:p w14:paraId="10D79B6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A70AA36" w14:textId="71ED616F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237" w:type="dxa"/>
            <w:noWrap/>
            <w:vAlign w:val="bottom"/>
          </w:tcPr>
          <w:p w14:paraId="0F3EA885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1D3B40E" w14:textId="58BC2839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1AF70B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2283675C" w14:textId="0C9801CF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2620F03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58AC45DF" w14:textId="60BB9C76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36" w:type="dxa"/>
            <w:noWrap/>
            <w:vAlign w:val="bottom"/>
          </w:tcPr>
          <w:p w14:paraId="6401585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2A6399A" w14:textId="06487B86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</w:t>
            </w:r>
          </w:p>
        </w:tc>
        <w:tc>
          <w:tcPr>
            <w:tcW w:w="236" w:type="dxa"/>
            <w:noWrap/>
            <w:vAlign w:val="bottom"/>
          </w:tcPr>
          <w:p w14:paraId="5DFC8D6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3CCA8F8D" w14:textId="22BDFD7C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391</w:t>
            </w:r>
          </w:p>
        </w:tc>
        <w:tc>
          <w:tcPr>
            <w:tcW w:w="236" w:type="dxa"/>
            <w:noWrap/>
            <w:vAlign w:val="bottom"/>
          </w:tcPr>
          <w:p w14:paraId="41F1DED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6FF27BC" w14:textId="6AB215D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390</w:t>
            </w:r>
          </w:p>
        </w:tc>
        <w:tc>
          <w:tcPr>
            <w:tcW w:w="236" w:type="dxa"/>
            <w:vAlign w:val="bottom"/>
          </w:tcPr>
          <w:p w14:paraId="35A44FA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B8FC8E6" w14:textId="227F55F6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61B119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677EDFBD" w14:textId="5C124894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95A489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7A007D8" w14:textId="0FF238E5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36" w:type="dxa"/>
            <w:vAlign w:val="bottom"/>
          </w:tcPr>
          <w:p w14:paraId="0159E9C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71691D06" w14:textId="3AC81131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236" w:type="dxa"/>
            <w:vAlign w:val="bottom"/>
          </w:tcPr>
          <w:p w14:paraId="688B6AC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478D87B3" w14:textId="3FB0A0F5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650</w:t>
            </w:r>
          </w:p>
        </w:tc>
        <w:tc>
          <w:tcPr>
            <w:tcW w:w="236" w:type="dxa"/>
            <w:vAlign w:val="bottom"/>
          </w:tcPr>
          <w:p w14:paraId="1B9BCB9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42DD8F4F" w14:textId="6DD810D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722</w:t>
            </w:r>
          </w:p>
        </w:tc>
      </w:tr>
      <w:tr w:rsidR="00B035A7" w:rsidRPr="00707C31" w14:paraId="4DE2B32E" w14:textId="77777777" w:rsidTr="003744D9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F3DA843" w14:textId="7F299238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</w:tcPr>
          <w:p w14:paraId="5B6CFEFC" w14:textId="58DC571F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F7EF1E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413C58C" w14:textId="65FF4C68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458E6B65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3BACBE0" w14:textId="21A965A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326</w:t>
            </w:r>
          </w:p>
        </w:tc>
        <w:tc>
          <w:tcPr>
            <w:tcW w:w="236" w:type="dxa"/>
            <w:vAlign w:val="bottom"/>
          </w:tcPr>
          <w:p w14:paraId="302BFD1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2299DF82" w14:textId="4D07894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262</w:t>
            </w:r>
          </w:p>
        </w:tc>
        <w:tc>
          <w:tcPr>
            <w:tcW w:w="239" w:type="dxa"/>
          </w:tcPr>
          <w:p w14:paraId="04204AE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65E56C9B" w14:textId="73743C60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D84727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D28183F" w14:textId="4071B65C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636FAA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639F935" w14:textId="656DB618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91A56B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27DC355" w14:textId="51B11FC5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DBB82B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91D94E" w14:textId="131CABB3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F4A5BB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22ADD8F8" w14:textId="18EA22FA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</w:tcPr>
          <w:p w14:paraId="0269793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35CD627" w14:textId="57B4D596" w:rsidR="00B035A7" w:rsidRPr="00707C31" w:rsidRDefault="00345A93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B906A7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2E512EF9" w14:textId="36F50F5C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B83D4D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B88C912" w14:textId="12E2F0BE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326</w:t>
            </w:r>
          </w:p>
        </w:tc>
        <w:tc>
          <w:tcPr>
            <w:tcW w:w="236" w:type="dxa"/>
            <w:vAlign w:val="bottom"/>
          </w:tcPr>
          <w:p w14:paraId="19967B5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D06EDEF" w14:textId="0454B3A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262</w:t>
            </w:r>
          </w:p>
        </w:tc>
      </w:tr>
      <w:tr w:rsidR="00B035A7" w:rsidRPr="00707C31" w14:paraId="231188FF" w14:textId="77777777" w:rsidTr="003744D9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58E7E3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70A7AF67" w14:textId="168CA50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</w:tcPr>
          <w:p w14:paraId="773ED6A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C00F14F" w14:textId="46B6F9A8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317</w:t>
            </w:r>
          </w:p>
        </w:tc>
        <w:tc>
          <w:tcPr>
            <w:tcW w:w="237" w:type="dxa"/>
            <w:noWrap/>
            <w:vAlign w:val="bottom"/>
          </w:tcPr>
          <w:p w14:paraId="7B365D4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FA6720B" w14:textId="09D6318B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278</w:t>
            </w:r>
          </w:p>
        </w:tc>
        <w:tc>
          <w:tcPr>
            <w:tcW w:w="237" w:type="dxa"/>
            <w:noWrap/>
            <w:vAlign w:val="bottom"/>
          </w:tcPr>
          <w:p w14:paraId="5F7201D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7C9E303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3BC5F1B" w14:textId="078A5F11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  <w:vAlign w:val="bottom"/>
          </w:tcPr>
          <w:p w14:paraId="5C9960C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0322A78F" w14:textId="362A885A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9" w:type="dxa"/>
          </w:tcPr>
          <w:p w14:paraId="6382D6B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3972E3C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D73118E" w14:textId="7A05FCA5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3275497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890C5CE" w14:textId="4CA687D8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45014CA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3ADD487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DE73E58" w14:textId="7AD13DEF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236" w:type="dxa"/>
            <w:noWrap/>
            <w:vAlign w:val="bottom"/>
          </w:tcPr>
          <w:p w14:paraId="0B4FAA5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A465C18" w14:textId="5C36757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236" w:type="dxa"/>
            <w:vAlign w:val="bottom"/>
          </w:tcPr>
          <w:p w14:paraId="4847B6B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238AA6D" w14:textId="2225804E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2EED05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2EBAA086" w14:textId="106F16F4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8AD112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0D04B7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2777177" w14:textId="78726D21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36" w:type="dxa"/>
            <w:vAlign w:val="bottom"/>
          </w:tcPr>
          <w:p w14:paraId="2B489E7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1BF4634C" w14:textId="30CADE57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36" w:type="dxa"/>
            <w:vAlign w:val="bottom"/>
          </w:tcPr>
          <w:p w14:paraId="09921E3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43D845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59D37DC" w14:textId="7A991FC0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459</w:t>
            </w:r>
          </w:p>
        </w:tc>
        <w:tc>
          <w:tcPr>
            <w:tcW w:w="236" w:type="dxa"/>
            <w:vAlign w:val="bottom"/>
          </w:tcPr>
          <w:p w14:paraId="3B74C8A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0A420DA1" w14:textId="1AF1F363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439</w:t>
            </w:r>
          </w:p>
        </w:tc>
      </w:tr>
      <w:tr w:rsidR="00B035A7" w:rsidRPr="00707C31" w14:paraId="3D8B7C75" w14:textId="77777777" w:rsidTr="001220B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2C15841" w14:textId="1F6337A3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E63A999" w14:textId="27D2953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7" w:type="dxa"/>
            <w:noWrap/>
            <w:vAlign w:val="bottom"/>
          </w:tcPr>
          <w:p w14:paraId="506E59A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732EDF" w14:textId="37611FE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" w:type="dxa"/>
            <w:noWrap/>
            <w:vAlign w:val="bottom"/>
          </w:tcPr>
          <w:p w14:paraId="41D9DF8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01E12" w14:textId="603A86F1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286E79F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4917D9" w14:textId="3A3E43CF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" w:type="dxa"/>
          </w:tcPr>
          <w:p w14:paraId="5C24BEF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BFE3FA" w14:textId="513B4F9B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499AF2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E17A5B" w14:textId="0AC8194C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231FD35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6FAB799" w14:textId="5E71FDAC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2B62350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98720E" w14:textId="00ABA8D2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05C653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4D390" w14:textId="02266EEF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1555259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EDCE6" w14:textId="52B8165E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49BD70B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A24C7" w14:textId="4D56B67E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6" w:type="dxa"/>
            <w:vAlign w:val="bottom"/>
          </w:tcPr>
          <w:p w14:paraId="4B81A94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7F178" w14:textId="7E2E7676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0B0758E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AFE6C" w14:textId="24373E2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236" w:type="dxa"/>
            <w:vAlign w:val="bottom"/>
          </w:tcPr>
          <w:p w14:paraId="592F40E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A1605" w14:textId="244D254C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</w:tr>
      <w:tr w:rsidR="00B035A7" w:rsidRPr="00707C31" w14:paraId="20D7DC90" w14:textId="77777777" w:rsidTr="00786CD6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2B3268A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7E58178" w14:textId="5A662D9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550</w:t>
            </w:r>
          </w:p>
        </w:tc>
        <w:tc>
          <w:tcPr>
            <w:tcW w:w="237" w:type="dxa"/>
            <w:noWrap/>
            <w:vAlign w:val="bottom"/>
          </w:tcPr>
          <w:p w14:paraId="4AA4B84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3E53E9" w14:textId="5B6DA8A8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531</w:t>
            </w:r>
          </w:p>
        </w:tc>
        <w:tc>
          <w:tcPr>
            <w:tcW w:w="237" w:type="dxa"/>
            <w:noWrap/>
            <w:vAlign w:val="bottom"/>
          </w:tcPr>
          <w:p w14:paraId="6E25DC7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8DF96" w14:textId="4E81A33F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355</w:t>
            </w:r>
          </w:p>
        </w:tc>
        <w:tc>
          <w:tcPr>
            <w:tcW w:w="236" w:type="dxa"/>
            <w:vAlign w:val="bottom"/>
          </w:tcPr>
          <w:p w14:paraId="46F6434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7ECC35" w14:textId="37151517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309</w:t>
            </w:r>
          </w:p>
        </w:tc>
        <w:tc>
          <w:tcPr>
            <w:tcW w:w="239" w:type="dxa"/>
          </w:tcPr>
          <w:p w14:paraId="4B6D04E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6261FF" w14:textId="32912C73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143</w:t>
            </w:r>
          </w:p>
        </w:tc>
        <w:tc>
          <w:tcPr>
            <w:tcW w:w="236" w:type="dxa"/>
            <w:noWrap/>
            <w:vAlign w:val="bottom"/>
          </w:tcPr>
          <w:p w14:paraId="4956371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8B99AA" w14:textId="54DAF9E8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236" w:type="dxa"/>
            <w:noWrap/>
            <w:vAlign w:val="bottom"/>
          </w:tcPr>
          <w:p w14:paraId="0592C65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AD0625A" w14:textId="3754EEA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521</w:t>
            </w:r>
          </w:p>
        </w:tc>
        <w:tc>
          <w:tcPr>
            <w:tcW w:w="236" w:type="dxa"/>
            <w:noWrap/>
            <w:vAlign w:val="bottom"/>
          </w:tcPr>
          <w:p w14:paraId="575A19F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A321ED" w14:textId="2DD223A0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542</w:t>
            </w:r>
          </w:p>
        </w:tc>
        <w:tc>
          <w:tcPr>
            <w:tcW w:w="236" w:type="dxa"/>
            <w:vAlign w:val="bottom"/>
          </w:tcPr>
          <w:p w14:paraId="2B594AF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E3669" w14:textId="1E8B92D0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759</w:t>
            </w:r>
          </w:p>
        </w:tc>
        <w:tc>
          <w:tcPr>
            <w:tcW w:w="236" w:type="dxa"/>
            <w:vAlign w:val="bottom"/>
          </w:tcPr>
          <w:p w14:paraId="1F9A089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48C718" w14:textId="54B2F7BC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373</w:t>
            </w:r>
          </w:p>
        </w:tc>
        <w:tc>
          <w:tcPr>
            <w:tcW w:w="236" w:type="dxa"/>
          </w:tcPr>
          <w:p w14:paraId="4A0AEB0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7BA46" w14:textId="0DD4866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133</w:t>
            </w:r>
          </w:p>
        </w:tc>
        <w:tc>
          <w:tcPr>
            <w:tcW w:w="236" w:type="dxa"/>
            <w:vAlign w:val="bottom"/>
          </w:tcPr>
          <w:p w14:paraId="17E1C88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D6A641" w14:textId="39AFA3E6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216</w:t>
            </w:r>
          </w:p>
        </w:tc>
        <w:tc>
          <w:tcPr>
            <w:tcW w:w="236" w:type="dxa"/>
            <w:vAlign w:val="bottom"/>
          </w:tcPr>
          <w:p w14:paraId="04B4E2D5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EC957" w14:textId="1553D39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461</w:t>
            </w:r>
          </w:p>
        </w:tc>
        <w:tc>
          <w:tcPr>
            <w:tcW w:w="236" w:type="dxa"/>
            <w:vAlign w:val="bottom"/>
          </w:tcPr>
          <w:p w14:paraId="772EDEC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255FC4" w14:textId="2B2E1B5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061</w:t>
            </w:r>
          </w:p>
        </w:tc>
      </w:tr>
      <w:tr w:rsidR="00695832" w:rsidRPr="00707C31" w14:paraId="0B217ABD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810B98B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14AAEB21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C0B1E76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19C8E07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E017170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869E028" w14:textId="77777777" w:rsidR="00695832" w:rsidRPr="00707C31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6" w:type="dxa"/>
          </w:tcPr>
          <w:p w14:paraId="30C92BC9" w14:textId="77777777" w:rsidR="00695832" w:rsidRPr="00707C31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30A17BE9" w14:textId="77777777" w:rsidR="00695832" w:rsidRPr="00707C31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E1B74D5" w14:textId="77777777" w:rsidR="00695832" w:rsidRPr="00707C31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3E5DEB64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41C3744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98100AC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5039F93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70DA31F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1379224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BEE1331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7632DC6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2DFC440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D786B05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6FAE7941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36EACAD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17E31848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E2734CE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4121BAF2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60DB659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7194568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F886ECA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700F0436" w14:textId="77777777" w:rsidR="00695832" w:rsidRPr="00707C31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B035A7" w:rsidRPr="00707C31" w14:paraId="774D490E" w14:textId="77777777" w:rsidTr="009119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E6E668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0C5FEF8F" w14:textId="7B06BE83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174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noWrap/>
          </w:tcPr>
          <w:p w14:paraId="5776025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5457337" w14:textId="2066408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175</w:t>
            </w:r>
          </w:p>
        </w:tc>
        <w:tc>
          <w:tcPr>
            <w:tcW w:w="237" w:type="dxa"/>
            <w:noWrap/>
            <w:vAlign w:val="bottom"/>
          </w:tcPr>
          <w:p w14:paraId="3461DF1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29B96F72" w14:textId="7080C703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49F5315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5E71E683" w14:textId="6D950D0E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9" w:type="dxa"/>
            <w:vAlign w:val="bottom"/>
          </w:tcPr>
          <w:p w14:paraId="52A5139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21EE810C" w14:textId="2F70FC6C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 </w:t>
            </w:r>
          </w:p>
        </w:tc>
        <w:tc>
          <w:tcPr>
            <w:tcW w:w="236" w:type="dxa"/>
            <w:noWrap/>
            <w:vAlign w:val="bottom"/>
          </w:tcPr>
          <w:p w14:paraId="55D96B5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10F8F654" w14:textId="7622FB6E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3A0EADB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02A031D" w14:textId="4CB2B06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36" w:type="dxa"/>
            <w:noWrap/>
            <w:vAlign w:val="bottom"/>
          </w:tcPr>
          <w:p w14:paraId="46C668F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44B6C2F9" w14:textId="2A4F3EBE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</w:t>
            </w:r>
          </w:p>
        </w:tc>
        <w:tc>
          <w:tcPr>
            <w:tcW w:w="236" w:type="dxa"/>
            <w:vAlign w:val="bottom"/>
          </w:tcPr>
          <w:p w14:paraId="3262971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B4BE00C" w14:textId="14B99AB6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755</w:t>
            </w:r>
          </w:p>
        </w:tc>
        <w:tc>
          <w:tcPr>
            <w:tcW w:w="236" w:type="dxa"/>
            <w:vAlign w:val="bottom"/>
          </w:tcPr>
          <w:p w14:paraId="78DEDBC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18A2AD66" w14:textId="1D49B285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370</w:t>
            </w:r>
          </w:p>
        </w:tc>
        <w:tc>
          <w:tcPr>
            <w:tcW w:w="236" w:type="dxa"/>
            <w:vAlign w:val="bottom"/>
          </w:tcPr>
          <w:p w14:paraId="33E2F3C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4AFDFD5" w14:textId="1AAA0843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21757C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0A2AB87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  <w:hideMark/>
          </w:tcPr>
          <w:p w14:paraId="23F4392D" w14:textId="42E19DF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vAlign w:val="bottom"/>
          </w:tcPr>
          <w:p w14:paraId="6B423BC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6FD1A1C" w14:textId="751D05A3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02</w:t>
            </w:r>
            <w:r w:rsidR="0021757C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16DFA115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1C334E3D" w14:textId="00572C27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633</w:t>
            </w:r>
          </w:p>
        </w:tc>
      </w:tr>
      <w:tr w:rsidR="00B035A7" w:rsidRPr="00707C31" w14:paraId="2B99C37C" w14:textId="77777777" w:rsidTr="0091192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AF8A88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671CD6" w14:textId="02DF202C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376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noWrap/>
          </w:tcPr>
          <w:p w14:paraId="6ECA221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89EEB2" w14:textId="45F11D7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356</w:t>
            </w:r>
          </w:p>
        </w:tc>
        <w:tc>
          <w:tcPr>
            <w:tcW w:w="237" w:type="dxa"/>
            <w:noWrap/>
            <w:vAlign w:val="bottom"/>
          </w:tcPr>
          <w:p w14:paraId="5596FAB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CB5A4" w14:textId="38119B3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350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14711DC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06D41" w14:textId="3C78E3DC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305</w:t>
            </w:r>
          </w:p>
        </w:tc>
        <w:tc>
          <w:tcPr>
            <w:tcW w:w="239" w:type="dxa"/>
            <w:vAlign w:val="bottom"/>
          </w:tcPr>
          <w:p w14:paraId="09BC2A2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2AA2EAE" w14:textId="279CE845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143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  <w:vAlign w:val="bottom"/>
          </w:tcPr>
          <w:p w14:paraId="25CD7D2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467CD5" w14:textId="75C7C4A4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36" w:type="dxa"/>
            <w:noWrap/>
            <w:vAlign w:val="bottom"/>
          </w:tcPr>
          <w:p w14:paraId="462FDE6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5740C41" w14:textId="3BB4A67A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469</w:t>
            </w:r>
          </w:p>
        </w:tc>
        <w:tc>
          <w:tcPr>
            <w:tcW w:w="236" w:type="dxa"/>
            <w:noWrap/>
            <w:vAlign w:val="bottom"/>
          </w:tcPr>
          <w:p w14:paraId="4006F69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2F3561" w14:textId="2AAB38B0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471</w:t>
            </w:r>
          </w:p>
        </w:tc>
        <w:tc>
          <w:tcPr>
            <w:tcW w:w="236" w:type="dxa"/>
            <w:vAlign w:val="bottom"/>
          </w:tcPr>
          <w:p w14:paraId="3C1FB65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3C562" w14:textId="1A127675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50D811E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338178" w14:textId="4976DB1F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2EFA951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550B1" w14:textId="46997E6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="0021757C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3E6573E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BA048" w14:textId="155BA60F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204</w:t>
            </w:r>
          </w:p>
        </w:tc>
        <w:tc>
          <w:tcPr>
            <w:tcW w:w="236" w:type="dxa"/>
            <w:vAlign w:val="bottom"/>
          </w:tcPr>
          <w:p w14:paraId="1FE0DBA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83672" w14:textId="2257757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</w:t>
            </w:r>
            <w:r w:rsidR="0021757C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vAlign w:val="bottom"/>
          </w:tcPr>
          <w:p w14:paraId="232D688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047A8" w14:textId="67DB608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428</w:t>
            </w:r>
          </w:p>
        </w:tc>
      </w:tr>
      <w:tr w:rsidR="00B035A7" w:rsidRPr="00707C31" w14:paraId="044DAE7E" w14:textId="77777777" w:rsidTr="00F75AAD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4ED428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D1D8CF4" w14:textId="273D45B5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550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noWrap/>
          </w:tcPr>
          <w:p w14:paraId="51B5660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717D7E9" w14:textId="6D71BD7A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531</w:t>
            </w:r>
          </w:p>
        </w:tc>
        <w:tc>
          <w:tcPr>
            <w:tcW w:w="237" w:type="dxa"/>
            <w:noWrap/>
          </w:tcPr>
          <w:p w14:paraId="28C2D66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8995E" w14:textId="5CE7340A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355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4010847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4B6907D" w14:textId="274520E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309</w:t>
            </w:r>
          </w:p>
        </w:tc>
        <w:tc>
          <w:tcPr>
            <w:tcW w:w="239" w:type="dxa"/>
          </w:tcPr>
          <w:p w14:paraId="7AD1DB4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FD64B1F" w14:textId="0D220266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143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3B0CC8B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47DEAC0" w14:textId="23A1DF1E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236" w:type="dxa"/>
            <w:noWrap/>
          </w:tcPr>
          <w:p w14:paraId="1DA3BDC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DB3BEFA" w14:textId="01BEA261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521</w:t>
            </w:r>
          </w:p>
        </w:tc>
        <w:tc>
          <w:tcPr>
            <w:tcW w:w="236" w:type="dxa"/>
            <w:noWrap/>
          </w:tcPr>
          <w:p w14:paraId="63B24E3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A6E91AE" w14:textId="7A479020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542</w:t>
            </w:r>
          </w:p>
        </w:tc>
        <w:tc>
          <w:tcPr>
            <w:tcW w:w="236" w:type="dxa"/>
          </w:tcPr>
          <w:p w14:paraId="0ED79EE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F88DFE" w14:textId="5FD11860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759</w:t>
            </w:r>
          </w:p>
        </w:tc>
        <w:tc>
          <w:tcPr>
            <w:tcW w:w="236" w:type="dxa"/>
          </w:tcPr>
          <w:p w14:paraId="5A6BFCF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D4C308" w14:textId="24495B54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373</w:t>
            </w:r>
          </w:p>
        </w:tc>
        <w:tc>
          <w:tcPr>
            <w:tcW w:w="236" w:type="dxa"/>
          </w:tcPr>
          <w:p w14:paraId="2C4B08C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BE83F" w14:textId="56EE9905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133</w:t>
            </w:r>
          </w:p>
        </w:tc>
        <w:tc>
          <w:tcPr>
            <w:tcW w:w="236" w:type="dxa"/>
          </w:tcPr>
          <w:p w14:paraId="592996B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871464" w14:textId="6E24D48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216</w:t>
            </w:r>
          </w:p>
        </w:tc>
        <w:tc>
          <w:tcPr>
            <w:tcW w:w="236" w:type="dxa"/>
          </w:tcPr>
          <w:p w14:paraId="7825FF1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903FA" w14:textId="1C1F58C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461</w:t>
            </w:r>
          </w:p>
        </w:tc>
        <w:tc>
          <w:tcPr>
            <w:tcW w:w="236" w:type="dxa"/>
          </w:tcPr>
          <w:p w14:paraId="28DA852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341D1C" w14:textId="4F21F3C8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061</w:t>
            </w:r>
          </w:p>
        </w:tc>
      </w:tr>
      <w:tr w:rsidR="00BA0FB0" w:rsidRPr="00707C31" w14:paraId="15E569E1" w14:textId="77777777" w:rsidTr="00786CD6">
        <w:trPr>
          <w:trHeight w:val="20"/>
        </w:trPr>
        <w:tc>
          <w:tcPr>
            <w:tcW w:w="2411" w:type="dxa"/>
            <w:noWrap/>
            <w:vAlign w:val="bottom"/>
          </w:tcPr>
          <w:p w14:paraId="332BB9CB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F83660E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EEF0199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21D349C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577F8FA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973A0D" w14:textId="77777777" w:rsidR="00BA0FB0" w:rsidRPr="00707C31" w:rsidRDefault="00BA0FB0" w:rsidP="00BA0FB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29AFD82" w14:textId="77777777" w:rsidR="00BA0FB0" w:rsidRPr="00707C31" w:rsidRDefault="00BA0FB0" w:rsidP="00BA0FB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FC3693" w14:textId="77777777" w:rsidR="00BA0FB0" w:rsidRPr="00707C31" w:rsidRDefault="00BA0FB0" w:rsidP="00BA0FB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CC670C8" w14:textId="77777777" w:rsidR="00BA0FB0" w:rsidRPr="00707C31" w:rsidRDefault="00BA0FB0" w:rsidP="00BA0FB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3E17827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BCB65A8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507B0AE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311C41A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B9CD875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B28F77E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DAB7856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63453BC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7D1AA0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A736955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9CA970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D1CF311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A5DB05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7D034CC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8631C0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C2F8312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C407CE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C6C4181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19B946" w14:textId="77777777" w:rsidR="00BA0FB0" w:rsidRPr="00707C31" w:rsidRDefault="00BA0FB0" w:rsidP="00BA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A40A0" w:rsidRPr="00707C31" w14:paraId="793B0DAF" w14:textId="77777777" w:rsidTr="00D56C4E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D1BA01A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47D9C43C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084A13E2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2E2014B0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B7293E1" w14:textId="77777777" w:rsidR="00D56C4E" w:rsidRPr="00707C31" w:rsidRDefault="00D56C4E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CE96FAA" w14:textId="547E6815" w:rsidR="00D56C4E" w:rsidRPr="00707C31" w:rsidRDefault="005F7D11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7" w:type="dxa"/>
            <w:noWrap/>
          </w:tcPr>
          <w:p w14:paraId="426D86D4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EDA4416" w14:textId="20F65521" w:rsidR="001A40A0" w:rsidRPr="00707C31" w:rsidRDefault="001A40A0" w:rsidP="00AD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7" w:type="dxa"/>
            <w:noWrap/>
            <w:vAlign w:val="bottom"/>
          </w:tcPr>
          <w:p w14:paraId="1672EE5D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1D2635" w14:textId="4C9BDF42" w:rsidR="001A40A0" w:rsidRPr="00707C31" w:rsidRDefault="005F7D11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</w:tcPr>
          <w:p w14:paraId="43521E0D" w14:textId="77777777" w:rsidR="001A40A0" w:rsidRPr="00707C31" w:rsidRDefault="001A40A0" w:rsidP="001A40A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057AEBE" w14:textId="77777777" w:rsidR="001A40A0" w:rsidRPr="00707C31" w:rsidRDefault="001A40A0" w:rsidP="001A40A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24FABF9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83560E" w14:textId="3B684FC9" w:rsidR="001A40A0" w:rsidRPr="00707C31" w:rsidRDefault="005F7D11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9" w:type="dxa"/>
            <w:vAlign w:val="bottom"/>
          </w:tcPr>
          <w:p w14:paraId="6289447B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150404" w14:textId="701425FB" w:rsidR="001A40A0" w:rsidRPr="00707C31" w:rsidRDefault="00D56C4E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0C47E56C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D391D27" w14:textId="14203DA1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53202E7E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A48300" w14:textId="766B0643" w:rsidR="001A40A0" w:rsidRPr="00707C31" w:rsidRDefault="005F7D11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36" w:type="dxa"/>
            <w:noWrap/>
            <w:vAlign w:val="bottom"/>
          </w:tcPr>
          <w:p w14:paraId="064247B5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C5A0C7" w14:textId="44BF27C0" w:rsidR="001A40A0" w:rsidRPr="00707C31" w:rsidRDefault="00D56C4E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3B5CAB6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2E687B" w14:textId="554CA000" w:rsidR="001A40A0" w:rsidRPr="00707C31" w:rsidRDefault="005F7D11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vAlign w:val="bottom"/>
          </w:tcPr>
          <w:p w14:paraId="6F6B11A5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990D469" w14:textId="4449BD08" w:rsidR="001A40A0" w:rsidRPr="00707C31" w:rsidRDefault="005F7D11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36" w:type="dxa"/>
            <w:vAlign w:val="bottom"/>
          </w:tcPr>
          <w:p w14:paraId="4431A885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1AD134" w14:textId="40E4C677" w:rsidR="001A40A0" w:rsidRPr="00707C31" w:rsidRDefault="005F7D11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5FD89E64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414EC1" w14:textId="40DAD779" w:rsidR="001A40A0" w:rsidRPr="00707C31" w:rsidRDefault="005F7D11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  <w:vAlign w:val="bottom"/>
          </w:tcPr>
          <w:p w14:paraId="2876EF39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C41E84" w14:textId="651D0CBD" w:rsidR="001A40A0" w:rsidRPr="00707C31" w:rsidRDefault="005F7D11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236" w:type="dxa"/>
            <w:vAlign w:val="bottom"/>
          </w:tcPr>
          <w:p w14:paraId="7FD3B2B9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7C5E50" w14:textId="14BDA714" w:rsidR="001A40A0" w:rsidRPr="00707C31" w:rsidRDefault="005F7D11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</w:tr>
      <w:tr w:rsidR="001A40A0" w:rsidRPr="00707C31" w14:paraId="0567FD53" w14:textId="77777777" w:rsidTr="00960F0C">
        <w:trPr>
          <w:trHeight w:val="20"/>
        </w:trPr>
        <w:tc>
          <w:tcPr>
            <w:tcW w:w="2411" w:type="dxa"/>
            <w:noWrap/>
            <w:vAlign w:val="bottom"/>
          </w:tcPr>
          <w:p w14:paraId="6988DEB2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2D430B3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15D1B4B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BECE509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A1B6D79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</w:tcPr>
          <w:p w14:paraId="6943A7AD" w14:textId="77777777" w:rsidR="001A40A0" w:rsidRPr="00707C31" w:rsidRDefault="001A40A0" w:rsidP="001A40A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3848730" w14:textId="77777777" w:rsidR="001A40A0" w:rsidRPr="00707C31" w:rsidRDefault="001A40A0" w:rsidP="001A40A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43397E" w14:textId="77777777" w:rsidR="001A40A0" w:rsidRPr="00707C31" w:rsidRDefault="001A40A0" w:rsidP="001A40A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40176AF" w14:textId="77777777" w:rsidR="001A40A0" w:rsidRPr="00707C31" w:rsidRDefault="001A40A0" w:rsidP="001A40A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732DE3B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584624A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2BB7717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CD48EC3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175ADC7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A986416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344940E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F0C4CA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</w:tcPr>
          <w:p w14:paraId="37BA3BD8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E96ABBA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46EBBD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CEA487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8A940D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5E9BBB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8902B8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839FFA5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113CA0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44F9E3E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767B61" w14:textId="77777777" w:rsidR="001A40A0" w:rsidRPr="00707C31" w:rsidRDefault="001A40A0" w:rsidP="001A4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7335FA71" w14:textId="558096DA" w:rsidR="001A40A0" w:rsidRPr="00707C31" w:rsidRDefault="001A40A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A3472C" w14:textId="11BA018F" w:rsidR="00F10686" w:rsidRPr="00707C31" w:rsidRDefault="001A4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707C31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486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3"/>
        <w:gridCol w:w="236"/>
        <w:gridCol w:w="664"/>
        <w:gridCol w:w="236"/>
        <w:gridCol w:w="689"/>
      </w:tblGrid>
      <w:tr w:rsidR="00F10686" w:rsidRPr="00707C31" w14:paraId="2711C80F" w14:textId="77777777" w:rsidTr="00D87940">
        <w:trPr>
          <w:trHeight w:val="360"/>
          <w:tblHeader/>
        </w:trPr>
        <w:tc>
          <w:tcPr>
            <w:tcW w:w="14866" w:type="dxa"/>
            <w:gridSpan w:val="28"/>
            <w:vAlign w:val="bottom"/>
            <w:hideMark/>
          </w:tcPr>
          <w:p w14:paraId="50D218E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F10686" w:rsidRPr="00707C31" w14:paraId="3F3EE25C" w14:textId="77777777" w:rsidTr="00D87940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7034AA22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สำหรับงวดหกเดือน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2F6FCD8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6F2C21D5" w14:textId="77777777" w:rsidR="00F10686" w:rsidRPr="00707C31" w:rsidRDefault="00F10686" w:rsidP="00D8794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0B1AE34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218D56F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464ECCA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580CF01D" w14:textId="77777777" w:rsidR="00F10686" w:rsidRPr="00707C31" w:rsidRDefault="00F10686" w:rsidP="00D87940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03646826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3DFC249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0D1483D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67124716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4" w:type="dxa"/>
            <w:gridSpan w:val="3"/>
            <w:vAlign w:val="bottom"/>
            <w:hideMark/>
          </w:tcPr>
          <w:p w14:paraId="433E067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ธุรกิจโครงการพิเศษและอื่น ๆ</w:t>
            </w:r>
          </w:p>
        </w:tc>
        <w:tc>
          <w:tcPr>
            <w:tcW w:w="236" w:type="dxa"/>
          </w:tcPr>
          <w:p w14:paraId="3D8BA7A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31AC6F8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F10686" w:rsidRPr="00707C31" w14:paraId="6B67AB20" w14:textId="77777777" w:rsidTr="00D87940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6A7EC13B" w14:textId="2D33B466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707C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5F7D11" w:rsidRPr="00707C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07C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704" w:type="dxa"/>
            <w:hideMark/>
          </w:tcPr>
          <w:p w14:paraId="1BC7DE29" w14:textId="057995D4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7" w:type="dxa"/>
            <w:hideMark/>
          </w:tcPr>
          <w:p w14:paraId="5DA289AF" w14:textId="77777777" w:rsidR="00F10686" w:rsidRPr="00707C31" w:rsidRDefault="00F10686" w:rsidP="00D8794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3F88E0A8" w14:textId="4FF2B869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7" w:type="dxa"/>
            <w:hideMark/>
          </w:tcPr>
          <w:p w14:paraId="011F5DF5" w14:textId="77777777" w:rsidR="00F10686" w:rsidRPr="00707C31" w:rsidRDefault="00F10686" w:rsidP="00D8794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2B643A13" w14:textId="5E1FFF20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3F14BBF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197C3955" w14:textId="58D1D319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9" w:type="dxa"/>
          </w:tcPr>
          <w:p w14:paraId="4DB0230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793CC9BD" w14:textId="0949A036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  <w:hideMark/>
          </w:tcPr>
          <w:p w14:paraId="2C143DB7" w14:textId="77777777" w:rsidR="00F10686" w:rsidRPr="00707C31" w:rsidRDefault="00F10686" w:rsidP="00D8794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1F90583E" w14:textId="0DF3C64A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7F96164A" w14:textId="77777777" w:rsidR="00F10686" w:rsidRPr="00707C31" w:rsidRDefault="00F10686" w:rsidP="00D8794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3BE217EF" w14:textId="7AD87FFA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  <w:hideMark/>
          </w:tcPr>
          <w:p w14:paraId="6BBCF9D2" w14:textId="77777777" w:rsidR="00F10686" w:rsidRPr="00707C31" w:rsidRDefault="00F10686" w:rsidP="00D8794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4BC8F0DD" w14:textId="0117149C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</w:tcPr>
          <w:p w14:paraId="76CD269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374FA7E2" w14:textId="1C7118C3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05E8685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3FF77FE9" w14:textId="6D3310DB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</w:tcPr>
          <w:p w14:paraId="14F2F13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471D00E8" w14:textId="159F4B80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3EB89F05" w14:textId="77777777" w:rsidR="00F10686" w:rsidRPr="00707C31" w:rsidRDefault="00F10686" w:rsidP="00D8794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hideMark/>
          </w:tcPr>
          <w:p w14:paraId="4BB95B62" w14:textId="3C21F709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</w:tcPr>
          <w:p w14:paraId="20F38CE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3A714CA4" w14:textId="242E3CB1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</w:tcPr>
          <w:p w14:paraId="2795F770" w14:textId="77777777" w:rsidR="00F10686" w:rsidRPr="00707C31" w:rsidRDefault="00F10686" w:rsidP="00D8794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3F423E95" w14:textId="1D5088BD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</w:tr>
      <w:tr w:rsidR="00F10686" w:rsidRPr="00707C31" w14:paraId="03B22380" w14:textId="77777777" w:rsidTr="00D87940">
        <w:trPr>
          <w:trHeight w:val="60"/>
          <w:tblHeader/>
        </w:trPr>
        <w:tc>
          <w:tcPr>
            <w:tcW w:w="14866" w:type="dxa"/>
            <w:gridSpan w:val="28"/>
            <w:noWrap/>
            <w:vAlign w:val="bottom"/>
            <w:hideMark/>
          </w:tcPr>
          <w:p w14:paraId="031CD20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707C31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F10686" w:rsidRPr="00707C31" w14:paraId="23886ED6" w14:textId="77777777" w:rsidTr="00D8794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408878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3643D59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366F6E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01BA47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F82005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953D48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00D6636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D16E262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1F7AF5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060F032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8F9123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63C850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AC8F89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AF6CEB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6626E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EEFBB52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DF20A3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297F8AA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CF6B68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3FC54A0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EB611D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79D62A8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2A98A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052FBC4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357AA32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528F9F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009216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6952AB7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F10686" w:rsidRPr="00707C31" w14:paraId="54F54A23" w14:textId="77777777" w:rsidTr="00D8794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410DE96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5637E7F9" w14:textId="01DE7663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D56C4E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159</w:t>
            </w:r>
          </w:p>
        </w:tc>
        <w:tc>
          <w:tcPr>
            <w:tcW w:w="237" w:type="dxa"/>
            <w:noWrap/>
            <w:vAlign w:val="bottom"/>
          </w:tcPr>
          <w:p w14:paraId="39CB203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0A08366" w14:textId="5971B660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10686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054</w:t>
            </w:r>
          </w:p>
        </w:tc>
        <w:tc>
          <w:tcPr>
            <w:tcW w:w="237" w:type="dxa"/>
            <w:noWrap/>
            <w:vAlign w:val="bottom"/>
          </w:tcPr>
          <w:p w14:paraId="68DDC59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EF1C3B1" w14:textId="18BBF811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710</w:t>
            </w:r>
          </w:p>
        </w:tc>
        <w:tc>
          <w:tcPr>
            <w:tcW w:w="236" w:type="dxa"/>
            <w:vAlign w:val="bottom"/>
          </w:tcPr>
          <w:p w14:paraId="3BED199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11FCA4B5" w14:textId="4A795D80" w:rsidR="00F10686" w:rsidRPr="00707C31" w:rsidRDefault="005F7D11" w:rsidP="00AD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709</w:t>
            </w:r>
          </w:p>
        </w:tc>
        <w:tc>
          <w:tcPr>
            <w:tcW w:w="239" w:type="dxa"/>
          </w:tcPr>
          <w:p w14:paraId="2447733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641BFF69" w14:textId="64BC6951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236" w:type="dxa"/>
            <w:noWrap/>
            <w:vAlign w:val="bottom"/>
          </w:tcPr>
          <w:p w14:paraId="212257B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D8B7832" w14:textId="35AA28A5" w:rsidR="00F10686" w:rsidRPr="00707C31" w:rsidRDefault="005F7D11" w:rsidP="00AD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308</w:t>
            </w:r>
          </w:p>
        </w:tc>
        <w:tc>
          <w:tcPr>
            <w:tcW w:w="236" w:type="dxa"/>
            <w:noWrap/>
            <w:vAlign w:val="bottom"/>
          </w:tcPr>
          <w:p w14:paraId="2A8EEDE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849ABA8" w14:textId="17A5A294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959</w:t>
            </w:r>
          </w:p>
        </w:tc>
        <w:tc>
          <w:tcPr>
            <w:tcW w:w="236" w:type="dxa"/>
            <w:noWrap/>
            <w:vAlign w:val="bottom"/>
          </w:tcPr>
          <w:p w14:paraId="4D4B25B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6F2EDF1" w14:textId="5DF3127E" w:rsidR="00F10686" w:rsidRPr="00707C31" w:rsidRDefault="005F7D11" w:rsidP="00AD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904</w:t>
            </w:r>
          </w:p>
        </w:tc>
        <w:tc>
          <w:tcPr>
            <w:tcW w:w="236" w:type="dxa"/>
            <w:vAlign w:val="bottom"/>
          </w:tcPr>
          <w:p w14:paraId="409F182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326F908D" w14:textId="1B1E855F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D56C4E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555</w:t>
            </w:r>
          </w:p>
        </w:tc>
        <w:tc>
          <w:tcPr>
            <w:tcW w:w="236" w:type="dxa"/>
            <w:vAlign w:val="bottom"/>
          </w:tcPr>
          <w:p w14:paraId="7D09440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678342A4" w14:textId="25E15809" w:rsidR="00F10686" w:rsidRPr="00707C31" w:rsidRDefault="005F7D11" w:rsidP="00AD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F10686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668</w:t>
            </w:r>
          </w:p>
        </w:tc>
        <w:tc>
          <w:tcPr>
            <w:tcW w:w="236" w:type="dxa"/>
          </w:tcPr>
          <w:p w14:paraId="31A06AB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22ABFDA" w14:textId="44EF9F64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323</w:t>
            </w:r>
          </w:p>
        </w:tc>
        <w:tc>
          <w:tcPr>
            <w:tcW w:w="236" w:type="dxa"/>
            <w:vAlign w:val="bottom"/>
          </w:tcPr>
          <w:p w14:paraId="6D0EF21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7169A1AF" w14:textId="5B966B99" w:rsidR="00F10686" w:rsidRPr="00707C31" w:rsidRDefault="005F7D11" w:rsidP="00AD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362</w:t>
            </w:r>
          </w:p>
        </w:tc>
        <w:tc>
          <w:tcPr>
            <w:tcW w:w="236" w:type="dxa"/>
            <w:vAlign w:val="bottom"/>
          </w:tcPr>
          <w:p w14:paraId="7C6CAE3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706510C8" w14:textId="4E332889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D56C4E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084</w:t>
            </w:r>
          </w:p>
        </w:tc>
        <w:tc>
          <w:tcPr>
            <w:tcW w:w="236" w:type="dxa"/>
            <w:vAlign w:val="bottom"/>
          </w:tcPr>
          <w:p w14:paraId="7041B28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236AD836" w14:textId="13C4B7A1" w:rsidR="00F10686" w:rsidRPr="00707C31" w:rsidRDefault="005F7D11" w:rsidP="00AD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="00F10686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005</w:t>
            </w:r>
          </w:p>
        </w:tc>
      </w:tr>
      <w:tr w:rsidR="00F10686" w:rsidRPr="00707C31" w14:paraId="20893DF7" w14:textId="77777777" w:rsidTr="00D8794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129F53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1B1D471" w14:textId="6BB92A39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7" w:type="dxa"/>
            <w:noWrap/>
            <w:vAlign w:val="bottom"/>
          </w:tcPr>
          <w:p w14:paraId="3E2FBE2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9DD1FA" w14:textId="6881D593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7" w:type="dxa"/>
            <w:noWrap/>
            <w:vAlign w:val="bottom"/>
          </w:tcPr>
          <w:p w14:paraId="698D436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0A41B" w14:textId="54452A8A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96</w:t>
            </w:r>
          </w:p>
        </w:tc>
        <w:tc>
          <w:tcPr>
            <w:tcW w:w="236" w:type="dxa"/>
            <w:vAlign w:val="bottom"/>
          </w:tcPr>
          <w:p w14:paraId="7584952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5A97A9" w14:textId="0EFEACBA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239" w:type="dxa"/>
          </w:tcPr>
          <w:p w14:paraId="00792BE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395F9FC" w14:textId="5B877C55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6BA413C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98DAA6" w14:textId="3262E1D5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5308BBE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11CEC67" w14:textId="20ED6A3C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173</w:t>
            </w:r>
          </w:p>
        </w:tc>
        <w:tc>
          <w:tcPr>
            <w:tcW w:w="236" w:type="dxa"/>
            <w:noWrap/>
            <w:vAlign w:val="bottom"/>
          </w:tcPr>
          <w:p w14:paraId="1DA5E55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5BFDBF" w14:textId="6649E3AA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107</w:t>
            </w:r>
          </w:p>
        </w:tc>
        <w:tc>
          <w:tcPr>
            <w:tcW w:w="236" w:type="dxa"/>
            <w:vAlign w:val="bottom"/>
          </w:tcPr>
          <w:p w14:paraId="6422324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F6F84" w14:textId="014CC08A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6" w:type="dxa"/>
            <w:vAlign w:val="bottom"/>
          </w:tcPr>
          <w:p w14:paraId="1295D2C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3DC22" w14:textId="4726BDF1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36" w:type="dxa"/>
          </w:tcPr>
          <w:p w14:paraId="2CE0D4E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45F82" w14:textId="4A7945E0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vAlign w:val="bottom"/>
          </w:tcPr>
          <w:p w14:paraId="67E0E3E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4016A" w14:textId="56DE8FAD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vAlign w:val="bottom"/>
          </w:tcPr>
          <w:p w14:paraId="7E0719F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B3BF7" w14:textId="5E4FD969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332</w:t>
            </w:r>
          </w:p>
        </w:tc>
        <w:tc>
          <w:tcPr>
            <w:tcW w:w="236" w:type="dxa"/>
            <w:vAlign w:val="bottom"/>
          </w:tcPr>
          <w:p w14:paraId="1FB8780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183C8" w14:textId="3D49BF89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313</w:t>
            </w:r>
          </w:p>
        </w:tc>
      </w:tr>
      <w:tr w:rsidR="00F10686" w:rsidRPr="00707C31" w14:paraId="0601A1BD" w14:textId="77777777" w:rsidTr="00D87940">
        <w:trPr>
          <w:trHeight w:val="50"/>
        </w:trPr>
        <w:tc>
          <w:tcPr>
            <w:tcW w:w="2411" w:type="dxa"/>
            <w:vAlign w:val="bottom"/>
            <w:hideMark/>
          </w:tcPr>
          <w:p w14:paraId="4C1AE9F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DE91E" w14:textId="1D4DC253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56C4E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177</w:t>
            </w:r>
          </w:p>
        </w:tc>
        <w:tc>
          <w:tcPr>
            <w:tcW w:w="237" w:type="dxa"/>
            <w:vAlign w:val="bottom"/>
          </w:tcPr>
          <w:p w14:paraId="4234F592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BDBB6F" w14:textId="1E50BE6D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10686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066</w:t>
            </w:r>
          </w:p>
        </w:tc>
        <w:tc>
          <w:tcPr>
            <w:tcW w:w="237" w:type="dxa"/>
            <w:vAlign w:val="bottom"/>
          </w:tcPr>
          <w:p w14:paraId="7DCC392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AB231" w14:textId="40FFEE1E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806</w:t>
            </w:r>
          </w:p>
        </w:tc>
        <w:tc>
          <w:tcPr>
            <w:tcW w:w="236" w:type="dxa"/>
            <w:vAlign w:val="bottom"/>
          </w:tcPr>
          <w:p w14:paraId="7B52CDD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00C0C" w14:textId="126D0BFB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786</w:t>
            </w:r>
          </w:p>
        </w:tc>
        <w:tc>
          <w:tcPr>
            <w:tcW w:w="239" w:type="dxa"/>
          </w:tcPr>
          <w:p w14:paraId="26CAF8E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BBC03C" w14:textId="2268B3CD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381</w:t>
            </w:r>
          </w:p>
        </w:tc>
        <w:tc>
          <w:tcPr>
            <w:tcW w:w="236" w:type="dxa"/>
            <w:vAlign w:val="bottom"/>
          </w:tcPr>
          <w:p w14:paraId="64CAA37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E4574" w14:textId="7778AD14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312</w:t>
            </w:r>
          </w:p>
        </w:tc>
        <w:tc>
          <w:tcPr>
            <w:tcW w:w="236" w:type="dxa"/>
            <w:vAlign w:val="bottom"/>
          </w:tcPr>
          <w:p w14:paraId="6BEB4D9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C09D2" w14:textId="4791ED4E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56C4E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132</w:t>
            </w:r>
          </w:p>
        </w:tc>
        <w:tc>
          <w:tcPr>
            <w:tcW w:w="236" w:type="dxa"/>
            <w:vAlign w:val="bottom"/>
          </w:tcPr>
          <w:p w14:paraId="11E19C3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315DE" w14:textId="7F6E0068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56C4E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011</w:t>
            </w:r>
          </w:p>
        </w:tc>
        <w:tc>
          <w:tcPr>
            <w:tcW w:w="236" w:type="dxa"/>
            <w:vAlign w:val="bottom"/>
          </w:tcPr>
          <w:p w14:paraId="1DDAB35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F4508" w14:textId="4BC40876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D56C4E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584</w:t>
            </w:r>
          </w:p>
        </w:tc>
        <w:tc>
          <w:tcPr>
            <w:tcW w:w="236" w:type="dxa"/>
            <w:vAlign w:val="bottom"/>
          </w:tcPr>
          <w:p w14:paraId="4CA82CB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8E031" w14:textId="5F516F44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F10686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236" w:type="dxa"/>
          </w:tcPr>
          <w:p w14:paraId="374DA4F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EB0F6" w14:textId="410423E9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336</w:t>
            </w:r>
          </w:p>
        </w:tc>
        <w:tc>
          <w:tcPr>
            <w:tcW w:w="236" w:type="dxa"/>
            <w:vAlign w:val="bottom"/>
          </w:tcPr>
          <w:p w14:paraId="0697924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47201" w14:textId="405B7820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421</w:t>
            </w:r>
          </w:p>
        </w:tc>
        <w:tc>
          <w:tcPr>
            <w:tcW w:w="236" w:type="dxa"/>
            <w:vAlign w:val="bottom"/>
          </w:tcPr>
          <w:p w14:paraId="14268EF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487F37" w14:textId="46C836D3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D56C4E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416</w:t>
            </w:r>
          </w:p>
        </w:tc>
        <w:tc>
          <w:tcPr>
            <w:tcW w:w="236" w:type="dxa"/>
            <w:vAlign w:val="bottom"/>
          </w:tcPr>
          <w:p w14:paraId="46452BC2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C95F4" w14:textId="2F1BC094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F10686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318</w:t>
            </w:r>
          </w:p>
        </w:tc>
      </w:tr>
      <w:tr w:rsidR="00F10686" w:rsidRPr="00707C31" w14:paraId="2DEBA350" w14:textId="77777777" w:rsidTr="00D87940">
        <w:trPr>
          <w:trHeight w:val="29"/>
        </w:trPr>
        <w:tc>
          <w:tcPr>
            <w:tcW w:w="2411" w:type="dxa"/>
            <w:noWrap/>
            <w:vAlign w:val="bottom"/>
          </w:tcPr>
          <w:p w14:paraId="07A678F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7AB8F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717193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C2F87B6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7" w:type="dxa"/>
            <w:noWrap/>
          </w:tcPr>
          <w:p w14:paraId="1676091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47852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7CB31A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3CDEB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9" w:type="dxa"/>
          </w:tcPr>
          <w:p w14:paraId="1F39B0E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345841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14:paraId="1CEA045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8B5FD4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14:paraId="58C1DAE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F737B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A214DF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AB9829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9D447C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FD2847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A30CE02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5BD11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1671E35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2BFF2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74E7BCD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43E60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CDDAD9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5908C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5B226A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820AF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F10686" w:rsidRPr="00707C31" w14:paraId="264C3481" w14:textId="77777777" w:rsidTr="00D8794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3E4F806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420BCE5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9F83A2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2DC7DE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7FD6F18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3FD272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1D4E6D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6FA91C9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5BC016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88E161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DF27C7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A9DFB0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9B544C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A1BF6A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DD1801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92CBB8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4228EC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2CCBF0E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6E5F03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5E3D321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CB77A7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55E2067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B1ED7F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</w:tcPr>
          <w:p w14:paraId="4950560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A00497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80E4F2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7FFD34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7C5A110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F10686" w:rsidRPr="00707C31" w14:paraId="1203B404" w14:textId="77777777" w:rsidTr="00D8794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486EF2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5792D25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69D100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27CB90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45D23AB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2D2493F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F4E529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2AC4149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F57EB9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AF67CF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4D24D98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9BA336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175235E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7EAD00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63CB3E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1CF7B3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FB5D672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DF0D6D6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B6EC0A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02E1E30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ECFFA0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BB8DBD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DD73932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</w:tcPr>
          <w:p w14:paraId="44BA2ED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5A4F6A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497561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CCF4A2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075CE682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B035A7" w:rsidRPr="00707C31" w14:paraId="6C122387" w14:textId="77777777" w:rsidTr="00D8794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31DA61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704" w:type="dxa"/>
            <w:noWrap/>
          </w:tcPr>
          <w:p w14:paraId="13789EE3" w14:textId="6649CC1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- </w:t>
            </w:r>
          </w:p>
        </w:tc>
        <w:tc>
          <w:tcPr>
            <w:tcW w:w="237" w:type="dxa"/>
            <w:noWrap/>
            <w:vAlign w:val="bottom"/>
          </w:tcPr>
          <w:p w14:paraId="1574339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5EC32D9" w14:textId="5F5E6396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167867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2B9FA3E9" w14:textId="431F61F6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65FD92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61B10F3" w14:textId="18805E98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17661B5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3328828" w14:textId="0FB9B980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49E33F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43B23A7" w14:textId="2E100C71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BD3909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E5FB3CB" w14:textId="38BA2231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8816E0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865EE8F" w14:textId="456CF3D3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97DC7C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9650EDB" w14:textId="33279BE6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</w:p>
        </w:tc>
        <w:tc>
          <w:tcPr>
            <w:tcW w:w="236" w:type="dxa"/>
            <w:vAlign w:val="bottom"/>
          </w:tcPr>
          <w:p w14:paraId="74F7B5E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5E0B6B83" w14:textId="23BC6EC1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643</w:t>
            </w:r>
          </w:p>
        </w:tc>
        <w:tc>
          <w:tcPr>
            <w:tcW w:w="236" w:type="dxa"/>
          </w:tcPr>
          <w:p w14:paraId="77286AC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494A370" w14:textId="7F85BCD1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54EEF6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</w:tcPr>
          <w:p w14:paraId="30433BF4" w14:textId="2FBC575F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 </w:t>
            </w:r>
          </w:p>
        </w:tc>
        <w:tc>
          <w:tcPr>
            <w:tcW w:w="236" w:type="dxa"/>
            <w:vAlign w:val="bottom"/>
          </w:tcPr>
          <w:p w14:paraId="1E5FCAF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BF96E71" w14:textId="7AB7E1E7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B0EDEA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5480CBAA" w14:textId="68F2A643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643</w:t>
            </w:r>
          </w:p>
        </w:tc>
      </w:tr>
      <w:tr w:rsidR="00B035A7" w:rsidRPr="00707C31" w14:paraId="701C7CA1" w14:textId="77777777" w:rsidTr="00D8794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EE9EC0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</w:tcPr>
          <w:p w14:paraId="3F10974B" w14:textId="24C87034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372</w:t>
            </w:r>
          </w:p>
        </w:tc>
        <w:tc>
          <w:tcPr>
            <w:tcW w:w="237" w:type="dxa"/>
            <w:noWrap/>
            <w:vAlign w:val="bottom"/>
          </w:tcPr>
          <w:p w14:paraId="7A88EE6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22F2E00" w14:textId="5A3DF8A1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333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noWrap/>
            <w:vAlign w:val="bottom"/>
          </w:tcPr>
          <w:p w14:paraId="17049995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2684AC0B" w14:textId="18477419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AC8DD5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16E0270D" w14:textId="3FE5052E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3046EC6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BE7D441" w14:textId="59404904" w:rsidR="00B035A7" w:rsidRPr="00707C31" w:rsidRDefault="009C02F3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7C69B3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93DE334" w14:textId="58351AB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642015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D3AD420" w14:textId="6FC71D0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109</w:t>
            </w:r>
          </w:p>
        </w:tc>
        <w:tc>
          <w:tcPr>
            <w:tcW w:w="236" w:type="dxa"/>
            <w:noWrap/>
            <w:vAlign w:val="bottom"/>
          </w:tcPr>
          <w:p w14:paraId="34E8C85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15A569E" w14:textId="6D3025B1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236" w:type="dxa"/>
            <w:vAlign w:val="bottom"/>
          </w:tcPr>
          <w:p w14:paraId="61B9E14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3039677" w14:textId="2186529B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BB025E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1FA9E9A1" w14:textId="7940B659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5474848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50C197D" w14:textId="24DA01D0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36" w:type="dxa"/>
            <w:vAlign w:val="bottom"/>
          </w:tcPr>
          <w:p w14:paraId="0C3A94F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3E71CFA7" w14:textId="1E02FD2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vAlign w:val="bottom"/>
          </w:tcPr>
          <w:p w14:paraId="2F38002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26B9545" w14:textId="04A544B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524</w:t>
            </w:r>
          </w:p>
        </w:tc>
        <w:tc>
          <w:tcPr>
            <w:tcW w:w="236" w:type="dxa"/>
            <w:vAlign w:val="bottom"/>
          </w:tcPr>
          <w:p w14:paraId="444A202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6AC058D3" w14:textId="6714050A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421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B035A7" w:rsidRPr="00707C31" w14:paraId="21674A80" w14:textId="77777777" w:rsidTr="00D8794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0FE60E7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</w:tcPr>
          <w:p w14:paraId="07C6E818" w14:textId="31DF2296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133</w:t>
            </w:r>
          </w:p>
        </w:tc>
        <w:tc>
          <w:tcPr>
            <w:tcW w:w="237" w:type="dxa"/>
            <w:noWrap/>
            <w:vAlign w:val="bottom"/>
          </w:tcPr>
          <w:p w14:paraId="74C29EE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9572157" w14:textId="75F4C0B7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133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noWrap/>
            <w:vAlign w:val="bottom"/>
          </w:tcPr>
          <w:p w14:paraId="4EA6F89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69ADD71" w14:textId="7EEE3358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E2E212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ABB8F31" w14:textId="66899A25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48712E75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3910084F" w14:textId="33DA8B83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376</w:t>
            </w:r>
          </w:p>
        </w:tc>
        <w:tc>
          <w:tcPr>
            <w:tcW w:w="236" w:type="dxa"/>
            <w:noWrap/>
            <w:vAlign w:val="bottom"/>
          </w:tcPr>
          <w:p w14:paraId="371B955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83C1D5E" w14:textId="02AC2D5B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304</w:t>
            </w:r>
          </w:p>
        </w:tc>
        <w:tc>
          <w:tcPr>
            <w:tcW w:w="236" w:type="dxa"/>
            <w:noWrap/>
            <w:vAlign w:val="bottom"/>
          </w:tcPr>
          <w:p w14:paraId="753F69E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1CCF8D94" w14:textId="61BC6AA3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684</w:t>
            </w:r>
          </w:p>
        </w:tc>
        <w:tc>
          <w:tcPr>
            <w:tcW w:w="236" w:type="dxa"/>
            <w:noWrap/>
            <w:vAlign w:val="bottom"/>
          </w:tcPr>
          <w:p w14:paraId="6177309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48F27A8" w14:textId="2F2495C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663</w:t>
            </w:r>
          </w:p>
        </w:tc>
        <w:tc>
          <w:tcPr>
            <w:tcW w:w="236" w:type="dxa"/>
            <w:vAlign w:val="bottom"/>
          </w:tcPr>
          <w:p w14:paraId="72F130F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29F08B3D" w14:textId="6150140A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C1A616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6B186A43" w14:textId="07790B3B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22B17A1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0DA6620F" w14:textId="0C3FA130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170</w:t>
            </w:r>
          </w:p>
        </w:tc>
        <w:tc>
          <w:tcPr>
            <w:tcW w:w="236" w:type="dxa"/>
            <w:vAlign w:val="bottom"/>
          </w:tcPr>
          <w:p w14:paraId="430CA3C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56F3EA53" w14:textId="1DAC4D51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257</w:t>
            </w:r>
          </w:p>
        </w:tc>
        <w:tc>
          <w:tcPr>
            <w:tcW w:w="236" w:type="dxa"/>
            <w:vAlign w:val="bottom"/>
          </w:tcPr>
          <w:p w14:paraId="6671549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4C7B213" w14:textId="2110E43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363</w:t>
            </w:r>
          </w:p>
        </w:tc>
        <w:tc>
          <w:tcPr>
            <w:tcW w:w="236" w:type="dxa"/>
            <w:vAlign w:val="bottom"/>
          </w:tcPr>
          <w:p w14:paraId="1C074EB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5F642EE1" w14:textId="1B537F9A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357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B035A7" w:rsidRPr="00707C31" w14:paraId="1193DA38" w14:textId="77777777" w:rsidTr="00D8794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2A1E56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</w:tcPr>
          <w:p w14:paraId="67EA25D0" w14:textId="163BAC2B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1CB9796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27319EB" w14:textId="1E05DD04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4B61A5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391E8BB9" w14:textId="23B32574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640</w:t>
            </w:r>
          </w:p>
        </w:tc>
        <w:tc>
          <w:tcPr>
            <w:tcW w:w="236" w:type="dxa"/>
            <w:vAlign w:val="bottom"/>
          </w:tcPr>
          <w:p w14:paraId="63E3108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18FEAA9F" w14:textId="08F34E48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504</w:t>
            </w:r>
          </w:p>
        </w:tc>
        <w:tc>
          <w:tcPr>
            <w:tcW w:w="239" w:type="dxa"/>
          </w:tcPr>
          <w:p w14:paraId="7CE44E7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5DA3B1C7" w14:textId="100D49D3" w:rsidR="00B035A7" w:rsidRPr="00707C31" w:rsidRDefault="009C02F3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BE80B1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FFF3FFC" w14:textId="123B81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E46887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32EE99AC" w14:textId="0FE26689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68A1DC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BA5EB6E" w14:textId="1BBE95C9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745D06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C57BEA1" w14:textId="7985125D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D38F27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5CBAA01C" w14:textId="070FE9B2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7E9D4D0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3A1E7BA" w14:textId="0885085E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543BC1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32937907" w14:textId="4C7A2F96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E96BDA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7F5E39D" w14:textId="566A708B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640</w:t>
            </w:r>
          </w:p>
        </w:tc>
        <w:tc>
          <w:tcPr>
            <w:tcW w:w="236" w:type="dxa"/>
            <w:vAlign w:val="bottom"/>
          </w:tcPr>
          <w:p w14:paraId="0F29F03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56F1B404" w14:textId="4BC23E0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504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B035A7" w:rsidRPr="00707C31" w14:paraId="683FF0AE" w14:textId="77777777" w:rsidTr="00E11AE2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02744D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2D8A177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</w:tcPr>
          <w:p w14:paraId="482555A5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5B43FFA" w14:textId="7887EB94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630</w:t>
            </w:r>
          </w:p>
        </w:tc>
        <w:tc>
          <w:tcPr>
            <w:tcW w:w="237" w:type="dxa"/>
            <w:noWrap/>
            <w:vAlign w:val="bottom"/>
          </w:tcPr>
          <w:p w14:paraId="0F070F5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CE38ACB" w14:textId="24BDD774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575</w:t>
            </w:r>
          </w:p>
        </w:tc>
        <w:tc>
          <w:tcPr>
            <w:tcW w:w="237" w:type="dxa"/>
            <w:noWrap/>
            <w:vAlign w:val="bottom"/>
          </w:tcPr>
          <w:p w14:paraId="6050449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2645390" w14:textId="0DE966D6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236" w:type="dxa"/>
            <w:vAlign w:val="bottom"/>
          </w:tcPr>
          <w:p w14:paraId="5DE674B5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6D1822D6" w14:textId="2C8CDE10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199</w:t>
            </w:r>
          </w:p>
        </w:tc>
        <w:tc>
          <w:tcPr>
            <w:tcW w:w="239" w:type="dxa"/>
          </w:tcPr>
          <w:p w14:paraId="51FD6FD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1841CE6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2B86DF1" w14:textId="0A159683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785E5A1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6B21BC3" w14:textId="0916EE17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09DFF3A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524EF8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F9382D8" w14:textId="75C4216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154</w:t>
            </w:r>
          </w:p>
        </w:tc>
        <w:tc>
          <w:tcPr>
            <w:tcW w:w="236" w:type="dxa"/>
            <w:noWrap/>
            <w:vAlign w:val="bottom"/>
          </w:tcPr>
          <w:p w14:paraId="090F7A4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1D1C4BD" w14:textId="7DFAED90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164</w:t>
            </w:r>
          </w:p>
        </w:tc>
        <w:tc>
          <w:tcPr>
            <w:tcW w:w="236" w:type="dxa"/>
            <w:vAlign w:val="bottom"/>
          </w:tcPr>
          <w:p w14:paraId="5775582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BC4CE87" w14:textId="0F2D52A2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833E78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5A455797" w14:textId="03F16E9D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313E353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02D255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A8D48E4" w14:textId="5B233394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236" w:type="dxa"/>
            <w:vAlign w:val="bottom"/>
          </w:tcPr>
          <w:p w14:paraId="5932239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738C9D70" w14:textId="457EBBF5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236" w:type="dxa"/>
            <w:vAlign w:val="bottom"/>
          </w:tcPr>
          <w:p w14:paraId="7480D15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20044A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0CECCA69" w14:textId="4AC4604E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915</w:t>
            </w:r>
          </w:p>
        </w:tc>
        <w:tc>
          <w:tcPr>
            <w:tcW w:w="236" w:type="dxa"/>
            <w:vAlign w:val="bottom"/>
          </w:tcPr>
          <w:p w14:paraId="731DC7B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3BFDEF9C" w14:textId="77777777" w:rsidR="00B035A7" w:rsidRPr="00707C31" w:rsidRDefault="00B035A7" w:rsidP="00B035A7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052EC4B" w14:textId="34875978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016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B035A7" w:rsidRPr="00707C31" w14:paraId="41DBD61C" w14:textId="77777777" w:rsidTr="00D87940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801319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D7E9F5" w14:textId="3692515C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37" w:type="dxa"/>
            <w:noWrap/>
            <w:vAlign w:val="bottom"/>
          </w:tcPr>
          <w:p w14:paraId="56374B1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49CC6A" w14:textId="0EFC00F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7" w:type="dxa"/>
            <w:noWrap/>
            <w:vAlign w:val="bottom"/>
          </w:tcPr>
          <w:p w14:paraId="0433C46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30267" w14:textId="7810354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vAlign w:val="bottom"/>
          </w:tcPr>
          <w:p w14:paraId="7B8018D5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45A766" w14:textId="17D23990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" w:type="dxa"/>
          </w:tcPr>
          <w:p w14:paraId="1733F65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7ED61A" w14:textId="23FC8BB1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FE8838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09C076" w14:textId="1C3377C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0F29253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88496BA" w14:textId="1D548EF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noWrap/>
            <w:vAlign w:val="bottom"/>
          </w:tcPr>
          <w:p w14:paraId="519733D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AB8F06" w14:textId="12A7A645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409AB89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74EEC" w14:textId="451B798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4F8B68B5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CD1B4" w14:textId="3E773A7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</w:tcPr>
          <w:p w14:paraId="6245BA15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0B3B6" w14:textId="7F57A001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36" w:type="dxa"/>
            <w:vAlign w:val="bottom"/>
          </w:tcPr>
          <w:p w14:paraId="3DFB1F2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76420" w14:textId="7C27BEE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vAlign w:val="bottom"/>
          </w:tcPr>
          <w:p w14:paraId="78F8FF9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2D14D" w14:textId="647B09AF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</w:t>
            </w:r>
          </w:p>
        </w:tc>
        <w:tc>
          <w:tcPr>
            <w:tcW w:w="236" w:type="dxa"/>
            <w:vAlign w:val="bottom"/>
          </w:tcPr>
          <w:p w14:paraId="66D4315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5C38C" w14:textId="6EC7C270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</w:t>
            </w:r>
          </w:p>
        </w:tc>
      </w:tr>
      <w:tr w:rsidR="00B035A7" w:rsidRPr="00707C31" w14:paraId="2A9BCDCA" w14:textId="77777777" w:rsidTr="00D87940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29B1BA9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24F8168" w14:textId="3A172160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159</w:t>
            </w:r>
          </w:p>
        </w:tc>
        <w:tc>
          <w:tcPr>
            <w:tcW w:w="237" w:type="dxa"/>
            <w:noWrap/>
            <w:vAlign w:val="bottom"/>
          </w:tcPr>
          <w:p w14:paraId="5F242AC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88FBE4" w14:textId="5F174E4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054</w:t>
            </w:r>
          </w:p>
        </w:tc>
        <w:tc>
          <w:tcPr>
            <w:tcW w:w="237" w:type="dxa"/>
            <w:noWrap/>
            <w:vAlign w:val="bottom"/>
          </w:tcPr>
          <w:p w14:paraId="6734222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E570E" w14:textId="7F74383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710</w:t>
            </w:r>
          </w:p>
        </w:tc>
        <w:tc>
          <w:tcPr>
            <w:tcW w:w="236" w:type="dxa"/>
            <w:vAlign w:val="bottom"/>
          </w:tcPr>
          <w:p w14:paraId="7F2E92B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BF867E" w14:textId="4A3678C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709</w:t>
            </w:r>
          </w:p>
        </w:tc>
        <w:tc>
          <w:tcPr>
            <w:tcW w:w="239" w:type="dxa"/>
          </w:tcPr>
          <w:p w14:paraId="26976E1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67F5F3" w14:textId="6F269ACE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236" w:type="dxa"/>
            <w:noWrap/>
            <w:vAlign w:val="bottom"/>
          </w:tcPr>
          <w:p w14:paraId="2153339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EEBFD6" w14:textId="25B7D9CC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308</w:t>
            </w:r>
          </w:p>
        </w:tc>
        <w:tc>
          <w:tcPr>
            <w:tcW w:w="236" w:type="dxa"/>
            <w:noWrap/>
            <w:vAlign w:val="bottom"/>
          </w:tcPr>
          <w:p w14:paraId="55422D0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6C5B5BD" w14:textId="015FB9A7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959</w:t>
            </w:r>
          </w:p>
        </w:tc>
        <w:tc>
          <w:tcPr>
            <w:tcW w:w="236" w:type="dxa"/>
            <w:noWrap/>
            <w:vAlign w:val="bottom"/>
          </w:tcPr>
          <w:p w14:paraId="49D9F1D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91FD1AC" w14:textId="57FDB1AA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904</w:t>
            </w:r>
          </w:p>
        </w:tc>
        <w:tc>
          <w:tcPr>
            <w:tcW w:w="236" w:type="dxa"/>
            <w:vAlign w:val="bottom"/>
          </w:tcPr>
          <w:p w14:paraId="64BB840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50ADD" w14:textId="12B09844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555</w:t>
            </w:r>
          </w:p>
        </w:tc>
        <w:tc>
          <w:tcPr>
            <w:tcW w:w="236" w:type="dxa"/>
            <w:vAlign w:val="bottom"/>
          </w:tcPr>
          <w:p w14:paraId="0A3E7F9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B1FD15" w14:textId="2B141FB4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668</w:t>
            </w:r>
          </w:p>
        </w:tc>
        <w:tc>
          <w:tcPr>
            <w:tcW w:w="236" w:type="dxa"/>
          </w:tcPr>
          <w:p w14:paraId="3946C2B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85672" w14:textId="2AA94B3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323</w:t>
            </w:r>
          </w:p>
        </w:tc>
        <w:tc>
          <w:tcPr>
            <w:tcW w:w="236" w:type="dxa"/>
            <w:vAlign w:val="bottom"/>
          </w:tcPr>
          <w:p w14:paraId="5709323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79FC1" w14:textId="34081367" w:rsidR="00B035A7" w:rsidRPr="00707C31" w:rsidRDefault="005F7D11" w:rsidP="00345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362</w:t>
            </w:r>
          </w:p>
        </w:tc>
        <w:tc>
          <w:tcPr>
            <w:tcW w:w="236" w:type="dxa"/>
            <w:vAlign w:val="bottom"/>
          </w:tcPr>
          <w:p w14:paraId="69185EB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F59340" w14:textId="2B674278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084</w:t>
            </w:r>
          </w:p>
        </w:tc>
        <w:tc>
          <w:tcPr>
            <w:tcW w:w="236" w:type="dxa"/>
            <w:vAlign w:val="bottom"/>
          </w:tcPr>
          <w:p w14:paraId="761EEE1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1D602" w14:textId="23AB2FFF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005</w:t>
            </w:r>
          </w:p>
        </w:tc>
      </w:tr>
      <w:tr w:rsidR="003A0092" w:rsidRPr="00707C31" w14:paraId="7621DFA7" w14:textId="77777777" w:rsidTr="003A0092">
        <w:trPr>
          <w:trHeight w:val="50"/>
        </w:trPr>
        <w:tc>
          <w:tcPr>
            <w:tcW w:w="2411" w:type="dxa"/>
            <w:noWrap/>
            <w:vAlign w:val="bottom"/>
          </w:tcPr>
          <w:p w14:paraId="3038ED59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2F64F3E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E4AC42F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554FD90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89069E3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</w:tcPr>
          <w:p w14:paraId="273AE483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95D2E2A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C0BA0E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AAE78C9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25C9EB9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641E1AB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7B3B62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AA1E568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FEAB992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ADDFA5E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0DACA4E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48FEA3B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198F62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F9E740D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D6DB34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9A45AD9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right w:val="nil"/>
            </w:tcBorders>
          </w:tcPr>
          <w:p w14:paraId="013DDB2D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D0E047F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CF49FD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45649A5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</w:tcPr>
          <w:p w14:paraId="2D543DDF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3D66277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C2987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3A0092" w:rsidRPr="00707C31" w14:paraId="2C241B1E" w14:textId="77777777" w:rsidTr="003A0092">
        <w:trPr>
          <w:trHeight w:val="50"/>
        </w:trPr>
        <w:tc>
          <w:tcPr>
            <w:tcW w:w="2411" w:type="dxa"/>
            <w:noWrap/>
            <w:vAlign w:val="bottom"/>
          </w:tcPr>
          <w:p w14:paraId="1967BFC2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</w:tcPr>
          <w:p w14:paraId="3C342EF2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8F9DFF8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511EFB4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C25B895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4E27376C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185F77C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1B74344E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54074929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368E85E8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4B3F139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639C650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179C428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3766E4E2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1678E58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7CCC758B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AC662D0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37C99A9B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C3D0C5E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5D1046BE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476C3A2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</w:tcPr>
          <w:p w14:paraId="6B3C0B2B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9857158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</w:tcPr>
          <w:p w14:paraId="0F5A3F92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4458E99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4B7C2CCB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5CF3DD6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2A842FA2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3A0092" w:rsidRPr="00707C31" w14:paraId="563F5D25" w14:textId="77777777" w:rsidTr="003A0092">
        <w:trPr>
          <w:trHeight w:val="50"/>
        </w:trPr>
        <w:tc>
          <w:tcPr>
            <w:tcW w:w="2411" w:type="dxa"/>
            <w:noWrap/>
            <w:vAlign w:val="bottom"/>
          </w:tcPr>
          <w:p w14:paraId="22BDDBB8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</w:tcPr>
          <w:p w14:paraId="68A2D611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9FB3B2B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619B72A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394983A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56A0DE55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47E46FB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2B75FECD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8BCBC70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2B95F6D8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32B945C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9E769BC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DD022BF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24D1BDE0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D6DEE9A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1D675494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02461F2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2ECE52E3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C4E9D5D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2EF7DCE4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5E1E414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</w:tcPr>
          <w:p w14:paraId="75F7B784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B4844A8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</w:tcPr>
          <w:p w14:paraId="5E7EA4B1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B80F4F7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5D427953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A355DEF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4C619289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3A0092" w:rsidRPr="00707C31" w14:paraId="28C1AA16" w14:textId="77777777" w:rsidTr="003A0092">
        <w:trPr>
          <w:trHeight w:val="50"/>
        </w:trPr>
        <w:tc>
          <w:tcPr>
            <w:tcW w:w="2411" w:type="dxa"/>
            <w:noWrap/>
            <w:vAlign w:val="bottom"/>
          </w:tcPr>
          <w:p w14:paraId="708DF6E4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</w:tcPr>
          <w:p w14:paraId="114577F3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1176724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9DC9CF4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F7E246A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3547E64D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25AF21D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160709B8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70CA0C0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2A7FB57A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061C6FE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21B9E31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90A62E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2043F58D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A2FD698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8488426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102741B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762D0287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7C6E343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640962AB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71B3873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</w:tcPr>
          <w:p w14:paraId="4A51770F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25147C7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</w:tcPr>
          <w:p w14:paraId="733B6226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831493C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25D35F56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8FD263B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62B083EB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3A0092" w:rsidRPr="00707C31" w14:paraId="63D98D5C" w14:textId="77777777" w:rsidTr="003A0092">
        <w:trPr>
          <w:trHeight w:val="50"/>
        </w:trPr>
        <w:tc>
          <w:tcPr>
            <w:tcW w:w="2411" w:type="dxa"/>
            <w:noWrap/>
            <w:vAlign w:val="bottom"/>
          </w:tcPr>
          <w:p w14:paraId="219B8DB0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noWrap/>
          </w:tcPr>
          <w:p w14:paraId="679760B7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5664D22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30A9E679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0FB70A0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491C543C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ED85EC8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2DB913EC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03E027A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55F1CF92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B4F84B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11A63070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F9CEE56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</w:tcPr>
          <w:p w14:paraId="3270352E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5B4FAAF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B01BE4D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CEE68AF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vAlign w:val="bottom"/>
          </w:tcPr>
          <w:p w14:paraId="1133042D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D33FCE6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7E79F97D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8652D05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</w:tcPr>
          <w:p w14:paraId="4C7CCEFD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B1DA643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</w:tcPr>
          <w:p w14:paraId="6B8036D2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0C41871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6DEA6E28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590DCD5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3174AB3A" w14:textId="77777777" w:rsidR="003A0092" w:rsidRPr="00707C31" w:rsidRDefault="003A0092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F10686" w:rsidRPr="00707C31" w14:paraId="4E5A2122" w14:textId="77777777" w:rsidTr="00D915B5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63287A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4B8B50F6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AADBCC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6307FE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DA797A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2172FB74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6" w:type="dxa"/>
          </w:tcPr>
          <w:p w14:paraId="532553C0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5A0AD8F2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6D31A0D7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3F44BA6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E06D66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75B0E2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B398EC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A2862F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A6A117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22D241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CDD3E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shd w:val="clear" w:color="auto" w:fill="auto"/>
          </w:tcPr>
          <w:p w14:paraId="0B4821F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94AAAF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708D70B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D2AE68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71DB1AE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A47AA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2A02CF1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D028A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4B58E4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420F9C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01C725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B035A7" w:rsidRPr="00707C31" w14:paraId="4BA5FF9B" w14:textId="77777777" w:rsidTr="00D915B5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2B5E66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4755AB9B" w14:textId="379C5268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399</w:t>
            </w:r>
          </w:p>
        </w:tc>
        <w:tc>
          <w:tcPr>
            <w:tcW w:w="237" w:type="dxa"/>
            <w:noWrap/>
          </w:tcPr>
          <w:p w14:paraId="3CA5223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261E67B5" w14:textId="2A67DED2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343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</w:p>
        </w:tc>
        <w:tc>
          <w:tcPr>
            <w:tcW w:w="237" w:type="dxa"/>
            <w:noWrap/>
            <w:vAlign w:val="bottom"/>
          </w:tcPr>
          <w:p w14:paraId="777D486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C501D85" w14:textId="7D275F54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</w:tcPr>
          <w:p w14:paraId="4889397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hideMark/>
          </w:tcPr>
          <w:p w14:paraId="536EE612" w14:textId="02BFACAC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607D17D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3A08114F" w14:textId="58273065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28CCFC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F0AE09A" w14:textId="2277877A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6F57445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01E5B9FE" w14:textId="1882B725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236" w:type="dxa"/>
            <w:noWrap/>
            <w:vAlign w:val="bottom"/>
          </w:tcPr>
          <w:p w14:paraId="651CE67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20C24EFB" w14:textId="0D8F8960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CC54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shd w:val="clear" w:color="auto" w:fill="auto"/>
          </w:tcPr>
          <w:p w14:paraId="570A1E2C" w14:textId="12ADF5B0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548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3459D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shd w:val="clear" w:color="auto" w:fill="auto"/>
            <w:hideMark/>
          </w:tcPr>
          <w:p w14:paraId="0567A7D6" w14:textId="08F05D1F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B035A7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9E739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shd w:val="clear" w:color="auto" w:fill="auto"/>
          </w:tcPr>
          <w:p w14:paraId="7DC54031" w14:textId="33C800FC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="0021757C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3C9E0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shd w:val="clear" w:color="auto" w:fill="auto"/>
            <w:hideMark/>
          </w:tcPr>
          <w:p w14:paraId="178625C4" w14:textId="041C1A3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6399C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</w:tcPr>
          <w:p w14:paraId="580F75BB" w14:textId="1AA1D8B6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="0021757C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4246C3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645929D0" w14:textId="0D74D895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120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B035A7" w:rsidRPr="00707C31" w14:paraId="6264B4A9" w14:textId="77777777" w:rsidTr="00D915B5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A4BBE7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6D7B1CE" w14:textId="52971044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760</w:t>
            </w:r>
          </w:p>
        </w:tc>
        <w:tc>
          <w:tcPr>
            <w:tcW w:w="237" w:type="dxa"/>
            <w:noWrap/>
          </w:tcPr>
          <w:p w14:paraId="1BCCF0F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0463337" w14:textId="2D3F99FB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711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</w:p>
        </w:tc>
        <w:tc>
          <w:tcPr>
            <w:tcW w:w="237" w:type="dxa"/>
            <w:noWrap/>
            <w:vAlign w:val="bottom"/>
          </w:tcPr>
          <w:p w14:paraId="402790E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E0804" w14:textId="2155EC47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695</w:t>
            </w:r>
          </w:p>
        </w:tc>
        <w:tc>
          <w:tcPr>
            <w:tcW w:w="236" w:type="dxa"/>
          </w:tcPr>
          <w:p w14:paraId="6EB65A1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AB1FFC" w14:textId="1905B57B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703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13F6FBA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5215891" w14:textId="2740E79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236" w:type="dxa"/>
            <w:noWrap/>
            <w:vAlign w:val="bottom"/>
          </w:tcPr>
          <w:p w14:paraId="6B4F61C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F67FF57" w14:textId="46EC2588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306</w:t>
            </w:r>
          </w:p>
        </w:tc>
        <w:tc>
          <w:tcPr>
            <w:tcW w:w="236" w:type="dxa"/>
            <w:noWrap/>
            <w:vAlign w:val="bottom"/>
          </w:tcPr>
          <w:p w14:paraId="33BB8ED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D63869A" w14:textId="1B953411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839</w:t>
            </w:r>
          </w:p>
        </w:tc>
        <w:tc>
          <w:tcPr>
            <w:tcW w:w="236" w:type="dxa"/>
            <w:noWrap/>
            <w:vAlign w:val="bottom"/>
          </w:tcPr>
          <w:p w14:paraId="2E2F9A2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3390289" w14:textId="63944A2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23291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C6A23" w14:textId="19D32B5E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B0BAA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F453FB" w14:textId="330D539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6A57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5B10C" w14:textId="4D4B0DDD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  <w:r w:rsidR="0021757C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600C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7805CA" w14:textId="6F31C03E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83052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88873" w14:textId="77574CCC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</w:t>
            </w:r>
            <w:r w:rsidR="0021757C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34765D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1BB112" w14:textId="46CD947C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885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B035A7" w:rsidRPr="00707C31" w14:paraId="07E270C1" w14:textId="77777777" w:rsidTr="00D915B5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C73AF4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D18289D" w14:textId="1E9465D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159</w:t>
            </w:r>
          </w:p>
        </w:tc>
        <w:tc>
          <w:tcPr>
            <w:tcW w:w="237" w:type="dxa"/>
            <w:noWrap/>
          </w:tcPr>
          <w:p w14:paraId="72DABF23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CE39315" w14:textId="5305294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054</w:t>
            </w:r>
          </w:p>
        </w:tc>
        <w:tc>
          <w:tcPr>
            <w:tcW w:w="237" w:type="dxa"/>
            <w:noWrap/>
          </w:tcPr>
          <w:p w14:paraId="518E5FB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B26E7" w14:textId="1B054937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710</w:t>
            </w:r>
          </w:p>
        </w:tc>
        <w:tc>
          <w:tcPr>
            <w:tcW w:w="236" w:type="dxa"/>
          </w:tcPr>
          <w:p w14:paraId="07105EF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16C9B3" w14:textId="378C9A9C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709</w:t>
            </w:r>
          </w:p>
        </w:tc>
        <w:tc>
          <w:tcPr>
            <w:tcW w:w="239" w:type="dxa"/>
          </w:tcPr>
          <w:p w14:paraId="7744877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B0D6C85" w14:textId="6C050454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236" w:type="dxa"/>
            <w:noWrap/>
          </w:tcPr>
          <w:p w14:paraId="6D08FC1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CBAD22C" w14:textId="3EFDEDA1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308</w:t>
            </w:r>
          </w:p>
        </w:tc>
        <w:tc>
          <w:tcPr>
            <w:tcW w:w="236" w:type="dxa"/>
            <w:noWrap/>
          </w:tcPr>
          <w:p w14:paraId="761DAC3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B657A39" w14:textId="6B56E537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959</w:t>
            </w:r>
          </w:p>
        </w:tc>
        <w:tc>
          <w:tcPr>
            <w:tcW w:w="236" w:type="dxa"/>
            <w:noWrap/>
          </w:tcPr>
          <w:p w14:paraId="2F0EC36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646C545C" w14:textId="6255AF4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904</w:t>
            </w:r>
          </w:p>
        </w:tc>
        <w:tc>
          <w:tcPr>
            <w:tcW w:w="236" w:type="dxa"/>
            <w:shd w:val="clear" w:color="auto" w:fill="auto"/>
          </w:tcPr>
          <w:p w14:paraId="2AED41D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47919" w14:textId="2AD47C93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F7D11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555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5A6AEA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878FE5" w14:textId="3463F60B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668</w:t>
            </w:r>
          </w:p>
        </w:tc>
        <w:tc>
          <w:tcPr>
            <w:tcW w:w="236" w:type="dxa"/>
            <w:shd w:val="clear" w:color="auto" w:fill="auto"/>
          </w:tcPr>
          <w:p w14:paraId="19A7F965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1749D1" w14:textId="12A3BA1B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323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477C4A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BEDE9C" w14:textId="00366F8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362</w:t>
            </w:r>
          </w:p>
        </w:tc>
        <w:tc>
          <w:tcPr>
            <w:tcW w:w="236" w:type="dxa"/>
            <w:shd w:val="clear" w:color="auto" w:fill="auto"/>
          </w:tcPr>
          <w:p w14:paraId="126EA7C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27D52A" w14:textId="0D90A17F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="005F7D11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084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2529828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8044F6" w14:textId="68232AA6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B035A7"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005</w:t>
            </w:r>
          </w:p>
        </w:tc>
      </w:tr>
      <w:tr w:rsidR="00F10686" w:rsidRPr="00707C31" w14:paraId="1800D333" w14:textId="77777777" w:rsidTr="00D915B5">
        <w:trPr>
          <w:trHeight w:val="20"/>
        </w:trPr>
        <w:tc>
          <w:tcPr>
            <w:tcW w:w="2411" w:type="dxa"/>
            <w:noWrap/>
            <w:vAlign w:val="bottom"/>
          </w:tcPr>
          <w:p w14:paraId="150C585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5A67666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E18EAA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CEE694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1497826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931BD9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8A05011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2C55CC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4E440BD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3944D0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B5BF27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172834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123C4F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4470C3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4ACA2C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EE5FD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E0E03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5FDD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2E7D79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4624A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F8027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84529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462761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59A33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9D6E0F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819D8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E86160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088C72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F10686" w:rsidRPr="00707C31" w14:paraId="3299BE82" w14:textId="77777777" w:rsidTr="00D915B5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2B3009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5829F85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5D28317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3F9BC35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75DBE2E" w14:textId="77777777" w:rsidR="00D56C4E" w:rsidRPr="00707C31" w:rsidRDefault="00D56C4E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9FD72BF" w14:textId="1E77AA18" w:rsidR="00D56C4E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7" w:type="dxa"/>
            <w:noWrap/>
          </w:tcPr>
          <w:p w14:paraId="3B27FA2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7B4922C" w14:textId="290058A7" w:rsidR="00F10686" w:rsidRPr="00707C31" w:rsidRDefault="005F7D11" w:rsidP="00AD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7" w:type="dxa"/>
            <w:noWrap/>
            <w:vAlign w:val="bottom"/>
          </w:tcPr>
          <w:p w14:paraId="355859F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7FD9C8" w14:textId="0F03544E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236" w:type="dxa"/>
          </w:tcPr>
          <w:p w14:paraId="58D295F6" w14:textId="77777777" w:rsidR="00F10686" w:rsidRPr="00707C31" w:rsidRDefault="00F10686" w:rsidP="00D8794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1CFE313" w14:textId="77777777" w:rsidR="00F10686" w:rsidRPr="00707C31" w:rsidRDefault="00F10686" w:rsidP="00D8794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F47082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1169A3" w14:textId="3AB88F9A" w:rsidR="00F10686" w:rsidRPr="00707C31" w:rsidRDefault="005F7D11" w:rsidP="00AD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9" w:type="dxa"/>
            <w:vAlign w:val="bottom"/>
          </w:tcPr>
          <w:p w14:paraId="6E0E4A0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53B2179" w14:textId="58160A28" w:rsidR="00F10686" w:rsidRPr="00707C31" w:rsidRDefault="00D56C4E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387FEF8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F140BD2" w14:textId="76B59AB6" w:rsidR="00F10686" w:rsidRPr="00707C31" w:rsidRDefault="00F10686" w:rsidP="00AD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5F16369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399E70" w14:textId="29D7AA10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noWrap/>
            <w:vAlign w:val="bottom"/>
          </w:tcPr>
          <w:p w14:paraId="27802F7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BAAB189" w14:textId="1EF68418" w:rsidR="00F10686" w:rsidRPr="00707C31" w:rsidRDefault="005F7D11" w:rsidP="00AD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69E0E2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E531B8" w14:textId="23F2073B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B11DB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CE907B" w14:textId="56F03E0A" w:rsidR="00F10686" w:rsidRPr="00707C31" w:rsidRDefault="005F7D11" w:rsidP="00AD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89C10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C03862" w14:textId="4A8B2573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4002E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BD6411" w14:textId="46014D2E" w:rsidR="00F10686" w:rsidRPr="00707C31" w:rsidRDefault="005F7D11" w:rsidP="00AD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4A08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7FA919" w14:textId="1A2B4900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123</w:t>
            </w:r>
          </w:p>
        </w:tc>
        <w:tc>
          <w:tcPr>
            <w:tcW w:w="236" w:type="dxa"/>
            <w:vAlign w:val="bottom"/>
          </w:tcPr>
          <w:p w14:paraId="1386EB3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F978BD" w14:textId="7281DBAB" w:rsidR="00F10686" w:rsidRPr="00707C31" w:rsidRDefault="005F7D11" w:rsidP="00AD4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218</w:t>
            </w:r>
          </w:p>
        </w:tc>
      </w:tr>
      <w:tr w:rsidR="00F10686" w:rsidRPr="00707C31" w14:paraId="5C65F80C" w14:textId="77777777" w:rsidTr="00D87940">
        <w:trPr>
          <w:trHeight w:val="20"/>
        </w:trPr>
        <w:tc>
          <w:tcPr>
            <w:tcW w:w="2411" w:type="dxa"/>
            <w:noWrap/>
            <w:vAlign w:val="bottom"/>
          </w:tcPr>
          <w:p w14:paraId="4F2E3E8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213E1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25901E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A9EDA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110FF6F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832C64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F4AC20F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038919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CAF6124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2E92D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C4507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4FE9E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ACE1D3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44757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D5B3AF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F0C176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23A8F26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92A95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477C7F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F72F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72A9A4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6DEEF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C742FC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5A914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D85424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C4BF7E2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971500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17D57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F10686" w:rsidRPr="00707C31" w14:paraId="62313468" w14:textId="77777777" w:rsidTr="00D87940">
        <w:trPr>
          <w:trHeight w:val="20"/>
        </w:trPr>
        <w:tc>
          <w:tcPr>
            <w:tcW w:w="2411" w:type="dxa"/>
            <w:noWrap/>
            <w:vAlign w:val="bottom"/>
          </w:tcPr>
          <w:p w14:paraId="4EE9C3E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790CF25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0BAF99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20069A1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851EB4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39BAD080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EDDA35A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27D0A045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9A1321D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080C3B1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84459F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13C4CC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15AEF7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8A0D13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C87EF6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5F8C90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445778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68062E6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030365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64A23FA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F721BB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179E91C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94B45A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</w:tcPr>
          <w:p w14:paraId="17BBE0A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DA6170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7CD148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19A058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6CD27DC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F10686" w:rsidRPr="00707C31" w14:paraId="0D409DAC" w14:textId="77777777" w:rsidTr="00D87940">
        <w:trPr>
          <w:trHeight w:val="20"/>
        </w:trPr>
        <w:tc>
          <w:tcPr>
            <w:tcW w:w="2411" w:type="dxa"/>
            <w:noWrap/>
            <w:vAlign w:val="bottom"/>
          </w:tcPr>
          <w:p w14:paraId="14B45B44" w14:textId="4D92414B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ณ วันที่ </w:t>
            </w:r>
            <w:r w:rsidR="005F7D11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มิถุนายน </w:t>
            </w:r>
            <w:r w:rsidR="005F7D11"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2566</w:t>
            </w: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661DFF3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7D5C89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4F7C0A6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4A75C2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0386CBAA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53FF287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6148009B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24C12CD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5B7A09C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3D6FAA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195BACB2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CFCE73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3D3F8F9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A75311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CE9C60F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F5FDA7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1B4D80E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7568D5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vAlign w:val="bottom"/>
          </w:tcPr>
          <w:p w14:paraId="1E79D6C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331F17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6E08C275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119021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</w:tcPr>
          <w:p w14:paraId="1772AC8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551DEB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0DA996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D3BECB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2EF522B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F10686" w:rsidRPr="00707C31" w14:paraId="08FE5744" w14:textId="77777777" w:rsidTr="00D87940">
        <w:trPr>
          <w:trHeight w:val="20"/>
        </w:trPr>
        <w:tc>
          <w:tcPr>
            <w:tcW w:w="2411" w:type="dxa"/>
            <w:noWrap/>
            <w:vAlign w:val="bottom"/>
          </w:tcPr>
          <w:p w14:paraId="02ED79E6" w14:textId="68A4AF4C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="005F7D11"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5F7D11" w:rsidRPr="00707C3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70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6A18AF" w14:textId="68CEBC8A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024E44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770</w:t>
            </w:r>
          </w:p>
        </w:tc>
        <w:tc>
          <w:tcPr>
            <w:tcW w:w="237" w:type="dxa"/>
            <w:noWrap/>
            <w:vAlign w:val="bottom"/>
          </w:tcPr>
          <w:p w14:paraId="6041F14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CD128F2" w14:textId="25D3B524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AF53C5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829</w:t>
            </w:r>
          </w:p>
        </w:tc>
        <w:tc>
          <w:tcPr>
            <w:tcW w:w="237" w:type="dxa"/>
            <w:noWrap/>
            <w:vAlign w:val="bottom"/>
          </w:tcPr>
          <w:p w14:paraId="5F1CC00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00A164" w14:textId="5FB36CD2" w:rsidR="00F10686" w:rsidRPr="00707C31" w:rsidRDefault="005F7D11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</w:t>
            </w:r>
            <w:r w:rsidR="00024E44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546</w:t>
            </w:r>
          </w:p>
        </w:tc>
        <w:tc>
          <w:tcPr>
            <w:tcW w:w="236" w:type="dxa"/>
          </w:tcPr>
          <w:p w14:paraId="4C3C5E08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F0378A" w14:textId="479E0644" w:rsidR="00F10686" w:rsidRPr="00707C31" w:rsidRDefault="005F7D11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1</w:t>
            </w:r>
            <w:r w:rsidR="00AF53C5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  <w:t>513</w:t>
            </w:r>
          </w:p>
        </w:tc>
        <w:tc>
          <w:tcPr>
            <w:tcW w:w="239" w:type="dxa"/>
            <w:vAlign w:val="bottom"/>
          </w:tcPr>
          <w:p w14:paraId="148F92C9" w14:textId="77777777" w:rsidR="00F10686" w:rsidRPr="00707C31" w:rsidRDefault="00F10686" w:rsidP="00D8794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FEE0D7" w14:textId="5D6F45D6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551</w:t>
            </w:r>
          </w:p>
        </w:tc>
        <w:tc>
          <w:tcPr>
            <w:tcW w:w="236" w:type="dxa"/>
            <w:noWrap/>
            <w:vAlign w:val="bottom"/>
          </w:tcPr>
          <w:p w14:paraId="67047E4E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26E6D40" w14:textId="2D639423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649</w:t>
            </w:r>
          </w:p>
        </w:tc>
        <w:tc>
          <w:tcPr>
            <w:tcW w:w="236" w:type="dxa"/>
            <w:noWrap/>
            <w:vAlign w:val="bottom"/>
          </w:tcPr>
          <w:p w14:paraId="5161EDD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EE36C9" w14:textId="37693653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24E44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846</w:t>
            </w:r>
          </w:p>
        </w:tc>
        <w:tc>
          <w:tcPr>
            <w:tcW w:w="236" w:type="dxa"/>
            <w:noWrap/>
            <w:vAlign w:val="bottom"/>
          </w:tcPr>
          <w:p w14:paraId="31B88327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8C499C" w14:textId="2FA1B455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AF53C5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839</w:t>
            </w:r>
          </w:p>
        </w:tc>
        <w:tc>
          <w:tcPr>
            <w:tcW w:w="236" w:type="dxa"/>
            <w:vAlign w:val="bottom"/>
          </w:tcPr>
          <w:p w14:paraId="36F0A25D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91A892" w14:textId="54167091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024E44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659</w:t>
            </w:r>
          </w:p>
        </w:tc>
        <w:tc>
          <w:tcPr>
            <w:tcW w:w="236" w:type="dxa"/>
            <w:vAlign w:val="bottom"/>
          </w:tcPr>
          <w:p w14:paraId="16FCBA44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827248" w14:textId="3F3B4A86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AF53C5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924</w:t>
            </w:r>
          </w:p>
        </w:tc>
        <w:tc>
          <w:tcPr>
            <w:tcW w:w="236" w:type="dxa"/>
            <w:vAlign w:val="bottom"/>
          </w:tcPr>
          <w:p w14:paraId="3F671B1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87CAD3" w14:textId="773BF6C8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896</w:t>
            </w:r>
          </w:p>
        </w:tc>
        <w:tc>
          <w:tcPr>
            <w:tcW w:w="236" w:type="dxa"/>
            <w:vAlign w:val="bottom"/>
          </w:tcPr>
          <w:p w14:paraId="017CEFB3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0460FF" w14:textId="42BC166B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A544F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062</w:t>
            </w:r>
          </w:p>
        </w:tc>
        <w:tc>
          <w:tcPr>
            <w:tcW w:w="236" w:type="dxa"/>
          </w:tcPr>
          <w:p w14:paraId="1009EE9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1378BA" w14:textId="48883971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="00024E44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268</w:t>
            </w:r>
          </w:p>
        </w:tc>
        <w:tc>
          <w:tcPr>
            <w:tcW w:w="236" w:type="dxa"/>
          </w:tcPr>
          <w:p w14:paraId="4E0B538B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90E718" w14:textId="6EC2AE17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="00AF53C5"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07C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816</w:t>
            </w:r>
          </w:p>
        </w:tc>
      </w:tr>
    </w:tbl>
    <w:p w14:paraId="4D466628" w14:textId="77777777" w:rsidR="00347969" w:rsidRPr="00707C31" w:rsidRDefault="0034796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809DD3" w14:textId="77777777" w:rsidR="00B26B55" w:rsidRPr="00707C31" w:rsidRDefault="0034796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707C3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5366075E" w14:textId="77777777" w:rsidR="00F10686" w:rsidRPr="00707C31" w:rsidRDefault="00F1068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ECE4F2" w14:textId="0C357958" w:rsidR="00F10686" w:rsidRPr="00707C31" w:rsidRDefault="00F1068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F10686" w:rsidRPr="00707C31" w:rsidSect="002B21A9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B74B40" w:rsidRPr="00707C31" w14:paraId="11C01A11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27F28" w14:textId="3EC587CD" w:rsidR="00F10686" w:rsidRPr="00707C31" w:rsidRDefault="00F1068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bookmarkStart w:id="7" w:name="_Hlk136261777"/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5CC52242" w14:textId="77777777" w:rsidR="00B74B40" w:rsidRPr="00707C31" w:rsidRDefault="00B74B40" w:rsidP="00C84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B74B40" w:rsidRPr="00707C31" w14:paraId="1AB954B0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4BAB9" w14:textId="4B677480" w:rsidR="00B74B40" w:rsidRPr="00707C31" w:rsidRDefault="00F1068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สำหรับงวดสามเดือนสิ้นสุดวันที่</w:t>
            </w:r>
            <w:r w:rsidRPr="00707C3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707C3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D6BF5B1" w14:textId="05C56BDF" w:rsidR="00B74B40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1BD60C5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9361466" w14:textId="6FEFDA9B" w:rsidR="00B74B40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2565</w:t>
            </w:r>
          </w:p>
        </w:tc>
      </w:tr>
      <w:tr w:rsidR="00B74B40" w:rsidRPr="00707C31" w14:paraId="1D7E04CE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2B04A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4361E43E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707C3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B74B40" w:rsidRPr="00707C31" w14:paraId="07CEBF14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03FE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1E24E0BF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B74B40" w:rsidRPr="00707C31" w14:paraId="2B64715B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524E1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BE49193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AB172F7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4946145" w14:textId="77777777" w:rsidR="00B74B40" w:rsidRPr="00707C31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035A7" w:rsidRPr="00707C31" w14:paraId="681C1A7B" w14:textId="77777777" w:rsidTr="0002297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D690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  <w:shd w:val="clear" w:color="auto" w:fill="auto"/>
          </w:tcPr>
          <w:p w14:paraId="65922700" w14:textId="5B2370BD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311</w:t>
            </w: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2EF0A7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7711415" w14:textId="73B6F705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346</w:t>
            </w:r>
          </w:p>
        </w:tc>
      </w:tr>
      <w:tr w:rsidR="00B035A7" w:rsidRPr="00707C31" w14:paraId="22247526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0CB0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 ๆ</w:t>
            </w:r>
          </w:p>
        </w:tc>
        <w:tc>
          <w:tcPr>
            <w:tcW w:w="1323" w:type="dxa"/>
            <w:shd w:val="clear" w:color="auto" w:fill="auto"/>
          </w:tcPr>
          <w:p w14:paraId="7FE8DBE5" w14:textId="0970A1FF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18</w:t>
            </w: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348EE0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FE07CE7" w14:textId="6BF15E08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B035A7" w:rsidRPr="00707C31" w14:paraId="507044A2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EF45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  <w:shd w:val="clear" w:color="auto" w:fill="auto"/>
          </w:tcPr>
          <w:p w14:paraId="31E19184" w14:textId="46D0A539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411</w:t>
            </w: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598470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DE8A0DF" w14:textId="24D1AC38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357</w:t>
            </w:r>
          </w:p>
        </w:tc>
      </w:tr>
      <w:tr w:rsidR="00B035A7" w:rsidRPr="00707C31" w14:paraId="182772F3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5C87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  <w:shd w:val="clear" w:color="auto" w:fill="auto"/>
          </w:tcPr>
          <w:p w14:paraId="3EE8D10E" w14:textId="4D19FAFB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</w:t>
            </w:r>
            <w:r w:rsidR="0021757C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4A8CCB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AC379E0" w14:textId="016B950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132</w:t>
            </w:r>
          </w:p>
        </w:tc>
      </w:tr>
      <w:tr w:rsidR="00B035A7" w:rsidRPr="00707C31" w14:paraId="34BD8246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18F5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 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6B941BB9" w14:textId="370FBC56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</w:t>
            </w:r>
            <w:r w:rsidR="0021757C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BF8675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24EFF" w14:textId="54952775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77</w:t>
            </w:r>
          </w:p>
        </w:tc>
      </w:tr>
      <w:tr w:rsidR="00B035A7" w:rsidRPr="00707C31" w14:paraId="625610FA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B982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949D7" w14:textId="61BA85E7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14:paraId="28A29AF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0CC9B" w14:textId="33E612EE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917</w:t>
            </w:r>
          </w:p>
        </w:tc>
      </w:tr>
      <w:tr w:rsidR="00B035A7" w:rsidRPr="00707C31" w14:paraId="64C5A620" w14:textId="77777777" w:rsidTr="007872B2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6294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24FA61A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4815435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8377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035A7" w:rsidRPr="00707C31" w14:paraId="1E55D0F0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3132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882D73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E86880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A1E7AB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035A7" w:rsidRPr="00707C31" w14:paraId="5629BAE1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D4B9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  <w:shd w:val="clear" w:color="auto" w:fill="auto"/>
          </w:tcPr>
          <w:p w14:paraId="138A0034" w14:textId="601A5945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47</w:t>
            </w:r>
            <w:r w:rsidR="0021757C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03699A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9B0FEBF" w14:textId="40A9ADA7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488</w:t>
            </w:r>
          </w:p>
        </w:tc>
      </w:tr>
      <w:tr w:rsidR="00B035A7" w:rsidRPr="00707C31" w14:paraId="16B16D21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32D3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11B85C2" w14:textId="33716355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48</w:t>
            </w:r>
            <w:r w:rsidR="0021757C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7E71BF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8F7A6" w14:textId="387ACEEE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429</w:t>
            </w:r>
          </w:p>
        </w:tc>
      </w:tr>
      <w:tr w:rsidR="00B035A7" w:rsidRPr="00707C31" w14:paraId="73149D44" w14:textId="77777777" w:rsidTr="00F1068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44BF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295A0" w14:textId="62483F5C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954</w:t>
            </w: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3C2E7A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CD06B" w14:textId="6E403B53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917</w:t>
            </w:r>
          </w:p>
        </w:tc>
      </w:tr>
      <w:tr w:rsidR="00F10686" w:rsidRPr="00707C31" w14:paraId="1784245C" w14:textId="77777777" w:rsidTr="00F1068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95114" w14:textId="77777777" w:rsidR="00F10686" w:rsidRPr="00707C31" w:rsidRDefault="00F10686" w:rsidP="00D3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386846EE" w14:textId="77777777" w:rsidR="00F10686" w:rsidRPr="00707C31" w:rsidRDefault="00F10686" w:rsidP="00D3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375EA10" w14:textId="77777777" w:rsidR="00F10686" w:rsidRPr="00707C31" w:rsidRDefault="00F10686" w:rsidP="00D3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113DF" w14:textId="77777777" w:rsidR="00F10686" w:rsidRPr="00707C31" w:rsidRDefault="00F10686" w:rsidP="00D3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</w:tr>
      <w:bookmarkEnd w:id="7"/>
      <w:tr w:rsidR="00F10686" w:rsidRPr="00707C31" w14:paraId="244A07E4" w14:textId="77777777" w:rsidTr="00F10686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602882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3A2E7BA4" w14:textId="4B3CD6C9" w:rsidR="00F10686" w:rsidRPr="00707C31" w:rsidRDefault="00F10686" w:rsidP="00F8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F10686" w:rsidRPr="00707C31" w14:paraId="611D3BB2" w14:textId="77777777" w:rsidTr="00D87940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D69FA" w14:textId="1B88FF81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สำหรับงวดหกเดือนสิ้นสุดวันที่</w:t>
            </w:r>
            <w:r w:rsidRPr="00707C3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707C3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E7785D8" w14:textId="50508DA5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A568A2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4FE0BF3" w14:textId="45BE890B" w:rsidR="00F10686" w:rsidRPr="00707C31" w:rsidRDefault="005F7D11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2565</w:t>
            </w:r>
          </w:p>
        </w:tc>
      </w:tr>
      <w:tr w:rsidR="00F10686" w:rsidRPr="00707C31" w14:paraId="0B65F71E" w14:textId="77777777" w:rsidTr="00D87940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1460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3482724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707C3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F10686" w:rsidRPr="00707C31" w14:paraId="1BC6A6E3" w14:textId="77777777" w:rsidTr="00D87940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5E2A8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7F954009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F10686" w:rsidRPr="00707C31" w14:paraId="22ED5D04" w14:textId="77777777" w:rsidTr="00D87940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D11A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D9A2C0C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E98AB0A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1E680F1" w14:textId="77777777" w:rsidR="00F10686" w:rsidRPr="00707C31" w:rsidRDefault="00F10686" w:rsidP="00D87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035A7" w:rsidRPr="00707C31" w14:paraId="143CED85" w14:textId="77777777" w:rsidTr="00D87940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6368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  <w:shd w:val="clear" w:color="auto" w:fill="auto"/>
          </w:tcPr>
          <w:p w14:paraId="7A3684DF" w14:textId="60C2151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607</w:t>
            </w: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894692F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093E175" w14:textId="39F5716B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693</w:t>
            </w:r>
          </w:p>
        </w:tc>
      </w:tr>
      <w:tr w:rsidR="00B035A7" w:rsidRPr="00707C31" w14:paraId="12E058A6" w14:textId="77777777" w:rsidTr="00D87940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0BAA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 ๆ</w:t>
            </w:r>
          </w:p>
        </w:tc>
        <w:tc>
          <w:tcPr>
            <w:tcW w:w="1323" w:type="dxa"/>
            <w:shd w:val="clear" w:color="auto" w:fill="auto"/>
          </w:tcPr>
          <w:p w14:paraId="7FB50FAC" w14:textId="27E2EA33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86</w:t>
            </w: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027417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D07E4C6" w14:textId="3EE26D83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</w:t>
            </w:r>
          </w:p>
        </w:tc>
      </w:tr>
      <w:tr w:rsidR="00B035A7" w:rsidRPr="00707C31" w14:paraId="63E3D0CA" w14:textId="77777777" w:rsidTr="00D87940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58E2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  <w:shd w:val="clear" w:color="auto" w:fill="auto"/>
          </w:tcPr>
          <w:p w14:paraId="271C4531" w14:textId="4518367C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769</w:t>
            </w: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297316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D4F3CFE" w14:textId="0A8349FE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669</w:t>
            </w:r>
          </w:p>
        </w:tc>
      </w:tr>
      <w:tr w:rsidR="00B035A7" w:rsidRPr="00707C31" w14:paraId="56B62AFA" w14:textId="77777777" w:rsidTr="00D87940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DB12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  <w:shd w:val="clear" w:color="auto" w:fill="auto"/>
          </w:tcPr>
          <w:p w14:paraId="2F12AC05" w14:textId="36BE9E8D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33</w:t>
            </w:r>
            <w:r w:rsidR="0021757C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A5DF6C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1D154FD" w14:textId="0D28D462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352</w:t>
            </w:r>
          </w:p>
        </w:tc>
      </w:tr>
      <w:tr w:rsidR="00B035A7" w:rsidRPr="00707C31" w14:paraId="606D33EE" w14:textId="77777777" w:rsidTr="00D87940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B9416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 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5C8CE39C" w14:textId="324123B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177</w:t>
            </w: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404CCC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1112F" w14:textId="69912ECD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168</w:t>
            </w:r>
          </w:p>
        </w:tc>
      </w:tr>
      <w:tr w:rsidR="00B035A7" w:rsidRPr="00707C31" w14:paraId="37E40A2A" w14:textId="77777777" w:rsidTr="00D87940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E14F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729F7" w14:textId="19193E93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="005F7D11"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97</w:t>
            </w:r>
            <w:r w:rsidR="0021757C"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381A13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30643" w14:textId="5A960E43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B035A7"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893</w:t>
            </w:r>
          </w:p>
        </w:tc>
      </w:tr>
    </w:tbl>
    <w:p w14:paraId="07334A9D" w14:textId="77777777" w:rsidR="001A40A0" w:rsidRPr="00707C31" w:rsidRDefault="001A40A0">
      <w:r w:rsidRPr="00707C31">
        <w:br w:type="page"/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D10A4C" w:rsidRPr="00707C31" w14:paraId="5F637A78" w14:textId="77777777" w:rsidTr="00B72935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6AE39" w14:textId="27DA9282" w:rsidR="00D10A4C" w:rsidRPr="00707C31" w:rsidRDefault="00D10A4C" w:rsidP="00F8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6C5DA3D8" w14:textId="62944534" w:rsidR="00D10A4C" w:rsidRPr="00707C31" w:rsidRDefault="00D10A4C" w:rsidP="00F8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D10A4C" w:rsidRPr="00707C31" w14:paraId="18358439" w14:textId="77777777" w:rsidTr="00034EAC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DB35E" w14:textId="103A2CCD" w:rsidR="00D10A4C" w:rsidRPr="00707C31" w:rsidRDefault="00D10A4C" w:rsidP="00D1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6"/>
                <w:szCs w:val="1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สำหรับงวดหกเดือนสิ้นสุดวันที่</w:t>
            </w:r>
            <w:r w:rsidRPr="00707C3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5F7D11" w:rsidRPr="00707C3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707C3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2B6D891" w14:textId="5F49640F" w:rsidR="00D10A4C" w:rsidRPr="00707C31" w:rsidRDefault="005F7D11" w:rsidP="00D1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16"/>
                <w:szCs w:val="1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B9F0E17" w14:textId="77777777" w:rsidR="00D10A4C" w:rsidRPr="00707C31" w:rsidRDefault="00D10A4C" w:rsidP="00D1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FEC52E9" w14:textId="4A3330BE" w:rsidR="00D10A4C" w:rsidRPr="00707C31" w:rsidRDefault="005F7D11" w:rsidP="00D1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16"/>
                <w:szCs w:val="1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2565</w:t>
            </w:r>
          </w:p>
        </w:tc>
      </w:tr>
      <w:tr w:rsidR="00D10A4C" w:rsidRPr="00707C31" w14:paraId="12A72570" w14:textId="77777777" w:rsidTr="0022102D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E77D7" w14:textId="77777777" w:rsidR="00D10A4C" w:rsidRPr="00707C31" w:rsidRDefault="00D10A4C" w:rsidP="00D1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0CBB909A" w14:textId="444D1EBB" w:rsidR="00D10A4C" w:rsidRPr="00707C31" w:rsidRDefault="00D10A4C" w:rsidP="00D1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16"/>
                <w:szCs w:val="1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707C3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D10A4C" w:rsidRPr="00707C31" w14:paraId="0C5EF634" w14:textId="77777777" w:rsidTr="00D87940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E481B" w14:textId="77777777" w:rsidR="00D10A4C" w:rsidRPr="00707C31" w:rsidRDefault="00D10A4C" w:rsidP="00D1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A00E69C" w14:textId="77777777" w:rsidR="00D10A4C" w:rsidRPr="00707C31" w:rsidRDefault="00D10A4C" w:rsidP="00D1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F9BCE5B" w14:textId="77777777" w:rsidR="00D10A4C" w:rsidRPr="00707C31" w:rsidRDefault="00D10A4C" w:rsidP="00D1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748512C" w14:textId="77777777" w:rsidR="00D10A4C" w:rsidRPr="00707C31" w:rsidRDefault="00D10A4C" w:rsidP="00D1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035A7" w:rsidRPr="00707C31" w14:paraId="3FDEBD28" w14:textId="77777777" w:rsidTr="00D87940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7EDF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  <w:shd w:val="clear" w:color="auto" w:fill="auto"/>
          </w:tcPr>
          <w:p w14:paraId="5B11556D" w14:textId="3A1C311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B035A7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06</w:t>
            </w:r>
            <w:r w:rsidR="0021757C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3072CFC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5559917" w14:textId="33E1D72F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B035A7"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069</w:t>
            </w:r>
          </w:p>
        </w:tc>
      </w:tr>
      <w:tr w:rsidR="00B035A7" w:rsidRPr="00707C31" w14:paraId="65EB7272" w14:textId="77777777" w:rsidTr="00D87940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B6B0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541651B9" w14:textId="4496B977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906</w:t>
            </w:r>
          </w:p>
        </w:tc>
        <w:tc>
          <w:tcPr>
            <w:tcW w:w="270" w:type="dxa"/>
            <w:shd w:val="clear" w:color="auto" w:fill="auto"/>
          </w:tcPr>
          <w:p w14:paraId="774A000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09E07" w14:textId="4DBCCE15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824</w:t>
            </w:r>
          </w:p>
        </w:tc>
      </w:tr>
      <w:tr w:rsidR="00B035A7" w:rsidRPr="00707C31" w14:paraId="02733F93" w14:textId="77777777" w:rsidTr="00D87940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25BA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2E025" w14:textId="64EBEDDB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B035A7"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97</w:t>
            </w:r>
            <w:r w:rsidR="0021757C"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DEDDA6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0C85C" w14:textId="0CDB0C29" w:rsidR="00B035A7" w:rsidRPr="00707C31" w:rsidRDefault="005F7D11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B035A7"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893</w:t>
            </w:r>
          </w:p>
        </w:tc>
      </w:tr>
    </w:tbl>
    <w:p w14:paraId="617A69E2" w14:textId="77777777" w:rsidR="00B74B40" w:rsidRPr="00707C31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43BDA7E1" w14:textId="6FE93A9C" w:rsidR="00B74B40" w:rsidRPr="00707C31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707C31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การกระทบยอดรายได้</w:t>
      </w:r>
      <w:r w:rsidRPr="00707C31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707C31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กำไรหรือขาดทุน</w:t>
      </w:r>
      <w:r w:rsidRPr="00707C31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707C31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สินทรัพย์และหนี้สินและรายการที่มีสาระสำคัญของส่วนงานที่รายงาน</w:t>
      </w:r>
    </w:p>
    <w:p w14:paraId="0D53154A" w14:textId="77777777" w:rsidR="00B74B40" w:rsidRPr="00707C31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6"/>
        <w:gridCol w:w="984"/>
        <w:gridCol w:w="255"/>
        <w:gridCol w:w="1016"/>
        <w:gridCol w:w="255"/>
        <w:gridCol w:w="984"/>
        <w:gridCol w:w="261"/>
        <w:gridCol w:w="1016"/>
      </w:tblGrid>
      <w:tr w:rsidR="00B70212" w:rsidRPr="00707C31" w14:paraId="4B242E91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77E52B9D" w14:textId="77777777" w:rsidR="00B70212" w:rsidRPr="00707C31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8" w:name="_Hlk130398308"/>
          </w:p>
        </w:tc>
        <w:tc>
          <w:tcPr>
            <w:tcW w:w="47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C72005" w14:textId="77777777" w:rsidR="00B70212" w:rsidRPr="00707C31" w:rsidRDefault="00B70212" w:rsidP="00EF0DA5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0212" w:rsidRPr="00707C31" w14:paraId="08A3D5F2" w14:textId="77777777" w:rsidTr="005E6A60">
        <w:trPr>
          <w:trHeight w:val="434"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461B46D8" w14:textId="77777777" w:rsidR="00B70212" w:rsidRPr="00707C31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473DE0" w14:textId="77777777" w:rsidR="00B70212" w:rsidRPr="00707C31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01D763F" w14:textId="77777777" w:rsidR="00B70212" w:rsidRPr="00707C31" w:rsidRDefault="00B70212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54E0763" w14:textId="77777777" w:rsidR="00B70212" w:rsidRPr="00707C31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7E12CC" w14:textId="1674227A" w:rsidR="00B70212" w:rsidRPr="00707C31" w:rsidRDefault="00B70212" w:rsidP="00EF0DA5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B70212" w:rsidRPr="00707C31" w14:paraId="2ED67F2D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10534A32" w14:textId="15FA5768" w:rsidR="00B70212" w:rsidRPr="00707C31" w:rsidRDefault="003812A0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07C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5F7D11" w:rsidRPr="00707C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707C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707C3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6520E81" w14:textId="56DDF6D2" w:rsidR="00B70212" w:rsidRPr="00707C31" w:rsidRDefault="005F7D11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503651B" w14:textId="77777777" w:rsidR="00B70212" w:rsidRPr="00707C31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E4AB718" w14:textId="2B1EF4F4" w:rsidR="00B70212" w:rsidRPr="00707C31" w:rsidRDefault="005F7D11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35ED7FB" w14:textId="77777777" w:rsidR="00B70212" w:rsidRPr="00707C31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8907DDE" w14:textId="12B0A27E" w:rsidR="00B70212" w:rsidRPr="00707C31" w:rsidRDefault="005F7D11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A3984A4" w14:textId="77777777" w:rsidR="00B70212" w:rsidRPr="00707C31" w:rsidRDefault="00B70212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BA25CFF" w14:textId="1BF60DE2" w:rsidR="00B70212" w:rsidRPr="00707C31" w:rsidRDefault="005F7D11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70212" w:rsidRPr="00707C31" w14:paraId="18E6415C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75D9A155" w14:textId="77777777" w:rsidR="00B70212" w:rsidRPr="00707C31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0F3EBA" w14:textId="77777777" w:rsidR="00B70212" w:rsidRPr="00707C31" w:rsidRDefault="00B70212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035A7" w:rsidRPr="00707C31" w14:paraId="6A93ED1E" w14:textId="77777777" w:rsidTr="002E2F6F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62D74" w14:textId="116D66D8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EEA9C78" w14:textId="37A6F009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2</w:t>
            </w:r>
            <w:r w:rsidR="00B035A7" w:rsidRPr="00707C31">
              <w:rPr>
                <w:rFonts w:ascii="Angsana New" w:hAnsi="Angsana New"/>
                <w:sz w:val="30"/>
                <w:szCs w:val="30"/>
              </w:rPr>
              <w:t>,</w:t>
            </w:r>
            <w:r w:rsidRPr="00707C31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981A5EC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DC7322A" w14:textId="4AB34776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</w:t>
            </w:r>
            <w:r w:rsidR="00B035A7" w:rsidRPr="00707C31">
              <w:rPr>
                <w:rFonts w:ascii="Angsana New" w:hAnsi="Angsana New"/>
                <w:sz w:val="30"/>
                <w:szCs w:val="30"/>
              </w:rPr>
              <w:t>,</w:t>
            </w:r>
            <w:r w:rsidRPr="00707C31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C5086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9E14C" w14:textId="7957F004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4F86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B42F1" w14:textId="7566104C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B035A7" w:rsidRPr="00707C31" w14:paraId="45565B9C" w14:textId="77777777" w:rsidTr="002E2F6F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47FC825F" w14:textId="3B573569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D22549F" w14:textId="01370420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17</w:t>
            </w:r>
            <w:r w:rsidR="0021757C" w:rsidRPr="00707C31">
              <w:rPr>
                <w:rFonts w:ascii="Angsana New" w:hAnsi="Angsana New"/>
                <w:sz w:val="30"/>
                <w:szCs w:val="30"/>
              </w:rPr>
              <w:t>9</w:t>
            </w:r>
            <w:r w:rsidRPr="00707C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91536FE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DEBA94E" w14:textId="18747239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11</w:t>
            </w:r>
            <w:r w:rsidR="0021757C" w:rsidRPr="00707C31">
              <w:rPr>
                <w:rFonts w:ascii="Angsana New" w:hAnsi="Angsana New"/>
                <w:sz w:val="30"/>
                <w:szCs w:val="30"/>
              </w:rPr>
              <w:t>7</w:t>
            </w:r>
            <w:r w:rsidRPr="00707C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4CAF8EB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9BC1247" w14:textId="49A2A3BD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7</w:t>
            </w:r>
            <w:r w:rsidRPr="00707C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F1635DD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D33BB" w14:textId="362F463F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4</w:t>
            </w:r>
            <w:r w:rsidRPr="00707C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35A7" w:rsidRPr="00707C31" w14:paraId="49AD5DB9" w14:textId="77777777" w:rsidTr="002E2F6F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1D053EE0" w14:textId="35F9227B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D49CAA0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2EF3F41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F5A8670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EE4711E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CD4849C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FF0202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D4217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5A7" w:rsidRPr="00707C31" w14:paraId="77C86D66" w14:textId="77777777" w:rsidTr="002E2F6F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6B8E8B0D" w14:textId="32B13558" w:rsidR="00B035A7" w:rsidRPr="00707C31" w:rsidRDefault="00B035A7" w:rsidP="00B035A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6796C9B" w14:textId="143047FD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B484BF5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F969AB7" w14:textId="30288648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FBA5ED4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BD4F110" w14:textId="76DA72BD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330CB0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8B730" w14:textId="28C9002C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B035A7" w:rsidRPr="00707C31" w14:paraId="43D93C46" w14:textId="77777777" w:rsidTr="002E2F6F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2FB696ED" w14:textId="3F2BD8E9" w:rsidR="00B035A7" w:rsidRPr="00707C31" w:rsidRDefault="00B035A7" w:rsidP="00B035A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AC8DC9D" w14:textId="7A02D449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6C436B2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0732554" w14:textId="10901F70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C6BD91D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074FFF4" w14:textId="5BC13045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83</w:t>
            </w:r>
            <w:r w:rsidRPr="00707C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38C2C5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E4426" w14:textId="7EAE4B45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89</w:t>
            </w:r>
            <w:r w:rsidRPr="00707C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35A7" w:rsidRPr="00707C31" w14:paraId="3DC20A1C" w14:textId="77777777" w:rsidTr="002E2F6F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6902A263" w14:textId="01B6B233" w:rsidR="00B035A7" w:rsidRPr="00707C31" w:rsidRDefault="00B035A7" w:rsidP="00B035A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707C3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 xml:space="preserve">   ซึ่งเป็นไปตาม </w:t>
            </w:r>
            <w:r w:rsidRPr="00707C31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F22946A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1CA71A" w14:textId="1CA493D5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74362F1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4AC7332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3790DD" w14:textId="26CC241A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1BD5BE8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091B23F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787BA327" w14:textId="706FC239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A2F0122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C4626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384B59D5" w14:textId="7C34CADD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B035A7" w:rsidRPr="00707C31" w14:paraId="32638676" w14:textId="77777777" w:rsidTr="002E2F6F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6DC169F6" w14:textId="71F502E7" w:rsidR="00B035A7" w:rsidRPr="00707C31" w:rsidRDefault="00B035A7" w:rsidP="00F80E8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  <w:r w:rsidR="00F80E85" w:rsidRPr="00707C31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  <w:r w:rsidR="00F80E85" w:rsidRPr="00707C31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F80E85" w:rsidRPr="00707C3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AFFB9" w14:textId="1BD2357D" w:rsidR="00B035A7" w:rsidRPr="00707C31" w:rsidRDefault="00B035A7" w:rsidP="00F8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10131B4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C8389" w14:textId="1B813174" w:rsidR="00B035A7" w:rsidRPr="00707C31" w:rsidRDefault="00B035A7" w:rsidP="00F8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7AEDAA3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67E14" w14:textId="09225EFD" w:rsidR="00B035A7" w:rsidRPr="00707C31" w:rsidRDefault="005F7D11" w:rsidP="00F8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61F771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8A58B" w14:textId="3EE4BC8C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B035A7" w:rsidRPr="00707C31" w14:paraId="3944B511" w14:textId="77777777" w:rsidTr="002E2F6F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2F2A22DA" w14:textId="72267806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7E014" w14:textId="54E9E9FA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035A7" w:rsidRPr="00707C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21757C" w:rsidRPr="00707C3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DAC6C22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D1A6A" w14:textId="268D167E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035A7" w:rsidRPr="00707C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  <w:r w:rsidR="0021757C" w:rsidRPr="00707C3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3AB019D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9CB36" w14:textId="0D2D70CC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FA5B50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1EA24A" w14:textId="02472DF1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</w:tr>
      <w:bookmarkEnd w:id="8"/>
    </w:tbl>
    <w:p w14:paraId="4CCC6E35" w14:textId="77777777" w:rsidR="00EB217A" w:rsidRPr="00707C31" w:rsidRDefault="00EB217A" w:rsidP="00EF0DA5"/>
    <w:p w14:paraId="25F789BF" w14:textId="59ACB8A0" w:rsidR="003812A0" w:rsidRPr="00707C31" w:rsidRDefault="00381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707C31">
        <w:br w:type="page"/>
      </w:r>
    </w:p>
    <w:p w14:paraId="5233B601" w14:textId="77777777" w:rsidR="003812A0" w:rsidRPr="00707C31" w:rsidRDefault="003812A0" w:rsidP="003812A0">
      <w:pPr>
        <w:rPr>
          <w:cs/>
        </w:rPr>
        <w:sectPr w:rsidR="003812A0" w:rsidRPr="00707C31" w:rsidSect="00EB217A">
          <w:headerReference w:type="even" r:id="rId13"/>
          <w:headerReference w:type="default" r:id="rId14"/>
          <w:footerReference w:type="default" r:id="rId15"/>
          <w:headerReference w:type="first" r:id="rId16"/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6"/>
        <w:gridCol w:w="984"/>
        <w:gridCol w:w="255"/>
        <w:gridCol w:w="1016"/>
        <w:gridCol w:w="255"/>
        <w:gridCol w:w="984"/>
        <w:gridCol w:w="261"/>
        <w:gridCol w:w="1016"/>
      </w:tblGrid>
      <w:tr w:rsidR="003812A0" w:rsidRPr="00707C31" w14:paraId="6F45774D" w14:textId="77777777" w:rsidTr="00D8794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3F0BB5C4" w14:textId="77777777" w:rsidR="003812A0" w:rsidRPr="00707C31" w:rsidRDefault="003812A0" w:rsidP="00D8794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F4904AF" w14:textId="77777777" w:rsidR="003812A0" w:rsidRPr="00707C31" w:rsidRDefault="003812A0" w:rsidP="00D87940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12A0" w:rsidRPr="00707C31" w14:paraId="01E8D7C3" w14:textId="77777777" w:rsidTr="00D87940">
        <w:trPr>
          <w:trHeight w:val="434"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56FEBAFC" w14:textId="77777777" w:rsidR="003812A0" w:rsidRPr="00707C31" w:rsidRDefault="003812A0" w:rsidP="00D8794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832B0" w14:textId="77777777" w:rsidR="003812A0" w:rsidRPr="00707C31" w:rsidRDefault="003812A0" w:rsidP="00D8794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9D34F3" w14:textId="77777777" w:rsidR="003812A0" w:rsidRPr="00707C31" w:rsidRDefault="003812A0" w:rsidP="00D8794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1050BCB" w14:textId="77777777" w:rsidR="003812A0" w:rsidRPr="00707C31" w:rsidRDefault="003812A0" w:rsidP="00D8794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24975" w14:textId="77777777" w:rsidR="003812A0" w:rsidRPr="00707C31" w:rsidRDefault="003812A0" w:rsidP="00D87940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3812A0" w:rsidRPr="00707C31" w14:paraId="61CAF4D4" w14:textId="77777777" w:rsidTr="00D8794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5CAA078A" w14:textId="36520B81" w:rsidR="003812A0" w:rsidRPr="00707C31" w:rsidRDefault="003812A0" w:rsidP="00D8794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707C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5F7D11" w:rsidRPr="00707C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707C3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707C3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1F01FB7" w14:textId="4B65066C" w:rsidR="003812A0" w:rsidRPr="00707C31" w:rsidRDefault="005F7D11" w:rsidP="00D8794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3FD6D25" w14:textId="77777777" w:rsidR="003812A0" w:rsidRPr="00707C31" w:rsidRDefault="003812A0" w:rsidP="00D8794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C511117" w14:textId="03EB7A03" w:rsidR="003812A0" w:rsidRPr="00707C31" w:rsidRDefault="005F7D11" w:rsidP="00D8794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D097872" w14:textId="77777777" w:rsidR="003812A0" w:rsidRPr="00707C31" w:rsidRDefault="003812A0" w:rsidP="00D8794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F5E8621" w14:textId="28775A1F" w:rsidR="003812A0" w:rsidRPr="00707C31" w:rsidRDefault="005F7D11" w:rsidP="00D8794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84C7C3A" w14:textId="77777777" w:rsidR="003812A0" w:rsidRPr="00707C31" w:rsidRDefault="003812A0" w:rsidP="00D8794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946878D" w14:textId="0E237586" w:rsidR="003812A0" w:rsidRPr="00707C31" w:rsidRDefault="005F7D11" w:rsidP="00D8794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3812A0" w:rsidRPr="00707C31" w14:paraId="2480CB47" w14:textId="77777777" w:rsidTr="00D8794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421F433B" w14:textId="77777777" w:rsidR="003812A0" w:rsidRPr="00707C31" w:rsidRDefault="003812A0" w:rsidP="00D8794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462FC95" w14:textId="77777777" w:rsidR="003812A0" w:rsidRPr="00707C31" w:rsidRDefault="003812A0" w:rsidP="00D8794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035A7" w:rsidRPr="00707C31" w14:paraId="07A39355" w14:textId="77777777" w:rsidTr="00D959CB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332E3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1C43557" w14:textId="6605D3A6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5</w:t>
            </w:r>
            <w:r w:rsidR="00B035A7" w:rsidRPr="00707C31">
              <w:rPr>
                <w:rFonts w:ascii="Angsana New" w:hAnsi="Angsana New"/>
                <w:sz w:val="30"/>
                <w:szCs w:val="30"/>
              </w:rPr>
              <w:t>,</w:t>
            </w:r>
            <w:r w:rsidRPr="00707C31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F3EFC48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E614068" w14:textId="44685B1D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6</w:t>
            </w:r>
            <w:r w:rsidR="00B035A7" w:rsidRPr="00707C31">
              <w:rPr>
                <w:rFonts w:ascii="Angsana New" w:hAnsi="Angsana New"/>
                <w:sz w:val="30"/>
                <w:szCs w:val="30"/>
              </w:rPr>
              <w:t>,</w:t>
            </w:r>
            <w:r w:rsidRPr="00707C31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09F22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5D4E3" w14:textId="0E5FEE4B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4D3C4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F519" w14:textId="2604191B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218</w:t>
            </w:r>
          </w:p>
        </w:tc>
      </w:tr>
      <w:tr w:rsidR="00B035A7" w:rsidRPr="00707C31" w14:paraId="52FA5326" w14:textId="77777777" w:rsidTr="00D959CB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2957CFCA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8CB3CCB" w14:textId="425164DD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332</w:t>
            </w:r>
            <w:r w:rsidRPr="00707C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7E80B5E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C08E3E6" w14:textId="14386E84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313</w:t>
            </w:r>
            <w:r w:rsidRPr="00707C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C1BC4B9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056C2B4" w14:textId="627708BA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13</w:t>
            </w:r>
            <w:r w:rsidRPr="00707C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B78308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AB3A2" w14:textId="3FA16938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47</w:t>
            </w:r>
            <w:r w:rsidRPr="00707C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35A7" w:rsidRPr="00707C31" w14:paraId="75D447D6" w14:textId="77777777" w:rsidTr="00D959CB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6854B809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5252C4E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E21698D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2DB2F6B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DB71CF9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4DF5519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6D0755A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2CC4B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5A7" w:rsidRPr="00707C31" w14:paraId="307B032F" w14:textId="77777777" w:rsidTr="00D959CB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6BD4E0D7" w14:textId="77777777" w:rsidR="00B035A7" w:rsidRPr="00707C31" w:rsidRDefault="00B035A7" w:rsidP="00B035A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0C27AEF" w14:textId="0E9CF056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FF31325" w14:textId="77777777" w:rsidR="00B035A7" w:rsidRPr="00707C31" w:rsidRDefault="00B035A7" w:rsidP="00B035A7">
            <w:pPr>
              <w:tabs>
                <w:tab w:val="clear" w:pos="680"/>
                <w:tab w:val="left" w:pos="540"/>
                <w:tab w:val="decimal" w:pos="70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B3230A2" w14:textId="26F7E8D1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F80878C" w14:textId="77777777" w:rsidR="00B035A7" w:rsidRPr="00707C31" w:rsidRDefault="00B035A7" w:rsidP="00B035A7">
            <w:pPr>
              <w:tabs>
                <w:tab w:val="clear" w:pos="680"/>
                <w:tab w:val="left" w:pos="540"/>
                <w:tab w:val="decimal" w:pos="70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0DCF7C0" w14:textId="459D92B7" w:rsidR="00B035A7" w:rsidRPr="00707C31" w:rsidRDefault="00D02350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8195E30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F1E52" w14:textId="744CB5D8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035A7" w:rsidRPr="00707C31" w14:paraId="52D2AF8F" w14:textId="77777777" w:rsidTr="00D959CB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7A360247" w14:textId="77777777" w:rsidR="00B035A7" w:rsidRPr="00707C31" w:rsidRDefault="00B035A7" w:rsidP="00B035A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50266B1" w14:textId="5C9D10ED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82A4262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8417847" w14:textId="11E2BC01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2B00AFF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6A28BE3" w14:textId="48C2DE8E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4DD6699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5BAF9" w14:textId="09E845E7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B035A7" w:rsidRPr="00707C31" w14:paraId="17C71737" w14:textId="77777777" w:rsidTr="00D959CB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77A5D743" w14:textId="77777777" w:rsidR="00B035A7" w:rsidRPr="00707C31" w:rsidRDefault="00B035A7" w:rsidP="00B035A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0402F22" w14:textId="18FC87C5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95D06B1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0D677E2" w14:textId="08A61F50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EC21328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665E1B0" w14:textId="0EB32599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167</w:t>
            </w:r>
            <w:r w:rsidRPr="00707C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D8FF607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E4343" w14:textId="27CBA78A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(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171</w:t>
            </w:r>
            <w:r w:rsidRPr="00707C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35A7" w:rsidRPr="00707C31" w14:paraId="04E425F2" w14:textId="77777777" w:rsidTr="00D959CB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4BD26375" w14:textId="3FEEFF5D" w:rsidR="00B035A7" w:rsidRPr="00707C31" w:rsidRDefault="00B035A7" w:rsidP="00B035A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707C3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 xml:space="preserve">   ซึ่งเป็นไปตาม </w:t>
            </w:r>
            <w:r w:rsidRPr="00707C31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5F7D11" w:rsidRPr="00707C3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82DAC19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613E6E79" w14:textId="6B30124C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320F22C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27ABC13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75023" w14:textId="598DECFB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7CA137F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4C94F59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7E5AE598" w14:textId="29F5CDF8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026FF18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8575D" w14:textId="77777777" w:rsidR="00B035A7" w:rsidRPr="00707C31" w:rsidRDefault="00B035A7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7314ED65" w14:textId="50E76718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B035A7" w:rsidRPr="00707C31" w14:paraId="4BD1DD61" w14:textId="77777777" w:rsidTr="00D959CB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3F906624" w14:textId="4B1593CF" w:rsidR="00B035A7" w:rsidRPr="00707C31" w:rsidRDefault="00B035A7" w:rsidP="00F80E8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707C31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07C3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B59E2" w14:textId="53AF9E37" w:rsidR="00B035A7" w:rsidRPr="00707C31" w:rsidRDefault="00B035A7" w:rsidP="00F8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5A3EEAB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7FF79" w14:textId="28F5BA50" w:rsidR="00B035A7" w:rsidRPr="00707C31" w:rsidRDefault="00B035A7" w:rsidP="00F8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6E08744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23264" w14:textId="31DB8D8B" w:rsidR="00B035A7" w:rsidRPr="00707C31" w:rsidRDefault="005F7D11" w:rsidP="00F8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543F561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2955EB" w14:textId="1E963A6E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B035A7" w:rsidRPr="00707C31" w14:paraId="08347440" w14:textId="77777777" w:rsidTr="00D959CB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4D26B73E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7C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099AB" w14:textId="7F0699DF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035A7" w:rsidRPr="00707C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C240E49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44E634" w14:textId="24465839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035A7" w:rsidRPr="00707C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4403114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7C473" w14:textId="2748A2AB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828571B" w14:textId="77777777" w:rsidR="00B035A7" w:rsidRPr="00707C31" w:rsidRDefault="00B035A7" w:rsidP="00B0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A26CCC" w14:textId="16AB89A9" w:rsidR="00B035A7" w:rsidRPr="00707C31" w:rsidRDefault="005F7D11" w:rsidP="00B0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07C31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</w:tr>
    </w:tbl>
    <w:p w14:paraId="65FE1B5D" w14:textId="77777777" w:rsidR="00EB217A" w:rsidRPr="00707C31" w:rsidRDefault="00EB217A" w:rsidP="00EF0DA5">
      <w:pPr>
        <w:sectPr w:rsidR="00EB217A" w:rsidRPr="00707C31" w:rsidSect="00EB217A"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XSpec="center" w:tblpY="53"/>
        <w:tblW w:w="8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1"/>
        <w:gridCol w:w="872"/>
        <w:gridCol w:w="1352"/>
        <w:gridCol w:w="291"/>
        <w:gridCol w:w="1214"/>
      </w:tblGrid>
      <w:tr w:rsidR="00E9360F" w:rsidRPr="00707C31" w14:paraId="176B2445" w14:textId="77777777" w:rsidTr="00035C1F">
        <w:trPr>
          <w:trHeight w:val="401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6A3E990D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7E828872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97FDD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360F" w:rsidRPr="00707C31" w14:paraId="033C8433" w14:textId="77777777" w:rsidTr="00035C1F">
        <w:trPr>
          <w:trHeight w:val="401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045B1C99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3664CF88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A65DA" w14:textId="2838A202" w:rsidR="00E9360F" w:rsidRPr="00707C31" w:rsidRDefault="005F7D11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B2D97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B2D97"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2470A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B96" w14:textId="21FDEA9D" w:rsidR="00E9360F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9360F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360F"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9360F" w:rsidRPr="00707C31" w14:paraId="51C00AAB" w14:textId="77777777" w:rsidTr="00035C1F">
        <w:trPr>
          <w:trHeight w:val="387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43A84FAD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2B056DB4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E524F" w14:textId="0AF90503" w:rsidR="00E9360F" w:rsidRPr="00707C31" w:rsidRDefault="005F7D11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851D9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8F808" w14:textId="1278B639" w:rsidR="00E9360F" w:rsidRPr="00707C31" w:rsidRDefault="005F7D11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9360F" w:rsidRPr="00707C31" w14:paraId="09B66339" w14:textId="77777777" w:rsidTr="00035C1F">
        <w:trPr>
          <w:trHeight w:val="401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4F663210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1E9B77E4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324C4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360F" w:rsidRPr="00707C31" w14:paraId="57EEAC0A" w14:textId="77777777" w:rsidTr="00035C1F">
        <w:trPr>
          <w:trHeight w:val="401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35094A63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40779926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73B10D5" w14:textId="77777777" w:rsidR="00E9360F" w:rsidRPr="00707C31" w:rsidRDefault="00E9360F" w:rsidP="00EF0DA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4001A6E7" w14:textId="77777777" w:rsidR="00E9360F" w:rsidRPr="00707C31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1A6CB87F" w14:textId="77777777" w:rsidR="00E9360F" w:rsidRPr="00707C31" w:rsidRDefault="00E9360F" w:rsidP="00EF0DA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035A7" w:rsidRPr="00707C31" w14:paraId="26590523" w14:textId="77777777" w:rsidTr="00035C1F">
        <w:trPr>
          <w:trHeight w:val="387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7A4AD58B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23EF3480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2ABDE7D8" w14:textId="43D5C5C5" w:rsidR="00B035A7" w:rsidRPr="00707C31" w:rsidRDefault="005F7D11" w:rsidP="00B035A7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035A7"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52741F09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4BD786BE" w14:textId="55FFFF24" w:rsidR="00B035A7" w:rsidRPr="00707C31" w:rsidRDefault="005F7D11" w:rsidP="00B035A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035A7"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</w:tr>
      <w:tr w:rsidR="00B035A7" w:rsidRPr="00707C31" w14:paraId="31A776B5" w14:textId="77777777" w:rsidTr="00035C1F">
        <w:trPr>
          <w:trHeight w:val="401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4026C896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2AE9F72A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6CBBC379" w14:textId="478D818B" w:rsidR="00B035A7" w:rsidRPr="00707C31" w:rsidRDefault="005F7D11" w:rsidP="00B035A7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035A7"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A46E227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C5EF346" w14:textId="6B1BD37E" w:rsidR="00B035A7" w:rsidRPr="00707C31" w:rsidRDefault="005F7D11" w:rsidP="00B035A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035A7"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</w:p>
        </w:tc>
      </w:tr>
      <w:tr w:rsidR="00B035A7" w:rsidRPr="00707C31" w14:paraId="300EB99C" w14:textId="77777777" w:rsidTr="00035C1F">
        <w:trPr>
          <w:trHeight w:val="387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0081D307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0F895BC8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2CFE4" w14:textId="4C9073CE" w:rsidR="00B035A7" w:rsidRPr="00707C31" w:rsidRDefault="005F7D11" w:rsidP="00B035A7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035A7"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523E20B3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9646F" w14:textId="3CF8A82D" w:rsidR="00B035A7" w:rsidRPr="00707C31" w:rsidRDefault="005F7D11" w:rsidP="00B035A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035A7" w:rsidRPr="00707C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619</w:t>
            </w:r>
          </w:p>
        </w:tc>
      </w:tr>
      <w:tr w:rsidR="00B035A7" w:rsidRPr="00707C31" w14:paraId="3B1A0EC0" w14:textId="77777777" w:rsidTr="00035C1F">
        <w:trPr>
          <w:trHeight w:val="401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3FF373DB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79B07EC2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BCF64" w14:textId="2719EB30" w:rsidR="00B035A7" w:rsidRPr="00707C31" w:rsidRDefault="005F7D11" w:rsidP="00B035A7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B035A7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114FECFF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3B8EC" w14:textId="1724710A" w:rsidR="00B035A7" w:rsidRPr="00707C31" w:rsidRDefault="005F7D11" w:rsidP="00B035A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B035A7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350</w:t>
            </w:r>
          </w:p>
        </w:tc>
      </w:tr>
      <w:tr w:rsidR="00B035A7" w:rsidRPr="00707C31" w14:paraId="161F1C0D" w14:textId="77777777" w:rsidTr="002736C3">
        <w:trPr>
          <w:trHeight w:val="156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71B4AD7E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3B70C17F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BBEF63" w14:textId="77777777" w:rsidR="00B035A7" w:rsidRPr="00707C31" w:rsidRDefault="00B035A7" w:rsidP="00B035A7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17DBA965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FE480E" w14:textId="77777777" w:rsidR="00B035A7" w:rsidRPr="00707C31" w:rsidRDefault="00B035A7" w:rsidP="00B035A7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035A7" w:rsidRPr="00707C31" w14:paraId="2A157BB5" w14:textId="77777777" w:rsidTr="00035C1F">
        <w:trPr>
          <w:trHeight w:val="71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4283E5D4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5914DE51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A19D46" w14:textId="5DB1BAB2" w:rsidR="00B035A7" w:rsidRPr="00707C31" w:rsidRDefault="005F7D11" w:rsidP="00B035A7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035A7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231B43B9" w14:textId="77777777" w:rsidR="00B035A7" w:rsidRPr="00707C31" w:rsidRDefault="00B035A7" w:rsidP="00B035A7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01DA02" w14:textId="63793BD1" w:rsidR="00B035A7" w:rsidRPr="00707C31" w:rsidRDefault="005F7D11" w:rsidP="00B035A7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B035A7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341</w:t>
            </w:r>
          </w:p>
        </w:tc>
      </w:tr>
    </w:tbl>
    <w:p w14:paraId="6B154C02" w14:textId="77777777" w:rsidR="00EB217A" w:rsidRPr="00707C31" w:rsidRDefault="00EB217A" w:rsidP="00EF0DA5">
      <w:pPr>
        <w:rPr>
          <w:sz w:val="30"/>
          <w:szCs w:val="30"/>
        </w:rPr>
        <w:sectPr w:rsidR="00EB217A" w:rsidRPr="00707C31" w:rsidSect="00EB217A"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6E38A7E" w14:textId="77777777" w:rsidR="00035C1F" w:rsidRPr="00707C31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4C79B8B0" w14:textId="56723837" w:rsidR="00035C1F" w:rsidRPr="00707C31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4AF0DCD" w14:textId="77777777" w:rsidR="00035C1F" w:rsidRPr="00707C31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CC"/>
          <w:sz w:val="14"/>
          <w:szCs w:val="14"/>
          <w:cs/>
        </w:rPr>
      </w:pPr>
    </w:p>
    <w:p w14:paraId="7AB177D1" w14:textId="77777777" w:rsidR="00035C1F" w:rsidRPr="00707C31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707C31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Pr="00707C31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ส่วนใหญ่ใน</w:t>
      </w:r>
      <w:r w:rsidRPr="00707C31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ประเทศ</w:t>
      </w:r>
      <w:r w:rsidRPr="00707C31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Pr="00707C31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07C1C682" w14:textId="14818759" w:rsidR="00B70212" w:rsidRPr="00707C31" w:rsidRDefault="00B70212" w:rsidP="00EF0DA5">
      <w:pPr>
        <w:spacing w:line="240" w:lineRule="auto"/>
        <w:rPr>
          <w:sz w:val="20"/>
          <w:szCs w:val="20"/>
        </w:rPr>
      </w:pPr>
    </w:p>
    <w:p w14:paraId="09F1D1EE" w14:textId="77777777" w:rsidR="00F80E85" w:rsidRPr="00707C31" w:rsidRDefault="00F80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07C31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3C2F287" w14:textId="15D43B40" w:rsidR="00592ED8" w:rsidRPr="00707C31" w:rsidRDefault="00592ED8" w:rsidP="00EF0DA5">
      <w:pPr>
        <w:pStyle w:val="Heading1"/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18DF2433" w14:textId="0BC8B90D" w:rsidR="00592ED8" w:rsidRPr="00707C31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20"/>
          <w:szCs w:val="20"/>
        </w:rPr>
      </w:pPr>
    </w:p>
    <w:p w14:paraId="334666FF" w14:textId="1B6157C1" w:rsidR="00EC480A" w:rsidRPr="00707C31" w:rsidRDefault="00EC480A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9F1363" w:rsidRPr="00707C31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F7D11" w:rsidRPr="00707C31">
        <w:rPr>
          <w:rFonts w:ascii="Angsana New" w:hAnsi="Angsana New"/>
          <w:sz w:val="30"/>
          <w:szCs w:val="30"/>
        </w:rPr>
        <w:t>30</w:t>
      </w:r>
      <w:r w:rsidR="00EB2D97" w:rsidRPr="00707C31">
        <w:rPr>
          <w:rFonts w:ascii="Angsana New" w:hAnsi="Angsana New"/>
          <w:sz w:val="30"/>
          <w:szCs w:val="30"/>
        </w:rPr>
        <w:t xml:space="preserve"> </w:t>
      </w:r>
      <w:r w:rsidR="00EB2D97" w:rsidRPr="00707C31">
        <w:rPr>
          <w:rFonts w:ascii="Angsana New" w:hAnsi="Angsana New" w:hint="cs"/>
          <w:sz w:val="30"/>
          <w:szCs w:val="30"/>
          <w:cs/>
        </w:rPr>
        <w:t>มิถุนายน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 w:cstheme="majorBidi"/>
          <w:sz w:val="30"/>
          <w:szCs w:val="30"/>
        </w:rPr>
        <w:t>2566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5F7D11" w:rsidRPr="00707C31">
        <w:rPr>
          <w:rFonts w:asciiTheme="majorBidi" w:hAnsiTheme="majorBidi" w:cstheme="majorBidi"/>
          <w:sz w:val="30"/>
          <w:szCs w:val="30"/>
        </w:rPr>
        <w:t>14</w:t>
      </w:r>
      <w:r w:rsidR="00C83C58"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5F7D11" w:rsidRPr="00707C31">
        <w:rPr>
          <w:rFonts w:asciiTheme="majorBidi" w:hAnsiTheme="majorBidi" w:cstheme="majorBidi"/>
          <w:sz w:val="30"/>
          <w:szCs w:val="30"/>
        </w:rPr>
        <w:t>1</w:t>
      </w:r>
      <w:r w:rsidR="00EB2D97"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รวมและของเฉพาะกิจการน้อยกว่า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0EA934E3" w14:textId="35AC985F" w:rsidR="00592ED8" w:rsidRPr="00707C31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(ก)</w:t>
      </w:r>
      <w:r w:rsidRPr="00707C31">
        <w:rPr>
          <w:rFonts w:asciiTheme="majorBidi" w:hAnsiTheme="majorBidi" w:cstheme="majorBidi"/>
          <w:sz w:val="30"/>
          <w:szCs w:val="30"/>
          <w:cs/>
        </w:rPr>
        <w:tab/>
        <w:t>กลุ่มบริษัท</w:t>
      </w:r>
      <w:r w:rsidR="00EB492C" w:rsidRPr="00707C31">
        <w:rPr>
          <w:rFonts w:asciiTheme="majorBidi" w:hAnsiTheme="majorBidi" w:cstheme="majorBidi"/>
          <w:sz w:val="30"/>
          <w:szCs w:val="30"/>
          <w:cs/>
        </w:rPr>
        <w:t>/บริษัท</w:t>
      </w:r>
      <w:r w:rsidRPr="00707C31">
        <w:rPr>
          <w:rFonts w:asciiTheme="majorBidi" w:hAnsiTheme="majorBidi" w:cstheme="majorBidi"/>
          <w:sz w:val="30"/>
          <w:szCs w:val="30"/>
          <w:cs/>
        </w:rPr>
        <w:t>มีขาดทุนทางภาษียกมาจาก</w:t>
      </w:r>
      <w:r w:rsidR="00953FC5" w:rsidRPr="00707C31">
        <w:rPr>
          <w:rFonts w:asciiTheme="majorBidi" w:hAnsiTheme="majorBidi" w:cstheme="majorBidi"/>
          <w:sz w:val="30"/>
          <w:szCs w:val="30"/>
          <w:cs/>
        </w:rPr>
        <w:t>งวด</w:t>
      </w:r>
      <w:r w:rsidRPr="00707C31">
        <w:rPr>
          <w:rFonts w:asciiTheme="majorBidi" w:hAnsiTheme="majorBidi" w:cstheme="majorBidi"/>
          <w:sz w:val="30"/>
          <w:szCs w:val="30"/>
          <w:cs/>
        </w:rPr>
        <w:t>ก่อน และได้ถูกนำมาใช้เพื่อลดจำนวนกำไรเพื่อเสียภาษีใน</w:t>
      </w:r>
      <w:r w:rsidR="00953FC5" w:rsidRPr="00707C31">
        <w:rPr>
          <w:rFonts w:asciiTheme="majorBidi" w:hAnsiTheme="majorBidi" w:cstheme="majorBidi"/>
          <w:sz w:val="30"/>
          <w:szCs w:val="30"/>
          <w:cs/>
        </w:rPr>
        <w:t>งวด</w:t>
      </w:r>
      <w:r w:rsidRPr="00707C31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14:paraId="2426E302" w14:textId="733E155D" w:rsidR="00592ED8" w:rsidRPr="00707C31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(ข)</w:t>
      </w:r>
      <w:r w:rsidRPr="00707C31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</w:t>
      </w:r>
      <w:r w:rsidR="00FA5494" w:rsidRPr="00707C31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707C31">
        <w:rPr>
          <w:rFonts w:asciiTheme="majorBidi" w:hAnsiTheme="majorBidi" w:cstheme="majorBidi"/>
          <w:sz w:val="30"/>
          <w:szCs w:val="30"/>
          <w:cs/>
        </w:rPr>
        <w:t>และสำรองต่างๆ</w:t>
      </w:r>
    </w:p>
    <w:p w14:paraId="5775F7CE" w14:textId="69A2CB73" w:rsidR="00592ED8" w:rsidRPr="00707C31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(ค)</w:t>
      </w:r>
      <w:r w:rsidRPr="00707C31">
        <w:rPr>
          <w:rFonts w:asciiTheme="majorBidi" w:hAnsiTheme="majorBidi" w:cstheme="majorBidi"/>
          <w:sz w:val="30"/>
          <w:szCs w:val="30"/>
          <w:cs/>
        </w:rPr>
        <w:tab/>
        <w:t>ขาดทุนของบริษัทย่อยของกลุ่มบริษัท</w:t>
      </w:r>
      <w:r w:rsidR="00EB492C" w:rsidRPr="00707C31">
        <w:rPr>
          <w:rFonts w:asciiTheme="majorBidi" w:hAnsiTheme="majorBidi" w:cstheme="majorBidi"/>
          <w:sz w:val="30"/>
          <w:szCs w:val="30"/>
          <w:cs/>
        </w:rPr>
        <w:t>/บริษัท</w:t>
      </w:r>
      <w:r w:rsidRPr="00707C31">
        <w:rPr>
          <w:rFonts w:asciiTheme="majorBidi" w:hAnsiTheme="majorBidi" w:cstheme="majorBidi"/>
          <w:sz w:val="30"/>
          <w:szCs w:val="30"/>
          <w:cs/>
        </w:rPr>
        <w:t>ซึ่งไม่สามารถจะนำมาสุทธิกับกำไรของบริษัทย่อยแห่งอื่น</w:t>
      </w:r>
      <w:r w:rsidR="00DD0CEE" w:rsidRPr="00707C31">
        <w:rPr>
          <w:rFonts w:asciiTheme="majorBidi" w:hAnsiTheme="majorBidi" w:cstheme="majorBidi"/>
          <w:sz w:val="30"/>
          <w:szCs w:val="30"/>
          <w:cs/>
        </w:rPr>
        <w:t>ๆ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ของกลุ่มบริษัทในการคำนวณภาษีเงินได้</w:t>
      </w:r>
    </w:p>
    <w:p w14:paraId="669D932D" w14:textId="77777777" w:rsidR="002736C3" w:rsidRPr="00707C31" w:rsidRDefault="002736C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092BBE4" w14:textId="22A4F628" w:rsidR="00580AE7" w:rsidRPr="00707C31" w:rsidRDefault="00580AE7" w:rsidP="00411432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EBD1F" w14:textId="77777777" w:rsidR="007B28EE" w:rsidRPr="00707C31" w:rsidRDefault="007B28EE" w:rsidP="00EF0DA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p w14:paraId="39EA16F2" w14:textId="77777777" w:rsidR="00580AE7" w:rsidRPr="00707C31" w:rsidRDefault="00580AE7" w:rsidP="00EF0DA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47F083B" w14:textId="77777777" w:rsidR="00580AE7" w:rsidRPr="00707C31" w:rsidRDefault="00580AE7" w:rsidP="00EF0DA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p w14:paraId="786BBE82" w14:textId="52B405F9" w:rsidR="00C92C3C" w:rsidRPr="00707C31" w:rsidRDefault="00580AE7" w:rsidP="00EF0DA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07C31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</w:p>
    <w:p w14:paraId="22662692" w14:textId="01AF8A3F" w:rsidR="001E4DAF" w:rsidRPr="00707C31" w:rsidRDefault="001E4DAF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1E4DAF" w:rsidRPr="00707C31" w:rsidSect="00EB217A"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1E4DAF" w:rsidRPr="00707C31" w14:paraId="39442931" w14:textId="77777777" w:rsidTr="00561A8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14D8AB1" w14:textId="77777777" w:rsidR="001E4DAF" w:rsidRPr="00707C31" w:rsidRDefault="001E4DAF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6CE73FB" w14:textId="77777777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E4DAF" w:rsidRPr="00707C31" w14:paraId="0E1D2092" w14:textId="77777777" w:rsidTr="00561A8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6ED21CF" w14:textId="77777777" w:rsidR="001E4DAF" w:rsidRPr="00707C31" w:rsidRDefault="001E4DAF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5236AFFB" w14:textId="77777777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70A095A" w14:textId="77777777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7157B03" w14:textId="77777777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4DAF" w:rsidRPr="00707C31" w14:paraId="1C2F06B2" w14:textId="77777777" w:rsidTr="00561A8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E774BE5" w14:textId="614D13E2" w:rsidR="001E4DAF" w:rsidRPr="00707C31" w:rsidRDefault="001E4DAF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A42368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42368"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5F7D11"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vAlign w:val="bottom"/>
          </w:tcPr>
          <w:p w14:paraId="11A75547" w14:textId="77777777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B7F4A66" w14:textId="77777777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562171" w14:textId="77777777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DC597" w14:textId="77777777" w:rsidR="001E4DAF" w:rsidRPr="00707C31" w:rsidRDefault="001E4DAF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A20E05" w14:textId="77777777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707C3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09953" w14:textId="77777777" w:rsidR="001E4DAF" w:rsidRPr="00707C31" w:rsidRDefault="001E4DAF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6F83E" w14:textId="77777777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A6E3C5E" w14:textId="77777777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20E8D75" w14:textId="07B026BB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3559AE5" w14:textId="77777777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24116B" w14:textId="6D0FB397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0BD019F" w14:textId="77777777" w:rsidR="001E4DAF" w:rsidRPr="00707C31" w:rsidRDefault="001E4DAF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DF4231B" w14:textId="3DF69729" w:rsidR="001E4DAF" w:rsidRPr="00707C31" w:rsidRDefault="001E4DAF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9F37D7A" w14:textId="77777777" w:rsidR="001E4DAF" w:rsidRPr="00707C31" w:rsidRDefault="001E4DAF" w:rsidP="00EF0DA5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2193C7" w14:textId="77777777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4DAF" w:rsidRPr="00707C31" w14:paraId="6395299A" w14:textId="77777777" w:rsidTr="00561A8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320A67E" w14:textId="77777777" w:rsidR="001E4DAF" w:rsidRPr="00707C31" w:rsidRDefault="001E4DAF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26A002B9" w14:textId="77777777" w:rsidR="001E4DAF" w:rsidRPr="00707C31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E4DAF" w:rsidRPr="00707C31" w14:paraId="5B64DF31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6C69F433" w14:textId="77777777" w:rsidR="001E4DAF" w:rsidRPr="00707C31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37CA4103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CECED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78A1BF7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5F7A5E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1E6455C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9FFB2C3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179C299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B46AA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42D4DA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EC9B04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3D0E7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720FB4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D12171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FCB69B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F627E3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707C31" w14:paraId="6163BCCF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47D34FB1" w14:textId="77777777" w:rsidR="001E4DAF" w:rsidRPr="00707C31" w:rsidRDefault="001E4DAF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0A51192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79FC078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6A77870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C4270B" w14:textId="77777777" w:rsidR="001E4DAF" w:rsidRPr="00707C31" w:rsidRDefault="001E4DAF" w:rsidP="00EF0DA5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D1AC056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51A04C" w14:textId="77777777" w:rsidR="001E4DAF" w:rsidRPr="00707C31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7F6397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1C8BD8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2DBE34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E6977A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4DDAD8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D15ACD" w14:textId="77777777" w:rsidR="001E4DAF" w:rsidRPr="00707C31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952525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5BEB888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0BA2D2B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7DB" w:rsidRPr="00707C31" w14:paraId="6AAF2741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4A4F4A82" w14:textId="77777777" w:rsidR="00C427DB" w:rsidRPr="00707C31" w:rsidRDefault="00C427DB" w:rsidP="00C427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5EEA39FC" w14:textId="4AE2E599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5ABF73CD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7DCA77F4" w14:textId="7D8EFF89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68CED7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ED3EA0A" w14:textId="44F9F56E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02C67CF8" w14:textId="77777777" w:rsidR="00C427DB" w:rsidRPr="00707C31" w:rsidRDefault="00C427DB" w:rsidP="00C427DB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3B4E8D3" w14:textId="4CDE84C8" w:rsidR="00C427DB" w:rsidRPr="00707C31" w:rsidRDefault="005F7D11" w:rsidP="00C427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74</w:t>
            </w:r>
          </w:p>
        </w:tc>
        <w:tc>
          <w:tcPr>
            <w:tcW w:w="270" w:type="dxa"/>
          </w:tcPr>
          <w:p w14:paraId="1E549902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7EAE9B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FD31B8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694FA3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20FA5A" w14:textId="77777777" w:rsidR="00C427DB" w:rsidRPr="00707C31" w:rsidRDefault="00C427DB" w:rsidP="00C427D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313C3D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AE0DF94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FEE0E7F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707C31" w14:paraId="0FC113FD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5C81D209" w14:textId="77777777" w:rsidR="001E4DAF" w:rsidRPr="00707C31" w:rsidRDefault="001E4DAF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7B6392E9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3607E736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96"/>
                <w:tab w:val="decimal" w:pos="1245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683DD21D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B29806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C7EF0D4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CE9B5E8" w14:textId="77777777" w:rsidR="001E4DAF" w:rsidRPr="00707C31" w:rsidRDefault="001E4DAF" w:rsidP="00EF0DA5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CF4444C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ECE83B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960A5C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18269D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8E41E8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8833846" w14:textId="77777777" w:rsidR="001E4DAF" w:rsidRPr="00707C31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12AAD9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031235F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826B380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7DB" w:rsidRPr="00707C31" w14:paraId="23D22303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7D288641" w14:textId="77777777" w:rsidR="00C427DB" w:rsidRPr="00707C31" w:rsidRDefault="00C427DB" w:rsidP="00C427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16B37868" w14:textId="2C8C1261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418</w:t>
            </w:r>
          </w:p>
        </w:tc>
        <w:tc>
          <w:tcPr>
            <w:tcW w:w="270" w:type="dxa"/>
          </w:tcPr>
          <w:p w14:paraId="7E1EECF1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796"/>
                <w:tab w:val="decimal" w:pos="968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0374DE7A" w14:textId="57D20472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3587AACA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0AFD143" w14:textId="328CBE9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FBD4EC" w14:textId="77777777" w:rsidR="00C427DB" w:rsidRPr="00707C31" w:rsidRDefault="00C427DB" w:rsidP="00C427DB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245CEA" w14:textId="635B3A49" w:rsidR="00C427DB" w:rsidRPr="00707C31" w:rsidRDefault="005F7D11" w:rsidP="00C427D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443</w:t>
            </w:r>
          </w:p>
        </w:tc>
        <w:tc>
          <w:tcPr>
            <w:tcW w:w="270" w:type="dxa"/>
          </w:tcPr>
          <w:p w14:paraId="410D6E86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55EBA3" w14:textId="16EAF2F5" w:rsidR="00C427DB" w:rsidRPr="00707C31" w:rsidRDefault="00C427DB" w:rsidP="00C427DB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3DA7B3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A5775E9" w14:textId="47692B13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443</w:t>
            </w:r>
          </w:p>
        </w:tc>
        <w:tc>
          <w:tcPr>
            <w:tcW w:w="270" w:type="dxa"/>
          </w:tcPr>
          <w:p w14:paraId="68535D75" w14:textId="77777777" w:rsidR="00C427DB" w:rsidRPr="00707C31" w:rsidRDefault="00C427DB" w:rsidP="00C427DB">
            <w:pPr>
              <w:tabs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354E55" w14:textId="560460EB" w:rsidR="00C427DB" w:rsidRPr="00707C31" w:rsidRDefault="00C427DB" w:rsidP="00C427DB">
            <w:pPr>
              <w:pStyle w:val="acctfourfigures"/>
              <w:tabs>
                <w:tab w:val="clear" w:pos="765"/>
                <w:tab w:val="decimal" w:pos="471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0B043F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2AEB7E9" w14:textId="2FB56B37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443</w:t>
            </w:r>
          </w:p>
        </w:tc>
      </w:tr>
      <w:tr w:rsidR="00C427DB" w:rsidRPr="00707C31" w14:paraId="60C0B4F2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4F95FADD" w14:textId="77777777" w:rsidR="00C427DB" w:rsidRPr="00707C31" w:rsidRDefault="00C427DB" w:rsidP="00C427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47C5C2C8" w14:textId="0590D190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08CE4BF9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6D4556B6" w14:textId="67E0870D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181C7A5B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78EC0D0" w14:textId="47ED26BD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7B78A" w14:textId="77777777" w:rsidR="00C427DB" w:rsidRPr="00707C31" w:rsidRDefault="00C427DB" w:rsidP="00C427DB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3990A04" w14:textId="316B76B2" w:rsidR="00C427DB" w:rsidRPr="00707C31" w:rsidRDefault="005F7D11" w:rsidP="00C427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63</w:t>
            </w:r>
          </w:p>
        </w:tc>
        <w:tc>
          <w:tcPr>
            <w:tcW w:w="270" w:type="dxa"/>
          </w:tcPr>
          <w:p w14:paraId="41220FF9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CB9919" w14:textId="031163B9" w:rsidR="00C427DB" w:rsidRPr="00707C31" w:rsidRDefault="005F7D11" w:rsidP="00C427DB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67BD4585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430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320FFAB" w14:textId="0AF130BB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FD22BC" w14:textId="77777777" w:rsidR="00C427DB" w:rsidRPr="00707C31" w:rsidRDefault="00C427DB" w:rsidP="00C427DB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2A3115" w14:textId="61E73266" w:rsidR="00C427DB" w:rsidRPr="00707C31" w:rsidRDefault="00C427DB" w:rsidP="00C427DB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A9C19A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751C05" w14:textId="1265D2BA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63</w:t>
            </w:r>
          </w:p>
        </w:tc>
      </w:tr>
      <w:tr w:rsidR="001E4DAF" w:rsidRPr="00707C31" w14:paraId="75FE3F91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5BEA8C8B" w14:textId="77777777" w:rsidR="001E4DAF" w:rsidRPr="00707C31" w:rsidRDefault="001E4DAF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01E8829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3E5A7AAA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3020A992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0160966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8737336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0179A7D" w14:textId="77777777" w:rsidR="001E4DAF" w:rsidRPr="00707C31" w:rsidRDefault="001E4DAF" w:rsidP="00EF0DA5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48E65E8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84D79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F0ECC7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4B8759E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3851ABE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5FDDE3" w14:textId="77777777" w:rsidR="001E4DAF" w:rsidRPr="00707C31" w:rsidRDefault="001E4DAF" w:rsidP="00EF0DA5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D038D5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B214EBF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7D6C988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7DB" w:rsidRPr="00707C31" w14:paraId="06F14C88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35D9A3B9" w14:textId="77777777" w:rsidR="00C427DB" w:rsidRPr="00707C31" w:rsidRDefault="00C427DB" w:rsidP="00C427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796AC865" w14:textId="400AB0B1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1096C2E1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02BEF2B5" w14:textId="7529474C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71A95F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0D7B9462" w14:textId="66BEDE73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58F8292D" w14:textId="77777777" w:rsidR="00C427DB" w:rsidRPr="00707C31" w:rsidRDefault="00C427DB" w:rsidP="00C427DB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3507851" w14:textId="29227253" w:rsidR="00C427DB" w:rsidRPr="00707C31" w:rsidRDefault="005F7D11" w:rsidP="00C427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35</w:t>
            </w:r>
          </w:p>
        </w:tc>
        <w:tc>
          <w:tcPr>
            <w:tcW w:w="270" w:type="dxa"/>
          </w:tcPr>
          <w:p w14:paraId="01249485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6264AA" w14:textId="1F16F461" w:rsidR="00C427DB" w:rsidRPr="00707C31" w:rsidRDefault="00C427DB" w:rsidP="00C427DB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BCD05C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6922F85" w14:textId="78BF135C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3135A97B" w14:textId="77777777" w:rsidR="00C427DB" w:rsidRPr="00707C31" w:rsidRDefault="00C427DB" w:rsidP="00C427DB">
            <w:pPr>
              <w:tabs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B394F2" w14:textId="68D07F1D" w:rsidR="00C427DB" w:rsidRPr="00707C31" w:rsidRDefault="00C427DB" w:rsidP="00C427DB">
            <w:pPr>
              <w:pStyle w:val="acctfourfigures"/>
              <w:tabs>
                <w:tab w:val="clear" w:pos="765"/>
                <w:tab w:val="decimal" w:pos="471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65E9C5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6C60D19" w14:textId="7B0A6D20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35</w:t>
            </w:r>
          </w:p>
        </w:tc>
      </w:tr>
      <w:tr w:rsidR="00C427DB" w:rsidRPr="00707C31" w14:paraId="6420E5CB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7211A5B7" w14:textId="77777777" w:rsidR="00C427DB" w:rsidRPr="00707C31" w:rsidRDefault="00C427DB" w:rsidP="00C427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2A0F530B" w14:textId="5446DD77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385</w:t>
            </w:r>
          </w:p>
        </w:tc>
        <w:tc>
          <w:tcPr>
            <w:tcW w:w="270" w:type="dxa"/>
          </w:tcPr>
          <w:p w14:paraId="28F1A6B0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796"/>
                <w:tab w:val="decimal" w:pos="968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599471AC" w14:textId="03984DAA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9B51E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1060D5F" w14:textId="04E81C0C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3BEEAD" w14:textId="77777777" w:rsidR="00C427DB" w:rsidRPr="00707C31" w:rsidRDefault="00C427DB" w:rsidP="00C427DB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400B62" w14:textId="642F2E5F" w:rsidR="00C427DB" w:rsidRPr="00707C31" w:rsidRDefault="005F7D11" w:rsidP="00C427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385</w:t>
            </w:r>
          </w:p>
        </w:tc>
        <w:tc>
          <w:tcPr>
            <w:tcW w:w="270" w:type="dxa"/>
          </w:tcPr>
          <w:p w14:paraId="420192B5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65F701" w14:textId="31B09CDB" w:rsidR="00C427DB" w:rsidRPr="00707C31" w:rsidRDefault="00C427DB" w:rsidP="00C427DB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C1C59E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7C71996" w14:textId="5F7E3F32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2D6B82" w14:textId="77777777" w:rsidR="00C427DB" w:rsidRPr="00707C31" w:rsidRDefault="00C427DB" w:rsidP="00C427DB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820FCD" w14:textId="4C0DA9A6" w:rsidR="00C427DB" w:rsidRPr="00707C31" w:rsidRDefault="005F7D11" w:rsidP="00C427DB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385</w:t>
            </w:r>
          </w:p>
        </w:tc>
        <w:tc>
          <w:tcPr>
            <w:tcW w:w="270" w:type="dxa"/>
          </w:tcPr>
          <w:p w14:paraId="29A50071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A0EC824" w14:textId="73CAD81E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385</w:t>
            </w:r>
          </w:p>
        </w:tc>
      </w:tr>
      <w:tr w:rsidR="00C427DB" w:rsidRPr="00707C31" w14:paraId="3FC5E945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00BB7305" w14:textId="6760EF1C" w:rsidR="00C427DB" w:rsidRPr="00707C31" w:rsidRDefault="00C427DB" w:rsidP="00C427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710" w:type="dxa"/>
          </w:tcPr>
          <w:p w14:paraId="32383473" w14:textId="46BF1D6F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</w:tcPr>
          <w:p w14:paraId="3140EB02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796"/>
                <w:tab w:val="decimal" w:pos="968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228478CB" w14:textId="3E73F6C9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1AC366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0C6F25D" w14:textId="01CF5BA8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4CB4E5" w14:textId="77777777" w:rsidR="00C427DB" w:rsidRPr="00707C31" w:rsidRDefault="00C427DB" w:rsidP="00C427DB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8C4B099" w14:textId="19F04D3B" w:rsidR="00C427DB" w:rsidRPr="00707C31" w:rsidRDefault="005F7D11" w:rsidP="00C427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3CB7BDB7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F5F10A" w14:textId="007EA49E" w:rsidR="00C427DB" w:rsidRPr="00707C31" w:rsidRDefault="00C427DB" w:rsidP="00C427DB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2D0B7C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01E81D1" w14:textId="5DED5459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D670CBD" w14:textId="77777777" w:rsidR="00C427DB" w:rsidRPr="00707C31" w:rsidRDefault="00C427DB" w:rsidP="00C427DB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607205" w14:textId="1BB4B03D" w:rsidR="00C427DB" w:rsidRPr="00707C31" w:rsidRDefault="00C427DB" w:rsidP="00C427DB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030EF9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062222D" w14:textId="7DF15586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</w:p>
        </w:tc>
      </w:tr>
      <w:tr w:rsidR="00C427DB" w:rsidRPr="00707C31" w14:paraId="2DBB83BA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5D1C78FB" w14:textId="77777777" w:rsidR="00C427DB" w:rsidRPr="00707C31" w:rsidRDefault="00C427DB" w:rsidP="00C427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85A2607" w14:textId="676FBDAE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lang w:eastAsia="zh-CN"/>
              </w:rPr>
              <w:t>808</w:t>
            </w:r>
          </w:p>
        </w:tc>
        <w:tc>
          <w:tcPr>
            <w:tcW w:w="270" w:type="dxa"/>
          </w:tcPr>
          <w:p w14:paraId="2571A327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796"/>
                <w:tab w:val="decimal" w:pos="968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C305" w14:textId="23BE1EDA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lang w:eastAsia="zh-CN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1A2264F8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842E1" w14:textId="10C3D20D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lang w:eastAsia="zh-CN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6A7A81D6" w14:textId="77777777" w:rsidR="00C427DB" w:rsidRPr="00707C31" w:rsidRDefault="00C427DB" w:rsidP="00C427DB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3CF3F" w14:textId="5A841889" w:rsidR="00C427DB" w:rsidRPr="00707C31" w:rsidRDefault="005F7D11" w:rsidP="00C427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1</w:t>
            </w:r>
            <w:r w:rsidR="00C427DB" w:rsidRPr="00707C31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 w:rsidRPr="00707C31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005</w:t>
            </w:r>
          </w:p>
        </w:tc>
        <w:tc>
          <w:tcPr>
            <w:tcW w:w="270" w:type="dxa"/>
          </w:tcPr>
          <w:p w14:paraId="70C2A24A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D8DB34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B5E5081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430"/>
                <w:tab w:val="decimal" w:pos="595"/>
                <w:tab w:val="decimal" w:pos="73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C432D06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22EF96" w14:textId="77777777" w:rsidR="00C427DB" w:rsidRPr="00707C31" w:rsidRDefault="00C427DB" w:rsidP="00C427DB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4E0E01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471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07C2544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5AE6092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707C31" w14:paraId="18BFCC40" w14:textId="77777777" w:rsidTr="00561A89">
        <w:trPr>
          <w:trHeight w:val="152"/>
        </w:trPr>
        <w:tc>
          <w:tcPr>
            <w:tcW w:w="3240" w:type="dxa"/>
            <w:shd w:val="clear" w:color="auto" w:fill="auto"/>
          </w:tcPr>
          <w:p w14:paraId="0DB94360" w14:textId="77777777" w:rsidR="001E4DAF" w:rsidRPr="00707C31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75A7452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270" w:type="dxa"/>
          </w:tcPr>
          <w:p w14:paraId="042D3B58" w14:textId="77777777" w:rsidR="001E4DAF" w:rsidRPr="00707C31" w:rsidRDefault="001E4DAF" w:rsidP="00EF0DA5">
            <w:pPr>
              <w:spacing w:line="240" w:lineRule="auto"/>
              <w:ind w:left="-14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64A525E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C46D136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3D5087E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EB3979F" w14:textId="77777777" w:rsidR="001E4DAF" w:rsidRPr="00707C31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ACCA467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7CBBDA4" w14:textId="77777777" w:rsidR="001E4DAF" w:rsidRPr="00707C31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2E36F53A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0D6A71D6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</w:tcPr>
          <w:p w14:paraId="479DE852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FE679DE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</w:tcPr>
          <w:p w14:paraId="17DDF897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39968283" w14:textId="77777777" w:rsidR="001E4DAF" w:rsidRPr="00707C31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E19A445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E4DAF" w:rsidRPr="00707C31" w14:paraId="4A924175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110B7D48" w14:textId="0CC1F14C" w:rsidR="001E4DAF" w:rsidRPr="00707C31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</w:tcPr>
          <w:p w14:paraId="00D1F852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12300801" w14:textId="77777777" w:rsidR="001E4DAF" w:rsidRPr="00707C31" w:rsidRDefault="001E4DAF" w:rsidP="00EF0DA5">
            <w:pPr>
              <w:spacing w:line="240" w:lineRule="auto"/>
              <w:ind w:left="-14" w:right="-90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57AFDA44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055481F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2BC8E27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6A62D30" w14:textId="77777777" w:rsidR="001E4DAF" w:rsidRPr="00707C31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2034B3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27B96" w14:textId="77777777" w:rsidR="001E4DAF" w:rsidRPr="00707C31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349C0B0D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160B83A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6888659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96F925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0E0E11A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E286210" w14:textId="77777777" w:rsidR="001E4DAF" w:rsidRPr="00707C31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E46BB75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707C31" w14:paraId="1B3891A6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67E60A0E" w14:textId="0752A836" w:rsidR="001E4DAF" w:rsidRPr="00707C31" w:rsidRDefault="001E4DAF" w:rsidP="00EF0DA5">
            <w:pPr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</w:tcPr>
          <w:p w14:paraId="7F1CB225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0AEB2756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7A50C550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7AE7B50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BBD593E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A158DAB" w14:textId="77777777" w:rsidR="001E4DAF" w:rsidRPr="00707C31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E8B368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79843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D9295E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614CB9F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6D46FC0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CFDC30" w14:textId="77777777" w:rsidR="001E4DAF" w:rsidRPr="00707C31" w:rsidRDefault="001E4DAF" w:rsidP="00EF0DA5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3EE332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29ED320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21643EC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707C31" w14:paraId="3FD362EA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643849C5" w14:textId="2E5E8475" w:rsidR="001E4DAF" w:rsidRPr="00707C31" w:rsidRDefault="001E4DAF" w:rsidP="00EF0DA5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</w:tcPr>
          <w:p w14:paraId="5E72FACF" w14:textId="74CC52EF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7C0CB4C8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0E8057D7" w14:textId="49203CE1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CB69E42" w14:textId="77777777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4E22AEF" w14:textId="166F5BC4" w:rsidR="001E4DAF" w:rsidRPr="00707C31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395EE76" w14:textId="77777777" w:rsidR="001E4DAF" w:rsidRPr="00707C31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EA0454" w14:textId="292F4B7A" w:rsidR="001E4DAF" w:rsidRPr="00707C31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B4CDB9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452FCA" w14:textId="11634A8A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9471C58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8172C24" w14:textId="0784EC20" w:rsidR="001E4DAF" w:rsidRPr="00707C31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5488E" w14:textId="77777777" w:rsidR="001E4DAF" w:rsidRPr="00707C31" w:rsidRDefault="001E4DAF" w:rsidP="00EF0DA5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BD4394" w14:textId="24951CF7" w:rsidR="001E4DAF" w:rsidRPr="00707C31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4D6765C" w14:textId="77777777" w:rsidR="001E4DAF" w:rsidRPr="00707C31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28768FC" w14:textId="1DF39483" w:rsidR="001E4DAF" w:rsidRPr="00707C31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51427F4" w14:textId="77777777" w:rsidR="001E4DAF" w:rsidRPr="00707C31" w:rsidRDefault="001E4DAF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D7AED" w:rsidRPr="00707C31" w14:paraId="3D4411D5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CD395BB" w14:textId="77777777" w:rsidR="003D7AED" w:rsidRPr="00707C31" w:rsidRDefault="003D7AED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6C240797" w14:textId="77777777" w:rsidR="003D7AED" w:rsidRPr="00707C31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7AED" w:rsidRPr="00707C31" w14:paraId="71D72101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76CFA75" w14:textId="77777777" w:rsidR="003D7AED" w:rsidRPr="00707C31" w:rsidRDefault="003D7AED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2AD151CB" w14:textId="77777777" w:rsidR="003D7AED" w:rsidRPr="00707C31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B3B92D1" w14:textId="77777777" w:rsidR="003D7AED" w:rsidRPr="00707C31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77C2CFF" w14:textId="77777777" w:rsidR="003D7AED" w:rsidRPr="00707C31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83AC8" w:rsidRPr="00707C31" w14:paraId="6587375E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51A12A1" w14:textId="48F639EA" w:rsidR="00983AC8" w:rsidRPr="00707C31" w:rsidRDefault="00983AC8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5F7D11"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vAlign w:val="bottom"/>
          </w:tcPr>
          <w:p w14:paraId="3449A0A7" w14:textId="1F72FF48" w:rsidR="00983AC8" w:rsidRPr="00707C31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7A4EB4E" w14:textId="77777777" w:rsidR="00983AC8" w:rsidRPr="00707C31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CE3D17F" w14:textId="4BB9AB21" w:rsidR="00983AC8" w:rsidRPr="00707C31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8DDE3" w14:textId="77777777" w:rsidR="00983AC8" w:rsidRPr="00707C31" w:rsidRDefault="00983AC8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9524C2" w14:textId="336C65F0" w:rsidR="00983AC8" w:rsidRPr="00707C31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707C3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F167" w14:textId="77777777" w:rsidR="00983AC8" w:rsidRPr="00707C31" w:rsidRDefault="00983AC8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CCEED5" w14:textId="791ADF24" w:rsidR="00983AC8" w:rsidRPr="00707C31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6F3494E" w14:textId="77777777" w:rsidR="00983AC8" w:rsidRPr="00707C31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500CC6" w14:textId="54C483EC" w:rsidR="00983AC8" w:rsidRPr="00707C31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60070728" w14:textId="77777777" w:rsidR="00983AC8" w:rsidRPr="00707C31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AA73DC" w14:textId="7D9E1F50" w:rsidR="00983AC8" w:rsidRPr="00707C31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E2B68BC" w14:textId="77777777" w:rsidR="00983AC8" w:rsidRPr="00707C31" w:rsidRDefault="00983AC8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25DB569" w14:textId="54FC45AA" w:rsidR="00983AC8" w:rsidRPr="00707C31" w:rsidRDefault="00983AC8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0055110" w14:textId="77777777" w:rsidR="00983AC8" w:rsidRPr="00707C31" w:rsidRDefault="00983AC8" w:rsidP="00EF0DA5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03BD6F" w14:textId="17C43DBC" w:rsidR="00983AC8" w:rsidRPr="00707C31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7AED" w:rsidRPr="00707C31" w14:paraId="7E74BA78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F640EA8" w14:textId="77777777" w:rsidR="003D7AED" w:rsidRPr="00707C31" w:rsidRDefault="003D7AED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C930007" w14:textId="77777777" w:rsidR="003D7AED" w:rsidRPr="00707C31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7AED" w:rsidRPr="00707C31" w14:paraId="1FBFDDC0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5F229B0F" w14:textId="77777777" w:rsidR="003D7AED" w:rsidRPr="00707C31" w:rsidRDefault="003D7AED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DA365E4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8B4B2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788D479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4C0E90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BD74D4F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BD7C81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95E5287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90F3F0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EB116F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08A198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2C2EFE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1399E6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03B4F1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157B7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BCF0357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707C31" w14:paraId="7553F521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EAACA9F" w14:textId="77777777" w:rsidR="003D7AED" w:rsidRPr="00707C31" w:rsidRDefault="003D7AED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92BEE43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560322B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6716D72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806F61" w14:textId="77777777" w:rsidR="003D7AED" w:rsidRPr="00707C31" w:rsidRDefault="003D7AED" w:rsidP="00EF0DA5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3DA239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853135" w14:textId="77777777" w:rsidR="003D7AED" w:rsidRPr="00707C31" w:rsidRDefault="003D7AED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BDA98D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1E6443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F9103E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F0F350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B335A8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1E2F97" w14:textId="77777777" w:rsidR="003D7AED" w:rsidRPr="00707C31" w:rsidRDefault="003D7AED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14B196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AED9989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8281900" w14:textId="77777777" w:rsidR="003D7AED" w:rsidRPr="00707C31" w:rsidRDefault="003D7AED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707C31" w14:paraId="30536D4E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0EFF4EA" w14:textId="77777777" w:rsidR="006768D8" w:rsidRPr="00707C31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00938DA7" w14:textId="44C30E2E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37ADEE93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26A64C01" w14:textId="5184E54E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E960F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E8F932B" w14:textId="74233AE0" w:rsidR="006768D8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50DAAAB" w14:textId="77777777" w:rsidR="006768D8" w:rsidRPr="00707C31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5937FE" w14:textId="57B8A86E" w:rsidR="006768D8" w:rsidRPr="00707C31" w:rsidRDefault="005F7D11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  <w:tc>
          <w:tcPr>
            <w:tcW w:w="270" w:type="dxa"/>
          </w:tcPr>
          <w:p w14:paraId="61C5C4E4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1F52D0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B8FCA8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C1A60E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C25A6" w14:textId="77777777" w:rsidR="006768D8" w:rsidRPr="00707C31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0D44D9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1706C2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D6B16B9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707C31" w14:paraId="4D4A24D3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B9528B9" w14:textId="77777777" w:rsidR="006768D8" w:rsidRPr="00707C31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7447FD72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08D3001E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21B84290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4DE429D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DAE52A2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3A4E346" w14:textId="77777777" w:rsidR="006768D8" w:rsidRPr="00707C31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7AFC6C6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98BAD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2014FC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D1D6AB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255721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C743E" w14:textId="77777777" w:rsidR="006768D8" w:rsidRPr="00707C31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542D8A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963D7C2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658F208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707C31" w14:paraId="2ADD5D74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0739FAD" w14:textId="77777777" w:rsidR="006768D8" w:rsidRPr="00707C31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5EC16E56" w14:textId="07E9CAAA" w:rsidR="006768D8" w:rsidRPr="00707C31" w:rsidRDefault="005F7D11" w:rsidP="00637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486</w:t>
            </w:r>
          </w:p>
        </w:tc>
        <w:tc>
          <w:tcPr>
            <w:tcW w:w="270" w:type="dxa"/>
          </w:tcPr>
          <w:p w14:paraId="3DB2C5D0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E5B9DF9" w14:textId="682ED4A4" w:rsidR="006768D8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BC81207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56875B3" w14:textId="62AA8C18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8483E" w14:textId="77777777" w:rsidR="006768D8" w:rsidRPr="00707C31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7841DF" w14:textId="1453A335" w:rsidR="006768D8" w:rsidRPr="00707C31" w:rsidRDefault="005F7D11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</w:p>
        </w:tc>
        <w:tc>
          <w:tcPr>
            <w:tcW w:w="270" w:type="dxa"/>
          </w:tcPr>
          <w:p w14:paraId="3883EF90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8A425A" w14:textId="25BD4564" w:rsidR="006768D8" w:rsidRPr="00707C31" w:rsidRDefault="006768D8" w:rsidP="00EF0DA5">
            <w:pPr>
              <w:pStyle w:val="acctfourfigures"/>
              <w:tabs>
                <w:tab w:val="clear" w:pos="765"/>
                <w:tab w:val="left" w:pos="589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2044C6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FFB1DC0" w14:textId="52E013AB" w:rsidR="006768D8" w:rsidRPr="00707C31" w:rsidRDefault="005F7D11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2FB0FC9C" w14:textId="77777777" w:rsidR="006768D8" w:rsidRPr="00707C31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D7A671" w14:textId="0190EC88" w:rsidR="006768D8" w:rsidRPr="00707C31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19189C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4D21787" w14:textId="5A28F9C6" w:rsidR="006768D8" w:rsidRPr="00707C31" w:rsidRDefault="005F7D1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</w:p>
        </w:tc>
      </w:tr>
      <w:tr w:rsidR="006768D8" w:rsidRPr="00707C31" w14:paraId="1C201DF8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956E297" w14:textId="77777777" w:rsidR="006768D8" w:rsidRPr="00707C31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653F7E37" w14:textId="70BB98F4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4FD9E922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5D19F6E" w14:textId="2A48177A" w:rsidR="006768D8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05DE3640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8D3EF52" w14:textId="774CA92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90EDDD" w14:textId="77777777" w:rsidR="006768D8" w:rsidRPr="00707C31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401FF4B" w14:textId="28318902" w:rsidR="006768D8" w:rsidRPr="00707C31" w:rsidRDefault="005F7D11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270" w:type="dxa"/>
          </w:tcPr>
          <w:p w14:paraId="2BABA914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822D05" w14:textId="399CD69A" w:rsidR="006768D8" w:rsidRPr="00707C31" w:rsidRDefault="005F7D11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270" w:type="dxa"/>
          </w:tcPr>
          <w:p w14:paraId="640600F7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55FF027" w14:textId="487FE723" w:rsidR="006768D8" w:rsidRPr="00707C31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8CDBA3" w14:textId="77777777" w:rsidR="006768D8" w:rsidRPr="00707C31" w:rsidRDefault="006768D8" w:rsidP="00EF0DA5">
            <w:pPr>
              <w:tabs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D2E365" w14:textId="51C3A133" w:rsidR="006768D8" w:rsidRPr="00707C31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6A51BE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CE9467" w14:textId="78B3DBCA" w:rsidR="006768D8" w:rsidRPr="00707C31" w:rsidRDefault="005F7D1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</w:tr>
      <w:tr w:rsidR="006768D8" w:rsidRPr="00707C31" w14:paraId="6A98712D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72A71F6" w14:textId="77777777" w:rsidR="006768D8" w:rsidRPr="00707C31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262AD0D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2E95BEE4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1C8EB46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3F6A9FB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8E3DBF3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879C3FC" w14:textId="77777777" w:rsidR="006768D8" w:rsidRPr="00707C31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6051B2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2AE784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00823A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790CBA8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8E1A4AD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37766FB" w14:textId="77777777" w:rsidR="006768D8" w:rsidRPr="00707C31" w:rsidRDefault="006768D8" w:rsidP="00EF0DA5">
            <w:pPr>
              <w:tabs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B64E7A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AED6700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0954C2F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707C31" w14:paraId="7C2CCA4B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53ABDD6" w14:textId="77777777" w:rsidR="006768D8" w:rsidRPr="00707C31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6991A98F" w14:textId="6FCE9AEC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1422C5AB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1505E81F" w14:textId="5EB9101C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A6AD2E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B4E6EDC" w14:textId="7DA8AB82" w:rsidR="006768D8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0AFFF41F" w14:textId="77777777" w:rsidR="006768D8" w:rsidRPr="00707C31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8450907" w14:textId="00E86C39" w:rsidR="006768D8" w:rsidRPr="00707C31" w:rsidRDefault="005F7D11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270" w:type="dxa"/>
          </w:tcPr>
          <w:p w14:paraId="2B781B20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B55C56" w14:textId="57977C72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A4348B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F80A884" w14:textId="0827C7D7" w:rsidR="006768D8" w:rsidRPr="00707C31" w:rsidRDefault="005F7D11" w:rsidP="00EF0DA5">
            <w:pPr>
              <w:pStyle w:val="acctfourfigures"/>
              <w:tabs>
                <w:tab w:val="clear" w:pos="765"/>
                <w:tab w:val="decimal" w:pos="603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25CD98B6" w14:textId="77777777" w:rsidR="006768D8" w:rsidRPr="00707C31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683FE7" w14:textId="5656A979" w:rsidR="006768D8" w:rsidRPr="00707C31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686D30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631B656" w14:textId="21F04B42" w:rsidR="006768D8" w:rsidRPr="00707C31" w:rsidRDefault="005F7D1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</w:tr>
      <w:tr w:rsidR="006768D8" w:rsidRPr="00707C31" w14:paraId="71F2B5B9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5D59A345" w14:textId="77777777" w:rsidR="006768D8" w:rsidRPr="00707C31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2D96A01" w14:textId="19D12F73" w:rsidR="006768D8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350</w:t>
            </w:r>
          </w:p>
        </w:tc>
        <w:tc>
          <w:tcPr>
            <w:tcW w:w="270" w:type="dxa"/>
          </w:tcPr>
          <w:p w14:paraId="79C47D54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208FEF9" w14:textId="1CCCA2B8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A48E3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73AE950" w14:textId="01219E71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55910" w14:textId="77777777" w:rsidR="006768D8" w:rsidRPr="00707C31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067ABA" w14:textId="2D3BBF75" w:rsidR="006768D8" w:rsidRPr="00707C31" w:rsidRDefault="005F7D11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</w:t>
            </w:r>
          </w:p>
        </w:tc>
        <w:tc>
          <w:tcPr>
            <w:tcW w:w="270" w:type="dxa"/>
          </w:tcPr>
          <w:p w14:paraId="539F0916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2C70D4" w14:textId="74768B74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F134B5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67FC65E" w14:textId="21452B72" w:rsidR="006768D8" w:rsidRPr="00707C31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E9C9FC" w14:textId="77777777" w:rsidR="006768D8" w:rsidRPr="00707C31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F6871D" w14:textId="1798DE48" w:rsidR="006768D8" w:rsidRPr="00707C31" w:rsidRDefault="005F7D11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350</w:t>
            </w:r>
          </w:p>
        </w:tc>
        <w:tc>
          <w:tcPr>
            <w:tcW w:w="270" w:type="dxa"/>
          </w:tcPr>
          <w:p w14:paraId="41AA30B6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91B9367" w14:textId="77EDA411" w:rsidR="006768D8" w:rsidRPr="00707C31" w:rsidRDefault="005F7D1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</w:t>
            </w:r>
          </w:p>
        </w:tc>
      </w:tr>
      <w:tr w:rsidR="006768D8" w:rsidRPr="00707C31" w14:paraId="6985D907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7327C36" w14:textId="77777777" w:rsidR="006768D8" w:rsidRPr="00707C31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6D3DCCA" w14:textId="56CEC962" w:rsidR="006768D8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836</w:t>
            </w:r>
          </w:p>
        </w:tc>
        <w:tc>
          <w:tcPr>
            <w:tcW w:w="270" w:type="dxa"/>
          </w:tcPr>
          <w:p w14:paraId="78C9FB8F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49668" w14:textId="6E7AAA2B" w:rsidR="006768D8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4BCAFE8E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46148" w14:textId="7609AD55" w:rsidR="006768D8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864DCDF" w14:textId="77777777" w:rsidR="006768D8" w:rsidRPr="00707C31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A4F6D" w14:textId="38076F7E" w:rsidR="006768D8" w:rsidRPr="00707C31" w:rsidRDefault="005F7D11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768D8" w:rsidRPr="00707C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042</w:t>
            </w:r>
          </w:p>
        </w:tc>
        <w:tc>
          <w:tcPr>
            <w:tcW w:w="270" w:type="dxa"/>
          </w:tcPr>
          <w:p w14:paraId="6F45B81A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B49D6E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C085E34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812B12E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02405B5" w14:textId="77777777" w:rsidR="006768D8" w:rsidRPr="00707C31" w:rsidRDefault="006768D8" w:rsidP="00EF0DA5">
            <w:pPr>
              <w:tabs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FBBBFB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467741D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FDE2D89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707C31" w14:paraId="78A5BFCC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EE3CFD6" w14:textId="77777777" w:rsidR="006768D8" w:rsidRPr="00707C31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4A92CF8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392EF2F9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92BFBDE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76A6372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775C031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B5ADEFC" w14:textId="77777777" w:rsidR="006768D8" w:rsidRPr="00707C31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8293275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815BDE" w14:textId="77777777" w:rsidR="006768D8" w:rsidRPr="00707C31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0AE1151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0DB16B6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0030620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F0EFACE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CB8758C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B8244FE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F9D828B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707C31" w14:paraId="0D1BCDFF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9BBE2E2" w14:textId="77777777" w:rsidR="006768D8" w:rsidRPr="00707C31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07FBAFA1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5D8D5774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1260DE2D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9382071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69415C73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B8499F9" w14:textId="77777777" w:rsidR="006768D8" w:rsidRPr="00707C31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9139209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D66664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2305BD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49FDD6F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3FEA086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A61242C" w14:textId="77777777" w:rsidR="006768D8" w:rsidRPr="00707C31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B5909D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F79AEB3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2FF6CD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707C31" w14:paraId="186BE032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EBA79F6" w14:textId="77777777" w:rsidR="006768D8" w:rsidRPr="00707C31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52E5D9C3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</w:tcPr>
          <w:p w14:paraId="56DFF05F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681540E1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266E5D0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08B0986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0F90C8E" w14:textId="77777777" w:rsidR="006768D8" w:rsidRPr="00707C31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D638A3D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B1A27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E73BC2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3EC6967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F946BC9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BF7CFEB" w14:textId="77777777" w:rsidR="006768D8" w:rsidRPr="00707C31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F0324E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5C69C33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F631D66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707C31" w14:paraId="1C2D53EB" w14:textId="77777777" w:rsidTr="00740EB0">
        <w:trPr>
          <w:trHeight w:val="60"/>
        </w:trPr>
        <w:tc>
          <w:tcPr>
            <w:tcW w:w="3240" w:type="dxa"/>
            <w:shd w:val="clear" w:color="auto" w:fill="auto"/>
          </w:tcPr>
          <w:p w14:paraId="7D84A7AA" w14:textId="77777777" w:rsidR="006768D8" w:rsidRPr="00707C31" w:rsidRDefault="006768D8" w:rsidP="00EF0DA5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65212C3A" w14:textId="5F1B891D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(</w:t>
            </w:r>
            <w:r w:rsidR="005F7D11"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7</w:t>
            </w: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</w:tcPr>
          <w:p w14:paraId="44AA967F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5F5C4F6A" w14:textId="49A734C4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5F8812" w14:textId="77777777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2F41054" w14:textId="4E0E719C" w:rsidR="006768D8" w:rsidRPr="00707C31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32EAC" w14:textId="77777777" w:rsidR="006768D8" w:rsidRPr="00707C31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8C25340" w14:textId="35FA0A81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200A521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CBA586" w14:textId="1910AF72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99EAE8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3D5AF54" w14:textId="2C384862" w:rsidR="006768D8" w:rsidRPr="00707C31" w:rsidRDefault="006768D8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B41CAE" w14:textId="77777777" w:rsidR="006768D8" w:rsidRPr="00707C31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BD2019" w14:textId="24CA68C5" w:rsidR="006768D8" w:rsidRPr="00707C31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850D3E" w14:textId="77777777" w:rsidR="006768D8" w:rsidRPr="00707C31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059B2CD" w14:textId="081AAA3C" w:rsidR="006768D8" w:rsidRPr="00707C31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1F91200" w14:textId="05FF81E4" w:rsidR="003D7AED" w:rsidRPr="00707C31" w:rsidRDefault="003D7AE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626C5CB" w14:textId="77777777" w:rsidR="00581556" w:rsidRPr="00707C31" w:rsidRDefault="0058155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D5916" w:rsidRPr="00707C31" w14:paraId="04FBBC13" w14:textId="77777777" w:rsidTr="00F86D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DB79A43" w14:textId="77777777" w:rsidR="00CD5916" w:rsidRPr="00707C31" w:rsidRDefault="00CD5916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7A5F6DA" w14:textId="77777777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5916" w:rsidRPr="00707C31" w14:paraId="7EADD8FC" w14:textId="77777777" w:rsidTr="00F86D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86AE531" w14:textId="77777777" w:rsidR="00CD5916" w:rsidRPr="00707C31" w:rsidRDefault="00CD5916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47E75CCC" w14:textId="77777777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1DFC957" w14:textId="77777777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513BD02B" w14:textId="77777777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D5916" w:rsidRPr="00707C31" w14:paraId="7E1ABC42" w14:textId="77777777" w:rsidTr="00F86D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E6A33CE" w14:textId="51A2DEDC" w:rsidR="00CD5916" w:rsidRPr="00707C31" w:rsidRDefault="00CD5916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B64751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64751"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B64751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710" w:type="dxa"/>
            <w:vAlign w:val="bottom"/>
          </w:tcPr>
          <w:p w14:paraId="7B525434" w14:textId="77777777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0753E29" w14:textId="77777777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CDE7AB1" w14:textId="77777777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15C34D" w14:textId="77777777" w:rsidR="00CD5916" w:rsidRPr="00707C31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F22322" w14:textId="77777777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707C3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AB81A" w14:textId="77777777" w:rsidR="00CD5916" w:rsidRPr="00707C31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594E4" w14:textId="77777777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F1DA154" w14:textId="77777777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EC2FDB1" w14:textId="25187C2E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98B319E" w14:textId="77777777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FB245C" w14:textId="6A8482D3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2CAEAC79" w14:textId="77777777" w:rsidR="00CD5916" w:rsidRPr="00707C31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41B69A2" w14:textId="26D30052" w:rsidR="00CD5916" w:rsidRPr="00707C31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AB05739" w14:textId="77777777" w:rsidR="00CD5916" w:rsidRPr="00707C31" w:rsidRDefault="00CD5916" w:rsidP="00EF0DA5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0F0AB7" w14:textId="77777777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5916" w:rsidRPr="00707C31" w14:paraId="12875DB8" w14:textId="77777777" w:rsidTr="00F86D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2B52F81" w14:textId="77777777" w:rsidR="00CD5916" w:rsidRPr="00707C31" w:rsidRDefault="00CD5916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BEC47B2" w14:textId="77777777" w:rsidR="00CD5916" w:rsidRPr="00707C31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D5916" w:rsidRPr="00707C31" w14:paraId="43DDE072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6E231E74" w14:textId="77777777" w:rsidR="00CD5916" w:rsidRPr="00707C31" w:rsidRDefault="00CD5916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54543456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8AC2C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3A1E128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47BF2F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F7E2718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AEA653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82F997E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203A5C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6BAF1F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29E79E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A76A72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AB78BE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440F5A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0DD320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5694DE3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707C31" w14:paraId="62EEF120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31F84D3B" w14:textId="77777777" w:rsidR="00CD5916" w:rsidRPr="00707C31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DB7A5C8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5F98DD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3781A65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19972CD" w14:textId="77777777" w:rsidR="00CD5916" w:rsidRPr="00707C31" w:rsidRDefault="00CD5916" w:rsidP="00EF0DA5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6D601B5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0C516C" w14:textId="77777777" w:rsidR="00CD5916" w:rsidRPr="00707C31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29C7FD1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037C3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C80E95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E41C54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1FB72E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C33281" w14:textId="77777777" w:rsidR="00CD5916" w:rsidRPr="00707C31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75740D" w14:textId="77777777" w:rsidR="00CD5916" w:rsidRPr="00707C31" w:rsidRDefault="00CD591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F1F3DB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225104C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707C31" w14:paraId="55EE5590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03A53757" w14:textId="77777777" w:rsidR="00CD5916" w:rsidRPr="00707C31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7448BF7F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76280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8BA899D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3E1FF4" w14:textId="77777777" w:rsidR="00CD5916" w:rsidRPr="00707C31" w:rsidRDefault="00CD5916" w:rsidP="00EF0DA5">
            <w:pPr>
              <w:tabs>
                <w:tab w:val="clear" w:pos="454"/>
                <w:tab w:val="decimal" w:pos="430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555CBE43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132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FBFC62" w14:textId="77777777" w:rsidR="00CD5916" w:rsidRPr="00707C31" w:rsidRDefault="00CD5916" w:rsidP="00EF0DA5">
            <w:pPr>
              <w:tabs>
                <w:tab w:val="clear" w:pos="454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B0E38F6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ABE46D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66DFC5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36EEA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E30BDC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4AAC59" w14:textId="77777777" w:rsidR="00CD5916" w:rsidRPr="00707C31" w:rsidRDefault="00CD5916" w:rsidP="00EF0DA5">
            <w:pPr>
              <w:tabs>
                <w:tab w:val="clear" w:pos="454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5C2995D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82661E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69464DE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7DB" w:rsidRPr="00707C31" w14:paraId="0178E9A9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33556901" w14:textId="77777777" w:rsidR="00C427DB" w:rsidRPr="00707C31" w:rsidRDefault="00C427DB" w:rsidP="00C427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6EAA1038" w14:textId="6CEAD9C9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</w:tcPr>
          <w:p w14:paraId="0D3D31C7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FAB5576" w14:textId="47AB7DE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FA9C95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B55DEC4" w14:textId="1909E27C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FC891" w14:textId="77777777" w:rsidR="00C427DB" w:rsidRPr="00707C31" w:rsidRDefault="00C427DB" w:rsidP="00C427DB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CE2177" w14:textId="2A60E995" w:rsidR="00C427DB" w:rsidRPr="00707C31" w:rsidRDefault="005F7D11" w:rsidP="00C427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49E6B450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A031FC" w14:textId="2C96C2AE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AA70FB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3BD1E42" w14:textId="54E95220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593E91FB" w14:textId="77777777" w:rsidR="00C427DB" w:rsidRPr="00707C31" w:rsidRDefault="00C427DB" w:rsidP="00C427DB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733960" w14:textId="4C863491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D06FE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4B2266C" w14:textId="28CCA4E6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</w:t>
            </w:r>
          </w:p>
        </w:tc>
      </w:tr>
      <w:tr w:rsidR="00C427DB" w:rsidRPr="00707C31" w14:paraId="6A01F8E3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16A8A581" w14:textId="77777777" w:rsidR="00C427DB" w:rsidRPr="00707C31" w:rsidRDefault="00C427DB" w:rsidP="00C427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5EE206AD" w14:textId="100EDEBF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202704C3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13EE69D6" w14:textId="433EC71F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3C5EE4AC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F778197" w14:textId="54AF73C8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B32EEF" w14:textId="77777777" w:rsidR="00C427DB" w:rsidRPr="00707C31" w:rsidRDefault="00C427DB" w:rsidP="00C427DB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31C5FB0" w14:textId="260569EE" w:rsidR="00C427DB" w:rsidRPr="00707C31" w:rsidRDefault="005F7D11" w:rsidP="00C427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63</w:t>
            </w:r>
          </w:p>
        </w:tc>
        <w:tc>
          <w:tcPr>
            <w:tcW w:w="270" w:type="dxa"/>
          </w:tcPr>
          <w:p w14:paraId="528FCD1C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BC93C5" w14:textId="5ECFC3BF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63</w:t>
            </w:r>
          </w:p>
        </w:tc>
        <w:tc>
          <w:tcPr>
            <w:tcW w:w="270" w:type="dxa"/>
          </w:tcPr>
          <w:p w14:paraId="6A7DDC48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978AFC3" w14:textId="2656A3B0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FBC47A" w14:textId="77777777" w:rsidR="00C427DB" w:rsidRPr="00707C31" w:rsidRDefault="00C427DB" w:rsidP="00C427DB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AD40E1" w14:textId="64D26B01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9ED94B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C02FF1F" w14:textId="75752D3C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63</w:t>
            </w:r>
          </w:p>
        </w:tc>
      </w:tr>
      <w:tr w:rsidR="00CD5916" w:rsidRPr="00707C31" w14:paraId="693E0139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68B6183F" w14:textId="77777777" w:rsidR="00CD5916" w:rsidRPr="00707C31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2CCD056D" w14:textId="77777777" w:rsidR="00CD5916" w:rsidRPr="00707C31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5055E696" w14:textId="77777777" w:rsidR="00CD5916" w:rsidRPr="00707C31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A7BE6FB" w14:textId="77777777" w:rsidR="00CD5916" w:rsidRPr="00707C31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E58E088" w14:textId="77777777" w:rsidR="00CD5916" w:rsidRPr="00707C31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2AAA7D5" w14:textId="77777777" w:rsidR="00CD5916" w:rsidRPr="00707C31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7F57BD5" w14:textId="77777777" w:rsidR="00CD5916" w:rsidRPr="00707C31" w:rsidRDefault="00CD5916" w:rsidP="00EF0DA5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9C71F9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CD1DE4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00BC1F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3DDAAF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DFB5B4A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EA1F6A" w14:textId="77777777" w:rsidR="00CD5916" w:rsidRPr="00707C31" w:rsidRDefault="00CD5916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C41753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BFA19F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A81BC4" w14:textId="77777777" w:rsidR="00CD5916" w:rsidRPr="00707C31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7DB" w:rsidRPr="00707C31" w14:paraId="5F8A45DA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0AC1CB71" w14:textId="77777777" w:rsidR="00C427DB" w:rsidRPr="00707C31" w:rsidRDefault="00C427DB" w:rsidP="00C427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47A65876" w14:textId="0305F79D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65</w:t>
            </w:r>
          </w:p>
        </w:tc>
        <w:tc>
          <w:tcPr>
            <w:tcW w:w="270" w:type="dxa"/>
          </w:tcPr>
          <w:p w14:paraId="539C795D" w14:textId="550AB3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34E8BE1A" w14:textId="5E888D71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D1B2B3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0AC17345" w14:textId="37A7027D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6FC34E" w14:textId="77777777" w:rsidR="00C427DB" w:rsidRPr="00707C31" w:rsidRDefault="00C427DB" w:rsidP="00C427DB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A46BBD" w14:textId="690C0775" w:rsidR="00C427DB" w:rsidRPr="00707C31" w:rsidRDefault="005F7D11" w:rsidP="00C427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7AC61AC8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CFE64DE" w14:textId="23A9AC04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705603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EA0A839" w14:textId="3F38E6AD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628B90" w14:textId="77777777" w:rsidR="00C427DB" w:rsidRPr="00707C31" w:rsidRDefault="00C427DB" w:rsidP="00C427DB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911312" w14:textId="11C6DB88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6F954179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BFDB80A" w14:textId="0C3D8146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65</w:t>
            </w:r>
          </w:p>
        </w:tc>
      </w:tr>
      <w:tr w:rsidR="00C427DB" w:rsidRPr="00707C31" w14:paraId="594E70DD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4BDA69EB" w14:textId="5DC9EFBE" w:rsidR="00C427DB" w:rsidRPr="00707C31" w:rsidRDefault="00C427DB" w:rsidP="00C427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710" w:type="dxa"/>
          </w:tcPr>
          <w:p w14:paraId="151E3FF4" w14:textId="151A6C7C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</w:tcPr>
          <w:p w14:paraId="4488367A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389EC10F" w14:textId="42B61892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613504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53BA8C1" w14:textId="5ED96311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5C6D5" w14:textId="77777777" w:rsidR="00C427DB" w:rsidRPr="00707C31" w:rsidRDefault="00C427DB" w:rsidP="00C427DB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69C798" w14:textId="4403F536" w:rsidR="00C427DB" w:rsidRPr="00707C31" w:rsidRDefault="005F7D11" w:rsidP="00C427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471B19EA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BDFE0C" w14:textId="0F35959B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C7FC9C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732B607" w14:textId="2E01971B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4F7DFDB6" w14:textId="77777777" w:rsidR="00C427DB" w:rsidRPr="00707C31" w:rsidRDefault="00C427DB" w:rsidP="00C427DB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7B20C9" w14:textId="7B221C8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A5878D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64DFF77" w14:textId="65BF8076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</w:p>
        </w:tc>
      </w:tr>
      <w:tr w:rsidR="00C427DB" w:rsidRPr="00707C31" w14:paraId="2C2EA8D3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56A69D74" w14:textId="77777777" w:rsidR="00C427DB" w:rsidRPr="00707C31" w:rsidRDefault="00C427DB" w:rsidP="00C427D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0F33C23" w14:textId="0D317049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lang w:eastAsia="zh-CN"/>
              </w:rPr>
              <w:t>73</w:t>
            </w:r>
          </w:p>
        </w:tc>
        <w:tc>
          <w:tcPr>
            <w:tcW w:w="270" w:type="dxa"/>
          </w:tcPr>
          <w:p w14:paraId="1E56F21E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335DA" w14:textId="2651D9D1" w:rsidR="00C427DB" w:rsidRPr="00707C31" w:rsidRDefault="005F7D11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lang w:eastAsia="zh-CN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1285B494" w14:textId="77777777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D5713" w14:textId="16A7DE7B" w:rsidR="00C427DB" w:rsidRPr="00707C31" w:rsidRDefault="00C427DB" w:rsidP="00C42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B24E6B" w14:textId="77777777" w:rsidR="00C427DB" w:rsidRPr="00707C31" w:rsidRDefault="00C427DB" w:rsidP="00C427DB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72288" w14:textId="73217019" w:rsidR="00C427DB" w:rsidRPr="00707C31" w:rsidRDefault="005F7D11" w:rsidP="00C427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136</w:t>
            </w:r>
          </w:p>
        </w:tc>
        <w:tc>
          <w:tcPr>
            <w:tcW w:w="270" w:type="dxa"/>
          </w:tcPr>
          <w:p w14:paraId="27749612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AE0223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4CB23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B41D010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D7C131" w14:textId="77777777" w:rsidR="00C427DB" w:rsidRPr="00707C31" w:rsidRDefault="00C427DB" w:rsidP="00C427DB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1B444E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180D19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0BB4ABB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257" w:rsidRPr="00707C31" w14:paraId="70A0247D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150F65AC" w14:textId="77777777" w:rsidR="00D31257" w:rsidRPr="00707C31" w:rsidRDefault="00D31257" w:rsidP="00D312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ABC2D40" w14:textId="7777777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70209D18" w14:textId="7777777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E3783B0" w14:textId="7777777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2C3D0A1" w14:textId="7777777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D277439" w14:textId="7777777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DA29056" w14:textId="77777777" w:rsidR="00D31257" w:rsidRPr="00707C31" w:rsidRDefault="00D31257" w:rsidP="00D31257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0882714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502393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719B2A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A6F27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466FD4A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0FDCB9" w14:textId="77777777" w:rsidR="00D31257" w:rsidRPr="00707C31" w:rsidRDefault="00D31257" w:rsidP="00D31257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935AB6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0B9FC1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1FC8C54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257" w:rsidRPr="00707C31" w14:paraId="4F5368CB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4AA4D588" w14:textId="5F1485E7" w:rsidR="00D31257" w:rsidRPr="00707C31" w:rsidRDefault="00D31257" w:rsidP="00D312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30A0A1A4" w14:textId="7777777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1D65E540" w14:textId="7777777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69188577" w14:textId="7777777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CC50F6D" w14:textId="7777777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EEDC9B3" w14:textId="7777777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35FB0AA" w14:textId="77777777" w:rsidR="00D31257" w:rsidRPr="00707C31" w:rsidRDefault="00D31257" w:rsidP="00D31257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096563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837BEE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3621B1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B76109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0127906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B9C474" w14:textId="77777777" w:rsidR="00D31257" w:rsidRPr="00707C31" w:rsidRDefault="00D31257" w:rsidP="00D31257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B277D9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AC9446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0C13678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257" w:rsidRPr="00707C31" w14:paraId="47733C92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4DE80D5C" w14:textId="3161D8A5" w:rsidR="00D31257" w:rsidRPr="00707C31" w:rsidRDefault="00D31257" w:rsidP="00D312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5A55658D" w14:textId="71CE7A22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1925B7FA" w14:textId="7777777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570FBEEC" w14:textId="0CE6155E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21C3A0E" w14:textId="7777777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FEBE827" w14:textId="27D40C3C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835FB6D" w14:textId="77777777" w:rsidR="00D31257" w:rsidRPr="00707C31" w:rsidRDefault="00D31257" w:rsidP="00D31257">
            <w:pPr>
              <w:tabs>
                <w:tab w:val="clear" w:pos="454"/>
                <w:tab w:val="clear" w:pos="680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9FB8DF1" w14:textId="3594C847" w:rsidR="00D31257" w:rsidRPr="00707C31" w:rsidRDefault="00D31257" w:rsidP="00D3125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812E71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DF815D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729E3B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D2D2849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6F2CBE" w14:textId="77777777" w:rsidR="00D31257" w:rsidRPr="00707C31" w:rsidRDefault="00D31257" w:rsidP="00D31257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146605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9A7E00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2E0719D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1257" w:rsidRPr="00707C31" w14:paraId="282CDFA9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2AE79125" w14:textId="11C0F0BC" w:rsidR="00D31257" w:rsidRPr="00707C31" w:rsidRDefault="00D31257" w:rsidP="00D312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10B805B2" w14:textId="1691619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7EBF3B8D" w14:textId="7777777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95C91C7" w14:textId="0D5525A2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F513504" w14:textId="77777777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96BBD5C" w14:textId="00B726B9" w:rsidR="00D31257" w:rsidRPr="00707C31" w:rsidRDefault="00D31257" w:rsidP="00D3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54C4345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9BD8787" w14:textId="34ECEFC5" w:rsidR="00D31257" w:rsidRPr="00707C31" w:rsidRDefault="00D31257" w:rsidP="00D3125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54199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B278A7" w14:textId="6B8A5507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CB7211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3E3B005" w14:textId="32C931DA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E4925A" w14:textId="77777777" w:rsidR="00D31257" w:rsidRPr="00707C31" w:rsidRDefault="00D31257" w:rsidP="00D31257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CF34B4" w14:textId="771D1C07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25A519" w14:textId="77777777" w:rsidR="00D31257" w:rsidRPr="00707C31" w:rsidRDefault="00D31257" w:rsidP="00D31257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A3B8368" w14:textId="5F41B72D" w:rsidR="00D31257" w:rsidRPr="00707C31" w:rsidRDefault="00D31257" w:rsidP="00D3125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3BFCC91" w14:textId="7DFABD96" w:rsidR="00581556" w:rsidRPr="00707C31" w:rsidRDefault="00581556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7480CEB" w14:textId="77777777" w:rsidR="00D9130D" w:rsidRPr="00707C31" w:rsidRDefault="00D9130D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D9130D" w:rsidRPr="00707C31" w14:paraId="54FB0F3D" w14:textId="77777777" w:rsidTr="009820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E6FA370" w14:textId="77777777" w:rsidR="00D9130D" w:rsidRPr="00707C31" w:rsidRDefault="00D9130D" w:rsidP="0098206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BDDBF28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9130D" w:rsidRPr="00707C31" w14:paraId="6FD89FEE" w14:textId="77777777" w:rsidTr="009820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E84695B" w14:textId="77777777" w:rsidR="00D9130D" w:rsidRPr="00707C31" w:rsidRDefault="00D9130D" w:rsidP="0098206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78CAABDC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2301508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59A37BFE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9130D" w:rsidRPr="00707C31" w14:paraId="056E7D17" w14:textId="77777777" w:rsidTr="009820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47C5370" w14:textId="16D0D265" w:rsidR="00D9130D" w:rsidRPr="00707C31" w:rsidRDefault="00D9130D" w:rsidP="0098206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B4027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CB4027"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FA0DE8"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vAlign w:val="bottom"/>
          </w:tcPr>
          <w:p w14:paraId="1099D1C6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11437C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56F2D8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F199E" w14:textId="77777777" w:rsidR="00D9130D" w:rsidRPr="00707C31" w:rsidRDefault="00D9130D" w:rsidP="0098206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3769160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707C3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3D495" w14:textId="77777777" w:rsidR="00D9130D" w:rsidRPr="00707C31" w:rsidRDefault="00D9130D" w:rsidP="0098206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EF479F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59B8364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A0C6B12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59745FEA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906DB2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1FCD2FC4" w14:textId="77777777" w:rsidR="00D9130D" w:rsidRPr="00707C31" w:rsidRDefault="00D9130D" w:rsidP="0098206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DAE2D79" w14:textId="77777777" w:rsidR="00D9130D" w:rsidRPr="00707C31" w:rsidRDefault="00D9130D" w:rsidP="0098206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3E13486F" w14:textId="77777777" w:rsidR="00D9130D" w:rsidRPr="00707C31" w:rsidRDefault="00D9130D" w:rsidP="00982067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CE9D20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130D" w:rsidRPr="00707C31" w14:paraId="4C462673" w14:textId="77777777" w:rsidTr="00982067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AC19220" w14:textId="77777777" w:rsidR="00D9130D" w:rsidRPr="00707C31" w:rsidRDefault="00D9130D" w:rsidP="0098206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6F0FCD5C" w14:textId="77777777" w:rsidR="00D9130D" w:rsidRPr="00707C31" w:rsidRDefault="00D9130D" w:rsidP="0098206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9130D" w:rsidRPr="00707C31" w14:paraId="1B046E15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3A3DF680" w14:textId="77777777" w:rsidR="00D9130D" w:rsidRPr="00707C31" w:rsidRDefault="00D9130D" w:rsidP="0098206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7626557A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AA2660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58F10DC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86958D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223FC98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9E19CC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150AB5C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CAB2D3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3B30A7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C65500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B7D523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788E62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FB2A4D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2D0F8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67A3D1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707C31" w14:paraId="6BACAF9F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13FFD75A" w14:textId="77777777" w:rsidR="00D9130D" w:rsidRPr="00707C31" w:rsidRDefault="00D9130D" w:rsidP="0098206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58F54241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FB980C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604D56E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7CCB55" w14:textId="77777777" w:rsidR="00D9130D" w:rsidRPr="00707C31" w:rsidRDefault="00D9130D" w:rsidP="00982067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89144C8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08A2BD" w14:textId="77777777" w:rsidR="00D9130D" w:rsidRPr="00707C31" w:rsidRDefault="00D9130D" w:rsidP="0098206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E58370D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44DA72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7D1079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EDA941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82FE66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6687EA" w14:textId="77777777" w:rsidR="00D9130D" w:rsidRPr="00707C31" w:rsidRDefault="00D9130D" w:rsidP="0098206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78F566" w14:textId="77777777" w:rsidR="00D9130D" w:rsidRPr="00707C31" w:rsidRDefault="00D9130D" w:rsidP="00982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B1848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38F4DE9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707C31" w14:paraId="22E7102E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5ADA47A5" w14:textId="77777777" w:rsidR="00D9130D" w:rsidRPr="00707C31" w:rsidRDefault="00D9130D" w:rsidP="0098206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02FB598A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A6B961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A22AB90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F1C7E50" w14:textId="77777777" w:rsidR="00D9130D" w:rsidRPr="00707C31" w:rsidRDefault="00D9130D" w:rsidP="00982067">
            <w:pPr>
              <w:tabs>
                <w:tab w:val="clear" w:pos="454"/>
                <w:tab w:val="decimal" w:pos="430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6326BC72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132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0184524" w14:textId="77777777" w:rsidR="00D9130D" w:rsidRPr="00707C31" w:rsidRDefault="00D9130D" w:rsidP="00982067">
            <w:pPr>
              <w:tabs>
                <w:tab w:val="clear" w:pos="454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E216D37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67A97B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DD86A3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82E278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370BD5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CDB5FB" w14:textId="77777777" w:rsidR="00D9130D" w:rsidRPr="00707C31" w:rsidRDefault="00D9130D" w:rsidP="00982067">
            <w:pPr>
              <w:tabs>
                <w:tab w:val="clear" w:pos="454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3CB4296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C65D9E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0024A3E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707C31" w14:paraId="02C0755F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15647EAB" w14:textId="77777777" w:rsidR="00D9130D" w:rsidRPr="00707C31" w:rsidRDefault="00D9130D" w:rsidP="00D9130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4B5C2450" w14:textId="6818F9A3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</w:tcPr>
          <w:p w14:paraId="28E9E1C3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2F86C15E" w14:textId="785C9F9E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B51095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04A1160" w14:textId="692179A4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896344" w14:textId="77777777" w:rsidR="00D9130D" w:rsidRPr="00707C31" w:rsidRDefault="00D9130D" w:rsidP="00D9130D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5B22E46" w14:textId="14711022" w:rsidR="00D9130D" w:rsidRPr="00707C31" w:rsidRDefault="00D9130D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2FA615F6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A552BD" w14:textId="0B497AF5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63E45F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93CBD78" w14:textId="73FBE791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1A3D7DD6" w14:textId="77777777" w:rsidR="00D9130D" w:rsidRPr="00707C31" w:rsidRDefault="00D9130D" w:rsidP="00D9130D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113B08" w14:textId="01CF99A9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1275E6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341EA26" w14:textId="71894632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D9130D" w:rsidRPr="00707C31" w14:paraId="38E8FC93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2C636E84" w14:textId="77777777" w:rsidR="00D9130D" w:rsidRPr="00707C31" w:rsidRDefault="00D9130D" w:rsidP="00D9130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7D938FD9" w14:textId="3177BDC3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21027D22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7873A38" w14:textId="76AB0AC5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19D17161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2F7539C" w14:textId="320A621C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4F3215" w14:textId="77777777" w:rsidR="00D9130D" w:rsidRPr="00707C31" w:rsidRDefault="00D9130D" w:rsidP="00D9130D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412220" w14:textId="09D83AA7" w:rsidR="00D9130D" w:rsidRPr="00707C31" w:rsidRDefault="00D9130D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270" w:type="dxa"/>
          </w:tcPr>
          <w:p w14:paraId="6FC6FEF0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2F2ACF" w14:textId="3816B54A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270" w:type="dxa"/>
          </w:tcPr>
          <w:p w14:paraId="6C8A1725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8A6DF61" w14:textId="5A45E87D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D44650" w14:textId="77777777" w:rsidR="00D9130D" w:rsidRPr="00707C31" w:rsidRDefault="00D9130D" w:rsidP="00D9130D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9A15C5" w14:textId="3C068458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4214EF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A2A0404" w14:textId="3BDC7324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</w:tr>
      <w:tr w:rsidR="00D9130D" w:rsidRPr="00707C31" w14:paraId="02AFCB5B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5D2E5543" w14:textId="77777777" w:rsidR="00D9130D" w:rsidRPr="00707C31" w:rsidRDefault="00D9130D" w:rsidP="00D9130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589DE94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252CBB8B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0238CED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EE23A3D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7E0FD58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D63E1E0" w14:textId="77777777" w:rsidR="00D9130D" w:rsidRPr="00707C31" w:rsidRDefault="00D9130D" w:rsidP="00D9130D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BDD1E1A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D8891D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10E3D1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00B14D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69EB1CA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74B8D" w14:textId="77777777" w:rsidR="00D9130D" w:rsidRPr="00707C31" w:rsidRDefault="00D9130D" w:rsidP="00D9130D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BA50C4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B9424C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931484F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707C31" w14:paraId="4644D04E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2D190E91" w14:textId="77777777" w:rsidR="00D9130D" w:rsidRPr="00707C31" w:rsidRDefault="00D9130D" w:rsidP="00D9130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3550A679" w14:textId="33F93A6F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65</w:t>
            </w:r>
          </w:p>
        </w:tc>
        <w:tc>
          <w:tcPr>
            <w:tcW w:w="270" w:type="dxa"/>
          </w:tcPr>
          <w:p w14:paraId="720F399C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D2204B7" w14:textId="65BB0094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1BC1D0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CE72088" w14:textId="1DF61AB8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D7BE52" w14:textId="77777777" w:rsidR="00D9130D" w:rsidRPr="00707C31" w:rsidRDefault="00D9130D" w:rsidP="00D9130D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4AD437B" w14:textId="1023781F" w:rsidR="00D9130D" w:rsidRPr="00707C31" w:rsidRDefault="00D9130D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56028A8B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89CD90" w14:textId="66229DE6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9FE9B3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8D55072" w14:textId="68CC6849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7BE5C6" w14:textId="77777777" w:rsidR="00D9130D" w:rsidRPr="00707C31" w:rsidRDefault="00D9130D" w:rsidP="00D9130D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2ADE42" w14:textId="467348E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3D9D5116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73C7AEE" w14:textId="2945439A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</w:tr>
      <w:tr w:rsidR="00D9130D" w:rsidRPr="00707C31" w14:paraId="0A174ABD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444E7D67" w14:textId="77777777" w:rsidR="00D9130D" w:rsidRPr="00707C31" w:rsidRDefault="00D9130D" w:rsidP="00D9130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2DA3B9" w14:textId="5110FDC8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68</w:t>
            </w:r>
          </w:p>
        </w:tc>
        <w:tc>
          <w:tcPr>
            <w:tcW w:w="270" w:type="dxa"/>
          </w:tcPr>
          <w:p w14:paraId="7BEEB8BC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1FDE9" w14:textId="47FCD430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68E67FA0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B0EDD" w14:textId="47918B3D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62A26" w14:textId="77777777" w:rsidR="00D9130D" w:rsidRPr="00707C31" w:rsidRDefault="00D9130D" w:rsidP="00D9130D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BC302" w14:textId="0DF9CDD1" w:rsidR="00D9130D" w:rsidRPr="00707C31" w:rsidRDefault="00D9130D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149</w:t>
            </w:r>
          </w:p>
        </w:tc>
        <w:tc>
          <w:tcPr>
            <w:tcW w:w="270" w:type="dxa"/>
          </w:tcPr>
          <w:p w14:paraId="4974D6FA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6817F4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6BAB09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38D1F02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EB660B" w14:textId="77777777" w:rsidR="00D9130D" w:rsidRPr="00707C31" w:rsidRDefault="00D9130D" w:rsidP="00D9130D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B6976D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C0BDD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BBFD9E6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707C31" w14:paraId="658B9E52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3A9AE3A4" w14:textId="77777777" w:rsidR="00D9130D" w:rsidRPr="00707C31" w:rsidRDefault="00D9130D" w:rsidP="0098206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31BE025" w14:textId="77777777" w:rsidR="00D9130D" w:rsidRPr="00707C31" w:rsidRDefault="00D9130D" w:rsidP="00982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3F72D5EA" w14:textId="77777777" w:rsidR="00D9130D" w:rsidRPr="00707C31" w:rsidRDefault="00D9130D" w:rsidP="00982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385501E" w14:textId="77777777" w:rsidR="00D9130D" w:rsidRPr="00707C31" w:rsidRDefault="00D9130D" w:rsidP="00982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C5F6E23" w14:textId="77777777" w:rsidR="00D9130D" w:rsidRPr="00707C31" w:rsidRDefault="00D9130D" w:rsidP="00982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410E306" w14:textId="77777777" w:rsidR="00D9130D" w:rsidRPr="00707C31" w:rsidRDefault="00D9130D" w:rsidP="00982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6E21A65" w14:textId="77777777" w:rsidR="00D9130D" w:rsidRPr="00707C31" w:rsidRDefault="00D9130D" w:rsidP="00982067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B1B7DE5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96E91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D3893E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44DDD3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EFEBA5F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0BCBB" w14:textId="77777777" w:rsidR="00D9130D" w:rsidRPr="00707C31" w:rsidRDefault="00D9130D" w:rsidP="00982067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953330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D9AFF2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73FCC40" w14:textId="77777777" w:rsidR="00D9130D" w:rsidRPr="00707C31" w:rsidRDefault="00D9130D" w:rsidP="0098206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707C31" w14:paraId="54C1970C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38459F5C" w14:textId="59509EA8" w:rsidR="00D9130D" w:rsidRPr="00707C31" w:rsidRDefault="00D9130D" w:rsidP="00D9130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61FF51A7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1AEC6D94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B348E8B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A4D6B26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71465FF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499D5A1" w14:textId="77777777" w:rsidR="00D9130D" w:rsidRPr="00707C31" w:rsidRDefault="00D9130D" w:rsidP="00D9130D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CA57433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67CC40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1399AE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FB675F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4B9AC6F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190127" w14:textId="77777777" w:rsidR="00D9130D" w:rsidRPr="00707C31" w:rsidRDefault="00D9130D" w:rsidP="00D9130D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4E2569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FE0AE2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0F43C7F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707C31" w14:paraId="0C7A20B3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21CC8911" w14:textId="04E36BC0" w:rsidR="00D9130D" w:rsidRPr="00707C31" w:rsidRDefault="00D9130D" w:rsidP="00D9130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3EB3259F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79B7136F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F717EE2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01DA428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C2F5657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F103034" w14:textId="77777777" w:rsidR="00D9130D" w:rsidRPr="00707C31" w:rsidRDefault="00D9130D" w:rsidP="00D9130D">
            <w:pPr>
              <w:tabs>
                <w:tab w:val="clear" w:pos="454"/>
                <w:tab w:val="clear" w:pos="680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162A9C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6D75D7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4EAAC5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A3675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C08201D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C4CACE" w14:textId="77777777" w:rsidR="00D9130D" w:rsidRPr="00707C31" w:rsidRDefault="00D9130D" w:rsidP="00D9130D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A52B9D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86D35D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C6792DD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30D" w:rsidRPr="00707C31" w14:paraId="59095A7B" w14:textId="77777777" w:rsidTr="00982067">
        <w:trPr>
          <w:trHeight w:val="144"/>
        </w:trPr>
        <w:tc>
          <w:tcPr>
            <w:tcW w:w="3240" w:type="dxa"/>
            <w:shd w:val="clear" w:color="auto" w:fill="auto"/>
          </w:tcPr>
          <w:p w14:paraId="44452288" w14:textId="23A95AA0" w:rsidR="00D9130D" w:rsidRPr="00707C31" w:rsidRDefault="00D9130D" w:rsidP="00D9130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2B4A9B64" w14:textId="3306769B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(7)</w:t>
            </w:r>
          </w:p>
        </w:tc>
        <w:tc>
          <w:tcPr>
            <w:tcW w:w="270" w:type="dxa"/>
          </w:tcPr>
          <w:p w14:paraId="683818F4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B22295F" w14:textId="1A00E0EB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9A0E74" w14:textId="77777777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9297C64" w14:textId="2EC14B39" w:rsidR="00D9130D" w:rsidRPr="00707C31" w:rsidRDefault="00D9130D" w:rsidP="00D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707C31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95D2BB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C237F0" w14:textId="486F97DB" w:rsidR="00D9130D" w:rsidRPr="00707C31" w:rsidRDefault="00D9130D" w:rsidP="00D9130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(7)</w:t>
            </w:r>
          </w:p>
        </w:tc>
        <w:tc>
          <w:tcPr>
            <w:tcW w:w="270" w:type="dxa"/>
          </w:tcPr>
          <w:p w14:paraId="1AE8AA29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D4B4AB" w14:textId="7C2197B4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23F2C9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7261429" w14:textId="2FC5CADB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AE04E93" w14:textId="77777777" w:rsidR="00D9130D" w:rsidRPr="00707C31" w:rsidRDefault="00D9130D" w:rsidP="00D9130D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332389" w14:textId="5203EDC7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E71936" w14:textId="77777777" w:rsidR="00D9130D" w:rsidRPr="00707C31" w:rsidRDefault="00D9130D" w:rsidP="00D9130D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ABEE950" w14:textId="7BC5CA4C" w:rsidR="00D9130D" w:rsidRPr="00707C31" w:rsidRDefault="00D9130D" w:rsidP="00D9130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0C738B94" w14:textId="43597A0E" w:rsidR="00CD5916" w:rsidRPr="00707C31" w:rsidRDefault="00CD5916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AAC4E97" w14:textId="1F4FD917" w:rsidR="00D9130D" w:rsidRPr="00707C31" w:rsidRDefault="00D9130D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1535DF4" w14:textId="77777777" w:rsidR="00CD5916" w:rsidRPr="00707C31" w:rsidRDefault="00CD5916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38C722" w14:textId="2AC5A607" w:rsidR="00CD5916" w:rsidRPr="00707C31" w:rsidRDefault="00CD5916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CD5916" w:rsidRPr="00707C31" w:rsidSect="002B21A9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71E06CB" w14:textId="77777777" w:rsidR="00882010" w:rsidRPr="00707C31" w:rsidRDefault="00882010" w:rsidP="00EF0DA5">
      <w:pPr>
        <w:pStyle w:val="block"/>
        <w:tabs>
          <w:tab w:val="decimal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707C3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55F7814C" w14:textId="77777777" w:rsidR="00882010" w:rsidRPr="00707C31" w:rsidRDefault="0088201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450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9933DC" w:rsidRPr="00707C31" w14:paraId="702D9B16" w14:textId="77777777" w:rsidTr="00925863">
        <w:trPr>
          <w:tblHeader/>
        </w:trPr>
        <w:tc>
          <w:tcPr>
            <w:tcW w:w="3150" w:type="dxa"/>
          </w:tcPr>
          <w:p w14:paraId="13281BA6" w14:textId="6657DFF8" w:rsidR="009933DC" w:rsidRPr="00707C31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4B97D62" w14:textId="77777777" w:rsidR="009933DC" w:rsidRPr="00707C31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B0BD66B" w14:textId="064BFB08" w:rsidR="009933DC" w:rsidRPr="00707C31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933DC" w:rsidRPr="00707C31" w14:paraId="10250E81" w14:textId="77777777" w:rsidTr="00925863">
        <w:tc>
          <w:tcPr>
            <w:tcW w:w="3150" w:type="dxa"/>
          </w:tcPr>
          <w:p w14:paraId="1A8F51B6" w14:textId="77777777" w:rsidR="00C85327" w:rsidRPr="00707C31" w:rsidRDefault="009933DC" w:rsidP="00EF0DA5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</w:t>
            </w:r>
            <w:r w:rsidR="00C85327" w:rsidRPr="00707C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</w:p>
          <w:p w14:paraId="20A3A17E" w14:textId="57A287B1" w:rsidR="009933DC" w:rsidRPr="00707C31" w:rsidRDefault="00C85327" w:rsidP="00EF0DA5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9933DC" w:rsidRPr="00707C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4077140C" w14:textId="77777777" w:rsidR="009933DC" w:rsidRPr="00707C31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348EFD2" w14:textId="521346BC" w:rsidR="009933DC" w:rsidRPr="00707C31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07C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933DC" w:rsidRPr="00707C31" w14:paraId="3B7CB413" w14:textId="77777777" w:rsidTr="00925863">
        <w:tc>
          <w:tcPr>
            <w:tcW w:w="3150" w:type="dxa"/>
          </w:tcPr>
          <w:p w14:paraId="78AA1BB7" w14:textId="488D7F3A" w:rsidR="009933DC" w:rsidRPr="00707C31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30F625CE" w14:textId="77777777" w:rsidR="009933DC" w:rsidRPr="00707C31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6064" w:type="dxa"/>
          </w:tcPr>
          <w:p w14:paraId="6E152015" w14:textId="7756A13E" w:rsidR="009933DC" w:rsidRPr="00707C31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</w:tr>
      <w:tr w:rsidR="009933DC" w:rsidRPr="00707C31" w14:paraId="659BC28B" w14:textId="77777777" w:rsidTr="00925863">
        <w:tc>
          <w:tcPr>
            <w:tcW w:w="3150" w:type="dxa"/>
          </w:tcPr>
          <w:p w14:paraId="3A150CDA" w14:textId="08A3365F" w:rsidR="009933DC" w:rsidRPr="00707C31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707C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549AD9C4" w14:textId="77777777" w:rsidR="009933DC" w:rsidRPr="00707C31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3A1147C" w14:textId="05C94574" w:rsidR="009933DC" w:rsidRPr="00707C31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07C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933DC" w:rsidRPr="00707C31" w14:paraId="57C639F9" w14:textId="77777777" w:rsidTr="00925863">
        <w:trPr>
          <w:trHeight w:val="92"/>
        </w:trPr>
        <w:tc>
          <w:tcPr>
            <w:tcW w:w="3150" w:type="dxa"/>
          </w:tcPr>
          <w:p w14:paraId="118834F9" w14:textId="77777777" w:rsidR="009933DC" w:rsidRPr="00707C31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3164DEB8" w14:textId="77777777" w:rsidR="009933DC" w:rsidRPr="00707C31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6064" w:type="dxa"/>
          </w:tcPr>
          <w:p w14:paraId="05C0FD68" w14:textId="77777777" w:rsidR="009933DC" w:rsidRPr="00707C31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9933DC" w:rsidRPr="00707C31" w14:paraId="55B94F09" w14:textId="77777777" w:rsidTr="00925863">
        <w:tc>
          <w:tcPr>
            <w:tcW w:w="3150" w:type="dxa"/>
          </w:tcPr>
          <w:p w14:paraId="3BF8D2C9" w14:textId="77777777" w:rsidR="009933DC" w:rsidRPr="00707C31" w:rsidRDefault="009933DC" w:rsidP="00EF0DA5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3459187C" w14:textId="53BB4315" w:rsidR="009933DC" w:rsidRPr="00707C31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</w:tcPr>
          <w:p w14:paraId="590D1F64" w14:textId="77777777" w:rsidR="009933DC" w:rsidRPr="00707C31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677A3111" w14:textId="52096334" w:rsidR="009933DC" w:rsidRPr="00707C31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07C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Pr="00707C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07C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21EEA710" w14:textId="3B6A8593" w:rsidR="00C92E1D" w:rsidRPr="00707C31" w:rsidRDefault="00C92E1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6E71663" w14:textId="77777777" w:rsidR="007F64CF" w:rsidRPr="00707C31" w:rsidRDefault="007F64CF" w:rsidP="00EF0DA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bookmarkStart w:id="9" w:name="_Hlk69925193"/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รายการเคลื่อนไหวของตราสารทุนและตราสารหนี้</w:t>
      </w:r>
    </w:p>
    <w:p w14:paraId="4FB0AC57" w14:textId="77777777" w:rsidR="00851AAC" w:rsidRPr="00707C31" w:rsidRDefault="00851AAC" w:rsidP="00EF0DA5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bidi="th-TH"/>
        </w:rPr>
      </w:pPr>
    </w:p>
    <w:p w14:paraId="094EEAAA" w14:textId="77D3AC20" w:rsidR="009933DC" w:rsidRPr="00707C31" w:rsidRDefault="00851AAC" w:rsidP="00EF0DA5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(</w:t>
      </w:r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</w:t>
      </w:r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 xml:space="preserve">) </w:t>
      </w:r>
      <w:r w:rsidR="009933DC"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</w:t>
      </w:r>
      <w:r w:rsidR="000731F0"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ทุน</w:t>
      </w:r>
      <w:r w:rsidR="009933DC"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และตราสาร</w:t>
      </w:r>
      <w:r w:rsidR="000731F0"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หนี้ที่อยู่ในความต้องการของตลาด</w:t>
      </w:r>
    </w:p>
    <w:p w14:paraId="7AF8E28C" w14:textId="77777777" w:rsidR="00F12F1D" w:rsidRPr="00707C31" w:rsidRDefault="00F12F1D" w:rsidP="00EF0DA5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900"/>
        <w:gridCol w:w="270"/>
        <w:gridCol w:w="990"/>
        <w:gridCol w:w="270"/>
        <w:gridCol w:w="1080"/>
        <w:gridCol w:w="270"/>
        <w:gridCol w:w="1080"/>
      </w:tblGrid>
      <w:tr w:rsidR="00F12F1D" w:rsidRPr="00707C31" w14:paraId="62D4852D" w14:textId="77777777" w:rsidTr="001316C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9180ADF" w14:textId="77777777" w:rsidR="00F12F1D" w:rsidRPr="00707C31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6A65EA2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2F1D" w:rsidRPr="00707C31" w14:paraId="64E2CAA6" w14:textId="77777777" w:rsidTr="001316C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E05F33B" w14:textId="77777777" w:rsidR="00F12F1D" w:rsidRPr="00707C31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550D6C8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707C3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594C80E9" w14:textId="2FF70240" w:rsidR="00F12F1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/>
                <w:sz w:val="26"/>
                <w:szCs w:val="26"/>
              </w:rPr>
              <w:t>1</w:t>
            </w:r>
            <w:r w:rsidR="00F12F1D" w:rsidRPr="00707C3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F12F1D" w:rsidRPr="00707C31">
              <w:rPr>
                <w:rFonts w:asciiTheme="majorBidi" w:hAnsi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6FA44B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2ABA5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70" w:type="dxa"/>
          </w:tcPr>
          <w:p w14:paraId="443B1BE8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AAA62A2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6596A20A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D3348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6792B8D1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C9165A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707C3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776B27CD" w14:textId="2D5FDAEE" w:rsidR="00F12F1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/>
                <w:sz w:val="26"/>
                <w:szCs w:val="26"/>
              </w:rPr>
              <w:t>30</w:t>
            </w:r>
            <w:r w:rsidR="003E2178" w:rsidRPr="00707C31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3E2178" w:rsidRPr="00707C31">
              <w:rPr>
                <w:rFonts w:asciiTheme="majorBidi" w:hAnsiTheme="majorBidi"/>
                <w:sz w:val="26"/>
                <w:szCs w:val="26"/>
                <w:cs/>
              </w:rPr>
              <w:t>ม</w:t>
            </w:r>
            <w:r w:rsidR="00217F14" w:rsidRPr="00707C31">
              <w:rPr>
                <w:rFonts w:asciiTheme="majorBidi" w:hAnsiTheme="majorBidi" w:hint="cs"/>
                <w:sz w:val="26"/>
                <w:szCs w:val="26"/>
                <w:cs/>
              </w:rPr>
              <w:t>ิถุนายน</w:t>
            </w:r>
          </w:p>
        </w:tc>
      </w:tr>
      <w:tr w:rsidR="00F12F1D" w:rsidRPr="00707C31" w14:paraId="44F22ED7" w14:textId="77777777" w:rsidTr="001316CD">
        <w:trPr>
          <w:trHeight w:val="166"/>
          <w:tblHeader/>
        </w:trPr>
        <w:tc>
          <w:tcPr>
            <w:tcW w:w="3420" w:type="dxa"/>
          </w:tcPr>
          <w:p w14:paraId="6B8537B7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70B7598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2F1D" w:rsidRPr="00707C31" w14:paraId="0E7C14EC" w14:textId="77777777" w:rsidTr="001316CD">
        <w:trPr>
          <w:trHeight w:val="20"/>
        </w:trPr>
        <w:tc>
          <w:tcPr>
            <w:tcW w:w="3420" w:type="dxa"/>
          </w:tcPr>
          <w:p w14:paraId="19FBBAC2" w14:textId="56D2A278" w:rsidR="00F12F1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69387758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476720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4C0FA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00D85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77C89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56F390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CAC9AF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80767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30E98A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707C31" w14:paraId="188F57B4" w14:textId="77777777" w:rsidTr="001316CD">
        <w:trPr>
          <w:trHeight w:val="20"/>
        </w:trPr>
        <w:tc>
          <w:tcPr>
            <w:tcW w:w="3420" w:type="dxa"/>
          </w:tcPr>
          <w:p w14:paraId="493B67A4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0703EA7B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471360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BF278A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C8E8E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D5CAFB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8E08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29FFFF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4E9D86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FDE6E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707C31" w14:paraId="5AB34A60" w14:textId="77777777" w:rsidTr="001316CD">
        <w:trPr>
          <w:trHeight w:val="20"/>
        </w:trPr>
        <w:tc>
          <w:tcPr>
            <w:tcW w:w="3420" w:type="dxa"/>
          </w:tcPr>
          <w:p w14:paraId="4E244192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900" w:type="dxa"/>
          </w:tcPr>
          <w:p w14:paraId="5FF46C2F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7215D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F7C1E7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D6A1F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0F916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95FF4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F2D71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31E007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6C242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7DB" w:rsidRPr="00707C31" w14:paraId="2419DA26" w14:textId="77777777" w:rsidTr="001316CD">
        <w:trPr>
          <w:trHeight w:val="335"/>
        </w:trPr>
        <w:tc>
          <w:tcPr>
            <w:tcW w:w="3420" w:type="dxa"/>
          </w:tcPr>
          <w:p w14:paraId="2B3921CA" w14:textId="77777777" w:rsidR="00C427DB" w:rsidRPr="00707C31" w:rsidRDefault="00C427DB" w:rsidP="00C427D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49D1FEDA" w14:textId="18C42FB8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486</w:t>
            </w:r>
          </w:p>
        </w:tc>
        <w:tc>
          <w:tcPr>
            <w:tcW w:w="270" w:type="dxa"/>
          </w:tcPr>
          <w:p w14:paraId="182ABB14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57A57D" w14:textId="356E28B8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13</w:t>
            </w:r>
          </w:p>
        </w:tc>
        <w:tc>
          <w:tcPr>
            <w:tcW w:w="270" w:type="dxa"/>
          </w:tcPr>
          <w:p w14:paraId="4F74813A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8E7F96" w14:textId="4D02AEA6" w:rsidR="00C427DB" w:rsidRPr="00707C31" w:rsidRDefault="00C427DB" w:rsidP="00F9387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="005F7D11"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83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CC17E73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1CDD44" w14:textId="4B177EA8" w:rsidR="00C427DB" w:rsidRPr="00707C31" w:rsidRDefault="005F7D11" w:rsidP="00F9387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C614B3B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8FBB87" w14:textId="57BC6D0A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418</w:t>
            </w:r>
          </w:p>
        </w:tc>
      </w:tr>
      <w:tr w:rsidR="00074854" w:rsidRPr="00707C31" w14:paraId="2C815B9B" w14:textId="77777777" w:rsidTr="001316CD">
        <w:trPr>
          <w:trHeight w:val="20"/>
        </w:trPr>
        <w:tc>
          <w:tcPr>
            <w:tcW w:w="3420" w:type="dxa"/>
          </w:tcPr>
          <w:p w14:paraId="0ED2AED0" w14:textId="77777777" w:rsidR="00074854" w:rsidRPr="00707C31" w:rsidRDefault="0007485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3890E38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F35E12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6CCFAD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67F27E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CEB307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B6D290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B88892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C33F7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4245EC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854" w:rsidRPr="00707C31" w14:paraId="4546710F" w14:textId="77777777" w:rsidTr="001316CD">
        <w:trPr>
          <w:trHeight w:val="20"/>
        </w:trPr>
        <w:tc>
          <w:tcPr>
            <w:tcW w:w="3420" w:type="dxa"/>
          </w:tcPr>
          <w:p w14:paraId="79A4204C" w14:textId="77777777" w:rsidR="00074854" w:rsidRPr="00707C31" w:rsidRDefault="0007485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2877FF65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8D7BDE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D5B3A3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5952B4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C678BD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12D117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EC1E71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58D302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A3B43E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854" w:rsidRPr="00707C31" w14:paraId="2C2A7008" w14:textId="77777777" w:rsidTr="001316CD">
        <w:trPr>
          <w:trHeight w:val="20"/>
        </w:trPr>
        <w:tc>
          <w:tcPr>
            <w:tcW w:w="3420" w:type="dxa"/>
          </w:tcPr>
          <w:p w14:paraId="3A6C31AE" w14:textId="77777777" w:rsidR="00074854" w:rsidRPr="00707C31" w:rsidRDefault="0007485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63BAA2E5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081E5C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8169DD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C73734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9D795E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5DCD2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353DAF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C0A70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793672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7DB" w:rsidRPr="00707C31" w14:paraId="14B03A2A" w14:textId="77777777" w:rsidTr="001316CD">
        <w:trPr>
          <w:trHeight w:val="20"/>
        </w:trPr>
        <w:tc>
          <w:tcPr>
            <w:tcW w:w="3420" w:type="dxa"/>
          </w:tcPr>
          <w:p w14:paraId="7318BAB8" w14:textId="6E5E90D9" w:rsidR="00C427DB" w:rsidRPr="00707C31" w:rsidRDefault="00C427DB" w:rsidP="00C427D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63AD96DD" w14:textId="312C79DC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270" w:type="dxa"/>
          </w:tcPr>
          <w:p w14:paraId="15818DBB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34378F" w14:textId="150EC15C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443A19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8A2428" w14:textId="721CA02E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A0206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8FD0DE" w14:textId="4F39F763" w:rsidR="00C427DB" w:rsidRPr="00707C31" w:rsidRDefault="00C427DB" w:rsidP="00F9387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4C9C0D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7514EA" w14:textId="005CD548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25</w:t>
            </w:r>
          </w:p>
        </w:tc>
      </w:tr>
      <w:tr w:rsidR="00074854" w:rsidRPr="00707C31" w14:paraId="257CDD45" w14:textId="77777777" w:rsidTr="001316CD">
        <w:trPr>
          <w:trHeight w:val="20"/>
        </w:trPr>
        <w:tc>
          <w:tcPr>
            <w:tcW w:w="3420" w:type="dxa"/>
          </w:tcPr>
          <w:p w14:paraId="47B418FA" w14:textId="77777777" w:rsidR="00074854" w:rsidRPr="00707C31" w:rsidRDefault="0007485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632EFFBE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5FC75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82E593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AE26C6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242D6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ADB77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E24842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FAF8A0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20D44A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7DB" w:rsidRPr="00707C31" w14:paraId="510CD62D" w14:textId="77777777" w:rsidTr="001316CD">
        <w:trPr>
          <w:trHeight w:val="20"/>
        </w:trPr>
        <w:tc>
          <w:tcPr>
            <w:tcW w:w="3420" w:type="dxa"/>
          </w:tcPr>
          <w:p w14:paraId="4241775C" w14:textId="3020A9EB" w:rsidR="00C427DB" w:rsidRPr="00707C31" w:rsidRDefault="00C427DB" w:rsidP="00C427D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08FB7BC0" w14:textId="64FB4659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270" w:type="dxa"/>
          </w:tcPr>
          <w:p w14:paraId="32C7363D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9B4DF7" w14:textId="7339A81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0AEAA7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688A14" w14:textId="05F28221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85DCAF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E2B477" w14:textId="6074A433" w:rsidR="00C427DB" w:rsidRPr="00707C31" w:rsidRDefault="00C427DB" w:rsidP="00F9387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="005F7D11"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18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33208CF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F924FD" w14:textId="5DB16741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63</w:t>
            </w:r>
          </w:p>
        </w:tc>
      </w:tr>
      <w:tr w:rsidR="001316CD" w:rsidRPr="00707C31" w14:paraId="005CAF26" w14:textId="77777777" w:rsidTr="001316CD">
        <w:trPr>
          <w:trHeight w:val="20"/>
        </w:trPr>
        <w:tc>
          <w:tcPr>
            <w:tcW w:w="3420" w:type="dxa"/>
          </w:tcPr>
          <w:p w14:paraId="750FB90E" w14:textId="77777777" w:rsidR="001316CD" w:rsidRPr="00707C31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9F4F618" w14:textId="77777777" w:rsidR="001316CD" w:rsidRPr="00707C31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6738A30" w14:textId="77777777" w:rsidR="001316CD" w:rsidRPr="00707C31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B4341D0" w14:textId="0591D3B5" w:rsidR="001316CD" w:rsidRPr="00707C31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E40C1A6" w14:textId="77777777" w:rsidR="001316CD" w:rsidRPr="00707C31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51C529" w14:textId="77777777" w:rsidR="001316CD" w:rsidRPr="00707C31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059728" w14:textId="77777777" w:rsidR="001316CD" w:rsidRPr="00707C31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4842B" w14:textId="77777777" w:rsidR="001316CD" w:rsidRPr="00707C31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CF26A9" w14:textId="77777777" w:rsidR="001316CD" w:rsidRPr="00707C31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0AEE58" w14:textId="77777777" w:rsidR="001316CD" w:rsidRPr="00707C31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6694B7" w14:textId="77777777" w:rsidR="001316CD" w:rsidRPr="00707C31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63F5F0" w14:textId="77777777" w:rsidR="001316CD" w:rsidRPr="00707C31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DEE0A4" w14:textId="77777777" w:rsidR="001316CD" w:rsidRPr="00707C31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7CF3" w:rsidRPr="00707C31" w14:paraId="5A84993F" w14:textId="77777777" w:rsidTr="001316CD">
        <w:trPr>
          <w:trHeight w:val="20"/>
        </w:trPr>
        <w:tc>
          <w:tcPr>
            <w:tcW w:w="3420" w:type="dxa"/>
          </w:tcPr>
          <w:p w14:paraId="738A77FB" w14:textId="33113FC6" w:rsidR="007E7CF3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</w:t>
            </w:r>
            <w:r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65</w:t>
            </w:r>
          </w:p>
        </w:tc>
        <w:tc>
          <w:tcPr>
            <w:tcW w:w="900" w:type="dxa"/>
          </w:tcPr>
          <w:p w14:paraId="2229CB80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70B5F5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014448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A5548C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A96941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37E01E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9DC254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34EBC8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461446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7CF3" w:rsidRPr="00707C31" w14:paraId="49E73F97" w14:textId="77777777" w:rsidTr="001316CD">
        <w:trPr>
          <w:trHeight w:val="20"/>
        </w:trPr>
        <w:tc>
          <w:tcPr>
            <w:tcW w:w="3420" w:type="dxa"/>
          </w:tcPr>
          <w:p w14:paraId="2BF7DB3B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5EA23C00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E4B67A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391E11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435168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96FDD0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3F84A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A92619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274042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D90024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7CF3" w:rsidRPr="00707C31" w14:paraId="408AEF58" w14:textId="77777777" w:rsidTr="001316CD">
        <w:trPr>
          <w:trHeight w:val="20"/>
        </w:trPr>
        <w:tc>
          <w:tcPr>
            <w:tcW w:w="3420" w:type="dxa"/>
          </w:tcPr>
          <w:p w14:paraId="477F6DE1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900" w:type="dxa"/>
          </w:tcPr>
          <w:p w14:paraId="7EA72B66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38E003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F6CBF4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FB02AB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A22858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F2AA15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73DA0B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0BFEC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4F981A" w14:textId="77777777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7F14" w:rsidRPr="00707C31" w14:paraId="077A4046" w14:textId="77777777" w:rsidTr="001316CD">
        <w:trPr>
          <w:trHeight w:val="335"/>
        </w:trPr>
        <w:tc>
          <w:tcPr>
            <w:tcW w:w="3420" w:type="dxa"/>
          </w:tcPr>
          <w:p w14:paraId="2D0CCAE7" w14:textId="77777777" w:rsidR="00217F14" w:rsidRPr="00707C31" w:rsidRDefault="00217F14" w:rsidP="00217F14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5ED0C1C7" w14:textId="41EDA5DF" w:rsidR="00217F14" w:rsidRPr="00707C31" w:rsidRDefault="005F7D11" w:rsidP="009E7D0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455</w:t>
            </w:r>
          </w:p>
        </w:tc>
        <w:tc>
          <w:tcPr>
            <w:tcW w:w="270" w:type="dxa"/>
          </w:tcPr>
          <w:p w14:paraId="09A6E289" w14:textId="77777777" w:rsidR="00217F14" w:rsidRPr="00707C31" w:rsidRDefault="00217F14" w:rsidP="00217F1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4D632E" w14:textId="2B56340A" w:rsidR="00217F14" w:rsidRPr="00707C31" w:rsidRDefault="005F7D11" w:rsidP="00217F1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4DE2CB81" w14:textId="77777777" w:rsidR="00217F14" w:rsidRPr="00707C31" w:rsidRDefault="00217F14" w:rsidP="00217F1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A5EE01" w14:textId="022D04B7" w:rsidR="00217F14" w:rsidRPr="00707C31" w:rsidRDefault="00217F14" w:rsidP="00217F1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8A8638C" w14:textId="77777777" w:rsidR="00217F14" w:rsidRPr="00707C31" w:rsidRDefault="00217F14" w:rsidP="00217F1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FFBAC3" w14:textId="30E0EB66" w:rsidR="00217F14" w:rsidRPr="00707C31" w:rsidRDefault="00217F14" w:rsidP="00217F1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ACC0EE" w14:textId="77777777" w:rsidR="00217F14" w:rsidRPr="00707C31" w:rsidRDefault="00217F14" w:rsidP="00217F1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722821" w14:textId="49AE76DE" w:rsidR="00217F14" w:rsidRPr="00707C31" w:rsidRDefault="005F7D11" w:rsidP="009E7D0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430</w:t>
            </w:r>
          </w:p>
        </w:tc>
      </w:tr>
      <w:tr w:rsidR="00581564" w:rsidRPr="00707C31" w14:paraId="5F0D8817" w14:textId="77777777" w:rsidTr="001316CD">
        <w:trPr>
          <w:trHeight w:val="20"/>
        </w:trPr>
        <w:tc>
          <w:tcPr>
            <w:tcW w:w="3420" w:type="dxa"/>
          </w:tcPr>
          <w:p w14:paraId="78007F70" w14:textId="77777777" w:rsidR="00581564" w:rsidRPr="00707C31" w:rsidRDefault="005815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625ECDD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FCB9D2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717777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109B1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DD8FB6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DF0CBE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F87D69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FFB51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89018E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564" w:rsidRPr="00707C31" w14:paraId="51694708" w14:textId="77777777" w:rsidTr="001316CD">
        <w:trPr>
          <w:trHeight w:val="20"/>
        </w:trPr>
        <w:tc>
          <w:tcPr>
            <w:tcW w:w="3420" w:type="dxa"/>
          </w:tcPr>
          <w:p w14:paraId="252ABC97" w14:textId="77777777" w:rsidR="00581564" w:rsidRPr="00707C31" w:rsidRDefault="005815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391A559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8145E3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62E75D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52A2B7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392EB4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1A2A1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88E244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5D1421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DA367D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564" w:rsidRPr="00707C31" w14:paraId="6646D75C" w14:textId="77777777" w:rsidTr="001316CD">
        <w:trPr>
          <w:trHeight w:val="20"/>
        </w:trPr>
        <w:tc>
          <w:tcPr>
            <w:tcW w:w="3420" w:type="dxa"/>
          </w:tcPr>
          <w:p w14:paraId="4ED6CDC7" w14:textId="77777777" w:rsidR="00581564" w:rsidRPr="00707C31" w:rsidRDefault="005815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21A13D43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7F161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B3FF5D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58668E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633246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8C755B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7EFA4E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55386F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62D9B5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564" w:rsidRPr="00707C31" w14:paraId="54DE5041" w14:textId="77777777" w:rsidTr="001316CD">
        <w:trPr>
          <w:trHeight w:val="20"/>
        </w:trPr>
        <w:tc>
          <w:tcPr>
            <w:tcW w:w="3420" w:type="dxa"/>
          </w:tcPr>
          <w:p w14:paraId="46C0BFC2" w14:textId="236DEE6E" w:rsidR="00581564" w:rsidRPr="00707C31" w:rsidRDefault="00581564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101EAC4C" w14:textId="069B6846" w:rsidR="00581564" w:rsidRPr="00707C31" w:rsidRDefault="005F7D1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270" w:type="dxa"/>
          </w:tcPr>
          <w:p w14:paraId="03C48F0B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52F10D" w14:textId="4863B781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F66015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BE2B6C" w14:textId="3C84D3DF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94BD0E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D63C0C" w14:textId="57AC7851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CA7EA3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CD87C4" w14:textId="658EC4B6" w:rsidR="00581564" w:rsidRPr="00707C31" w:rsidRDefault="005F7D11" w:rsidP="00C4490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</w:tr>
      <w:tr w:rsidR="00581564" w:rsidRPr="00707C31" w14:paraId="0DAD2471" w14:textId="77777777" w:rsidTr="001316CD">
        <w:trPr>
          <w:trHeight w:val="20"/>
        </w:trPr>
        <w:tc>
          <w:tcPr>
            <w:tcW w:w="3420" w:type="dxa"/>
          </w:tcPr>
          <w:p w14:paraId="6FB9B696" w14:textId="77777777" w:rsidR="00581564" w:rsidRPr="00707C31" w:rsidRDefault="005815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429E84B0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5538DD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7369D4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FA0F0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BDF680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641C5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362863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B847B0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A31017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564" w:rsidRPr="00707C31" w14:paraId="548349F7" w14:textId="77777777" w:rsidTr="001316CD">
        <w:trPr>
          <w:trHeight w:val="20"/>
        </w:trPr>
        <w:tc>
          <w:tcPr>
            <w:tcW w:w="3420" w:type="dxa"/>
          </w:tcPr>
          <w:p w14:paraId="465BAD9C" w14:textId="328F7EC4" w:rsidR="00581564" w:rsidRPr="00707C31" w:rsidRDefault="00581564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58964EE1" w14:textId="4FC345DE" w:rsidR="00581564" w:rsidRPr="00707C31" w:rsidRDefault="005F7D1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0" w:type="dxa"/>
          </w:tcPr>
          <w:p w14:paraId="195CFC1C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87FA1F" w14:textId="2E133135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93390D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7AA563" w14:textId="6D55358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279006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BF3D1B" w14:textId="1CF82FCB" w:rsidR="00581564" w:rsidRPr="00707C31" w:rsidRDefault="00F938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1982248" w14:textId="77777777" w:rsidR="00581564" w:rsidRPr="00707C31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F2FA91" w14:textId="360DF697" w:rsidR="00581564" w:rsidRPr="00707C31" w:rsidRDefault="005F7D11" w:rsidP="00C4490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</w:tr>
    </w:tbl>
    <w:p w14:paraId="6E75839A" w14:textId="77777777" w:rsidR="00F12F1D" w:rsidRPr="00707C31" w:rsidRDefault="00F12F1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916"/>
        <w:gridCol w:w="227"/>
        <w:gridCol w:w="956"/>
        <w:gridCol w:w="236"/>
        <w:gridCol w:w="1043"/>
        <w:gridCol w:w="236"/>
        <w:gridCol w:w="1075"/>
        <w:gridCol w:w="230"/>
        <w:gridCol w:w="1111"/>
      </w:tblGrid>
      <w:tr w:rsidR="00F12F1D" w:rsidRPr="00707C31" w14:paraId="7E08DB94" w14:textId="77777777" w:rsidTr="001316C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D46AB26" w14:textId="77777777" w:rsidR="00F12F1D" w:rsidRPr="00707C31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0B20A28E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F1D" w:rsidRPr="00707C31" w14:paraId="110F3DB8" w14:textId="77777777" w:rsidTr="001316C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4DCAD3C" w14:textId="77777777" w:rsidR="00F12F1D" w:rsidRPr="00707C31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16" w:type="dxa"/>
            <w:vAlign w:val="bottom"/>
          </w:tcPr>
          <w:p w14:paraId="10EEA301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707C3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2DF0066D" w14:textId="64FF2C8F" w:rsidR="00F12F1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/>
                <w:sz w:val="26"/>
                <w:szCs w:val="26"/>
              </w:rPr>
              <w:t>1</w:t>
            </w:r>
            <w:r w:rsidR="00F12F1D" w:rsidRPr="00707C3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F12F1D" w:rsidRPr="00707C31">
              <w:rPr>
                <w:rFonts w:asciiTheme="majorBidi" w:hAnsi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27" w:type="dxa"/>
            <w:vAlign w:val="bottom"/>
          </w:tcPr>
          <w:p w14:paraId="6C334BC0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06EE01E2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36" w:type="dxa"/>
          </w:tcPr>
          <w:p w14:paraId="73CAFBC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" w:type="dxa"/>
            <w:vAlign w:val="bottom"/>
          </w:tcPr>
          <w:p w14:paraId="4D295EAD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4721EFFC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C0067EA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69F8640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0EE2409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707C3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6AE93E7D" w14:textId="463FEC4A" w:rsidR="00F12F1D" w:rsidRPr="00707C31" w:rsidRDefault="005F7D11" w:rsidP="00EF0DA5">
            <w:pPr>
              <w:rPr>
                <w:sz w:val="26"/>
                <w:szCs w:val="26"/>
                <w:cs/>
              </w:rPr>
            </w:pPr>
            <w:r w:rsidRPr="00707C31">
              <w:rPr>
                <w:rFonts w:asciiTheme="majorBidi" w:hAnsiTheme="majorBidi"/>
                <w:sz w:val="26"/>
                <w:szCs w:val="26"/>
              </w:rPr>
              <w:t>30</w:t>
            </w:r>
            <w:r w:rsidR="00217F14" w:rsidRPr="00707C31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217F14" w:rsidRPr="00707C31">
              <w:rPr>
                <w:rFonts w:asciiTheme="majorBidi" w:hAnsiTheme="majorBidi"/>
                <w:sz w:val="26"/>
                <w:szCs w:val="26"/>
                <w:cs/>
              </w:rPr>
              <w:t>ม</w:t>
            </w:r>
            <w:r w:rsidR="00217F14" w:rsidRPr="00707C31">
              <w:rPr>
                <w:rFonts w:asciiTheme="majorBidi" w:hAnsiTheme="majorBidi" w:hint="cs"/>
                <w:sz w:val="26"/>
                <w:szCs w:val="26"/>
                <w:cs/>
              </w:rPr>
              <w:t>ิถุนายน</w:t>
            </w:r>
          </w:p>
        </w:tc>
      </w:tr>
      <w:tr w:rsidR="00F12F1D" w:rsidRPr="00707C31" w14:paraId="49E94B03" w14:textId="77777777" w:rsidTr="001316CD">
        <w:trPr>
          <w:trHeight w:val="164"/>
          <w:tblHeader/>
        </w:trPr>
        <w:tc>
          <w:tcPr>
            <w:tcW w:w="3420" w:type="dxa"/>
          </w:tcPr>
          <w:p w14:paraId="10BF7C8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1D1857B4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2F1D" w:rsidRPr="00707C31" w14:paraId="12BFA7C4" w14:textId="77777777" w:rsidTr="001316CD">
        <w:trPr>
          <w:trHeight w:val="20"/>
        </w:trPr>
        <w:tc>
          <w:tcPr>
            <w:tcW w:w="3420" w:type="dxa"/>
          </w:tcPr>
          <w:p w14:paraId="15EF9BE4" w14:textId="369A2B6F" w:rsidR="00F12F1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16" w:type="dxa"/>
          </w:tcPr>
          <w:p w14:paraId="243C3F97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36603B74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24D5A271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C57F9A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5DBCF369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D2F36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1BCFFA8E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14CBC80B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8C61926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707C31" w14:paraId="5B01E756" w14:textId="77777777" w:rsidTr="001316CD">
        <w:trPr>
          <w:trHeight w:val="20"/>
        </w:trPr>
        <w:tc>
          <w:tcPr>
            <w:tcW w:w="3420" w:type="dxa"/>
          </w:tcPr>
          <w:p w14:paraId="5D93BF5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16" w:type="dxa"/>
          </w:tcPr>
          <w:p w14:paraId="081FCB0B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46BD0A16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5D38C47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D5ADDE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517C1708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8C71A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46F04AFD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0B799E69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3BED518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707C31" w14:paraId="6B03C14E" w14:textId="77777777" w:rsidTr="001316CD">
        <w:trPr>
          <w:trHeight w:val="20"/>
        </w:trPr>
        <w:tc>
          <w:tcPr>
            <w:tcW w:w="3420" w:type="dxa"/>
          </w:tcPr>
          <w:p w14:paraId="7314C47A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916" w:type="dxa"/>
          </w:tcPr>
          <w:p w14:paraId="7EC26E48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040DCB01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203188CE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5A1D74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4728C41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F72469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013C8E44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0B2A6A1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5341B2F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7DB" w:rsidRPr="00707C31" w14:paraId="2A059CBD" w14:textId="77777777" w:rsidTr="001316CD">
        <w:trPr>
          <w:trHeight w:val="20"/>
        </w:trPr>
        <w:tc>
          <w:tcPr>
            <w:tcW w:w="3420" w:type="dxa"/>
          </w:tcPr>
          <w:p w14:paraId="0A1BBAA9" w14:textId="77777777" w:rsidR="00C427DB" w:rsidRPr="00707C31" w:rsidRDefault="00C427DB" w:rsidP="00C427D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6" w:type="dxa"/>
          </w:tcPr>
          <w:p w14:paraId="64D49978" w14:textId="708A887C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27" w:type="dxa"/>
          </w:tcPr>
          <w:p w14:paraId="4B1073A6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51318617" w14:textId="5F074B34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F1F193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23CD90B6" w14:textId="35DCF749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3556C8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94F0721" w14:textId="79078CD9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0" w:type="dxa"/>
          </w:tcPr>
          <w:p w14:paraId="27D159FA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5758F42" w14:textId="3F61C2DD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</w:t>
            </w:r>
          </w:p>
        </w:tc>
      </w:tr>
      <w:tr w:rsidR="00074854" w:rsidRPr="00707C31" w14:paraId="22C37346" w14:textId="77777777" w:rsidTr="001316CD">
        <w:trPr>
          <w:trHeight w:val="20"/>
        </w:trPr>
        <w:tc>
          <w:tcPr>
            <w:tcW w:w="3420" w:type="dxa"/>
          </w:tcPr>
          <w:p w14:paraId="345AB642" w14:textId="77777777" w:rsidR="00074854" w:rsidRPr="00707C31" w:rsidRDefault="0007485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16" w:type="dxa"/>
          </w:tcPr>
          <w:p w14:paraId="170ED347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dxa"/>
          </w:tcPr>
          <w:p w14:paraId="2ECC0158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</w:tcPr>
          <w:p w14:paraId="635C496F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67A1791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3" w:type="dxa"/>
          </w:tcPr>
          <w:p w14:paraId="74E6F342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B0F2628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5" w:type="dxa"/>
          </w:tcPr>
          <w:p w14:paraId="6F37BE0C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dxa"/>
          </w:tcPr>
          <w:p w14:paraId="4882B351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</w:tcPr>
          <w:p w14:paraId="59260610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074854" w:rsidRPr="00707C31" w14:paraId="5056847C" w14:textId="77777777" w:rsidTr="001316CD">
        <w:trPr>
          <w:trHeight w:val="20"/>
        </w:trPr>
        <w:tc>
          <w:tcPr>
            <w:tcW w:w="3420" w:type="dxa"/>
          </w:tcPr>
          <w:p w14:paraId="3F2A07A4" w14:textId="77777777" w:rsidR="00074854" w:rsidRPr="00707C31" w:rsidRDefault="0007485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16" w:type="dxa"/>
          </w:tcPr>
          <w:p w14:paraId="4A73F5CB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5DA95711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447E1DB6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46B698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74D7B923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E65E57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2ABDF55E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547ACEBF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065A46B0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854" w:rsidRPr="00707C31" w14:paraId="36B00BAE" w14:textId="77777777" w:rsidTr="001316CD">
        <w:trPr>
          <w:trHeight w:val="20"/>
        </w:trPr>
        <w:tc>
          <w:tcPr>
            <w:tcW w:w="3420" w:type="dxa"/>
          </w:tcPr>
          <w:p w14:paraId="22256BE1" w14:textId="77777777" w:rsidR="00074854" w:rsidRPr="00707C31" w:rsidRDefault="0007485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16" w:type="dxa"/>
          </w:tcPr>
          <w:p w14:paraId="10A8609F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268F6AFC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67081A5D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E8534D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37D091EE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7B32F3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2C5E65CD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3C7434ED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11F3E90" w14:textId="77777777" w:rsidR="00074854" w:rsidRPr="00707C31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7DB" w:rsidRPr="00707C31" w14:paraId="59B1FAEA" w14:textId="77777777" w:rsidTr="001316CD">
        <w:trPr>
          <w:trHeight w:val="20"/>
        </w:trPr>
        <w:tc>
          <w:tcPr>
            <w:tcW w:w="3420" w:type="dxa"/>
          </w:tcPr>
          <w:p w14:paraId="1ABCE53C" w14:textId="4DEF9874" w:rsidR="00C427DB" w:rsidRPr="00707C31" w:rsidRDefault="00C427DB" w:rsidP="00C427D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16" w:type="dxa"/>
          </w:tcPr>
          <w:p w14:paraId="7A1AD807" w14:textId="0384844F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  <w:r w:rsidR="00C427DB"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27" w:type="dxa"/>
          </w:tcPr>
          <w:p w14:paraId="72DE7D66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5D1B207F" w14:textId="51123B3F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BAA138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2A72A8A5" w14:textId="4377B109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BC99E9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29452DA4" w14:textId="299DB12E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="005F7D11"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18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230" w:type="dxa"/>
          </w:tcPr>
          <w:p w14:paraId="5DF4B170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5528480" w14:textId="1BA8642C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63</w:t>
            </w:r>
          </w:p>
        </w:tc>
      </w:tr>
      <w:tr w:rsidR="000F6370" w:rsidRPr="00707C31" w14:paraId="56A3F3B9" w14:textId="77777777" w:rsidTr="001316CD">
        <w:trPr>
          <w:trHeight w:val="20"/>
        </w:trPr>
        <w:tc>
          <w:tcPr>
            <w:tcW w:w="3420" w:type="dxa"/>
          </w:tcPr>
          <w:p w14:paraId="5749CA9E" w14:textId="33E0EEE5" w:rsidR="007E7CF3" w:rsidRPr="00707C31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16" w:type="dxa"/>
          </w:tcPr>
          <w:p w14:paraId="44EEE258" w14:textId="77777777" w:rsidR="000F6370" w:rsidRPr="00707C31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dxa"/>
          </w:tcPr>
          <w:p w14:paraId="1B6E26BC" w14:textId="77777777" w:rsidR="000F6370" w:rsidRPr="00707C31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</w:tcPr>
          <w:p w14:paraId="6BD0A8D3" w14:textId="77777777" w:rsidR="000F6370" w:rsidRPr="00707C31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EE99F23" w14:textId="77777777" w:rsidR="000F6370" w:rsidRPr="00707C31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3" w:type="dxa"/>
          </w:tcPr>
          <w:p w14:paraId="238ADE8E" w14:textId="77777777" w:rsidR="000F6370" w:rsidRPr="00707C31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188A316" w14:textId="77777777" w:rsidR="000F6370" w:rsidRPr="00707C31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5" w:type="dxa"/>
          </w:tcPr>
          <w:p w14:paraId="11E550FF" w14:textId="77777777" w:rsidR="000F6370" w:rsidRPr="00707C31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dxa"/>
          </w:tcPr>
          <w:p w14:paraId="2560FD7C" w14:textId="77777777" w:rsidR="000F6370" w:rsidRPr="00707C31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</w:tcPr>
          <w:p w14:paraId="14E95664" w14:textId="77777777" w:rsidR="000F6370" w:rsidRPr="00707C31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F12F1D" w:rsidRPr="00707C31" w14:paraId="0607AF7A" w14:textId="77777777" w:rsidTr="001316CD">
        <w:trPr>
          <w:trHeight w:val="20"/>
        </w:trPr>
        <w:tc>
          <w:tcPr>
            <w:tcW w:w="3420" w:type="dxa"/>
          </w:tcPr>
          <w:p w14:paraId="2A1EE9FC" w14:textId="766C5F95" w:rsidR="00F12F1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16" w:type="dxa"/>
          </w:tcPr>
          <w:p w14:paraId="7F0322EA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365F57F4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02BE09AE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860A1D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643ED35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3E115C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D2CDA14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7CB6FB11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2CAB829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707C31" w14:paraId="7816C6FA" w14:textId="77777777" w:rsidTr="001316CD">
        <w:trPr>
          <w:trHeight w:val="20"/>
        </w:trPr>
        <w:tc>
          <w:tcPr>
            <w:tcW w:w="3420" w:type="dxa"/>
          </w:tcPr>
          <w:p w14:paraId="6FE37FBC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16" w:type="dxa"/>
          </w:tcPr>
          <w:p w14:paraId="05A833C8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20D72319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786A4CB2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0D47F8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158EBFF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66925D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1A09BF6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030055B8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EE5270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707C31" w14:paraId="0D4B8D5B" w14:textId="77777777" w:rsidTr="001316CD">
        <w:trPr>
          <w:trHeight w:val="20"/>
        </w:trPr>
        <w:tc>
          <w:tcPr>
            <w:tcW w:w="3420" w:type="dxa"/>
          </w:tcPr>
          <w:p w14:paraId="1CDC65B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916" w:type="dxa"/>
          </w:tcPr>
          <w:p w14:paraId="4E3647B0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1369059B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3F08B68B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4FC4EB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2B423DB8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468739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7BE6534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3E3D7161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63368E2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707C31" w14:paraId="3862BFF9" w14:textId="77777777" w:rsidTr="001316CD">
        <w:trPr>
          <w:trHeight w:val="20"/>
        </w:trPr>
        <w:tc>
          <w:tcPr>
            <w:tcW w:w="3420" w:type="dxa"/>
          </w:tcPr>
          <w:p w14:paraId="267A9B13" w14:textId="77777777" w:rsidR="00F12F1D" w:rsidRPr="00707C31" w:rsidRDefault="00F12F1D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6" w:type="dxa"/>
          </w:tcPr>
          <w:p w14:paraId="489BF886" w14:textId="04672C84" w:rsidR="00F12F1D" w:rsidRPr="00707C31" w:rsidRDefault="005F7D1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27" w:type="dxa"/>
          </w:tcPr>
          <w:p w14:paraId="229A179B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0C885081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852B5E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63DDB26D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12F469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13740CE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</w:tcPr>
          <w:p w14:paraId="2FBDDE74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20BC3C9" w14:textId="3B7036BB" w:rsidR="00F12F1D" w:rsidRPr="00707C31" w:rsidRDefault="005F7D11" w:rsidP="00EC1D4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F12F1D" w:rsidRPr="00707C31" w14:paraId="14C10A98" w14:textId="77777777" w:rsidTr="001316CD">
        <w:trPr>
          <w:trHeight w:val="20"/>
        </w:trPr>
        <w:tc>
          <w:tcPr>
            <w:tcW w:w="3420" w:type="dxa"/>
          </w:tcPr>
          <w:p w14:paraId="3F6B980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16" w:type="dxa"/>
          </w:tcPr>
          <w:p w14:paraId="1DB37BCA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dxa"/>
          </w:tcPr>
          <w:p w14:paraId="09A0BFEA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</w:tcPr>
          <w:p w14:paraId="76EF2B14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0548B83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3" w:type="dxa"/>
          </w:tcPr>
          <w:p w14:paraId="5678F422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93AAA7E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5" w:type="dxa"/>
          </w:tcPr>
          <w:p w14:paraId="5AABA46D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dxa"/>
          </w:tcPr>
          <w:p w14:paraId="05CFBECC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</w:tcPr>
          <w:p w14:paraId="0DD73962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F12F1D" w:rsidRPr="00707C31" w14:paraId="06F8282D" w14:textId="77777777" w:rsidTr="001316CD">
        <w:trPr>
          <w:trHeight w:val="20"/>
        </w:trPr>
        <w:tc>
          <w:tcPr>
            <w:tcW w:w="3420" w:type="dxa"/>
          </w:tcPr>
          <w:p w14:paraId="4CC02037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16" w:type="dxa"/>
          </w:tcPr>
          <w:p w14:paraId="01A0C443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0F95EF7F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0611949D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7EEFDC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7FC4C28B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683B38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4BB49C66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6AE0D2B6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E009244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707C31" w14:paraId="37590B5D" w14:textId="77777777" w:rsidTr="001316CD">
        <w:trPr>
          <w:trHeight w:val="20"/>
        </w:trPr>
        <w:tc>
          <w:tcPr>
            <w:tcW w:w="3420" w:type="dxa"/>
          </w:tcPr>
          <w:p w14:paraId="792A0848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16" w:type="dxa"/>
          </w:tcPr>
          <w:p w14:paraId="5C8CAC5D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1BBD4F84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48A04BBA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85F111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557DF27D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CC9307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23169C7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4CB3E942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D086D62" w14:textId="77777777" w:rsidR="00F12F1D" w:rsidRPr="00707C31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7DB" w:rsidRPr="00707C31" w14:paraId="4F069E4C" w14:textId="77777777" w:rsidTr="001316CD">
        <w:trPr>
          <w:trHeight w:val="227"/>
        </w:trPr>
        <w:tc>
          <w:tcPr>
            <w:tcW w:w="3420" w:type="dxa"/>
          </w:tcPr>
          <w:p w14:paraId="6E15C28D" w14:textId="6E910446" w:rsidR="00C427DB" w:rsidRPr="00707C31" w:rsidRDefault="00C427DB" w:rsidP="00C427D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16" w:type="dxa"/>
          </w:tcPr>
          <w:p w14:paraId="4525B16E" w14:textId="3BBDF091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227" w:type="dxa"/>
          </w:tcPr>
          <w:p w14:paraId="5214A62C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5E8D55E9" w14:textId="45250D79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25AAE0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4CE1CF83" w14:textId="68643080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E2A55E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4260AA79" w14:textId="1458A15A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="005F7D11"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16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230" w:type="dxa"/>
          </w:tcPr>
          <w:p w14:paraId="1178AB38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4BE9929" w14:textId="04640FE7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84</w:t>
            </w:r>
          </w:p>
        </w:tc>
      </w:tr>
    </w:tbl>
    <w:p w14:paraId="040CBAF1" w14:textId="59893F8F" w:rsidR="007B32C6" w:rsidRPr="00707C31" w:rsidRDefault="00851AAC" w:rsidP="00EF0DA5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 xml:space="preserve"> </w:t>
      </w:r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(</w:t>
      </w:r>
      <w:r w:rsidR="003C3DE2"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)</w:t>
      </w:r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7B32C6"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ตราสารทุนและตราสารหนี้ที่ไม่อยู่ในความต้องการของตลาด</w:t>
      </w:r>
    </w:p>
    <w:p w14:paraId="12473210" w14:textId="77777777" w:rsidR="00F12F1D" w:rsidRPr="00707C31" w:rsidRDefault="00F12F1D" w:rsidP="00EF0DA5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900"/>
        <w:gridCol w:w="270"/>
        <w:gridCol w:w="1080"/>
        <w:gridCol w:w="270"/>
        <w:gridCol w:w="990"/>
        <w:gridCol w:w="270"/>
        <w:gridCol w:w="1080"/>
      </w:tblGrid>
      <w:tr w:rsidR="00F12F1D" w:rsidRPr="00707C31" w14:paraId="38637145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0585DD0" w14:textId="77777777" w:rsidR="00F12F1D" w:rsidRPr="00707C31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6913D1C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2F1D" w:rsidRPr="00707C31" w14:paraId="792F09D4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9FD43D3" w14:textId="77777777" w:rsidR="00F12F1D" w:rsidRPr="00707C31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41FD4BC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707C3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34311D65" w14:textId="16037CCC" w:rsidR="00F12F1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/>
                <w:sz w:val="26"/>
                <w:szCs w:val="26"/>
              </w:rPr>
              <w:t>1</w:t>
            </w:r>
            <w:r w:rsidR="00F12F1D" w:rsidRPr="00707C3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F12F1D" w:rsidRPr="00707C31">
              <w:rPr>
                <w:rFonts w:asciiTheme="majorBidi" w:hAnsi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B417126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9EA740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70" w:type="dxa"/>
          </w:tcPr>
          <w:p w14:paraId="79834A64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CC9E02E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27AA164F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26A71F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3CE6229C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CA860C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707C3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6B857038" w14:textId="55585AA5" w:rsidR="00F12F1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/>
                <w:sz w:val="26"/>
                <w:szCs w:val="26"/>
              </w:rPr>
              <w:t>30</w:t>
            </w:r>
            <w:r w:rsidR="00217F14" w:rsidRPr="00707C31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217F14" w:rsidRPr="00707C31">
              <w:rPr>
                <w:rFonts w:asciiTheme="majorBidi" w:hAnsiTheme="majorBidi"/>
                <w:sz w:val="26"/>
                <w:szCs w:val="26"/>
                <w:cs/>
              </w:rPr>
              <w:t>ม</w:t>
            </w:r>
            <w:r w:rsidR="00217F14" w:rsidRPr="00707C31">
              <w:rPr>
                <w:rFonts w:asciiTheme="majorBidi" w:hAnsiTheme="majorBidi" w:hint="cs"/>
                <w:sz w:val="26"/>
                <w:szCs w:val="26"/>
                <w:cs/>
              </w:rPr>
              <w:t>ิถุนายน</w:t>
            </w:r>
          </w:p>
        </w:tc>
      </w:tr>
      <w:tr w:rsidR="00F12F1D" w:rsidRPr="00707C31" w14:paraId="23EC1536" w14:textId="77777777" w:rsidTr="001316CD">
        <w:trPr>
          <w:trHeight w:val="20"/>
        </w:trPr>
        <w:tc>
          <w:tcPr>
            <w:tcW w:w="3420" w:type="dxa"/>
          </w:tcPr>
          <w:p w14:paraId="1C990307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030" w:type="dxa"/>
            <w:gridSpan w:val="9"/>
          </w:tcPr>
          <w:p w14:paraId="3515E482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2F1D" w:rsidRPr="00707C31" w14:paraId="278E88BC" w14:textId="77777777" w:rsidTr="001316CD">
        <w:trPr>
          <w:trHeight w:val="20"/>
        </w:trPr>
        <w:tc>
          <w:tcPr>
            <w:tcW w:w="3420" w:type="dxa"/>
          </w:tcPr>
          <w:p w14:paraId="32F6851F" w14:textId="6EBC4C13" w:rsidR="00F12F1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365DBB32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E34B3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C8BBCB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D93389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9AF1FA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41CA2E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F60FB0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4CFFF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6C232F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707C31" w14:paraId="185432D8" w14:textId="77777777" w:rsidTr="001316CD">
        <w:trPr>
          <w:trHeight w:val="20"/>
        </w:trPr>
        <w:tc>
          <w:tcPr>
            <w:tcW w:w="3420" w:type="dxa"/>
          </w:tcPr>
          <w:p w14:paraId="222052CA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4D14D597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2E34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E56047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B3C97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403A8E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134149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BC7658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14EC4F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BA3A1D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707C31" w14:paraId="7735673D" w14:textId="77777777" w:rsidTr="001316CD">
        <w:trPr>
          <w:trHeight w:val="20"/>
        </w:trPr>
        <w:tc>
          <w:tcPr>
            <w:tcW w:w="3420" w:type="dxa"/>
          </w:tcPr>
          <w:p w14:paraId="712F46CE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3DBC51D6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9C4219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A0C49A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A303D0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D6216D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D046D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2F9B6B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A3F32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074D8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7DB" w:rsidRPr="00707C31" w14:paraId="00B80C41" w14:textId="77777777" w:rsidTr="001316CD">
        <w:trPr>
          <w:trHeight w:val="335"/>
        </w:trPr>
        <w:tc>
          <w:tcPr>
            <w:tcW w:w="3420" w:type="dxa"/>
          </w:tcPr>
          <w:p w14:paraId="56C68865" w14:textId="77777777" w:rsidR="00C427DB" w:rsidRPr="00707C31" w:rsidRDefault="00C427DB" w:rsidP="00C427D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ทุนตัดจำหน่าย</w:t>
            </w:r>
            <w:r w:rsidRPr="00707C31">
              <w:rPr>
                <w:rFonts w:asciiTheme="majorBidi" w:hAnsiTheme="majorBidi"/>
                <w:sz w:val="26"/>
                <w:szCs w:val="26"/>
                <w:cs/>
              </w:rPr>
              <w:t xml:space="preserve"> - 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</w:tcPr>
          <w:p w14:paraId="196B60A3" w14:textId="17074AD0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270" w:type="dxa"/>
          </w:tcPr>
          <w:p w14:paraId="47670DCE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896157" w14:textId="42BF9542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21</w:t>
            </w:r>
          </w:p>
        </w:tc>
        <w:tc>
          <w:tcPr>
            <w:tcW w:w="270" w:type="dxa"/>
          </w:tcPr>
          <w:p w14:paraId="4C6827B6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C85A8A" w14:textId="32F8181E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="005F7D11"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19</w:t>
            </w: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464FC6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6F5180" w14:textId="4399102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9644A2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D3F056" w14:textId="5ACC9D1E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35</w:t>
            </w:r>
          </w:p>
        </w:tc>
      </w:tr>
      <w:tr w:rsidR="00BE3AAF" w:rsidRPr="00707C31" w14:paraId="65DA3D43" w14:textId="77777777" w:rsidTr="001316CD">
        <w:trPr>
          <w:trHeight w:val="20"/>
        </w:trPr>
        <w:tc>
          <w:tcPr>
            <w:tcW w:w="3420" w:type="dxa"/>
          </w:tcPr>
          <w:p w14:paraId="2FBADA94" w14:textId="77777777" w:rsidR="00BE3AAF" w:rsidRPr="00707C31" w:rsidRDefault="00BE3AA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2E6025C0" w14:textId="77777777" w:rsidR="00BE3AAF" w:rsidRPr="00707C31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50EC1" w14:textId="77777777" w:rsidR="00BE3AAF" w:rsidRPr="00707C31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63D5B3" w14:textId="77777777" w:rsidR="00BE3AAF" w:rsidRPr="00707C31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09EC12" w14:textId="77777777" w:rsidR="00BE3AAF" w:rsidRPr="00707C31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B269A6" w14:textId="77777777" w:rsidR="00BE3AAF" w:rsidRPr="00707C31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8BC97D" w14:textId="77777777" w:rsidR="00BE3AAF" w:rsidRPr="00707C31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BDA57E" w14:textId="77777777" w:rsidR="00BE3AAF" w:rsidRPr="00707C31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28787" w14:textId="77777777" w:rsidR="00BE3AAF" w:rsidRPr="00707C31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95F4B8" w14:textId="77777777" w:rsidR="00BE3AAF" w:rsidRPr="00707C31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7DB" w:rsidRPr="00707C31" w14:paraId="357430E6" w14:textId="77777777" w:rsidTr="001316CD">
        <w:trPr>
          <w:trHeight w:val="20"/>
        </w:trPr>
        <w:tc>
          <w:tcPr>
            <w:tcW w:w="3420" w:type="dxa"/>
          </w:tcPr>
          <w:p w14:paraId="779BB5F6" w14:textId="10F14CCD" w:rsidR="00C427DB" w:rsidRPr="00707C31" w:rsidRDefault="00C427DB" w:rsidP="00C427D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900" w:type="dxa"/>
          </w:tcPr>
          <w:p w14:paraId="47DF9324" w14:textId="01BA50F8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</w:t>
            </w:r>
          </w:p>
        </w:tc>
        <w:tc>
          <w:tcPr>
            <w:tcW w:w="270" w:type="dxa"/>
          </w:tcPr>
          <w:p w14:paraId="671CA70A" w14:textId="1D8FDDB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4685BF" w14:textId="794A6406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35</w:t>
            </w:r>
          </w:p>
        </w:tc>
        <w:tc>
          <w:tcPr>
            <w:tcW w:w="270" w:type="dxa"/>
          </w:tcPr>
          <w:p w14:paraId="3185C43C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720F2A" w14:textId="18C433AD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BC6E96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784613" w14:textId="39FF320A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252BC2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5E15B8" w14:textId="0370EE51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385</w:t>
            </w:r>
          </w:p>
        </w:tc>
      </w:tr>
    </w:tbl>
    <w:p w14:paraId="1BF247F4" w14:textId="77777777" w:rsidR="00F12F1D" w:rsidRPr="00707C31" w:rsidRDefault="00F12F1D" w:rsidP="00EF0DA5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900"/>
        <w:gridCol w:w="270"/>
        <w:gridCol w:w="1080"/>
        <w:gridCol w:w="270"/>
        <w:gridCol w:w="990"/>
        <w:gridCol w:w="270"/>
        <w:gridCol w:w="1080"/>
      </w:tblGrid>
      <w:tr w:rsidR="00F12F1D" w:rsidRPr="00707C31" w14:paraId="58AE5617" w14:textId="77777777" w:rsidTr="001316CD">
        <w:trPr>
          <w:trHeight w:val="20"/>
        </w:trPr>
        <w:tc>
          <w:tcPr>
            <w:tcW w:w="3420" w:type="dxa"/>
          </w:tcPr>
          <w:p w14:paraId="6500AE7B" w14:textId="72AC0DC2" w:rsidR="00F12F1D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66329260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266A1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C06F1D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7369F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B474E1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4C14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A72C44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59E905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4D471F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707C31" w14:paraId="4818A9F2" w14:textId="77777777" w:rsidTr="001316CD">
        <w:trPr>
          <w:trHeight w:val="20"/>
        </w:trPr>
        <w:tc>
          <w:tcPr>
            <w:tcW w:w="3420" w:type="dxa"/>
          </w:tcPr>
          <w:p w14:paraId="3329846D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5ACA1BCB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91E8E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35DEF8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B7781B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877D80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65B3D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46EE6D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35BF6F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FDFE7C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707C31" w14:paraId="6155111D" w14:textId="77777777" w:rsidTr="001316CD">
        <w:trPr>
          <w:trHeight w:val="20"/>
        </w:trPr>
        <w:tc>
          <w:tcPr>
            <w:tcW w:w="3420" w:type="dxa"/>
          </w:tcPr>
          <w:p w14:paraId="753C8D04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2EFAC612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8D5E81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6F5D04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5060B4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9ADC23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FC2991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D38D72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E62C3A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3B706E" w14:textId="77777777" w:rsidR="00F12F1D" w:rsidRPr="00707C31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EE3" w:rsidRPr="00707C31" w14:paraId="01ED4A73" w14:textId="77777777" w:rsidTr="001316CD">
        <w:trPr>
          <w:trHeight w:val="335"/>
        </w:trPr>
        <w:tc>
          <w:tcPr>
            <w:tcW w:w="3420" w:type="dxa"/>
          </w:tcPr>
          <w:p w14:paraId="177E7EB2" w14:textId="77777777" w:rsidR="008E7EE3" w:rsidRPr="00707C31" w:rsidRDefault="008E7EE3" w:rsidP="008E7EE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ทุนตัดจำหน่าย</w:t>
            </w:r>
            <w:r w:rsidRPr="00707C31">
              <w:rPr>
                <w:rFonts w:asciiTheme="majorBidi" w:hAnsiTheme="majorBidi"/>
                <w:sz w:val="26"/>
                <w:szCs w:val="26"/>
                <w:cs/>
              </w:rPr>
              <w:t xml:space="preserve"> - 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</w:tcPr>
          <w:p w14:paraId="6ACF417D" w14:textId="02C46BA1" w:rsidR="008E7EE3" w:rsidRPr="00707C31" w:rsidRDefault="005F7D11" w:rsidP="008E7EE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4</w:t>
            </w: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2C10358C" w14:textId="77777777" w:rsidR="008E7EE3" w:rsidRPr="00707C31" w:rsidRDefault="008E7EE3" w:rsidP="008E7EE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E30D4F" w14:textId="36C46F87" w:rsidR="008E7EE3" w:rsidRPr="00707C31" w:rsidRDefault="005F7D11" w:rsidP="00EC1D4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70" w:type="dxa"/>
          </w:tcPr>
          <w:p w14:paraId="15825430" w14:textId="77777777" w:rsidR="008E7EE3" w:rsidRPr="00707C31" w:rsidRDefault="008E7EE3" w:rsidP="008E7EE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E469AA" w14:textId="33C9B843" w:rsidR="008E7EE3" w:rsidRPr="00707C31" w:rsidRDefault="008E7EE3" w:rsidP="008E7EE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F7D11"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707C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CB66963" w14:textId="77777777" w:rsidR="008E7EE3" w:rsidRPr="00707C31" w:rsidRDefault="008E7EE3" w:rsidP="008E7EE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F5D181" w14:textId="2D42DDC8" w:rsidR="008E7EE3" w:rsidRPr="00707C31" w:rsidRDefault="008E7EE3" w:rsidP="008E7EE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733A33" w14:textId="77777777" w:rsidR="008E7EE3" w:rsidRPr="00707C31" w:rsidRDefault="008E7EE3" w:rsidP="008E7EE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8C8594" w14:textId="71FEEC35" w:rsidR="008E7EE3" w:rsidRPr="00707C31" w:rsidRDefault="005F7D11" w:rsidP="009E7D0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</w:tr>
      <w:tr w:rsidR="00DC6C01" w:rsidRPr="00707C31" w14:paraId="053A4028" w14:textId="77777777" w:rsidTr="001316CD">
        <w:trPr>
          <w:trHeight w:val="20"/>
        </w:trPr>
        <w:tc>
          <w:tcPr>
            <w:tcW w:w="3420" w:type="dxa"/>
          </w:tcPr>
          <w:p w14:paraId="074DBC6D" w14:textId="77777777" w:rsidR="00DC6C01" w:rsidRPr="00707C31" w:rsidRDefault="00DC6C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4C42603D" w14:textId="77777777" w:rsidR="00DC6C01" w:rsidRPr="00707C31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72EF4D" w14:textId="77777777" w:rsidR="00DC6C01" w:rsidRPr="00707C31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531DC9" w14:textId="77777777" w:rsidR="00DC6C01" w:rsidRPr="00707C31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AA866E" w14:textId="77777777" w:rsidR="00DC6C01" w:rsidRPr="00707C31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F3FEB4" w14:textId="77777777" w:rsidR="00DC6C01" w:rsidRPr="00707C31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7F29F1" w14:textId="77777777" w:rsidR="00DC6C01" w:rsidRPr="00707C31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78C145" w14:textId="77777777" w:rsidR="00DC6C01" w:rsidRPr="00707C31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9B28D1" w14:textId="77777777" w:rsidR="00DC6C01" w:rsidRPr="00707C31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79AEF9" w14:textId="77777777" w:rsidR="00DC6C01" w:rsidRPr="00707C31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6C01" w:rsidRPr="00707C31" w14:paraId="7A3DB8BD" w14:textId="77777777" w:rsidTr="001316CD">
        <w:trPr>
          <w:trHeight w:val="20"/>
        </w:trPr>
        <w:tc>
          <w:tcPr>
            <w:tcW w:w="3420" w:type="dxa"/>
          </w:tcPr>
          <w:p w14:paraId="1276D174" w14:textId="484EA714" w:rsidR="00DC6C01" w:rsidRPr="00707C31" w:rsidRDefault="00DC6C01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900" w:type="dxa"/>
          </w:tcPr>
          <w:p w14:paraId="15B29773" w14:textId="45AB6DDA" w:rsidR="00DC6C01" w:rsidRPr="00707C31" w:rsidRDefault="005F7D1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299</w:t>
            </w:r>
          </w:p>
        </w:tc>
        <w:tc>
          <w:tcPr>
            <w:tcW w:w="270" w:type="dxa"/>
          </w:tcPr>
          <w:p w14:paraId="7F68CCA6" w14:textId="77777777" w:rsidR="00DC6C01" w:rsidRPr="00707C31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B99390" w14:textId="5449D6DB" w:rsidR="00DC6C01" w:rsidRPr="00707C31" w:rsidRDefault="005F7D1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5A5EBD2C" w14:textId="77777777" w:rsidR="00DC6C01" w:rsidRPr="00707C31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BC567C" w14:textId="21708E90" w:rsidR="00DC6C01" w:rsidRPr="00707C31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4E9C8E" w14:textId="77777777" w:rsidR="00DC6C01" w:rsidRPr="00707C31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A4B5F0" w14:textId="038C1AEE" w:rsidR="00DC6C01" w:rsidRPr="00707C31" w:rsidRDefault="005F7D11" w:rsidP="00EC1D4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06E4A7D6" w14:textId="77777777" w:rsidR="00DC6C01" w:rsidRPr="00707C31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5DBD8D" w14:textId="481EF7B9" w:rsidR="00DC6C01" w:rsidRPr="00707C31" w:rsidRDefault="005F7D1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</w:t>
            </w: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</w:t>
            </w:r>
          </w:p>
        </w:tc>
      </w:tr>
    </w:tbl>
    <w:p w14:paraId="63A2C07A" w14:textId="688A59A8" w:rsidR="00F12F1D" w:rsidRPr="00707C31" w:rsidRDefault="00F12F1D" w:rsidP="00EF0DA5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36"/>
        <w:gridCol w:w="950"/>
        <w:gridCol w:w="236"/>
        <w:gridCol w:w="1098"/>
        <w:gridCol w:w="270"/>
        <w:gridCol w:w="990"/>
        <w:gridCol w:w="270"/>
        <w:gridCol w:w="1080"/>
      </w:tblGrid>
      <w:tr w:rsidR="008340BF" w:rsidRPr="00707C31" w14:paraId="7BFA29F2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9DF2E8D" w14:textId="52A659A5" w:rsidR="008340BF" w:rsidRPr="00707C31" w:rsidRDefault="008340B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6F6B21BC" w14:textId="5F882831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0BF" w:rsidRPr="00707C31" w14:paraId="532A650D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F5662DC" w14:textId="77777777" w:rsidR="008340BF" w:rsidRPr="00707C31" w:rsidRDefault="008340B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01B55F5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707C3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43BD6F25" w14:textId="1C17EAB9" w:rsidR="008340BF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/>
                <w:sz w:val="26"/>
                <w:szCs w:val="26"/>
              </w:rPr>
              <w:t>1</w:t>
            </w:r>
            <w:r w:rsidR="008340BF" w:rsidRPr="00707C3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8340BF" w:rsidRPr="00707C31">
              <w:rPr>
                <w:rFonts w:asciiTheme="majorBidi" w:hAnsi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55DC1CC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08E08368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36" w:type="dxa"/>
          </w:tcPr>
          <w:p w14:paraId="281DED85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1F2DDEC3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DC79158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1FA0C8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5467DAE4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6E8035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707C3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2B396026" w14:textId="5736A797" w:rsidR="008340BF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/>
                <w:sz w:val="26"/>
                <w:szCs w:val="26"/>
              </w:rPr>
              <w:t>30</w:t>
            </w:r>
            <w:r w:rsidR="008E7EE3" w:rsidRPr="00707C31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8E7EE3" w:rsidRPr="00707C31">
              <w:rPr>
                <w:rFonts w:asciiTheme="majorBidi" w:hAnsiTheme="majorBidi"/>
                <w:sz w:val="26"/>
                <w:szCs w:val="26"/>
                <w:cs/>
              </w:rPr>
              <w:t>ม</w:t>
            </w:r>
            <w:r w:rsidR="008E7EE3" w:rsidRPr="00707C31">
              <w:rPr>
                <w:rFonts w:asciiTheme="majorBidi" w:hAnsiTheme="majorBidi" w:hint="cs"/>
                <w:sz w:val="26"/>
                <w:szCs w:val="26"/>
                <w:cs/>
              </w:rPr>
              <w:t>ิถุนายน</w:t>
            </w:r>
          </w:p>
        </w:tc>
      </w:tr>
      <w:tr w:rsidR="008340BF" w:rsidRPr="00707C31" w14:paraId="4780BCA6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123EB4E" w14:textId="77777777" w:rsidR="008340BF" w:rsidRPr="00707C31" w:rsidRDefault="008340B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3A5E1CB9" w14:textId="0DF1D7AC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340BF" w:rsidRPr="00707C31" w14:paraId="68A826B1" w14:textId="77777777" w:rsidTr="001316CD">
        <w:trPr>
          <w:trHeight w:val="20"/>
        </w:trPr>
        <w:tc>
          <w:tcPr>
            <w:tcW w:w="3420" w:type="dxa"/>
          </w:tcPr>
          <w:p w14:paraId="0F1B8AF0" w14:textId="1707219F" w:rsidR="008340BF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2EADC911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076DA3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2405E59A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460131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5A869C6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EEBAE0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841D6F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A010B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80EA45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0BF" w:rsidRPr="00707C31" w14:paraId="7B5DFF8D" w14:textId="77777777" w:rsidTr="001316CD">
        <w:trPr>
          <w:trHeight w:val="20"/>
        </w:trPr>
        <w:tc>
          <w:tcPr>
            <w:tcW w:w="3420" w:type="dxa"/>
          </w:tcPr>
          <w:p w14:paraId="15E13509" w14:textId="685310BA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BBC60D9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C6916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16B81509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0BBBE8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034919D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3282D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E90ECD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E9C11E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648C10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0BF" w:rsidRPr="00707C31" w14:paraId="7B30DE4D" w14:textId="77777777" w:rsidTr="001316CD">
        <w:trPr>
          <w:trHeight w:val="20"/>
        </w:trPr>
        <w:tc>
          <w:tcPr>
            <w:tcW w:w="3420" w:type="dxa"/>
          </w:tcPr>
          <w:p w14:paraId="6021B7D6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08967113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7CA1B3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5E54018E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CC80E5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B79C900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20EFD8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9E326C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123DD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3F79D0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7DB" w:rsidRPr="00707C31" w14:paraId="7E86E48F" w14:textId="77777777" w:rsidTr="001316CD">
        <w:trPr>
          <w:trHeight w:val="20"/>
        </w:trPr>
        <w:tc>
          <w:tcPr>
            <w:tcW w:w="3420" w:type="dxa"/>
          </w:tcPr>
          <w:p w14:paraId="04DB215D" w14:textId="6DB57723" w:rsidR="00C427DB" w:rsidRPr="00707C31" w:rsidRDefault="00C427DB" w:rsidP="00C427D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900" w:type="dxa"/>
          </w:tcPr>
          <w:p w14:paraId="1F76CF78" w14:textId="59161872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  <w:r w:rsidR="00C427DB" w:rsidRPr="00707C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2C01F7E0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26AEB531" w14:textId="70486C99" w:rsidR="00C427DB" w:rsidRPr="00707C31" w:rsidRDefault="00C427DB" w:rsidP="00C427D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268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69E0F6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3998572" w14:textId="257B1EFF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A128F4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D458EA" w14:textId="7F60E863" w:rsidR="00C427DB" w:rsidRPr="00707C31" w:rsidRDefault="00C427DB" w:rsidP="00C427D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63D5CF" w14:textId="77777777" w:rsidR="00C427DB" w:rsidRPr="00707C31" w:rsidRDefault="00C427DB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68DA2F" w14:textId="113C11E2" w:rsidR="00C427DB" w:rsidRPr="00707C31" w:rsidRDefault="005F7D11" w:rsidP="00C427D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65</w:t>
            </w:r>
          </w:p>
        </w:tc>
      </w:tr>
      <w:tr w:rsidR="008340BF" w:rsidRPr="00707C31" w14:paraId="701C402E" w14:textId="77777777" w:rsidTr="001316CD">
        <w:trPr>
          <w:trHeight w:val="20"/>
        </w:trPr>
        <w:tc>
          <w:tcPr>
            <w:tcW w:w="3420" w:type="dxa"/>
          </w:tcPr>
          <w:p w14:paraId="7B208722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9ED0FD9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685D246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0" w:type="dxa"/>
          </w:tcPr>
          <w:p w14:paraId="56E0841F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E39780B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98" w:type="dxa"/>
          </w:tcPr>
          <w:p w14:paraId="7DBF3594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B776B13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1F537891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0452326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576245CA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8340BF" w:rsidRPr="00707C31" w14:paraId="497AB0CB" w14:textId="77777777" w:rsidTr="001316CD">
        <w:trPr>
          <w:trHeight w:val="20"/>
        </w:trPr>
        <w:tc>
          <w:tcPr>
            <w:tcW w:w="3420" w:type="dxa"/>
          </w:tcPr>
          <w:p w14:paraId="1DDB5F4D" w14:textId="7452A50C" w:rsidR="008340BF" w:rsidRPr="00707C31" w:rsidRDefault="005F7D1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03E3DA27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34C117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1DE06EAB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024B65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134126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B73861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FAB875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478BE6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CEA41D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0BF" w:rsidRPr="00707C31" w14:paraId="1DEB24FB" w14:textId="77777777" w:rsidTr="001316CD">
        <w:trPr>
          <w:trHeight w:val="20"/>
        </w:trPr>
        <w:tc>
          <w:tcPr>
            <w:tcW w:w="3420" w:type="dxa"/>
          </w:tcPr>
          <w:p w14:paraId="02DD47CC" w14:textId="6EE3CEE0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E180DBC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D3E114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0A6EAFE2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5E2F11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F408155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AE71C5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4F6EE0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F9F07A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8B2A86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0BF" w:rsidRPr="00707C31" w14:paraId="34410EBC" w14:textId="77777777" w:rsidTr="001316CD">
        <w:trPr>
          <w:trHeight w:val="20"/>
        </w:trPr>
        <w:tc>
          <w:tcPr>
            <w:tcW w:w="3420" w:type="dxa"/>
          </w:tcPr>
          <w:p w14:paraId="60F683E7" w14:textId="77777777" w:rsidR="008340BF" w:rsidRPr="00707C31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707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6C2F2323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63D6F8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7C3ADF9A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A10C48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2611161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E48D61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10A597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CA91B1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43E8A6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0BF" w:rsidRPr="00707C31" w14:paraId="5A29CB0B" w14:textId="77777777" w:rsidTr="001316CD">
        <w:trPr>
          <w:trHeight w:val="20"/>
        </w:trPr>
        <w:tc>
          <w:tcPr>
            <w:tcW w:w="3420" w:type="dxa"/>
          </w:tcPr>
          <w:p w14:paraId="0C450A8F" w14:textId="35C39947" w:rsidR="008340BF" w:rsidRPr="00707C31" w:rsidRDefault="008340BF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</w:t>
            </w:r>
            <w:r w:rsidRPr="00707C31">
              <w:rPr>
                <w:rFonts w:asciiTheme="majorBidi" w:hAnsiTheme="majorBidi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900" w:type="dxa"/>
          </w:tcPr>
          <w:p w14:paraId="19F147E6" w14:textId="1393851A" w:rsidR="008340BF" w:rsidRPr="00707C31" w:rsidRDefault="005F7D1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236" w:type="dxa"/>
          </w:tcPr>
          <w:p w14:paraId="5860058A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74B84085" w14:textId="52F83963" w:rsidR="008340BF" w:rsidRPr="00707C31" w:rsidRDefault="005F7D11" w:rsidP="00EC1D4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B9023BA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30393E9" w14:textId="30E9AEE2" w:rsidR="008340BF" w:rsidRPr="00707C31" w:rsidRDefault="001316C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4E58E3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84C6EC" w14:textId="27981A01" w:rsidR="008340BF" w:rsidRPr="00707C31" w:rsidRDefault="005F7D1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3B5BFF3B" w14:textId="77777777" w:rsidR="008340BF" w:rsidRPr="00707C31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0D23F8" w14:textId="53DEF01B" w:rsidR="008340BF" w:rsidRPr="00707C31" w:rsidRDefault="005F7D11" w:rsidP="00EC1D4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C31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67</w:t>
            </w:r>
          </w:p>
        </w:tc>
      </w:tr>
      <w:bookmarkEnd w:id="9"/>
    </w:tbl>
    <w:p w14:paraId="3D8B64A1" w14:textId="6A79420A" w:rsidR="008340BF" w:rsidRPr="00707C31" w:rsidRDefault="008340B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</w:p>
    <w:p w14:paraId="48E76801" w14:textId="77777777" w:rsidR="00F93870" w:rsidRPr="00707C31" w:rsidRDefault="00F9387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</w:pPr>
    </w:p>
    <w:p w14:paraId="1D335910" w14:textId="16D61DB6" w:rsidR="00405864" w:rsidRPr="00707C31" w:rsidRDefault="0040586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2F3E9973" w14:textId="77777777" w:rsidR="00405864" w:rsidRPr="00707C31" w:rsidRDefault="0040586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</w:p>
    <w:p w14:paraId="0907D318" w14:textId="3E6B1DBD" w:rsidR="00D84F6E" w:rsidRPr="00707C31" w:rsidRDefault="00D84F6E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r w:rsidRPr="00707C31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เงินให้กู้ยืมแก่บุคคลหรือกิจการที่เกี่ยวข้องกัน</w:t>
      </w:r>
      <w:r w:rsidR="00732343" w:rsidRPr="00707C31">
        <w:t xml:space="preserve"> </w:t>
      </w:r>
      <w:r w:rsidR="00732343" w:rsidRPr="00707C31">
        <w:rPr>
          <w:rFonts w:asciiTheme="majorBidi" w:hAnsiTheme="majorBidi" w:hint="cs"/>
          <w:b/>
          <w:bCs/>
          <w:spacing w:val="-8"/>
          <w:sz w:val="30"/>
          <w:szCs w:val="30"/>
          <w:cs/>
        </w:rPr>
        <w:t>ลูกหนี้การค้าและอื่นๆ</w:t>
      </w:r>
      <w:r w:rsidR="00732343" w:rsidRPr="00707C31">
        <w:rPr>
          <w:rFonts w:asciiTheme="majorBidi" w:hAnsiTheme="majorBidi" w:cstheme="majorBidi" w:hint="cs"/>
          <w:b/>
          <w:bCs/>
          <w:spacing w:val="-8"/>
          <w:sz w:val="30"/>
          <w:szCs w:val="30"/>
          <w:cs/>
        </w:rPr>
        <w:t xml:space="preserve"> </w:t>
      </w:r>
      <w:r w:rsidRPr="00707C31">
        <w:rPr>
          <w:rFonts w:asciiTheme="majorBidi" w:hAnsiTheme="majorBidi" w:cstheme="majorBidi" w:hint="cs"/>
          <w:b/>
          <w:bCs/>
          <w:spacing w:val="-8"/>
          <w:sz w:val="30"/>
          <w:szCs w:val="30"/>
          <w:cs/>
        </w:rPr>
        <w:t>และ</w:t>
      </w:r>
      <w:r w:rsidRPr="00707C31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ลูกหนี้ตามสัญญาปรับโครงสร้างหนี้</w:t>
      </w:r>
    </w:p>
    <w:p w14:paraId="0C39EE8D" w14:textId="77777777" w:rsidR="00D84F6E" w:rsidRPr="00707C31" w:rsidRDefault="00D84F6E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815EDB" w14:textId="248BA524" w:rsidR="00D84F6E" w:rsidRPr="00707C31" w:rsidRDefault="00D84F6E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707C31">
        <w:rPr>
          <w:rFonts w:asciiTheme="majorBidi" w:hAnsiTheme="majorBidi" w:hint="cs"/>
          <w:sz w:val="30"/>
          <w:szCs w:val="30"/>
          <w:cs/>
        </w:rPr>
        <w:t>ของเงินให้กู้ยืมแก่บุคคลหรือกิจการที่เกี่ยวข้องกัน</w:t>
      </w:r>
      <w:r w:rsidR="00732343" w:rsidRPr="00707C31">
        <w:rPr>
          <w:rFonts w:asciiTheme="majorBidi" w:hAnsiTheme="majorBidi" w:hint="cs"/>
          <w:sz w:val="30"/>
          <w:szCs w:val="30"/>
          <w:cs/>
        </w:rPr>
        <w:t xml:space="preserve"> ลูกหนี้การค้าและอื่นๆ </w:t>
      </w:r>
      <w:r w:rsidRPr="00707C31">
        <w:rPr>
          <w:rFonts w:asciiTheme="majorBidi" w:hAnsiTheme="majorBidi" w:hint="cs"/>
          <w:sz w:val="30"/>
          <w:szCs w:val="30"/>
          <w:cs/>
        </w:rPr>
        <w:t>และลูกหนี้ตามสัญญาปรับโครงสร้างหนี้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ได้เปิดเผยไว้ในหมายเหตุข้อ </w:t>
      </w:r>
      <w:r w:rsidR="005F7D11" w:rsidRPr="00707C31">
        <w:rPr>
          <w:rFonts w:asciiTheme="majorBidi" w:hAnsiTheme="majorBidi" w:cstheme="majorBidi"/>
          <w:sz w:val="30"/>
          <w:szCs w:val="30"/>
        </w:rPr>
        <w:t>3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 w:cstheme="majorBidi"/>
          <w:sz w:val="30"/>
          <w:szCs w:val="30"/>
        </w:rPr>
        <w:t>4</w:t>
      </w:r>
      <w:r w:rsidR="00732343"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F7D11" w:rsidRPr="00707C31">
        <w:rPr>
          <w:rFonts w:asciiTheme="majorBidi" w:hAnsiTheme="majorBidi" w:cstheme="majorBidi"/>
          <w:sz w:val="30"/>
          <w:szCs w:val="30"/>
        </w:rPr>
        <w:t>5</w:t>
      </w:r>
    </w:p>
    <w:p w14:paraId="30500620" w14:textId="77777777" w:rsidR="00D84F6E" w:rsidRPr="00707C31" w:rsidRDefault="00D84F6E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EA85297" w14:textId="36B747F3" w:rsidR="00405864" w:rsidRPr="00707C31" w:rsidRDefault="00405864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07C31">
        <w:rPr>
          <w:rFonts w:asciiTheme="majorBidi" w:hAnsiTheme="majorBidi" w:cstheme="majorBidi"/>
          <w:b/>
          <w:bCs/>
          <w:sz w:val="30"/>
          <w:szCs w:val="30"/>
          <w:cs/>
        </w:rPr>
        <w:t>เงิน</w:t>
      </w:r>
      <w:r w:rsidRPr="00707C31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ลงทุน</w:t>
      </w:r>
      <w:r w:rsidRPr="00707C31">
        <w:rPr>
          <w:rFonts w:asciiTheme="majorBidi" w:hAnsiTheme="majorBidi" w:cstheme="majorBidi"/>
          <w:b/>
          <w:bCs/>
          <w:sz w:val="30"/>
          <w:szCs w:val="30"/>
          <w:cs/>
        </w:rPr>
        <w:t>ในตราสารหนี้ เงินสดและรายการเทียบเท่าเงินสด และอนุพันธ์</w:t>
      </w:r>
    </w:p>
    <w:p w14:paraId="11064DDA" w14:textId="77777777" w:rsidR="00405864" w:rsidRPr="00707C31" w:rsidRDefault="00405864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261B069" w14:textId="77777777" w:rsidR="00405864" w:rsidRPr="00707C31" w:rsidRDefault="00405864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07C31">
        <w:rPr>
          <w:rFonts w:asciiTheme="majorBidi" w:hAnsiTheme="majorBidi" w:cstheme="majorBidi"/>
          <w:sz w:val="30"/>
          <w:szCs w:val="30"/>
        </w:rPr>
        <w:t>/</w:t>
      </w:r>
      <w:r w:rsidRPr="00707C31">
        <w:rPr>
          <w:rFonts w:asciiTheme="majorBidi" w:hAnsiTheme="majorBidi" w:cstheme="majorBidi"/>
          <w:sz w:val="30"/>
          <w:szCs w:val="30"/>
          <w:cs/>
        </w:rPr>
        <w:t>บริษัทจำกัดฐานะเปิดต่อความเสี่ยงด้านเครดิตด้วยการลงทุนในตราสารหนี้ที่มีสภาพคล่อง เงินสดและ</w:t>
      </w:r>
      <w:r w:rsidRPr="00707C31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Pr="00707C31">
        <w:rPr>
          <w:rFonts w:asciiTheme="majorBidi" w:hAnsiTheme="majorBidi" w:cstheme="majorBidi"/>
          <w:sz w:val="30"/>
          <w:szCs w:val="30"/>
          <w:cs/>
        </w:rPr>
        <w:t>เทียบเท่าเงินสด และอนุพันธ์ 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Pr="00707C31">
        <w:rPr>
          <w:rFonts w:asciiTheme="majorBidi" w:hAnsiTheme="majorBidi" w:cstheme="majorBidi"/>
          <w:sz w:val="30"/>
          <w:szCs w:val="30"/>
        </w:rPr>
        <w:t>/</w:t>
      </w:r>
      <w:r w:rsidRPr="00707C31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69BA6547" w14:textId="77777777" w:rsidR="00405864" w:rsidRPr="00707C31" w:rsidRDefault="0040586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</w:p>
    <w:p w14:paraId="13350403" w14:textId="2CD78179" w:rsidR="007F4DEB" w:rsidRPr="00707C31" w:rsidRDefault="00913400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</w:t>
      </w:r>
      <w:r w:rsidR="00882FAF"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307C0255" w:rsidR="002A0E18" w:rsidRPr="00707C31" w:rsidRDefault="002A0E18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D3410" w:rsidRPr="00707C31" w14:paraId="59554E48" w14:textId="77777777" w:rsidTr="003F5C8E">
        <w:trPr>
          <w:tblHeader/>
        </w:trPr>
        <w:tc>
          <w:tcPr>
            <w:tcW w:w="1703" w:type="pct"/>
          </w:tcPr>
          <w:p w14:paraId="5F7A6FCE" w14:textId="77777777" w:rsidR="004D3410" w:rsidRPr="00707C31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7201D35" w14:textId="77777777" w:rsidR="004D3410" w:rsidRPr="00707C31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60D5F42" w14:textId="77777777" w:rsidR="004D3410" w:rsidRPr="00707C31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0C3B1E" w14:textId="77777777" w:rsidR="004D3410" w:rsidRPr="00707C31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7244ED6C" w14:textId="77777777" w:rsidR="004D3410" w:rsidRPr="00707C31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C8E" w:rsidRPr="00707C31" w14:paraId="0F3FEEC0" w14:textId="77777777" w:rsidTr="003F5C8E">
        <w:trPr>
          <w:trHeight w:val="333"/>
          <w:tblHeader/>
        </w:trPr>
        <w:tc>
          <w:tcPr>
            <w:tcW w:w="1703" w:type="pct"/>
          </w:tcPr>
          <w:p w14:paraId="2E3C424B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58C81114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E441129" w14:textId="76DFD512" w:rsidR="003F5C8E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955C2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5C2"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64530871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077B9E1" w14:textId="4273D25C" w:rsidR="003F5C8E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C8E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C8E"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C22DCFA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08466C6" w14:textId="4651851B" w:rsidR="003F5C8E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955C2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5C2"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42676876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1F48FE" w14:textId="11319EB9" w:rsidR="003F5C8E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C8E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C8E" w:rsidRPr="00707C3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C8E" w:rsidRPr="00707C31" w14:paraId="1C61473C" w14:textId="77777777" w:rsidTr="003F5C8E">
        <w:trPr>
          <w:trHeight w:val="333"/>
          <w:tblHeader/>
        </w:trPr>
        <w:tc>
          <w:tcPr>
            <w:tcW w:w="1703" w:type="pct"/>
          </w:tcPr>
          <w:p w14:paraId="38A8F859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454C4027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1945FF7F" w14:textId="1800A85F" w:rsidR="003F5C8E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2D67711F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46B7EC3" w14:textId="20B0CEB2" w:rsidR="003F5C8E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5AEAEA23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1251EC1" w14:textId="04BA97BA" w:rsidR="003F5C8E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08198405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5EA663E" w14:textId="20010F61" w:rsidR="003F5C8E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F5C8E" w:rsidRPr="00707C31" w14:paraId="0D65FBCA" w14:textId="77777777" w:rsidTr="003F5C8E">
        <w:trPr>
          <w:tblHeader/>
        </w:trPr>
        <w:tc>
          <w:tcPr>
            <w:tcW w:w="1703" w:type="pct"/>
          </w:tcPr>
          <w:p w14:paraId="5AF67767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3C4F8382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5174EAF1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C8E" w:rsidRPr="00707C31" w14:paraId="53AB2DB7" w14:textId="77777777" w:rsidTr="003F5C8E">
        <w:tc>
          <w:tcPr>
            <w:tcW w:w="2385" w:type="pct"/>
            <w:gridSpan w:val="2"/>
          </w:tcPr>
          <w:p w14:paraId="1C793EDD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6D6CE3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  <w:shd w:val="clear" w:color="auto" w:fill="auto"/>
          </w:tcPr>
          <w:p w14:paraId="6AF7410A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A871126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AA9A3AB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8F887D2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17F8609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460620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65C108" w14:textId="77777777" w:rsidR="003F5C8E" w:rsidRPr="00707C31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97723" w:rsidRPr="00707C31" w14:paraId="37717423" w14:textId="77777777" w:rsidTr="003F5C8E">
        <w:tc>
          <w:tcPr>
            <w:tcW w:w="2385" w:type="pct"/>
            <w:gridSpan w:val="2"/>
          </w:tcPr>
          <w:p w14:paraId="6905AF34" w14:textId="16810BA1" w:rsidR="00097723" w:rsidRPr="00707C31" w:rsidRDefault="00097723" w:rsidP="00EF0DA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1A1F430C" w14:textId="1666079C" w:rsidR="00097723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3" w:type="pct"/>
            <w:shd w:val="clear" w:color="auto" w:fill="auto"/>
          </w:tcPr>
          <w:p w14:paraId="3C5BDF14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B89D331" w14:textId="210BFFFB" w:rsidR="00097723" w:rsidRPr="00707C31" w:rsidRDefault="005F7D11" w:rsidP="00EC1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6177B8DE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8FC1415" w14:textId="7837B13D" w:rsidR="00097723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99B5800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8BC0D5" w14:textId="75B9B779" w:rsidR="00097723" w:rsidRPr="00707C31" w:rsidRDefault="005F7D11" w:rsidP="009E7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97723" w:rsidRPr="00707C31" w14:paraId="534B84A0" w14:textId="77777777" w:rsidTr="003F5C8E">
        <w:tc>
          <w:tcPr>
            <w:tcW w:w="2385" w:type="pct"/>
            <w:gridSpan w:val="2"/>
          </w:tcPr>
          <w:p w14:paraId="16812481" w14:textId="05B8CC84" w:rsidR="00097723" w:rsidRPr="00707C31" w:rsidRDefault="005F7D11" w:rsidP="00EF0DA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7723"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97723"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73622EC5" w14:textId="4C60690C" w:rsidR="00097723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18A92777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C5BC949" w14:textId="7DD245B9" w:rsidR="00097723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5845D32E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9C36780" w14:textId="5515A7E9" w:rsidR="00097723" w:rsidRPr="00707C31" w:rsidRDefault="00D65B9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8666089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222BC" w14:textId="49A8CE18" w:rsidR="00097723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97723" w:rsidRPr="00707C31" w14:paraId="0CEA2518" w14:textId="77777777" w:rsidTr="003F5C8E">
        <w:tc>
          <w:tcPr>
            <w:tcW w:w="2385" w:type="pct"/>
            <w:gridSpan w:val="2"/>
          </w:tcPr>
          <w:p w14:paraId="132BD18F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30FDA" w14:textId="16B866EB" w:rsidR="00097723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43" w:type="pct"/>
            <w:shd w:val="clear" w:color="auto" w:fill="auto"/>
          </w:tcPr>
          <w:p w14:paraId="5D53DAD0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E3560" w14:textId="7834623A" w:rsidR="00097723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57529F95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0ECC6" w14:textId="30751FD2" w:rsidR="00097723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F483302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D9ADB6" w14:textId="2EA3B90A" w:rsidR="00097723" w:rsidRPr="00707C31" w:rsidRDefault="005F7D1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5830DE" w:rsidRPr="00707C31" w14:paraId="2891133B" w14:textId="77777777" w:rsidTr="003F5C8E">
        <w:tc>
          <w:tcPr>
            <w:tcW w:w="2385" w:type="pct"/>
            <w:gridSpan w:val="2"/>
          </w:tcPr>
          <w:p w14:paraId="0D9DB482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62287D6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5C207D1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FB2A622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39C2B96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940ED0A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D2606B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C99CCC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0DE" w:rsidRPr="00707C31" w14:paraId="68C8FC60" w14:textId="77777777" w:rsidTr="003F5C8E">
        <w:tc>
          <w:tcPr>
            <w:tcW w:w="2385" w:type="pct"/>
            <w:gridSpan w:val="2"/>
          </w:tcPr>
          <w:p w14:paraId="609B7F18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4867B28E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39CE92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B6A0D7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2451DDE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7853F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F932F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E4EFD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830DE" w:rsidRPr="00707C31" w14:paraId="11038A0B" w14:textId="77777777" w:rsidTr="003F5C8E">
        <w:tc>
          <w:tcPr>
            <w:tcW w:w="2385" w:type="pct"/>
            <w:gridSpan w:val="2"/>
          </w:tcPr>
          <w:p w14:paraId="0186DF1F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2E2A5F7C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DECDE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794D74F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149493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4CDAA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2D789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3885F" w14:textId="77777777" w:rsidR="005830DE" w:rsidRPr="00707C31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B86" w:rsidRPr="00707C31" w14:paraId="252710CA" w14:textId="77777777" w:rsidTr="003F5C8E">
        <w:tc>
          <w:tcPr>
            <w:tcW w:w="2385" w:type="pct"/>
            <w:gridSpan w:val="2"/>
          </w:tcPr>
          <w:p w14:paraId="4FD38031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7FE9BA7A" w14:textId="67987760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</w:tcPr>
          <w:p w14:paraId="44A3E2FD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7E9BC" w14:textId="63FDF7FE" w:rsidR="000D3B86" w:rsidRPr="00707C31" w:rsidRDefault="005F7D11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8" w:type="pct"/>
          </w:tcPr>
          <w:p w14:paraId="07DECBBC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3A9722" w14:textId="17D973D2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36FD" w:rsidRPr="00707C3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27C4B0CB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BF337D" w14:textId="2FDE69A2" w:rsidR="000D3B86" w:rsidRPr="00707C31" w:rsidRDefault="005F7D11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D3B86" w:rsidRPr="00707C31" w14:paraId="50A199ED" w14:textId="77777777" w:rsidTr="003F5C8E">
        <w:tc>
          <w:tcPr>
            <w:tcW w:w="2385" w:type="pct"/>
            <w:gridSpan w:val="2"/>
          </w:tcPr>
          <w:p w14:paraId="66BBC8B5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4D0FB1DA" w14:textId="198F0923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43" w:type="pct"/>
          </w:tcPr>
          <w:p w14:paraId="6E26D9D3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7F677D" w14:textId="1B192282" w:rsidR="000D3B86" w:rsidRPr="00707C31" w:rsidRDefault="005F7D11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D3B86" w:rsidRPr="00707C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148" w:type="pct"/>
          </w:tcPr>
          <w:p w14:paraId="29B21FB9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77B29B" w14:textId="56476108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580BB934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CCD203" w14:textId="526C7433" w:rsidR="000D3B86" w:rsidRPr="00707C31" w:rsidRDefault="005F7D11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3B86" w:rsidRPr="00707C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</w:tr>
      <w:tr w:rsidR="00097723" w:rsidRPr="00707C31" w14:paraId="476D860D" w14:textId="77777777" w:rsidTr="003F5C8E">
        <w:tc>
          <w:tcPr>
            <w:tcW w:w="2385" w:type="pct"/>
            <w:gridSpan w:val="2"/>
          </w:tcPr>
          <w:p w14:paraId="629AF4F5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6DB44F5D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5A65C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5DBEFC4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9EB9A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202BAB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805DB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57386" w14:textId="77777777" w:rsidR="00097723" w:rsidRPr="00707C31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B86" w:rsidRPr="00707C31" w14:paraId="1B72E3AF" w14:textId="77777777" w:rsidTr="003F5C8E">
        <w:tc>
          <w:tcPr>
            <w:tcW w:w="2385" w:type="pct"/>
            <w:gridSpan w:val="2"/>
          </w:tcPr>
          <w:p w14:paraId="33F82732" w14:textId="37402FD2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707C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  <w:tc>
          <w:tcPr>
            <w:tcW w:w="534" w:type="pct"/>
          </w:tcPr>
          <w:p w14:paraId="520466C1" w14:textId="4F9EB23E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873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</w:tcPr>
          <w:p w14:paraId="0DE6DFCB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D2434E0" w14:textId="3D7D83A0" w:rsidR="000D3B86" w:rsidRPr="00707C31" w:rsidRDefault="005F7D11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D3B86" w:rsidRPr="00707C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148" w:type="pct"/>
          </w:tcPr>
          <w:p w14:paraId="210D762E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C7B7F7B" w14:textId="019A39B3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7D11" w:rsidRPr="00707C31"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48D65113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F11300" w14:textId="698EFD9C" w:rsidR="000D3B86" w:rsidRPr="00707C31" w:rsidRDefault="005F7D11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7C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3B86" w:rsidRPr="00707C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7C31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  <w:tr w:rsidR="000D3B86" w:rsidRPr="00707C31" w14:paraId="6BC7D1A0" w14:textId="77777777" w:rsidTr="003F5C8E">
        <w:tc>
          <w:tcPr>
            <w:tcW w:w="2385" w:type="pct"/>
            <w:gridSpan w:val="2"/>
          </w:tcPr>
          <w:p w14:paraId="21956DA5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9C07D6" w14:textId="115437D4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F7D11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059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</w:tcPr>
          <w:p w14:paraId="08E5A617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D2171E1" w14:textId="7DCD5B8A" w:rsidR="000D3B86" w:rsidRPr="00707C31" w:rsidRDefault="005F7D11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D3B86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48" w:type="pct"/>
          </w:tcPr>
          <w:p w14:paraId="371AC76A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960FEF5" w14:textId="197C37E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F7D11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F7D11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  <w:r w:rsidR="00FF36FD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3921C17D" w14:textId="77777777" w:rsidR="000D3B86" w:rsidRPr="00707C31" w:rsidRDefault="000D3B86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08B2FF" w14:textId="655B743C" w:rsidR="000D3B86" w:rsidRPr="00707C31" w:rsidRDefault="005F7D11" w:rsidP="000D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D3B86"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</w:tr>
    </w:tbl>
    <w:p w14:paraId="2EB9B3A0" w14:textId="3A3C1393" w:rsidR="00CF6FD5" w:rsidRPr="00707C31" w:rsidRDefault="00CF6FD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สัญญาต่าง</w:t>
      </w:r>
      <w:r w:rsidR="00DD0CEE" w:rsidRPr="00707C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252CBCEB" w14:textId="77777777" w:rsidR="00CF6FD5" w:rsidRPr="00707C31" w:rsidRDefault="00CF6FD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585B43" w14:textId="4F40182A" w:rsidR="00CF6FD5" w:rsidRPr="00707C31" w:rsidRDefault="00CF6FD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7C31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บริษัทย่อยแห่งหนึ่งได้ทำสัญญาร่วมมือบริหารโครงการร้านห</w:t>
      </w:r>
      <w:r w:rsidR="0026039E" w:rsidRPr="00707C31">
        <w:rPr>
          <w:rFonts w:asciiTheme="majorBidi" w:hAnsiTheme="majorBidi" w:cstheme="majorBidi"/>
          <w:sz w:val="30"/>
          <w:szCs w:val="30"/>
          <w:cs/>
        </w:rPr>
        <w:t>นังสือกับหน่วยงานราชการแห่งหนึ่ง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สัญญาดังกล่าวมีอายุ </w:t>
      </w:r>
      <w:r w:rsidR="005F7D11" w:rsidRPr="00707C31">
        <w:rPr>
          <w:rFonts w:asciiTheme="majorBidi" w:hAnsiTheme="majorBidi" w:cstheme="majorBidi"/>
          <w:sz w:val="30"/>
          <w:szCs w:val="30"/>
        </w:rPr>
        <w:t>12</w:t>
      </w:r>
      <w:r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นับตั้งแต่ปี </w:t>
      </w:r>
      <w:r w:rsidR="005F7D11" w:rsidRPr="00707C31">
        <w:rPr>
          <w:rFonts w:asciiTheme="majorBidi" w:hAnsiTheme="majorBidi" w:cstheme="majorBidi"/>
          <w:sz w:val="30"/>
          <w:szCs w:val="30"/>
        </w:rPr>
        <w:t>2557</w:t>
      </w:r>
      <w:r w:rsidRPr="00707C31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  <w:r w:rsidR="00233020"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="00233020" w:rsidRPr="00707C31">
        <w:rPr>
          <w:rFonts w:asciiTheme="majorBidi" w:hAnsiTheme="majorBidi" w:cstheme="majorBidi"/>
          <w:sz w:val="30"/>
          <w:szCs w:val="30"/>
          <w:cs/>
        </w:rPr>
        <w:t xml:space="preserve">อย่างไรก็ตาม </w:t>
      </w:r>
      <w:r w:rsidR="00C30EFC" w:rsidRPr="00707C31">
        <w:rPr>
          <w:rFonts w:asciiTheme="majorBidi" w:hAnsiTheme="majorBidi" w:cstheme="majorBidi"/>
          <w:sz w:val="30"/>
          <w:szCs w:val="30"/>
        </w:rPr>
        <w:br/>
      </w:r>
      <w:r w:rsidR="00233020" w:rsidRPr="00707C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F7D11" w:rsidRPr="00707C31">
        <w:rPr>
          <w:rFonts w:asciiTheme="majorBidi" w:hAnsiTheme="majorBidi" w:cstheme="majorBidi"/>
          <w:sz w:val="30"/>
          <w:szCs w:val="30"/>
        </w:rPr>
        <w:t>30</w:t>
      </w:r>
      <w:r w:rsidR="003E2178"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="003E2178" w:rsidRPr="00707C31">
        <w:rPr>
          <w:rFonts w:asciiTheme="majorBidi" w:hAnsiTheme="majorBidi" w:cstheme="majorBidi"/>
          <w:sz w:val="30"/>
          <w:szCs w:val="30"/>
          <w:cs/>
        </w:rPr>
        <w:t>ม</w:t>
      </w:r>
      <w:r w:rsidR="009A5A20" w:rsidRPr="00707C31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60037D" w:rsidRPr="00707C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F7D11" w:rsidRPr="00707C31">
        <w:rPr>
          <w:rFonts w:asciiTheme="majorBidi" w:hAnsiTheme="majorBidi" w:cstheme="majorBidi"/>
          <w:sz w:val="30"/>
          <w:szCs w:val="30"/>
        </w:rPr>
        <w:t>2566</w:t>
      </w:r>
      <w:r w:rsidR="00233020" w:rsidRPr="00707C31">
        <w:rPr>
          <w:rFonts w:asciiTheme="majorBidi" w:hAnsiTheme="majorBidi" w:cstheme="majorBidi"/>
          <w:sz w:val="30"/>
          <w:szCs w:val="30"/>
        </w:rPr>
        <w:t xml:space="preserve"> </w:t>
      </w:r>
      <w:r w:rsidR="00233020" w:rsidRPr="00707C31">
        <w:rPr>
          <w:rFonts w:asciiTheme="majorBidi" w:hAnsiTheme="majorBidi" w:cstheme="majorBidi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และอยู่ระหว่างการเจรจาสรุปค่าใช้จ่ายและค่าเสียหายต่าง</w:t>
      </w:r>
      <w:r w:rsidR="00DD0CEE" w:rsidRPr="00707C31">
        <w:rPr>
          <w:rFonts w:asciiTheme="majorBidi" w:hAnsiTheme="majorBidi" w:cstheme="majorBidi"/>
          <w:sz w:val="30"/>
          <w:szCs w:val="30"/>
          <w:cs/>
        </w:rPr>
        <w:t>ๆ</w:t>
      </w:r>
      <w:r w:rsidR="00233020" w:rsidRPr="00707C31">
        <w:rPr>
          <w:rFonts w:asciiTheme="majorBidi" w:hAnsiTheme="majorBidi" w:cstheme="majorBidi"/>
          <w:sz w:val="30"/>
          <w:szCs w:val="30"/>
          <w:cs/>
        </w:rPr>
        <w:t xml:space="preserve"> และยกเลิกสัญญา</w:t>
      </w:r>
    </w:p>
    <w:p w14:paraId="583CE894" w14:textId="77777777" w:rsidR="00D561A2" w:rsidRPr="00707C31" w:rsidRDefault="00D561A2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88D896D" w14:textId="1BF60B52" w:rsidR="00B21460" w:rsidRPr="00707C31" w:rsidRDefault="002D52D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10" w:name="_Hlk23297510"/>
      <w:r w:rsidRPr="00707C3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18859034" w14:textId="77777777" w:rsidR="002D52D5" w:rsidRPr="00707C31" w:rsidRDefault="002D52D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5F67F7FC" w14:textId="55BDFFA0" w:rsidR="00B21460" w:rsidRPr="00707C31" w:rsidRDefault="00B21460" w:rsidP="00EF0DA5">
      <w:pPr>
        <w:pStyle w:val="NormalWeb"/>
        <w:numPr>
          <w:ilvl w:val="1"/>
          <w:numId w:val="17"/>
        </w:numPr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5F7D11" w:rsidRPr="00707C31">
        <w:rPr>
          <w:rFonts w:asciiTheme="majorBidi" w:eastAsia="SimSun" w:hAnsiTheme="majorBidi" w:cstheme="majorBidi"/>
          <w:sz w:val="30"/>
          <w:szCs w:val="30"/>
        </w:rPr>
        <w:t>89</w:t>
      </w:r>
      <w:r w:rsidRPr="00707C31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>ล้านบาท บริษัทย่อยส่งมอบสินค้าบางส่วนล่าช้า ส่งผลให้ในเดือนกันยายน</w:t>
      </w:r>
      <w:r w:rsidR="009713B6" w:rsidRPr="00707C31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5F7D11" w:rsidRPr="00707C31">
        <w:rPr>
          <w:rFonts w:asciiTheme="majorBidi" w:eastAsia="SimSun" w:hAnsiTheme="majorBidi" w:cstheme="majorBidi"/>
          <w:sz w:val="30"/>
          <w:szCs w:val="30"/>
        </w:rPr>
        <w:t>2562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="005F7D11" w:rsidRPr="00707C31">
        <w:rPr>
          <w:rFonts w:asciiTheme="majorBidi" w:eastAsia="SimSun" w:hAnsiTheme="majorBidi" w:cstheme="majorBidi"/>
          <w:sz w:val="30"/>
          <w:szCs w:val="30"/>
        </w:rPr>
        <w:t>41</w:t>
      </w:r>
      <w:r w:rsidRPr="00707C31">
        <w:rPr>
          <w:rFonts w:asciiTheme="majorBidi" w:eastAsia="SimSun" w:hAnsiTheme="majorBidi" w:cstheme="majorBidi"/>
          <w:sz w:val="30"/>
          <w:szCs w:val="30"/>
        </w:rPr>
        <w:t>.</w:t>
      </w:r>
      <w:r w:rsidR="005F7D11" w:rsidRPr="00707C31">
        <w:rPr>
          <w:rFonts w:asciiTheme="majorBidi" w:eastAsia="SimSun" w:hAnsiTheme="majorBidi" w:cstheme="majorBidi"/>
          <w:sz w:val="30"/>
          <w:szCs w:val="30"/>
        </w:rPr>
        <w:t>7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ล้านบาท</w:t>
      </w:r>
      <w:r w:rsidRPr="00707C31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และในระหว่างเดือนตุลาคม </w:t>
      </w:r>
      <w:r w:rsidR="005F7D11" w:rsidRPr="00707C31">
        <w:rPr>
          <w:rFonts w:asciiTheme="majorBidi" w:eastAsia="SimSun" w:hAnsiTheme="majorBidi" w:cstheme="majorBidi"/>
          <w:sz w:val="30"/>
          <w:szCs w:val="30"/>
        </w:rPr>
        <w:t>2562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="005F7D11" w:rsidRPr="00707C31">
        <w:rPr>
          <w:rFonts w:asciiTheme="majorBidi" w:eastAsia="SimSun" w:hAnsiTheme="majorBidi" w:cstheme="majorBidi"/>
          <w:sz w:val="30"/>
          <w:szCs w:val="30"/>
        </w:rPr>
        <w:t>2560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="005F7D11" w:rsidRPr="00707C31">
        <w:rPr>
          <w:rFonts w:asciiTheme="majorBidi" w:eastAsia="SimSun" w:hAnsiTheme="majorBidi" w:cstheme="majorBidi"/>
          <w:sz w:val="30"/>
          <w:szCs w:val="30"/>
        </w:rPr>
        <w:t>9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ล้านบาท 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ซึ่ง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>กลุ่มบริษัทได้รับรู้ค่าปรับ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ดังกล่าว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>ในงบการเงินรวม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แล้วทั้งจำนวน</w:t>
      </w:r>
      <w:r w:rsidRPr="00707C31">
        <w:rPr>
          <w:rFonts w:asciiTheme="majorBidi" w:eastAsia="SimSun" w:hAnsiTheme="majorBidi" w:cstheme="majorBidi"/>
          <w:sz w:val="30"/>
          <w:szCs w:val="30"/>
        </w:rPr>
        <w:t xml:space="preserve"> </w:t>
      </w:r>
    </w:p>
    <w:p w14:paraId="32A15B16" w14:textId="77777777" w:rsidR="00B21460" w:rsidRPr="00707C31" w:rsidRDefault="00B21460" w:rsidP="00EF0DA5">
      <w:pPr>
        <w:pStyle w:val="Style1"/>
        <w:numPr>
          <w:ilvl w:val="0"/>
          <w:numId w:val="0"/>
        </w:numPr>
        <w:ind w:left="518" w:hanging="518"/>
        <w:rPr>
          <w:sz w:val="20"/>
          <w:szCs w:val="20"/>
          <w:lang w:val="en-US"/>
        </w:rPr>
      </w:pPr>
    </w:p>
    <w:p w14:paraId="787648C2" w14:textId="20E4FD9C" w:rsidR="0043424B" w:rsidRPr="00707C31" w:rsidRDefault="000920CA" w:rsidP="00EF0DA5">
      <w:pPr>
        <w:pStyle w:val="NormalWeb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เมื่อวันที่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eastAsia="SimSun" w:hAnsiTheme="majorBidi" w:cstheme="majorBidi"/>
          <w:sz w:val="30"/>
          <w:szCs w:val="30"/>
        </w:rPr>
        <w:t>30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พฤษภาคม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eastAsia="SimSun" w:hAnsiTheme="majorBidi" w:cstheme="majorBidi"/>
          <w:sz w:val="30"/>
          <w:szCs w:val="30"/>
        </w:rPr>
        <w:t>2565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บริษัทย่อยได้ยื่นฟ้องหน่วยงานรัฐวิสาหกิจดังกล่าวต่อศาลแพ่ง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เพื่อขอให้พิจารณาและพิพากษาให้หน่วยงานรัฐวิสาหกิจดังกล่าวคืนค่าปรับจำนวน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eastAsia="SimSun" w:hAnsiTheme="majorBidi" w:cstheme="majorBidi"/>
          <w:sz w:val="30"/>
          <w:szCs w:val="30"/>
        </w:rPr>
        <w:t>41</w:t>
      </w:r>
      <w:r w:rsidR="00975657" w:rsidRPr="00707C31">
        <w:rPr>
          <w:rFonts w:asciiTheme="majorBidi" w:eastAsia="SimSun" w:hAnsiTheme="majorBidi" w:cstheme="majorBidi"/>
          <w:sz w:val="30"/>
          <w:szCs w:val="30"/>
        </w:rPr>
        <w:t>.</w:t>
      </w:r>
      <w:r w:rsidR="005F7D11" w:rsidRPr="00707C31">
        <w:rPr>
          <w:rFonts w:asciiTheme="majorBidi" w:eastAsia="SimSun" w:hAnsiTheme="majorBidi" w:cstheme="majorBidi"/>
          <w:sz w:val="30"/>
          <w:szCs w:val="30"/>
        </w:rPr>
        <w:t>7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ล้านบาท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พร้อมดอกเบี้ยในอัตราร้อยละ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eastAsia="SimSun" w:hAnsiTheme="majorBidi" w:cstheme="majorBidi"/>
          <w:sz w:val="30"/>
          <w:szCs w:val="30"/>
        </w:rPr>
        <w:t>3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ต่อปี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ของเงินต้นจำนวนดังกล่าวนับตั้งแต่วันที่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eastAsia="SimSun" w:hAnsiTheme="majorBidi" w:cstheme="majorBidi"/>
          <w:sz w:val="30"/>
          <w:szCs w:val="30"/>
        </w:rPr>
        <w:t>1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พฤษภาคม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5F7D11" w:rsidRPr="00707C31">
        <w:rPr>
          <w:rFonts w:asciiTheme="majorBidi" w:eastAsia="SimSun" w:hAnsiTheme="majorBidi" w:cstheme="majorBidi"/>
          <w:sz w:val="30"/>
          <w:szCs w:val="30"/>
        </w:rPr>
        <w:t>2561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เป็นต้นไปจนกว่าจะชำระเสร็จแก่บริษัทย่อย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ณ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วันที่ในรายงาน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คดีความดังกล่าวอยู่ในระหว่างการพิจารณาของศาลแพ่งซึ่งผลของคดีความยังไม่อาจทราบได้</w:t>
      </w:r>
      <w:r w:rsidRPr="00707C31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theme="majorBidi" w:hint="cs"/>
          <w:sz w:val="30"/>
          <w:szCs w:val="30"/>
          <w:cs/>
        </w:rPr>
        <w:t>อย่างไรก็ตาม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  <w:r w:rsidR="0009493E" w:rsidRPr="00707C31">
        <w:rPr>
          <w:rFonts w:asciiTheme="majorBidi" w:eastAsia="SimSun" w:hAnsiTheme="majorBidi" w:cstheme="majorBidi"/>
          <w:sz w:val="30"/>
          <w:szCs w:val="30"/>
        </w:rPr>
        <w:t xml:space="preserve"> </w:t>
      </w:r>
    </w:p>
    <w:p w14:paraId="584984F8" w14:textId="77777777" w:rsidR="000920CA" w:rsidRPr="00707C31" w:rsidRDefault="000920CA" w:rsidP="00EF0DA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8586A9B" w14:textId="79D7D1C5" w:rsidR="00BD7336" w:rsidRPr="00707C31" w:rsidRDefault="00DA6F0A" w:rsidP="00EF0DA5">
      <w:pPr>
        <w:pStyle w:val="NormalWeb"/>
        <w:numPr>
          <w:ilvl w:val="1"/>
          <w:numId w:val="17"/>
        </w:numPr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="Angsana New"/>
          <w:sz w:val="30"/>
          <w:szCs w:val="30"/>
        </w:rPr>
      </w:pPr>
      <w:bookmarkStart w:id="11" w:name="_Hlk117579949"/>
      <w:bookmarkEnd w:id="10"/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ในปี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FD206C" w:rsidRPr="00707C31">
        <w:rPr>
          <w:rFonts w:asciiTheme="majorBidi" w:eastAsia="SimSun" w:hAnsiTheme="majorBidi" w:cs="Angsana New"/>
          <w:sz w:val="30"/>
          <w:szCs w:val="30"/>
        </w:rPr>
        <w:t>2564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บริษัทย่อยได้ถูกพนักงานกลุ่มหนึ่งที่โอนย้ายไปบริษัท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รักษาความปลอดภัย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ท่าอากาศยานไทย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จำกัด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ยื่นคำร้องต่อศาลแรงงานภาค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FD206C" w:rsidRPr="00707C31">
        <w:rPr>
          <w:rFonts w:asciiTheme="majorBidi" w:eastAsia="SimSun" w:hAnsiTheme="majorBidi" w:cs="Angsana New"/>
          <w:sz w:val="30"/>
          <w:szCs w:val="30"/>
        </w:rPr>
        <w:t>1</w:t>
      </w:r>
      <w:r w:rsidR="001871CD" w:rsidRPr="00707C31">
        <w:rPr>
          <w:rFonts w:asciiTheme="majorBidi" w:eastAsia="SimSun" w:hAnsiTheme="majorBidi" w:cs="Angsana New"/>
          <w:sz w:val="30"/>
          <w:szCs w:val="30"/>
        </w:rPr>
        <w:t xml:space="preserve"> </w:t>
      </w:r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เรียกร้องค่าชดเชยและค่าจ้างแทนการบอกล่วงหน้า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โดยศาลแรงงาน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ภาค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FD206C" w:rsidRPr="00707C31">
        <w:rPr>
          <w:rFonts w:asciiTheme="majorBidi" w:eastAsia="SimSun" w:hAnsiTheme="majorBidi" w:cs="Angsana New"/>
          <w:sz w:val="30"/>
          <w:szCs w:val="30"/>
        </w:rPr>
        <w:t>1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พิพากษายกฟ้องโจทก์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ต่อมาโจทก์ได้ยื่นอุทธรณ์คัดค้านคำพิพากษาและบริษัทย่อยได้ทำยื่นคำแก้อุทธรณ์ต่อศาลอุทธรณ์คดีชำนัญพิเศษ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โดยเมื่อวันที่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FD206C" w:rsidRPr="00707C31">
        <w:rPr>
          <w:rFonts w:asciiTheme="majorBidi" w:eastAsia="SimSun" w:hAnsiTheme="majorBidi" w:cs="Angsana New"/>
          <w:sz w:val="30"/>
          <w:szCs w:val="30"/>
        </w:rPr>
        <w:t>2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พฤษภาคม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FD206C" w:rsidRPr="00707C31">
        <w:rPr>
          <w:rFonts w:asciiTheme="majorBidi" w:eastAsia="SimSun" w:hAnsiTheme="majorBidi" w:cs="Angsana New"/>
          <w:sz w:val="30"/>
          <w:szCs w:val="30"/>
        </w:rPr>
        <w:t>2566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คำพิพากษาศาลอุทธรณ์คดีชำนัญพิเศษพิพากษายืนตามศาลแรงงานภาค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FD206C" w:rsidRPr="00707C31">
        <w:rPr>
          <w:rFonts w:asciiTheme="majorBidi" w:eastAsia="SimSun" w:hAnsiTheme="majorBidi" w:cs="Angsana New"/>
          <w:sz w:val="30"/>
          <w:szCs w:val="30"/>
        </w:rPr>
        <w:t>1</w:t>
      </w:r>
      <w:r w:rsidRPr="00707C31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707C31">
        <w:rPr>
          <w:rFonts w:asciiTheme="majorBidi" w:eastAsia="SimSun" w:hAnsiTheme="majorBidi" w:cs="Angsana New" w:hint="cs"/>
          <w:sz w:val="30"/>
          <w:szCs w:val="30"/>
          <w:cs/>
        </w:rPr>
        <w:t>และ</w:t>
      </w:r>
      <w:r w:rsidR="00640F55" w:rsidRPr="004360FD">
        <w:rPr>
          <w:rFonts w:asciiTheme="majorBidi" w:eastAsia="SimSun" w:hAnsiTheme="majorBidi" w:cs="Angsana New" w:hint="cs"/>
          <w:sz w:val="30"/>
          <w:szCs w:val="30"/>
          <w:cs/>
        </w:rPr>
        <w:t>โจทก์ต้องยื่นขอฎีกาภายใน</w:t>
      </w:r>
      <w:r w:rsidR="00640F55" w:rsidRPr="004360FD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640F55" w:rsidRPr="004360FD">
        <w:rPr>
          <w:rFonts w:asciiTheme="majorBidi" w:eastAsia="SimSun" w:hAnsiTheme="majorBidi" w:cs="Angsana New"/>
          <w:sz w:val="30"/>
          <w:szCs w:val="30"/>
        </w:rPr>
        <w:t>30</w:t>
      </w:r>
      <w:r w:rsidR="00640F55" w:rsidRPr="004360FD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640F55" w:rsidRPr="004360FD">
        <w:rPr>
          <w:rFonts w:asciiTheme="majorBidi" w:eastAsia="SimSun" w:hAnsiTheme="majorBidi" w:cs="Angsana New" w:hint="cs"/>
          <w:sz w:val="30"/>
          <w:szCs w:val="30"/>
          <w:cs/>
        </w:rPr>
        <w:t>วัน</w:t>
      </w:r>
      <w:r w:rsidR="00640F55" w:rsidRPr="004360FD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640F55" w:rsidRPr="004360FD">
        <w:rPr>
          <w:rFonts w:asciiTheme="majorBidi" w:eastAsia="SimSun" w:hAnsiTheme="majorBidi" w:cs="Angsana New" w:hint="cs"/>
          <w:sz w:val="30"/>
          <w:szCs w:val="30"/>
          <w:cs/>
        </w:rPr>
        <w:t>ขณะนี้เวลาได้ล่วงเลยเกินกว่า</w:t>
      </w:r>
      <w:r w:rsidR="00640F55" w:rsidRPr="004360FD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640F55" w:rsidRPr="004360FD">
        <w:rPr>
          <w:rFonts w:asciiTheme="majorBidi" w:eastAsia="SimSun" w:hAnsiTheme="majorBidi" w:cs="Angsana New"/>
          <w:sz w:val="30"/>
          <w:szCs w:val="30"/>
        </w:rPr>
        <w:t>30</w:t>
      </w:r>
      <w:r w:rsidR="00640F55" w:rsidRPr="004360FD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640F55" w:rsidRPr="004360FD">
        <w:rPr>
          <w:rFonts w:asciiTheme="majorBidi" w:eastAsia="SimSun" w:hAnsiTheme="majorBidi" w:cs="Angsana New" w:hint="cs"/>
          <w:sz w:val="30"/>
          <w:szCs w:val="30"/>
          <w:cs/>
        </w:rPr>
        <w:t>วัน</w:t>
      </w:r>
      <w:r w:rsidR="00640F55" w:rsidRPr="004360FD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640F55" w:rsidRPr="004360FD">
        <w:rPr>
          <w:rFonts w:asciiTheme="majorBidi" w:eastAsia="SimSun" w:hAnsiTheme="majorBidi" w:cs="Angsana New" w:hint="cs"/>
          <w:sz w:val="30"/>
          <w:szCs w:val="30"/>
          <w:cs/>
        </w:rPr>
        <w:t>แล้ว</w:t>
      </w:r>
      <w:r w:rsidR="00640F55" w:rsidRPr="004360FD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640F55" w:rsidRPr="004360FD">
        <w:rPr>
          <w:rFonts w:asciiTheme="majorBidi" w:eastAsia="SimSun" w:hAnsiTheme="majorBidi" w:cs="Angsana New" w:hint="cs"/>
          <w:sz w:val="30"/>
          <w:szCs w:val="30"/>
          <w:cs/>
        </w:rPr>
        <w:t>ซึ่งไม่สามารถยื่นขอฎีกาได้คดีความดังกล่าวจึงถือเป็นอันสิ้นสุด</w:t>
      </w:r>
    </w:p>
    <w:p w14:paraId="321554D9" w14:textId="186AADAE" w:rsidR="00BD7336" w:rsidRPr="00707C31" w:rsidRDefault="00BD7336" w:rsidP="00EF0DA5">
      <w:pPr>
        <w:pStyle w:val="NormalWeb"/>
        <w:spacing w:before="0" w:beforeAutospacing="0" w:after="0" w:afterAutospacing="0"/>
        <w:ind w:left="990"/>
        <w:jc w:val="thaiDistribute"/>
        <w:rPr>
          <w:rFonts w:asciiTheme="majorBidi" w:eastAsia="SimSun" w:hAnsiTheme="majorBidi" w:cs="Angsana New"/>
          <w:sz w:val="20"/>
          <w:szCs w:val="20"/>
          <w:cs/>
        </w:rPr>
      </w:pPr>
    </w:p>
    <w:p w14:paraId="4059EF23" w14:textId="77777777" w:rsidR="00405864" w:rsidRPr="00707C31" w:rsidRDefault="0040586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707C31">
        <w:rPr>
          <w:rFonts w:asciiTheme="majorBidi" w:hAnsiTheme="majorBidi"/>
          <w:cs/>
        </w:rPr>
        <w:br w:type="page"/>
      </w:r>
    </w:p>
    <w:p w14:paraId="767B58FC" w14:textId="77777777" w:rsidR="00640F55" w:rsidRPr="004360FD" w:rsidRDefault="00DA6F0A" w:rsidP="00640F55">
      <w:pPr>
        <w:pStyle w:val="Style1"/>
        <w:numPr>
          <w:ilvl w:val="0"/>
          <w:numId w:val="0"/>
        </w:numPr>
        <w:ind w:left="990"/>
        <w:jc w:val="thaiDistribute"/>
        <w:rPr>
          <w:rFonts w:asciiTheme="majorBidi" w:hAnsiTheme="majorBidi"/>
          <w:cs/>
          <w:lang w:val="en-US"/>
        </w:rPr>
      </w:pPr>
      <w:r w:rsidRPr="00707C31">
        <w:rPr>
          <w:rFonts w:asciiTheme="majorBidi" w:hAnsiTheme="majorBidi" w:hint="cs"/>
          <w:cs/>
          <w:lang w:val="en-US"/>
        </w:rPr>
        <w:lastRenderedPageBreak/>
        <w:t>ในปี</w:t>
      </w:r>
      <w:r w:rsidRPr="00707C31">
        <w:rPr>
          <w:rFonts w:asciiTheme="majorBidi" w:hAnsiTheme="majorBidi"/>
          <w:cs/>
          <w:lang w:val="en-US"/>
        </w:rPr>
        <w:t xml:space="preserve"> </w:t>
      </w:r>
      <w:r w:rsidR="00FD206C" w:rsidRPr="00707C31">
        <w:rPr>
          <w:rFonts w:asciiTheme="majorBidi" w:hAnsiTheme="majorBidi"/>
          <w:lang w:val="en-US"/>
        </w:rPr>
        <w:t>2565</w:t>
      </w:r>
      <w:r w:rsidRPr="00707C31">
        <w:rPr>
          <w:rFonts w:asciiTheme="majorBidi" w:hAnsiTheme="majorBidi"/>
          <w:cs/>
          <w:lang w:val="en-US"/>
        </w:rPr>
        <w:t xml:space="preserve"> </w:t>
      </w:r>
      <w:bookmarkEnd w:id="11"/>
      <w:r w:rsidR="00640F55" w:rsidRPr="004360FD">
        <w:rPr>
          <w:rFonts w:asciiTheme="majorBidi" w:hAnsiTheme="majorBidi" w:hint="cs"/>
          <w:cs/>
          <w:lang w:val="en-US"/>
        </w:rPr>
        <w:t>บริษัทย่อยได้ถูกพนักงานกลุ่มหนึ่งที่โอนย้ายไปบริษัท</w:t>
      </w:r>
      <w:r w:rsidR="00640F55" w:rsidRPr="004360FD">
        <w:rPr>
          <w:rFonts w:asciiTheme="majorBidi" w:hAnsiTheme="majorBidi"/>
          <w:cs/>
          <w:lang w:val="en-US"/>
        </w:rPr>
        <w:t xml:space="preserve"> </w:t>
      </w:r>
      <w:r w:rsidR="00640F55" w:rsidRPr="004360FD">
        <w:rPr>
          <w:rFonts w:asciiTheme="majorBidi" w:hAnsiTheme="majorBidi" w:hint="cs"/>
          <w:cs/>
          <w:lang w:val="en-US"/>
        </w:rPr>
        <w:t>รักษาความปลอดภัย</w:t>
      </w:r>
      <w:r w:rsidR="00640F55" w:rsidRPr="004360FD">
        <w:rPr>
          <w:rFonts w:asciiTheme="majorBidi" w:hAnsiTheme="majorBidi"/>
          <w:cs/>
          <w:lang w:val="en-US"/>
        </w:rPr>
        <w:t xml:space="preserve"> </w:t>
      </w:r>
      <w:r w:rsidR="00640F55" w:rsidRPr="004360FD">
        <w:rPr>
          <w:rFonts w:asciiTheme="majorBidi" w:hAnsiTheme="majorBidi" w:hint="cs"/>
          <w:cs/>
          <w:lang w:val="en-US"/>
        </w:rPr>
        <w:t>ท่าอากาศยานไทย</w:t>
      </w:r>
      <w:r w:rsidR="00640F55" w:rsidRPr="004360FD">
        <w:rPr>
          <w:rFonts w:asciiTheme="majorBidi" w:hAnsiTheme="majorBidi"/>
          <w:cs/>
          <w:lang w:val="en-US"/>
        </w:rPr>
        <w:t xml:space="preserve"> </w:t>
      </w:r>
      <w:r w:rsidR="00640F55" w:rsidRPr="004360FD">
        <w:rPr>
          <w:rFonts w:asciiTheme="majorBidi" w:hAnsiTheme="majorBidi" w:hint="cs"/>
          <w:cs/>
          <w:lang w:val="en-US"/>
        </w:rPr>
        <w:t>จำกัด</w:t>
      </w:r>
      <w:r w:rsidR="00640F55" w:rsidRPr="004360FD">
        <w:rPr>
          <w:rFonts w:asciiTheme="majorBidi" w:hAnsiTheme="majorBidi"/>
          <w:cs/>
          <w:lang w:val="en-US"/>
        </w:rPr>
        <w:t xml:space="preserve"> </w:t>
      </w:r>
      <w:r w:rsidR="00640F55" w:rsidRPr="004360FD">
        <w:rPr>
          <w:rFonts w:asciiTheme="majorBidi" w:hAnsiTheme="majorBidi" w:hint="cs"/>
          <w:cs/>
          <w:lang w:val="en-US"/>
        </w:rPr>
        <w:t>ยื่นคำร้องต่อศาลแรงงาน</w:t>
      </w:r>
      <w:r w:rsidR="00640F55" w:rsidRPr="004360FD">
        <w:rPr>
          <w:rFonts w:asciiTheme="majorBidi" w:hAnsiTheme="majorBidi"/>
          <w:lang w:val="en-US"/>
        </w:rPr>
        <w:t xml:space="preserve"> </w:t>
      </w:r>
      <w:r w:rsidR="00640F55" w:rsidRPr="004360FD">
        <w:rPr>
          <w:rFonts w:asciiTheme="majorBidi" w:hAnsiTheme="majorBidi" w:hint="cs"/>
          <w:cs/>
          <w:lang w:val="en-US"/>
        </w:rPr>
        <w:t xml:space="preserve">ภาค </w:t>
      </w:r>
      <w:r w:rsidR="00640F55" w:rsidRPr="004360FD">
        <w:rPr>
          <w:rFonts w:asciiTheme="majorBidi" w:hAnsiTheme="majorBidi"/>
          <w:lang w:val="en-US"/>
        </w:rPr>
        <w:t>8</w:t>
      </w:r>
      <w:r w:rsidR="00640F55" w:rsidRPr="004360FD">
        <w:rPr>
          <w:rFonts w:asciiTheme="majorBidi" w:hAnsiTheme="majorBidi" w:hint="cs"/>
          <w:cs/>
          <w:lang w:val="en-US"/>
        </w:rPr>
        <w:t xml:space="preserve"> เรียกร้องค่าชดเชยและค่าจ้างแทนการบอกล่วงหน้า</w:t>
      </w:r>
      <w:r w:rsidR="00640F55" w:rsidRPr="004360FD">
        <w:rPr>
          <w:rFonts w:asciiTheme="majorBidi" w:hAnsiTheme="majorBidi"/>
          <w:cs/>
          <w:lang w:val="en-US"/>
        </w:rPr>
        <w:t xml:space="preserve"> </w:t>
      </w:r>
      <w:r w:rsidR="00640F55" w:rsidRPr="004360FD">
        <w:rPr>
          <w:rFonts w:asciiTheme="majorBidi" w:hAnsiTheme="majorBidi" w:hint="cs"/>
          <w:cs/>
          <w:lang w:val="en-US"/>
        </w:rPr>
        <w:t>โดยศาลแรงงานภาค</w:t>
      </w:r>
      <w:r w:rsidR="00640F55" w:rsidRPr="004360FD">
        <w:rPr>
          <w:rFonts w:asciiTheme="majorBidi" w:hAnsiTheme="majorBidi"/>
          <w:cs/>
          <w:lang w:val="en-US"/>
        </w:rPr>
        <w:t xml:space="preserve"> </w:t>
      </w:r>
      <w:r w:rsidR="00640F55" w:rsidRPr="004360FD">
        <w:rPr>
          <w:rFonts w:asciiTheme="majorBidi" w:hAnsiTheme="majorBidi"/>
          <w:lang w:val="en-US"/>
        </w:rPr>
        <w:t xml:space="preserve">8 </w:t>
      </w:r>
      <w:r w:rsidR="00640F55" w:rsidRPr="004360FD">
        <w:rPr>
          <w:rFonts w:asciiTheme="majorBidi" w:hAnsiTheme="majorBidi" w:hint="cs"/>
          <w:cs/>
          <w:lang w:val="en-US"/>
        </w:rPr>
        <w:t>พิพากษายกฟ้องโจทก์ ต่อมาโจทก์ได้ยื่นอุทธรณ์คัดค้านคำพิพากษาและบริษัทย่อยได้ทำยื่นคำแก้อุทธรณ์ต่อศาลอุทธรณ์คดีชำนัญพิเศษ</w:t>
      </w:r>
      <w:r w:rsidR="00640F55" w:rsidRPr="004360FD">
        <w:rPr>
          <w:rFonts w:asciiTheme="majorBidi" w:hAnsiTheme="majorBidi"/>
          <w:cs/>
          <w:lang w:val="en-US"/>
        </w:rPr>
        <w:t xml:space="preserve"> </w:t>
      </w:r>
      <w:r w:rsidR="00640F55" w:rsidRPr="004360FD">
        <w:rPr>
          <w:rFonts w:asciiTheme="majorBidi" w:hAnsiTheme="majorBidi" w:hint="cs"/>
          <w:cs/>
          <w:lang w:val="en-US"/>
        </w:rPr>
        <w:t>โดยเมื่อวันที่</w:t>
      </w:r>
      <w:r w:rsidR="00640F55" w:rsidRPr="004360FD">
        <w:rPr>
          <w:rFonts w:asciiTheme="majorBidi" w:hAnsiTheme="majorBidi"/>
          <w:cs/>
          <w:lang w:val="en-US"/>
        </w:rPr>
        <w:t xml:space="preserve"> </w:t>
      </w:r>
      <w:r w:rsidR="00640F55" w:rsidRPr="004360FD">
        <w:rPr>
          <w:rFonts w:asciiTheme="majorBidi" w:hAnsiTheme="majorBidi"/>
          <w:lang w:val="en-US"/>
        </w:rPr>
        <w:t>3</w:t>
      </w:r>
      <w:r w:rsidR="00640F55" w:rsidRPr="004360FD">
        <w:rPr>
          <w:rFonts w:asciiTheme="majorBidi" w:hAnsiTheme="majorBidi"/>
          <w:cs/>
          <w:lang w:val="en-US"/>
        </w:rPr>
        <w:t xml:space="preserve"> </w:t>
      </w:r>
      <w:r w:rsidR="00640F55" w:rsidRPr="004360FD">
        <w:rPr>
          <w:rFonts w:asciiTheme="majorBidi" w:hAnsiTheme="majorBidi" w:hint="cs"/>
          <w:cs/>
          <w:lang w:val="en-US"/>
        </w:rPr>
        <w:t>สิงหาคม</w:t>
      </w:r>
      <w:r w:rsidR="00640F55" w:rsidRPr="004360FD">
        <w:rPr>
          <w:rFonts w:asciiTheme="majorBidi" w:hAnsiTheme="majorBidi"/>
          <w:cs/>
          <w:lang w:val="en-US"/>
        </w:rPr>
        <w:t xml:space="preserve"> </w:t>
      </w:r>
      <w:r w:rsidR="00640F55" w:rsidRPr="004360FD">
        <w:rPr>
          <w:rFonts w:asciiTheme="majorBidi" w:hAnsiTheme="majorBidi"/>
          <w:lang w:val="en-US"/>
        </w:rPr>
        <w:t>2566</w:t>
      </w:r>
      <w:r w:rsidR="00640F55" w:rsidRPr="004360FD">
        <w:rPr>
          <w:rFonts w:asciiTheme="majorBidi" w:hAnsiTheme="majorBidi"/>
          <w:cs/>
          <w:lang w:val="en-US"/>
        </w:rPr>
        <w:t xml:space="preserve"> </w:t>
      </w:r>
      <w:r w:rsidR="00640F55" w:rsidRPr="004360FD">
        <w:rPr>
          <w:rFonts w:asciiTheme="majorBidi" w:hAnsiTheme="majorBidi" w:hint="cs"/>
          <w:cs/>
          <w:lang w:val="en-US"/>
        </w:rPr>
        <w:t>คำพิพากษาศาลอุทธรณ์คดีชำนัญพิเศษพิพากษายืนตามศาลชั้นต้นทุกกรณี</w:t>
      </w:r>
      <w:r w:rsidR="00640F55" w:rsidRPr="004360FD">
        <w:rPr>
          <w:rFonts w:asciiTheme="majorBidi" w:hAnsiTheme="majorBidi"/>
          <w:lang w:val="en-US"/>
        </w:rPr>
        <w:t xml:space="preserve"> </w:t>
      </w:r>
      <w:r w:rsidR="00640F55" w:rsidRPr="004360FD">
        <w:rPr>
          <w:rFonts w:asciiTheme="majorBidi" w:hAnsiTheme="majorBidi" w:hint="cs"/>
          <w:cs/>
          <w:lang w:val="en-US"/>
        </w:rPr>
        <w:t>อย่างไรก็ตามคดีความดังกล่าวยังอยู่ในระหว่างการพิจารณาของ</w:t>
      </w:r>
      <w:r w:rsidR="00640F55" w:rsidRPr="004360FD">
        <w:rPr>
          <w:rFonts w:asciiTheme="majorBidi" w:hAnsiTheme="majorBidi" w:hint="cs"/>
          <w:cs/>
        </w:rPr>
        <w:t>โจทก์</w:t>
      </w:r>
      <w:r w:rsidR="00640F55" w:rsidRPr="004360FD">
        <w:rPr>
          <w:rFonts w:asciiTheme="majorBidi" w:hAnsiTheme="majorBidi" w:hint="cs"/>
          <w:cs/>
          <w:lang w:val="en-US"/>
        </w:rPr>
        <w:t>เพื่อยื่นต่อศาลฎีกา</w:t>
      </w:r>
    </w:p>
    <w:p w14:paraId="7511C124" w14:textId="77777777" w:rsidR="00640F55" w:rsidRPr="004360FD" w:rsidRDefault="00640F55" w:rsidP="00640F55">
      <w:pPr>
        <w:pStyle w:val="Style1"/>
        <w:numPr>
          <w:ilvl w:val="0"/>
          <w:numId w:val="0"/>
        </w:numPr>
        <w:ind w:left="518" w:hanging="518"/>
        <w:jc w:val="thaiDistribute"/>
        <w:rPr>
          <w:rFonts w:asciiTheme="majorBidi" w:hAnsiTheme="majorBidi"/>
          <w:sz w:val="20"/>
          <w:szCs w:val="20"/>
        </w:rPr>
      </w:pPr>
    </w:p>
    <w:p w14:paraId="452B7D2F" w14:textId="77777777" w:rsidR="00640F55" w:rsidRPr="007D4898" w:rsidRDefault="00640F55" w:rsidP="00640F55">
      <w:pPr>
        <w:pStyle w:val="NormalWeb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4360FD">
        <w:rPr>
          <w:rFonts w:asciiTheme="majorBidi" w:eastAsia="SimSun" w:hAnsiTheme="majorBidi" w:cstheme="majorBidi" w:hint="cs"/>
          <w:sz w:val="30"/>
          <w:szCs w:val="30"/>
          <w:cs/>
        </w:rPr>
        <w:t>อย่างไรก็ตาม</w:t>
      </w:r>
      <w:r w:rsidRPr="004360FD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4360FD">
        <w:rPr>
          <w:rFonts w:asciiTheme="majorBidi" w:eastAsia="SimSun" w:hAnsiTheme="majorBidi" w:cstheme="majorBidi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เนื่องจาก</w:t>
      </w:r>
      <w:r w:rsidRPr="004360FD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4360FD">
        <w:rPr>
          <w:rFonts w:asciiTheme="majorBidi" w:eastAsia="SimSun" w:hAnsiTheme="majorBidi" w:cstheme="majorBidi" w:hint="cs"/>
          <w:sz w:val="30"/>
          <w:szCs w:val="30"/>
          <w:cs/>
        </w:rPr>
        <w:t>บริษัทย่อยได้มีการดำเนินการอย่างถูกต้องตามสัญญาร่วมทุน</w:t>
      </w:r>
      <w:r w:rsidRPr="004360FD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4360FD">
        <w:rPr>
          <w:rFonts w:asciiTheme="majorBidi" w:eastAsia="SimSun" w:hAnsiTheme="majorBidi" w:cstheme="majorBidi" w:hint="cs"/>
          <w:sz w:val="30"/>
          <w:szCs w:val="30"/>
          <w:cs/>
        </w:rPr>
        <w:t>ได้บอกกล่าวให้พนักงานทราบ</w:t>
      </w:r>
      <w:r w:rsidRPr="004360FD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4360FD">
        <w:rPr>
          <w:rFonts w:asciiTheme="majorBidi" w:eastAsia="SimSun" w:hAnsiTheme="majorBidi" w:cstheme="majorBidi" w:hint="cs"/>
          <w:sz w:val="30"/>
          <w:szCs w:val="30"/>
          <w:cs/>
        </w:rPr>
        <w:t>มีการนับอายุงานต่อเนื่อง</w:t>
      </w:r>
      <w:r w:rsidRPr="004360FD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4360FD">
        <w:rPr>
          <w:rFonts w:asciiTheme="majorBidi" w:eastAsia="SimSun" w:hAnsiTheme="majorBidi" w:cstheme="majorBidi" w:hint="cs"/>
          <w:sz w:val="30"/>
          <w:szCs w:val="30"/>
          <w:cs/>
        </w:rPr>
        <w:t>และได้รับเงินค่าตอบแทนไม่ต่ำกว่าที่เคยได้รับจากบริษัทย่อยแล้ว</w:t>
      </w:r>
      <w:r w:rsidRPr="004360FD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4360FD">
        <w:rPr>
          <w:rFonts w:asciiTheme="majorBidi" w:eastAsia="SimSun" w:hAnsiTheme="majorBidi" w:cstheme="majorBidi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Pr="004360FD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4360FD">
        <w:rPr>
          <w:rFonts w:asciiTheme="majorBidi" w:eastAsia="SimSun" w:hAnsiTheme="majorBidi" w:cstheme="majorBidi" w:hint="cs"/>
          <w:sz w:val="30"/>
          <w:szCs w:val="30"/>
          <w:cs/>
        </w:rPr>
        <w:t>ณ</w:t>
      </w:r>
      <w:r w:rsidRPr="004360FD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4360FD">
        <w:rPr>
          <w:rFonts w:asciiTheme="majorBidi" w:eastAsia="SimSun" w:hAnsiTheme="majorBidi" w:cstheme="majorBidi" w:hint="cs"/>
          <w:sz w:val="30"/>
          <w:szCs w:val="30"/>
          <w:cs/>
        </w:rPr>
        <w:t>วันที่</w:t>
      </w:r>
      <w:r w:rsidRPr="004360FD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4360FD">
        <w:rPr>
          <w:rFonts w:asciiTheme="majorBidi" w:eastAsia="SimSun" w:hAnsiTheme="majorBidi" w:cstheme="majorBidi"/>
          <w:sz w:val="30"/>
          <w:szCs w:val="30"/>
        </w:rPr>
        <w:t xml:space="preserve">30 </w:t>
      </w:r>
      <w:r w:rsidRPr="004360FD">
        <w:rPr>
          <w:rFonts w:asciiTheme="majorBidi" w:eastAsia="SimSun" w:hAnsiTheme="majorBidi" w:cstheme="majorBidi" w:hint="cs"/>
          <w:sz w:val="30"/>
          <w:szCs w:val="30"/>
          <w:cs/>
        </w:rPr>
        <w:t>มิถุนายน</w:t>
      </w:r>
      <w:r w:rsidRPr="004360FD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4360FD">
        <w:rPr>
          <w:rFonts w:asciiTheme="majorBidi" w:eastAsia="SimSun" w:hAnsiTheme="majorBidi" w:cstheme="majorBidi"/>
          <w:sz w:val="30"/>
          <w:szCs w:val="30"/>
        </w:rPr>
        <w:t>2566</w:t>
      </w:r>
    </w:p>
    <w:p w14:paraId="1DCC68C9" w14:textId="306E5EB3" w:rsidR="003570B7" w:rsidRPr="00640F55" w:rsidRDefault="003570B7" w:rsidP="00640F55">
      <w:pPr>
        <w:pStyle w:val="Style1"/>
        <w:numPr>
          <w:ilvl w:val="0"/>
          <w:numId w:val="0"/>
        </w:numPr>
        <w:ind w:left="990"/>
        <w:jc w:val="thaiDistribute"/>
        <w:rPr>
          <w:rFonts w:asciiTheme="majorBidi" w:hAnsiTheme="majorBidi" w:cstheme="majorBidi"/>
          <w:lang w:val="en-US"/>
        </w:rPr>
      </w:pPr>
    </w:p>
    <w:sectPr w:rsidR="003570B7" w:rsidRPr="00640F55" w:rsidSect="002B21A9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F5EFA" w14:textId="77777777" w:rsidR="00B9632F" w:rsidRDefault="00B9632F" w:rsidP="00900EE2">
      <w:r>
        <w:separator/>
      </w:r>
    </w:p>
  </w:endnote>
  <w:endnote w:type="continuationSeparator" w:id="0">
    <w:p w14:paraId="197E7D91" w14:textId="77777777" w:rsidR="00B9632F" w:rsidRDefault="00B9632F" w:rsidP="00900EE2">
      <w:r>
        <w:continuationSeparator/>
      </w:r>
    </w:p>
  </w:endnote>
  <w:endnote w:type="continuationNotice" w:id="1">
    <w:p w14:paraId="3EAF6BC0" w14:textId="77777777" w:rsidR="00B9632F" w:rsidRDefault="00B9632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13635" w14:textId="0EC61FCD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5F7D11" w:rsidRPr="005F7D11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55197E99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151A" w14:textId="09E558E3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5F7D11" w:rsidRPr="005F7D11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F543" w14:textId="5E47E7EA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5F7D11" w:rsidRPr="005F7D11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1111881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0EE8E525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5F7D11" w:rsidRPr="005F7D11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B40A9" w14:textId="77777777" w:rsidR="00B9632F" w:rsidRDefault="00B9632F" w:rsidP="00900EE2">
      <w:r>
        <w:separator/>
      </w:r>
    </w:p>
  </w:footnote>
  <w:footnote w:type="continuationSeparator" w:id="0">
    <w:p w14:paraId="1DE7C3BE" w14:textId="77777777" w:rsidR="00B9632F" w:rsidRDefault="00B9632F" w:rsidP="00900EE2">
      <w:r>
        <w:continuationSeparator/>
      </w:r>
    </w:p>
  </w:footnote>
  <w:footnote w:type="continuationNotice" w:id="1">
    <w:p w14:paraId="2B4F375C" w14:textId="77777777" w:rsidR="00B9632F" w:rsidRDefault="00B9632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6A94B" w14:textId="2CC9F02E" w:rsidR="005E4962" w:rsidRPr="005A1AF1" w:rsidRDefault="005E4962" w:rsidP="00A15395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36CE09A2" w14:textId="77777777" w:rsidR="00AE59D6" w:rsidRDefault="00AE59D6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41536AE" w14:textId="307C931C" w:rsidR="005C0EA9" w:rsidRDefault="005C0EA9" w:rsidP="005C0EA9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="005F7D11" w:rsidRPr="005F7D11">
      <w:rPr>
        <w:rFonts w:ascii="Angsana New" w:hAnsi="Angsana New" w:hint="cs"/>
        <w:sz w:val="32"/>
        <w:szCs w:val="32"/>
        <w:lang w:val="en-US" w:bidi="th-TH"/>
      </w:rPr>
      <w:t>3</w:t>
    </w:r>
    <w:r w:rsidR="005F7D11" w:rsidRPr="005F7D11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="005F7D11" w:rsidRPr="005F7D11">
      <w:rPr>
        <w:rFonts w:ascii="Angsana New" w:hAnsi="Angsana New"/>
        <w:sz w:val="32"/>
        <w:szCs w:val="32"/>
        <w:lang w:val="en-US" w:bidi="th-TH"/>
      </w:rPr>
      <w:t>2566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6D966C4" w14:textId="77777777" w:rsidR="005E4962" w:rsidRPr="005D62A1" w:rsidRDefault="005E4962" w:rsidP="00A153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27C" w14:textId="77777777" w:rsidR="00AE59D6" w:rsidRPr="005A1AF1" w:rsidRDefault="00AE59D6" w:rsidP="00AE59D6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D973584" w14:textId="77777777" w:rsidR="00AE59D6" w:rsidRDefault="00AE59D6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5FEF513" w14:textId="604B44D0" w:rsidR="00D371C9" w:rsidRDefault="00D371C9" w:rsidP="00D371C9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="005F7D11" w:rsidRPr="005F7D11">
      <w:rPr>
        <w:rFonts w:ascii="Angsana New" w:hAnsi="Angsana New" w:hint="cs"/>
        <w:sz w:val="32"/>
        <w:szCs w:val="32"/>
        <w:lang w:val="en-US" w:bidi="th-TH"/>
      </w:rPr>
      <w:t>3</w:t>
    </w:r>
    <w:r w:rsidR="005F7D11" w:rsidRPr="005F7D11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="005F7D11" w:rsidRPr="005F7D11">
      <w:rPr>
        <w:rFonts w:ascii="Angsana New" w:hAnsi="Angsana New"/>
        <w:sz w:val="32"/>
        <w:szCs w:val="32"/>
        <w:lang w:val="en-US" w:bidi="th-TH"/>
      </w:rPr>
      <w:t>2566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5E4962" w:rsidRPr="008C6A03" w:rsidRDefault="005E4962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0A55" w14:textId="77777777" w:rsidR="005E4962" w:rsidRDefault="005E4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2B972" w14:textId="77777777" w:rsidR="00AE59D6" w:rsidRPr="005A1AF1" w:rsidRDefault="00AE59D6" w:rsidP="00AE59D6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450FF89" w14:textId="77777777" w:rsidR="00AE59D6" w:rsidRDefault="00AE59D6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AB25D4" w14:textId="193E841C" w:rsidR="00D371C9" w:rsidRDefault="00D371C9" w:rsidP="00D371C9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="005F7D11" w:rsidRPr="005F7D11">
      <w:rPr>
        <w:rFonts w:ascii="Angsana New" w:hAnsi="Angsana New" w:hint="cs"/>
        <w:sz w:val="32"/>
        <w:szCs w:val="32"/>
        <w:lang w:val="en-US" w:bidi="th-TH"/>
      </w:rPr>
      <w:t>3</w:t>
    </w:r>
    <w:r w:rsidR="005F7D11" w:rsidRPr="005F7D11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="005F7D11" w:rsidRPr="005F7D11">
      <w:rPr>
        <w:rFonts w:ascii="Angsana New" w:hAnsi="Angsana New"/>
        <w:sz w:val="32"/>
        <w:szCs w:val="32"/>
        <w:lang w:val="en-US" w:bidi="th-TH"/>
      </w:rPr>
      <w:t>2566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5E4962" w:rsidRPr="00DE6A98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C47B2" w14:textId="77777777" w:rsidR="005E4962" w:rsidRDefault="005E496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C5AE3" w14:textId="77777777" w:rsidR="00AE59D6" w:rsidRPr="005A1AF1" w:rsidRDefault="00AE59D6" w:rsidP="00AE59D6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5378B48" w14:textId="77777777" w:rsidR="00AE59D6" w:rsidRDefault="00AE59D6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0578972" w14:textId="0787E202" w:rsidR="00217F14" w:rsidRDefault="00217F14" w:rsidP="00217F14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="005F7D11" w:rsidRPr="005F7D11">
      <w:rPr>
        <w:rFonts w:ascii="Angsana New" w:hAnsi="Angsana New" w:hint="cs"/>
        <w:sz w:val="32"/>
        <w:szCs w:val="32"/>
        <w:lang w:val="en-US" w:bidi="th-TH"/>
      </w:rPr>
      <w:t>3</w:t>
    </w:r>
    <w:r w:rsidR="005F7D11" w:rsidRPr="005F7D11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="005F7D11" w:rsidRPr="005F7D11">
      <w:rPr>
        <w:rFonts w:ascii="Angsana New" w:hAnsi="Angsana New"/>
        <w:sz w:val="32"/>
        <w:szCs w:val="32"/>
        <w:lang w:val="en-US" w:bidi="th-TH"/>
      </w:rPr>
      <w:t>2566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2F61809" w14:textId="77777777" w:rsidR="0065597F" w:rsidRDefault="0065597F" w:rsidP="00217F14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CD5F73"/>
    <w:multiLevelType w:val="hybridMultilevel"/>
    <w:tmpl w:val="47DAD3A4"/>
    <w:lvl w:ilvl="0" w:tplc="C3F2C442">
      <w:start w:val="1"/>
      <w:numFmt w:val="decimal"/>
      <w:lvlText w:val="%1"/>
      <w:lvlJc w:val="left"/>
      <w:pPr>
        <w:ind w:left="900" w:hanging="360"/>
      </w:pPr>
      <w:rPr>
        <w:rFonts w:asciiTheme="majorBidi" w:hAnsiTheme="majorBidi" w:cstheme="majorBidi" w:hint="default"/>
        <w:color w:val="FF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732237242">
    <w:abstractNumId w:val="6"/>
  </w:num>
  <w:num w:numId="2" w16cid:durableId="388115902">
    <w:abstractNumId w:val="5"/>
  </w:num>
  <w:num w:numId="3" w16cid:durableId="1469934109">
    <w:abstractNumId w:val="9"/>
  </w:num>
  <w:num w:numId="4" w16cid:durableId="414934941">
    <w:abstractNumId w:val="7"/>
  </w:num>
  <w:num w:numId="5" w16cid:durableId="242876884">
    <w:abstractNumId w:val="8"/>
  </w:num>
  <w:num w:numId="6" w16cid:durableId="1605727642">
    <w:abstractNumId w:val="3"/>
  </w:num>
  <w:num w:numId="7" w16cid:durableId="1024597911">
    <w:abstractNumId w:val="2"/>
  </w:num>
  <w:num w:numId="8" w16cid:durableId="472065552">
    <w:abstractNumId w:val="0"/>
  </w:num>
  <w:num w:numId="9" w16cid:durableId="941958887">
    <w:abstractNumId w:val="1"/>
  </w:num>
  <w:num w:numId="10" w16cid:durableId="1125923883">
    <w:abstractNumId w:val="4"/>
  </w:num>
  <w:num w:numId="11" w16cid:durableId="1257789834">
    <w:abstractNumId w:val="20"/>
  </w:num>
  <w:num w:numId="12" w16cid:durableId="250546240">
    <w:abstractNumId w:val="16"/>
  </w:num>
  <w:num w:numId="13" w16cid:durableId="1326126282">
    <w:abstractNumId w:val="26"/>
  </w:num>
  <w:num w:numId="14" w16cid:durableId="407730129">
    <w:abstractNumId w:val="19"/>
  </w:num>
  <w:num w:numId="15" w16cid:durableId="1943684433">
    <w:abstractNumId w:val="21"/>
  </w:num>
  <w:num w:numId="16" w16cid:durableId="757362919">
    <w:abstractNumId w:val="28"/>
  </w:num>
  <w:num w:numId="17" w16cid:durableId="340082730">
    <w:abstractNumId w:val="13"/>
  </w:num>
  <w:num w:numId="18" w16cid:durableId="1371149262">
    <w:abstractNumId w:val="29"/>
  </w:num>
  <w:num w:numId="19" w16cid:durableId="1906798914">
    <w:abstractNumId w:val="18"/>
  </w:num>
  <w:num w:numId="20" w16cid:durableId="613483605">
    <w:abstractNumId w:val="23"/>
  </w:num>
  <w:num w:numId="21" w16cid:durableId="387729672">
    <w:abstractNumId w:val="30"/>
  </w:num>
  <w:num w:numId="22" w16cid:durableId="1674338495">
    <w:abstractNumId w:val="17"/>
  </w:num>
  <w:num w:numId="23" w16cid:durableId="1574849519">
    <w:abstractNumId w:val="15"/>
  </w:num>
  <w:num w:numId="24" w16cid:durableId="6715645">
    <w:abstractNumId w:val="22"/>
  </w:num>
  <w:num w:numId="25" w16cid:durableId="838275019">
    <w:abstractNumId w:val="27"/>
  </w:num>
  <w:num w:numId="26" w16cid:durableId="947154953">
    <w:abstractNumId w:val="25"/>
  </w:num>
  <w:num w:numId="27" w16cid:durableId="771121470">
    <w:abstractNumId w:val="14"/>
  </w:num>
  <w:num w:numId="28" w16cid:durableId="1002858706">
    <w:abstractNumId w:val="24"/>
  </w:num>
  <w:num w:numId="29" w16cid:durableId="288053618">
    <w:abstractNumId w:val="11"/>
  </w:num>
  <w:num w:numId="30" w16cid:durableId="444540339">
    <w:abstractNumId w:val="12"/>
  </w:num>
  <w:num w:numId="31" w16cid:durableId="751698919">
    <w:abstractNumId w:val="19"/>
  </w:num>
  <w:num w:numId="32" w16cid:durableId="545994084">
    <w:abstractNumId w:val="19"/>
  </w:num>
  <w:num w:numId="33" w16cid:durableId="2111781040">
    <w:abstractNumId w:val="19"/>
  </w:num>
  <w:num w:numId="34" w16cid:durableId="1828205013">
    <w:abstractNumId w:val="10"/>
  </w:num>
  <w:num w:numId="35" w16cid:durableId="186409778">
    <w:abstractNumId w:val="19"/>
  </w:num>
  <w:num w:numId="36" w16cid:durableId="472330603">
    <w:abstractNumId w:val="19"/>
  </w:num>
  <w:num w:numId="37" w16cid:durableId="1755277439">
    <w:abstractNumId w:val="13"/>
  </w:num>
  <w:num w:numId="38" w16cid:durableId="1082725364">
    <w:abstractNumId w:val="19"/>
  </w:num>
  <w:num w:numId="39" w16cid:durableId="1579368688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2CAD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E44"/>
    <w:rsid w:val="00024FC3"/>
    <w:rsid w:val="00025068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5C1F"/>
    <w:rsid w:val="00036023"/>
    <w:rsid w:val="00036399"/>
    <w:rsid w:val="00036AD0"/>
    <w:rsid w:val="00036C09"/>
    <w:rsid w:val="00036CBF"/>
    <w:rsid w:val="00036F9B"/>
    <w:rsid w:val="000370DF"/>
    <w:rsid w:val="00037115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0F6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50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3DF8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5FF2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0BBD"/>
    <w:rsid w:val="00061355"/>
    <w:rsid w:val="0006158D"/>
    <w:rsid w:val="00061717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886"/>
    <w:rsid w:val="00062ADC"/>
    <w:rsid w:val="00062B9A"/>
    <w:rsid w:val="00062F23"/>
    <w:rsid w:val="000630A9"/>
    <w:rsid w:val="0006335F"/>
    <w:rsid w:val="0006367C"/>
    <w:rsid w:val="000637A9"/>
    <w:rsid w:val="00063890"/>
    <w:rsid w:val="00063BD8"/>
    <w:rsid w:val="00063FF4"/>
    <w:rsid w:val="000641C0"/>
    <w:rsid w:val="0006435E"/>
    <w:rsid w:val="0006448C"/>
    <w:rsid w:val="00064632"/>
    <w:rsid w:val="00064A31"/>
    <w:rsid w:val="00064A79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859"/>
    <w:rsid w:val="00067942"/>
    <w:rsid w:val="00067D8E"/>
    <w:rsid w:val="00067F1A"/>
    <w:rsid w:val="00067F25"/>
    <w:rsid w:val="000702C9"/>
    <w:rsid w:val="000703DB"/>
    <w:rsid w:val="000708C1"/>
    <w:rsid w:val="000708E3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3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26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85F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3E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0CA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93E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723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48C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6F9"/>
    <w:rsid w:val="000B4821"/>
    <w:rsid w:val="000B49DA"/>
    <w:rsid w:val="000B4BA7"/>
    <w:rsid w:val="000B4F37"/>
    <w:rsid w:val="000B52F7"/>
    <w:rsid w:val="000B53DE"/>
    <w:rsid w:val="000B57F1"/>
    <w:rsid w:val="000B5955"/>
    <w:rsid w:val="000B5A72"/>
    <w:rsid w:val="000B5B72"/>
    <w:rsid w:val="000B5BEC"/>
    <w:rsid w:val="000B5D80"/>
    <w:rsid w:val="000B5D98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0F58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B86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19F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2C9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C3E"/>
    <w:rsid w:val="000F4ED4"/>
    <w:rsid w:val="000F503D"/>
    <w:rsid w:val="000F5155"/>
    <w:rsid w:val="000F522B"/>
    <w:rsid w:val="000F54DD"/>
    <w:rsid w:val="000F58C7"/>
    <w:rsid w:val="000F5D4C"/>
    <w:rsid w:val="000F5E2D"/>
    <w:rsid w:val="000F5FAE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776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39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800"/>
    <w:rsid w:val="00120ABB"/>
    <w:rsid w:val="00120CF4"/>
    <w:rsid w:val="00120FF3"/>
    <w:rsid w:val="0012107D"/>
    <w:rsid w:val="001215E4"/>
    <w:rsid w:val="001216E3"/>
    <w:rsid w:val="001217BA"/>
    <w:rsid w:val="001219E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2B9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6CD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5FEF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173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BC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821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D96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7C4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15F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409"/>
    <w:rsid w:val="001836B6"/>
    <w:rsid w:val="0018372C"/>
    <w:rsid w:val="00183AB4"/>
    <w:rsid w:val="00183DC0"/>
    <w:rsid w:val="00184086"/>
    <w:rsid w:val="001841EB"/>
    <w:rsid w:val="001849D2"/>
    <w:rsid w:val="00184F8D"/>
    <w:rsid w:val="00185397"/>
    <w:rsid w:val="001853D1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1CD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100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00D"/>
    <w:rsid w:val="001A3496"/>
    <w:rsid w:val="001A3909"/>
    <w:rsid w:val="001A3BEE"/>
    <w:rsid w:val="001A4036"/>
    <w:rsid w:val="001A40A0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88"/>
    <w:rsid w:val="001A76CE"/>
    <w:rsid w:val="001A79E5"/>
    <w:rsid w:val="001A7B0B"/>
    <w:rsid w:val="001A7D31"/>
    <w:rsid w:val="001B037C"/>
    <w:rsid w:val="001B03ED"/>
    <w:rsid w:val="001B0491"/>
    <w:rsid w:val="001B0716"/>
    <w:rsid w:val="001B07BC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994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A6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CD8"/>
    <w:rsid w:val="001D6D6F"/>
    <w:rsid w:val="001D720D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75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DAF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93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472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517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B8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57C"/>
    <w:rsid w:val="0021763D"/>
    <w:rsid w:val="00217A88"/>
    <w:rsid w:val="00217C08"/>
    <w:rsid w:val="00217F14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E9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4A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A1E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9A1"/>
    <w:rsid w:val="00244A4C"/>
    <w:rsid w:val="00244BED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964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43"/>
    <w:rsid w:val="0025313C"/>
    <w:rsid w:val="00253238"/>
    <w:rsid w:val="002534AF"/>
    <w:rsid w:val="00253677"/>
    <w:rsid w:val="00253711"/>
    <w:rsid w:val="00253761"/>
    <w:rsid w:val="00253B32"/>
    <w:rsid w:val="00253BA5"/>
    <w:rsid w:val="00253BF0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4C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BCE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8CE"/>
    <w:rsid w:val="00272A01"/>
    <w:rsid w:val="00272A86"/>
    <w:rsid w:val="00272BC8"/>
    <w:rsid w:val="00272DBB"/>
    <w:rsid w:val="00272DFE"/>
    <w:rsid w:val="00273251"/>
    <w:rsid w:val="00273691"/>
    <w:rsid w:val="002736C3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4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ACB"/>
    <w:rsid w:val="00280F69"/>
    <w:rsid w:val="00280FD1"/>
    <w:rsid w:val="002811F4"/>
    <w:rsid w:val="0028185C"/>
    <w:rsid w:val="002818A7"/>
    <w:rsid w:val="00281AF4"/>
    <w:rsid w:val="0028225E"/>
    <w:rsid w:val="002823E6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3EED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8AF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BB7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19E"/>
    <w:rsid w:val="002A5365"/>
    <w:rsid w:val="002A5493"/>
    <w:rsid w:val="002A5548"/>
    <w:rsid w:val="002A587F"/>
    <w:rsid w:val="002A58CA"/>
    <w:rsid w:val="002A5E5A"/>
    <w:rsid w:val="002A5F0B"/>
    <w:rsid w:val="002A6581"/>
    <w:rsid w:val="002A69FC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23"/>
    <w:rsid w:val="002B3FF5"/>
    <w:rsid w:val="002B415F"/>
    <w:rsid w:val="002B4177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7C"/>
    <w:rsid w:val="002B55ED"/>
    <w:rsid w:val="002B5E80"/>
    <w:rsid w:val="002B5F7C"/>
    <w:rsid w:val="002B62C3"/>
    <w:rsid w:val="002B6337"/>
    <w:rsid w:val="002B6450"/>
    <w:rsid w:val="002B6520"/>
    <w:rsid w:val="002B66CE"/>
    <w:rsid w:val="002B6ECE"/>
    <w:rsid w:val="002B6FAD"/>
    <w:rsid w:val="002B780A"/>
    <w:rsid w:val="002B7E72"/>
    <w:rsid w:val="002C0115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587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CD8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94B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7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2C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8AA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9E9"/>
    <w:rsid w:val="00306BC5"/>
    <w:rsid w:val="00306CE8"/>
    <w:rsid w:val="00307350"/>
    <w:rsid w:val="003075C7"/>
    <w:rsid w:val="0030765C"/>
    <w:rsid w:val="00307DA4"/>
    <w:rsid w:val="00310313"/>
    <w:rsid w:val="003105E5"/>
    <w:rsid w:val="00310673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2D6B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341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DF3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BDB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A93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969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5E"/>
    <w:rsid w:val="00354C8E"/>
    <w:rsid w:val="00354C9E"/>
    <w:rsid w:val="00354FAD"/>
    <w:rsid w:val="003551D0"/>
    <w:rsid w:val="00355771"/>
    <w:rsid w:val="0035593B"/>
    <w:rsid w:val="0035596A"/>
    <w:rsid w:val="00355A85"/>
    <w:rsid w:val="00355AD6"/>
    <w:rsid w:val="00355DF8"/>
    <w:rsid w:val="00355F56"/>
    <w:rsid w:val="00355FF4"/>
    <w:rsid w:val="003561F7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052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94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44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0D"/>
    <w:rsid w:val="003804E8"/>
    <w:rsid w:val="00380F06"/>
    <w:rsid w:val="00381048"/>
    <w:rsid w:val="0038105E"/>
    <w:rsid w:val="003811D8"/>
    <w:rsid w:val="003812A0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35C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43D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9B8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092"/>
    <w:rsid w:val="003A0430"/>
    <w:rsid w:val="003A0450"/>
    <w:rsid w:val="003A0662"/>
    <w:rsid w:val="003A06E9"/>
    <w:rsid w:val="003A0B4A"/>
    <w:rsid w:val="003A0FA5"/>
    <w:rsid w:val="003A11F7"/>
    <w:rsid w:val="003A12E3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06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6C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0CF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9B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518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8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19C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5C8E"/>
    <w:rsid w:val="003F6283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9BE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1BE"/>
    <w:rsid w:val="00405447"/>
    <w:rsid w:val="00405513"/>
    <w:rsid w:val="0040560F"/>
    <w:rsid w:val="00405864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03A0"/>
    <w:rsid w:val="0041102D"/>
    <w:rsid w:val="00411432"/>
    <w:rsid w:val="00411661"/>
    <w:rsid w:val="00411ABA"/>
    <w:rsid w:val="00411B1D"/>
    <w:rsid w:val="00411C41"/>
    <w:rsid w:val="00411ED5"/>
    <w:rsid w:val="00412274"/>
    <w:rsid w:val="00412289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0E79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228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266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AD8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5F7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5B0"/>
    <w:rsid w:val="004727C6"/>
    <w:rsid w:val="00472808"/>
    <w:rsid w:val="0047309D"/>
    <w:rsid w:val="004730D4"/>
    <w:rsid w:val="004731DF"/>
    <w:rsid w:val="0047355D"/>
    <w:rsid w:val="00473A44"/>
    <w:rsid w:val="00473F8B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6FF4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595"/>
    <w:rsid w:val="004A36D0"/>
    <w:rsid w:val="004A3895"/>
    <w:rsid w:val="004A3AEB"/>
    <w:rsid w:val="004A3AF3"/>
    <w:rsid w:val="004A407A"/>
    <w:rsid w:val="004A4496"/>
    <w:rsid w:val="004A44D4"/>
    <w:rsid w:val="004A454F"/>
    <w:rsid w:val="004A45EA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3D4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45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7A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1C8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137"/>
    <w:rsid w:val="004D423D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2CCB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0E50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38D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6D48"/>
    <w:rsid w:val="005071E6"/>
    <w:rsid w:val="00507385"/>
    <w:rsid w:val="005073E7"/>
    <w:rsid w:val="0050754D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0A72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9DC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621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AD8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743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87B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7A0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D65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2F2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3C6A"/>
    <w:rsid w:val="0056427C"/>
    <w:rsid w:val="00564343"/>
    <w:rsid w:val="00564738"/>
    <w:rsid w:val="00564845"/>
    <w:rsid w:val="00564940"/>
    <w:rsid w:val="00564D20"/>
    <w:rsid w:val="00564D34"/>
    <w:rsid w:val="00564D5E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BCB"/>
    <w:rsid w:val="00567F0D"/>
    <w:rsid w:val="00567F3C"/>
    <w:rsid w:val="005700CD"/>
    <w:rsid w:val="0057022E"/>
    <w:rsid w:val="005703A0"/>
    <w:rsid w:val="005707C5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04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56"/>
    <w:rsid w:val="00581564"/>
    <w:rsid w:val="0058156E"/>
    <w:rsid w:val="00581705"/>
    <w:rsid w:val="005817C6"/>
    <w:rsid w:val="00581CC5"/>
    <w:rsid w:val="00581F88"/>
    <w:rsid w:val="0058220C"/>
    <w:rsid w:val="00582581"/>
    <w:rsid w:val="00582749"/>
    <w:rsid w:val="00582E56"/>
    <w:rsid w:val="0058301D"/>
    <w:rsid w:val="005830D8"/>
    <w:rsid w:val="005830DE"/>
    <w:rsid w:val="00583181"/>
    <w:rsid w:val="00583663"/>
    <w:rsid w:val="005836A7"/>
    <w:rsid w:val="005837AF"/>
    <w:rsid w:val="0058382E"/>
    <w:rsid w:val="00583869"/>
    <w:rsid w:val="00583D11"/>
    <w:rsid w:val="00583EA9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00C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2B9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5EC1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3B3C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0D75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D20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4B8"/>
    <w:rsid w:val="005C0699"/>
    <w:rsid w:val="005C0A50"/>
    <w:rsid w:val="005C0A99"/>
    <w:rsid w:val="005C0B5D"/>
    <w:rsid w:val="005C0EA9"/>
    <w:rsid w:val="005C12AE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39C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CBC"/>
    <w:rsid w:val="005D2D75"/>
    <w:rsid w:val="005D2F2A"/>
    <w:rsid w:val="005D2FB8"/>
    <w:rsid w:val="005D32BE"/>
    <w:rsid w:val="005D3462"/>
    <w:rsid w:val="005D35E9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8CE"/>
    <w:rsid w:val="005E09B1"/>
    <w:rsid w:val="005E09C8"/>
    <w:rsid w:val="005E09F6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60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0F84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8D7"/>
    <w:rsid w:val="005F3BA7"/>
    <w:rsid w:val="005F3E2A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5911"/>
    <w:rsid w:val="005F628D"/>
    <w:rsid w:val="005F642C"/>
    <w:rsid w:val="005F64F6"/>
    <w:rsid w:val="005F656E"/>
    <w:rsid w:val="005F6911"/>
    <w:rsid w:val="005F694C"/>
    <w:rsid w:val="005F6B47"/>
    <w:rsid w:val="005F6C92"/>
    <w:rsid w:val="005F6D3D"/>
    <w:rsid w:val="005F6F7E"/>
    <w:rsid w:val="005F71D6"/>
    <w:rsid w:val="005F7248"/>
    <w:rsid w:val="005F79DA"/>
    <w:rsid w:val="005F7D11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1BE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74E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39D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977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2DE"/>
    <w:rsid w:val="006374E8"/>
    <w:rsid w:val="00637780"/>
    <w:rsid w:val="0063789F"/>
    <w:rsid w:val="00637D19"/>
    <w:rsid w:val="00637FAD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0F55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97F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3F2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C7F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8D8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2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1FB7"/>
    <w:rsid w:val="006A2141"/>
    <w:rsid w:val="006A2559"/>
    <w:rsid w:val="006A27D7"/>
    <w:rsid w:val="006A2BC6"/>
    <w:rsid w:val="006A2CEE"/>
    <w:rsid w:val="006A30A4"/>
    <w:rsid w:val="006A30F6"/>
    <w:rsid w:val="006A39FD"/>
    <w:rsid w:val="006A3D59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D30"/>
    <w:rsid w:val="006B3D46"/>
    <w:rsid w:val="006B3FA5"/>
    <w:rsid w:val="006B40F1"/>
    <w:rsid w:val="006B40F4"/>
    <w:rsid w:val="006B465F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72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C5E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528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A85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C12"/>
    <w:rsid w:val="006F4FEE"/>
    <w:rsid w:val="006F5040"/>
    <w:rsid w:val="006F5103"/>
    <w:rsid w:val="006F51B6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D1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C31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AF4"/>
    <w:rsid w:val="00712E09"/>
    <w:rsid w:val="00712EF0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4FDE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454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94F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58"/>
    <w:rsid w:val="00725ACE"/>
    <w:rsid w:val="00725D7A"/>
    <w:rsid w:val="0072617E"/>
    <w:rsid w:val="00726222"/>
    <w:rsid w:val="00726580"/>
    <w:rsid w:val="0072665C"/>
    <w:rsid w:val="0072683D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43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C28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BC"/>
    <w:rsid w:val="007373D1"/>
    <w:rsid w:val="00737473"/>
    <w:rsid w:val="00737708"/>
    <w:rsid w:val="00737978"/>
    <w:rsid w:val="00737CBF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0EB0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9A2"/>
    <w:rsid w:val="00754E04"/>
    <w:rsid w:val="00754EBA"/>
    <w:rsid w:val="00755271"/>
    <w:rsid w:val="007552D3"/>
    <w:rsid w:val="00755577"/>
    <w:rsid w:val="00755742"/>
    <w:rsid w:val="00755C03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8D8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2E94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80A"/>
    <w:rsid w:val="00764A26"/>
    <w:rsid w:val="00764C5E"/>
    <w:rsid w:val="00764D07"/>
    <w:rsid w:val="00764E20"/>
    <w:rsid w:val="007651AA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62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ABB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5E0"/>
    <w:rsid w:val="007827C1"/>
    <w:rsid w:val="0078318D"/>
    <w:rsid w:val="007831A9"/>
    <w:rsid w:val="007832D7"/>
    <w:rsid w:val="007832DF"/>
    <w:rsid w:val="00783332"/>
    <w:rsid w:val="007834D0"/>
    <w:rsid w:val="007837A9"/>
    <w:rsid w:val="0078386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0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6CD6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1A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E48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B44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976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8D6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D78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C4E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2FB0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24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70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6D43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84C"/>
    <w:rsid w:val="00812866"/>
    <w:rsid w:val="00812A32"/>
    <w:rsid w:val="0081310E"/>
    <w:rsid w:val="008133AF"/>
    <w:rsid w:val="008133B1"/>
    <w:rsid w:val="008133D7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9F4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6F4F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70C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BF9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45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919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DC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249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4EF0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357"/>
    <w:rsid w:val="008815F0"/>
    <w:rsid w:val="008817E9"/>
    <w:rsid w:val="00881E2E"/>
    <w:rsid w:val="00881F37"/>
    <w:rsid w:val="00882010"/>
    <w:rsid w:val="008821A2"/>
    <w:rsid w:val="00882265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C2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7A7"/>
    <w:rsid w:val="008A2878"/>
    <w:rsid w:val="008A28A6"/>
    <w:rsid w:val="008A2971"/>
    <w:rsid w:val="008A2974"/>
    <w:rsid w:val="008A2BBF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36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58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93A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A74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0A4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5E65"/>
    <w:rsid w:val="008E62F9"/>
    <w:rsid w:val="008E64D7"/>
    <w:rsid w:val="008E6A99"/>
    <w:rsid w:val="008E6AAA"/>
    <w:rsid w:val="008E7644"/>
    <w:rsid w:val="008E766D"/>
    <w:rsid w:val="008E7EE3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AF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D57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71E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4C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687D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8B2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467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089"/>
    <w:rsid w:val="009431B4"/>
    <w:rsid w:val="00943B5E"/>
    <w:rsid w:val="00943DBE"/>
    <w:rsid w:val="00943E21"/>
    <w:rsid w:val="00943EC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0C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042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3B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14E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57"/>
    <w:rsid w:val="00975660"/>
    <w:rsid w:val="009757D0"/>
    <w:rsid w:val="00975B23"/>
    <w:rsid w:val="00975F0E"/>
    <w:rsid w:val="00975F21"/>
    <w:rsid w:val="00975F5A"/>
    <w:rsid w:val="00976020"/>
    <w:rsid w:val="009762DE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10C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D98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6E9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44F"/>
    <w:rsid w:val="009A56CB"/>
    <w:rsid w:val="009A5A20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591"/>
    <w:rsid w:val="009B3611"/>
    <w:rsid w:val="009B36BF"/>
    <w:rsid w:val="009B3791"/>
    <w:rsid w:val="009B3C52"/>
    <w:rsid w:val="009B3CCB"/>
    <w:rsid w:val="009B3EBA"/>
    <w:rsid w:val="009B401A"/>
    <w:rsid w:val="009B412D"/>
    <w:rsid w:val="009B4219"/>
    <w:rsid w:val="009B4593"/>
    <w:rsid w:val="009B46DE"/>
    <w:rsid w:val="009B46DF"/>
    <w:rsid w:val="009B46F0"/>
    <w:rsid w:val="009B4D9C"/>
    <w:rsid w:val="009B4DC7"/>
    <w:rsid w:val="009B4EA6"/>
    <w:rsid w:val="009B4FFB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2F3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55D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CFE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E33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3FCE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E7D0F"/>
    <w:rsid w:val="009F00FD"/>
    <w:rsid w:val="009F03D8"/>
    <w:rsid w:val="009F0A48"/>
    <w:rsid w:val="009F0AB5"/>
    <w:rsid w:val="009F1363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66"/>
    <w:rsid w:val="00A027A7"/>
    <w:rsid w:val="00A0288E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737"/>
    <w:rsid w:val="00A13990"/>
    <w:rsid w:val="00A13AE5"/>
    <w:rsid w:val="00A13D75"/>
    <w:rsid w:val="00A146A3"/>
    <w:rsid w:val="00A146D0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17D69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31B"/>
    <w:rsid w:val="00A22546"/>
    <w:rsid w:val="00A22678"/>
    <w:rsid w:val="00A2272D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DE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A20"/>
    <w:rsid w:val="00A33E81"/>
    <w:rsid w:val="00A33EDA"/>
    <w:rsid w:val="00A341F3"/>
    <w:rsid w:val="00A34481"/>
    <w:rsid w:val="00A3452E"/>
    <w:rsid w:val="00A3482A"/>
    <w:rsid w:val="00A34864"/>
    <w:rsid w:val="00A349A4"/>
    <w:rsid w:val="00A34A16"/>
    <w:rsid w:val="00A34A48"/>
    <w:rsid w:val="00A34C8E"/>
    <w:rsid w:val="00A34CE0"/>
    <w:rsid w:val="00A352DB"/>
    <w:rsid w:val="00A3537D"/>
    <w:rsid w:val="00A35EA4"/>
    <w:rsid w:val="00A35F12"/>
    <w:rsid w:val="00A3625A"/>
    <w:rsid w:val="00A364EB"/>
    <w:rsid w:val="00A36888"/>
    <w:rsid w:val="00A368DF"/>
    <w:rsid w:val="00A36B58"/>
    <w:rsid w:val="00A36ED6"/>
    <w:rsid w:val="00A371E4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368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485F"/>
    <w:rsid w:val="00A44C1C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2D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74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44"/>
    <w:rsid w:val="00A81CB8"/>
    <w:rsid w:val="00A82594"/>
    <w:rsid w:val="00A82B93"/>
    <w:rsid w:val="00A82CB5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855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30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BE5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9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24B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66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BDB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4FA5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8CA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266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978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3C5"/>
    <w:rsid w:val="00AF55E7"/>
    <w:rsid w:val="00AF56CC"/>
    <w:rsid w:val="00AF5769"/>
    <w:rsid w:val="00AF5877"/>
    <w:rsid w:val="00AF5B7E"/>
    <w:rsid w:val="00AF6463"/>
    <w:rsid w:val="00AF6625"/>
    <w:rsid w:val="00AF67B7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A34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5A7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333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3D04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6FDB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B21"/>
    <w:rsid w:val="00B20BFC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284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A0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58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7A9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737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55D"/>
    <w:rsid w:val="00B63837"/>
    <w:rsid w:val="00B639F7"/>
    <w:rsid w:val="00B63C5C"/>
    <w:rsid w:val="00B63EA7"/>
    <w:rsid w:val="00B63EC0"/>
    <w:rsid w:val="00B64238"/>
    <w:rsid w:val="00B64420"/>
    <w:rsid w:val="00B64751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CB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8A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6F2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40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3E61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570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32F"/>
    <w:rsid w:val="00B96494"/>
    <w:rsid w:val="00B9672E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80E"/>
    <w:rsid w:val="00BA0A17"/>
    <w:rsid w:val="00BA0EFA"/>
    <w:rsid w:val="00BA0FB0"/>
    <w:rsid w:val="00BA132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2E8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A7D3B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33B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4A9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2B"/>
    <w:rsid w:val="00BD2B43"/>
    <w:rsid w:val="00BD2C42"/>
    <w:rsid w:val="00BD31D4"/>
    <w:rsid w:val="00BD354D"/>
    <w:rsid w:val="00BD3771"/>
    <w:rsid w:val="00BD3C60"/>
    <w:rsid w:val="00BD3E84"/>
    <w:rsid w:val="00BD3F2F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051"/>
    <w:rsid w:val="00BD61C1"/>
    <w:rsid w:val="00BD65BA"/>
    <w:rsid w:val="00BD6BA0"/>
    <w:rsid w:val="00BD6F6B"/>
    <w:rsid w:val="00BD7336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E43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900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D0F"/>
    <w:rsid w:val="00BF7F6D"/>
    <w:rsid w:val="00BF7FD9"/>
    <w:rsid w:val="00C0003D"/>
    <w:rsid w:val="00C00390"/>
    <w:rsid w:val="00C00425"/>
    <w:rsid w:val="00C005F8"/>
    <w:rsid w:val="00C00B59"/>
    <w:rsid w:val="00C00DAC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5763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E4C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B87"/>
    <w:rsid w:val="00C30EFC"/>
    <w:rsid w:val="00C312A4"/>
    <w:rsid w:val="00C314CD"/>
    <w:rsid w:val="00C31EC7"/>
    <w:rsid w:val="00C32786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590"/>
    <w:rsid w:val="00C3669E"/>
    <w:rsid w:val="00C366BD"/>
    <w:rsid w:val="00C367CD"/>
    <w:rsid w:val="00C36861"/>
    <w:rsid w:val="00C36EA7"/>
    <w:rsid w:val="00C36ED9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7DB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901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784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6A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2D2"/>
    <w:rsid w:val="00C6146F"/>
    <w:rsid w:val="00C618AD"/>
    <w:rsid w:val="00C618DD"/>
    <w:rsid w:val="00C61A48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DAB"/>
    <w:rsid w:val="00C67E06"/>
    <w:rsid w:val="00C67E0B"/>
    <w:rsid w:val="00C67E13"/>
    <w:rsid w:val="00C704CD"/>
    <w:rsid w:val="00C707F3"/>
    <w:rsid w:val="00C7083F"/>
    <w:rsid w:val="00C709FB"/>
    <w:rsid w:val="00C70AC5"/>
    <w:rsid w:val="00C711C7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096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485"/>
    <w:rsid w:val="00C847A0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E35"/>
    <w:rsid w:val="00C92F22"/>
    <w:rsid w:val="00C936EB"/>
    <w:rsid w:val="00C93A18"/>
    <w:rsid w:val="00C93D92"/>
    <w:rsid w:val="00C93F1C"/>
    <w:rsid w:val="00C94508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51D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1E6"/>
    <w:rsid w:val="00CA2214"/>
    <w:rsid w:val="00CA22B3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027"/>
    <w:rsid w:val="00CB4427"/>
    <w:rsid w:val="00CB4568"/>
    <w:rsid w:val="00CB458D"/>
    <w:rsid w:val="00CB460E"/>
    <w:rsid w:val="00CB4C26"/>
    <w:rsid w:val="00CB4EE4"/>
    <w:rsid w:val="00CB4F15"/>
    <w:rsid w:val="00CB535D"/>
    <w:rsid w:val="00CB56E6"/>
    <w:rsid w:val="00CB5977"/>
    <w:rsid w:val="00CB5DAD"/>
    <w:rsid w:val="00CB608C"/>
    <w:rsid w:val="00CB6334"/>
    <w:rsid w:val="00CB64A1"/>
    <w:rsid w:val="00CB66A5"/>
    <w:rsid w:val="00CB6729"/>
    <w:rsid w:val="00CB67B1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9E8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426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916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E7EB5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A95"/>
    <w:rsid w:val="00D01E17"/>
    <w:rsid w:val="00D02242"/>
    <w:rsid w:val="00D02350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4C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021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257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1C9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0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AC3"/>
    <w:rsid w:val="00D56BFB"/>
    <w:rsid w:val="00D56C4E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D62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B9F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A14"/>
    <w:rsid w:val="00D67B53"/>
    <w:rsid w:val="00D67BD6"/>
    <w:rsid w:val="00D67C6A"/>
    <w:rsid w:val="00D67CEA"/>
    <w:rsid w:val="00D67DC0"/>
    <w:rsid w:val="00D67F06"/>
    <w:rsid w:val="00D67FE7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20A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6B2"/>
    <w:rsid w:val="00D847F4"/>
    <w:rsid w:val="00D84ED9"/>
    <w:rsid w:val="00D84F6E"/>
    <w:rsid w:val="00D85150"/>
    <w:rsid w:val="00D8527E"/>
    <w:rsid w:val="00D852F2"/>
    <w:rsid w:val="00D85440"/>
    <w:rsid w:val="00D8548E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3"/>
    <w:rsid w:val="00D86FEC"/>
    <w:rsid w:val="00D870A3"/>
    <w:rsid w:val="00D8714F"/>
    <w:rsid w:val="00D907CD"/>
    <w:rsid w:val="00D90E25"/>
    <w:rsid w:val="00D90F7F"/>
    <w:rsid w:val="00D9130D"/>
    <w:rsid w:val="00D91370"/>
    <w:rsid w:val="00D913B8"/>
    <w:rsid w:val="00D913FA"/>
    <w:rsid w:val="00D9153B"/>
    <w:rsid w:val="00D915B5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3D5E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8CF"/>
    <w:rsid w:val="00DA5A68"/>
    <w:rsid w:val="00DA5A82"/>
    <w:rsid w:val="00DA5DDA"/>
    <w:rsid w:val="00DA5E74"/>
    <w:rsid w:val="00DA6263"/>
    <w:rsid w:val="00DA6BE0"/>
    <w:rsid w:val="00DA6C54"/>
    <w:rsid w:val="00DA6F0A"/>
    <w:rsid w:val="00DA7591"/>
    <w:rsid w:val="00DA7C8F"/>
    <w:rsid w:val="00DB0093"/>
    <w:rsid w:val="00DB050B"/>
    <w:rsid w:val="00DB06D1"/>
    <w:rsid w:val="00DB0734"/>
    <w:rsid w:val="00DB07AB"/>
    <w:rsid w:val="00DB07F1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9C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178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B35"/>
    <w:rsid w:val="00DB7DED"/>
    <w:rsid w:val="00DC073C"/>
    <w:rsid w:val="00DC0D8C"/>
    <w:rsid w:val="00DC0FD2"/>
    <w:rsid w:val="00DC1011"/>
    <w:rsid w:val="00DC1234"/>
    <w:rsid w:val="00DC12D5"/>
    <w:rsid w:val="00DC150B"/>
    <w:rsid w:val="00DC15CA"/>
    <w:rsid w:val="00DC1CE9"/>
    <w:rsid w:val="00DC1D23"/>
    <w:rsid w:val="00DC1D63"/>
    <w:rsid w:val="00DC26FF"/>
    <w:rsid w:val="00DC2708"/>
    <w:rsid w:val="00DC2930"/>
    <w:rsid w:val="00DC2CD2"/>
    <w:rsid w:val="00DC2D48"/>
    <w:rsid w:val="00DC3289"/>
    <w:rsid w:val="00DC32B4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C01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E82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9BE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3C02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5EA5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1E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33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415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99C"/>
    <w:rsid w:val="00E46E8E"/>
    <w:rsid w:val="00E470DE"/>
    <w:rsid w:val="00E474ED"/>
    <w:rsid w:val="00E47542"/>
    <w:rsid w:val="00E47A36"/>
    <w:rsid w:val="00E5014F"/>
    <w:rsid w:val="00E504B3"/>
    <w:rsid w:val="00E5070B"/>
    <w:rsid w:val="00E50BBC"/>
    <w:rsid w:val="00E51138"/>
    <w:rsid w:val="00E5118C"/>
    <w:rsid w:val="00E5135D"/>
    <w:rsid w:val="00E51830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67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D60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15"/>
    <w:rsid w:val="00E62B54"/>
    <w:rsid w:val="00E62CDC"/>
    <w:rsid w:val="00E62DD9"/>
    <w:rsid w:val="00E630FF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A7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201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4BC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66"/>
    <w:rsid w:val="00E932DA"/>
    <w:rsid w:val="00E9340A"/>
    <w:rsid w:val="00E9360F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4E0C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1F86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97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6A6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50E"/>
    <w:rsid w:val="00EB1975"/>
    <w:rsid w:val="00EB1A77"/>
    <w:rsid w:val="00EB1AED"/>
    <w:rsid w:val="00EB1D23"/>
    <w:rsid w:val="00EB1EE2"/>
    <w:rsid w:val="00EB1F50"/>
    <w:rsid w:val="00EB1F80"/>
    <w:rsid w:val="00EB217A"/>
    <w:rsid w:val="00EB21CD"/>
    <w:rsid w:val="00EB2217"/>
    <w:rsid w:val="00EB241A"/>
    <w:rsid w:val="00EB24CD"/>
    <w:rsid w:val="00EB260A"/>
    <w:rsid w:val="00EB2A15"/>
    <w:rsid w:val="00EB2D97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85E"/>
    <w:rsid w:val="00EC0B0A"/>
    <w:rsid w:val="00EC0B1D"/>
    <w:rsid w:val="00EC0D1F"/>
    <w:rsid w:val="00EC10DE"/>
    <w:rsid w:val="00EC1184"/>
    <w:rsid w:val="00EC1734"/>
    <w:rsid w:val="00EC1D43"/>
    <w:rsid w:val="00EC1F2A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A66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5AD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388"/>
    <w:rsid w:val="00ED5507"/>
    <w:rsid w:val="00ED562C"/>
    <w:rsid w:val="00ED56B2"/>
    <w:rsid w:val="00ED56CA"/>
    <w:rsid w:val="00ED5F6E"/>
    <w:rsid w:val="00ED7077"/>
    <w:rsid w:val="00ED7667"/>
    <w:rsid w:val="00ED781C"/>
    <w:rsid w:val="00ED792A"/>
    <w:rsid w:val="00EE0078"/>
    <w:rsid w:val="00EE028A"/>
    <w:rsid w:val="00EE03EB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7CE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0DA5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686"/>
    <w:rsid w:val="00F10CD1"/>
    <w:rsid w:val="00F10EC9"/>
    <w:rsid w:val="00F11532"/>
    <w:rsid w:val="00F1164D"/>
    <w:rsid w:val="00F119F2"/>
    <w:rsid w:val="00F11F9A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90B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8A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2E6"/>
    <w:rsid w:val="00F324CE"/>
    <w:rsid w:val="00F326B8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9F9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5FEF"/>
    <w:rsid w:val="00F46058"/>
    <w:rsid w:val="00F46709"/>
    <w:rsid w:val="00F46C54"/>
    <w:rsid w:val="00F46D53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2E"/>
    <w:rsid w:val="00F5165A"/>
    <w:rsid w:val="00F51670"/>
    <w:rsid w:val="00F5178A"/>
    <w:rsid w:val="00F51842"/>
    <w:rsid w:val="00F51C6B"/>
    <w:rsid w:val="00F51CFE"/>
    <w:rsid w:val="00F5246B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07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5F5B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135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E85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72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3E5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870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632"/>
    <w:rsid w:val="00FA0DE8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0E88"/>
    <w:rsid w:val="00FB10F3"/>
    <w:rsid w:val="00FB119C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CD5"/>
    <w:rsid w:val="00FB4D46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3CF"/>
    <w:rsid w:val="00FC1E79"/>
    <w:rsid w:val="00FC2107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7B1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77E"/>
    <w:rsid w:val="00FD0C33"/>
    <w:rsid w:val="00FD100B"/>
    <w:rsid w:val="00FD127B"/>
    <w:rsid w:val="00FD1A53"/>
    <w:rsid w:val="00FD1B26"/>
    <w:rsid w:val="00FD1BAF"/>
    <w:rsid w:val="00FD1BD7"/>
    <w:rsid w:val="00FD1BDD"/>
    <w:rsid w:val="00FD1BF5"/>
    <w:rsid w:val="00FD1FB2"/>
    <w:rsid w:val="00FD206C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5C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8E5"/>
    <w:rsid w:val="00FF0ED7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6FD"/>
    <w:rsid w:val="00FF377B"/>
    <w:rsid w:val="00FF3862"/>
    <w:rsid w:val="00FF39F1"/>
    <w:rsid w:val="00FF3CF4"/>
    <w:rsid w:val="00FF3FAB"/>
    <w:rsid w:val="00FF46BF"/>
    <w:rsid w:val="00FF487C"/>
    <w:rsid w:val="00FF48E1"/>
    <w:rsid w:val="00FF4A25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72C"/>
    <w:rsid w:val="00FF7A72"/>
    <w:rsid w:val="00FF7B60"/>
    <w:rsid w:val="00FF7D12"/>
    <w:rsid w:val="00FF7F26"/>
    <w:rsid w:val="0DAE5D32"/>
    <w:rsid w:val="1F918C44"/>
    <w:rsid w:val="21E9E5C6"/>
    <w:rsid w:val="2F3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8B150-CBF5-45C4-B011-3BA61F918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18FCCD-9226-4852-A6DA-D73AD4D38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1579</TotalTime>
  <Pages>34</Pages>
  <Words>5847</Words>
  <Characters>33328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39097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Wipada, Thitisomboon</cp:lastModifiedBy>
  <cp:revision>129</cp:revision>
  <cp:lastPrinted>2023-08-04T11:57:00Z</cp:lastPrinted>
  <dcterms:created xsi:type="dcterms:W3CDTF">2023-07-27T05:33:00Z</dcterms:created>
  <dcterms:modified xsi:type="dcterms:W3CDTF">2023-08-11T02:13:00Z</dcterms:modified>
</cp:coreProperties>
</file>