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183B9810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1BAE1129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2C2A48F1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5A213112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4A795BCB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135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51E5F8CF" w:rsidR="00874B8F" w:rsidRPr="00EB7EB8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395C170D" w:rsidR="00874B8F" w:rsidRPr="003375F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1C3B7B3C" w:rsidR="00874B8F" w:rsidRPr="0072479F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0E490D82" w:rsidR="00874B8F" w:rsidRPr="003375F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</w:tr>
      <w:tr w:rsidR="00875773" w:rsidRPr="0072479F" w14:paraId="4A9DEF85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E9A4A3" w14:textId="30F37F72" w:rsidR="0087577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F5DB657" w14:textId="77777777" w:rsidR="00875773" w:rsidRPr="0072479F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928F922" w14:textId="57799EB0" w:rsidR="00875773" w:rsidRPr="00831C1F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918" w:type="dxa"/>
            <w:shd w:val="clear" w:color="auto" w:fill="auto"/>
          </w:tcPr>
          <w:p w14:paraId="03EA3272" w14:textId="4F6FE3DE" w:rsidR="0087577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</w:tr>
    </w:tbl>
    <w:p w14:paraId="57583177" w14:textId="585D5A71" w:rsidR="006E7CC5" w:rsidRPr="005230E1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2FE0382C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EEE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273E0D">
        <w:rPr>
          <w:rFonts w:ascii="Angsana New" w:hAnsi="Angsana New"/>
          <w:sz w:val="30"/>
          <w:szCs w:val="30"/>
          <w:lang w:val="en-US"/>
        </w:rPr>
        <w:t>8</w:t>
      </w:r>
      <w:r w:rsidR="00985F8D">
        <w:rPr>
          <w:rFonts w:ascii="Angsana New" w:hAnsi="Angsana New"/>
          <w:sz w:val="30"/>
          <w:szCs w:val="30"/>
          <w:lang w:val="en-US"/>
        </w:rPr>
        <w:t xml:space="preserve"> </w:t>
      </w:r>
      <w:r w:rsidR="00985F8D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985F8D">
        <w:rPr>
          <w:rFonts w:ascii="Angsana New" w:hAnsi="Angsana New"/>
          <w:sz w:val="30"/>
          <w:szCs w:val="30"/>
          <w:lang w:val="en-US"/>
        </w:rPr>
        <w:t>2566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497C7389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CE207B">
        <w:rPr>
          <w:rFonts w:ascii="Angsana New" w:hAnsi="Angsana New"/>
          <w:sz w:val="30"/>
          <w:szCs w:val="30"/>
          <w:lang w:val="en-US"/>
        </w:rPr>
        <w:t>6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4E3BB855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CE207B">
        <w:rPr>
          <w:rFonts w:ascii="Angsana New" w:hAnsi="Angsana New"/>
          <w:sz w:val="30"/>
          <w:szCs w:val="30"/>
          <w:lang w:val="en-US"/>
        </w:rPr>
        <w:t>6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040776ED" w:rsidR="00B71816" w:rsidRPr="005230E1" w:rsidRDefault="00E83C43" w:rsidP="0034451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</w:t>
      </w:r>
      <w:r w:rsidR="00E15A93">
        <w:rPr>
          <w:rFonts w:ascii="Angsana New" w:hAnsi="Angsana New"/>
          <w:sz w:val="30"/>
          <w:szCs w:val="30"/>
          <w:cs/>
        </w:rPr>
        <w:t>งวด</w:t>
      </w:r>
      <w:r w:rsidR="00CE207B">
        <w:rPr>
          <w:rFonts w:ascii="Angsana New" w:hAnsi="Angsana New" w:hint="cs"/>
          <w:sz w:val="30"/>
          <w:szCs w:val="30"/>
          <w:cs/>
        </w:rPr>
        <w:t>สาม</w:t>
      </w:r>
      <w:r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F6B07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B83010">
        <w:rPr>
          <w:rFonts w:ascii="Angsana New" w:hAnsi="Angsana New"/>
          <w:sz w:val="30"/>
          <w:szCs w:val="30"/>
          <w:lang w:val="en-US"/>
        </w:rPr>
        <w:t xml:space="preserve">30 </w:t>
      </w:r>
      <w:r w:rsidR="00B83010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B83010">
        <w:rPr>
          <w:rFonts w:ascii="Angsana New" w:hAnsi="Angsana New"/>
          <w:sz w:val="30"/>
          <w:szCs w:val="30"/>
          <w:lang w:val="en-US"/>
        </w:rPr>
        <w:t>6</w:t>
      </w:r>
    </w:p>
    <w:p w14:paraId="2A9C1347" w14:textId="46732975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B0A3C8E" w14:textId="67B8431E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B83010" w:rsidRPr="00C97CAD" w14:paraId="59EAD013" w14:textId="77777777" w:rsidTr="00730A98">
        <w:trPr>
          <w:tblHeader/>
        </w:trPr>
        <w:tc>
          <w:tcPr>
            <w:tcW w:w="5940" w:type="dxa"/>
          </w:tcPr>
          <w:p w14:paraId="38FAEAC6" w14:textId="77777777" w:rsidR="00B83010" w:rsidRPr="00594D19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D0D7FC1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C97CAD" w14:paraId="47E6650C" w14:textId="77777777" w:rsidTr="00730A98">
        <w:trPr>
          <w:tblHeader/>
        </w:trPr>
        <w:tc>
          <w:tcPr>
            <w:tcW w:w="5940" w:type="dxa"/>
          </w:tcPr>
          <w:p w14:paraId="203D5540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BFC44C0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83010" w:rsidRPr="00C97CAD" w14:paraId="28E4D4F2" w14:textId="77777777" w:rsidTr="00730A98">
        <w:trPr>
          <w:tblHeader/>
        </w:trPr>
        <w:tc>
          <w:tcPr>
            <w:tcW w:w="5940" w:type="dxa"/>
          </w:tcPr>
          <w:p w14:paraId="6CBF5B64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150" w:type="dxa"/>
            <w:gridSpan w:val="3"/>
          </w:tcPr>
          <w:p w14:paraId="042209F6" w14:textId="2FC49D8C" w:rsidR="00B83010" w:rsidRPr="00C97CAD" w:rsidRDefault="00466B33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และ</w:t>
            </w:r>
            <w:r w:rsidR="00B83010"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83010" w:rsidRPr="00C97CAD" w14:paraId="008EB4DD" w14:textId="77777777" w:rsidTr="00730A98">
        <w:trPr>
          <w:tblHeader/>
        </w:trPr>
        <w:tc>
          <w:tcPr>
            <w:tcW w:w="5940" w:type="dxa"/>
          </w:tcPr>
          <w:p w14:paraId="6DCA12B1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806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7C3BF4C7" w14:textId="77777777" w:rsidR="00B83010" w:rsidRPr="00C97CAD" w:rsidRDefault="00B83010" w:rsidP="00730A9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32A6676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CA99390" w14:textId="77777777" w:rsidR="00B83010" w:rsidRPr="00C97CAD" w:rsidRDefault="00B83010" w:rsidP="00730A9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83010" w:rsidRPr="00C97CAD" w14:paraId="6527E182" w14:textId="77777777" w:rsidTr="00730A98">
        <w:trPr>
          <w:tblHeader/>
        </w:trPr>
        <w:tc>
          <w:tcPr>
            <w:tcW w:w="5940" w:type="dxa"/>
          </w:tcPr>
          <w:p w14:paraId="7DBD2293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5BE46C9E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C97CAD" w14:paraId="286416AE" w14:textId="77777777" w:rsidTr="00730A98">
        <w:tc>
          <w:tcPr>
            <w:tcW w:w="5940" w:type="dxa"/>
          </w:tcPr>
          <w:p w14:paraId="46031896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7FD2FC98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C3145B5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94C1F92" w14:textId="77777777" w:rsidR="00B83010" w:rsidRPr="00C97CAD" w:rsidRDefault="00B83010" w:rsidP="00730A98">
            <w:pPr>
              <w:tabs>
                <w:tab w:val="decimal" w:pos="115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B83010" w:rsidRPr="00C97CAD" w14:paraId="7C85BC55" w14:textId="77777777" w:rsidTr="00730A98">
        <w:tc>
          <w:tcPr>
            <w:tcW w:w="5940" w:type="dxa"/>
          </w:tcPr>
          <w:p w14:paraId="22C6E79B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43AFE958" w14:textId="073841C2" w:rsidR="00B83010" w:rsidRPr="00C97CAD" w:rsidRDefault="00244CC1" w:rsidP="00730A9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lang w:val="en-US"/>
              </w:rPr>
              <w:t>1,091,932</w:t>
            </w:r>
          </w:p>
        </w:tc>
        <w:tc>
          <w:tcPr>
            <w:tcW w:w="270" w:type="dxa"/>
            <w:vAlign w:val="bottom"/>
          </w:tcPr>
          <w:p w14:paraId="4E97AC1C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BB29187" w14:textId="77777777" w:rsidR="00B83010" w:rsidRPr="00C97CAD" w:rsidRDefault="00B83010" w:rsidP="00730A9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1,078,73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83010" w:rsidRPr="006806DE" w14:paraId="3DE19C14" w14:textId="77777777" w:rsidTr="00730A98">
        <w:tc>
          <w:tcPr>
            <w:tcW w:w="5940" w:type="dxa"/>
          </w:tcPr>
          <w:p w14:paraId="40D50BE3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D6BCA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4835D6A3" w14:textId="4834F718" w:rsidR="00B83010" w:rsidRPr="00841481" w:rsidRDefault="00244CC1" w:rsidP="00244CC1">
            <w:pPr>
              <w:tabs>
                <w:tab w:val="decimal" w:pos="87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477F684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93914DA" w14:textId="77777777" w:rsidR="00B83010" w:rsidRPr="006806DE" w:rsidRDefault="00B83010" w:rsidP="00730A98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1,033</w:t>
            </w:r>
          </w:p>
        </w:tc>
      </w:tr>
      <w:tr w:rsidR="00B83010" w:rsidRPr="00C97CAD" w14:paraId="3476DE79" w14:textId="77777777" w:rsidTr="00730A98">
        <w:tc>
          <w:tcPr>
            <w:tcW w:w="5940" w:type="dxa"/>
          </w:tcPr>
          <w:p w14:paraId="132D7D8A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440" w:type="dxa"/>
            <w:vAlign w:val="bottom"/>
          </w:tcPr>
          <w:p w14:paraId="5335DB8B" w14:textId="573622AC" w:rsidR="00B83010" w:rsidRPr="00C97CAD" w:rsidRDefault="00244CC1" w:rsidP="00730A9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lang w:val="en-US"/>
              </w:rPr>
              <w:t>46,362</w:t>
            </w:r>
          </w:p>
        </w:tc>
        <w:tc>
          <w:tcPr>
            <w:tcW w:w="270" w:type="dxa"/>
            <w:vAlign w:val="bottom"/>
          </w:tcPr>
          <w:p w14:paraId="5434371D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3348A5" w14:textId="77777777" w:rsidR="00B83010" w:rsidRPr="00C97CAD" w:rsidRDefault="00B83010" w:rsidP="00730A9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48,655</w:t>
            </w:r>
          </w:p>
        </w:tc>
      </w:tr>
      <w:tr w:rsidR="00B83010" w:rsidRPr="00C97CAD" w14:paraId="09535D96" w14:textId="77777777" w:rsidTr="00730A98">
        <w:tc>
          <w:tcPr>
            <w:tcW w:w="5940" w:type="dxa"/>
          </w:tcPr>
          <w:p w14:paraId="4F419D99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440" w:type="dxa"/>
            <w:vAlign w:val="bottom"/>
          </w:tcPr>
          <w:p w14:paraId="2347E807" w14:textId="3A350817" w:rsidR="00B83010" w:rsidRPr="00C97CAD" w:rsidRDefault="00244CC1" w:rsidP="00730A9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lang w:val="en-US"/>
              </w:rPr>
              <w:t>42,875</w:t>
            </w:r>
          </w:p>
        </w:tc>
        <w:tc>
          <w:tcPr>
            <w:tcW w:w="270" w:type="dxa"/>
            <w:vAlign w:val="bottom"/>
          </w:tcPr>
          <w:p w14:paraId="189D082C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B4F393A" w14:textId="77777777" w:rsidR="00B83010" w:rsidRPr="00C97CAD" w:rsidRDefault="00B83010" w:rsidP="00730A9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45,09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244CC1" w:rsidRPr="00C97CAD" w14:paraId="63C19615" w14:textId="77777777" w:rsidTr="00730A98">
        <w:tc>
          <w:tcPr>
            <w:tcW w:w="5940" w:type="dxa"/>
          </w:tcPr>
          <w:p w14:paraId="6BF9EA26" w14:textId="17CCA048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ค่าคว</w:t>
            </w:r>
            <w:r w:rsidR="008B4EC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มช่วยเหลือทางเทคนิค</w:t>
            </w:r>
          </w:p>
        </w:tc>
        <w:tc>
          <w:tcPr>
            <w:tcW w:w="1440" w:type="dxa"/>
            <w:vAlign w:val="bottom"/>
          </w:tcPr>
          <w:p w14:paraId="6D989B21" w14:textId="0044E859" w:rsidR="00244CC1" w:rsidRPr="00244CC1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244C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749</w:t>
            </w:r>
          </w:p>
        </w:tc>
        <w:tc>
          <w:tcPr>
            <w:tcW w:w="270" w:type="dxa"/>
            <w:vAlign w:val="bottom"/>
          </w:tcPr>
          <w:p w14:paraId="12842D6A" w14:textId="77777777" w:rsidR="00244CC1" w:rsidRPr="00C97CAD" w:rsidRDefault="00244CC1" w:rsidP="00244CC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CEE8B0" w14:textId="57534E66" w:rsidR="00244CC1" w:rsidRPr="00CF66FD" w:rsidRDefault="00244CC1" w:rsidP="00244CC1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44CC1" w:rsidRPr="00C97CAD" w14:paraId="39EABAAA" w14:textId="77777777" w:rsidTr="00730A98">
        <w:tc>
          <w:tcPr>
            <w:tcW w:w="5940" w:type="dxa"/>
          </w:tcPr>
          <w:p w14:paraId="5E39EC1A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6F238C84" w14:textId="5CEDA28A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lang w:val="en-US"/>
              </w:rPr>
              <w:t>9,972</w:t>
            </w:r>
          </w:p>
        </w:tc>
        <w:tc>
          <w:tcPr>
            <w:tcW w:w="270" w:type="dxa"/>
            <w:vAlign w:val="bottom"/>
          </w:tcPr>
          <w:p w14:paraId="41D29372" w14:textId="77777777" w:rsidR="00244CC1" w:rsidRPr="00C97CAD" w:rsidRDefault="00244CC1" w:rsidP="00244CC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6F610B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12,87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44CC1" w:rsidRPr="00C97CAD" w14:paraId="5A385AD5" w14:textId="77777777" w:rsidTr="00730A98">
        <w:tc>
          <w:tcPr>
            <w:tcW w:w="5940" w:type="dxa"/>
          </w:tcPr>
          <w:p w14:paraId="7D07D329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303CD012" w14:textId="1AFF9140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lang w:val="en-US"/>
              </w:rPr>
              <w:t>4,003</w:t>
            </w:r>
          </w:p>
        </w:tc>
        <w:tc>
          <w:tcPr>
            <w:tcW w:w="270" w:type="dxa"/>
            <w:vAlign w:val="bottom"/>
          </w:tcPr>
          <w:p w14:paraId="280705E7" w14:textId="77777777" w:rsidR="00244CC1" w:rsidRPr="00C97CAD" w:rsidRDefault="00244CC1" w:rsidP="00244CC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07A2DB6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4,076</w:t>
            </w:r>
          </w:p>
        </w:tc>
      </w:tr>
      <w:tr w:rsidR="00244CC1" w:rsidRPr="00070ECD" w14:paraId="1768CB6F" w14:textId="77777777" w:rsidTr="00730A98">
        <w:tc>
          <w:tcPr>
            <w:tcW w:w="5940" w:type="dxa"/>
          </w:tcPr>
          <w:p w14:paraId="3F0194AA" w14:textId="77777777" w:rsidR="00244CC1" w:rsidRPr="00070EC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</w:tcPr>
          <w:p w14:paraId="3AB11E31" w14:textId="77777777" w:rsidR="00244CC1" w:rsidRPr="00070EC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37E00EE0" w14:textId="77777777" w:rsidR="00244CC1" w:rsidRPr="00070ECD" w:rsidRDefault="00244CC1" w:rsidP="00244CC1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9A76F62" w14:textId="77777777" w:rsidR="00244CC1" w:rsidRPr="00070EC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lang w:val="en-US"/>
              </w:rPr>
            </w:pPr>
          </w:p>
        </w:tc>
      </w:tr>
      <w:tr w:rsidR="00244CC1" w:rsidRPr="00C97CAD" w14:paraId="5E73B1DB" w14:textId="77777777" w:rsidTr="00730A98">
        <w:tc>
          <w:tcPr>
            <w:tcW w:w="5940" w:type="dxa"/>
          </w:tcPr>
          <w:p w14:paraId="2A512A15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06C8296B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E9B3C7" w14:textId="77777777" w:rsidR="00244CC1" w:rsidRPr="00C97CAD" w:rsidRDefault="00244CC1" w:rsidP="00244CC1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A2C530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4CC1" w:rsidRPr="006806DE" w14:paraId="6E15E328" w14:textId="77777777" w:rsidTr="00730A98">
        <w:tc>
          <w:tcPr>
            <w:tcW w:w="5940" w:type="dxa"/>
          </w:tcPr>
          <w:p w14:paraId="177AFC4C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642DAC00" w14:textId="097AE5CA" w:rsidR="00244CC1" w:rsidRPr="000D6BCA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47</w:t>
            </w:r>
          </w:p>
        </w:tc>
        <w:tc>
          <w:tcPr>
            <w:tcW w:w="270" w:type="dxa"/>
            <w:vAlign w:val="bottom"/>
          </w:tcPr>
          <w:p w14:paraId="472C6546" w14:textId="77777777" w:rsidR="00244CC1" w:rsidRPr="00C97CAD" w:rsidRDefault="00244CC1" w:rsidP="00244CC1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361024" w14:textId="77777777" w:rsidR="00244CC1" w:rsidRPr="006806DE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362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244CC1" w:rsidRPr="006806DE" w14:paraId="26C6579D" w14:textId="77777777" w:rsidTr="00730A98">
        <w:tc>
          <w:tcPr>
            <w:tcW w:w="5940" w:type="dxa"/>
          </w:tcPr>
          <w:p w14:paraId="58B86A91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35DD3264" w14:textId="0E48CED6" w:rsidR="00244CC1" w:rsidRPr="000D6BCA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244C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294</w:t>
            </w:r>
          </w:p>
        </w:tc>
        <w:tc>
          <w:tcPr>
            <w:tcW w:w="270" w:type="dxa"/>
            <w:vAlign w:val="bottom"/>
          </w:tcPr>
          <w:p w14:paraId="01E2E785" w14:textId="77777777" w:rsidR="00244CC1" w:rsidRPr="00C97CAD" w:rsidRDefault="00244CC1" w:rsidP="00244CC1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D88DD7" w14:textId="77777777" w:rsidR="00244CC1" w:rsidRPr="006806DE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</w:tr>
      <w:tr w:rsidR="00244CC1" w:rsidRPr="006806DE" w14:paraId="097A57E3" w14:textId="77777777" w:rsidTr="00730A98">
        <w:tc>
          <w:tcPr>
            <w:tcW w:w="5940" w:type="dxa"/>
          </w:tcPr>
          <w:p w14:paraId="221BD8CF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1594E93" w14:textId="1A100240" w:rsidR="00244CC1" w:rsidRPr="000D6BCA" w:rsidRDefault="00244CC1" w:rsidP="00244CC1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164</w:t>
            </w:r>
          </w:p>
        </w:tc>
        <w:tc>
          <w:tcPr>
            <w:tcW w:w="270" w:type="dxa"/>
            <w:vAlign w:val="bottom"/>
          </w:tcPr>
          <w:p w14:paraId="7A281AEA" w14:textId="77777777" w:rsidR="00244CC1" w:rsidRPr="00C97CAD" w:rsidRDefault="00244CC1" w:rsidP="00244CC1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9D8814" w14:textId="77777777" w:rsidR="00244CC1" w:rsidRPr="006806DE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3627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</w:tr>
      <w:tr w:rsidR="00244CC1" w:rsidRPr="00C97CAD" w14:paraId="06C459EE" w14:textId="77777777" w:rsidTr="00730A98">
        <w:tc>
          <w:tcPr>
            <w:tcW w:w="5940" w:type="dxa"/>
          </w:tcPr>
          <w:p w14:paraId="358A533E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440" w:type="dxa"/>
            <w:vAlign w:val="bottom"/>
          </w:tcPr>
          <w:p w14:paraId="16A838B5" w14:textId="20476605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  <w:r w:rsidRPr="00244C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064</w:t>
            </w:r>
          </w:p>
        </w:tc>
        <w:tc>
          <w:tcPr>
            <w:tcW w:w="270" w:type="dxa"/>
            <w:vAlign w:val="bottom"/>
          </w:tcPr>
          <w:p w14:paraId="4E9440A9" w14:textId="77777777" w:rsidR="00244CC1" w:rsidRPr="00C97CAD" w:rsidRDefault="00244CC1" w:rsidP="00244CC1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81631F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18,348</w:t>
            </w:r>
          </w:p>
        </w:tc>
      </w:tr>
      <w:tr w:rsidR="00244CC1" w:rsidRPr="00C97CAD" w14:paraId="71721E40" w14:textId="77777777" w:rsidTr="00730A98">
        <w:tc>
          <w:tcPr>
            <w:tcW w:w="5940" w:type="dxa"/>
          </w:tcPr>
          <w:p w14:paraId="35BAC5BF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5940F266" w14:textId="46CFBD8A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244C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957</w:t>
            </w:r>
          </w:p>
        </w:tc>
        <w:tc>
          <w:tcPr>
            <w:tcW w:w="270" w:type="dxa"/>
            <w:vAlign w:val="bottom"/>
          </w:tcPr>
          <w:p w14:paraId="2BA00DDF" w14:textId="77777777" w:rsidR="00244CC1" w:rsidRPr="00C97CAD" w:rsidRDefault="00244CC1" w:rsidP="00244CC1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40DD2F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2,086</w:t>
            </w:r>
          </w:p>
        </w:tc>
      </w:tr>
      <w:tr w:rsidR="00244CC1" w:rsidRPr="00070ECD" w14:paraId="44A40ADC" w14:textId="77777777" w:rsidTr="00730A98">
        <w:tc>
          <w:tcPr>
            <w:tcW w:w="5940" w:type="dxa"/>
          </w:tcPr>
          <w:p w14:paraId="41FF76B5" w14:textId="77777777" w:rsidR="00244CC1" w:rsidRPr="00070EC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</w:tcPr>
          <w:p w14:paraId="0079E888" w14:textId="77777777" w:rsidR="00244CC1" w:rsidRPr="00070ECD" w:rsidRDefault="00244CC1" w:rsidP="00244CC1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FDA56A9" w14:textId="77777777" w:rsidR="00244CC1" w:rsidRPr="00070ECD" w:rsidRDefault="00244CC1" w:rsidP="00244CC1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63B8682" w14:textId="77777777" w:rsidR="00244CC1" w:rsidRPr="00070ECD" w:rsidRDefault="00244CC1" w:rsidP="00244CC1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</w:tr>
      <w:tr w:rsidR="00244CC1" w:rsidRPr="00C97CAD" w14:paraId="2B8C7617" w14:textId="77777777" w:rsidTr="00730A98">
        <w:tc>
          <w:tcPr>
            <w:tcW w:w="5940" w:type="dxa"/>
          </w:tcPr>
          <w:p w14:paraId="64416765" w14:textId="77777777" w:rsidR="00244CC1" w:rsidRPr="00361D37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3C2886DA" w14:textId="77777777" w:rsidR="00244CC1" w:rsidRPr="00C97CAD" w:rsidRDefault="00244CC1" w:rsidP="00244CC1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CA2804" w14:textId="77777777" w:rsidR="00244CC1" w:rsidRPr="00C97CAD" w:rsidRDefault="00244CC1" w:rsidP="00244CC1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6E24F3" w14:textId="77777777" w:rsidR="00244CC1" w:rsidRPr="00C97CAD" w:rsidRDefault="00244CC1" w:rsidP="00244CC1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4CC1" w:rsidRPr="00C97CAD" w14:paraId="612C1B5A" w14:textId="77777777" w:rsidTr="00730A98">
        <w:tc>
          <w:tcPr>
            <w:tcW w:w="5940" w:type="dxa"/>
          </w:tcPr>
          <w:p w14:paraId="469B14D7" w14:textId="77777777" w:rsidR="00244CC1" w:rsidRPr="00361D37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467B56B2" w14:textId="77777777" w:rsidR="00244CC1" w:rsidRPr="00C97CAD" w:rsidRDefault="00244CC1" w:rsidP="00244CC1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9B54C" w14:textId="77777777" w:rsidR="00244CC1" w:rsidRPr="00C97CAD" w:rsidRDefault="00244CC1" w:rsidP="00244CC1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6CD4C9" w14:textId="77777777" w:rsidR="00244CC1" w:rsidRPr="00C97CAD" w:rsidRDefault="00244CC1" w:rsidP="00244CC1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4CC1" w:rsidRPr="00C97CAD" w14:paraId="74E2FB98" w14:textId="77777777" w:rsidTr="00730A98">
        <w:tc>
          <w:tcPr>
            <w:tcW w:w="5940" w:type="dxa"/>
          </w:tcPr>
          <w:p w14:paraId="742240F5" w14:textId="77777777" w:rsidR="00244CC1" w:rsidRPr="00361D37" w:rsidRDefault="00244CC1" w:rsidP="00244CC1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440" w:type="dxa"/>
          </w:tcPr>
          <w:p w14:paraId="6122DB1B" w14:textId="21FB206C" w:rsidR="00244CC1" w:rsidRPr="00670167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  <w:r w:rsidRPr="00244C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44CC1">
              <w:rPr>
                <w:rFonts w:ascii="Angsana New" w:hAnsi="Angsana New"/>
                <w:sz w:val="30"/>
                <w:szCs w:val="30"/>
                <w:cs/>
                <w:lang w:val="en-US"/>
              </w:rPr>
              <w:t>463</w:t>
            </w:r>
          </w:p>
        </w:tc>
        <w:tc>
          <w:tcPr>
            <w:tcW w:w="270" w:type="dxa"/>
          </w:tcPr>
          <w:p w14:paraId="113C8E6D" w14:textId="77777777" w:rsidR="00244CC1" w:rsidRPr="00C97CAD" w:rsidRDefault="00244CC1" w:rsidP="00244CC1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30A97D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86C">
              <w:rPr>
                <w:rFonts w:ascii="Angsana New" w:hAnsi="Angsana New"/>
                <w:sz w:val="30"/>
                <w:szCs w:val="30"/>
                <w:lang w:val="en-US"/>
              </w:rPr>
              <w:t>23,88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44CC1" w:rsidRPr="00C97CAD" w14:paraId="31F556A6" w14:textId="77777777" w:rsidTr="00730A98">
        <w:tc>
          <w:tcPr>
            <w:tcW w:w="5940" w:type="dxa"/>
          </w:tcPr>
          <w:p w14:paraId="42DAF898" w14:textId="77777777" w:rsidR="00244CC1" w:rsidRPr="00361D37" w:rsidRDefault="00244CC1" w:rsidP="00244CC1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440" w:type="dxa"/>
          </w:tcPr>
          <w:p w14:paraId="657FBB27" w14:textId="35FBDEF4" w:rsidR="00244CC1" w:rsidRPr="00670167" w:rsidRDefault="00FF4F63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4F63">
              <w:rPr>
                <w:rFonts w:ascii="Angsana New" w:hAnsi="Angsana New"/>
                <w:sz w:val="30"/>
                <w:szCs w:val="30"/>
                <w:cs/>
                <w:lang w:val="en-US"/>
              </w:rPr>
              <w:t>171</w:t>
            </w:r>
          </w:p>
        </w:tc>
        <w:tc>
          <w:tcPr>
            <w:tcW w:w="270" w:type="dxa"/>
          </w:tcPr>
          <w:p w14:paraId="703BC27F" w14:textId="77777777" w:rsidR="00244CC1" w:rsidRPr="00C97CAD" w:rsidRDefault="00244CC1" w:rsidP="00244CC1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A18197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86C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</w:tr>
      <w:tr w:rsidR="00244CC1" w:rsidRPr="00C97CAD" w14:paraId="2149342E" w14:textId="77777777" w:rsidTr="00730A98">
        <w:tc>
          <w:tcPr>
            <w:tcW w:w="5940" w:type="dxa"/>
          </w:tcPr>
          <w:p w14:paraId="2C09DB26" w14:textId="77777777" w:rsidR="00244CC1" w:rsidRPr="00361D37" w:rsidRDefault="00244CC1" w:rsidP="00244CC1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9072A" w14:textId="5A4CD35E" w:rsidR="00244CC1" w:rsidRPr="00670167" w:rsidRDefault="00FF4F63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4F63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6E049F3C" w14:textId="77777777" w:rsidR="00244CC1" w:rsidRPr="00C97CAD" w:rsidRDefault="00244CC1" w:rsidP="00244CC1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5DBDDA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244CC1" w:rsidRPr="00C97CAD" w14:paraId="2FC99DAB" w14:textId="77777777" w:rsidTr="00730A98">
        <w:tc>
          <w:tcPr>
            <w:tcW w:w="5940" w:type="dxa"/>
          </w:tcPr>
          <w:p w14:paraId="10639657" w14:textId="77777777" w:rsidR="00244CC1" w:rsidRPr="00361D37" w:rsidRDefault="00244CC1" w:rsidP="00244CC1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8B41F9" w14:textId="71A2AC4C" w:rsidR="00244CC1" w:rsidRPr="00670167" w:rsidRDefault="00FF4F63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F4F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23</w:t>
            </w:r>
            <w:r w:rsidRPr="00FF4F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F4F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636</w:t>
            </w:r>
          </w:p>
        </w:tc>
        <w:tc>
          <w:tcPr>
            <w:tcW w:w="270" w:type="dxa"/>
          </w:tcPr>
          <w:p w14:paraId="146EDA68" w14:textId="77777777" w:rsidR="00244CC1" w:rsidRPr="00C97CAD" w:rsidRDefault="00244CC1" w:rsidP="00244CC1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BD7F4D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8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24,080</w:t>
            </w:r>
          </w:p>
        </w:tc>
      </w:tr>
      <w:tr w:rsidR="00244CC1" w:rsidRPr="00070ECD" w14:paraId="4D243A09" w14:textId="77777777" w:rsidTr="00730A98">
        <w:tc>
          <w:tcPr>
            <w:tcW w:w="5940" w:type="dxa"/>
          </w:tcPr>
          <w:p w14:paraId="64B263CA" w14:textId="77777777" w:rsidR="00244CC1" w:rsidRPr="00070EC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2AAB1ED7" w14:textId="77777777" w:rsidR="00244CC1" w:rsidRPr="00070EC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01CAEB83" w14:textId="77777777" w:rsidR="00244CC1" w:rsidRPr="00070EC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60B9A60D" w14:textId="77777777" w:rsidR="00244CC1" w:rsidRPr="00070ECD" w:rsidRDefault="00244CC1" w:rsidP="00244CC1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cs/>
              </w:rPr>
            </w:pPr>
          </w:p>
        </w:tc>
      </w:tr>
      <w:tr w:rsidR="00244CC1" w:rsidRPr="00C97CAD" w14:paraId="2744CF9A" w14:textId="77777777" w:rsidTr="00730A98">
        <w:tc>
          <w:tcPr>
            <w:tcW w:w="5940" w:type="dxa"/>
          </w:tcPr>
          <w:p w14:paraId="01D338AD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1F31EA50" w14:textId="77777777" w:rsidR="00244CC1" w:rsidRPr="00C97CA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F6D202" w14:textId="77777777" w:rsidR="00244CC1" w:rsidRPr="00C97CA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E38A7E" w14:textId="77777777" w:rsidR="00244CC1" w:rsidRPr="00C97CAD" w:rsidRDefault="00244CC1" w:rsidP="00244CC1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4CC1" w:rsidRPr="00C97CAD" w14:paraId="65DF8BD9" w14:textId="77777777" w:rsidTr="00730A98">
        <w:tc>
          <w:tcPr>
            <w:tcW w:w="5940" w:type="dxa"/>
          </w:tcPr>
          <w:p w14:paraId="15DD19E5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5E371C96" w14:textId="406C7969" w:rsidR="00244CC1" w:rsidRPr="00C97CAD" w:rsidRDefault="00FF4F63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4F6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FF4F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F4F63">
              <w:rPr>
                <w:rFonts w:ascii="Angsana New" w:hAnsi="Angsana New"/>
                <w:sz w:val="30"/>
                <w:szCs w:val="30"/>
                <w:cs/>
                <w:lang w:val="en-US"/>
              </w:rPr>
              <w:t>002</w:t>
            </w:r>
            <w:r w:rsidRPr="00FF4F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F4F63">
              <w:rPr>
                <w:rFonts w:ascii="Angsana New" w:hAnsi="Angsana New"/>
                <w:sz w:val="30"/>
                <w:szCs w:val="30"/>
                <w:cs/>
                <w:lang w:val="en-US"/>
              </w:rPr>
              <w:t>744</w:t>
            </w:r>
          </w:p>
        </w:tc>
        <w:tc>
          <w:tcPr>
            <w:tcW w:w="270" w:type="dxa"/>
            <w:vAlign w:val="bottom"/>
          </w:tcPr>
          <w:p w14:paraId="0350A1C1" w14:textId="77777777" w:rsidR="00244CC1" w:rsidRPr="00C97CA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75A14DF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1,170,411</w:t>
            </w:r>
          </w:p>
        </w:tc>
      </w:tr>
      <w:tr w:rsidR="00244CC1" w:rsidRPr="00C97CAD" w14:paraId="76D9593B" w14:textId="77777777" w:rsidTr="00730A98">
        <w:tc>
          <w:tcPr>
            <w:tcW w:w="5940" w:type="dxa"/>
          </w:tcPr>
          <w:p w14:paraId="4C04F6B2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14:paraId="7578F5F5" w14:textId="656FF5F1" w:rsidR="00244CC1" w:rsidRPr="00C97CAD" w:rsidRDefault="00177F6D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F6D">
              <w:rPr>
                <w:rFonts w:ascii="Angsana New" w:hAnsi="Angsana New"/>
                <w:sz w:val="30"/>
                <w:szCs w:val="30"/>
                <w:cs/>
                <w:lang w:val="en-US"/>
              </w:rPr>
              <w:t>313</w:t>
            </w:r>
            <w:r w:rsidRPr="00177F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7F6D">
              <w:rPr>
                <w:rFonts w:ascii="Angsana New" w:hAnsi="Angsana New"/>
                <w:sz w:val="30"/>
                <w:szCs w:val="30"/>
                <w:cs/>
                <w:lang w:val="en-US"/>
              </w:rPr>
              <w:t>328</w:t>
            </w:r>
          </w:p>
        </w:tc>
        <w:tc>
          <w:tcPr>
            <w:tcW w:w="270" w:type="dxa"/>
            <w:vAlign w:val="bottom"/>
          </w:tcPr>
          <w:p w14:paraId="3C80BC67" w14:textId="77777777" w:rsidR="00244CC1" w:rsidRPr="00C97CA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1C893C2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423,62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44CC1" w:rsidRPr="00C97CAD" w14:paraId="0AA688E2" w14:textId="77777777" w:rsidTr="00730A98">
        <w:tc>
          <w:tcPr>
            <w:tcW w:w="5940" w:type="dxa"/>
          </w:tcPr>
          <w:p w14:paraId="0B4131E2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5F2371E8" w14:textId="72FF5121" w:rsidR="00244CC1" w:rsidRPr="00C97CAD" w:rsidRDefault="00FF4F63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4F63">
              <w:rPr>
                <w:rFonts w:ascii="Angsana New" w:hAnsi="Angsana New"/>
                <w:sz w:val="30"/>
                <w:szCs w:val="30"/>
                <w:cs/>
                <w:lang w:val="en-US"/>
              </w:rPr>
              <w:t>706</w:t>
            </w:r>
          </w:p>
        </w:tc>
        <w:tc>
          <w:tcPr>
            <w:tcW w:w="270" w:type="dxa"/>
            <w:vAlign w:val="bottom"/>
          </w:tcPr>
          <w:p w14:paraId="6DD5C412" w14:textId="77777777" w:rsidR="00244CC1" w:rsidRPr="00C97CA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CCFCADE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1,87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6746E" w:rsidRPr="00C97CAD" w14:paraId="00DB609D" w14:textId="77777777" w:rsidTr="00730A98">
        <w:tc>
          <w:tcPr>
            <w:tcW w:w="5940" w:type="dxa"/>
          </w:tcPr>
          <w:p w14:paraId="432B048F" w14:textId="77777777" w:rsidR="0066746E" w:rsidRPr="00C97CAD" w:rsidRDefault="0066746E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45AA7DB" w14:textId="77777777" w:rsidR="0066746E" w:rsidRPr="00FF4F63" w:rsidRDefault="0066746E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E66876" w14:textId="77777777" w:rsidR="0066746E" w:rsidRPr="00C97CAD" w:rsidRDefault="0066746E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6421990" w14:textId="77777777" w:rsidR="0066746E" w:rsidRPr="00902AB1" w:rsidRDefault="0066746E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4CC1" w:rsidRPr="000D6BCA" w14:paraId="129395CC" w14:textId="77777777" w:rsidTr="00730A98">
        <w:tc>
          <w:tcPr>
            <w:tcW w:w="5940" w:type="dxa"/>
          </w:tcPr>
          <w:p w14:paraId="348035C1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</w:t>
            </w: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(ต่อ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9AF20C" w14:textId="77777777" w:rsidR="00244CC1" w:rsidRPr="00902AB1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449466" w14:textId="77777777" w:rsidR="00244CC1" w:rsidRPr="00C97CA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FDBEF5" w14:textId="77777777" w:rsidR="00244CC1" w:rsidRPr="000D6BCA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4CC1" w:rsidRPr="000D6BCA" w14:paraId="6B047A48" w14:textId="77777777" w:rsidTr="00730A98">
        <w:tc>
          <w:tcPr>
            <w:tcW w:w="5940" w:type="dxa"/>
          </w:tcPr>
          <w:p w14:paraId="22441487" w14:textId="30F7755E" w:rsidR="00244CC1" w:rsidRPr="00B71816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28D43631" w14:textId="5798BD58" w:rsidR="00244CC1" w:rsidRPr="00902AB1" w:rsidRDefault="00FF4F63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4F63">
              <w:rPr>
                <w:rFonts w:ascii="Angsana New" w:hAnsi="Angsana New"/>
                <w:sz w:val="30"/>
                <w:szCs w:val="30"/>
                <w:cs/>
                <w:lang w:val="en-US"/>
              </w:rPr>
              <w:t>528</w:t>
            </w:r>
          </w:p>
        </w:tc>
        <w:tc>
          <w:tcPr>
            <w:tcW w:w="270" w:type="dxa"/>
            <w:vAlign w:val="bottom"/>
          </w:tcPr>
          <w:p w14:paraId="702FC3A6" w14:textId="77777777" w:rsidR="00244CC1" w:rsidRPr="00C97CA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71ACF0" w14:textId="205E58A3" w:rsidR="00244CC1" w:rsidRPr="000D6BCA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44CC1" w:rsidRPr="00C97CAD" w14:paraId="5BFD9248" w14:textId="77777777" w:rsidTr="00730A98">
        <w:tc>
          <w:tcPr>
            <w:tcW w:w="5940" w:type="dxa"/>
          </w:tcPr>
          <w:p w14:paraId="42E66FF4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1D61AA00" w14:textId="7862CD0F" w:rsidR="00244CC1" w:rsidRPr="00841481" w:rsidRDefault="00FF4F63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4F6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6C38AFB" w14:textId="77777777" w:rsidR="00244CC1" w:rsidRPr="00C97CA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B795E0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3,959</w:t>
            </w:r>
          </w:p>
        </w:tc>
      </w:tr>
      <w:tr w:rsidR="00244CC1" w:rsidRPr="00C97CAD" w14:paraId="66CC5358" w14:textId="77777777" w:rsidTr="00730A98">
        <w:tc>
          <w:tcPr>
            <w:tcW w:w="5940" w:type="dxa"/>
          </w:tcPr>
          <w:p w14:paraId="29E1C12E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54BCC033" w14:textId="1CF508E3" w:rsidR="00244CC1" w:rsidRPr="00841481" w:rsidRDefault="00FF4F63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4F63">
              <w:rPr>
                <w:rFonts w:ascii="Angsana New" w:hAnsi="Angsana New"/>
                <w:sz w:val="30"/>
                <w:szCs w:val="30"/>
                <w:cs/>
                <w:lang w:val="en-US"/>
              </w:rPr>
              <w:t>716</w:t>
            </w:r>
          </w:p>
        </w:tc>
        <w:tc>
          <w:tcPr>
            <w:tcW w:w="270" w:type="dxa"/>
            <w:vAlign w:val="bottom"/>
          </w:tcPr>
          <w:p w14:paraId="68265119" w14:textId="77777777" w:rsidR="00244CC1" w:rsidRPr="00C97CA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020D7E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</w:tr>
      <w:tr w:rsidR="00244CC1" w:rsidRPr="00C97CAD" w14:paraId="3CA12BE5" w14:textId="77777777" w:rsidTr="00730A98">
        <w:tc>
          <w:tcPr>
            <w:tcW w:w="5940" w:type="dxa"/>
          </w:tcPr>
          <w:p w14:paraId="47A63621" w14:textId="77777777" w:rsidR="00244CC1" w:rsidRPr="00C97CAD" w:rsidRDefault="00244CC1" w:rsidP="00244CC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4E775DB0" w14:textId="2F668F7F" w:rsidR="00244CC1" w:rsidRPr="00C97CAD" w:rsidRDefault="00177F6D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F6D">
              <w:rPr>
                <w:rFonts w:ascii="Angsana New" w:hAnsi="Angsana New"/>
                <w:sz w:val="30"/>
                <w:szCs w:val="30"/>
                <w:cs/>
                <w:lang w:val="en-US"/>
              </w:rPr>
              <w:t>14</w:t>
            </w:r>
            <w:r w:rsidRPr="00177F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7F6D">
              <w:rPr>
                <w:rFonts w:ascii="Angsana New" w:hAnsi="Angsana New"/>
                <w:sz w:val="30"/>
                <w:szCs w:val="30"/>
                <w:cs/>
                <w:lang w:val="en-US"/>
              </w:rPr>
              <w:t>328</w:t>
            </w:r>
          </w:p>
        </w:tc>
        <w:tc>
          <w:tcPr>
            <w:tcW w:w="270" w:type="dxa"/>
            <w:vAlign w:val="bottom"/>
          </w:tcPr>
          <w:p w14:paraId="545210A3" w14:textId="77777777" w:rsidR="00244CC1" w:rsidRPr="00C97CAD" w:rsidRDefault="00244CC1" w:rsidP="00244CC1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55260A" w14:textId="77777777" w:rsidR="00244CC1" w:rsidRPr="00C97CAD" w:rsidRDefault="00244CC1" w:rsidP="00244CC1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13,781</w:t>
            </w:r>
          </w:p>
        </w:tc>
      </w:tr>
    </w:tbl>
    <w:p w14:paraId="22F3D069" w14:textId="7E8EFEF1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B83010" w:rsidRPr="00E301AC" w14:paraId="37BD3281" w14:textId="77777777" w:rsidTr="00E011DE">
        <w:trPr>
          <w:tblHeader/>
        </w:trPr>
        <w:tc>
          <w:tcPr>
            <w:tcW w:w="6210" w:type="dxa"/>
          </w:tcPr>
          <w:p w14:paraId="1480AE4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7A9CA28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E301AC" w14:paraId="7879B229" w14:textId="77777777" w:rsidTr="00E011DE">
        <w:trPr>
          <w:tblHeader/>
        </w:trPr>
        <w:tc>
          <w:tcPr>
            <w:tcW w:w="6210" w:type="dxa"/>
          </w:tcPr>
          <w:p w14:paraId="70474DC3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7F15F1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B83010" w:rsidRPr="00E301AC" w14:paraId="56DC6524" w14:textId="77777777" w:rsidTr="00E011DE">
        <w:trPr>
          <w:tblHeader/>
        </w:trPr>
        <w:tc>
          <w:tcPr>
            <w:tcW w:w="6210" w:type="dxa"/>
          </w:tcPr>
          <w:p w14:paraId="6FB4D996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80C31BA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83010" w:rsidRPr="00E301AC" w14:paraId="2D3B75C1" w14:textId="77777777" w:rsidTr="00E011DE">
        <w:trPr>
          <w:tblHeader/>
        </w:trPr>
        <w:tc>
          <w:tcPr>
            <w:tcW w:w="6210" w:type="dxa"/>
          </w:tcPr>
          <w:p w14:paraId="6020F53C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CF2DC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4DADC99F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F1CC197" w14:textId="55C4AC35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E011D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83010" w:rsidRPr="00E301AC" w14:paraId="30F5B82D" w14:textId="77777777" w:rsidTr="00E011DE">
        <w:trPr>
          <w:tblHeader/>
        </w:trPr>
        <w:tc>
          <w:tcPr>
            <w:tcW w:w="6210" w:type="dxa"/>
          </w:tcPr>
          <w:p w14:paraId="5D2133EB" w14:textId="27C4334D" w:rsidR="00B83010" w:rsidRPr="00E011DE" w:rsidRDefault="00CE207B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20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คงเหลื</w:t>
            </w:r>
            <w:r w:rsidR="00E01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5DD1B129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50865639" w14:textId="77777777" w:rsidR="00B83010" w:rsidRPr="00CE4242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CA6AADD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83010" w:rsidRPr="00E301AC" w14:paraId="5702B8F4" w14:textId="77777777" w:rsidTr="00E011DE">
        <w:trPr>
          <w:tblHeader/>
        </w:trPr>
        <w:tc>
          <w:tcPr>
            <w:tcW w:w="6210" w:type="dxa"/>
          </w:tcPr>
          <w:p w14:paraId="5DA772A8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E68ED7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E301AC" w14:paraId="36950A6A" w14:textId="77777777" w:rsidTr="00730A98">
        <w:tc>
          <w:tcPr>
            <w:tcW w:w="6210" w:type="dxa"/>
          </w:tcPr>
          <w:p w14:paraId="1E7E436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CEBB8CD" w14:textId="77777777" w:rsidR="00B83010" w:rsidRPr="00E301AC" w:rsidRDefault="00B83010" w:rsidP="00730A9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1D8523" w14:textId="77777777" w:rsidR="00B83010" w:rsidRPr="00E301AC" w:rsidRDefault="00B83010" w:rsidP="00730A9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896283" w14:textId="77777777" w:rsidR="00B83010" w:rsidRPr="00E301AC" w:rsidRDefault="00B83010" w:rsidP="00730A9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3010" w:rsidRPr="00E301AC" w14:paraId="4D292898" w14:textId="77777777" w:rsidTr="00730A98">
        <w:tc>
          <w:tcPr>
            <w:tcW w:w="6210" w:type="dxa"/>
          </w:tcPr>
          <w:p w14:paraId="0EBD61A6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257C851" w14:textId="64B12625" w:rsidR="00B83010" w:rsidRPr="00E301AC" w:rsidRDefault="00FF4F63" w:rsidP="00730A9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4F6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396</w:t>
            </w:r>
            <w:r w:rsidRPr="00FF4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F4F6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775</w:t>
            </w:r>
          </w:p>
        </w:tc>
        <w:tc>
          <w:tcPr>
            <w:tcW w:w="284" w:type="dxa"/>
          </w:tcPr>
          <w:p w14:paraId="4CAC88F1" w14:textId="77777777" w:rsidR="00B83010" w:rsidRPr="00E301AC" w:rsidRDefault="00B83010" w:rsidP="00730A9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20E6443" w14:textId="77777777" w:rsidR="00B83010" w:rsidRPr="00E301AC" w:rsidRDefault="00B83010" w:rsidP="00730A9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306,892</w:t>
            </w:r>
          </w:p>
        </w:tc>
      </w:tr>
      <w:tr w:rsidR="006A0F3C" w:rsidRPr="00E301AC" w14:paraId="1BF4630E" w14:textId="77777777" w:rsidTr="00730A98">
        <w:tc>
          <w:tcPr>
            <w:tcW w:w="6210" w:type="dxa"/>
          </w:tcPr>
          <w:p w14:paraId="3F072948" w14:textId="77777777" w:rsidR="006A0F3C" w:rsidRPr="00E301AC" w:rsidRDefault="006A0F3C" w:rsidP="006A0F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0C795BC" w14:textId="0EAC6310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84" w:type="dxa"/>
          </w:tcPr>
          <w:p w14:paraId="53C81A53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EA6B180" w14:textId="77777777" w:rsidR="006A0F3C" w:rsidRPr="00E301AC" w:rsidRDefault="006A0F3C" w:rsidP="006A0F3C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6A0F3C" w:rsidRPr="00E301AC" w14:paraId="0676AE6E" w14:textId="77777777" w:rsidTr="00730A98">
        <w:tc>
          <w:tcPr>
            <w:tcW w:w="6210" w:type="dxa"/>
          </w:tcPr>
          <w:p w14:paraId="0988C49D" w14:textId="77777777" w:rsidR="006A0F3C" w:rsidRPr="00E301AC" w:rsidRDefault="006A0F3C" w:rsidP="006A0F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B7B2C" w14:textId="0B5B2F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4F6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503</w:t>
            </w:r>
            <w:r w:rsidRPr="00FF4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284" w:type="dxa"/>
          </w:tcPr>
          <w:p w14:paraId="0AE13369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C7DF03F" w14:textId="77777777" w:rsidR="006A0F3C" w:rsidRPr="00E301AC" w:rsidRDefault="006A0F3C" w:rsidP="006A0F3C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734,40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A0F3C" w:rsidRPr="00E301AC" w14:paraId="29D95804" w14:textId="77777777" w:rsidTr="00730A98">
        <w:trPr>
          <w:trHeight w:val="49"/>
        </w:trPr>
        <w:tc>
          <w:tcPr>
            <w:tcW w:w="6210" w:type="dxa"/>
          </w:tcPr>
          <w:p w14:paraId="120E6A16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88357" w14:textId="2C8E8675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4F6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900</w:t>
            </w:r>
            <w:r w:rsidRPr="00FF4F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F4F6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092</w:t>
            </w:r>
          </w:p>
        </w:tc>
        <w:tc>
          <w:tcPr>
            <w:tcW w:w="284" w:type="dxa"/>
            <w:shd w:val="clear" w:color="auto" w:fill="auto"/>
          </w:tcPr>
          <w:p w14:paraId="37A38709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235D" w14:textId="77777777" w:rsidR="006A0F3C" w:rsidRPr="00E301AC" w:rsidRDefault="006A0F3C" w:rsidP="006A0F3C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1,041,307</w:t>
            </w:r>
          </w:p>
        </w:tc>
      </w:tr>
      <w:tr w:rsidR="006A0F3C" w:rsidRPr="00E301AC" w14:paraId="1A6BE1D7" w14:textId="77777777" w:rsidTr="00730A98">
        <w:trPr>
          <w:trHeight w:val="49"/>
        </w:trPr>
        <w:tc>
          <w:tcPr>
            <w:tcW w:w="6210" w:type="dxa"/>
          </w:tcPr>
          <w:p w14:paraId="121251E5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DC79C2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C37F0D4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291EB75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3C3D5B01" w14:textId="77777777" w:rsidTr="00730A98">
        <w:trPr>
          <w:trHeight w:val="49"/>
        </w:trPr>
        <w:tc>
          <w:tcPr>
            <w:tcW w:w="6210" w:type="dxa"/>
          </w:tcPr>
          <w:p w14:paraId="37C3C428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C48FE35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74D22A0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5363933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0E7B56BE" w14:textId="77777777" w:rsidTr="00730A98">
        <w:trPr>
          <w:trHeight w:val="49"/>
        </w:trPr>
        <w:tc>
          <w:tcPr>
            <w:tcW w:w="6210" w:type="dxa"/>
          </w:tcPr>
          <w:p w14:paraId="3566957B" w14:textId="0726FE5C" w:rsidR="006A0F3C" w:rsidRPr="00FF4F63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3B8161F5" w14:textId="23178DF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4F6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FF4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F4F6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152</w:t>
            </w:r>
          </w:p>
        </w:tc>
        <w:tc>
          <w:tcPr>
            <w:tcW w:w="284" w:type="dxa"/>
            <w:shd w:val="clear" w:color="auto" w:fill="auto"/>
          </w:tcPr>
          <w:p w14:paraId="6D97B869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08A8E20" w14:textId="053A0A51" w:rsidR="006A0F3C" w:rsidRPr="00E301AC" w:rsidRDefault="006A0F3C" w:rsidP="006A0F3C">
            <w:pPr>
              <w:tabs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A0F3C" w:rsidRPr="00E301AC" w14:paraId="76F1CC88" w14:textId="77777777" w:rsidTr="00730A98">
        <w:tc>
          <w:tcPr>
            <w:tcW w:w="6210" w:type="dxa"/>
          </w:tcPr>
          <w:p w14:paraId="18D90A69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97117D7" w14:textId="187AF156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4F6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FF4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284" w:type="dxa"/>
          </w:tcPr>
          <w:p w14:paraId="62AC67B3" w14:textId="77777777" w:rsidR="006A0F3C" w:rsidRPr="00E301AC" w:rsidRDefault="006A0F3C" w:rsidP="006A0F3C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B131AA4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A0F3C" w:rsidRPr="00E301AC" w14:paraId="6303230B" w14:textId="77777777" w:rsidTr="00730A98">
        <w:tc>
          <w:tcPr>
            <w:tcW w:w="6210" w:type="dxa"/>
          </w:tcPr>
          <w:p w14:paraId="35407E2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3BA98" w14:textId="02642CCE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1,859</w:t>
            </w:r>
          </w:p>
        </w:tc>
        <w:tc>
          <w:tcPr>
            <w:tcW w:w="284" w:type="dxa"/>
          </w:tcPr>
          <w:p w14:paraId="0989FD56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DC894DA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</w:tr>
      <w:tr w:rsidR="006A0F3C" w:rsidRPr="00E301AC" w14:paraId="7BA0ACC5" w14:textId="77777777" w:rsidTr="00730A98">
        <w:trPr>
          <w:trHeight w:val="49"/>
        </w:trPr>
        <w:tc>
          <w:tcPr>
            <w:tcW w:w="6210" w:type="dxa"/>
          </w:tcPr>
          <w:p w14:paraId="0A645183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7D360" w14:textId="0FAF29A2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4F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4,481</w:t>
            </w:r>
          </w:p>
        </w:tc>
        <w:tc>
          <w:tcPr>
            <w:tcW w:w="284" w:type="dxa"/>
            <w:shd w:val="clear" w:color="auto" w:fill="auto"/>
          </w:tcPr>
          <w:p w14:paraId="6C94D9F9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B05F7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6A0F3C" w:rsidRPr="00E301AC" w14:paraId="478F24D2" w14:textId="77777777" w:rsidTr="00730A98">
        <w:trPr>
          <w:trHeight w:val="269"/>
        </w:trPr>
        <w:tc>
          <w:tcPr>
            <w:tcW w:w="6210" w:type="dxa"/>
          </w:tcPr>
          <w:p w14:paraId="5E10EBD0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A337A48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3E6EF54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D7834D2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A0F3C" w:rsidRPr="00E301AC" w14:paraId="1FD8EE2B" w14:textId="77777777" w:rsidTr="00730A98">
        <w:tc>
          <w:tcPr>
            <w:tcW w:w="6210" w:type="dxa"/>
          </w:tcPr>
          <w:p w14:paraId="59845F88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440" w:type="dxa"/>
            <w:shd w:val="clear" w:color="auto" w:fill="auto"/>
          </w:tcPr>
          <w:p w14:paraId="4651DD0A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D99B368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1C847067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020480F5" w14:textId="77777777" w:rsidTr="00730A98">
        <w:tc>
          <w:tcPr>
            <w:tcW w:w="6210" w:type="dxa"/>
          </w:tcPr>
          <w:p w14:paraId="6035BDC9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8BEC3E1" w14:textId="53B99604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F4F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98,074</w:t>
            </w:r>
          </w:p>
        </w:tc>
        <w:tc>
          <w:tcPr>
            <w:tcW w:w="284" w:type="dxa"/>
            <w:shd w:val="clear" w:color="auto" w:fill="auto"/>
          </w:tcPr>
          <w:p w14:paraId="196D4BE2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104D8F9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6E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96</w:t>
            </w:r>
            <w:r w:rsidRPr="00CD06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06E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959</w:t>
            </w:r>
          </w:p>
        </w:tc>
      </w:tr>
      <w:tr w:rsidR="006A0F3C" w:rsidRPr="00E301AC" w14:paraId="737DC8D4" w14:textId="77777777" w:rsidTr="00730A98">
        <w:tc>
          <w:tcPr>
            <w:tcW w:w="6210" w:type="dxa"/>
          </w:tcPr>
          <w:p w14:paraId="0830D2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440" w:type="dxa"/>
          </w:tcPr>
          <w:p w14:paraId="540144A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FB331E7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8E3B18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A0F3C" w:rsidRPr="007653E7" w14:paraId="04EA8B45" w14:textId="77777777" w:rsidTr="00730A98">
        <w:tc>
          <w:tcPr>
            <w:tcW w:w="6210" w:type="dxa"/>
          </w:tcPr>
          <w:p w14:paraId="3B8E674D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1DB93B" w14:textId="06E1C54C" w:rsidR="006A0F3C" w:rsidRPr="00FF4F63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F4F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105,414</w:t>
            </w:r>
          </w:p>
        </w:tc>
        <w:tc>
          <w:tcPr>
            <w:tcW w:w="284" w:type="dxa"/>
          </w:tcPr>
          <w:p w14:paraId="4C57F87B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5E45DAC" w14:textId="77777777" w:rsidR="006A0F3C" w:rsidRPr="007653E7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21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136,952</w:t>
            </w:r>
          </w:p>
        </w:tc>
      </w:tr>
      <w:tr w:rsidR="006A0F3C" w:rsidRPr="00E301AC" w14:paraId="5616CF76" w14:textId="77777777" w:rsidTr="00730A98">
        <w:tc>
          <w:tcPr>
            <w:tcW w:w="6210" w:type="dxa"/>
          </w:tcPr>
          <w:p w14:paraId="34ED8C3E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829E68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7D0E14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A91CA9D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1EE6C6AA" w14:textId="77777777" w:rsidTr="00730A98">
        <w:tc>
          <w:tcPr>
            <w:tcW w:w="6210" w:type="dxa"/>
          </w:tcPr>
          <w:p w14:paraId="4421C7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5EE86C61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92AC0B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6DEDD91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55A658BF" w14:textId="77777777" w:rsidTr="00730A98">
        <w:tc>
          <w:tcPr>
            <w:tcW w:w="6210" w:type="dxa"/>
          </w:tcPr>
          <w:p w14:paraId="16602A1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023AC4DE" w14:textId="64F42C76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4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94,911</w:t>
            </w:r>
          </w:p>
        </w:tc>
        <w:tc>
          <w:tcPr>
            <w:tcW w:w="284" w:type="dxa"/>
          </w:tcPr>
          <w:p w14:paraId="239F2156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ACEABEC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102,113</w:t>
            </w:r>
          </w:p>
        </w:tc>
      </w:tr>
      <w:tr w:rsidR="006A0F3C" w:rsidRPr="00E301AC" w14:paraId="2E6DA362" w14:textId="77777777" w:rsidTr="00730A98">
        <w:tc>
          <w:tcPr>
            <w:tcW w:w="6210" w:type="dxa"/>
          </w:tcPr>
          <w:p w14:paraId="69A773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8000C1F" w14:textId="3B65DB95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4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6,921</w:t>
            </w:r>
          </w:p>
        </w:tc>
        <w:tc>
          <w:tcPr>
            <w:tcW w:w="284" w:type="dxa"/>
          </w:tcPr>
          <w:p w14:paraId="14DDDA5B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E0E876A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8,875</w:t>
            </w:r>
          </w:p>
        </w:tc>
      </w:tr>
      <w:tr w:rsidR="006A0F3C" w:rsidRPr="00E301AC" w14:paraId="4F236B4F" w14:textId="77777777" w:rsidTr="00730A98">
        <w:tc>
          <w:tcPr>
            <w:tcW w:w="6210" w:type="dxa"/>
          </w:tcPr>
          <w:p w14:paraId="3F21B115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33B3D" w14:textId="2EB80FBD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4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4,374</w:t>
            </w:r>
          </w:p>
        </w:tc>
        <w:tc>
          <w:tcPr>
            <w:tcW w:w="284" w:type="dxa"/>
          </w:tcPr>
          <w:p w14:paraId="4D544703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350C3E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A0F3C" w:rsidRPr="00E301AC" w14:paraId="1774A665" w14:textId="77777777" w:rsidTr="00730A98">
        <w:trPr>
          <w:trHeight w:val="49"/>
        </w:trPr>
        <w:tc>
          <w:tcPr>
            <w:tcW w:w="6210" w:type="dxa"/>
          </w:tcPr>
          <w:p w14:paraId="1CD885CD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1C39E" w14:textId="1B25EC18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F4F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106,206</w:t>
            </w:r>
          </w:p>
        </w:tc>
        <w:tc>
          <w:tcPr>
            <w:tcW w:w="284" w:type="dxa"/>
            <w:shd w:val="clear" w:color="auto" w:fill="auto"/>
          </w:tcPr>
          <w:p w14:paraId="280A5C71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91EF0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516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124,280</w:t>
            </w:r>
          </w:p>
        </w:tc>
      </w:tr>
    </w:tbl>
    <w:p w14:paraId="4ED76999" w14:textId="77777777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43D7DFD" w14:textId="0DD7278A" w:rsidR="00302122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B83010" w:rsidRPr="00754170" w14:paraId="641C8873" w14:textId="77777777" w:rsidTr="00730A98">
        <w:trPr>
          <w:tblHeader/>
        </w:trPr>
        <w:tc>
          <w:tcPr>
            <w:tcW w:w="3415" w:type="pct"/>
          </w:tcPr>
          <w:p w14:paraId="50102E76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346BA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D0997" w14:textId="77777777" w:rsidR="00B83010" w:rsidRPr="0075417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50" w:type="pct"/>
          </w:tcPr>
          <w:p w14:paraId="6975AC49" w14:textId="77777777" w:rsidR="00B83010" w:rsidRPr="00754170" w:rsidRDefault="00B83010" w:rsidP="00730A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25F62D4" w14:textId="77777777" w:rsidR="00B8301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05F57F4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4BDE58F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83010" w:rsidRPr="00754170" w14:paraId="20F82CAA" w14:textId="77777777" w:rsidTr="00730A98">
        <w:trPr>
          <w:tblHeader/>
        </w:trPr>
        <w:tc>
          <w:tcPr>
            <w:tcW w:w="3415" w:type="pct"/>
          </w:tcPr>
          <w:p w14:paraId="35AB826A" w14:textId="77777777" w:rsidR="00B83010" w:rsidRPr="00754170" w:rsidRDefault="00B83010" w:rsidP="00730A9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B6DFCC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5B44CEE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010" w:rsidRPr="002C4EBE" w14:paraId="0DB63831" w14:textId="77777777" w:rsidTr="00730A98">
        <w:trPr>
          <w:tblHeader/>
        </w:trPr>
        <w:tc>
          <w:tcPr>
            <w:tcW w:w="3415" w:type="pct"/>
          </w:tcPr>
          <w:p w14:paraId="6BD6464E" w14:textId="49668EBD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E011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14:paraId="1654024B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2FE8B6B6" w14:textId="33222D14" w:rsidR="00B83010" w:rsidRPr="002C4EBE" w:rsidRDefault="00D66C79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D66C79">
              <w:rPr>
                <w:rFonts w:ascii="Angsana New" w:hAnsi="Angsana New"/>
                <w:sz w:val="30"/>
                <w:szCs w:val="30"/>
              </w:rPr>
              <w:t>45,736</w:t>
            </w:r>
          </w:p>
        </w:tc>
      </w:tr>
      <w:tr w:rsidR="00B83010" w:rsidRPr="002C4EBE" w14:paraId="57C9AF61" w14:textId="77777777" w:rsidTr="00730A98">
        <w:trPr>
          <w:tblHeader/>
        </w:trPr>
        <w:tc>
          <w:tcPr>
            <w:tcW w:w="3415" w:type="pct"/>
          </w:tcPr>
          <w:p w14:paraId="22965BA3" w14:textId="77777777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7D4639A7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A1EB9C7" w14:textId="3398BBEC" w:rsidR="00B83010" w:rsidRPr="002C4EBE" w:rsidRDefault="00D66C79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D66C79">
              <w:rPr>
                <w:rFonts w:ascii="Angsana New" w:hAnsi="Angsana New"/>
                <w:sz w:val="30"/>
                <w:szCs w:val="30"/>
              </w:rPr>
              <w:t>(76)</w:t>
            </w:r>
          </w:p>
        </w:tc>
      </w:tr>
    </w:tbl>
    <w:p w14:paraId="37C49E0E" w14:textId="77777777" w:rsidR="00244CC1" w:rsidRDefault="00244CC1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244CC1" w:rsidSect="009F449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2"/>
          <w:cols w:space="737"/>
        </w:sect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1A1351">
          <w:pgSz w:w="11909" w:h="16834" w:code="9"/>
          <w:pgMar w:top="691" w:right="1152" w:bottom="576" w:left="1152" w:header="720" w:footer="720" w:gutter="0"/>
          <w:cols w:space="737"/>
        </w:sectPr>
      </w:pPr>
    </w:p>
    <w:p w14:paraId="35273BB9" w14:textId="4BF8B0FE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</w:t>
      </w:r>
      <w:r w:rsidR="002142D8">
        <w:rPr>
          <w:rFonts w:ascii="Angsana New" w:eastAsia="Calibri" w:hAnsi="Angsana New" w:hint="cs"/>
          <w:sz w:val="30"/>
          <w:szCs w:val="30"/>
          <w:cs/>
          <w:lang w:val="en-US"/>
        </w:rPr>
        <w:t>ด</w:t>
      </w:r>
      <w:r w:rsidR="00DD25E7">
        <w:rPr>
          <w:rFonts w:ascii="Angsana New" w:eastAsia="Calibri" w:hAnsi="Angsana New" w:hint="cs"/>
          <w:sz w:val="30"/>
          <w:szCs w:val="30"/>
          <w:cs/>
          <w:lang w:val="en-US"/>
        </w:rPr>
        <w:t>สามเดือน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1996">
        <w:rPr>
          <w:rFonts w:ascii="Angsana New" w:hAnsi="Angsana New"/>
          <w:sz w:val="30"/>
          <w:szCs w:val="30"/>
          <w:lang w:val="en-US"/>
        </w:rPr>
        <w:t>3</w:t>
      </w:r>
      <w:r w:rsidR="00DD25E7">
        <w:rPr>
          <w:rFonts w:ascii="Angsana New" w:hAnsi="Angsana New"/>
          <w:sz w:val="30"/>
          <w:szCs w:val="30"/>
          <w:lang w:val="en-US"/>
        </w:rPr>
        <w:t xml:space="preserve">0 </w:t>
      </w:r>
      <w:r w:rsidR="00DD25E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2142D8">
        <w:rPr>
          <w:rFonts w:ascii="Angsana New" w:hAnsi="Angsana New"/>
          <w:sz w:val="30"/>
          <w:szCs w:val="30"/>
          <w:lang w:val="en-US"/>
        </w:rPr>
        <w:t>256</w:t>
      </w:r>
      <w:r w:rsidR="00DD25E7">
        <w:rPr>
          <w:rFonts w:ascii="Angsana New" w:hAnsi="Angsana New"/>
          <w:sz w:val="30"/>
          <w:szCs w:val="30"/>
          <w:lang w:val="en-US"/>
        </w:rPr>
        <w:t>6</w:t>
      </w:r>
      <w:r w:rsidR="002142D8">
        <w:rPr>
          <w:rFonts w:ascii="Angsana New" w:hAnsi="Angsana New"/>
          <w:sz w:val="30"/>
          <w:szCs w:val="30"/>
          <w:lang w:val="en-US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DD25E7">
        <w:rPr>
          <w:rFonts w:ascii="Angsana New" w:hAnsi="Angsana New"/>
          <w:sz w:val="30"/>
          <w:szCs w:val="30"/>
          <w:lang w:val="en-US"/>
        </w:rPr>
        <w:t>5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EAADE3C" w:rsidR="002D2D78" w:rsidRPr="00DD25E7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DD25E7" w:rsidRPr="00EA4EF7" w14:paraId="5A402D92" w14:textId="77777777" w:rsidTr="00730A98">
        <w:tc>
          <w:tcPr>
            <w:tcW w:w="3510" w:type="dxa"/>
            <w:vAlign w:val="bottom"/>
          </w:tcPr>
          <w:p w14:paraId="5E4050A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64638DB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DD25E7" w:rsidRPr="00EA4EF7" w14:paraId="1E58F227" w14:textId="77777777" w:rsidTr="00730A98">
        <w:tc>
          <w:tcPr>
            <w:tcW w:w="3510" w:type="dxa"/>
            <w:vAlign w:val="bottom"/>
          </w:tcPr>
          <w:p w14:paraId="6B212B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90C78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743FB2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0626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50E9CA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C9C3909" w14:textId="28F32282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2044F90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112EE9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25E7" w:rsidRPr="00EA4EF7" w14:paraId="31B66015" w14:textId="77777777" w:rsidTr="00730A98">
        <w:tc>
          <w:tcPr>
            <w:tcW w:w="3510" w:type="dxa"/>
            <w:vAlign w:val="bottom"/>
          </w:tcPr>
          <w:p w14:paraId="554E71F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สาม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87694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D7732F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20EA77C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0215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10E845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F73C5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4BD2CDC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12DA5B5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F3AFD1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0C9B1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1FA6E10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013A64D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CDFD33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1B750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509A346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6D9EF1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</w:tr>
      <w:tr w:rsidR="00DD25E7" w:rsidRPr="00EA4EF7" w14:paraId="4D78372C" w14:textId="77777777" w:rsidTr="00730A98">
        <w:tc>
          <w:tcPr>
            <w:tcW w:w="3510" w:type="dxa"/>
            <w:vAlign w:val="bottom"/>
          </w:tcPr>
          <w:p w14:paraId="3C90E2D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1D5B2A7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DD25E7" w:rsidRPr="00EA4EF7" w14:paraId="1EAB88BA" w14:textId="77777777" w:rsidTr="00730A98">
        <w:tc>
          <w:tcPr>
            <w:tcW w:w="3510" w:type="dxa"/>
            <w:vAlign w:val="bottom"/>
          </w:tcPr>
          <w:p w14:paraId="17E9721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9E345" w14:textId="1F2A9715" w:rsidR="00DD25E7" w:rsidRPr="00EA4EF7" w:rsidRDefault="00074B65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74B65">
              <w:rPr>
                <w:rFonts w:ascii="Angsana New" w:eastAsia="Calibri" w:hAnsi="Angsana New"/>
                <w:sz w:val="26"/>
                <w:szCs w:val="26"/>
                <w:lang w:val="en-US"/>
              </w:rPr>
              <w:t>707,09</w:t>
            </w:r>
            <w:r w:rsidR="00CA2F78"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920B9E3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8821FE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760,01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2C8CCFA9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075DB0" w14:textId="5EF3EA75" w:rsidR="00DD25E7" w:rsidRPr="00EA4EF7" w:rsidRDefault="00074B65" w:rsidP="00DD25E7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74B65">
              <w:rPr>
                <w:rFonts w:ascii="Angsana New" w:eastAsia="Calibri" w:hAnsi="Angsana New"/>
                <w:sz w:val="26"/>
                <w:szCs w:val="26"/>
                <w:lang w:val="en-US"/>
              </w:rPr>
              <w:t>1,151,49</w:t>
            </w:r>
            <w:r w:rsidR="00CA2F78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2A1F3DF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1557B4" w14:textId="77777777" w:rsidR="00DD25E7" w:rsidRPr="00EA4EF7" w:rsidRDefault="00DD25E7" w:rsidP="00DD25E7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1,149,560</w:t>
            </w:r>
          </w:p>
        </w:tc>
        <w:tc>
          <w:tcPr>
            <w:tcW w:w="270" w:type="dxa"/>
            <w:vAlign w:val="bottom"/>
          </w:tcPr>
          <w:p w14:paraId="3FD255E1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358025" w14:textId="1933EA89" w:rsidR="00DD25E7" w:rsidRPr="00EA4EF7" w:rsidRDefault="00074B65" w:rsidP="00DD25E7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74B65">
              <w:rPr>
                <w:rFonts w:ascii="Angsana New" w:eastAsia="Calibri" w:hAnsi="Angsana New"/>
                <w:sz w:val="26"/>
                <w:szCs w:val="26"/>
                <w:lang w:val="en-US"/>
              </w:rPr>
              <w:t>238,016</w:t>
            </w:r>
          </w:p>
        </w:tc>
        <w:tc>
          <w:tcPr>
            <w:tcW w:w="270" w:type="dxa"/>
            <w:vAlign w:val="bottom"/>
          </w:tcPr>
          <w:p w14:paraId="3681B208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897A54B" w14:textId="77777777" w:rsidR="00DD25E7" w:rsidRPr="00EA4EF7" w:rsidRDefault="00DD25E7" w:rsidP="00DD25E7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340,44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5CACE43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BB239C" w14:textId="4A1AA07A" w:rsidR="00DD25E7" w:rsidRPr="00EA4EF7" w:rsidRDefault="00074B65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74B65">
              <w:rPr>
                <w:rFonts w:ascii="Angsana New" w:eastAsia="Calibri" w:hAnsi="Angsana New"/>
                <w:sz w:val="26"/>
                <w:szCs w:val="26"/>
                <w:lang w:val="en-US"/>
              </w:rPr>
              <w:t>2,096,60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79520284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37830E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34249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250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34249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02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</w:p>
        </w:tc>
      </w:tr>
      <w:tr w:rsidR="00DD25E7" w:rsidRPr="00EA4EF7" w14:paraId="0816D601" w14:textId="77777777" w:rsidTr="00730A98">
        <w:tc>
          <w:tcPr>
            <w:tcW w:w="3510" w:type="dxa"/>
            <w:vAlign w:val="bottom"/>
          </w:tcPr>
          <w:p w14:paraId="35A91CD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(ขาดทุน) 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C432B5" w14:textId="76E0AE00" w:rsidR="00DD25E7" w:rsidRPr="00EA4EF7" w:rsidRDefault="00CA2F78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A2F78">
              <w:rPr>
                <w:rFonts w:ascii="Angsana New" w:eastAsia="Calibri" w:hAnsi="Angsana New"/>
                <w:sz w:val="26"/>
                <w:szCs w:val="26"/>
                <w:lang w:val="en-US"/>
              </w:rPr>
              <w:t>58,602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DA11FD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F0CE49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24,57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2682EA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D790DEB" w14:textId="636CC799" w:rsidR="00DD25E7" w:rsidRPr="00EA4EF7" w:rsidRDefault="00CA2F78" w:rsidP="00DD25E7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A2F78">
              <w:rPr>
                <w:rFonts w:ascii="Angsana New" w:eastAsia="Calibri" w:hAnsi="Angsana New"/>
                <w:sz w:val="26"/>
                <w:szCs w:val="26"/>
                <w:lang w:val="en-US"/>
              </w:rPr>
              <w:t>172,579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17D215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E31DB6" w14:textId="77777777" w:rsidR="00DD25E7" w:rsidRPr="00EA4EF7" w:rsidRDefault="00DD25E7" w:rsidP="00DD25E7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88,04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F79DCA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6D43F3" w14:textId="5A82AC58" w:rsidR="00DD25E7" w:rsidRPr="00EA4EF7" w:rsidRDefault="00CA2F78" w:rsidP="00DD25E7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A2F78">
              <w:rPr>
                <w:rFonts w:ascii="Angsana New" w:eastAsia="Calibri" w:hAnsi="Angsana New"/>
                <w:sz w:val="26"/>
                <w:szCs w:val="26"/>
                <w:lang w:val="en-US"/>
              </w:rPr>
              <w:t>28,430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47486" w14:textId="77777777" w:rsidR="00DD25E7" w:rsidRPr="00EA4EF7" w:rsidRDefault="00DD25E7" w:rsidP="00DD25E7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C87422D" w14:textId="77777777" w:rsidR="00DD25E7" w:rsidRPr="00EA4EF7" w:rsidRDefault="00DD25E7" w:rsidP="00DD25E7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(22,9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90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0277C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BB3AA1" w14:textId="2D4B6DB0" w:rsidR="00DD25E7" w:rsidRPr="00EA4EF7" w:rsidRDefault="00CA2F78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A2F78">
              <w:rPr>
                <w:rFonts w:ascii="Angsana New" w:eastAsia="Calibri" w:hAnsi="Angsana New"/>
                <w:sz w:val="26"/>
                <w:szCs w:val="26"/>
                <w:lang w:val="en-US"/>
              </w:rPr>
              <w:t>259,611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C52B0C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114F2A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89,63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</w:p>
        </w:tc>
      </w:tr>
      <w:tr w:rsidR="00DD25E7" w:rsidRPr="00EA4EF7" w14:paraId="5A225791" w14:textId="77777777" w:rsidTr="00730A98">
        <w:tc>
          <w:tcPr>
            <w:tcW w:w="3510" w:type="dxa"/>
            <w:vAlign w:val="bottom"/>
          </w:tcPr>
          <w:p w14:paraId="6F1C8C5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42189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B5367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F81BA6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4978A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6BE9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98BF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0ABE4B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7213B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6B98D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D35AE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5523D5C" w14:textId="77777777" w:rsidR="00DD25E7" w:rsidRPr="00EA4EF7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08C12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DE78B28" w14:textId="43668A68" w:rsidR="00DD25E7" w:rsidRPr="00EA4EF7" w:rsidRDefault="00CA2F78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Pr="00CA2F78">
              <w:rPr>
                <w:rFonts w:ascii="Angsana New" w:eastAsia="Calibri" w:hAnsi="Angsana New"/>
                <w:sz w:val="26"/>
                <w:szCs w:val="26"/>
                <w:lang w:val="en-US"/>
              </w:rPr>
              <w:t>168,919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D22CD1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0DF2A4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(179,9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10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DD25E7" w:rsidRPr="00EA4EF7" w14:paraId="11C11020" w14:textId="77777777" w:rsidTr="00730A98">
        <w:tc>
          <w:tcPr>
            <w:tcW w:w="3510" w:type="dxa"/>
            <w:vAlign w:val="bottom"/>
          </w:tcPr>
          <w:p w14:paraId="7286354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1B702A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292D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AE48A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2666C5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8415236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FB8F66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9B9153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6FE506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BB215A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F5BF40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53B6BF68" w14:textId="77777777" w:rsidR="00DD25E7" w:rsidRPr="00EA4EF7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4D9EBB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34E41C" w14:textId="2A7BA5A2" w:rsidR="00DD25E7" w:rsidRPr="00EA4EF7" w:rsidRDefault="00074B65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74B65">
              <w:rPr>
                <w:rFonts w:ascii="Angsana New" w:eastAsia="Calibri" w:hAnsi="Angsana New"/>
                <w:sz w:val="26"/>
                <w:szCs w:val="26"/>
                <w:lang w:val="en-US"/>
              </w:rPr>
              <w:t>16,10</w:t>
            </w:r>
            <w:r w:rsidR="0075361D">
              <w:rPr>
                <w:rFonts w:ascii="Angsana New" w:eastAsia="Calibri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FE017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E484A3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9,676</w:t>
            </w:r>
          </w:p>
        </w:tc>
      </w:tr>
      <w:tr w:rsidR="00DD25E7" w:rsidRPr="00EA4EF7" w14:paraId="117D0D81" w14:textId="77777777" w:rsidTr="00730A98">
        <w:tc>
          <w:tcPr>
            <w:tcW w:w="3510" w:type="dxa"/>
            <w:vAlign w:val="bottom"/>
          </w:tcPr>
          <w:p w14:paraId="369443DD" w14:textId="77777777" w:rsidR="00DD25E7" w:rsidRPr="00E431F6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70FC3D8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D0CEB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9618C5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41077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C77E00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399AD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F5357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10110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695536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F6F080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A755051" w14:textId="77777777" w:rsidR="00DD25E7" w:rsidRPr="00EA4EF7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9709E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636132" w14:textId="3CBD1836" w:rsidR="00DD25E7" w:rsidRPr="00EA4EF7" w:rsidRDefault="00074B65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74B65">
              <w:rPr>
                <w:rFonts w:ascii="Angsana New" w:eastAsia="Calibri" w:hAnsi="Angsana New"/>
                <w:sz w:val="26"/>
                <w:szCs w:val="26"/>
                <w:lang w:val="en-US"/>
              </w:rPr>
              <w:t>15,982</w:t>
            </w:r>
          </w:p>
        </w:tc>
        <w:tc>
          <w:tcPr>
            <w:tcW w:w="270" w:type="dxa"/>
            <w:vAlign w:val="bottom"/>
          </w:tcPr>
          <w:p w14:paraId="61948E42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2264AD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30,216</w:t>
            </w:r>
          </w:p>
        </w:tc>
      </w:tr>
      <w:tr w:rsidR="00DD25E7" w:rsidRPr="00EA4EF7" w14:paraId="7A449352" w14:textId="77777777" w:rsidTr="00730A98">
        <w:tc>
          <w:tcPr>
            <w:tcW w:w="3510" w:type="dxa"/>
            <w:vAlign w:val="bottom"/>
          </w:tcPr>
          <w:p w14:paraId="057BBA60" w14:textId="77777777" w:rsidR="00DD25E7" w:rsidRPr="00E431F6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6A9A44D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111D5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C9FD77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18EA6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5E5884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A8CB7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391F090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C6B2D5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1C76C26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8CAE5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2084253" w14:textId="77777777" w:rsidR="00DD25E7" w:rsidRPr="00EA4EF7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5666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959D97" w14:textId="4094A186" w:rsidR="00DD25E7" w:rsidRPr="00EA4EF7" w:rsidRDefault="00074B65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74B65">
              <w:rPr>
                <w:rFonts w:ascii="Angsana New" w:eastAsia="Calibri" w:hAnsi="Angsana New"/>
                <w:sz w:val="26"/>
                <w:szCs w:val="26"/>
                <w:lang w:val="en-US"/>
              </w:rPr>
              <w:t>9,459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CB5131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F6AC81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16,813</w:t>
            </w:r>
          </w:p>
        </w:tc>
      </w:tr>
      <w:tr w:rsidR="00DD25E7" w:rsidRPr="00EA4EF7" w14:paraId="6D0AD77F" w14:textId="77777777" w:rsidTr="00730A98">
        <w:tc>
          <w:tcPr>
            <w:tcW w:w="3510" w:type="dxa"/>
            <w:vAlign w:val="bottom"/>
          </w:tcPr>
          <w:p w14:paraId="33D4B56A" w14:textId="77777777" w:rsidR="00DD25E7" w:rsidRPr="00E431F6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406A7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41319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C18704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995A40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627EAB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655C4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F9212A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286B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A570E36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C8E2E5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DB52449" w14:textId="77777777" w:rsidR="00DD25E7" w:rsidRPr="00EA4EF7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3DEE1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7E3E603" w14:textId="5BC0C665" w:rsidR="00DD25E7" w:rsidRPr="00EA4EF7" w:rsidRDefault="00074B65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74B65">
              <w:rPr>
                <w:rFonts w:ascii="Angsana New" w:eastAsia="Calibri" w:hAnsi="Angsana New"/>
                <w:sz w:val="26"/>
                <w:szCs w:val="26"/>
                <w:lang w:val="en-US"/>
              </w:rPr>
              <w:t>(143)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FBCC05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2CEA7DF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(6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DD25E7" w:rsidRPr="00EA4EF7" w14:paraId="001058A3" w14:textId="77777777" w:rsidTr="00730A98">
        <w:tc>
          <w:tcPr>
            <w:tcW w:w="3510" w:type="dxa"/>
            <w:vAlign w:val="bottom"/>
          </w:tcPr>
          <w:p w14:paraId="53FA19E6" w14:textId="79EC560C" w:rsidR="00DD25E7" w:rsidRPr="00E431F6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ส่วนแบ่งขาดทุนของบริษัทร่วม</w:t>
            </w:r>
          </w:p>
        </w:tc>
        <w:tc>
          <w:tcPr>
            <w:tcW w:w="990" w:type="dxa"/>
            <w:vAlign w:val="bottom"/>
          </w:tcPr>
          <w:p w14:paraId="3CC062A6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9548D5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17D4A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45796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5079B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9DB3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3A906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C1F88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688E6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2C8B7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8EE4F75" w14:textId="77777777" w:rsidR="00DD25E7" w:rsidRPr="00EA4EF7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6B1A70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E219D9" w14:textId="253A598F" w:rsidR="00DD25E7" w:rsidRPr="00EA4EF7" w:rsidRDefault="00074B65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74B65">
              <w:rPr>
                <w:rFonts w:ascii="Angsana New" w:eastAsia="Calibri" w:hAnsi="Angsana New"/>
                <w:sz w:val="26"/>
                <w:szCs w:val="26"/>
                <w:lang w:val="en-US"/>
              </w:rPr>
              <w:t>(201)</w:t>
            </w:r>
          </w:p>
        </w:tc>
        <w:tc>
          <w:tcPr>
            <w:tcW w:w="270" w:type="dxa"/>
            <w:vAlign w:val="bottom"/>
          </w:tcPr>
          <w:p w14:paraId="79066788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BEB41C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(26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DD25E7" w:rsidRPr="00631BC8" w14:paraId="732E973E" w14:textId="77777777" w:rsidTr="00730A98">
        <w:tc>
          <w:tcPr>
            <w:tcW w:w="3510" w:type="dxa"/>
            <w:vAlign w:val="bottom"/>
          </w:tcPr>
          <w:p w14:paraId="0E251D1D" w14:textId="77777777" w:rsidR="00DD25E7" w:rsidRPr="00E431F6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(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40DAA85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79120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65B70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DE7B9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37B6D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6DE09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04E118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03D1A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8F749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78F3E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831314C" w14:textId="77777777" w:rsidR="00DD25E7" w:rsidRPr="00EA4EF7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CDE50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4299B9F" w14:textId="4DAB0F9F" w:rsidR="00DD25E7" w:rsidRPr="00713C0B" w:rsidRDefault="00CA2F78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CA2F7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131,889</w:t>
            </w:r>
          </w:p>
        </w:tc>
        <w:tc>
          <w:tcPr>
            <w:tcW w:w="270" w:type="dxa"/>
            <w:vAlign w:val="bottom"/>
          </w:tcPr>
          <w:p w14:paraId="5B440691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BBCC06A" w14:textId="77777777" w:rsidR="00DD25E7" w:rsidRPr="00631BC8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713C0B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(33,906)</w:t>
            </w:r>
          </w:p>
        </w:tc>
      </w:tr>
      <w:tr w:rsidR="00DD25E7" w:rsidRPr="00EA4EF7" w14:paraId="63E0CCCA" w14:textId="77777777" w:rsidTr="00730A98">
        <w:tc>
          <w:tcPr>
            <w:tcW w:w="3510" w:type="dxa"/>
            <w:vAlign w:val="bottom"/>
          </w:tcPr>
          <w:p w14:paraId="5D6D2593" w14:textId="77777777" w:rsidR="00DD25E7" w:rsidRPr="00E431F6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vAlign w:val="bottom"/>
          </w:tcPr>
          <w:p w14:paraId="3F47629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D8A0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C411B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E8930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5CCBC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019A0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7E11F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844FB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F37D5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1C6C96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C7EAB9C" w14:textId="77777777" w:rsidR="00DD25E7" w:rsidRPr="00EA4EF7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8A2F8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4F10AF" w14:textId="2D06CB14" w:rsidR="00DD25E7" w:rsidRPr="00EA4EF7" w:rsidRDefault="00CA2F78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A2F78">
              <w:rPr>
                <w:rFonts w:ascii="Angsana New" w:eastAsia="Calibri" w:hAnsi="Angsana New"/>
                <w:sz w:val="26"/>
                <w:szCs w:val="26"/>
                <w:lang w:val="en-US"/>
              </w:rPr>
              <w:t>(646)</w:t>
            </w:r>
          </w:p>
        </w:tc>
        <w:tc>
          <w:tcPr>
            <w:tcW w:w="270" w:type="dxa"/>
            <w:vAlign w:val="bottom"/>
          </w:tcPr>
          <w:p w14:paraId="063FE91D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DEA159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6,27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</w:tr>
      <w:tr w:rsidR="00DD25E7" w:rsidRPr="00EA4EF7" w14:paraId="43652643" w14:textId="77777777" w:rsidTr="00730A98">
        <w:tc>
          <w:tcPr>
            <w:tcW w:w="3510" w:type="dxa"/>
            <w:vAlign w:val="bottom"/>
          </w:tcPr>
          <w:p w14:paraId="421D4C15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(ขาดทุน) </w:t>
            </w: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</w:p>
        </w:tc>
        <w:tc>
          <w:tcPr>
            <w:tcW w:w="990" w:type="dxa"/>
            <w:vAlign w:val="bottom"/>
          </w:tcPr>
          <w:p w14:paraId="78FC8E4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B330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11697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08A100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154681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3EA3F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254A85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A8999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194EC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F0447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87E9193" w14:textId="77777777" w:rsidR="00DD25E7" w:rsidRPr="00EA4EF7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A364C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F19B6" w14:textId="407181EF" w:rsidR="00DD25E7" w:rsidRPr="00EA4EF7" w:rsidRDefault="00CA2F78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CA2F7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131,243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6A4404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032AF" w14:textId="77777777" w:rsidR="00DD25E7" w:rsidRPr="00EA4EF7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(27,630)</w:t>
            </w:r>
          </w:p>
        </w:tc>
      </w:tr>
      <w:tr w:rsidR="00DD25E7" w:rsidRPr="00DD25E7" w14:paraId="3B67C86B" w14:textId="77777777" w:rsidTr="00730A98">
        <w:tc>
          <w:tcPr>
            <w:tcW w:w="3510" w:type="dxa"/>
            <w:vAlign w:val="bottom"/>
          </w:tcPr>
          <w:p w14:paraId="1A79A525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C136E3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637004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CD2338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CCE60C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A237DE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4633DD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407490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C47288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6AAA6B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188AA3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98B58CB" w14:textId="77777777" w:rsidR="00DD25E7" w:rsidRPr="00DD25E7" w:rsidRDefault="00DD25E7" w:rsidP="00730A98">
            <w:pPr>
              <w:tabs>
                <w:tab w:val="decimal" w:pos="861"/>
              </w:tabs>
              <w:spacing w:line="240" w:lineRule="auto"/>
              <w:ind w:right="-108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DA4BD2" w14:textId="77777777" w:rsidR="00DD25E7" w:rsidRPr="00DD25E7" w:rsidRDefault="00DD25E7" w:rsidP="00730A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E9B9C98" w14:textId="77777777" w:rsidR="00DD25E7" w:rsidRPr="00DD25E7" w:rsidRDefault="00DD25E7" w:rsidP="00730A98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D33CDF" w14:textId="77777777" w:rsidR="00DD25E7" w:rsidRPr="00DD25E7" w:rsidRDefault="00DD25E7" w:rsidP="00730A98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CD3260F" w14:textId="77777777" w:rsidR="00DD25E7" w:rsidRPr="00DD25E7" w:rsidRDefault="00DD25E7" w:rsidP="00730A98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</w:tr>
      <w:tr w:rsidR="00DD25E7" w:rsidRPr="00226264" w14:paraId="15EA043F" w14:textId="77777777" w:rsidTr="00730A98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178088D7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90E5D06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137C81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19C4C16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FBF23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F45EB4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E21A0C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20E258A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C2D72F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C5D475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7450B1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D485505" w14:textId="77777777" w:rsidR="00DD25E7" w:rsidRPr="00226264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F25590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DC970B8" w14:textId="77777777" w:rsidR="00DD25E7" w:rsidRPr="00226264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F622F9" w14:textId="77777777" w:rsidR="00DD25E7" w:rsidRPr="00226264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4A8AC62" w14:textId="77777777" w:rsidR="00DD25E7" w:rsidRPr="00226264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DD25E7" w:rsidRPr="00226264" w14:paraId="14A31C62" w14:textId="77777777" w:rsidTr="00730A98">
        <w:tc>
          <w:tcPr>
            <w:tcW w:w="3510" w:type="dxa"/>
            <w:tcBorders>
              <w:bottom w:val="nil"/>
            </w:tcBorders>
            <w:vAlign w:val="bottom"/>
          </w:tcPr>
          <w:p w14:paraId="4DB193CB" w14:textId="5851A31A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66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CA2F78"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7FA159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5D9B91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25C10C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6BCC1D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825DD0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55AFE7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4A2BBA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7C4D53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AF18F6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5D447F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0199FA5" w14:textId="77777777" w:rsidR="00DD25E7" w:rsidRPr="00226264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0E38CF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6A63C0F" w14:textId="4207C9AA" w:rsidR="00DD25E7" w:rsidRPr="00226264" w:rsidRDefault="00CA2F78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CA2F7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10,385,304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5AE3A4" w14:textId="77777777" w:rsidR="00DD25E7" w:rsidRPr="00226264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33DBDC67" w14:textId="1D7B57E2" w:rsidR="00DD25E7" w:rsidRPr="00226264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9,</w:t>
            </w:r>
            <w:r w:rsidR="00CA2F7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34249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CA2F7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5</w:t>
            </w:r>
            <w:r w:rsidRPr="0034249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CA2F7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454</w:t>
            </w:r>
          </w:p>
        </w:tc>
      </w:tr>
      <w:tr w:rsidR="00DD25E7" w:rsidRPr="00226264" w14:paraId="5DA96193" w14:textId="77777777" w:rsidTr="00730A98">
        <w:tc>
          <w:tcPr>
            <w:tcW w:w="3510" w:type="dxa"/>
            <w:tcBorders>
              <w:bottom w:val="nil"/>
            </w:tcBorders>
            <w:vAlign w:val="bottom"/>
          </w:tcPr>
          <w:p w14:paraId="5084A195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37C3FF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66D291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4A90914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CDF63E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6C8847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B5113E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633E56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5B0F4F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6707AA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9DE6EA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FB0770D" w14:textId="77777777" w:rsidR="00DD25E7" w:rsidRPr="00226264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D3F19B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0E8B6E2" w14:textId="77777777" w:rsidR="00DD25E7" w:rsidRPr="00226264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BC9B0B" w14:textId="77777777" w:rsidR="00DD25E7" w:rsidRPr="00226264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094F5E0" w14:textId="77777777" w:rsidR="00DD25E7" w:rsidRPr="00226264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DD25E7" w:rsidRPr="00226264" w14:paraId="43413253" w14:textId="77777777" w:rsidTr="00730A98">
        <w:tc>
          <w:tcPr>
            <w:tcW w:w="3510" w:type="dxa"/>
            <w:tcBorders>
              <w:bottom w:val="nil"/>
            </w:tcBorders>
            <w:vAlign w:val="bottom"/>
          </w:tcPr>
          <w:p w14:paraId="46111E04" w14:textId="420AC88E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CA2F78"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B96296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7D3E1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585234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566B48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E938E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F85BB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CA13EE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6B3F65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6BC66E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A84167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42E1E548" w14:textId="77777777" w:rsidR="00DD25E7" w:rsidRPr="00226264" w:rsidRDefault="00DD25E7" w:rsidP="00DD25E7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25E554" w14:textId="77777777" w:rsidR="00DD25E7" w:rsidRPr="00226264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BDBB01E" w14:textId="66059F53" w:rsidR="00DD25E7" w:rsidRPr="00226264" w:rsidRDefault="00CA2F78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CA2F7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1,825,306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003841" w14:textId="77777777" w:rsidR="00DD25E7" w:rsidRPr="00226264" w:rsidRDefault="00DD25E7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7AE8C8" w14:textId="02995DD2" w:rsidR="00DD25E7" w:rsidRPr="00226264" w:rsidRDefault="00CA2F78" w:rsidP="00DD25E7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DD25E7" w:rsidRPr="0034249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746</w:t>
            </w:r>
            <w:r w:rsidR="00DD25E7" w:rsidRPr="0034249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36</w:t>
            </w:r>
            <w:r w:rsidR="00DD6EBA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</w:tbl>
    <w:p w14:paraId="4123CE90" w14:textId="77777777" w:rsidR="008E5BB5" w:rsidRDefault="008E5BB5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8E5BB5" w:rsidSect="008A2DB2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bookmarkEnd w:id="0"/>
    <w:p w14:paraId="49BC465F" w14:textId="71CC9E09" w:rsidR="00E5444F" w:rsidRPr="0072479F" w:rsidRDefault="00E5444F" w:rsidP="00E60E4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922090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922090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 xml:space="preserve">ยุติธรรม </w:t>
      </w:r>
      <w:r w:rsidRPr="00B033AB">
        <w:rPr>
          <w:rFonts w:ascii="Angsana New" w:hAnsi="Angsana New"/>
          <w:sz w:val="30"/>
          <w:szCs w:val="30"/>
          <w:cs/>
          <w:lang w:val="en-US"/>
        </w:rPr>
        <w:t>แต่ไม่</w:t>
      </w:r>
      <w:r w:rsidRPr="00E8423C">
        <w:rPr>
          <w:rFonts w:ascii="Angsana New" w:hAnsi="Angsana New"/>
          <w:sz w:val="30"/>
          <w:szCs w:val="30"/>
          <w:cs/>
          <w:lang w:val="en-US"/>
        </w:rPr>
        <w:t>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1E2BBC0E" w:rsidR="001A6A37" w:rsidRPr="00922090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46CA820B" w14:textId="77777777" w:rsidTr="00AF2E24">
        <w:tc>
          <w:tcPr>
            <w:tcW w:w="3870" w:type="dxa"/>
            <w:shd w:val="clear" w:color="auto" w:fill="auto"/>
            <w:vAlign w:val="bottom"/>
          </w:tcPr>
          <w:p w14:paraId="78A165E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2CF53B0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6567BBB1" w14:textId="77777777" w:rsidTr="00AF2E24">
        <w:tc>
          <w:tcPr>
            <w:tcW w:w="3870" w:type="dxa"/>
            <w:shd w:val="clear" w:color="auto" w:fill="auto"/>
            <w:vAlign w:val="bottom"/>
          </w:tcPr>
          <w:p w14:paraId="61EBCA8B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DC61B9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1CB184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BD2E9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1C9ED816" w14:textId="77777777" w:rsidTr="00AF2E24">
        <w:tc>
          <w:tcPr>
            <w:tcW w:w="3870" w:type="dxa"/>
            <w:shd w:val="clear" w:color="auto" w:fill="auto"/>
            <w:vAlign w:val="bottom"/>
          </w:tcPr>
          <w:p w14:paraId="57987068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0E1D30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3EB9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0201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F9EEE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4F4FB3CB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FB14757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F0AB138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3D784D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3CFC56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A94B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0BBB86B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6001E0A3" w14:textId="77777777" w:rsidTr="00AF2E24">
        <w:tc>
          <w:tcPr>
            <w:tcW w:w="3870" w:type="dxa"/>
            <w:shd w:val="clear" w:color="auto" w:fill="auto"/>
            <w:vAlign w:val="bottom"/>
          </w:tcPr>
          <w:p w14:paraId="14D47719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5E9A8EA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6F5B6090" w14:textId="77777777" w:rsidTr="00AF2E24">
        <w:tc>
          <w:tcPr>
            <w:tcW w:w="3870" w:type="dxa"/>
            <w:shd w:val="clear" w:color="auto" w:fill="auto"/>
            <w:vAlign w:val="bottom"/>
          </w:tcPr>
          <w:p w14:paraId="4313BFEE" w14:textId="68E541D3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7B6EAD2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0BEAA770" w14:textId="77777777" w:rsidTr="00AF2E24">
        <w:tc>
          <w:tcPr>
            <w:tcW w:w="3870" w:type="dxa"/>
            <w:shd w:val="clear" w:color="auto" w:fill="auto"/>
          </w:tcPr>
          <w:p w14:paraId="1F94723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1CEDA1A3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5EA9E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1A8EBE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E760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B2A91C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E645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C87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B97B6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D7D664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899C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A409D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174379AF" w14:textId="77777777" w:rsidTr="00AF2E24">
        <w:tc>
          <w:tcPr>
            <w:tcW w:w="3870" w:type="dxa"/>
            <w:shd w:val="clear" w:color="auto" w:fill="auto"/>
          </w:tcPr>
          <w:p w14:paraId="442637A6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931AB7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8C4ECC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EB7BC0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5432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9DE8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1D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9FF5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7313C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7886A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306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7B1B3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44C654BE" w14:textId="77777777" w:rsidTr="00AF2E24">
        <w:tc>
          <w:tcPr>
            <w:tcW w:w="3870" w:type="dxa"/>
            <w:shd w:val="clear" w:color="auto" w:fill="auto"/>
          </w:tcPr>
          <w:p w14:paraId="129FE02E" w14:textId="77777777" w:rsidR="00E011DE" w:rsidRPr="00046328" w:rsidRDefault="00E011DE" w:rsidP="00AF2E24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1A6801A1" w14:textId="4D5798FF" w:rsidR="00E011DE" w:rsidRPr="00631BC8" w:rsidRDefault="00E011DE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858,028</w:t>
            </w:r>
          </w:p>
        </w:tc>
        <w:tc>
          <w:tcPr>
            <w:tcW w:w="236" w:type="dxa"/>
            <w:shd w:val="clear" w:color="auto" w:fill="auto"/>
          </w:tcPr>
          <w:p w14:paraId="23134AD1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3629F8C9" w14:textId="78F8C130" w:rsidR="00E011DE" w:rsidRPr="00631BC8" w:rsidRDefault="00E011DE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sz w:val="30"/>
                <w:szCs w:val="30"/>
              </w:rPr>
              <w:t>2,858,028</w:t>
            </w:r>
          </w:p>
        </w:tc>
        <w:tc>
          <w:tcPr>
            <w:tcW w:w="236" w:type="dxa"/>
          </w:tcPr>
          <w:p w14:paraId="033A0E17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653B3E60" w14:textId="211D7870" w:rsidR="00E011DE" w:rsidRPr="00631BC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236" w:type="dxa"/>
          </w:tcPr>
          <w:p w14:paraId="2CD4E7A8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7EC7EF65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7EDF3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7B071A6" w14:textId="6120FC2C" w:rsidR="00E011DE" w:rsidRPr="00631BC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856</w:t>
            </w:r>
            <w:r w:rsidRPr="00D416E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14:paraId="6704B622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3ACC2579" w14:textId="63ADD475" w:rsidR="00E011DE" w:rsidRPr="00631BC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sz w:val="30"/>
                <w:szCs w:val="30"/>
              </w:rPr>
              <w:t>2,858,028</w:t>
            </w:r>
          </w:p>
        </w:tc>
      </w:tr>
      <w:tr w:rsidR="00E011DE" w:rsidRPr="00046328" w14:paraId="1E62BEEB" w14:textId="77777777" w:rsidTr="00AF2E24">
        <w:tc>
          <w:tcPr>
            <w:tcW w:w="3870" w:type="dxa"/>
            <w:shd w:val="clear" w:color="auto" w:fill="auto"/>
          </w:tcPr>
          <w:p w14:paraId="07ADE94C" w14:textId="77777777" w:rsidR="00E011DE" w:rsidRPr="00046328" w:rsidRDefault="00E011DE" w:rsidP="00AF2E2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BCE25" w14:textId="759D1BAB" w:rsidR="00E011DE" w:rsidRPr="00631BC8" w:rsidRDefault="00E011DE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2,858,028</w:t>
            </w:r>
          </w:p>
        </w:tc>
        <w:tc>
          <w:tcPr>
            <w:tcW w:w="236" w:type="dxa"/>
            <w:shd w:val="clear" w:color="auto" w:fill="auto"/>
          </w:tcPr>
          <w:p w14:paraId="4C802A7F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27CB" w14:textId="2FC3F1E6" w:rsidR="00E011DE" w:rsidRPr="00631BC8" w:rsidRDefault="00E011DE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2,858,028</w:t>
            </w:r>
          </w:p>
        </w:tc>
        <w:tc>
          <w:tcPr>
            <w:tcW w:w="236" w:type="dxa"/>
          </w:tcPr>
          <w:p w14:paraId="376298E6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5C9076A9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2519B2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579583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0F7FE1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7A9CAE8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D9FCE7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50C7DC7E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12250454" w14:textId="77777777" w:rsidR="00922090" w:rsidRDefault="00922090"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56547735" w14:textId="77777777" w:rsidTr="00AF2E24">
        <w:tc>
          <w:tcPr>
            <w:tcW w:w="3870" w:type="dxa"/>
            <w:shd w:val="clear" w:color="auto" w:fill="auto"/>
            <w:vAlign w:val="bottom"/>
          </w:tcPr>
          <w:p w14:paraId="3CB91F2E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4EDEAC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2BAE1C04" w14:textId="77777777" w:rsidTr="00AF2E24">
        <w:tc>
          <w:tcPr>
            <w:tcW w:w="3870" w:type="dxa"/>
            <w:shd w:val="clear" w:color="auto" w:fill="auto"/>
            <w:vAlign w:val="bottom"/>
          </w:tcPr>
          <w:p w14:paraId="016E1ED3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8A12DB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638DA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83D889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3D9D920A" w14:textId="77777777" w:rsidTr="00AF2E24">
        <w:tc>
          <w:tcPr>
            <w:tcW w:w="3870" w:type="dxa"/>
            <w:shd w:val="clear" w:color="auto" w:fill="auto"/>
            <w:vAlign w:val="bottom"/>
          </w:tcPr>
          <w:p w14:paraId="5175956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6F162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F6432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63954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0637B3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37B01D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103520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76FA39A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E40D7B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E60CE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8A2FB2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3548C77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497625CF" w14:textId="77777777" w:rsidTr="00AF2E24">
        <w:tc>
          <w:tcPr>
            <w:tcW w:w="3870" w:type="dxa"/>
            <w:shd w:val="clear" w:color="auto" w:fill="auto"/>
            <w:vAlign w:val="bottom"/>
          </w:tcPr>
          <w:p w14:paraId="60F8572F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2357FD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00180B5F" w14:textId="77777777" w:rsidTr="00AF2E24">
        <w:tc>
          <w:tcPr>
            <w:tcW w:w="3870" w:type="dxa"/>
            <w:shd w:val="clear" w:color="auto" w:fill="auto"/>
            <w:vAlign w:val="bottom"/>
          </w:tcPr>
          <w:p w14:paraId="549553B5" w14:textId="5536A80B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5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5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7FB93AF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74B157E7" w14:textId="77777777" w:rsidTr="00AF2E24">
        <w:tc>
          <w:tcPr>
            <w:tcW w:w="3870" w:type="dxa"/>
            <w:shd w:val="clear" w:color="auto" w:fill="auto"/>
          </w:tcPr>
          <w:p w14:paraId="3578F5E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7C7DA5AF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4A161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43E89B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6C43E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135B4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1D46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5EB8A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DD5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4DAD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07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FFC7F6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544F4433" w14:textId="77777777" w:rsidTr="00AF2E24">
        <w:tc>
          <w:tcPr>
            <w:tcW w:w="3870" w:type="dxa"/>
            <w:shd w:val="clear" w:color="auto" w:fill="auto"/>
          </w:tcPr>
          <w:p w14:paraId="52863AEB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28F28E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11676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5677FF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21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B4D301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C0F5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24928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55746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1E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B9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0DFC9D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252F6932" w14:textId="77777777" w:rsidTr="00AF2E24">
        <w:tc>
          <w:tcPr>
            <w:tcW w:w="3870" w:type="dxa"/>
            <w:shd w:val="clear" w:color="auto" w:fill="auto"/>
          </w:tcPr>
          <w:p w14:paraId="7FF8458B" w14:textId="77777777" w:rsidR="00E011DE" w:rsidRPr="00046328" w:rsidRDefault="00E011DE" w:rsidP="00AF2E24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7290F0B6" w14:textId="11A7D9CF" w:rsidR="00E011DE" w:rsidRPr="00631BC8" w:rsidRDefault="00E011DE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195,941</w:t>
            </w:r>
          </w:p>
        </w:tc>
        <w:tc>
          <w:tcPr>
            <w:tcW w:w="236" w:type="dxa"/>
            <w:shd w:val="clear" w:color="auto" w:fill="auto"/>
          </w:tcPr>
          <w:p w14:paraId="3D6F62D7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52F9B28" w14:textId="6D2F6112" w:rsidR="00E011DE" w:rsidRPr="00631BC8" w:rsidRDefault="00E011DE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sz w:val="30"/>
                <w:szCs w:val="30"/>
              </w:rPr>
              <w:t>2,195,941</w:t>
            </w:r>
          </w:p>
        </w:tc>
        <w:tc>
          <w:tcPr>
            <w:tcW w:w="236" w:type="dxa"/>
          </w:tcPr>
          <w:p w14:paraId="3E60518E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10259087" w14:textId="3A527DC0" w:rsidR="00E011DE" w:rsidRPr="00631BC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C5146D"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14:paraId="0C2639A7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17E6E65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5DF168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6102FF04" w14:textId="245AA878" w:rsidR="00E011DE" w:rsidRPr="00631BC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C5146D">
              <w:rPr>
                <w:rFonts w:ascii="Angsana New" w:hAnsi="Angsana New" w:cs="Angsana New"/>
                <w:sz w:val="30"/>
                <w:szCs w:val="30"/>
              </w:rPr>
              <w:t>194</w:t>
            </w:r>
            <w:r w:rsidRPr="00D416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5146D"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4AFE2D4B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141C8538" w14:textId="6CA21717" w:rsidR="00E011DE" w:rsidRPr="00631BC8" w:rsidRDefault="00C5146D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146D">
              <w:rPr>
                <w:rFonts w:ascii="Angsana New" w:hAnsi="Angsana New" w:cs="Angsana New"/>
                <w:sz w:val="30"/>
                <w:szCs w:val="30"/>
              </w:rPr>
              <w:t>2,195,941</w:t>
            </w:r>
          </w:p>
        </w:tc>
      </w:tr>
      <w:tr w:rsidR="00E011DE" w:rsidRPr="00046328" w14:paraId="45B1EB51" w14:textId="77777777" w:rsidTr="00AF2E24">
        <w:tc>
          <w:tcPr>
            <w:tcW w:w="3870" w:type="dxa"/>
            <w:shd w:val="clear" w:color="auto" w:fill="auto"/>
          </w:tcPr>
          <w:p w14:paraId="26E37151" w14:textId="77777777" w:rsidR="00E011DE" w:rsidRPr="00046328" w:rsidRDefault="00E011DE" w:rsidP="00AF2E2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F535" w14:textId="56AEAA1D" w:rsidR="00E011DE" w:rsidRPr="00631BC8" w:rsidRDefault="00E011DE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2,195,941</w:t>
            </w:r>
          </w:p>
        </w:tc>
        <w:tc>
          <w:tcPr>
            <w:tcW w:w="236" w:type="dxa"/>
            <w:shd w:val="clear" w:color="auto" w:fill="auto"/>
          </w:tcPr>
          <w:p w14:paraId="6791E8B7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99510" w14:textId="3B1C47D3" w:rsidR="00E011DE" w:rsidRPr="00631BC8" w:rsidRDefault="00E011DE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2,195,941</w:t>
            </w:r>
          </w:p>
        </w:tc>
        <w:tc>
          <w:tcPr>
            <w:tcW w:w="236" w:type="dxa"/>
          </w:tcPr>
          <w:p w14:paraId="15F865D3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75670F6A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74574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0C03501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BE343D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3E6EFF0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D8F939F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281EEE8A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7D045C98" w14:textId="2B612111" w:rsidR="000A1BCF" w:rsidRDefault="000A1BC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8A2DB2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5FC1A169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58FD5EB" w:rsidR="0058456C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0A1BCF" w:rsidRPr="009F5672" w14:paraId="5480ACD1" w14:textId="77777777" w:rsidTr="00730A98">
        <w:trPr>
          <w:tblHeader/>
        </w:trPr>
        <w:tc>
          <w:tcPr>
            <w:tcW w:w="3465" w:type="pct"/>
          </w:tcPr>
          <w:p w14:paraId="1F75D4DE" w14:textId="77777777" w:rsidR="000A1BCF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7416BA" w14:textId="77777777" w:rsidR="000A1BCF" w:rsidRPr="00B11F88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989B63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2F8DF930" w14:textId="77777777" w:rsidR="000A1BCF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49D6034" w14:textId="77777777" w:rsidR="000A1BCF" w:rsidRPr="009F5672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0A1BCF" w:rsidRPr="0013335C" w14:paraId="30429F2F" w14:textId="77777777" w:rsidTr="00730A98">
        <w:trPr>
          <w:tblHeader/>
        </w:trPr>
        <w:tc>
          <w:tcPr>
            <w:tcW w:w="3465" w:type="pct"/>
          </w:tcPr>
          <w:p w14:paraId="6772A69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346CDDF2" w14:textId="77777777" w:rsidR="000A1BCF" w:rsidRPr="0013335C" w:rsidRDefault="000A1BCF" w:rsidP="00730A98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4F8B5B83" w14:textId="77777777" w:rsidR="000A1BCF" w:rsidRPr="0013335C" w:rsidRDefault="000A1BCF" w:rsidP="00730A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A1BCF" w:rsidRPr="0013335C" w14:paraId="4D229DB7" w14:textId="77777777" w:rsidTr="00730A98">
        <w:trPr>
          <w:tblHeader/>
        </w:trPr>
        <w:tc>
          <w:tcPr>
            <w:tcW w:w="3465" w:type="pct"/>
          </w:tcPr>
          <w:p w14:paraId="06E1ABD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8906F5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5DCA7EB" w14:textId="77777777" w:rsidR="000A1BCF" w:rsidRPr="0013335C" w:rsidRDefault="000A1BCF" w:rsidP="00730A9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1BCF" w:rsidRPr="0013335C" w14:paraId="3B73499A" w14:textId="77777777" w:rsidTr="00730A98">
        <w:tc>
          <w:tcPr>
            <w:tcW w:w="3465" w:type="pct"/>
          </w:tcPr>
          <w:p w14:paraId="440949ED" w14:textId="77777777" w:rsidR="000A1BCF" w:rsidRPr="0013335C" w:rsidRDefault="000A1BCF" w:rsidP="00730A9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3365D7C6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65139621" w14:textId="77777777" w:rsidR="000A1BCF" w:rsidRPr="0013335C" w:rsidRDefault="000A1BCF" w:rsidP="00730A9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1BCF" w:rsidRPr="0013335C" w14:paraId="7CC55AAA" w14:textId="77777777" w:rsidTr="00730A98">
        <w:tc>
          <w:tcPr>
            <w:tcW w:w="3465" w:type="pct"/>
          </w:tcPr>
          <w:p w14:paraId="50DB7C13" w14:textId="77777777" w:rsidR="000A1BCF" w:rsidRPr="0013335C" w:rsidRDefault="000A1BCF" w:rsidP="00730A9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</w:tcPr>
          <w:p w14:paraId="0F33CAA9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50F25C22" w14:textId="0E93DDD1" w:rsidR="000A1BCF" w:rsidRPr="0013335C" w:rsidRDefault="00DD4FB4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4FB4">
              <w:rPr>
                <w:rFonts w:ascii="Angsana New" w:hAnsi="Angsana New"/>
                <w:sz w:val="30"/>
                <w:szCs w:val="30"/>
                <w:lang w:val="en-US"/>
              </w:rPr>
              <w:t>2,194,28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A1BCF" w:rsidRPr="0013335C" w14:paraId="13BACB67" w14:textId="77777777" w:rsidTr="00730A98">
        <w:tc>
          <w:tcPr>
            <w:tcW w:w="3465" w:type="pct"/>
          </w:tcPr>
          <w:p w14:paraId="3A34358D" w14:textId="77777777" w:rsidR="000A1BCF" w:rsidRPr="006E1932" w:rsidRDefault="000A1BCF" w:rsidP="00730A9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7FF73D8F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4B0180E6" w14:textId="77777777" w:rsidR="000A1BCF" w:rsidRPr="0013335C" w:rsidRDefault="000A1BCF" w:rsidP="00730A9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1BCF" w:rsidRPr="00631BC8" w14:paraId="2AF5A56C" w14:textId="77777777" w:rsidTr="00730A98">
        <w:tc>
          <w:tcPr>
            <w:tcW w:w="3465" w:type="pct"/>
          </w:tcPr>
          <w:p w14:paraId="0019EBB7" w14:textId="77777777" w:rsidR="000A1BCF" w:rsidRPr="00FB3AB4" w:rsidRDefault="000A1BCF" w:rsidP="00730A9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7D746EEB" w14:textId="77777777" w:rsidR="000A1BCF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76D02A5A" w14:textId="0A9B1291" w:rsidR="000A1BCF" w:rsidRPr="00DD4FB4" w:rsidRDefault="00DD4FB4" w:rsidP="00DD4FB4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4FB4">
              <w:rPr>
                <w:rFonts w:ascii="Angsana New" w:hAnsi="Angsana New"/>
                <w:sz w:val="30"/>
                <w:szCs w:val="30"/>
                <w:lang w:val="en-US"/>
              </w:rPr>
              <w:t>662,43</w:t>
            </w:r>
            <w:r w:rsidR="00520A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A1BCF" w:rsidRPr="00631BC8" w14:paraId="2831F94B" w14:textId="77777777" w:rsidTr="00730A98">
        <w:tc>
          <w:tcPr>
            <w:tcW w:w="3465" w:type="pct"/>
          </w:tcPr>
          <w:p w14:paraId="2CD7FB46" w14:textId="77777777" w:rsidR="000A1BCF" w:rsidRPr="0058456C" w:rsidRDefault="000A1BCF" w:rsidP="00730A9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87694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</w:tcPr>
          <w:p w14:paraId="74CF7A81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569B8B0B" w14:textId="7468C3CC" w:rsidR="000A1BCF" w:rsidRPr="00631BC8" w:rsidRDefault="00DD4FB4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DD4F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2,856,715</w:t>
            </w:r>
          </w:p>
        </w:tc>
      </w:tr>
    </w:tbl>
    <w:p w14:paraId="2A0E94C1" w14:textId="0C6D77AC" w:rsidR="000A1BCF" w:rsidRDefault="000A1BCF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6315E" w14:textId="77777777" w:rsidR="00922090" w:rsidRDefault="0092209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5908CA9" w14:textId="2DCCE7D2" w:rsidR="005F2501" w:rsidRPr="00831C1F" w:rsidRDefault="00D2305A" w:rsidP="00E60E4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C928338" w:rsidR="004B0C28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2364FB" w:rsidRPr="0072479F" w14:paraId="5EBD440A" w14:textId="77777777" w:rsidTr="00730A98">
        <w:trPr>
          <w:tblHeader/>
        </w:trPr>
        <w:tc>
          <w:tcPr>
            <w:tcW w:w="6660" w:type="dxa"/>
          </w:tcPr>
          <w:p w14:paraId="0072207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537BB3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364FB" w:rsidRPr="0072479F" w14:paraId="460AE4BD" w14:textId="77777777" w:rsidTr="00730A98">
        <w:trPr>
          <w:tblHeader/>
        </w:trPr>
        <w:tc>
          <w:tcPr>
            <w:tcW w:w="6660" w:type="dxa"/>
          </w:tcPr>
          <w:p w14:paraId="1DE819F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38470E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64FB" w:rsidRPr="0072479F" w14:paraId="59CBCC27" w14:textId="77777777" w:rsidTr="00730A98">
        <w:trPr>
          <w:tblHeader/>
        </w:trPr>
        <w:tc>
          <w:tcPr>
            <w:tcW w:w="6660" w:type="dxa"/>
          </w:tcPr>
          <w:p w14:paraId="2AF5FBDB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520" w:type="dxa"/>
          </w:tcPr>
          <w:p w14:paraId="39CBC83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64FB" w:rsidRPr="0072479F" w14:paraId="19B43762" w14:textId="77777777" w:rsidTr="00730A98">
        <w:trPr>
          <w:tblHeader/>
        </w:trPr>
        <w:tc>
          <w:tcPr>
            <w:tcW w:w="6660" w:type="dxa"/>
          </w:tcPr>
          <w:p w14:paraId="7A63D186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26A0E5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4FB" w:rsidRPr="0072479F" w14:paraId="4C79BDA9" w14:textId="77777777" w:rsidTr="00730A98">
        <w:trPr>
          <w:trHeight w:val="389"/>
        </w:trPr>
        <w:tc>
          <w:tcPr>
            <w:tcW w:w="6660" w:type="dxa"/>
          </w:tcPr>
          <w:p w14:paraId="31BD6B0B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4AC04090" w14:textId="77777777" w:rsidR="002364FB" w:rsidRPr="0072479F" w:rsidRDefault="002364FB" w:rsidP="00730A98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64FB" w:rsidRPr="0072479F" w14:paraId="6D75F455" w14:textId="77777777" w:rsidTr="00730A98">
        <w:trPr>
          <w:trHeight w:val="407"/>
        </w:trPr>
        <w:tc>
          <w:tcPr>
            <w:tcW w:w="6660" w:type="dxa"/>
          </w:tcPr>
          <w:p w14:paraId="756DE511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13F9B3DD" w14:textId="3172CC1D" w:rsidR="002364FB" w:rsidRPr="0072479F" w:rsidRDefault="00FA432C" w:rsidP="00730A98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32C">
              <w:rPr>
                <w:rFonts w:ascii="Angsana New" w:hAnsi="Angsana New"/>
                <w:b/>
                <w:bCs/>
                <w:sz w:val="30"/>
                <w:szCs w:val="30"/>
              </w:rPr>
              <w:t>13,369</w:t>
            </w:r>
          </w:p>
        </w:tc>
      </w:tr>
      <w:tr w:rsidR="002364FB" w:rsidRPr="0072479F" w14:paraId="1544D9C5" w14:textId="77777777" w:rsidTr="00730A98">
        <w:trPr>
          <w:trHeight w:val="107"/>
        </w:trPr>
        <w:tc>
          <w:tcPr>
            <w:tcW w:w="6660" w:type="dxa"/>
          </w:tcPr>
          <w:p w14:paraId="612B52EB" w14:textId="77777777" w:rsidR="002364FB" w:rsidRPr="0072479F" w:rsidRDefault="002364FB" w:rsidP="00730A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618ECE4" w14:textId="77777777" w:rsidR="002364FB" w:rsidRPr="0072479F" w:rsidRDefault="002364FB" w:rsidP="00730A98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72479F" w14:paraId="18D88ADF" w14:textId="77777777" w:rsidTr="00730A98">
        <w:tc>
          <w:tcPr>
            <w:tcW w:w="6660" w:type="dxa"/>
            <w:vAlign w:val="center"/>
          </w:tcPr>
          <w:p w14:paraId="0D632679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2FC7A382" w14:textId="77777777" w:rsidR="002364FB" w:rsidRPr="0072479F" w:rsidRDefault="002364FB" w:rsidP="00730A98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A5707B" w14:paraId="09133CB1" w14:textId="77777777" w:rsidTr="00730A98">
        <w:tc>
          <w:tcPr>
            <w:tcW w:w="6660" w:type="dxa"/>
            <w:vAlign w:val="center"/>
          </w:tcPr>
          <w:p w14:paraId="46543BEB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88B74F9" w14:textId="0BFB8D87" w:rsidR="002364FB" w:rsidRPr="00A5707B" w:rsidRDefault="00074B65" w:rsidP="00730A9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13,000</w:t>
            </w:r>
          </w:p>
        </w:tc>
      </w:tr>
    </w:tbl>
    <w:p w14:paraId="1BC0EBF7" w14:textId="4BBBAEA4" w:rsidR="002364FB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E058DEC" w14:textId="77777777" w:rsidR="00E60E42" w:rsidRPr="00E60E42" w:rsidRDefault="00E60E42" w:rsidP="00E60E4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B560E9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16226FFA" w14:textId="77777777" w:rsidR="00E60E42" w:rsidRPr="0072479F" w:rsidRDefault="00E60E42" w:rsidP="00E60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22E8A1C" w14:textId="03FBDFA2" w:rsidR="00E60E42" w:rsidRPr="0072479F" w:rsidRDefault="00E60E42" w:rsidP="00E60E42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539F1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3539F1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3539F1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539F1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Pr="003539F1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3539F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lang w:val="en-US"/>
        </w:rPr>
        <w:t>.10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Pr="003539F1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3539F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81.2</w:t>
      </w:r>
      <w:r w:rsidRPr="003539F1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เงินปันผลดังกล่าวจะจ่ายให้แก่ผู้ถือหุ้นภายในเดือนสิงหาคม </w:t>
      </w:r>
      <w:r w:rsidRPr="003539F1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</w:p>
    <w:p w14:paraId="7A27A583" w14:textId="77777777" w:rsidR="00E60E42" w:rsidRDefault="00E60E42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A514068" w14:textId="4A20C50D" w:rsidR="002364FB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6345372" w14:textId="77777777" w:rsidR="002364FB" w:rsidRPr="0072479F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9CA85" w14:textId="77777777" w:rsidR="00E15D69" w:rsidRDefault="00E15D69">
      <w:r>
        <w:separator/>
      </w:r>
    </w:p>
  </w:endnote>
  <w:endnote w:type="continuationSeparator" w:id="0">
    <w:p w14:paraId="64FC5BA9" w14:textId="77777777" w:rsidR="00E15D69" w:rsidRDefault="00E1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E29F6" w14:textId="77777777" w:rsidR="00E15D69" w:rsidRDefault="00E15D69">
      <w:r>
        <w:separator/>
      </w:r>
    </w:p>
  </w:footnote>
  <w:footnote w:type="continuationSeparator" w:id="0">
    <w:p w14:paraId="2F05073E" w14:textId="77777777" w:rsidR="00E15D69" w:rsidRDefault="00E15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48B0" w14:textId="77777777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47678C0B" w:rsidR="00B37703" w:rsidRPr="00624810" w:rsidRDefault="00B37703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1289C">
      <w:rPr>
        <w:rFonts w:ascii="Angsana New" w:hAnsi="Angsana New"/>
        <w:b/>
        <w:bCs/>
        <w:sz w:val="32"/>
        <w:szCs w:val="32"/>
        <w:lang w:val="en-US"/>
      </w:rPr>
      <w:t>3</w:t>
    </w:r>
    <w:r w:rsidR="009F4490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9F4490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9F4490">
      <w:rPr>
        <w:rFonts w:ascii="Angsana New" w:hAnsi="Angsana New"/>
        <w:b/>
        <w:bCs/>
        <w:sz w:val="32"/>
        <w:szCs w:val="32"/>
        <w:lang w:val="en-US"/>
      </w:rPr>
      <w:t>6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0E1D" w14:textId="77777777" w:rsidR="00B37703" w:rsidRDefault="00B37703" w:rsidP="00F767E5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B37703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6015B6EB" w:rsidR="00B37703" w:rsidRPr="00624810" w:rsidRDefault="009F4490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E632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D86C14A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24AEDE34" w:rsidR="00B37703" w:rsidRPr="00624810" w:rsidRDefault="009F4490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323C" w14:textId="78F7CC2F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09CB69C6" w:rsidR="00B37703" w:rsidRPr="00624810" w:rsidRDefault="009F4490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A6442410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1"/>
  </w:num>
  <w:num w:numId="3" w16cid:durableId="76557822">
    <w:abstractNumId w:val="0"/>
  </w:num>
  <w:num w:numId="4" w16cid:durableId="1538590457">
    <w:abstractNumId w:val="13"/>
  </w:num>
  <w:num w:numId="5" w16cid:durableId="1500193770">
    <w:abstractNumId w:val="2"/>
  </w:num>
  <w:num w:numId="6" w16cid:durableId="121853993">
    <w:abstractNumId w:val="9"/>
  </w:num>
  <w:num w:numId="7" w16cid:durableId="1279678273">
    <w:abstractNumId w:val="17"/>
  </w:num>
  <w:num w:numId="8" w16cid:durableId="1791778874">
    <w:abstractNumId w:val="18"/>
  </w:num>
  <w:num w:numId="9" w16cid:durableId="1702854652">
    <w:abstractNumId w:val="12"/>
  </w:num>
  <w:num w:numId="10" w16cid:durableId="861284075">
    <w:abstractNumId w:val="8"/>
  </w:num>
  <w:num w:numId="11" w16cid:durableId="1714425905">
    <w:abstractNumId w:val="15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4"/>
  </w:num>
  <w:num w:numId="16" w16cid:durableId="1155217504">
    <w:abstractNumId w:val="21"/>
  </w:num>
  <w:num w:numId="17" w16cid:durableId="1686208406">
    <w:abstractNumId w:val="10"/>
  </w:num>
  <w:num w:numId="18" w16cid:durableId="1914579691">
    <w:abstractNumId w:val="20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6"/>
  </w:num>
  <w:num w:numId="22" w16cid:durableId="27710108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5D69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7A3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</TotalTime>
  <Pages>11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Klinsukon, Yendee</cp:lastModifiedBy>
  <cp:revision>2</cp:revision>
  <cp:lastPrinted>2022-10-21T06:38:00Z</cp:lastPrinted>
  <dcterms:created xsi:type="dcterms:W3CDTF">2023-08-07T06:35:00Z</dcterms:created>
  <dcterms:modified xsi:type="dcterms:W3CDTF">2023-08-07T06:35:00Z</dcterms:modified>
</cp:coreProperties>
</file>