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9E3E" w14:textId="36F4CBD3" w:rsidR="00B42243" w:rsidRPr="00B11D81" w:rsidRDefault="00B42243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B11D81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3BA4B1BD" w:rsidR="008967CE" w:rsidRPr="00B11D81" w:rsidRDefault="00CB773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830931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7DB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7F5E4A8" w14:textId="77777777" w:rsidR="008967CE" w:rsidRPr="00B11D81" w:rsidRDefault="008967CE" w:rsidP="008967CE">
      <w:pPr>
        <w:jc w:val="thaiDistribute"/>
        <w:rPr>
          <w:rFonts w:ascii="Browallia New" w:hAnsi="Browallia New" w:cs="Browallia New"/>
        </w:rPr>
      </w:pPr>
    </w:p>
    <w:p w14:paraId="3E39626B" w14:textId="6A3CA1F2" w:rsidR="009C7DB0" w:rsidRPr="009C7DB0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7DB0">
        <w:rPr>
          <w:rFonts w:ascii="Browallia New" w:hAnsi="Browallia New" w:cs="Browallia New"/>
          <w:sz w:val="26"/>
          <w:szCs w:val="26"/>
          <w:cs/>
        </w:rPr>
        <w:t>บริษัท เวฟ เอ</w:t>
      </w:r>
      <w:r w:rsidR="005B6533">
        <w:rPr>
          <w:rFonts w:ascii="Browallia New" w:hAnsi="Browallia New" w:cs="Browallia New" w:hint="cs"/>
          <w:sz w:val="26"/>
          <w:szCs w:val="26"/>
          <w:cs/>
        </w:rPr>
        <w:t>กซ์โพ</w:t>
      </w:r>
      <w:r w:rsidR="00DA596D">
        <w:rPr>
          <w:rFonts w:ascii="Browallia New" w:hAnsi="Browallia New" w:cs="Browallia New" w:hint="cs"/>
          <w:sz w:val="26"/>
          <w:szCs w:val="26"/>
          <w:cs/>
        </w:rPr>
        <w:t>เ</w:t>
      </w:r>
      <w:r w:rsidR="005B6533">
        <w:rPr>
          <w:rFonts w:ascii="Browallia New" w:hAnsi="Browallia New" w:cs="Browallia New" w:hint="cs"/>
          <w:sz w:val="26"/>
          <w:szCs w:val="26"/>
          <w:cs/>
        </w:rPr>
        <w:t>นนเชียล</w:t>
      </w:r>
      <w:r w:rsidRPr="009C7DB0">
        <w:rPr>
          <w:rFonts w:ascii="Browallia New" w:hAnsi="Browallia New" w:cs="Browallia New"/>
          <w:sz w:val="26"/>
          <w:szCs w:val="26"/>
          <w:cs/>
        </w:rPr>
        <w:t xml:space="preserve"> จำกัด (มหาชน) (“บริษัท”) เป็นบริษัทมหาชนจำกัด และเป็นบริษัทจดทะเบียนในตลาดหลักทรัพย์</w:t>
      </w:r>
      <w:r w:rsidR="00CB7733">
        <w:rPr>
          <w:rFonts w:ascii="Browallia New" w:hAnsi="Browallia New" w:cs="Browallia New"/>
          <w:sz w:val="26"/>
          <w:szCs w:val="26"/>
        </w:rPr>
        <w:br/>
      </w:r>
      <w:r w:rsidRPr="009C7DB0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ซึ่งจัดตั้งขึ้นในประเทศไทยมีที่อยู่ตามที่ได้จดทะเบียนดังนี้</w:t>
      </w:r>
    </w:p>
    <w:p w14:paraId="3A816CE7" w14:textId="77777777" w:rsidR="009C7DB0" w:rsidRPr="009C7DB0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3B9F14" w14:textId="191A1151" w:rsidR="009C7DB0" w:rsidRPr="009C7DB0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7DB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B7733" w:rsidRPr="00CB7733">
        <w:rPr>
          <w:rFonts w:ascii="Browallia New" w:hAnsi="Browallia New" w:cs="Browallia New"/>
          <w:sz w:val="26"/>
          <w:szCs w:val="26"/>
        </w:rPr>
        <w:t>2445</w:t>
      </w:r>
      <w:r w:rsidRPr="009C7DB0">
        <w:rPr>
          <w:rFonts w:ascii="Browallia New" w:hAnsi="Browallia New" w:cs="Browallia New"/>
          <w:sz w:val="26"/>
          <w:szCs w:val="26"/>
        </w:rPr>
        <w:t>/</w:t>
      </w:r>
      <w:r w:rsidR="00CB7733" w:rsidRPr="00CB7733">
        <w:rPr>
          <w:rFonts w:ascii="Browallia New" w:hAnsi="Browallia New" w:cs="Browallia New"/>
          <w:sz w:val="26"/>
          <w:szCs w:val="26"/>
        </w:rPr>
        <w:t>19</w:t>
      </w:r>
      <w:r w:rsidRPr="009C7DB0">
        <w:rPr>
          <w:rFonts w:ascii="Browallia New" w:hAnsi="Browallia New" w:cs="Browallia New"/>
          <w:sz w:val="26"/>
          <w:szCs w:val="26"/>
          <w:cs/>
        </w:rPr>
        <w:t xml:space="preserve"> อาคารธารารมณ์ บิสซิเนส ทาวเวอร์ ชั้น </w:t>
      </w:r>
      <w:r w:rsidR="00CB7733" w:rsidRPr="00CB7733">
        <w:rPr>
          <w:rFonts w:ascii="Browallia New" w:hAnsi="Browallia New" w:cs="Browallia New"/>
          <w:sz w:val="26"/>
          <w:szCs w:val="26"/>
        </w:rPr>
        <w:t>14</w:t>
      </w:r>
      <w:r w:rsidRPr="009C7DB0">
        <w:rPr>
          <w:rFonts w:ascii="Browallia New" w:hAnsi="Browallia New" w:cs="Browallia New"/>
          <w:sz w:val="26"/>
          <w:szCs w:val="26"/>
          <w:cs/>
        </w:rPr>
        <w:t xml:space="preserve"> ถนนเพชรบุรีตัดใหม่ แขวงบางกะปิ เขตห้วยขวาง กรุงเทพมหานคร</w:t>
      </w:r>
    </w:p>
    <w:p w14:paraId="14528ED8" w14:textId="77777777" w:rsidR="009C7DB0" w:rsidRPr="009C7DB0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66D66E" w14:textId="69C14851" w:rsidR="009C7DB0" w:rsidRPr="009C7DB0" w:rsidRDefault="009C7DB0" w:rsidP="009469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7DB0">
        <w:rPr>
          <w:rFonts w:ascii="Browallia New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คือดำเนินธุรกิจหลักเกี่ยวกับการลงทุน</w:t>
      </w:r>
      <w:r w:rsidR="009469B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C7DB0">
        <w:rPr>
          <w:rFonts w:ascii="Browallia New" w:hAnsi="Browallia New" w:cs="Browallia New"/>
          <w:sz w:val="26"/>
          <w:szCs w:val="26"/>
          <w:cs/>
        </w:rPr>
        <w:t>การให้บริการสอนภาษาอังกฤษ</w:t>
      </w:r>
      <w:r w:rsidR="005B6533">
        <w:rPr>
          <w:rFonts w:ascii="Browallia New" w:hAnsi="Browallia New" w:cs="Browallia New"/>
          <w:sz w:val="26"/>
          <w:szCs w:val="26"/>
        </w:rPr>
        <w:t xml:space="preserve"> </w:t>
      </w:r>
      <w:r w:rsidR="006609C4">
        <w:rPr>
          <w:rFonts w:ascii="Browallia New" w:hAnsi="Browallia New" w:cs="Browallia New" w:hint="cs"/>
          <w:sz w:val="26"/>
          <w:szCs w:val="26"/>
          <w:cs/>
        </w:rPr>
        <w:t xml:space="preserve">คาร์บอนเครดิต และการดูแลสุขภาพเชิง </w:t>
      </w:r>
      <w:r w:rsidR="006609C4">
        <w:rPr>
          <w:rFonts w:ascii="Browallia New" w:hAnsi="Browallia New" w:cs="Browallia New"/>
          <w:sz w:val="26"/>
          <w:szCs w:val="26"/>
        </w:rPr>
        <w:t>Wellness</w:t>
      </w:r>
    </w:p>
    <w:p w14:paraId="6C3CEC3C" w14:textId="77777777" w:rsidR="009C7DB0" w:rsidRPr="009C7DB0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AAF74E" w14:textId="1308A14E" w:rsidR="009C7DB0" w:rsidRDefault="005B6533" w:rsidP="009C7DB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บริษัทได้จดทะเบียนเปลี่ยนชื่อบริษัทจากเดิมชื่อ บริษัท </w:t>
      </w:r>
      <w:r w:rsidRPr="005B6533">
        <w:rPr>
          <w:rFonts w:ascii="Browallia New" w:hAnsi="Browallia New" w:cs="Browallia New"/>
          <w:sz w:val="26"/>
          <w:szCs w:val="26"/>
          <w:cs/>
        </w:rPr>
        <w:t>เวฟ เอ็นเตอร์เทนเมนท์ จำกัด (มหาชน)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แก้ไขเป็นชื่อ บริษัท </w:t>
      </w:r>
      <w:r w:rsidRPr="005B6533">
        <w:rPr>
          <w:rFonts w:ascii="Browallia New" w:hAnsi="Browallia New" w:cs="Browallia New"/>
          <w:sz w:val="26"/>
          <w:szCs w:val="26"/>
          <w:cs/>
        </w:rPr>
        <w:t xml:space="preserve">เวฟ </w:t>
      </w:r>
      <w:r w:rsidR="00CB7733">
        <w:rPr>
          <w:rFonts w:ascii="Browallia New" w:hAnsi="Browallia New" w:cs="Browallia New"/>
          <w:sz w:val="26"/>
          <w:szCs w:val="26"/>
        </w:rPr>
        <w:br/>
      </w:r>
      <w:r w:rsidRPr="005B6533">
        <w:rPr>
          <w:rFonts w:ascii="Browallia New" w:hAnsi="Browallia New" w:cs="Browallia New"/>
          <w:sz w:val="26"/>
          <w:szCs w:val="26"/>
          <w:cs/>
        </w:rPr>
        <w:t>เอกซ์โพ</w:t>
      </w:r>
      <w:r w:rsidR="00DA596D">
        <w:rPr>
          <w:rFonts w:ascii="Browallia New" w:hAnsi="Browallia New" w:cs="Browallia New" w:hint="cs"/>
          <w:sz w:val="26"/>
          <w:szCs w:val="26"/>
          <w:cs/>
        </w:rPr>
        <w:t>เ</w:t>
      </w:r>
      <w:r w:rsidRPr="005B6533">
        <w:rPr>
          <w:rFonts w:ascii="Browallia New" w:hAnsi="Browallia New" w:cs="Browallia New"/>
          <w:sz w:val="26"/>
          <w:szCs w:val="26"/>
          <w:cs/>
        </w:rPr>
        <w:t>นนเชียล จำกัด (มหาชน)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กับกรมพัฒนาธุรกิจการค้า</w:t>
      </w:r>
      <w:r w:rsidRPr="005B653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24</w:t>
      </w:r>
      <w:r w:rsidRPr="005B6533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</w:p>
    <w:p w14:paraId="797D9C7A" w14:textId="77777777" w:rsidR="005B6533" w:rsidRPr="009C7DB0" w:rsidRDefault="005B6533" w:rsidP="009C7DB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B11D81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39FE89A8" w:rsidR="00EC41B8" w:rsidRPr="00B11D81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B11D8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C41B8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" w:name="_Hlk141897391"/>
            <w:r w:rsidR="00C46B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  <w:bookmarkEnd w:id="1"/>
            <w:r w:rsidR="00C46B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</w:t>
            </w:r>
            <w:r w:rsidR="00EC41B8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A4DD19C" w14:textId="77777777" w:rsidR="00EC41B8" w:rsidRPr="00B11D81" w:rsidRDefault="00EC41B8" w:rsidP="00EC41B8">
      <w:pPr>
        <w:jc w:val="thaiDistribute"/>
        <w:rPr>
          <w:rFonts w:ascii="Browallia New" w:hAnsi="Browallia New" w:cs="Browallia New"/>
        </w:rPr>
      </w:pPr>
    </w:p>
    <w:p w14:paraId="73499801" w14:textId="485F75FE" w:rsidR="009C4F93" w:rsidRDefault="00CB7733" w:rsidP="009C4F93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C4F93" w:rsidRPr="00B11D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B77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C4F93" w:rsidRPr="00B11D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C4F93" w:rsidRPr="009C4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ฐานะทางการเงิน</w:t>
      </w:r>
    </w:p>
    <w:p w14:paraId="370A5C03" w14:textId="77777777" w:rsidR="00CB7733" w:rsidRDefault="00CB7733" w:rsidP="009469B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D17FAAF" w14:textId="5BE97BD5" w:rsidR="009C7DB0" w:rsidRDefault="009C7DB0" w:rsidP="009469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ในข้อมูลทางการเงินรวมของกลุ่มกิจการและข้อมูลทางการเงินเฉพาะกิจการมีผลการดำเนินงานขาดทุนสะสม จำนวน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311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68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และขาดทุนสุทธิในระหว่างงวด</w:t>
      </w:r>
      <w:r w:rsidR="00F64240" w:rsidRPr="009469B7">
        <w:rPr>
          <w:rFonts w:ascii="Browallia New" w:hAnsi="Browallia New" w:cs="Browallia New" w:hint="cs"/>
          <w:spacing w:val="-6"/>
          <w:sz w:val="26"/>
          <w:szCs w:val="26"/>
          <w:cs/>
        </w:rPr>
        <w:t>หกเดือน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ล้านบาทตามลำดับ นอกจากนี้กลุ่มกิจการยังมีกระแสเงินสดจากการใช้ไปในการดำเนินงาน</w:t>
      </w:r>
      <w:r w:rsidR="00F64240" w:rsidRPr="009469B7">
        <w:rPr>
          <w:rFonts w:ascii="Browallia New" w:hAnsi="Browallia New" w:cs="Browallia New" w:hint="cs"/>
          <w:spacing w:val="-6"/>
          <w:sz w:val="26"/>
          <w:szCs w:val="26"/>
          <w:cs/>
        </w:rPr>
        <w:t>จำนวน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240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="009469B7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 ทั้งนี้</w:t>
      </w:r>
      <w:r w:rsidRPr="009469B7">
        <w:rPr>
          <w:rFonts w:ascii="Browallia New" w:hAnsi="Browallia New" w:cs="Browallia New"/>
          <w:sz w:val="26"/>
          <w:szCs w:val="26"/>
          <w:cs/>
        </w:rPr>
        <w:t>ผู้บริหารได้จัดทำ</w:t>
      </w: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>ประมาณ</w:t>
      </w:r>
      <w:r w:rsidRPr="009469B7">
        <w:rPr>
          <w:rFonts w:ascii="Browallia New" w:hAnsi="Browallia New" w:cs="Browallia New"/>
          <w:sz w:val="26"/>
          <w:szCs w:val="26"/>
          <w:cs/>
        </w:rPr>
        <w:t xml:space="preserve">การเงินสดสำหรับส่วนงานสอนภาษาและมีความเชื่อมั่นว่าจะสามารถปฏิบัติตามประมาณการนั้น 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กลุ่มกิจการมีแผนในการขายแฟรนไชส์เพิ่มขึ้นและมีการเปิดคอร์สสอนออนไลน์เพื่อรองรับการเปลี่ยนแปลงพฤติกรรมของผู้บริโภค และยังมีแผนงานในการจัดการส่งเสริมการขายเพื่อที่จะเพิ่มยอดอัตราการสมัครของนักเรียน และนอกจากนี้กลุ่มกิจการได้จัดทำประมาณการเงินสดสำหรับธุรกิจคาร์บอนเครดิต ครบวงจรและธุรกิจการดูแลสุขภาพเชิง </w:t>
      </w:r>
      <w:r w:rsidRPr="009469B7">
        <w:rPr>
          <w:rFonts w:ascii="Browallia New" w:hAnsi="Browallia New" w:cs="Browallia New"/>
          <w:spacing w:val="-6"/>
          <w:sz w:val="26"/>
          <w:szCs w:val="26"/>
        </w:rPr>
        <w:t xml:space="preserve">Wellness 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>ซึ่งเป็นธุรกิจใหม่ของ</w:t>
      </w:r>
      <w:r w:rsidR="00CB7733">
        <w:rPr>
          <w:rFonts w:ascii="Browallia New" w:hAnsi="Browallia New" w:cs="Browallia New"/>
          <w:spacing w:val="-6"/>
          <w:sz w:val="26"/>
          <w:szCs w:val="26"/>
        </w:rPr>
        <w:br/>
      </w:r>
      <w:r w:rsidRPr="009469B7">
        <w:rPr>
          <w:rFonts w:ascii="Browallia New" w:hAnsi="Browallia New" w:cs="Browallia New"/>
          <w:sz w:val="26"/>
          <w:szCs w:val="26"/>
          <w:cs/>
        </w:rPr>
        <w:t>กลุ่มกิจการและมีความเชื่อว่าสามารถปฏิบัติ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ตามประมาณการนั้น ซึ่งจะส่งผลให้กลุ่มกิจการ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9469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เดือนนับจากวันที่ในข้อมูลทางการเงิน ดังนั้นข้อมูลทางการเงินรวมสำหรับงวดหกเดือนสิ้นสุดวันที่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9469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9469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469B7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Pr="009C7DB0">
        <w:rPr>
          <w:rFonts w:ascii="Browallia New" w:hAnsi="Browallia New" w:cs="Browallia New"/>
          <w:sz w:val="26"/>
          <w:szCs w:val="26"/>
          <w:cs/>
        </w:rPr>
        <w:t>จัดทำขึ้นตามเกณฑ์การดำเนินงานต่อเนื่อง</w:t>
      </w:r>
    </w:p>
    <w:p w14:paraId="55E80CDA" w14:textId="3350044E" w:rsidR="009C7DB0" w:rsidRDefault="00CB7733" w:rsidP="009C7DB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26C66FA" w14:textId="0CC19027" w:rsidR="009C4F93" w:rsidRDefault="00CB7733" w:rsidP="009C4F93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C4F93" w:rsidRPr="00B11D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B77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C4F93" w:rsidRPr="00B11D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C4F93" w:rsidRPr="009C4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เกณฑ์การจัดทำข้อมูลทางการเงิน</w:t>
      </w:r>
    </w:p>
    <w:p w14:paraId="7333927B" w14:textId="77777777" w:rsidR="009C4F93" w:rsidRDefault="009C4F93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F5479" w14:textId="790EED2E" w:rsidR="0036355A" w:rsidRPr="009469B7" w:rsidRDefault="00EB6FC6" w:rsidP="009469B7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B7733" w:rsidRPr="00CB7733">
        <w:rPr>
          <w:rFonts w:ascii="Browallia New" w:eastAsia="MS Mincho" w:hAnsi="Browallia New" w:cs="Browallia New"/>
          <w:sz w:val="26"/>
          <w:szCs w:val="26"/>
        </w:rPr>
        <w:t>34</w:t>
      </w: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เรื่อง </w:t>
      </w:r>
      <w:r w:rsidR="009469B7">
        <w:rPr>
          <w:rFonts w:ascii="Browallia New" w:eastAsia="MS Mincho" w:hAnsi="Browallia New" w:cs="Browallia New"/>
          <w:sz w:val="26"/>
          <w:szCs w:val="26"/>
          <w:lang w:val="en-US"/>
        </w:rPr>
        <w:br/>
      </w: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0850BE" w14:textId="77777777" w:rsidR="00EB6FC6" w:rsidRPr="009469B7" w:rsidRDefault="00EB6FC6" w:rsidP="009469B7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1F58875C" w14:textId="1299FFE1" w:rsidR="00E05A9B" w:rsidRPr="009469B7" w:rsidRDefault="007E3727" w:rsidP="009469B7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</w:t>
      </w:r>
      <w:r w:rsidR="00512FBB"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>งบ</w:t>
      </w:r>
      <w:r w:rsidR="0095717A"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การเงิน</w:t>
      </w: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ของรอบปีบัญชีสิ้นสุดวันที่ </w:t>
      </w:r>
      <w:r w:rsidR="00CB7733" w:rsidRPr="00CB7733">
        <w:rPr>
          <w:rFonts w:ascii="Browallia New" w:eastAsia="MS Mincho" w:hAnsi="Browallia New" w:cs="Browallia New"/>
          <w:sz w:val="26"/>
          <w:szCs w:val="26"/>
        </w:rPr>
        <w:t>31</w:t>
      </w: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ธันวาคม </w:t>
      </w:r>
      <w:r w:rsidR="00306BC2"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พ.ศ. </w:t>
      </w:r>
      <w:r w:rsidR="00CB7733" w:rsidRPr="00CB7733">
        <w:rPr>
          <w:rFonts w:ascii="Browallia New" w:eastAsia="MS Mincho" w:hAnsi="Browallia New" w:cs="Browallia New"/>
          <w:sz w:val="26"/>
          <w:szCs w:val="26"/>
        </w:rPr>
        <w:t>2565</w:t>
      </w:r>
    </w:p>
    <w:p w14:paraId="7B52BCB5" w14:textId="77777777" w:rsidR="005B13AF" w:rsidRPr="009469B7" w:rsidRDefault="005B13AF" w:rsidP="009469B7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301E5B40" w14:textId="4B260313" w:rsidR="0029766B" w:rsidRPr="00B11D81" w:rsidRDefault="0036355A" w:rsidP="009469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469B7">
        <w:rPr>
          <w:rFonts w:ascii="Browallia New" w:eastAsia="MS Mincho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B11D81">
        <w:rPr>
          <w:rFonts w:ascii="Browallia New" w:hAnsi="Browallia New" w:cs="Browallia New"/>
          <w:sz w:val="26"/>
          <w:szCs w:val="26"/>
          <w:cs/>
        </w:rPr>
        <w:t>กฎหมาย ในกรณีที่มีเนื้อความขัดแย้งกันหรือมีการตีความ</w:t>
      </w:r>
      <w:r w:rsidR="00145799" w:rsidRPr="00B11D81">
        <w:rPr>
          <w:rFonts w:ascii="Browallia New" w:hAnsi="Browallia New" w:cs="Browallia New"/>
          <w:sz w:val="26"/>
          <w:szCs w:val="26"/>
          <w:cs/>
        </w:rPr>
        <w:t>ที่</w:t>
      </w:r>
      <w:r w:rsidRPr="00B11D81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179F7B99" w14:textId="51005D01" w:rsidR="00CF4B58" w:rsidRPr="00B11D81" w:rsidRDefault="00CF4B58" w:rsidP="00EC41B8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B11D81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5E9BCB7D" w:rsidR="00EC41B8" w:rsidRPr="00B11D81" w:rsidRDefault="00CB773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96EE7E2" w14:textId="77777777" w:rsidR="00F5458D" w:rsidRPr="00B11D81" w:rsidRDefault="00F5458D" w:rsidP="00EC41B8">
      <w:pPr>
        <w:jc w:val="thaiDistribute"/>
        <w:rPr>
          <w:rFonts w:ascii="Browallia New" w:hAnsi="Browallia New" w:cs="Browallia New"/>
        </w:rPr>
      </w:pPr>
    </w:p>
    <w:p w14:paraId="0C286FB6" w14:textId="457C49B6" w:rsidR="00CE4B25" w:rsidRPr="00B11D81" w:rsidRDefault="00D46F31" w:rsidP="00CE4B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E92840" w:rsidRPr="00B11D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31</w:t>
      </w:r>
      <w:r w:rsidR="006B0DBE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B11D8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B11D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2565</w:t>
      </w:r>
      <w:r w:rsidR="00EC0D00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546088" w:rsidRPr="00B11D81">
        <w:rPr>
          <w:rFonts w:ascii="Browallia New" w:hAnsi="Browallia New" w:cs="Browallia New"/>
          <w:sz w:val="26"/>
          <w:szCs w:val="26"/>
          <w:cs/>
        </w:rPr>
        <w:t>ยกเว้น</w:t>
      </w:r>
      <w:r w:rsidR="00297E72" w:rsidRPr="00B11D81">
        <w:rPr>
          <w:rFonts w:ascii="Browallia New" w:hAnsi="Browallia New" w:cs="Browallia New"/>
          <w:sz w:val="26"/>
          <w:szCs w:val="26"/>
          <w:cs/>
        </w:rPr>
        <w:t xml:space="preserve">มาตรฐานบัญชี ฉบับที่ </w:t>
      </w:r>
      <w:r w:rsidR="00CB7733" w:rsidRPr="00CB7733">
        <w:rPr>
          <w:rFonts w:ascii="Browallia New" w:hAnsi="Browallia New" w:cs="Browallia New"/>
          <w:sz w:val="26"/>
          <w:szCs w:val="26"/>
        </w:rPr>
        <w:t>41</w:t>
      </w:r>
      <w:r w:rsidR="00297E72" w:rsidRPr="00B11D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E72" w:rsidRPr="00B11D81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297E72" w:rsidRPr="00B11D81">
        <w:rPr>
          <w:rFonts w:ascii="Browallia New" w:hAnsi="Browallia New" w:cs="Browallia New"/>
          <w:sz w:val="26"/>
          <w:szCs w:val="26"/>
          <w:cs/>
        </w:rPr>
        <w:t>เกษตรกรรม ซึ่งกลุ่มบริษัทนำมาตรฐาน</w:t>
      </w:r>
      <w:r w:rsidR="00F15A6B" w:rsidRPr="00B11D81">
        <w:rPr>
          <w:rFonts w:ascii="Browallia New" w:hAnsi="Browallia New" w:cs="Browallia New"/>
          <w:sz w:val="26"/>
          <w:szCs w:val="26"/>
        </w:rPr>
        <w:br/>
      </w:r>
      <w:r w:rsidR="00297E72" w:rsidRPr="00B11D81">
        <w:rPr>
          <w:rFonts w:ascii="Browallia New" w:hAnsi="Browallia New" w:cs="Browallia New"/>
          <w:sz w:val="26"/>
          <w:szCs w:val="26"/>
          <w:cs/>
        </w:rPr>
        <w:t xml:space="preserve">การบัญชีดังกล่าวมาถือปฏิบัติเริ่มในวันที่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1</w:t>
      </w:r>
      <w:r w:rsidR="00297E72" w:rsidRPr="00B11D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E72" w:rsidRPr="00B11D81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297E72" w:rsidRPr="00B11D81">
        <w:rPr>
          <w:rFonts w:ascii="Browallia New" w:hAnsi="Browallia New" w:cs="Browallia New"/>
          <w:sz w:val="26"/>
          <w:szCs w:val="26"/>
          <w:lang w:val="en-US"/>
        </w:rPr>
        <w:t>.</w:t>
      </w:r>
      <w:r w:rsidR="00297E72" w:rsidRPr="00B11D81">
        <w:rPr>
          <w:rFonts w:ascii="Browallia New" w:hAnsi="Browallia New" w:cs="Browallia New"/>
          <w:sz w:val="26"/>
          <w:szCs w:val="26"/>
          <w:cs/>
        </w:rPr>
        <w:t>ศ</w:t>
      </w:r>
      <w:r w:rsidR="00297E72" w:rsidRPr="00B11D8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</w:p>
    <w:p w14:paraId="59BCD6FE" w14:textId="63AA9945" w:rsidR="00CE4B25" w:rsidRPr="00B11D81" w:rsidRDefault="00CE4B25" w:rsidP="00B11D81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2D8045AF" w14:textId="3770DDC1" w:rsidR="00297E72" w:rsidRPr="00B11D81" w:rsidRDefault="00CB7733" w:rsidP="00297E72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B77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97E72" w:rsidRPr="00B11D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B77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97E72" w:rsidRPr="00B11D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สินทรัพย์ชีวภาพ</w:t>
      </w:r>
    </w:p>
    <w:p w14:paraId="2CFE2025" w14:textId="77777777" w:rsidR="00297E72" w:rsidRPr="00B11D81" w:rsidRDefault="00297E72" w:rsidP="00297E72">
      <w:pPr>
        <w:ind w:left="540"/>
        <w:jc w:val="thaiDistribute"/>
        <w:rPr>
          <w:rFonts w:ascii="Browallia New" w:eastAsia="MS Mincho" w:hAnsi="Browallia New" w:cs="Browallia New"/>
          <w:cs/>
          <w:lang w:val="th-TH"/>
        </w:rPr>
      </w:pPr>
    </w:p>
    <w:p w14:paraId="2C23EF8E" w14:textId="2A018F30" w:rsidR="00297E72" w:rsidRPr="00B11D81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t>สินทรัพย์ชีวภาพวัดด้วยมูลค่ายุติธรรมหักต้นทุนในการขาย</w:t>
      </w:r>
      <w:r w:rsidRPr="00B11D81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t>มูลค่ายุติธรรมจะกำหนดจากการประมาณการราคาตลาด</w:t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>ของ</w:t>
      </w:r>
      <w:r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t>สินทรัพย์ชีวภาพหักต้นทุนในการขาย</w:t>
      </w:r>
    </w:p>
    <w:p w14:paraId="79A9D254" w14:textId="77777777" w:rsidR="00297E72" w:rsidRPr="00B11D81" w:rsidRDefault="00297E72" w:rsidP="00297E72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02F6E61E" w14:textId="7FA38351" w:rsidR="00297E72" w:rsidRPr="00B11D81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B11D81">
        <w:rPr>
          <w:rFonts w:ascii="Browallia New" w:eastAsia="MS Mincho" w:hAnsi="Browallia New" w:cs="Browallia New"/>
          <w:sz w:val="26"/>
          <w:szCs w:val="26"/>
          <w:cs/>
        </w:rPr>
        <w:t xml:space="preserve">สินทรัพย์ชีวภาพประกอบด้วย </w:t>
      </w:r>
      <w:r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ต้นกัญชาที่อยู่ระหว่างการเพาะปลูกเพื่อขาย </w:t>
      </w:r>
    </w:p>
    <w:p w14:paraId="77F46EAF" w14:textId="77777777" w:rsidR="00297E72" w:rsidRPr="00B11D81" w:rsidRDefault="00297E72" w:rsidP="00B11D81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774727FB" w14:textId="5CD5773B" w:rsidR="00297E72" w:rsidRPr="00B11D81" w:rsidRDefault="00297E72" w:rsidP="00297E72">
      <w:pPr>
        <w:ind w:left="540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B11D81">
        <w:rPr>
          <w:rFonts w:ascii="Browallia New" w:eastAsia="MS Mincho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การเปลี่ยนแปลงในมูลค่ายุติธรรมหักต้นทุนในการขายของต้นกัญชาที่อยู่ระหว่างการเพาะปลูกเพื่อขาย</w:t>
      </w:r>
      <w:r w:rsidRPr="00B11D81">
        <w:rPr>
          <w:rFonts w:ascii="Browallia New" w:eastAsia="MS Mincho" w:hAnsi="Browallia New" w:cs="Browallia New"/>
          <w:spacing w:val="-4"/>
          <w:sz w:val="26"/>
          <w:szCs w:val="26"/>
          <w:cs/>
        </w:rPr>
        <w:t>จะรับรู้ในกำไรหรือขาดทุน</w:t>
      </w:r>
    </w:p>
    <w:p w14:paraId="6057E556" w14:textId="77777777" w:rsidR="00297E72" w:rsidRPr="00B11D81" w:rsidRDefault="00297E72" w:rsidP="00B11D81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256040E9" w14:textId="3A5DCA81" w:rsidR="007B6514" w:rsidRPr="00B11D81" w:rsidRDefault="00EC0D00" w:rsidP="00CE4B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1D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595219" w:rsidRPr="00B11D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B7733" w:rsidRPr="00CB773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95219" w:rsidRPr="00B11D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B7733" w:rsidRPr="00CB7733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CB7733" w:rsidRPr="00CB7733">
        <w:rPr>
          <w:rFonts w:ascii="Browallia New" w:eastAsia="Arial Unicode MS" w:hAnsi="Browallia New" w:cs="Browallia New"/>
          <w:sz w:val="26"/>
          <w:szCs w:val="26"/>
        </w:rPr>
        <w:t>6</w:t>
      </w:r>
      <w:r w:rsidRPr="00B11D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1D81">
        <w:rPr>
          <w:rFonts w:ascii="Browallia New" w:eastAsia="Arial Unicode MS" w:hAnsi="Browallia New" w:cs="Browallia New"/>
          <w:sz w:val="26"/>
          <w:szCs w:val="26"/>
        </w:rPr>
        <w:br/>
      </w:r>
      <w:r w:rsidR="00251076" w:rsidRPr="00B11D81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Pr="00B11D81">
        <w:rPr>
          <w:rFonts w:ascii="Browallia New" w:eastAsia="Arial Unicode MS" w:hAnsi="Browallia New" w:cs="Browallia New"/>
          <w:sz w:val="26"/>
          <w:szCs w:val="26"/>
          <w:cs/>
        </w:rPr>
        <w:t>ม่มีผลกระทบที่มีนัยสำคัญต่อกลุ่มกิจการ</w:t>
      </w:r>
    </w:p>
    <w:p w14:paraId="6AE80249" w14:textId="15FCD9B0" w:rsidR="00CB7733" w:rsidRDefault="00CB7733" w:rsidP="007B0DB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B11D81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7659647F" w:rsidR="00115025" w:rsidRPr="00B11D81" w:rsidRDefault="00CB7733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15025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B11D81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737E41ED" w:rsidR="004E5315" w:rsidRPr="00B11D81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B11D81">
        <w:rPr>
          <w:rFonts w:ascii="Browallia New" w:hAnsi="Browallia New" w:cs="Browallia New"/>
          <w:sz w:val="26"/>
          <w:szCs w:val="26"/>
          <w:cs/>
        </w:rPr>
        <w:t>ทาง</w:t>
      </w:r>
      <w:r w:rsidRPr="00B11D81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CD3627" w:rsidRPr="00B11D81">
        <w:rPr>
          <w:rFonts w:ascii="Browallia New" w:hAnsi="Browallia New" w:cs="Browallia New"/>
          <w:sz w:val="26"/>
          <w:szCs w:val="26"/>
        </w:rPr>
        <w:br/>
      </w:r>
      <w:r w:rsidRPr="00B11D81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B11D8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D3627" w:rsidRPr="00B11D81">
        <w:rPr>
          <w:rFonts w:ascii="Browallia New" w:hAnsi="Browallia New" w:cs="Browallia New"/>
          <w:sz w:val="26"/>
          <w:szCs w:val="26"/>
        </w:rPr>
        <w:br/>
      </w:r>
      <w:r w:rsidRPr="00B11D81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642F47B0" w14:textId="2B45664D" w:rsidR="00B35FA5" w:rsidRPr="00B11D81" w:rsidRDefault="00B35FA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ED99DD" w14:textId="2F942382" w:rsidR="004E5315" w:rsidRPr="00B11D81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12302C6" w14:textId="77777777" w:rsidR="008567D4" w:rsidRPr="00B11D81" w:rsidRDefault="008567D4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4FF654" w14:textId="77777777" w:rsidR="008567D4" w:rsidRPr="00B11D81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CA9BACD" w14:textId="77777777" w:rsidR="008567D4" w:rsidRPr="00B11D81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700C7C" w14:textId="4B8FD1E1" w:rsidR="008567D4" w:rsidRPr="00B11D81" w:rsidRDefault="008567D4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1D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67738851" w14:textId="77777777" w:rsidR="00B130E1" w:rsidRPr="00B11D81" w:rsidRDefault="00B130E1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277"/>
        <w:gridCol w:w="1298"/>
        <w:gridCol w:w="1296"/>
        <w:gridCol w:w="1296"/>
        <w:gridCol w:w="1292"/>
      </w:tblGrid>
      <w:tr w:rsidR="00BD27DF" w:rsidRPr="00B11D81" w14:paraId="17E0D0B0" w14:textId="77777777" w:rsidTr="00B130E1">
        <w:trPr>
          <w:cantSplit/>
        </w:trPr>
        <w:tc>
          <w:tcPr>
            <w:tcW w:w="2261" w:type="pct"/>
            <w:vAlign w:val="bottom"/>
          </w:tcPr>
          <w:p w14:paraId="039BCBDD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9" w:type="pct"/>
            <w:gridSpan w:val="4"/>
            <w:tcBorders>
              <w:top w:val="single" w:sz="4" w:space="0" w:color="auto"/>
            </w:tcBorders>
          </w:tcPr>
          <w:p w14:paraId="0AE89676" w14:textId="47910BB3" w:rsidR="00BD27DF" w:rsidRPr="00B11D81" w:rsidRDefault="00BD27DF" w:rsidP="00B11D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11D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BD27DF" w:rsidRPr="00B11D81" w14:paraId="559FA707" w14:textId="77777777" w:rsidTr="00B130E1">
        <w:trPr>
          <w:cantSplit/>
        </w:trPr>
        <w:tc>
          <w:tcPr>
            <w:tcW w:w="2261" w:type="pct"/>
            <w:vAlign w:val="bottom"/>
          </w:tcPr>
          <w:p w14:paraId="26B29CAC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D3136D2" w14:textId="6FA80B6F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410E2F1" w14:textId="5FA392E1" w:rsidR="00BD27DF" w:rsidRPr="00B11D81" w:rsidRDefault="001C12D3" w:rsidP="00B11D81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BD27DF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คาร์บอน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EB80966" w14:textId="3384F3B2" w:rsidR="00BD27DF" w:rsidRPr="00B11D81" w:rsidRDefault="001C12D3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E6792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6DF0A6C" w14:textId="57D26D4D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D27DF" w:rsidRPr="00B11D81" w14:paraId="38272CB9" w14:textId="77777777" w:rsidTr="00B130E1">
        <w:trPr>
          <w:cantSplit/>
        </w:trPr>
        <w:tc>
          <w:tcPr>
            <w:tcW w:w="2261" w:type="pct"/>
            <w:vAlign w:val="bottom"/>
          </w:tcPr>
          <w:p w14:paraId="68D7908E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  <w:hideMark/>
          </w:tcPr>
          <w:p w14:paraId="61334B0A" w14:textId="0E4CF7DD" w:rsidR="001C12D3" w:rsidRPr="00B11D81" w:rsidRDefault="001C12D3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  <w:p w14:paraId="30D18FB2" w14:textId="7BF42B6F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685" w:type="pct"/>
            <w:vAlign w:val="bottom"/>
          </w:tcPr>
          <w:p w14:paraId="11EFF3B6" w14:textId="77777777" w:rsidR="004D6DFB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</w:p>
          <w:p w14:paraId="72828005" w14:textId="0EC40B3E" w:rsidR="00BD27DF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</w:t>
            </w:r>
            <w:r w:rsidR="001C12D3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วงจร</w:t>
            </w:r>
          </w:p>
        </w:tc>
        <w:tc>
          <w:tcPr>
            <w:tcW w:w="685" w:type="pct"/>
          </w:tcPr>
          <w:p w14:paraId="3CB7233F" w14:textId="335C1803" w:rsidR="00BD27DF" w:rsidRPr="00B11D81" w:rsidRDefault="00E6792A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ดูแล</w:t>
            </w:r>
            <w:r w:rsidR="001C12D3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สุขภาพ</w:t>
            </w:r>
          </w:p>
          <w:p w14:paraId="775519D1" w14:textId="593F1C2B" w:rsidR="001C12D3" w:rsidRPr="00B11D81" w:rsidRDefault="001C12D3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เชิง 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Wellness</w:t>
            </w:r>
          </w:p>
        </w:tc>
        <w:tc>
          <w:tcPr>
            <w:tcW w:w="685" w:type="pct"/>
            <w:vAlign w:val="bottom"/>
            <w:hideMark/>
          </w:tcPr>
          <w:p w14:paraId="13763049" w14:textId="354D7382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27DF" w:rsidRPr="00B11D81" w14:paraId="365CFB35" w14:textId="77777777" w:rsidTr="00B130E1">
        <w:trPr>
          <w:cantSplit/>
        </w:trPr>
        <w:tc>
          <w:tcPr>
            <w:tcW w:w="2261" w:type="pct"/>
            <w:vAlign w:val="bottom"/>
          </w:tcPr>
          <w:p w14:paraId="51EB84A1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  <w:hideMark/>
          </w:tcPr>
          <w:p w14:paraId="534C030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61C3A7F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6CEBA81" w14:textId="35732E43" w:rsidR="00BD27DF" w:rsidRPr="00B11D81" w:rsidRDefault="001C12D3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  <w:hideMark/>
          </w:tcPr>
          <w:p w14:paraId="23FCDAA7" w14:textId="16CC4DBB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27DF" w:rsidRPr="00B11D81" w14:paraId="2D3E4774" w14:textId="77777777" w:rsidTr="00B130E1">
        <w:trPr>
          <w:cantSplit/>
        </w:trPr>
        <w:tc>
          <w:tcPr>
            <w:tcW w:w="2261" w:type="pct"/>
            <w:vAlign w:val="bottom"/>
          </w:tcPr>
          <w:p w14:paraId="281DDF1F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56AF3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B913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6E1D28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D1513" w14:textId="33D5A9DA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B11D81" w14:paraId="4D30273F" w14:textId="77777777" w:rsidTr="00B130E1">
        <w:trPr>
          <w:cantSplit/>
        </w:trPr>
        <w:tc>
          <w:tcPr>
            <w:tcW w:w="2261" w:type="pct"/>
            <w:vAlign w:val="bottom"/>
          </w:tcPr>
          <w:p w14:paraId="494806E8" w14:textId="7E49256B" w:rsidR="00BD27DF" w:rsidRPr="00B11D81" w:rsidRDefault="00BD27DF" w:rsidP="00B11D81">
            <w:pPr>
              <w:ind w:left="-86" w:right="-6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B3DBCFC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A87ED0F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2E571146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B9E264E" w14:textId="4055958D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B11D81" w14:paraId="029C0FD7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4B5E7C78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02D9E69B" w14:textId="1C09CA6F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C708812" w14:textId="6659B623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</w:tcPr>
          <w:p w14:paraId="4045D52E" w14:textId="1AAD49AA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4210A7D" w14:textId="38DC0AD3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BD27DF" w:rsidRPr="00B11D81" w14:paraId="4A619EE6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381867F3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89BA4" w14:textId="6E94DB91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79C33" w14:textId="2D2B0489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514382A0" w14:textId="6638D407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01E28" w14:textId="37CF7E56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3D733240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1E19CA81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A6E62" w14:textId="48EBF3DD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9964C" w14:textId="14A627A0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5AF92" w14:textId="454AEB7C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79C48" w14:textId="0BFBBA4B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BD27DF" w:rsidRPr="00B11D81" w14:paraId="47988639" w14:textId="77777777" w:rsidTr="00B130E1">
        <w:trPr>
          <w:cantSplit/>
        </w:trPr>
        <w:tc>
          <w:tcPr>
            <w:tcW w:w="2261" w:type="pct"/>
            <w:vAlign w:val="bottom"/>
          </w:tcPr>
          <w:p w14:paraId="075B8EA8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687E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1A315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FCFA79A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A3964" w14:textId="67ED25CA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B11D81" w14:paraId="03A51FFE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41620AD4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94643D9" w14:textId="23E6924F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7A5DE0F" w14:textId="4A125D6F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1A9EEC84" w14:textId="6FD64DCF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144B373" w14:textId="211F9BE5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2628F1CC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70C9053F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ADB480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96653F5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1B76775D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65AFD91C" w14:textId="33C98059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BD27DF" w:rsidRPr="00B11D81" w14:paraId="42F703D3" w14:textId="77777777" w:rsidTr="00B130E1">
        <w:trPr>
          <w:cantSplit/>
        </w:trPr>
        <w:tc>
          <w:tcPr>
            <w:tcW w:w="2261" w:type="pct"/>
            <w:vAlign w:val="bottom"/>
          </w:tcPr>
          <w:p w14:paraId="0BD0E4CC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7E616BC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1032615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3D4DA13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0D8A9CD" w14:textId="7AFC5249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5974DE44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195A9FAE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44AC8A83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A4A9530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061AE70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A4A24DD" w14:textId="03BA2412" w:rsidR="00BD27DF" w:rsidRPr="00B11D81" w:rsidRDefault="005A588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45FC597E" w14:textId="77777777" w:rsidTr="00B130E1">
        <w:trPr>
          <w:cantSplit/>
        </w:trPr>
        <w:tc>
          <w:tcPr>
            <w:tcW w:w="2261" w:type="pct"/>
            <w:vAlign w:val="bottom"/>
          </w:tcPr>
          <w:p w14:paraId="582F2C8D" w14:textId="0EFA695A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4CD06CC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688A9753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5B1C56B8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7DC357A" w14:textId="7968725E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606CD0A0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59DDCD83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D221194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F091F54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1AC0A90A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394B5" w14:textId="240768BD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4EAA5454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498C611E" w14:textId="54425D9F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976915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44B1ACF6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5F5101CB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53FB7" w14:textId="37D77AEB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6AE34995" w14:textId="77777777" w:rsidTr="00B130E1">
        <w:trPr>
          <w:cantSplit/>
          <w:trHeight w:val="57"/>
        </w:trPr>
        <w:tc>
          <w:tcPr>
            <w:tcW w:w="2261" w:type="pct"/>
            <w:vAlign w:val="bottom"/>
            <w:hideMark/>
          </w:tcPr>
          <w:p w14:paraId="7771F64D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A02D55E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9C0587C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4908AAD2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F3EA7" w14:textId="6BDA7BC6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B11D81" w14:paraId="55547178" w14:textId="77777777" w:rsidTr="00B130E1">
        <w:trPr>
          <w:cantSplit/>
        </w:trPr>
        <w:tc>
          <w:tcPr>
            <w:tcW w:w="2261" w:type="pct"/>
            <w:vAlign w:val="bottom"/>
          </w:tcPr>
          <w:p w14:paraId="2C8ACCD2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63E05925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0C8DDDF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20D2513C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49066" w14:textId="6C8E0E95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B11D81" w14:paraId="3DF987C9" w14:textId="77777777" w:rsidTr="00B130E1">
        <w:trPr>
          <w:cantSplit/>
        </w:trPr>
        <w:tc>
          <w:tcPr>
            <w:tcW w:w="2261" w:type="pct"/>
            <w:vAlign w:val="bottom"/>
          </w:tcPr>
          <w:p w14:paraId="2391EF53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3096F7C1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AAB6E39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23D1393E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DB042A6" w14:textId="3F831BE0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B11D81" w14:paraId="1D89281E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0ED05493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9493CB4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9AAB329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558B7C7A" w14:textId="77777777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64A809B4" w14:textId="2C8DC356" w:rsidR="00BD27DF" w:rsidRPr="00B11D81" w:rsidRDefault="00BD27DF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B11D81" w14:paraId="4ADC1FDE" w14:textId="77777777" w:rsidTr="00B130E1">
        <w:trPr>
          <w:cantSplit/>
        </w:trPr>
        <w:tc>
          <w:tcPr>
            <w:tcW w:w="2261" w:type="pct"/>
            <w:vAlign w:val="bottom"/>
          </w:tcPr>
          <w:p w14:paraId="31D4C5B1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0D305" w14:textId="6B2512FC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C37BC" w14:textId="7D2680C3" w:rsidR="00BD27DF" w:rsidRPr="00B11D81" w:rsidRDefault="00160F4C" w:rsidP="00B11D81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0C606CE" w14:textId="4926AA35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32E19" w14:textId="713998C5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BD27DF" w:rsidRPr="00B11D81" w14:paraId="59189E22" w14:textId="77777777" w:rsidTr="00B130E1">
        <w:trPr>
          <w:cantSplit/>
        </w:trPr>
        <w:tc>
          <w:tcPr>
            <w:tcW w:w="2261" w:type="pct"/>
            <w:vAlign w:val="bottom"/>
          </w:tcPr>
          <w:p w14:paraId="79BF569F" w14:textId="77777777" w:rsidR="00BD27DF" w:rsidRPr="00B11D81" w:rsidRDefault="00BD27DF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AFCD6" w14:textId="1D0D1D6B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266F2" w14:textId="4D541873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3A59B" w14:textId="2E3AE405" w:rsidR="00BD27DF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3D84" w14:textId="5877E0E4" w:rsidR="00BD27DF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20341CC5" w14:textId="79695474" w:rsidR="008567D4" w:rsidRPr="00B11D81" w:rsidRDefault="008567D4" w:rsidP="00037E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67D4" w:rsidRPr="00B11D81" w14:paraId="64515E94" w14:textId="77777777" w:rsidTr="00717E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406AE4" w14:textId="0D61A8F1" w:rsidR="008567D4" w:rsidRPr="00B11D81" w:rsidRDefault="00CB7733" w:rsidP="00717E3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567D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67D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8567D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567D4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567D4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567D4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0A644FC" w14:textId="77777777" w:rsidR="008567D4" w:rsidRPr="00B11D81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322"/>
        <w:gridCol w:w="1226"/>
        <w:gridCol w:w="1401"/>
        <w:gridCol w:w="1292"/>
        <w:gridCol w:w="1203"/>
      </w:tblGrid>
      <w:tr w:rsidR="00843E46" w:rsidRPr="00B11D81" w14:paraId="2B20D5C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13F625E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2"/>
          </w:p>
        </w:tc>
        <w:tc>
          <w:tcPr>
            <w:tcW w:w="27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234BD3" w14:textId="7685C3BE" w:rsidR="00843E46" w:rsidRPr="00B11D81" w:rsidRDefault="00843E46" w:rsidP="00B11D81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965A44" w:rsidRPr="00B11D81" w14:paraId="38B6D4EF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5B57A46" w14:textId="77777777" w:rsidR="00965A44" w:rsidRPr="00B11D81" w:rsidRDefault="00965A44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19A4A" w14:textId="77777777" w:rsidR="00965A44" w:rsidRPr="00B11D81" w:rsidRDefault="00965A44" w:rsidP="00B11D81">
            <w:pPr>
              <w:ind w:left="-2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  <w:p w14:paraId="04BA3CE0" w14:textId="5F58B709" w:rsidR="00965A44" w:rsidRPr="00B11D81" w:rsidRDefault="00965A44" w:rsidP="00B11D81">
            <w:pPr>
              <w:ind w:left="-2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1A0B" w14:textId="0E1A16EF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ธุรกิจคาร์บอน</w:t>
            </w:r>
          </w:p>
          <w:p w14:paraId="0E4FEEC4" w14:textId="77777777" w:rsidR="00D85E7A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</w:p>
          <w:p w14:paraId="77BDFFD7" w14:textId="7988C08E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ครบวงจร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BBA8B01" w14:textId="7D830105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E6792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  <w:p w14:paraId="36FA1FC2" w14:textId="2251579F" w:rsidR="00965A44" w:rsidRPr="00B11D81" w:rsidRDefault="00E6792A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ดูแล</w:t>
            </w:r>
            <w:r w:rsidR="00965A44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สุขภาพ</w:t>
            </w:r>
          </w:p>
          <w:p w14:paraId="6740CCFF" w14:textId="1D00DB6A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เชิง 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Wellness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0CCA39" w14:textId="0BD94C28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5A44" w:rsidRPr="00B11D81" w14:paraId="3D4D2972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5913A1B3" w14:textId="77777777" w:rsidR="00965A44" w:rsidRPr="00B11D81" w:rsidRDefault="00965A44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A343" w14:textId="289FF602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9041D8" w14:textId="694AF14A" w:rsidR="00965A44" w:rsidRPr="00B11D81" w:rsidRDefault="00965A44" w:rsidP="00B11D81">
            <w:pPr>
              <w:ind w:left="-2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98A72D" w14:textId="7B17800B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AC2B9" w14:textId="17A5AAD1" w:rsidR="00965A44" w:rsidRPr="00B11D81" w:rsidRDefault="00965A44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E46" w:rsidRPr="00B11D81" w14:paraId="51ED48B2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543BC604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E99AE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A258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77DD363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E6CE" w14:textId="48524715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B11D81" w14:paraId="047CC35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70AC908" w14:textId="73B2871F" w:rsidR="00843E46" w:rsidRPr="00B11D81" w:rsidRDefault="00843E46" w:rsidP="00B11D81">
            <w:pPr>
              <w:ind w:left="-86" w:right="-10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4AA3A75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19153E7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0565615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F4C7DA4" w14:textId="51233FE0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B11D81" w14:paraId="1A268163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415D9985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94E1FFB" w14:textId="0C467DA0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52DE1F5" w14:textId="33FA8C64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4A40FF94" w14:textId="13753D94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C4264EB" w14:textId="5C01E9E1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843E46" w:rsidRPr="00B11D81" w14:paraId="17BD479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523E69BD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D9BCA" w14:textId="66E62065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4CBA" w14:textId="2DE8B910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29AA059" w14:textId="54106165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26C31" w14:textId="30165022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51267B16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536FBFF2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558CC" w14:textId="5E7B9502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6E23" w14:textId="1E5A572C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15E32BD6" w14:textId="0ACEF0F4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A2CD2" w14:textId="2DFBD7C7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843E46" w:rsidRPr="00B11D81" w14:paraId="5C39190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C4CCC24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EDCB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E743D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E8F5D88" w14:textId="002CC9B0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2CCA" w14:textId="47157DFE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B11D81" w14:paraId="32CDFC1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1582CF22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CE535D4" w14:textId="3769FBF5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04F1189" w14:textId="41B37F52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1897B673" w14:textId="1E2852FE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46070A2" w14:textId="32A7A05A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0012010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234C4B7B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17886778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6F627C8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13CC4AB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C60FE8C" w14:textId="416961F4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843E46" w:rsidRPr="00B11D81" w14:paraId="76B788CE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61D3827E" w14:textId="73F4290C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A41FEE8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20DCC9AC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9AF0B8D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319896" w14:textId="589931D2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4404ED6A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DBD230F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5AD312E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044B8CF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88D83BF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772A3DC" w14:textId="01D33335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5C285AF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0C14C1B8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42096566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D83D936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FCF88A8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630E0AE" w14:textId="48DD05DE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3B31BB3F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3376558" w14:textId="7BADFE1A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2522A92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4537EBF2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63FD4C8C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D6372A4" w14:textId="707A40FC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843E46" w:rsidRPr="00B11D81" w14:paraId="3364D84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8D72452" w14:textId="00E658E1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099311C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FFDD869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59DF567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8641ACB" w14:textId="07CE772B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4C6781B6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7DE9262A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78D3C87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057C741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290E182B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FC00" w14:textId="796965B0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03EB269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39E80ABE" w14:textId="110E7601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922261E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E1D39B3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6B2FE14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319E" w14:textId="4FCEB9CB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5593B423" w14:textId="77777777" w:rsidTr="00B130E1">
        <w:trPr>
          <w:cantSplit/>
          <w:trHeight w:val="57"/>
        </w:trPr>
        <w:tc>
          <w:tcPr>
            <w:tcW w:w="2288" w:type="pct"/>
            <w:shd w:val="clear" w:color="auto" w:fill="auto"/>
            <w:vAlign w:val="bottom"/>
            <w:hideMark/>
          </w:tcPr>
          <w:p w14:paraId="6F34E897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3551BD4F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BD847C8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418207C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69374" w14:textId="335CD0EB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B11D81" w14:paraId="45A0C62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E728B3E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58840EF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3730021E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0ADEF22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E04F3" w14:textId="2CA2E813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B11D81" w14:paraId="05DBC01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3DDB063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3A0DA1A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CDC0331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5AC9500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F735047" w14:textId="2BBB90BE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B11D81" w14:paraId="1AC22E2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2CDD62F2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CB538BB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F4E256B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3574BCF" w14:textId="77777777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3FE384A" w14:textId="58DD0D62" w:rsidR="00843E46" w:rsidRPr="00B11D81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B11D81" w14:paraId="2A38FB7B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67040CB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0F73C" w14:textId="420BC645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974BD" w14:textId="6F3AE0DB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15D8EE" w14:textId="40D11A9C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5C7D" w14:textId="1033FE98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843E46" w:rsidRPr="00B11D81" w14:paraId="3D6A5B9A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67146FE1" w14:textId="77777777" w:rsidR="00843E46" w:rsidRPr="00B11D81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0223D" w14:textId="7BC1E6A2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4C89" w14:textId="0AA15280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1762D15" w14:textId="69E6A1C9" w:rsidR="00843E46" w:rsidRPr="00B11D81" w:rsidRDefault="00160F4C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FD76" w14:textId="03C668D5" w:rsidR="00843E46" w:rsidRPr="00B11D81" w:rsidRDefault="00CB773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60F4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bookmarkEnd w:id="2"/>
    </w:tbl>
    <w:p w14:paraId="34490494" w14:textId="77777777" w:rsidR="008567D4" w:rsidRPr="00B11D81" w:rsidRDefault="008567D4" w:rsidP="008567D4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EC81EBC" w14:textId="187E6825" w:rsidR="008567D4" w:rsidRPr="00B11D81" w:rsidRDefault="008567D4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2EC91B7" w14:textId="289F175D" w:rsidR="00CE0AF9" w:rsidRPr="00B11D81" w:rsidRDefault="00CE0AF9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B11D81" w:rsidRDefault="006B344F" w:rsidP="006B34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1D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B11D81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259EE26C" w:rsidR="006B344F" w:rsidRPr="00B11D81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4C3FF4B7" w14:textId="14C999D8" w:rsidR="002C088A" w:rsidRPr="00B11D81" w:rsidRDefault="002C088A" w:rsidP="002C08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1C297" w14:textId="151FA633" w:rsidR="002A24FE" w:rsidRPr="00B11D81" w:rsidRDefault="008567D4" w:rsidP="002C088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B11D81" w14:paraId="1A746079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76E22DC5" w:rsidR="002A24FE" w:rsidRPr="00B11D81" w:rsidRDefault="00CB7733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10343318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24FE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  <w:bookmarkEnd w:id="3"/>
    </w:tbl>
    <w:p w14:paraId="7DA5B61B" w14:textId="77777777" w:rsidR="002A24FE" w:rsidRPr="00B11D81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0CA3D177" w:rsidR="002A24FE" w:rsidRPr="00B11D81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3A78BBD" w14:textId="77777777" w:rsidR="00436A34" w:rsidRPr="00B11D81" w:rsidRDefault="00436A34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865"/>
        <w:gridCol w:w="922"/>
        <w:gridCol w:w="922"/>
        <w:gridCol w:w="922"/>
        <w:gridCol w:w="922"/>
        <w:gridCol w:w="922"/>
        <w:gridCol w:w="922"/>
        <w:gridCol w:w="922"/>
      </w:tblGrid>
      <w:tr w:rsidR="00855278" w:rsidRPr="00B11D81" w14:paraId="3C97894A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DACC" w14:textId="77777777" w:rsidR="00855278" w:rsidRPr="00B11D81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31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388E6" w14:textId="77777777" w:rsidR="00855278" w:rsidRPr="00B11D81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55278" w:rsidRPr="00B11D81" w14:paraId="7397963A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BC65" w14:textId="77777777" w:rsidR="00855278" w:rsidRPr="00B11D81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A3760" w14:textId="6B14E8BC" w:rsidR="00855278" w:rsidRPr="00B11D81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B18B1" w14:textId="5260488E" w:rsidR="00855278" w:rsidRPr="00B11D81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F2EB2" w14:textId="2C3C584F" w:rsidR="00855278" w:rsidRPr="00B11D81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F27D2" w14:textId="77777777" w:rsidR="00855278" w:rsidRPr="00B11D81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1375AB" w:rsidRPr="00B11D81" w14:paraId="2221B465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217D" w14:textId="77777777" w:rsidR="001375AB" w:rsidRPr="00B11D81" w:rsidRDefault="001375AB" w:rsidP="001375AB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079F9" w14:textId="0ADAE71B" w:rsidR="001375AB" w:rsidRPr="00B11D81" w:rsidRDefault="00CB7733" w:rsidP="0020712D">
            <w:pPr>
              <w:pStyle w:val="Heading6"/>
              <w:spacing w:before="0" w:after="0"/>
              <w:ind w:left="-87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841CD3" w14:textId="67DA8539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29C8C" w14:textId="3D621567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C9527" w14:textId="6FD31F55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02E166" w14:textId="0FF304D4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DAC91" w14:textId="01D078D1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21E73" w14:textId="6137FD6B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B9489A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F71D0A" w14:textId="2C49F2C8" w:rsidR="001375AB" w:rsidRPr="00B11D81" w:rsidRDefault="00CB7733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</w:tr>
      <w:tr w:rsidR="001375AB" w:rsidRPr="00B11D81" w14:paraId="6AE1A61B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3D2B" w14:textId="77777777" w:rsidR="001375AB" w:rsidRPr="00B11D81" w:rsidRDefault="001375AB" w:rsidP="001375AB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5020" w14:textId="7D262F57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8343" w14:textId="52356A85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958E" w14:textId="73AC82A3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7DD" w14:textId="309D7913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D382" w14:textId="503E1031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DADF" w14:textId="3237CEAB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8323" w14:textId="1849734C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C5A9" w14:textId="21A402F2" w:rsidR="001375AB" w:rsidRPr="00B11D81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B11D81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CB7733" w:rsidRPr="00CB773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</w:tr>
      <w:tr w:rsidR="00855278" w:rsidRPr="00B11D81" w14:paraId="4EE6FE64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3F1C" w14:textId="77777777" w:rsidR="00855278" w:rsidRPr="00B11D81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0530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F18E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BCBC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6491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FA92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A276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402A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670B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855278" w:rsidRPr="00B11D81" w14:paraId="4AAC7D36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23AA" w14:textId="77777777" w:rsidR="00855278" w:rsidRPr="00B11D81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6E25D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6C6B4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1B4B8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EBBB4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3BF76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4C7E4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54E3E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78740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855278" w:rsidRPr="00B11D81" w14:paraId="21D63C5D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6E16" w14:textId="7CF8956A" w:rsidR="00855278" w:rsidRPr="00B11D81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B11D81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สินทรัพย์</w:t>
            </w:r>
            <w:r w:rsidR="00E36418" w:rsidRPr="00B11D81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ทางการเงิน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82A4B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5318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7D03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A5E6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18D0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9623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ADDB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F0A" w14:textId="77777777" w:rsidR="00855278" w:rsidRPr="00B11D81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44556" w:rsidRPr="00B11D81" w14:paraId="3254E91A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5F1" w14:textId="77777777" w:rsidR="00C44556" w:rsidRPr="00B11D81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bookmarkStart w:id="4" w:name="_Hlk134215716"/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>สินทรัพย์ทางการเงินที่วัด</w:t>
            </w:r>
          </w:p>
          <w:bookmarkEnd w:id="4"/>
          <w:p w14:paraId="4C8B84E0" w14:textId="77777777" w:rsidR="00C44556" w:rsidRPr="00B11D81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 xml:space="preserve">   </w:t>
            </w:r>
            <w:bookmarkStart w:id="5" w:name="_Hlk134215728"/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>มูลค่าด้วยมูลค่ายุติธรรม</w:t>
            </w:r>
            <w:bookmarkEnd w:id="5"/>
          </w:p>
          <w:p w14:paraId="73098736" w14:textId="3DCE7FFB" w:rsidR="00C44556" w:rsidRPr="00B11D81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 xml:space="preserve">   </w:t>
            </w:r>
            <w:bookmarkStart w:id="6" w:name="_Hlk134215738"/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>ผ่านกำไรขาดทุนเบ็ดเสร็จอื่น</w:t>
            </w:r>
            <w:bookmarkEnd w:id="6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2571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3F96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627AD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C494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E4C76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3DE1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DA0B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BDB32" w14:textId="77777777" w:rsidR="00C44556" w:rsidRPr="00B11D81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9554B9" w:rsidRPr="00B11D81" w14:paraId="0B31B3D9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F5F69" w14:textId="77777777" w:rsidR="009554B9" w:rsidRPr="00B11D81" w:rsidRDefault="009554B9" w:rsidP="009554B9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1"/>
                <w:szCs w:val="21"/>
                <w:lang w:eastAsia="en-GB"/>
              </w:rPr>
            </w:pPr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  <w:t xml:space="preserve">   - </w:t>
            </w:r>
            <w:r w:rsidRPr="00B11D81">
              <w:rPr>
                <w:rFonts w:ascii="Browallia New" w:eastAsia="Times New Roman" w:hAnsi="Browallia New" w:cs="Browallia New"/>
                <w:spacing w:val="-6"/>
                <w:sz w:val="21"/>
                <w:szCs w:val="21"/>
                <w:cs/>
                <w:lang w:eastAsia="en-GB"/>
              </w:rPr>
              <w:t>ตราสารทุนที่ไม่ได้จดทะเบียน</w:t>
            </w:r>
          </w:p>
          <w:p w14:paraId="777C3E98" w14:textId="77777777" w:rsidR="009554B9" w:rsidRPr="00B11D81" w:rsidRDefault="009554B9" w:rsidP="009554B9">
            <w:pPr>
              <w:ind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r w:rsidRPr="00B11D81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0BBCB" w14:textId="2DC8EDB9" w:rsidR="009554B9" w:rsidRPr="00B11D81" w:rsidRDefault="00B87E9D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05A2" w14:textId="429E3747" w:rsidR="009554B9" w:rsidRPr="00B11D81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E70DF" w14:textId="1054AC33" w:rsidR="009554B9" w:rsidRPr="00B11D81" w:rsidRDefault="00B87E9D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6967" w14:textId="0DB89BCE" w:rsidR="009554B9" w:rsidRPr="00B11D81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9A67B" w14:textId="1B5ED9C6" w:rsidR="009554B9" w:rsidRPr="00B11D81" w:rsidRDefault="00B87E9D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7B00" w14:textId="23B65520" w:rsidR="009554B9" w:rsidRPr="00B11D81" w:rsidRDefault="00CB7733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CB7733">
              <w:rPr>
                <w:rFonts w:ascii="Browallia New" w:eastAsia="Arial Unicode MS" w:hAnsi="Browallia New" w:cs="Browallia New"/>
                <w:sz w:val="21"/>
                <w:szCs w:val="21"/>
              </w:rPr>
              <w:t>313</w:t>
            </w:r>
            <w:r w:rsidR="009554B9"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CB7733">
              <w:rPr>
                <w:rFonts w:ascii="Browallia New" w:eastAsia="Arial Unicode MS" w:hAnsi="Browallia New" w:cs="Browallia New"/>
                <w:sz w:val="21"/>
                <w:szCs w:val="21"/>
              </w:rPr>
              <w:t>350</w:t>
            </w:r>
            <w:r w:rsidR="009554B9"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CB7733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4F45E" w14:textId="20D55214" w:rsidR="009554B9" w:rsidRPr="00B11D81" w:rsidRDefault="00B87E9D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9BBE" w14:textId="20B017C0" w:rsidR="009554B9" w:rsidRPr="00B11D81" w:rsidRDefault="00CB7733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CB7733">
              <w:rPr>
                <w:rFonts w:ascii="Browallia New" w:eastAsia="Arial Unicode MS" w:hAnsi="Browallia New" w:cs="Browallia New"/>
                <w:sz w:val="21"/>
                <w:szCs w:val="21"/>
              </w:rPr>
              <w:t>313</w:t>
            </w:r>
            <w:r w:rsidR="009554B9"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CB7733">
              <w:rPr>
                <w:rFonts w:ascii="Browallia New" w:eastAsia="Arial Unicode MS" w:hAnsi="Browallia New" w:cs="Browallia New"/>
                <w:sz w:val="21"/>
                <w:szCs w:val="21"/>
              </w:rPr>
              <w:t>350</w:t>
            </w:r>
            <w:r w:rsidR="009554B9" w:rsidRPr="00B11D8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CB7733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</w:tr>
    </w:tbl>
    <w:p w14:paraId="1DD9EE65" w14:textId="77777777" w:rsidR="00470C54" w:rsidRPr="00B11D81" w:rsidRDefault="00470C54" w:rsidP="006235E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bookmarkStart w:id="7" w:name="_Hlk110330566"/>
    </w:p>
    <w:bookmarkEnd w:id="7"/>
    <w:p w14:paraId="17642E7F" w14:textId="433DD6B4" w:rsidR="00B87E9D" w:rsidRPr="00B11D81" w:rsidRDefault="00B87E9D" w:rsidP="00B8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การเปลี่ยนแปลงของสินทรัพย์ทางการเงินระดับ </w:t>
      </w:r>
      <w:r w:rsidR="00CB7733" w:rsidRPr="00CB7733">
        <w:rPr>
          <w:rFonts w:ascii="Browallia New" w:hAnsi="Browallia New" w:cs="Browallia New"/>
          <w:sz w:val="26"/>
          <w:szCs w:val="26"/>
        </w:rPr>
        <w:t>3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8A3F60" w:rsidRPr="00B11D81">
        <w:rPr>
          <w:rFonts w:ascii="Browallia New" w:hAnsi="Browallia New" w:cs="Browallia New"/>
          <w:sz w:val="26"/>
          <w:szCs w:val="26"/>
          <w:cs/>
        </w:rPr>
        <w:t>หก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30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B11D81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B11D8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11D8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11D8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2003EAEE" w14:textId="77777777" w:rsidR="0020712D" w:rsidRPr="00B11D81" w:rsidRDefault="0020712D" w:rsidP="00B87E9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6912"/>
        <w:gridCol w:w="2640"/>
      </w:tblGrid>
      <w:tr w:rsidR="00B87E9D" w:rsidRPr="00B11D81" w14:paraId="2AA88150" w14:textId="77777777" w:rsidTr="00606C0F">
        <w:tc>
          <w:tcPr>
            <w:tcW w:w="3618" w:type="pct"/>
            <w:vAlign w:val="bottom"/>
          </w:tcPr>
          <w:p w14:paraId="538F48BD" w14:textId="77777777" w:rsidR="00B87E9D" w:rsidRPr="00B11D81" w:rsidRDefault="00B87E9D" w:rsidP="00606C0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8" w:name="_Hlk110503892"/>
          </w:p>
        </w:tc>
        <w:tc>
          <w:tcPr>
            <w:tcW w:w="1382" w:type="pct"/>
            <w:tcBorders>
              <w:top w:val="single" w:sz="4" w:space="0" w:color="auto"/>
              <w:bottom w:val="single" w:sz="4" w:space="0" w:color="auto"/>
            </w:tcBorders>
          </w:tcPr>
          <w:p w14:paraId="3AE651CD" w14:textId="77777777" w:rsidR="00B87E9D" w:rsidRPr="00B11D81" w:rsidRDefault="00B87E9D" w:rsidP="00606C0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DD08D4" w14:textId="77777777" w:rsidR="00B87E9D" w:rsidRPr="00B11D81" w:rsidRDefault="00B87E9D" w:rsidP="00606C0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7E9D" w:rsidRPr="00B11D81" w14:paraId="288E4330" w14:textId="77777777" w:rsidTr="00606C0F">
        <w:tc>
          <w:tcPr>
            <w:tcW w:w="3618" w:type="pct"/>
            <w:vAlign w:val="bottom"/>
          </w:tcPr>
          <w:p w14:paraId="1D759ACE" w14:textId="77777777" w:rsidR="00B87E9D" w:rsidRPr="00B11D81" w:rsidRDefault="00B87E9D" w:rsidP="00606C0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</w:tcBorders>
          </w:tcPr>
          <w:p w14:paraId="43C081EA" w14:textId="77777777" w:rsidR="00B87E9D" w:rsidRPr="00B11D81" w:rsidRDefault="00B87E9D" w:rsidP="00606C0F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4B44C6DF" w14:textId="77777777" w:rsidR="00B87E9D" w:rsidRPr="00B11D81" w:rsidRDefault="00B87E9D" w:rsidP="00606C0F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7E9D" w:rsidRPr="00B11D81" w14:paraId="2958D623" w14:textId="77777777" w:rsidTr="00606C0F">
        <w:tc>
          <w:tcPr>
            <w:tcW w:w="3618" w:type="pct"/>
            <w:vAlign w:val="bottom"/>
          </w:tcPr>
          <w:p w14:paraId="74B44AAC" w14:textId="77777777" w:rsidR="00B87E9D" w:rsidRPr="00B11D81" w:rsidRDefault="00B87E9D" w:rsidP="00606C0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2" w:type="pct"/>
            <w:vMerge/>
            <w:tcBorders>
              <w:bottom w:val="single" w:sz="4" w:space="0" w:color="auto"/>
            </w:tcBorders>
          </w:tcPr>
          <w:p w14:paraId="43A19834" w14:textId="77777777" w:rsidR="00B87E9D" w:rsidRPr="00B11D81" w:rsidRDefault="00B87E9D" w:rsidP="00606C0F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08A1" w:rsidRPr="00B11D81" w14:paraId="5845B7E5" w14:textId="77777777" w:rsidTr="000408A1">
        <w:tc>
          <w:tcPr>
            <w:tcW w:w="3618" w:type="pct"/>
            <w:vAlign w:val="bottom"/>
          </w:tcPr>
          <w:p w14:paraId="501BCEFC" w14:textId="77777777" w:rsidR="000408A1" w:rsidRPr="00B11D81" w:rsidRDefault="000408A1" w:rsidP="00606C0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2" w:type="pct"/>
            <w:tcBorders>
              <w:top w:val="single" w:sz="4" w:space="0" w:color="auto"/>
            </w:tcBorders>
            <w:shd w:val="clear" w:color="auto" w:fill="FAFAFA"/>
          </w:tcPr>
          <w:p w14:paraId="21411169" w14:textId="77777777" w:rsidR="000408A1" w:rsidRPr="00B11D81" w:rsidRDefault="000408A1" w:rsidP="00606C0F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08A1" w:rsidRPr="00B11D81" w14:paraId="6B3F5FD2" w14:textId="77777777" w:rsidTr="000408A1">
        <w:tc>
          <w:tcPr>
            <w:tcW w:w="3618" w:type="pct"/>
          </w:tcPr>
          <w:p w14:paraId="05ACA25D" w14:textId="518AE9B2" w:rsidR="000408A1" w:rsidRPr="00B11D81" w:rsidRDefault="000408A1" w:rsidP="00606C0F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B11D8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B11D8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82" w:type="pct"/>
            <w:shd w:val="clear" w:color="auto" w:fill="FAFAFA"/>
          </w:tcPr>
          <w:p w14:paraId="2D748C84" w14:textId="24437BC1" w:rsidR="000408A1" w:rsidRPr="00B11D81" w:rsidRDefault="00CB7733" w:rsidP="00606C0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408A1" w:rsidRPr="00B11D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408A1" w:rsidRPr="00B11D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08A1" w:rsidRPr="00B11D81" w14:paraId="742329BA" w14:textId="77777777" w:rsidTr="000408A1">
        <w:tc>
          <w:tcPr>
            <w:tcW w:w="3618" w:type="pct"/>
          </w:tcPr>
          <w:p w14:paraId="7530F9F6" w14:textId="0CEAA5ED" w:rsidR="000408A1" w:rsidRPr="00B11D81" w:rsidRDefault="000408A1" w:rsidP="0020712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การวัดมูลค่าเงินลงทุนในตราสารทุนด้วยมุลค่ายุติธรรมผ่านกำไรขาดทุนเบ็ดเสร็จอื่น</w:t>
            </w:r>
          </w:p>
        </w:tc>
        <w:tc>
          <w:tcPr>
            <w:tcW w:w="1382" w:type="pct"/>
            <w:shd w:val="clear" w:color="auto" w:fill="FAFAFA"/>
          </w:tcPr>
          <w:p w14:paraId="544848F1" w14:textId="0DEC72ED" w:rsidR="000408A1" w:rsidRPr="00B11D81" w:rsidRDefault="00CB7733" w:rsidP="00606C0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408A1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408A1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08A1" w:rsidRPr="00B11D81" w14:paraId="46173569" w14:textId="77777777" w:rsidTr="000408A1">
        <w:tc>
          <w:tcPr>
            <w:tcW w:w="3618" w:type="pct"/>
          </w:tcPr>
          <w:p w14:paraId="6AE4BC16" w14:textId="30A8C6DB" w:rsidR="000408A1" w:rsidRPr="00B11D81" w:rsidRDefault="000408A1" w:rsidP="00606C0F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82" w:type="pct"/>
            <w:shd w:val="clear" w:color="auto" w:fill="FAFAFA"/>
          </w:tcPr>
          <w:p w14:paraId="6C24427A" w14:textId="40BC6C0E" w:rsidR="000408A1" w:rsidRPr="00B11D81" w:rsidRDefault="000408A1" w:rsidP="00606C0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08A1" w:rsidRPr="00B11D81" w14:paraId="0C112AC2" w14:textId="77777777" w:rsidTr="000408A1">
        <w:tc>
          <w:tcPr>
            <w:tcW w:w="3618" w:type="pct"/>
          </w:tcPr>
          <w:p w14:paraId="03F3279E" w14:textId="4DD43578" w:rsidR="000408A1" w:rsidRPr="00B11D81" w:rsidRDefault="000408A1" w:rsidP="00606C0F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ยอดปลายงวด ณ วันที่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1C938" w14:textId="1B6A1317" w:rsidR="000408A1" w:rsidRPr="00B11D81" w:rsidRDefault="000408A1" w:rsidP="00606C0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bookmarkEnd w:id="8"/>
    </w:tbl>
    <w:p w14:paraId="5D84F7B5" w14:textId="7A647A72" w:rsidR="0098419B" w:rsidRPr="00B11D81" w:rsidRDefault="0098419B" w:rsidP="00F4313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716FE3" w14:textId="0A0DB471" w:rsidR="00C261DC" w:rsidRDefault="00C261DC" w:rsidP="00F4313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บริษัทได้จำหน่ายและโอนหุ้นสามัญของบริษัท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เดอะ เมกะวัตต์ จำกัด จำนวน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850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หุ้น ซึ่งมีมูลค่าที่ตราไว้หุ้นละ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110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327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บาท ให้กับบริษัท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บี จิสติกส์ จำกัด (มหาชน) บริษัทบันทึกกำไรจากการจำหน่ายตราสารทุนที่วัดมูลค่าด้วยมูลค่ายุติธรรมผ่านกำไรขาดทุนเบ็ดเสร็จอื่นในกำไร</w:t>
      </w:r>
      <w:r w:rsidR="00CF20BA">
        <w:rPr>
          <w:rFonts w:ascii="Browallia New" w:hAnsi="Browallia New" w:cs="Browallia New"/>
          <w:spacing w:val="-4"/>
          <w:sz w:val="26"/>
          <w:szCs w:val="26"/>
        </w:rPr>
        <w:t>(</w:t>
      </w:r>
      <w:r w:rsidR="00CF20BA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ขาดทุน)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สะสม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201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878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บาท นอกจากนี้</w:t>
      </w:r>
      <w:r w:rsidRPr="009469B7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บริษัทได้รับชำระค่าหุ้นดังกล่าวบางส่วนเป็นจำนวนเงินทั้งสิ้น</w:t>
      </w:r>
      <w:r w:rsidRPr="009469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9469B7">
        <w:rPr>
          <w:rFonts w:ascii="Browallia New" w:hAnsi="Browallia New" w:cs="Browallia New"/>
          <w:spacing w:val="-8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8"/>
          <w:sz w:val="26"/>
          <w:szCs w:val="26"/>
        </w:rPr>
        <w:t>550</w:t>
      </w:r>
      <w:r w:rsidRPr="009469B7">
        <w:rPr>
          <w:rFonts w:ascii="Browallia New" w:hAnsi="Browallia New" w:cs="Browallia New"/>
          <w:spacing w:val="-8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9469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469B7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บาทซึ่งคิดเป็นร้อยละ </w:t>
      </w:r>
      <w:r w:rsidR="00CB7733" w:rsidRPr="00CB7733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9469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469B7">
        <w:rPr>
          <w:rFonts w:ascii="Browallia New" w:hAnsi="Browallia New" w:cs="Browallia New"/>
          <w:spacing w:val="-8"/>
          <w:sz w:val="26"/>
          <w:szCs w:val="26"/>
          <w:cs/>
        </w:rPr>
        <w:t>ของค่าหุ้นทั้งหมด</w:t>
      </w:r>
      <w:r w:rsidRPr="009469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469B7">
        <w:rPr>
          <w:rFonts w:ascii="Browallia New" w:hAnsi="Browallia New" w:cs="Browallia New"/>
          <w:spacing w:val="-8"/>
          <w:sz w:val="26"/>
          <w:szCs w:val="26"/>
          <w:cs/>
        </w:rPr>
        <w:t xml:space="preserve">ส่วนที่เหลือร้อยละ </w:t>
      </w:r>
      <w:r w:rsidR="00CB7733" w:rsidRPr="00CB7733">
        <w:rPr>
          <w:rFonts w:ascii="Browallia New" w:hAnsi="Browallia New" w:cs="Browallia New"/>
          <w:spacing w:val="-8"/>
          <w:sz w:val="26"/>
          <w:szCs w:val="26"/>
        </w:rPr>
        <w:t>80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262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>บาท ถูกบันทึกเป็นลูกหนี้อื่นจากการจำหน่ายสินทรัพย์ทางการเงินที่วัดมูลค่าด้วยมูลค่ายุติธรรมผ่านกำไรขาดทุนเบ็ดเสร็จอื่น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ซึ่งบริษัทได้รับชำระค่าหุ้นส่วนที่เหลือดังกล่าว เมื่อวันที่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261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61DC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11D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90971ED" w14:textId="3EACACE4" w:rsidR="007B2F4D" w:rsidRPr="00B11D81" w:rsidRDefault="0098419B" w:rsidP="00F4313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11D8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B11D81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1247B0AF" w:rsidR="002B5EF7" w:rsidRPr="00B11D81" w:rsidRDefault="00CB7733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134707779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B5EF7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9"/>
    </w:tbl>
    <w:p w14:paraId="5BED39CB" w14:textId="77777777" w:rsidR="00F15277" w:rsidRPr="00B11D81" w:rsidRDefault="00F1527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B11D81" w14:paraId="24D93792" w14:textId="77777777" w:rsidTr="000E2CC9">
        <w:tc>
          <w:tcPr>
            <w:tcW w:w="4392" w:type="dxa"/>
            <w:vAlign w:val="bottom"/>
          </w:tcPr>
          <w:p w14:paraId="184FBE9C" w14:textId="77777777" w:rsidR="00FF44F1" w:rsidRPr="00B11D81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B11D81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B11D81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1375AB" w:rsidRPr="00B11D81" w14:paraId="7F9D81D0" w14:textId="77777777" w:rsidTr="000E2CC9">
        <w:tc>
          <w:tcPr>
            <w:tcW w:w="4392" w:type="dxa"/>
            <w:vAlign w:val="bottom"/>
          </w:tcPr>
          <w:p w14:paraId="3C3596EF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1607EC23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54B15732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4C9FF789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7539EE61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375AB" w:rsidRPr="00B11D81" w14:paraId="01DB59F3" w14:textId="77777777" w:rsidTr="000E2CC9">
        <w:tc>
          <w:tcPr>
            <w:tcW w:w="4392" w:type="dxa"/>
            <w:vAlign w:val="bottom"/>
          </w:tcPr>
          <w:p w14:paraId="588A0577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4B7B9D25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D2CF73" w14:textId="5739E0A0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E6D2866" w14:textId="0B77B039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B39EAF" w14:textId="451127F5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1375AB" w:rsidRPr="00B11D81" w14:paraId="3F78B0B7" w14:textId="77777777" w:rsidTr="000E2CC9">
        <w:tc>
          <w:tcPr>
            <w:tcW w:w="4392" w:type="dxa"/>
            <w:vAlign w:val="bottom"/>
          </w:tcPr>
          <w:p w14:paraId="57165F7F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75AB" w:rsidRPr="00B11D81" w14:paraId="658A5981" w14:textId="77777777" w:rsidTr="000E2CC9">
        <w:tc>
          <w:tcPr>
            <w:tcW w:w="4392" w:type="dxa"/>
            <w:vAlign w:val="bottom"/>
          </w:tcPr>
          <w:p w14:paraId="14203F77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556" w:rsidRPr="00B11D81" w14:paraId="7ED35C34" w14:textId="77777777" w:rsidTr="000E2CC9">
        <w:tc>
          <w:tcPr>
            <w:tcW w:w="4392" w:type="dxa"/>
            <w:vAlign w:val="bottom"/>
          </w:tcPr>
          <w:p w14:paraId="0798891A" w14:textId="77777777" w:rsidR="00C44556" w:rsidRPr="00B11D81" w:rsidRDefault="00C44556" w:rsidP="00C445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48D8A0E8" w:rsidR="00C44556" w:rsidRPr="00B11D81" w:rsidRDefault="00CB7733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5A5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7D5A5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0CA8A134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1678DD61" w:rsidR="00C44556" w:rsidRPr="00B11D81" w:rsidRDefault="007D5A55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2A3273BC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44556" w:rsidRPr="00B11D81" w14:paraId="4F56369A" w14:textId="77777777" w:rsidTr="000E2CC9">
        <w:tc>
          <w:tcPr>
            <w:tcW w:w="4392" w:type="dxa"/>
            <w:vAlign w:val="bottom"/>
          </w:tcPr>
          <w:p w14:paraId="0D852C62" w14:textId="77777777" w:rsidR="00C44556" w:rsidRPr="00B11D81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38B4BF30" w:rsidR="00C44556" w:rsidRPr="00B11D81" w:rsidRDefault="005B7DD5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611700AC" w:rsidR="00C44556" w:rsidRPr="00B11D81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13A713C9" w:rsidR="00C44556" w:rsidRPr="00B11D81" w:rsidRDefault="005B7DD5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02929F47" w:rsidR="00C44556" w:rsidRPr="00B11D81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4556" w:rsidRPr="00B11D81" w14:paraId="024CE574" w14:textId="77777777" w:rsidTr="000E2CC9">
        <w:tc>
          <w:tcPr>
            <w:tcW w:w="4392" w:type="dxa"/>
            <w:vAlign w:val="bottom"/>
          </w:tcPr>
          <w:p w14:paraId="39799381" w14:textId="77777777" w:rsidR="00C44556" w:rsidRPr="00B11D81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6D6B79BB" w:rsidR="00C44556" w:rsidRPr="00B11D81" w:rsidRDefault="00CB7733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5A5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7D5A5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0D94D385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20792F36" w:rsidR="00C44556" w:rsidRPr="00B11D81" w:rsidRDefault="007D5A55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16C85428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44556" w:rsidRPr="00B11D81" w14:paraId="541B0867" w14:textId="77777777" w:rsidTr="000E2CC9">
        <w:tc>
          <w:tcPr>
            <w:tcW w:w="4392" w:type="dxa"/>
            <w:vAlign w:val="bottom"/>
          </w:tcPr>
          <w:p w14:paraId="5B0B4EC8" w14:textId="77777777" w:rsidR="00C44556" w:rsidRPr="00B11D81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429B1BCB" w:rsidR="00C44556" w:rsidRPr="00B11D81" w:rsidRDefault="00CB7733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B7DD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5B7DD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1D9212D1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2E9FC4BC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1E5D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5E1E5D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0AAA40BD" w:rsidR="00C44556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4455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C63CE6" w:rsidRPr="00B11D81" w14:paraId="4C866979" w14:textId="77777777" w:rsidTr="000E2CC9">
        <w:tc>
          <w:tcPr>
            <w:tcW w:w="4392" w:type="dxa"/>
            <w:vAlign w:val="bottom"/>
          </w:tcPr>
          <w:p w14:paraId="031EAC27" w14:textId="5960EDE4" w:rsidR="00C63CE6" w:rsidRPr="00B11D81" w:rsidRDefault="00C63CE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ลูกหนี้อื่นจากการ</w:t>
            </w:r>
            <w:r w:rsidR="00F97267"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F0146" w14:textId="77777777" w:rsidR="00C63CE6" w:rsidRPr="00B11D81" w:rsidRDefault="00C63CE6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0C19C" w14:textId="77777777" w:rsidR="00C63CE6" w:rsidRPr="00B11D81" w:rsidRDefault="00C63CE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304CB8" w14:textId="77777777" w:rsidR="00C63CE6" w:rsidRPr="00B11D81" w:rsidRDefault="00C63CE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FC20E2" w14:textId="77777777" w:rsidR="00C63CE6" w:rsidRPr="00B11D81" w:rsidRDefault="00C63CE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3CE6" w:rsidRPr="00B11D81" w14:paraId="618945B3" w14:textId="77777777" w:rsidTr="000E2CC9">
        <w:tc>
          <w:tcPr>
            <w:tcW w:w="4392" w:type="dxa"/>
            <w:vAlign w:val="bottom"/>
          </w:tcPr>
          <w:p w14:paraId="74A1B1C5" w14:textId="121C0E65" w:rsidR="00C63CE6" w:rsidRPr="00B11D81" w:rsidRDefault="00C63CE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347B2" w:rsidRPr="004347B2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DC86D" w14:textId="7570BAAA" w:rsidR="00C63CE6" w:rsidRPr="00B11D81" w:rsidRDefault="00C63CE6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EF329" w14:textId="32FED651" w:rsidR="00C63CE6" w:rsidRPr="00B11D81" w:rsidRDefault="00C63CE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734596" w14:textId="2652010B" w:rsidR="00C63CE6" w:rsidRPr="00B11D81" w:rsidRDefault="00C63CE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414F3B" w14:textId="52551D4D" w:rsidR="00C63CE6" w:rsidRPr="00B11D81" w:rsidRDefault="00C63CE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47B2" w:rsidRPr="00B11D81" w14:paraId="149ED793" w14:textId="77777777" w:rsidTr="000E2CC9">
        <w:tc>
          <w:tcPr>
            <w:tcW w:w="4392" w:type="dxa"/>
            <w:vAlign w:val="bottom"/>
          </w:tcPr>
          <w:p w14:paraId="69F50410" w14:textId="7D3EEFBF" w:rsidR="004347B2" w:rsidRPr="00B11D81" w:rsidRDefault="004347B2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347B2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9CB53" w14:textId="1D123154" w:rsidR="004347B2" w:rsidRPr="00BB7077" w:rsidRDefault="00CB7733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4347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347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EA3679" w14:textId="11D38FCD" w:rsidR="004347B2" w:rsidRPr="00B11D81" w:rsidRDefault="004347B2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89B97" w14:textId="096529A2" w:rsidR="004347B2" w:rsidRPr="00BB7077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4347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347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B5F5AE" w14:textId="5EA52DE1" w:rsidR="004347B2" w:rsidRPr="00B11D81" w:rsidRDefault="004347B2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40E" w:rsidRPr="00B11D81" w14:paraId="2DD57F1D" w14:textId="77777777" w:rsidTr="000E2CC9">
        <w:tc>
          <w:tcPr>
            <w:tcW w:w="4392" w:type="dxa"/>
            <w:vAlign w:val="bottom"/>
          </w:tcPr>
          <w:p w14:paraId="7D31DC87" w14:textId="3DB6582E" w:rsidR="000F340E" w:rsidRPr="00B11D81" w:rsidRDefault="000F340E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0943ED10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2CC9" w:rsidRPr="000E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0E2CC9" w:rsidRPr="000E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6C126891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24AB75BB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6178D67F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A055BC" w:rsidRPr="00B11D81" w14:paraId="08539ECD" w14:textId="77777777" w:rsidTr="000E2CC9">
        <w:tc>
          <w:tcPr>
            <w:tcW w:w="4392" w:type="dxa"/>
            <w:vAlign w:val="bottom"/>
          </w:tcPr>
          <w:p w14:paraId="289C660E" w14:textId="5E5EE5AF" w:rsidR="00A055BC" w:rsidRPr="00B11D81" w:rsidRDefault="00A055BC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3E9B3" w14:textId="51F143A9" w:rsidR="00A055BC" w:rsidRPr="00B11D81" w:rsidRDefault="00A055BC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293DDD" w14:textId="2FBD8E6D" w:rsidR="00A055BC" w:rsidRPr="00B11D81" w:rsidRDefault="00A055BC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705DB" w14:textId="575B0C7C" w:rsidR="00A055BC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5B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A055B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8495F" w14:textId="1B8C0EA8" w:rsidR="00A055BC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055B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055BC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0F340E" w:rsidRPr="00B11D81" w14:paraId="0A6BAA0F" w14:textId="77777777" w:rsidTr="000E2CC9">
        <w:tc>
          <w:tcPr>
            <w:tcW w:w="4392" w:type="dxa"/>
            <w:vAlign w:val="bottom"/>
          </w:tcPr>
          <w:p w14:paraId="727A3EF8" w14:textId="1E9950AC" w:rsidR="000F340E" w:rsidRPr="00B11D81" w:rsidRDefault="000F340E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5900F534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51E184BA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4C13EF5C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2EE1398D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340E" w:rsidRPr="00B11D81" w14:paraId="43FC5CD7" w14:textId="77777777" w:rsidTr="000E2CC9">
        <w:tc>
          <w:tcPr>
            <w:tcW w:w="4392" w:type="dxa"/>
            <w:vAlign w:val="bottom"/>
          </w:tcPr>
          <w:p w14:paraId="5F67C7CE" w14:textId="133AAC37" w:rsidR="000F340E" w:rsidRPr="00B11D81" w:rsidRDefault="000F340E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14CBAB94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5978D783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10A36893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6ACD3FC9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0F340E" w:rsidRPr="00B11D81" w14:paraId="13C23673" w14:textId="77777777" w:rsidTr="000E2CC9">
        <w:tc>
          <w:tcPr>
            <w:tcW w:w="4392" w:type="dxa"/>
            <w:vAlign w:val="bottom"/>
          </w:tcPr>
          <w:p w14:paraId="43826A50" w14:textId="77777777" w:rsidR="000F340E" w:rsidRPr="00B11D81" w:rsidRDefault="000F340E" w:rsidP="000F340E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3AAB697E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0191199B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6557FC11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07A637E0" w:rsidR="000F340E" w:rsidRPr="00B11D81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40E" w:rsidRPr="00B11D81" w14:paraId="54B1E9DF" w14:textId="77777777" w:rsidTr="000E2CC9">
        <w:tc>
          <w:tcPr>
            <w:tcW w:w="4392" w:type="dxa"/>
            <w:vAlign w:val="bottom"/>
          </w:tcPr>
          <w:p w14:paraId="1CAF9C9E" w14:textId="77777777" w:rsidR="000F340E" w:rsidRPr="00B11D81" w:rsidRDefault="000F340E" w:rsidP="000F340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7FD3F9F2" w:rsidR="000F340E" w:rsidRPr="00B11D81" w:rsidRDefault="00CB7733" w:rsidP="000F3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E2CC9" w:rsidRPr="000E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E2CC9" w:rsidRPr="000E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6FD3FAE1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48CF039F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432346FC" w:rsidR="000F340E" w:rsidRPr="00B11D81" w:rsidRDefault="00CB7733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F340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4BDE84E4" w14:textId="77777777" w:rsidR="00B130E1" w:rsidRPr="00B11D81" w:rsidRDefault="00B130E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7BCEE971" w:rsidR="00FF44F1" w:rsidRPr="00B11D81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B11D81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B11D81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B11D81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60576" w:rsidRPr="00B11D81" w14:paraId="699B057A" w14:textId="77777777" w:rsidTr="00B130E1">
        <w:tc>
          <w:tcPr>
            <w:tcW w:w="4104" w:type="dxa"/>
            <w:vAlign w:val="bottom"/>
          </w:tcPr>
          <w:p w14:paraId="66A8E5C7" w14:textId="77777777" w:rsidR="00FF44F1" w:rsidRPr="00B11D81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B11D81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B11D81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B11D8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375AB" w:rsidRPr="00B11D81" w14:paraId="2DD8CCF8" w14:textId="77777777" w:rsidTr="00B130E1">
        <w:tc>
          <w:tcPr>
            <w:tcW w:w="4104" w:type="dxa"/>
            <w:vAlign w:val="bottom"/>
          </w:tcPr>
          <w:p w14:paraId="7B2E1AB8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0138EDC8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20C52402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002090AE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4C659C6A" w:rsidR="001375AB" w:rsidRPr="00B11D81" w:rsidRDefault="00CB7733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375AB" w:rsidRPr="00B11D81" w14:paraId="16C66427" w14:textId="77777777" w:rsidTr="00B130E1">
        <w:tc>
          <w:tcPr>
            <w:tcW w:w="4104" w:type="dxa"/>
            <w:vAlign w:val="bottom"/>
          </w:tcPr>
          <w:p w14:paraId="713C178A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5FF3FB" w14:textId="02044EAC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FBEEC" w14:textId="214FD69B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C3C4D" w14:textId="518BC3DF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22447" w14:textId="0D25FC18" w:rsidR="001375AB" w:rsidRPr="00B11D81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1375AB" w:rsidRPr="00B11D81" w14:paraId="26814350" w14:textId="77777777" w:rsidTr="00B130E1">
        <w:tc>
          <w:tcPr>
            <w:tcW w:w="4104" w:type="dxa"/>
            <w:vAlign w:val="bottom"/>
          </w:tcPr>
          <w:p w14:paraId="53FCF406" w14:textId="77777777" w:rsidR="001375AB" w:rsidRPr="00B11D81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2CB58EF9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01B13AA9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0F0BD27E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5CA05FB9" w:rsidR="001375AB" w:rsidRPr="00B11D81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B11D81" w14:paraId="03CA7B80" w14:textId="77777777" w:rsidTr="00B130E1">
        <w:tc>
          <w:tcPr>
            <w:tcW w:w="4104" w:type="dxa"/>
            <w:vAlign w:val="bottom"/>
          </w:tcPr>
          <w:p w14:paraId="4800195F" w14:textId="77777777" w:rsidR="009A497C" w:rsidRPr="00B11D81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9A497C" w:rsidRPr="00B11D81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9A497C" w:rsidRPr="00B11D81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9A497C" w:rsidRPr="00B11D81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9A497C" w:rsidRPr="00B11D81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B11D81" w14:paraId="65CA0BB2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09F0897D" w14:textId="77777777" w:rsidR="009A497C" w:rsidRPr="00B11D81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7256C" w14:textId="77777777" w:rsidR="009A497C" w:rsidRPr="00B11D81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C39619" w14:textId="77777777" w:rsidR="009A497C" w:rsidRPr="00B11D81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20C47" w14:textId="77777777" w:rsidR="009A497C" w:rsidRPr="00B11D81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7DFFC4" w14:textId="77777777" w:rsidR="009A497C" w:rsidRPr="00B11D81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6780" w:rsidRPr="00B11D81" w14:paraId="44FD1A89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132F917F" w14:textId="1C65F002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D62D8" w14:textId="68C8AEC5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66A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9905B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5CAAB" w14:textId="086FD11B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CBF8F" w14:textId="79A35197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CF0E" w14:textId="7B2CA6A2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7B6780" w:rsidRPr="00B11D81" w14:paraId="132B34EA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3CEFDA6D" w14:textId="3C7A4F99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9B6D93" w14:textId="06AECC9D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866A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78268" w14:textId="08B63D29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C019" w14:textId="097E0991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063A3" w14:textId="651E344F" w:rsidR="007B6780" w:rsidRPr="00B11D81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B11D81" w14:paraId="6E2634F8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7B99C088" w14:textId="78E73A29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C2534" w14:textId="4367D074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C2936" w14:textId="56B17D6B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D6FC" w14:textId="735FD79D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53746" w14:textId="52C9AB17" w:rsidR="007B6780" w:rsidRPr="00B11D81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B11D81" w14:paraId="54345BD4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4ACB054E" w14:textId="18F2C3BB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49E227D7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866A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2D057765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3EDFA802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1DB57CE1" w:rsidR="007B6780" w:rsidRPr="00B11D81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B11D81" w14:paraId="59D65099" w14:textId="77777777" w:rsidTr="00B130E1">
        <w:trPr>
          <w:trHeight w:val="342"/>
        </w:trPr>
        <w:tc>
          <w:tcPr>
            <w:tcW w:w="4104" w:type="dxa"/>
            <w:vAlign w:val="bottom"/>
          </w:tcPr>
          <w:p w14:paraId="77B3C7ED" w14:textId="77777777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3AFF3DC8" w:rsidR="007B6780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66A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9905BE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16E03020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253D25E0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1C54D11A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7B6780" w:rsidRPr="00B11D81" w14:paraId="10ABA85E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0DDED720" w14:textId="77777777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34336ED2" w:rsidR="007B6780" w:rsidRPr="00B11D81" w:rsidRDefault="00C866A5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11629488" w:rsidR="007B6780" w:rsidRPr="00B11D81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35E2D15A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36A13F54" w:rsidR="007B6780" w:rsidRPr="00B11D81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B11D81" w14:paraId="7AD7F4B0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2466D12D" w14:textId="77777777" w:rsidR="007B6780" w:rsidRPr="00B11D81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38736C2C" w:rsidR="007B6780" w:rsidRPr="00B11D81" w:rsidRDefault="00CB7733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66A5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82150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5675DF2E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59862E67" w:rsidR="007B6780" w:rsidRPr="00B11D81" w:rsidRDefault="00C866A5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6F4D611E" w:rsidR="007B6780" w:rsidRPr="00B11D81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3EB1B211" w14:textId="0172CA6E" w:rsidR="000408A1" w:rsidRDefault="000408A1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bookmarkStart w:id="10" w:name="_Toc460943573"/>
      <w:bookmarkStart w:id="11" w:name="_Toc460944142"/>
      <w:bookmarkStart w:id="12" w:name="_Toc460944184"/>
      <w:bookmarkStart w:id="13" w:name="_Toc494266686"/>
    </w:p>
    <w:p w14:paraId="3A559CF2" w14:textId="77777777" w:rsidR="00DA3A3D" w:rsidRPr="00B11D81" w:rsidRDefault="000408A1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B11D81" w14:paraId="658F9570" w14:textId="77777777" w:rsidTr="00B130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25747" w14:textId="328D0B90" w:rsidR="00B130E1" w:rsidRPr="00B11D81" w:rsidRDefault="00B130E1" w:rsidP="00717B6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B11D81">
              <w:rPr>
                <w:rFonts w:ascii="Browallia New" w:eastAsia="Malgun Gothic" w:hAnsi="Browallia New" w:cs="Browallia New"/>
                <w:b/>
                <w:sz w:val="26"/>
                <w:szCs w:val="26"/>
              </w:rPr>
              <w:br w:type="page"/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B11D8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11D8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418F881" w14:textId="216207D9" w:rsidR="002B5EF7" w:rsidRPr="00CB7733" w:rsidRDefault="002B5EF7" w:rsidP="00377644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17B63" w:rsidRPr="00B11D81" w14:paraId="361747BD" w14:textId="77777777" w:rsidTr="006676E0">
        <w:tc>
          <w:tcPr>
            <w:tcW w:w="3989" w:type="dxa"/>
            <w:vAlign w:val="bottom"/>
          </w:tcPr>
          <w:p w14:paraId="7129E3D4" w14:textId="77777777" w:rsidR="00717B63" w:rsidRPr="00B11D81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2B35" w14:textId="02171946" w:rsidR="00717B63" w:rsidRPr="00B11D81" w:rsidRDefault="00EA0811" w:rsidP="00717B63">
            <w:pPr>
              <w:keepNext/>
              <w:ind w:right="-72"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17B63"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47F5F" w14:textId="18A81511" w:rsidR="00717B63" w:rsidRPr="00B11D81" w:rsidRDefault="00EA0811" w:rsidP="00717B63">
            <w:pPr>
              <w:keepNext/>
              <w:ind w:right="-72"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717B63"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717B63"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7B63" w:rsidRPr="00B11D81" w14:paraId="29F342D7" w14:textId="77777777" w:rsidTr="006676E0">
        <w:tc>
          <w:tcPr>
            <w:tcW w:w="3989" w:type="dxa"/>
            <w:vAlign w:val="bottom"/>
          </w:tcPr>
          <w:p w14:paraId="3627EA8A" w14:textId="77777777" w:rsidR="00717B63" w:rsidRPr="00B11D81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995A7" w14:textId="31FE4C56" w:rsidR="00AC11F0" w:rsidRPr="00B11D81" w:rsidRDefault="00CB7733" w:rsidP="00AC11F0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30</w:t>
            </w:r>
            <w:r w:rsidR="00B9489A"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9489A"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FD9D149" w14:textId="372D64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A57EF" w14:textId="750A1128" w:rsidR="00AC11F0" w:rsidRPr="00B11D81" w:rsidRDefault="00CB7733" w:rsidP="00AC11F0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31</w:t>
            </w:r>
            <w:r w:rsidR="00AC11F0" w:rsidRPr="00B11D81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C11F0"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20D85370" w14:textId="7444DF9B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5BF90" w14:textId="42F01739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30</w:t>
            </w:r>
            <w:r w:rsidR="00B9489A"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9489A"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592C2EA" w14:textId="1AF18BBE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4C6F6A" w14:textId="160E5D1D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31</w:t>
            </w:r>
            <w:r w:rsidR="00717B63"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515AF845" w14:textId="48F2DBDE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17B63" w:rsidRPr="00B11D81" w14:paraId="2D0F446F" w14:textId="77777777" w:rsidTr="006676E0">
        <w:tc>
          <w:tcPr>
            <w:tcW w:w="3989" w:type="dxa"/>
            <w:vAlign w:val="bottom"/>
          </w:tcPr>
          <w:p w14:paraId="7457E86D" w14:textId="77777777" w:rsidR="00717B63" w:rsidRPr="00B11D81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91E2" w14:textId="77777777" w:rsidR="00717B63" w:rsidRPr="00B11D81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587B6" w14:textId="77777777" w:rsidR="00717B63" w:rsidRPr="00B11D81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40749" w14:textId="77777777" w:rsidR="00717B63" w:rsidRPr="00B11D81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8883C" w14:textId="77777777" w:rsidR="00717B63" w:rsidRPr="00B11D81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7B63" w:rsidRPr="00590CC4" w14:paraId="2EE3B90D" w14:textId="77777777" w:rsidTr="006676E0">
        <w:trPr>
          <w:trHeight w:val="90"/>
        </w:trPr>
        <w:tc>
          <w:tcPr>
            <w:tcW w:w="3989" w:type="dxa"/>
            <w:vAlign w:val="bottom"/>
          </w:tcPr>
          <w:p w14:paraId="3DC1199C" w14:textId="77777777" w:rsidR="00717B63" w:rsidRPr="00590CC4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053DC" w14:textId="77777777" w:rsidR="00717B63" w:rsidRPr="00590CC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DDEC4" w14:textId="77777777" w:rsidR="00717B63" w:rsidRPr="00590CC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7AF63" w14:textId="77777777" w:rsidR="00717B63" w:rsidRPr="00590CC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4CEC" w14:textId="77777777" w:rsidR="00717B63" w:rsidRPr="00590CC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</w:tr>
      <w:tr w:rsidR="00717B63" w:rsidRPr="00B11D81" w14:paraId="3BF97AF1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713EEDDA" w14:textId="77777777" w:rsidR="00717B63" w:rsidRPr="00B11D81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7C500" w14:textId="6B39D37C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719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14:paraId="748D4DC4" w14:textId="7B154403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804</w:t>
            </w:r>
            <w:r w:rsidR="00717B63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D3DF4" w14:textId="43EF30AF" w:rsidR="00717B63" w:rsidRPr="00B11D81" w:rsidRDefault="000075C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76EAD42" w14:textId="777777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B11D81" w14:paraId="6176A966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6CEE51B4" w14:textId="77777777" w:rsidR="00717B63" w:rsidRPr="00B11D81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164A6" w14:textId="72292873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174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580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14:paraId="4F3EEA54" w14:textId="777777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070EE" w14:textId="4A2B716E" w:rsidR="00717B63" w:rsidRPr="00B11D81" w:rsidRDefault="000075C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AE9412F" w14:textId="777777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B11D81" w14:paraId="6109EF4F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204D9BAD" w14:textId="77777777" w:rsidR="00717B63" w:rsidRPr="00B11D81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A0BB8" w14:textId="0034D85E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vAlign w:val="bottom"/>
          </w:tcPr>
          <w:p w14:paraId="058083D0" w14:textId="1805192B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717B63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189</w:t>
            </w:r>
            <w:r w:rsidR="00717B63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D809B" w14:textId="7FAB6A37" w:rsidR="00717B63" w:rsidRPr="00B11D81" w:rsidRDefault="000075C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4B7D11" w14:textId="777777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40760B" w:rsidRPr="00B11D81" w14:paraId="122C2CBA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26D274C9" w14:textId="6FB78327" w:rsidR="0040760B" w:rsidRPr="00B11D81" w:rsidRDefault="00F51672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ดอกกัญชาแห้ง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70E52" w14:textId="0E016DE1" w:rsidR="0040760B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690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F4D4EAF" w14:textId="2C759374" w:rsidR="0040760B" w:rsidRPr="00B11D81" w:rsidRDefault="0040760B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062D3" w14:textId="0B3335A1" w:rsidR="0040760B" w:rsidRPr="00B11D81" w:rsidRDefault="000075C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6BE490" w14:textId="77777777" w:rsidR="0040760B" w:rsidRPr="00B11D81" w:rsidRDefault="0040760B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717B63" w:rsidRPr="00B11D81" w14:paraId="1211F1EA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552E8689" w14:textId="77777777" w:rsidR="00717B63" w:rsidRPr="00B11D81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C11A1" w14:textId="3FB8F4A7" w:rsidR="00717B63" w:rsidRPr="00B11D81" w:rsidRDefault="0040760B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429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016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D41DB" w14:textId="34C6A032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429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016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4257B" w14:textId="469D066E" w:rsidR="00717B63" w:rsidRPr="00B11D81" w:rsidRDefault="000075C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EBEFF" w14:textId="777777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B11D81" w14:paraId="67AE0EC9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557A571A" w14:textId="77777777" w:rsidR="00717B63" w:rsidRPr="00B11D81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C6A05" w14:textId="6A7D9111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176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565</w:t>
            </w:r>
            <w:r w:rsidR="0040760B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C1908" w14:textId="3D4CD9FF" w:rsidR="00717B63" w:rsidRPr="00B11D81" w:rsidRDefault="00CB773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717B63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564</w:t>
            </w:r>
            <w:r w:rsidR="00717B63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9323C" w14:textId="110C727F" w:rsidR="00717B63" w:rsidRPr="00B11D81" w:rsidRDefault="000075C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8D19C" w14:textId="77777777" w:rsidR="00717B63" w:rsidRPr="00B11D81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42D6C81" w14:textId="2BCCA19F" w:rsidR="00717B63" w:rsidRPr="00590CC4" w:rsidRDefault="00717B63" w:rsidP="00377644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984" w:rsidRPr="00B11D81" w14:paraId="5B97E00A" w14:textId="77777777" w:rsidTr="006676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1F6CA6" w14:textId="3A629122" w:rsidR="00984984" w:rsidRPr="00B11D81" w:rsidRDefault="00984984" w:rsidP="006676E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14" w:name="_Hlk133672680"/>
            <w:r w:rsidRPr="00B11D81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br w:type="page"/>
            </w:r>
            <w:r w:rsidRPr="00B11D81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eastAsia="th-TH"/>
              </w:rPr>
              <w:br w:type="page"/>
            </w:r>
            <w:r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สินทรัพย์ชีวภาพ</w:t>
            </w:r>
          </w:p>
        </w:tc>
      </w:tr>
      <w:bookmarkEnd w:id="14"/>
    </w:tbl>
    <w:p w14:paraId="6E0B795F" w14:textId="48E80BA2" w:rsidR="00984984" w:rsidRPr="00CB7733" w:rsidRDefault="00984984" w:rsidP="00377644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tbl>
      <w:tblPr>
        <w:tblW w:w="96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869"/>
        <w:gridCol w:w="1368"/>
        <w:gridCol w:w="1368"/>
      </w:tblGrid>
      <w:tr w:rsidR="00984984" w:rsidRPr="00B11D81" w14:paraId="23857AF5" w14:textId="77777777" w:rsidTr="00B130E1">
        <w:trPr>
          <w:trHeight w:val="258"/>
        </w:trPr>
        <w:tc>
          <w:tcPr>
            <w:tcW w:w="6869" w:type="dxa"/>
          </w:tcPr>
          <w:p w14:paraId="05DA6427" w14:textId="77777777" w:rsidR="00984984" w:rsidRPr="00B11D8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640EB09" w14:textId="77777777" w:rsidR="00984984" w:rsidRPr="00B11D81" w:rsidRDefault="00984984" w:rsidP="0053458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4984" w:rsidRPr="00B11D81" w14:paraId="4F85E689" w14:textId="77777777" w:rsidTr="00B130E1">
        <w:trPr>
          <w:trHeight w:val="258"/>
        </w:trPr>
        <w:tc>
          <w:tcPr>
            <w:tcW w:w="6869" w:type="dxa"/>
          </w:tcPr>
          <w:p w14:paraId="52CAD5CE" w14:textId="77777777" w:rsidR="00984984" w:rsidRPr="00B11D8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920A5" w14:textId="6659A870" w:rsidR="00984984" w:rsidRPr="00B11D81" w:rsidRDefault="00CB7733" w:rsidP="0098498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9489A"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9489A"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E6277F" w14:textId="40B141F8" w:rsidR="00984984" w:rsidRPr="00B11D81" w:rsidRDefault="00CB7733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E257A"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257A"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84984" w:rsidRPr="00B11D81" w14:paraId="09A5FFC6" w14:textId="77777777" w:rsidTr="00B130E1">
        <w:trPr>
          <w:trHeight w:val="258"/>
        </w:trPr>
        <w:tc>
          <w:tcPr>
            <w:tcW w:w="6869" w:type="dxa"/>
          </w:tcPr>
          <w:p w14:paraId="24FD7D99" w14:textId="77777777" w:rsidR="00984984" w:rsidRPr="00B11D8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</w:tcPr>
          <w:p w14:paraId="2BC81D2B" w14:textId="1F644774" w:rsidR="00984984" w:rsidRPr="00B11D8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</w:tcPr>
          <w:p w14:paraId="3713B225" w14:textId="1525AA40" w:rsidR="00984984" w:rsidRPr="00B11D8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84984" w:rsidRPr="00B11D81" w14:paraId="41FE9B19" w14:textId="77777777" w:rsidTr="00B130E1">
        <w:trPr>
          <w:trHeight w:val="258"/>
        </w:trPr>
        <w:tc>
          <w:tcPr>
            <w:tcW w:w="6869" w:type="dxa"/>
          </w:tcPr>
          <w:p w14:paraId="40520999" w14:textId="77777777" w:rsidR="00984984" w:rsidRPr="00B11D8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7150A" w14:textId="77777777" w:rsidR="00984984" w:rsidRPr="00B11D8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FEEE09" w14:textId="77777777" w:rsidR="00984984" w:rsidRPr="00B11D8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11D8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84984" w:rsidRPr="00CB7733" w14:paraId="7149508D" w14:textId="77777777" w:rsidTr="00B130E1">
        <w:trPr>
          <w:trHeight w:val="106"/>
        </w:trPr>
        <w:tc>
          <w:tcPr>
            <w:tcW w:w="6869" w:type="dxa"/>
            <w:vAlign w:val="center"/>
          </w:tcPr>
          <w:p w14:paraId="5F90E107" w14:textId="77777777" w:rsidR="00984984" w:rsidRPr="00CB7733" w:rsidRDefault="00984984" w:rsidP="00CB7733">
            <w:pPr>
              <w:ind w:left="540" w:hanging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15A64E" w14:textId="77777777" w:rsidR="00984984" w:rsidRPr="00CB7733" w:rsidRDefault="00984984" w:rsidP="00CB7733">
            <w:pPr>
              <w:ind w:left="540" w:hanging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99D33A" w14:textId="77777777" w:rsidR="00984984" w:rsidRPr="00CB7733" w:rsidRDefault="00984984" w:rsidP="00CB7733">
            <w:pPr>
              <w:ind w:left="540" w:hanging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84984" w:rsidRPr="00B11D81" w14:paraId="1F094CBC" w14:textId="77777777" w:rsidTr="00B130E1">
        <w:trPr>
          <w:trHeight w:val="334"/>
        </w:trPr>
        <w:tc>
          <w:tcPr>
            <w:tcW w:w="6869" w:type="dxa"/>
          </w:tcPr>
          <w:p w14:paraId="24A4346D" w14:textId="77777777" w:rsidR="00984984" w:rsidRPr="00B11D81" w:rsidRDefault="00984984" w:rsidP="00984984">
            <w:pPr>
              <w:ind w:left="3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ต้นกัญชาที่อยู่ระหว่างการเพาะปลูกเพื่อขาย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7BEF2C" w14:textId="57B3B2AE" w:rsidR="00984984" w:rsidRPr="00B11D81" w:rsidRDefault="00CB7733" w:rsidP="00984984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CB773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6</w:t>
            </w:r>
            <w:r w:rsidR="000F2AC7" w:rsidRPr="00B11D81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CB773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913</w:t>
            </w:r>
            <w:r w:rsidR="000F2AC7" w:rsidRPr="00B11D81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CB773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33FF5" w14:textId="77777777" w:rsidR="00984984" w:rsidRPr="00B11D81" w:rsidRDefault="00984984" w:rsidP="00984984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984984" w:rsidRPr="00B11D81" w14:paraId="67B0A393" w14:textId="77777777" w:rsidTr="00B130E1">
        <w:trPr>
          <w:trHeight w:val="334"/>
        </w:trPr>
        <w:tc>
          <w:tcPr>
            <w:tcW w:w="6869" w:type="dxa"/>
          </w:tcPr>
          <w:p w14:paraId="42D17AA6" w14:textId="77777777" w:rsidR="00984984" w:rsidRPr="00B11D81" w:rsidRDefault="00984984" w:rsidP="0098498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B11D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รวมสินทรัพย์ชีวภาพ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B0E8A" w14:textId="12B0ED1B" w:rsidR="00984984" w:rsidRPr="00B11D81" w:rsidRDefault="00CB7733" w:rsidP="00984984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CB773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6</w:t>
            </w:r>
            <w:r w:rsidR="000F2AC7" w:rsidRPr="00B11D81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CB773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913</w:t>
            </w:r>
            <w:r w:rsidR="000F2AC7" w:rsidRPr="00B11D81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CB7733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49B4FA" w14:textId="77777777" w:rsidR="00984984" w:rsidRPr="00B11D81" w:rsidRDefault="00984984" w:rsidP="00984984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</w:tbl>
    <w:p w14:paraId="09130F36" w14:textId="4E24BFB2" w:rsidR="00984984" w:rsidRPr="00CB7733" w:rsidRDefault="00984984" w:rsidP="00377644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p w14:paraId="51BB9CDD" w14:textId="5847A44B" w:rsidR="0061674C" w:rsidRPr="00B11D81" w:rsidRDefault="0061674C" w:rsidP="007764B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11D81">
        <w:rPr>
          <w:rFonts w:ascii="Browallia New" w:eastAsia="MS Mincho" w:hAnsi="Browallia New" w:cs="Browallia New"/>
          <w:sz w:val="26"/>
          <w:szCs w:val="26"/>
          <w:cs/>
        </w:rPr>
        <w:t>สินทรัพย์ชีวภาพถูกวัดมูลค่าตามมาตรมาตรฐานการบัญชี</w:t>
      </w:r>
      <w:r w:rsidR="00B462A3" w:rsidRPr="00B11D81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 xml:space="preserve">ฉบับที่ </w:t>
      </w:r>
      <w:r w:rsidR="00CB7733" w:rsidRPr="00CB7733">
        <w:rPr>
          <w:rFonts w:ascii="Browallia New" w:eastAsia="MS Mincho" w:hAnsi="Browallia New" w:cs="Browallia New"/>
          <w:sz w:val="26"/>
          <w:szCs w:val="26"/>
        </w:rPr>
        <w:t>41</w:t>
      </w:r>
      <w:r w:rsidRPr="00B11D81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>เรื่อง เกษตรกรรม โดยแสดงด้วยมูลค่ายุติธรรมหักด้วยต้นทุน</w:t>
      </w:r>
      <w:r w:rsidR="0020712D" w:rsidRPr="00B11D81">
        <w:rPr>
          <w:rFonts w:ascii="Browallia New" w:eastAsia="MS Mincho" w:hAnsi="Browallia New" w:cs="Browallia New"/>
          <w:sz w:val="26"/>
          <w:szCs w:val="26"/>
          <w:cs/>
        </w:rPr>
        <w:br/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>ในการขาย ณ จุดเก็บเกี่ยว สินทรัพย์ชีวภาพของกลุ่มบริษัท</w:t>
      </w:r>
      <w:r w:rsidR="002E43DB" w:rsidRPr="00B11D81">
        <w:rPr>
          <w:rFonts w:ascii="Browallia New" w:eastAsia="MS Mincho" w:hAnsi="Browallia New" w:cs="Browallia New"/>
          <w:sz w:val="26"/>
          <w:szCs w:val="26"/>
          <w:cs/>
        </w:rPr>
        <w:t>คือ</w:t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>ต้นกัญชาและผลผลิตที่เกี่ยวข้องซึ่งไม่มีตลาดซื้อขายที่มีสภาพคล่อง</w:t>
      </w:r>
      <w:r w:rsidRPr="00B11D81">
        <w:rPr>
          <w:rFonts w:ascii="Browallia New" w:eastAsia="MS Mincho" w:hAnsi="Browallia New" w:cs="Browallia New"/>
          <w:spacing w:val="-3"/>
          <w:sz w:val="26"/>
          <w:szCs w:val="26"/>
          <w:cs/>
        </w:rPr>
        <w:t>ดังนั้นการวัดมูลค่าของสินทรัพย์ชีวภาพดังกล่าวจึงใช้เทคนิคการวัดมูลค่ายุติธรรมโดยการใช้ข้อมูลที่ไม่สามารถสังเกตได้ (ข้อมูลระดับ</w:t>
      </w:r>
      <w:r w:rsidR="00B462A3" w:rsidRPr="00B11D81">
        <w:rPr>
          <w:rFonts w:ascii="Browallia New" w:eastAsia="MS Mincho" w:hAnsi="Browallia New" w:cs="Browallia New"/>
          <w:spacing w:val="-3"/>
          <w:sz w:val="26"/>
          <w:szCs w:val="26"/>
        </w:rPr>
        <w:t xml:space="preserve"> </w:t>
      </w:r>
      <w:r w:rsidR="00CB7733" w:rsidRPr="00CB7733">
        <w:rPr>
          <w:rFonts w:ascii="Browallia New" w:eastAsia="MS Mincho" w:hAnsi="Browallia New" w:cs="Browallia New"/>
          <w:spacing w:val="-3"/>
          <w:sz w:val="26"/>
          <w:szCs w:val="26"/>
        </w:rPr>
        <w:t>3</w:t>
      </w:r>
      <w:r w:rsidRPr="00B11D81">
        <w:rPr>
          <w:rFonts w:ascii="Browallia New" w:eastAsia="MS Mincho" w:hAnsi="Browallia New" w:cs="Browallia New"/>
          <w:spacing w:val="-3"/>
          <w:sz w:val="26"/>
          <w:szCs w:val="26"/>
          <w:cs/>
        </w:rPr>
        <w:t>)</w:t>
      </w:r>
    </w:p>
    <w:p w14:paraId="72DADF76" w14:textId="77777777" w:rsidR="0061674C" w:rsidRPr="00CB7733" w:rsidRDefault="0061674C" w:rsidP="00377644">
      <w:pPr>
        <w:ind w:left="540" w:hanging="540"/>
        <w:jc w:val="left"/>
        <w:rPr>
          <w:rFonts w:ascii="Browallia New" w:hAnsi="Browallia New" w:cs="Browallia New"/>
          <w:sz w:val="16"/>
          <w:szCs w:val="16"/>
        </w:rPr>
      </w:pPr>
    </w:p>
    <w:p w14:paraId="3792C9D3" w14:textId="77777777" w:rsidR="0061674C" w:rsidRPr="00B11D81" w:rsidRDefault="0061674C" w:rsidP="0061674C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11D81">
        <w:rPr>
          <w:rFonts w:ascii="Browallia New" w:eastAsia="MS Mincho" w:hAnsi="Browallia New" w:cs="Browallia New"/>
          <w:sz w:val="26"/>
          <w:szCs w:val="26"/>
          <w:cs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15556EE2" w14:textId="77777777" w:rsidR="0061674C" w:rsidRPr="00CB7733" w:rsidRDefault="0061674C" w:rsidP="00CB7733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p w14:paraId="098B95AB" w14:textId="7F1479AF" w:rsidR="0061674C" w:rsidRPr="00B11D81" w:rsidRDefault="0061674C" w:rsidP="0061674C">
      <w:pPr>
        <w:tabs>
          <w:tab w:val="left" w:pos="810"/>
        </w:tabs>
        <w:ind w:left="360" w:hanging="360"/>
        <w:contextualSpacing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11D81">
        <w:rPr>
          <w:rFonts w:ascii="Browallia New" w:eastAsia="MS Mincho" w:hAnsi="Browallia New" w:cs="Browallia New"/>
          <w:sz w:val="26"/>
          <w:szCs w:val="26"/>
        </w:rPr>
        <w:t>-</w:t>
      </w:r>
      <w:r w:rsidRPr="00B11D81">
        <w:rPr>
          <w:rFonts w:ascii="Browallia New" w:eastAsia="MS Mincho" w:hAnsi="Browallia New" w:cs="Browallia New"/>
          <w:sz w:val="26"/>
          <w:szCs w:val="26"/>
        </w:rPr>
        <w:tab/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มูลค่ายุติธรรมของต้นกัญชาที่อยู่ระหว่างการเพาะปลูกเพื่อขาย คำนวณโดยการใช้วิธีประมาณการมูลค่ารับซื้อผลผลิตจากราคาซื้อขายลักษณะขายปลีกต่อลูกค้าทั่วไปเพื่อเปรียบเทียบและทำการประมาณการต้นทุนการขายและ หักลบต้นทุนขายสินค้า</w:t>
      </w:r>
      <w:r w:rsidR="00B11D81">
        <w:rPr>
          <w:rFonts w:ascii="Browallia New" w:eastAsia="MS Mincho" w:hAnsi="Browallia New" w:cs="Browallia New"/>
          <w:sz w:val="26"/>
          <w:szCs w:val="26"/>
        </w:rPr>
        <w:br/>
      </w:r>
      <w:r w:rsidRPr="00B11D81">
        <w:rPr>
          <w:rFonts w:ascii="Browallia New" w:eastAsia="MS Mincho" w:hAnsi="Browallia New" w:cs="Browallia New"/>
          <w:sz w:val="26"/>
          <w:szCs w:val="26"/>
          <w:cs/>
        </w:rPr>
        <w:t>เพื่อพิจารณามูลค่าประมาณการรับซื้อของผลผลิตทางการเกษตร</w:t>
      </w:r>
    </w:p>
    <w:p w14:paraId="4AF97220" w14:textId="77777777" w:rsidR="0061674C" w:rsidRPr="00CB7733" w:rsidRDefault="0061674C" w:rsidP="00CB7733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p w14:paraId="5E9C0785" w14:textId="4F8D184C" w:rsidR="0061674C" w:rsidRPr="00B11D81" w:rsidRDefault="0061674C" w:rsidP="0061674C">
      <w:pPr>
        <w:jc w:val="thaiDistribute"/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</w:pPr>
      <w:r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</w:t>
      </w:r>
      <w:r w:rsidR="0018044F"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จ</w:t>
      </w:r>
      <w:r w:rsidR="00E805A1"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ัด</w:t>
      </w:r>
      <w:r w:rsidR="0018044F"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ทำ</w:t>
      </w:r>
      <w:r w:rsidR="00E805A1"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รายงาน</w:t>
      </w:r>
      <w:r w:rsidR="0018044F"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การ</w:t>
      </w:r>
      <w:r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ประเมินมูลค่ายุติธรรมของสินทรัพย์ชีวภาพสำหรับการรายงานใน</w:t>
      </w:r>
      <w:r w:rsidR="00B11D81">
        <w:rPr>
          <w:rFonts w:ascii="Browallia New" w:eastAsia="MS Mincho" w:hAnsi="Browallia New" w:cs="Browallia New"/>
          <w:spacing w:val="-4"/>
          <w:sz w:val="26"/>
          <w:szCs w:val="26"/>
          <w:lang w:val="en-US"/>
        </w:rPr>
        <w:br/>
      </w:r>
      <w:r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งบการเงิน </w:t>
      </w:r>
      <w:r w:rsidRPr="00B11D81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 xml:space="preserve"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22D9679D" w14:textId="56BD7554" w:rsidR="0061674C" w:rsidRPr="00CB7733" w:rsidRDefault="0061674C" w:rsidP="00CB7733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p w14:paraId="0968B3E7" w14:textId="10AF7E51" w:rsidR="00590CC4" w:rsidRDefault="0061674C" w:rsidP="0061674C">
      <w:pPr>
        <w:jc w:val="thaiDistribute"/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B11D8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กลุ่มกิจการได้ประมาณการมูลค่ายุติธรรมของต้นกัญชาที่อยู่</w:t>
      </w:r>
      <w:r w:rsidRPr="00B11D81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B11D81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="00CB7733" w:rsidRPr="00CB7733">
        <w:rPr>
          <w:rFonts w:ascii="Browallia New" w:eastAsia="MS Mincho" w:hAnsi="Browallia New" w:cs="Browallia New"/>
          <w:spacing w:val="-2"/>
          <w:sz w:val="26"/>
          <w:szCs w:val="26"/>
        </w:rPr>
        <w:t>3</w:t>
      </w:r>
      <w:r w:rsidRPr="00B11D81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B11D81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ซึ่งประกอบด้วยการประมาณระยะเวลาการเจริญเติบโตของกัญชาในแต่ละขั้นตอนจนถึงจุดเก็บเกี่ยว </w:t>
      </w:r>
      <w:r w:rsidR="0020712D"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br/>
      </w:r>
      <w:r w:rsidRPr="00B11D81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การประมาณจำนวนผลผลิตต่อต้นกัญชาที่คาดว่าจะขายได้ และราคาขายเฉลี่ยหรือราคาที่คาดว่าจะขายได้</w:t>
      </w:r>
    </w:p>
    <w:p w14:paraId="2028EAA6" w14:textId="77777777" w:rsidR="00CB7733" w:rsidRPr="00CB7733" w:rsidRDefault="00CB7733" w:rsidP="00CB7733">
      <w:pPr>
        <w:ind w:left="540" w:hanging="540"/>
        <w:jc w:val="left"/>
        <w:rPr>
          <w:rFonts w:ascii="Browallia New" w:hAnsi="Browallia New" w:cs="Browallia New"/>
          <w:sz w:val="12"/>
          <w:szCs w:val="12"/>
        </w:rPr>
      </w:pPr>
    </w:p>
    <w:p w14:paraId="3BBCA2BD" w14:textId="28D00264" w:rsidR="0061674C" w:rsidRPr="00B11D81" w:rsidRDefault="0061674C" w:rsidP="00616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1D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ในระหว่างงวด</w:t>
      </w:r>
      <w:r w:rsidR="00B9489A" w:rsidRPr="00B11D81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B11D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B7733" w:rsidRPr="00CB7733">
        <w:rPr>
          <w:rFonts w:ascii="Browallia New" w:eastAsia="Arial Unicode MS" w:hAnsi="Browallia New" w:cs="Browallia New"/>
          <w:sz w:val="26"/>
          <w:szCs w:val="26"/>
        </w:rPr>
        <w:t>30</w:t>
      </w:r>
      <w:r w:rsidR="00B9489A" w:rsidRPr="00B11D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489A" w:rsidRPr="00B11D81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B11D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CB7733" w:rsidRPr="00CB7733">
        <w:rPr>
          <w:rFonts w:ascii="Browallia New" w:eastAsia="Arial Unicode MS" w:hAnsi="Browallia New" w:cs="Browallia New"/>
          <w:sz w:val="26"/>
          <w:szCs w:val="26"/>
        </w:rPr>
        <w:t>2566</w:t>
      </w:r>
      <w:r w:rsidRPr="00B11D8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11D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การเปลี่ยนแปลงในสินทรัพย์ชีวภาพที่เกิดจากผลแตกต่างชั่วคราวระหว่าง</w:t>
      </w:r>
      <w:r w:rsidRPr="00B11D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ฐานภาษี และราคาตามบัญชีมีจำนวน</w:t>
      </w:r>
      <w:r w:rsidRPr="00B11D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B7733" w:rsidRPr="00CB773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0F2AC7" w:rsidRPr="00B11D8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B7733" w:rsidRPr="00CB7733">
        <w:rPr>
          <w:rFonts w:ascii="Browallia New" w:eastAsia="Arial Unicode MS" w:hAnsi="Browallia New" w:cs="Browallia New"/>
          <w:spacing w:val="-4"/>
          <w:sz w:val="26"/>
          <w:szCs w:val="26"/>
        </w:rPr>
        <w:t>64</w:t>
      </w:r>
      <w:r w:rsidRPr="00B11D8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1D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และมีผลทำให้ผลแตกต่างทางภาษีชั่วคราวซึ่งกลุ่มกิจการรับรู้เป็นหนี้สินภาษีเงินได้</w:t>
      </w:r>
      <w:r w:rsidRPr="00B11D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รอการตัดบัญชีมีจำนวน </w:t>
      </w:r>
      <w:r w:rsidR="00CB7733" w:rsidRPr="00CB7733">
        <w:rPr>
          <w:rFonts w:ascii="Browallia New" w:eastAsia="Arial Unicode MS" w:hAnsi="Browallia New" w:cs="Browallia New"/>
          <w:sz w:val="26"/>
          <w:szCs w:val="26"/>
        </w:rPr>
        <w:t>0</w:t>
      </w:r>
      <w:r w:rsidR="000F2AC7" w:rsidRPr="00B11D81">
        <w:rPr>
          <w:rFonts w:ascii="Browallia New" w:eastAsia="Arial Unicode MS" w:hAnsi="Browallia New" w:cs="Browallia New"/>
          <w:sz w:val="26"/>
          <w:szCs w:val="26"/>
        </w:rPr>
        <w:t>.</w:t>
      </w:r>
      <w:r w:rsidR="00CB7733" w:rsidRPr="00CB7733">
        <w:rPr>
          <w:rFonts w:ascii="Browallia New" w:eastAsia="Arial Unicode MS" w:hAnsi="Browallia New" w:cs="Browallia New"/>
          <w:sz w:val="26"/>
          <w:szCs w:val="26"/>
        </w:rPr>
        <w:t>73</w:t>
      </w:r>
      <w:r w:rsidRPr="00B11D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ซึ่งได้บันทึกในข้อมูลทางการเงินรวมระหว่างกาลนี้</w:t>
      </w:r>
    </w:p>
    <w:p w14:paraId="48F82ABB" w14:textId="3F0FA86F" w:rsidR="00320CF6" w:rsidRPr="00CB7733" w:rsidRDefault="00320CF6" w:rsidP="00320CF6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  <w:bookmarkStart w:id="15" w:name="_Hlk64551980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674C" w:rsidRPr="00CB7733" w14:paraId="4ECDEE2A" w14:textId="77777777" w:rsidTr="000F428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9A26C3" w14:textId="0D92215D" w:rsidR="0061674C" w:rsidRPr="00CB7733" w:rsidRDefault="00CB7733" w:rsidP="000F428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6" w:name="_Hlk141442145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74C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674C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8A5EB6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</w:t>
            </w:r>
            <w:r w:rsidR="0061674C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ถือไว้เพื่อขาย</w:t>
            </w:r>
            <w:r w:rsidR="00001364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</w:t>
            </w:r>
            <w:r w:rsidR="00F97D7B" w:rsidRPr="00CB77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01364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ดำเนินงานที่ยกเลิก</w:t>
            </w:r>
          </w:p>
        </w:tc>
      </w:tr>
      <w:bookmarkEnd w:id="16"/>
    </w:tbl>
    <w:p w14:paraId="476757A5" w14:textId="77777777" w:rsidR="0061674C" w:rsidRPr="00CB7733" w:rsidRDefault="0061674C" w:rsidP="00320CF6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</w:p>
    <w:p w14:paraId="0530A0DF" w14:textId="13488199" w:rsidR="00B224CA" w:rsidRPr="00CB7733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5FA07883" w14:textId="77777777" w:rsidR="00B224CA" w:rsidRPr="00CB7733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C47AFD1" w14:textId="2A3C20B1" w:rsidR="00B224CA" w:rsidRPr="00CB7733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อีเอสจี จำกัด</w:t>
      </w:r>
    </w:p>
    <w:p w14:paraId="5FBEFDBE" w14:textId="0BF500A4" w:rsidR="00B224CA" w:rsidRPr="00CB7733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2655D0" w14:textId="1325A3F6" w:rsidR="00B224CA" w:rsidRPr="00CB7733" w:rsidRDefault="00B224CA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ในระหว่างงวด กลุ่มกิจการได้ประกาศความตั้งใจที่จะจำหน่ายหุ้นร้อยละ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90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 ในบริษัท เวฟ อีเอสจี จำกัด ซึ่งเป็นบริษัทย่อยของ</w:t>
      </w:r>
      <w:r w:rsidR="0020712D" w:rsidRPr="00CB7733">
        <w:rPr>
          <w:rFonts w:ascii="Browallia New" w:eastAsia="Malgun Gothic" w:hAnsi="Browallia New" w:cs="Browallia New"/>
          <w:sz w:val="26"/>
          <w:szCs w:val="26"/>
          <w:cs/>
        </w:rPr>
        <w:br/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กลุ่มกิจการ โดยบริษัทย่อยดังกล่าวได้ถูกจำหน่ายไปเมื่อวันที่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3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 เมษายน พ.ศ.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2566</w:t>
      </w:r>
      <w:r w:rsidR="00C65119"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 </w:t>
      </w:r>
      <w:r w:rsidR="002A58D6" w:rsidRPr="00CB7733">
        <w:rPr>
          <w:rFonts w:ascii="Browallia New" w:eastAsia="Malgun Gothic" w:hAnsi="Browallia New" w:cs="Browallia New" w:hint="cs"/>
          <w:sz w:val="26"/>
          <w:szCs w:val="26"/>
          <w:cs/>
        </w:rPr>
        <w:t>ให้แก่</w:t>
      </w:r>
      <w:r w:rsidR="002A58D6" w:rsidRPr="00CB7733">
        <w:rPr>
          <w:rFonts w:ascii="Browallia New" w:eastAsia="Malgun Gothic" w:hAnsi="Browallia New" w:cs="Browallia New"/>
          <w:sz w:val="26"/>
          <w:szCs w:val="26"/>
          <w:cs/>
        </w:rPr>
        <w:t>บริษัท ซันเทครีไซเคิล แอนด์ ดีคาร์บอน จำกัด</w:t>
      </w:r>
      <w:r w:rsidR="002A58D6" w:rsidRPr="00CB7733">
        <w:rPr>
          <w:rFonts w:ascii="Browallia New" w:eastAsia="Malgun Gothic" w:hAnsi="Browallia New" w:cs="Browallia New" w:hint="cs"/>
          <w:sz w:val="26"/>
          <w:szCs w:val="26"/>
          <w:cs/>
        </w:rPr>
        <w:t xml:space="preserve"> </w:t>
      </w:r>
      <w:r w:rsidR="00C65119" w:rsidRPr="00CB7733">
        <w:rPr>
          <w:rFonts w:ascii="Browallia New" w:eastAsia="Malgun Gothic" w:hAnsi="Browallia New" w:cs="Browallia New"/>
          <w:sz w:val="26"/>
          <w:szCs w:val="26"/>
          <w:cs/>
        </w:rPr>
        <w:t>และได้รายงานอยู่ในรอบระยะเวลาปัจจุบันเป็นส่วนการดำเนินงานที่ยกเลิก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7EF22009" w14:textId="01689373" w:rsidR="00B224CA" w:rsidRPr="00CB7733" w:rsidRDefault="00B224CA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6288D37E" w14:textId="467DFAA0" w:rsidR="00B224CA" w:rsidRPr="00CB7733" w:rsidRDefault="00CB7733" w:rsidP="00B224CA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B224CA"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224CA"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224CA" w:rsidRPr="00CB773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362673A9" w14:textId="77777777" w:rsidR="00B224CA" w:rsidRPr="00CB7733" w:rsidRDefault="00B224CA" w:rsidP="00B224CA">
      <w:pPr>
        <w:ind w:left="540"/>
        <w:jc w:val="left"/>
        <w:rPr>
          <w:rFonts w:ascii="Browallia New" w:eastAsia="Malgun Gothic" w:hAnsi="Browallia New" w:cs="Browallia New"/>
          <w:sz w:val="26"/>
          <w:szCs w:val="26"/>
        </w:rPr>
      </w:pPr>
    </w:p>
    <w:p w14:paraId="7C2FE552" w14:textId="44BA5899" w:rsidR="00B224CA" w:rsidRPr="00CB7733" w:rsidRDefault="00B224CA" w:rsidP="00B224CA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CB773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ข้อมูลทางการเงินและกระแสเงินสดของ</w:t>
      </w:r>
      <w:r w:rsidR="00BB43EB"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บริษัท เวฟ อีเอสจี จำกัด </w:t>
      </w:r>
      <w:r w:rsidRPr="00CB773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CB7733" w:rsidRPr="00CB7733">
        <w:rPr>
          <w:rFonts w:ascii="Browallia New" w:eastAsia="Malgun Gothic" w:hAnsi="Browallia New" w:cs="Browallia New"/>
          <w:spacing w:val="-5"/>
          <w:sz w:val="26"/>
          <w:szCs w:val="26"/>
        </w:rPr>
        <w:t>3</w:t>
      </w:r>
      <w:r w:rsidRPr="00CB7733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="00F15394" w:rsidRPr="00CB7733">
        <w:rPr>
          <w:rFonts w:ascii="Browallia New" w:eastAsia="Malgun Gothic" w:hAnsi="Browallia New" w:cs="Browallia New"/>
          <w:spacing w:val="-5"/>
          <w:sz w:val="26"/>
          <w:szCs w:val="26"/>
          <w:cs/>
          <w:lang w:val="en-US"/>
        </w:rPr>
        <w:t>เมษายน</w:t>
      </w:r>
      <w:r w:rsidRPr="00CB773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</w:t>
      </w:r>
      <w:r w:rsidRPr="00CB773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CB773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CB773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CB773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CB7733" w:rsidRPr="00CB7733">
        <w:rPr>
          <w:rFonts w:ascii="Browallia New" w:eastAsia="Malgun Gothic" w:hAnsi="Browallia New" w:cs="Browallia New"/>
          <w:spacing w:val="-5"/>
          <w:sz w:val="26"/>
          <w:szCs w:val="26"/>
        </w:rPr>
        <w:t>2566</w:t>
      </w:r>
      <w:r w:rsidRPr="00CB773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และสำหรับงวด</w:t>
      </w:r>
      <w:r w:rsidR="00BB43EB" w:rsidRPr="00CB773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หก</w:t>
      </w:r>
      <w:r w:rsidRPr="00CB773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เดือนสิ้นสุด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วันที่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30</w:t>
      </w:r>
      <w:r w:rsidRPr="00CB7733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>ม</w:t>
      </w:r>
      <w:r w:rsidR="00F15394" w:rsidRPr="00CB7733">
        <w:rPr>
          <w:rFonts w:ascii="Browallia New" w:eastAsia="Malgun Gothic" w:hAnsi="Browallia New" w:cs="Browallia New"/>
          <w:sz w:val="26"/>
          <w:szCs w:val="26"/>
          <w:cs/>
        </w:rPr>
        <w:t>ิถุนายน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 xml:space="preserve"> พ</w:t>
      </w:r>
      <w:r w:rsidRPr="00CB7733">
        <w:rPr>
          <w:rFonts w:ascii="Browallia New" w:eastAsia="Malgun Gothic" w:hAnsi="Browallia New" w:cs="Browallia New"/>
          <w:sz w:val="26"/>
          <w:szCs w:val="26"/>
        </w:rPr>
        <w:t>.</w:t>
      </w:r>
      <w:r w:rsidRPr="00CB7733">
        <w:rPr>
          <w:rFonts w:ascii="Browallia New" w:eastAsia="Malgun Gothic" w:hAnsi="Browallia New" w:cs="Browallia New"/>
          <w:sz w:val="26"/>
          <w:szCs w:val="26"/>
          <w:cs/>
        </w:rPr>
        <w:t>ศ</w:t>
      </w:r>
      <w:r w:rsidRPr="00CB7733">
        <w:rPr>
          <w:rFonts w:ascii="Browallia New" w:eastAsia="Malgun Gothic" w:hAnsi="Browallia New" w:cs="Browallia New"/>
          <w:sz w:val="26"/>
          <w:szCs w:val="26"/>
        </w:rPr>
        <w:t xml:space="preserve">.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2565</w:t>
      </w:r>
    </w:p>
    <w:p w14:paraId="547D6D34" w14:textId="77777777" w:rsidR="00B224CA" w:rsidRPr="00CB7733" w:rsidRDefault="00B224CA" w:rsidP="00B224C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224CA" w:rsidRPr="00B11D81" w14:paraId="5B7DD74B" w14:textId="77777777" w:rsidTr="004C615F">
        <w:tc>
          <w:tcPr>
            <w:tcW w:w="6840" w:type="dxa"/>
            <w:vAlign w:val="bottom"/>
          </w:tcPr>
          <w:p w14:paraId="6AD34BD0" w14:textId="77777777" w:rsidR="00B224CA" w:rsidRPr="00B11D81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0684B" w14:textId="77777777" w:rsidR="00B224CA" w:rsidRPr="00B11D81" w:rsidRDefault="00B224CA" w:rsidP="004C615F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224CA" w:rsidRPr="00B11D81" w14:paraId="4341CB49" w14:textId="77777777" w:rsidTr="004C615F">
        <w:tc>
          <w:tcPr>
            <w:tcW w:w="6840" w:type="dxa"/>
          </w:tcPr>
          <w:p w14:paraId="05B92E1E" w14:textId="77777777" w:rsidR="00B224CA" w:rsidRPr="00B11D81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AEE85" w14:textId="17C5268B" w:rsidR="00B224CA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B224CA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4CA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0D31F2" w14:textId="01A1DEDE" w:rsidR="00B224CA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224CA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4CA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B224CA" w:rsidRPr="00B11D81" w14:paraId="7F574648" w14:textId="77777777" w:rsidTr="004C615F">
        <w:tc>
          <w:tcPr>
            <w:tcW w:w="6840" w:type="dxa"/>
            <w:vAlign w:val="bottom"/>
          </w:tcPr>
          <w:p w14:paraId="4E20761A" w14:textId="77777777" w:rsidR="00B224CA" w:rsidRPr="00B11D81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5FA154" w14:textId="1F09AD10" w:rsidR="00B224CA" w:rsidRPr="00B11D81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5BD0435" w14:textId="4744E865" w:rsidR="00B224CA" w:rsidRPr="00B11D81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24CA" w:rsidRPr="00B11D81" w14:paraId="38CF107F" w14:textId="77777777" w:rsidTr="004C615F">
        <w:tc>
          <w:tcPr>
            <w:tcW w:w="6840" w:type="dxa"/>
            <w:vAlign w:val="bottom"/>
          </w:tcPr>
          <w:p w14:paraId="523040F9" w14:textId="77777777" w:rsidR="00B224CA" w:rsidRPr="00B11D81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98460" w14:textId="77777777" w:rsidR="00B224CA" w:rsidRPr="00B11D81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80A46" w14:textId="77777777" w:rsidR="00B224CA" w:rsidRPr="00B11D81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24CA" w:rsidRPr="00590CC4" w14:paraId="11803F4B" w14:textId="77777777" w:rsidTr="004C615F">
        <w:trPr>
          <w:trHeight w:val="89"/>
        </w:trPr>
        <w:tc>
          <w:tcPr>
            <w:tcW w:w="6840" w:type="dxa"/>
          </w:tcPr>
          <w:p w14:paraId="7AB8B5A5" w14:textId="77777777" w:rsidR="00B224CA" w:rsidRPr="00590CC4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1D6F28" w14:textId="77777777" w:rsidR="00B224CA" w:rsidRPr="00590CC4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3E20E1" w14:textId="77777777" w:rsidR="00B224CA" w:rsidRPr="00590CC4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</w:tr>
      <w:tr w:rsidR="00B224CA" w:rsidRPr="00B11D81" w14:paraId="176956C4" w14:textId="77777777" w:rsidTr="004C615F">
        <w:trPr>
          <w:trHeight w:val="89"/>
        </w:trPr>
        <w:tc>
          <w:tcPr>
            <w:tcW w:w="6840" w:type="dxa"/>
          </w:tcPr>
          <w:p w14:paraId="0008D4C6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D77011" w14:textId="2E75DD11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32898" w14:textId="0185CCCC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6CA15C3B" w14:textId="77777777" w:rsidTr="004C615F">
        <w:trPr>
          <w:trHeight w:val="80"/>
        </w:trPr>
        <w:tc>
          <w:tcPr>
            <w:tcW w:w="6840" w:type="dxa"/>
          </w:tcPr>
          <w:p w14:paraId="3F32674F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20DD4" w14:textId="7AAEA592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4679" w14:textId="1912CE6C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3FBAE659" w14:textId="77777777" w:rsidTr="004C615F">
        <w:trPr>
          <w:trHeight w:val="80"/>
        </w:trPr>
        <w:tc>
          <w:tcPr>
            <w:tcW w:w="6840" w:type="dxa"/>
          </w:tcPr>
          <w:p w14:paraId="055C4031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175BE9" w14:textId="06255466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DD7C0" w14:textId="61236F4C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31711322" w14:textId="77777777" w:rsidTr="004C615F">
        <w:trPr>
          <w:trHeight w:val="80"/>
        </w:trPr>
        <w:tc>
          <w:tcPr>
            <w:tcW w:w="6840" w:type="dxa"/>
          </w:tcPr>
          <w:p w14:paraId="0023B915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7FF873" w14:textId="07E7E927" w:rsidR="00B224CA" w:rsidRPr="00B11D81" w:rsidRDefault="00CB7733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6B38DB" w14:textId="47A0B043" w:rsidR="00B224CA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B224CA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011</w:t>
            </w:r>
            <w:r w:rsidR="00B224CA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134</w:t>
            </w:r>
          </w:p>
        </w:tc>
      </w:tr>
      <w:tr w:rsidR="00B224CA" w:rsidRPr="00B11D81" w14:paraId="65A6791D" w14:textId="77777777" w:rsidTr="004C615F">
        <w:trPr>
          <w:trHeight w:val="80"/>
        </w:trPr>
        <w:tc>
          <w:tcPr>
            <w:tcW w:w="6840" w:type="dxa"/>
          </w:tcPr>
          <w:p w14:paraId="3AB1E4CA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2DDA4" w14:textId="4CD623A1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798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DC89F" w14:textId="23FF187C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656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B11D81" w14:paraId="3F9FEC54" w14:textId="77777777" w:rsidTr="004C615F">
        <w:trPr>
          <w:trHeight w:val="80"/>
        </w:trPr>
        <w:tc>
          <w:tcPr>
            <w:tcW w:w="6840" w:type="dxa"/>
          </w:tcPr>
          <w:p w14:paraId="3E814951" w14:textId="097859EF" w:rsidR="00B224CA" w:rsidRPr="00B11D81" w:rsidRDefault="009C6504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E684F7" w14:textId="5BC536A7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87B7B9" w14:textId="37CE83C1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</w:tr>
      <w:tr w:rsidR="009C6504" w:rsidRPr="00B11D81" w14:paraId="68391B52" w14:textId="77777777" w:rsidTr="004C615F">
        <w:trPr>
          <w:trHeight w:val="80"/>
        </w:trPr>
        <w:tc>
          <w:tcPr>
            <w:tcW w:w="6840" w:type="dxa"/>
          </w:tcPr>
          <w:p w14:paraId="6CDF661F" w14:textId="6E381F02" w:rsidR="009C6504" w:rsidRPr="00B11D81" w:rsidRDefault="009C6504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 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D98A4" w14:textId="133651B3" w:rsidR="009C6504" w:rsidRPr="00B11D81" w:rsidRDefault="009C650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B59C47" w14:textId="47076600" w:rsidR="009C6504" w:rsidRPr="00B11D81" w:rsidRDefault="009C650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72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116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700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B11D81" w14:paraId="3B90A85E" w14:textId="77777777" w:rsidTr="004C615F">
        <w:trPr>
          <w:trHeight w:val="80"/>
        </w:trPr>
        <w:tc>
          <w:tcPr>
            <w:tcW w:w="6840" w:type="dxa"/>
          </w:tcPr>
          <w:p w14:paraId="753A39BA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C5899B" w14:textId="14A3C18E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742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CF506" w14:textId="1D429242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67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116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222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B11D81" w14:paraId="15961E62" w14:textId="77777777" w:rsidTr="004C615F">
        <w:trPr>
          <w:trHeight w:val="80"/>
        </w:trPr>
        <w:tc>
          <w:tcPr>
            <w:tcW w:w="6840" w:type="dxa"/>
          </w:tcPr>
          <w:p w14:paraId="3797F90A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39B4C5" w14:textId="49625B75" w:rsidR="00B224CA" w:rsidRPr="00B11D81" w:rsidRDefault="00383265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D5FD" w14:textId="1CC34042" w:rsidR="00B224CA" w:rsidRPr="00B11D81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6D4A0D15" w14:textId="77777777" w:rsidTr="004C615F">
        <w:trPr>
          <w:trHeight w:val="80"/>
        </w:trPr>
        <w:tc>
          <w:tcPr>
            <w:tcW w:w="6840" w:type="dxa"/>
          </w:tcPr>
          <w:p w14:paraId="3B18566A" w14:textId="77777777" w:rsidR="00B224CA" w:rsidRPr="00B11D81" w:rsidRDefault="00B224CA" w:rsidP="004C615F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B7FEEB" w14:textId="65260CAC" w:rsidR="00B224CA" w:rsidRPr="00B11D81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742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BB521E" w14:textId="2ADEBF57" w:rsidR="00B224CA" w:rsidRPr="00B11D81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67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116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222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B11D81" w14:paraId="0EA7FE41" w14:textId="77777777" w:rsidTr="004C615F">
        <w:trPr>
          <w:trHeight w:val="80"/>
        </w:trPr>
        <w:tc>
          <w:tcPr>
            <w:tcW w:w="6840" w:type="dxa"/>
          </w:tcPr>
          <w:p w14:paraId="4CE4C3B5" w14:textId="77777777" w:rsidR="00B224CA" w:rsidRPr="00B11D81" w:rsidRDefault="00B224CA" w:rsidP="004C615F">
            <w:pPr>
              <w:ind w:left="540" w:right="-14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4D1F0" w14:textId="0E630A05" w:rsidR="00B224CA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6E691" w14:textId="252C282C" w:rsidR="00B224CA" w:rsidRPr="00B11D81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27E469DF" w14:textId="77777777" w:rsidTr="004C615F">
        <w:trPr>
          <w:trHeight w:val="80"/>
        </w:trPr>
        <w:tc>
          <w:tcPr>
            <w:tcW w:w="6840" w:type="dxa"/>
          </w:tcPr>
          <w:p w14:paraId="5DD1B238" w14:textId="77777777" w:rsidR="00B224CA" w:rsidRPr="00B11D81" w:rsidRDefault="00B224CA" w:rsidP="004C615F">
            <w:pPr>
              <w:ind w:left="540" w:right="-14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EE76F" w14:textId="231267C6" w:rsidR="00B224CA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565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1660A" w14:textId="3ECAAA6A" w:rsidR="00B224CA" w:rsidRPr="00B11D81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67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116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222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B11D81" w14:paraId="6F296ECA" w14:textId="77777777" w:rsidTr="004C615F">
        <w:trPr>
          <w:trHeight w:val="80"/>
        </w:trPr>
        <w:tc>
          <w:tcPr>
            <w:tcW w:w="6840" w:type="dxa"/>
          </w:tcPr>
          <w:p w14:paraId="00BE5A7F" w14:textId="77777777" w:rsidR="00B224CA" w:rsidRPr="00B11D81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25C62" w14:textId="77777777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CBECF73" w14:textId="77777777" w:rsidR="00B224CA" w:rsidRPr="00B11D81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0"/>
                <w:szCs w:val="20"/>
              </w:rPr>
            </w:pPr>
          </w:p>
        </w:tc>
      </w:tr>
      <w:tr w:rsidR="00B224CA" w:rsidRPr="00B11D81" w14:paraId="1455AE64" w14:textId="77777777" w:rsidTr="004C615F">
        <w:trPr>
          <w:trHeight w:val="80"/>
        </w:trPr>
        <w:tc>
          <w:tcPr>
            <w:tcW w:w="6840" w:type="dxa"/>
          </w:tcPr>
          <w:p w14:paraId="238C354B" w14:textId="77777777" w:rsidR="00B224CA" w:rsidRPr="00B11D81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E5461A" w14:textId="03B34923" w:rsidR="00B224CA" w:rsidRPr="00B11D81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056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233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ABF34B3" w14:textId="7F23A398" w:rsidR="00B224CA" w:rsidRPr="00B11D81" w:rsidRDefault="00CB7733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</w:t>
            </w:r>
            <w:r w:rsidR="0000136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012</w:t>
            </w:r>
          </w:p>
        </w:tc>
      </w:tr>
      <w:tr w:rsidR="00B224CA" w:rsidRPr="00B11D81" w14:paraId="3910AD87" w14:textId="77777777" w:rsidTr="004C615F">
        <w:trPr>
          <w:trHeight w:val="80"/>
        </w:trPr>
        <w:tc>
          <w:tcPr>
            <w:tcW w:w="6840" w:type="dxa"/>
          </w:tcPr>
          <w:p w14:paraId="360FF371" w14:textId="77777777" w:rsidR="00B224CA" w:rsidRPr="00B11D81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09F9" w14:textId="7DFE10A0" w:rsidR="00B224CA" w:rsidRPr="00B11D81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BA59B7" w14:textId="53FACF5F" w:rsidR="00B224CA" w:rsidRPr="00B11D81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734D894E" w14:textId="77777777" w:rsidTr="004C615F">
        <w:trPr>
          <w:trHeight w:val="80"/>
        </w:trPr>
        <w:tc>
          <w:tcPr>
            <w:tcW w:w="6840" w:type="dxa"/>
          </w:tcPr>
          <w:p w14:paraId="4FDDEB09" w14:textId="77777777" w:rsidR="00B224CA" w:rsidRPr="00B11D81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E8DB1" w14:textId="08DF0EDB" w:rsidR="00B224CA" w:rsidRPr="00B11D81" w:rsidRDefault="00CB7733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00136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00136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DE7579" w14:textId="57F2509E" w:rsidR="00B224CA" w:rsidRPr="00B11D81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B11D81" w14:paraId="5718D9AA" w14:textId="77777777" w:rsidTr="004C615F">
        <w:trPr>
          <w:trHeight w:val="80"/>
        </w:trPr>
        <w:tc>
          <w:tcPr>
            <w:tcW w:w="6840" w:type="dxa"/>
          </w:tcPr>
          <w:p w14:paraId="00997A56" w14:textId="69494DA9" w:rsidR="00B224CA" w:rsidRPr="00B11D81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รวมกระแสเงินสด</w:t>
            </w:r>
            <w:r w:rsidR="00C72FC6"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  <w:t>(</w:t>
            </w:r>
            <w:r w:rsidR="00C72FC6"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6F89B" w14:textId="50D95072" w:rsidR="00B224CA" w:rsidRPr="00B11D81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51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233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AC111A" w14:textId="0825EDE5" w:rsidR="00B224CA" w:rsidRPr="00B11D81" w:rsidRDefault="00CB7733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</w:t>
            </w:r>
            <w:r w:rsidR="0000136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012</w:t>
            </w:r>
          </w:p>
        </w:tc>
      </w:tr>
    </w:tbl>
    <w:p w14:paraId="23ED52A9" w14:textId="644B1A4F" w:rsidR="00B224CA" w:rsidRPr="00B11D81" w:rsidRDefault="00B224CA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B11D81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1364" w:rsidRPr="00B11D81" w14:paraId="09F5E877" w14:textId="77777777" w:rsidTr="004C61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FB40E8" w14:textId="3078C4F0" w:rsidR="00001364" w:rsidRPr="00B11D81" w:rsidRDefault="00CB7733" w:rsidP="004C615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0136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0136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0136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</w:t>
            </w:r>
            <w:r w:rsidR="00F97D7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0136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ดำเนินงานที่ยกเลิก</w:t>
            </w:r>
            <w:r w:rsidR="00001364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01364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01364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303D3665" w14:textId="5BF6A168" w:rsidR="00001364" w:rsidRPr="00B11D81" w:rsidRDefault="00001364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351F044F" w14:textId="2D615A35" w:rsidR="00001364" w:rsidRPr="00B11D81" w:rsidRDefault="00CB7733" w:rsidP="00001364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01364" w:rsidRPr="00B11D8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01364" w:rsidRPr="00B11D8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01364" w:rsidRPr="00B11D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01F523A5" w14:textId="77777777" w:rsidR="00001364" w:rsidRPr="00B11D81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8"/>
        <w:gridCol w:w="2160"/>
      </w:tblGrid>
      <w:tr w:rsidR="00001364" w:rsidRPr="00B11D81" w14:paraId="52AD16DD" w14:textId="77777777" w:rsidTr="004C615F">
        <w:tc>
          <w:tcPr>
            <w:tcW w:w="3870" w:type="pct"/>
            <w:vAlign w:val="bottom"/>
          </w:tcPr>
          <w:p w14:paraId="3465155C" w14:textId="77777777" w:rsidR="00001364" w:rsidRPr="00B11D81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24F1288B" w14:textId="77777777" w:rsidR="00001364" w:rsidRPr="00B11D81" w:rsidRDefault="00001364" w:rsidP="004C61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1364" w:rsidRPr="00B11D81" w14:paraId="2DB0E61F" w14:textId="77777777" w:rsidTr="004C615F">
        <w:tc>
          <w:tcPr>
            <w:tcW w:w="3870" w:type="pct"/>
            <w:vAlign w:val="bottom"/>
          </w:tcPr>
          <w:p w14:paraId="5553093B" w14:textId="77777777" w:rsidR="00001364" w:rsidRPr="00B11D81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6D95FA51" w14:textId="4B1E7153" w:rsidR="00001364" w:rsidRPr="00B11D81" w:rsidRDefault="00CB7733" w:rsidP="004C615F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1364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15394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</w:tr>
      <w:tr w:rsidR="00001364" w:rsidRPr="00B11D81" w14:paraId="4F85F5EC" w14:textId="77777777" w:rsidTr="004C615F">
        <w:tc>
          <w:tcPr>
            <w:tcW w:w="3870" w:type="pct"/>
            <w:vAlign w:val="bottom"/>
          </w:tcPr>
          <w:p w14:paraId="7678EDED" w14:textId="77777777" w:rsidR="00001364" w:rsidRPr="00B11D81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184CA5EB" w14:textId="60440CF9" w:rsidR="00001364" w:rsidRPr="00B11D81" w:rsidRDefault="00001364" w:rsidP="004C615F">
            <w:pPr>
              <w:ind w:right="-72" w:hanging="51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01364" w:rsidRPr="00B11D81" w14:paraId="53241566" w14:textId="77777777" w:rsidTr="004C615F">
        <w:tc>
          <w:tcPr>
            <w:tcW w:w="3870" w:type="pct"/>
            <w:vAlign w:val="bottom"/>
          </w:tcPr>
          <w:p w14:paraId="6138387F" w14:textId="77777777" w:rsidR="00001364" w:rsidRPr="00B11D81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44DC5134" w14:textId="77777777" w:rsidR="00001364" w:rsidRPr="00B11D81" w:rsidRDefault="00001364" w:rsidP="004C615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1364" w:rsidRPr="00B11D81" w14:paraId="26780631" w14:textId="77777777" w:rsidTr="004C615F">
        <w:tc>
          <w:tcPr>
            <w:tcW w:w="3870" w:type="pct"/>
            <w:vAlign w:val="bottom"/>
          </w:tcPr>
          <w:p w14:paraId="2A55DE45" w14:textId="77777777" w:rsidR="00001364" w:rsidRPr="00B11D81" w:rsidRDefault="00001364" w:rsidP="004C615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3B3CCC57" w14:textId="77777777" w:rsidR="00001364" w:rsidRPr="00B11D81" w:rsidRDefault="00001364" w:rsidP="004C615F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01364" w:rsidRPr="00B11D81" w14:paraId="61E07B13" w14:textId="77777777" w:rsidTr="004C615F">
        <w:tc>
          <w:tcPr>
            <w:tcW w:w="3870" w:type="pct"/>
            <w:vAlign w:val="bottom"/>
          </w:tcPr>
          <w:p w14:paraId="65923E72" w14:textId="325BF60A" w:rsidR="00001364" w:rsidRPr="00B11D81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</w:t>
            </w:r>
          </w:p>
        </w:tc>
        <w:tc>
          <w:tcPr>
            <w:tcW w:w="1130" w:type="pct"/>
            <w:shd w:val="clear" w:color="auto" w:fill="FAFAFA"/>
          </w:tcPr>
          <w:p w14:paraId="3672818B" w14:textId="77777777" w:rsidR="00001364" w:rsidRPr="00B11D81" w:rsidRDefault="00001364" w:rsidP="004C615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364" w:rsidRPr="00B11D81" w14:paraId="409D2848" w14:textId="77777777" w:rsidTr="004C615F">
        <w:tc>
          <w:tcPr>
            <w:tcW w:w="3870" w:type="pct"/>
            <w:vAlign w:val="bottom"/>
          </w:tcPr>
          <w:p w14:paraId="7BDE6FF9" w14:textId="77777777" w:rsidR="00001364" w:rsidRPr="00B11D81" w:rsidRDefault="00001364" w:rsidP="004C615F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1F7AAF20" w14:textId="2F512B81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649</w:t>
            </w:r>
            <w:r w:rsidR="0000136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</w:tr>
      <w:tr w:rsidR="00001364" w:rsidRPr="00B11D81" w14:paraId="430DA220" w14:textId="77777777" w:rsidTr="004C615F">
        <w:tc>
          <w:tcPr>
            <w:tcW w:w="3870" w:type="pct"/>
            <w:vAlign w:val="bottom"/>
          </w:tcPr>
          <w:p w14:paraId="681F1AD6" w14:textId="77777777" w:rsidR="00001364" w:rsidRPr="00B11D81" w:rsidRDefault="00001364" w:rsidP="004C615F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0C5564ED" w14:textId="61E78970" w:rsidR="00001364" w:rsidRPr="00B11D81" w:rsidRDefault="00CB7733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649</w:t>
            </w:r>
            <w:r w:rsidR="0000136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</w:tr>
      <w:tr w:rsidR="00001364" w:rsidRPr="00B11D81" w14:paraId="095F1AA8" w14:textId="77777777" w:rsidTr="004C615F">
        <w:tc>
          <w:tcPr>
            <w:tcW w:w="3870" w:type="pct"/>
            <w:vAlign w:val="bottom"/>
          </w:tcPr>
          <w:p w14:paraId="7D119125" w14:textId="77777777" w:rsidR="00001364" w:rsidRPr="00B11D81" w:rsidRDefault="00001364" w:rsidP="004C615F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25FA2B62" w14:textId="61115584" w:rsidR="00001364" w:rsidRPr="00B11D81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934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001364" w:rsidRPr="00B11D81" w14:paraId="1EEAA880" w14:textId="77777777" w:rsidTr="004C615F">
        <w:tc>
          <w:tcPr>
            <w:tcW w:w="3870" w:type="pct"/>
            <w:vAlign w:val="bottom"/>
          </w:tcPr>
          <w:p w14:paraId="208E6085" w14:textId="77777777" w:rsidR="00001364" w:rsidRPr="00B11D81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11199EB8" w14:textId="77777777" w:rsidR="00001364" w:rsidRPr="00B11D81" w:rsidRDefault="00001364" w:rsidP="004C615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364" w:rsidRPr="00B11D81" w14:paraId="7EC4AEDB" w14:textId="77777777" w:rsidTr="004C615F">
        <w:tc>
          <w:tcPr>
            <w:tcW w:w="3870" w:type="pct"/>
            <w:vAlign w:val="bottom"/>
          </w:tcPr>
          <w:p w14:paraId="2B4EFE0F" w14:textId="77777777" w:rsidR="00001364" w:rsidRPr="00B11D81" w:rsidRDefault="00001364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10754AD6" w14:textId="4FA19F5D" w:rsidR="00001364" w:rsidRPr="00B11D81" w:rsidRDefault="00CB7733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</w:p>
        </w:tc>
      </w:tr>
      <w:tr w:rsidR="00001364" w:rsidRPr="00B11D81" w14:paraId="36383461" w14:textId="77777777" w:rsidTr="004C615F">
        <w:tc>
          <w:tcPr>
            <w:tcW w:w="3870" w:type="pct"/>
            <w:vAlign w:val="bottom"/>
          </w:tcPr>
          <w:p w14:paraId="5A7513D3" w14:textId="77777777" w:rsidR="00001364" w:rsidRPr="00B11D81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88660B0" w14:textId="77777777" w:rsidR="00001364" w:rsidRPr="00B11D81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001364" w:rsidRPr="00B11D81" w14:paraId="5F416C78" w14:textId="77777777" w:rsidTr="004C615F">
        <w:tc>
          <w:tcPr>
            <w:tcW w:w="3870" w:type="pct"/>
            <w:vAlign w:val="bottom"/>
          </w:tcPr>
          <w:p w14:paraId="253E2B0E" w14:textId="77777777" w:rsidR="00001364" w:rsidRPr="00B11D81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5D068C4E" w14:textId="77777777" w:rsidR="00001364" w:rsidRPr="00B11D81" w:rsidRDefault="00001364" w:rsidP="004C615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01364" w:rsidRPr="00B11D81" w14:paraId="3268B396" w14:textId="77777777" w:rsidTr="004C615F">
        <w:tc>
          <w:tcPr>
            <w:tcW w:w="3870" w:type="pct"/>
            <w:vAlign w:val="bottom"/>
          </w:tcPr>
          <w:p w14:paraId="6BEB1327" w14:textId="77777777" w:rsidR="00001364" w:rsidRPr="00B11D81" w:rsidRDefault="00001364" w:rsidP="004C615F">
            <w:pPr>
              <w:ind w:left="540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344ABE06" w14:textId="685D5804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="00AF4595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</w:p>
        </w:tc>
      </w:tr>
    </w:tbl>
    <w:p w14:paraId="75BE5F4D" w14:textId="77777777" w:rsidR="00001364" w:rsidRPr="00590CC4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235AF6B3" w14:textId="45D57A61" w:rsidR="00001364" w:rsidRPr="00590CC4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590CC4">
        <w:rPr>
          <w:rFonts w:ascii="Browallia New" w:eastAsia="Malgun Gothic" w:hAnsi="Browallia New" w:cs="Browallia New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Pr="00590CC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590CC4">
        <w:rPr>
          <w:rFonts w:ascii="Browallia New" w:eastAsia="Malgun Gothic" w:hAnsi="Browallia New" w:cs="Browallia New"/>
          <w:sz w:val="26"/>
          <w:szCs w:val="26"/>
          <w:cs/>
        </w:rPr>
        <w:t xml:space="preserve">วันที่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3</w:t>
      </w:r>
      <w:r w:rsidRPr="00590CC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A82866" w:rsidRPr="00590CC4">
        <w:rPr>
          <w:rFonts w:ascii="Browallia New" w:eastAsia="Malgun Gothic" w:hAnsi="Browallia New" w:cs="Browallia New"/>
          <w:sz w:val="26"/>
          <w:szCs w:val="26"/>
          <w:cs/>
        </w:rPr>
        <w:t>เมษายน</w:t>
      </w:r>
      <w:r w:rsidRPr="00590CC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590CC4">
        <w:rPr>
          <w:rFonts w:ascii="Browallia New" w:eastAsia="Malgun Gothic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2566</w:t>
      </w:r>
      <w:r w:rsidRPr="00590CC4">
        <w:rPr>
          <w:rFonts w:ascii="Browallia New" w:eastAsia="Malgun Gothic" w:hAnsi="Browallia New" w:cs="Browallia New"/>
          <w:sz w:val="26"/>
          <w:szCs w:val="26"/>
          <w:cs/>
        </w:rPr>
        <w:t xml:space="preserve"> และวันที่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31</w:t>
      </w:r>
      <w:r w:rsidRPr="00590CC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590CC4">
        <w:rPr>
          <w:rFonts w:ascii="Browallia New" w:eastAsia="Malgun Gothic" w:hAnsi="Browallia New" w:cs="Browallia New"/>
          <w:sz w:val="26"/>
          <w:szCs w:val="26"/>
          <w:cs/>
        </w:rPr>
        <w:t xml:space="preserve">ธันวาคม พ.ศ.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2565</w:t>
      </w:r>
      <w:r w:rsidRPr="00590CC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590CC4">
        <w:rPr>
          <w:rFonts w:ascii="Browallia New" w:eastAsia="Malgun Gothic" w:hAnsi="Browallia New" w:cs="Browallia New"/>
          <w:sz w:val="26"/>
          <w:szCs w:val="26"/>
          <w:cs/>
        </w:rPr>
        <w:t>แสดงดังต่อไปนี้</w:t>
      </w:r>
    </w:p>
    <w:p w14:paraId="73B6EFE4" w14:textId="77777777" w:rsidR="00001364" w:rsidRPr="00B11D81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001364" w:rsidRPr="00B11D81" w14:paraId="52ECD8AE" w14:textId="77777777" w:rsidTr="004C615F">
        <w:tc>
          <w:tcPr>
            <w:tcW w:w="6826" w:type="dxa"/>
            <w:vAlign w:val="bottom"/>
          </w:tcPr>
          <w:p w14:paraId="4C1DE6E1" w14:textId="77777777" w:rsidR="00001364" w:rsidRPr="00B11D81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F12B1" w14:textId="77777777" w:rsidR="00001364" w:rsidRPr="00B11D81" w:rsidRDefault="00001364" w:rsidP="004C615F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1364" w:rsidRPr="00B11D81" w14:paraId="540FED1D" w14:textId="77777777" w:rsidTr="004C615F">
        <w:tc>
          <w:tcPr>
            <w:tcW w:w="6826" w:type="dxa"/>
            <w:vAlign w:val="bottom"/>
          </w:tcPr>
          <w:p w14:paraId="634176E2" w14:textId="77777777" w:rsidR="00001364" w:rsidRPr="00B11D81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A969D" w14:textId="2C16BE47" w:rsidR="00001364" w:rsidRPr="00B11D81" w:rsidRDefault="00CB7733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1364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D6D91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0EF0F" w14:textId="18E3F4F5" w:rsidR="00001364" w:rsidRPr="00B11D81" w:rsidRDefault="00CB7733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01364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1364"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01364" w:rsidRPr="00B11D81" w14:paraId="108F552D" w14:textId="77777777" w:rsidTr="004C615F">
        <w:tc>
          <w:tcPr>
            <w:tcW w:w="6826" w:type="dxa"/>
            <w:vAlign w:val="bottom"/>
          </w:tcPr>
          <w:p w14:paraId="02084323" w14:textId="77777777" w:rsidR="00001364" w:rsidRPr="00B11D81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0441C7" w14:textId="2B8C2780" w:rsidR="00001364" w:rsidRPr="00B11D81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85C1B47" w14:textId="781BD549" w:rsidR="00001364" w:rsidRPr="00B11D81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01364" w:rsidRPr="00B11D81" w14:paraId="5606F505" w14:textId="77777777" w:rsidTr="004C615F">
        <w:tc>
          <w:tcPr>
            <w:tcW w:w="6826" w:type="dxa"/>
            <w:vAlign w:val="bottom"/>
          </w:tcPr>
          <w:p w14:paraId="65C365C7" w14:textId="77777777" w:rsidR="00001364" w:rsidRPr="00B11D81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24799C" w14:textId="77777777" w:rsidR="00001364" w:rsidRPr="00B11D81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1E1" w14:textId="77777777" w:rsidR="00001364" w:rsidRPr="00B11D81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1364" w:rsidRPr="00B11D81" w14:paraId="5C82FB68" w14:textId="77777777" w:rsidTr="004C615F">
        <w:tc>
          <w:tcPr>
            <w:tcW w:w="6826" w:type="dxa"/>
            <w:vAlign w:val="bottom"/>
          </w:tcPr>
          <w:p w14:paraId="63F2AA50" w14:textId="77777777" w:rsidR="00001364" w:rsidRPr="00B11D81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CB5AC" w14:textId="77777777" w:rsidR="00001364" w:rsidRPr="00B11D81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275EE" w14:textId="77777777" w:rsidR="00001364" w:rsidRPr="00B11D81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01364" w:rsidRPr="00B11D81" w14:paraId="7B9E90DA" w14:textId="77777777" w:rsidTr="004C615F">
        <w:trPr>
          <w:trHeight w:val="80"/>
        </w:trPr>
        <w:tc>
          <w:tcPr>
            <w:tcW w:w="6826" w:type="dxa"/>
          </w:tcPr>
          <w:p w14:paraId="27F3BDB8" w14:textId="77777777" w:rsidR="00001364" w:rsidRPr="00B11D81" w:rsidRDefault="00001364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CC1F5C3" w14:textId="3C370CAF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A82866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47FE2357" w14:textId="143AC321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55</w:t>
            </w:r>
            <w:r w:rsidR="00A82866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174</w:t>
            </w:r>
          </w:p>
        </w:tc>
      </w:tr>
      <w:tr w:rsidR="00A82866" w:rsidRPr="00B11D81" w14:paraId="40C2D726" w14:textId="77777777" w:rsidTr="004C615F">
        <w:trPr>
          <w:trHeight w:val="80"/>
        </w:trPr>
        <w:tc>
          <w:tcPr>
            <w:tcW w:w="6826" w:type="dxa"/>
          </w:tcPr>
          <w:p w14:paraId="5906785B" w14:textId="4CE90FB8" w:rsidR="00A82866" w:rsidRPr="00B11D81" w:rsidRDefault="00A82866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4431E5" w14:textId="76623376" w:rsidR="00A82866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66</w:t>
            </w:r>
            <w:r w:rsidR="00A82866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1B3AFB2E" w14:textId="7FAE87C9" w:rsidR="00A82866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66</w:t>
            </w:r>
            <w:r w:rsidR="00A82866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853</w:t>
            </w:r>
          </w:p>
        </w:tc>
      </w:tr>
      <w:tr w:rsidR="00001364" w:rsidRPr="00B11D81" w14:paraId="6FB40C91" w14:textId="77777777" w:rsidTr="004C615F">
        <w:trPr>
          <w:trHeight w:val="80"/>
        </w:trPr>
        <w:tc>
          <w:tcPr>
            <w:tcW w:w="6826" w:type="dxa"/>
          </w:tcPr>
          <w:p w14:paraId="17191FAD" w14:textId="77777777" w:rsidR="00001364" w:rsidRPr="00B11D81" w:rsidRDefault="00001364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E0DD7B" w14:textId="7EEBF656" w:rsidR="00001364" w:rsidRPr="00B11D81" w:rsidRDefault="00A82866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9D82EA" w14:textId="24A24244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951</w:t>
            </w:r>
          </w:p>
        </w:tc>
      </w:tr>
      <w:tr w:rsidR="00001364" w:rsidRPr="00B11D81" w14:paraId="760085A0" w14:textId="77777777" w:rsidTr="004C615F">
        <w:trPr>
          <w:trHeight w:val="55"/>
        </w:trPr>
        <w:tc>
          <w:tcPr>
            <w:tcW w:w="6826" w:type="dxa"/>
          </w:tcPr>
          <w:p w14:paraId="69531468" w14:textId="77777777" w:rsidR="00001364" w:rsidRPr="00B11D81" w:rsidRDefault="00001364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C2C2" w14:textId="29922061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70</w:t>
            </w:r>
            <w:r w:rsidR="00A82866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65250" w14:textId="652AA052" w:rsidR="00001364" w:rsidRPr="00B11D81" w:rsidRDefault="00CB7733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122</w:t>
            </w:r>
            <w:r w:rsidR="00A82866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978</w:t>
            </w:r>
          </w:p>
        </w:tc>
      </w:tr>
      <w:tr w:rsidR="00586CFE" w:rsidRPr="00B11D81" w14:paraId="7C774877" w14:textId="77777777" w:rsidTr="00E443E2">
        <w:trPr>
          <w:trHeight w:val="80"/>
        </w:trPr>
        <w:tc>
          <w:tcPr>
            <w:tcW w:w="6826" w:type="dxa"/>
          </w:tcPr>
          <w:p w14:paraId="4C9BF145" w14:textId="7BB6E978" w:rsidR="00586CFE" w:rsidRPr="00B11D81" w:rsidRDefault="00586CFE" w:rsidP="00E443E2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583BD9C" w14:textId="126572B7" w:rsidR="00586CFE" w:rsidRPr="00B11D81" w:rsidRDefault="00586CFE" w:rsidP="00E443E2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0DBF78" w14:textId="55860B1E" w:rsidR="00586CFE" w:rsidRPr="00B11D81" w:rsidRDefault="00586CFE" w:rsidP="00E443E2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590CC4" w:rsidRPr="00B11D81" w14:paraId="2DF5D80B" w14:textId="77777777" w:rsidTr="00E443E2">
        <w:trPr>
          <w:trHeight w:val="80"/>
        </w:trPr>
        <w:tc>
          <w:tcPr>
            <w:tcW w:w="6826" w:type="dxa"/>
          </w:tcPr>
          <w:p w14:paraId="0524F1B2" w14:textId="33279F4C" w:rsidR="00590CC4" w:rsidRDefault="00590CC4" w:rsidP="00590CC4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558EA84" w14:textId="0A0C74CB" w:rsidR="00590CC4" w:rsidRDefault="00CB7733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6F29B446" w14:textId="277ADC64" w:rsidR="00590CC4" w:rsidRDefault="00CB7733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231</w:t>
            </w:r>
            <w:r w:rsidR="00590CC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444</w:t>
            </w:r>
          </w:p>
        </w:tc>
      </w:tr>
      <w:tr w:rsidR="00590CC4" w:rsidRPr="00BB7077" w14:paraId="5EC4CD60" w14:textId="77777777" w:rsidTr="00E443E2">
        <w:trPr>
          <w:trHeight w:val="80"/>
        </w:trPr>
        <w:tc>
          <w:tcPr>
            <w:tcW w:w="6826" w:type="dxa"/>
          </w:tcPr>
          <w:p w14:paraId="0723F066" w14:textId="77777777" w:rsidR="00590CC4" w:rsidRPr="00B11D81" w:rsidRDefault="00590CC4" w:rsidP="00590CC4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08CA3394" w14:textId="62597F94" w:rsidR="00590CC4" w:rsidRPr="00BB7077" w:rsidRDefault="00CB7733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90CC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590CC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02962EC" w14:textId="77777777" w:rsidR="00590CC4" w:rsidRPr="00BB7077" w:rsidRDefault="00590CC4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590CC4" w:rsidRPr="00B11D81" w14:paraId="0006700D" w14:textId="77777777" w:rsidTr="00E443E2">
        <w:trPr>
          <w:trHeight w:val="80"/>
        </w:trPr>
        <w:tc>
          <w:tcPr>
            <w:tcW w:w="6826" w:type="dxa"/>
          </w:tcPr>
          <w:p w14:paraId="3F07CD51" w14:textId="77777777" w:rsidR="00590CC4" w:rsidRPr="00B11D81" w:rsidRDefault="00590CC4" w:rsidP="00590CC4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295C766B" w14:textId="38988F55" w:rsidR="00590CC4" w:rsidRPr="00B11D81" w:rsidRDefault="00CB7733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</w:tcPr>
          <w:p w14:paraId="5B37A01D" w14:textId="192C8B64" w:rsidR="00590CC4" w:rsidRPr="00B11D81" w:rsidRDefault="00CB7733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804</w:t>
            </w:r>
            <w:r w:rsidR="00590CC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993</w:t>
            </w:r>
          </w:p>
        </w:tc>
      </w:tr>
      <w:tr w:rsidR="00590CC4" w:rsidRPr="00B11D81" w14:paraId="6F7B35AE" w14:textId="77777777" w:rsidTr="00E443E2">
        <w:trPr>
          <w:trHeight w:val="80"/>
        </w:trPr>
        <w:tc>
          <w:tcPr>
            <w:tcW w:w="6826" w:type="dxa"/>
          </w:tcPr>
          <w:p w14:paraId="12054B56" w14:textId="77777777" w:rsidR="00590CC4" w:rsidRPr="00B11D81" w:rsidRDefault="00590CC4" w:rsidP="00590CC4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27E6F3" w14:textId="73980756" w:rsidR="00590CC4" w:rsidRPr="00B11D81" w:rsidRDefault="00CB7733" w:rsidP="00590CC4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90CC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590CC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3F56D" w14:textId="048D934F" w:rsidR="00590CC4" w:rsidRPr="00B11D81" w:rsidRDefault="00CB7733" w:rsidP="00590CC4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90CC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036</w:t>
            </w:r>
            <w:r w:rsidR="00590CC4" w:rsidRPr="00B11D81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</w:rPr>
              <w:t>437</w:t>
            </w:r>
          </w:p>
        </w:tc>
      </w:tr>
    </w:tbl>
    <w:p w14:paraId="008576DF" w14:textId="77777777" w:rsidR="00A82866" w:rsidRPr="00B11D81" w:rsidRDefault="00A82866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B11D81">
        <w:rPr>
          <w:rFonts w:ascii="Browallia New" w:eastAsia="Malgun Gothic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866" w:rsidRPr="00B11D81" w14:paraId="4F390DB4" w14:textId="77777777" w:rsidTr="004C61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2E0315" w14:textId="6C3C8176" w:rsidR="00A82866" w:rsidRPr="00B11D81" w:rsidRDefault="00CB7733" w:rsidP="004C615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8286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8286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286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</w:t>
            </w:r>
            <w:r w:rsidR="00F97D7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A8286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ดำเนินงานที่ยกเลิก</w:t>
            </w:r>
            <w:r w:rsidR="00A8286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82866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82866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457B18B2" w14:textId="77777777" w:rsidR="00A82866" w:rsidRPr="00B11D81" w:rsidRDefault="00A82866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2665FC5A" w14:textId="7D975F52" w:rsidR="002320EB" w:rsidRPr="00B11D81" w:rsidRDefault="00320CF6" w:rsidP="00A8286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1D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สินทรัพย์ที่ถือไว้เพื่อขาย</w:t>
      </w:r>
    </w:p>
    <w:bookmarkEnd w:id="15"/>
    <w:p w14:paraId="372B8481" w14:textId="4E757B95" w:rsidR="00614350" w:rsidRPr="00B11D81" w:rsidRDefault="00614350" w:rsidP="00A73C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8720D5" w14:textId="67C54D88" w:rsidR="00614350" w:rsidRPr="00B11D81" w:rsidRDefault="00CB7733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103580" w:rsidRPr="00B11D81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CB7733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103580" w:rsidRPr="00B11D81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614350" w:rsidRPr="00B11D81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2A03484C" w14:textId="77777777" w:rsidR="00614350" w:rsidRPr="00B11D81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69076D" w14:textId="7BFAC310" w:rsidR="00614350" w:rsidRPr="00B11D81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2B708E" w:rsidRPr="00B11D81">
        <w:rPr>
          <w:rFonts w:ascii="Browallia New" w:hAnsi="Browallia New" w:cs="Browallia New"/>
          <w:sz w:val="26"/>
          <w:szCs w:val="26"/>
          <w:cs/>
        </w:rPr>
        <w:t>ปี</w:t>
      </w:r>
      <w:r w:rsidR="002B708E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B11D81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2565</w:t>
      </w:r>
      <w:r w:rsidR="002B708E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2B708E" w:rsidRPr="00B11D81">
        <w:rPr>
          <w:rFonts w:ascii="Browallia New" w:eastAsia="Malgun Gothic" w:hAnsi="Browallia New" w:cs="Browallia New"/>
          <w:sz w:val="26"/>
          <w:szCs w:val="26"/>
          <w:cs/>
        </w:rPr>
        <w:t xml:space="preserve">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ซึ่งเป็นบริษัทร่วมของกลุ่มกิจการ จำนวน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43</w:t>
      </w:r>
      <w:r w:rsidR="002B708E" w:rsidRPr="00B11D81">
        <w:rPr>
          <w:rFonts w:ascii="Browallia New" w:eastAsia="Malgun Gothic" w:hAnsi="Browallia New" w:cs="Browallia New"/>
          <w:sz w:val="26"/>
          <w:szCs w:val="26"/>
        </w:rPr>
        <w:t>.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32</w:t>
      </w:r>
      <w:r w:rsidR="002B708E" w:rsidRPr="00B11D81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B11D81">
        <w:rPr>
          <w:rFonts w:ascii="Browallia New" w:eastAsia="Malgun Gothic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13</w:t>
      </w:r>
      <w:r w:rsidR="002B708E" w:rsidRPr="00B11D81">
        <w:rPr>
          <w:rFonts w:ascii="Browallia New" w:eastAsia="Malgun Gothic" w:hAnsi="Browallia New" w:cs="Browallia New"/>
          <w:sz w:val="26"/>
          <w:szCs w:val="26"/>
        </w:rPr>
        <w:t>.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89</w:t>
      </w:r>
      <w:r w:rsidR="002B708E" w:rsidRPr="00B11D81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B11D81">
        <w:rPr>
          <w:rFonts w:ascii="Browallia New" w:eastAsia="Malgun Gothic" w:hAnsi="Browallia New" w:cs="Browallia New"/>
          <w:sz w:val="26"/>
          <w:szCs w:val="26"/>
          <w:cs/>
        </w:rPr>
        <w:t>ล้านบาท และกำไร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จากการจำหน่ายเงินลงทุนเป็นจำนวน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="00CB7733" w:rsidRPr="00CB7733">
        <w:rPr>
          <w:rFonts w:ascii="Browallia New" w:eastAsia="Malgun Gothic" w:hAnsi="Browallia New" w:cs="Browallia New"/>
          <w:spacing w:val="-4"/>
          <w:sz w:val="26"/>
          <w:szCs w:val="26"/>
        </w:rPr>
        <w:t>60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</w:rPr>
        <w:t>.</w:t>
      </w:r>
      <w:r w:rsidR="00CB7733" w:rsidRPr="00CB7733">
        <w:rPr>
          <w:rFonts w:ascii="Browallia New" w:eastAsia="Malgun Gothic" w:hAnsi="Browallia New" w:cs="Browallia New"/>
          <w:spacing w:val="-4"/>
          <w:sz w:val="26"/>
          <w:szCs w:val="26"/>
        </w:rPr>
        <w:t>37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ล้านบาท ในกำไร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</w:rPr>
        <w:t>(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ขาดทุน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</w:rPr>
        <w:t>)</w:t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อื่นของงบกำไรขาดทุนเบ็ดเสร็จรวมและ</w:t>
      </w:r>
      <w:r w:rsidR="00B11D81">
        <w:rPr>
          <w:rFonts w:ascii="Browallia New" w:eastAsia="Malgun Gothic" w:hAnsi="Browallia New" w:cs="Browallia New"/>
          <w:spacing w:val="-4"/>
          <w:sz w:val="26"/>
          <w:szCs w:val="26"/>
          <w:cs/>
        </w:rPr>
        <w:br/>
      </w:r>
      <w:r w:rsidR="002B708E" w:rsidRPr="00B11D81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งบกำไรเบ็ดเสร็จ</w:t>
      </w:r>
      <w:r w:rsidR="002B708E" w:rsidRPr="00B11D81">
        <w:rPr>
          <w:rFonts w:ascii="Browallia New" w:eastAsia="Malgun Gothic" w:hAnsi="Browallia New" w:cs="Browallia New"/>
          <w:sz w:val="26"/>
          <w:szCs w:val="26"/>
          <w:cs/>
        </w:rPr>
        <w:t>เฉพาะกิจการตามลำดับ</w:t>
      </w:r>
    </w:p>
    <w:bookmarkEnd w:id="10"/>
    <w:bookmarkEnd w:id="11"/>
    <w:bookmarkEnd w:id="12"/>
    <w:bookmarkEnd w:id="13"/>
    <w:p w14:paraId="71C6AA8E" w14:textId="2A380701" w:rsidR="003D24B0" w:rsidRPr="00B11D81" w:rsidRDefault="003D24B0" w:rsidP="006143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B11D81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69331CE3" w:rsidR="0009196D" w:rsidRPr="00B11D81" w:rsidRDefault="00CB7733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78533241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9196D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8" w:name="_Hlk78532880"/>
            <w:r w:rsidR="0009196D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bookmarkEnd w:id="18"/>
          </w:p>
        </w:tc>
      </w:tr>
      <w:bookmarkEnd w:id="17"/>
    </w:tbl>
    <w:p w14:paraId="60ECF731" w14:textId="77777777" w:rsidR="00905F04" w:rsidRPr="00B11D81" w:rsidRDefault="00905F04" w:rsidP="004D23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316656" w14:textId="34555CB3" w:rsidR="00F26556" w:rsidRPr="00B11D81" w:rsidRDefault="0051159B" w:rsidP="004D2344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bookmarkStart w:id="19" w:name="_Hlk134215675"/>
      <w:r w:rsidRPr="00B11D81">
        <w:rPr>
          <w:rFonts w:ascii="Browallia New" w:eastAsia="Malgun Gothic" w:hAnsi="Browallia New" w:cs="Browallia New"/>
          <w:sz w:val="26"/>
          <w:szCs w:val="26"/>
          <w:cs/>
        </w:rPr>
        <w:t>ไม่มีการเปลี่ยนแปลงของเงินลงทุนในบริษัทย่อยในระหว่างงวด</w:t>
      </w:r>
      <w:r w:rsidR="00B9489A" w:rsidRPr="00B11D81">
        <w:rPr>
          <w:rFonts w:ascii="Browallia New" w:eastAsia="Malgun Gothic" w:hAnsi="Browallia New" w:cs="Browallia New"/>
          <w:sz w:val="26"/>
          <w:szCs w:val="26"/>
          <w:cs/>
        </w:rPr>
        <w:t>หกเดือน</w:t>
      </w:r>
      <w:r w:rsidRPr="00B11D81">
        <w:rPr>
          <w:rFonts w:ascii="Browallia New" w:eastAsia="Malgun Gothic" w:hAnsi="Browallia New" w:cs="Browallia New"/>
          <w:sz w:val="26"/>
          <w:szCs w:val="26"/>
          <w:cs/>
        </w:rPr>
        <w:t xml:space="preserve">สิ้นสุดวันที่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30</w:t>
      </w:r>
      <w:r w:rsidR="00B9489A" w:rsidRPr="00B11D81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B9489A" w:rsidRPr="00B11D81">
        <w:rPr>
          <w:rFonts w:ascii="Browallia New" w:eastAsia="Malgun Gothic" w:hAnsi="Browallia New" w:cs="Browallia New"/>
          <w:sz w:val="26"/>
          <w:szCs w:val="26"/>
          <w:cs/>
        </w:rPr>
        <w:t xml:space="preserve">มิถุนายน </w:t>
      </w:r>
      <w:r w:rsidRPr="00B11D81">
        <w:rPr>
          <w:rFonts w:ascii="Browallia New" w:eastAsia="Malgun Gothic" w:hAnsi="Browallia New" w:cs="Browallia New"/>
          <w:sz w:val="26"/>
          <w:szCs w:val="26"/>
          <w:cs/>
        </w:rPr>
        <w:t>พ</w:t>
      </w:r>
      <w:r w:rsidRPr="00B11D81">
        <w:rPr>
          <w:rFonts w:ascii="Browallia New" w:eastAsia="Malgun Gothic" w:hAnsi="Browallia New" w:cs="Browallia New"/>
          <w:sz w:val="26"/>
          <w:szCs w:val="26"/>
        </w:rPr>
        <w:t>.</w:t>
      </w:r>
      <w:r w:rsidRPr="00B11D81">
        <w:rPr>
          <w:rFonts w:ascii="Browallia New" w:eastAsia="Malgun Gothic" w:hAnsi="Browallia New" w:cs="Browallia New"/>
          <w:sz w:val="26"/>
          <w:szCs w:val="26"/>
          <w:cs/>
        </w:rPr>
        <w:t>ศ</w:t>
      </w:r>
      <w:r w:rsidRPr="00B11D81">
        <w:rPr>
          <w:rFonts w:ascii="Browallia New" w:eastAsia="Malgun Gothic" w:hAnsi="Browallia New" w:cs="Browallia New"/>
          <w:sz w:val="26"/>
          <w:szCs w:val="26"/>
        </w:rPr>
        <w:t xml:space="preserve">. </w:t>
      </w:r>
      <w:r w:rsidR="00CB7733" w:rsidRPr="00CB7733">
        <w:rPr>
          <w:rFonts w:ascii="Browallia New" w:eastAsia="Malgun Gothic" w:hAnsi="Browallia New" w:cs="Browallia New"/>
          <w:sz w:val="26"/>
          <w:szCs w:val="26"/>
        </w:rPr>
        <w:t>2566</w:t>
      </w:r>
    </w:p>
    <w:bookmarkEnd w:id="19"/>
    <w:p w14:paraId="3E400006" w14:textId="25A49A9A" w:rsidR="006C06B4" w:rsidRPr="00B11D81" w:rsidRDefault="006C06B4" w:rsidP="004D23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B11D81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03ED3E53" w:rsidR="00720D1B" w:rsidRPr="00B11D81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B7733"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5B98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720D1B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และอุปกรณ์และสินทรัพย์ไม่มีตัวตน</w:t>
            </w:r>
          </w:p>
        </w:tc>
      </w:tr>
    </w:tbl>
    <w:p w14:paraId="3A9F6A85" w14:textId="77777777" w:rsidR="00720D1B" w:rsidRPr="00B11D81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B11D81" w14:paraId="02765D5F" w14:textId="77777777" w:rsidTr="003579CE">
        <w:tc>
          <w:tcPr>
            <w:tcW w:w="3978" w:type="dxa"/>
            <w:vAlign w:val="bottom"/>
          </w:tcPr>
          <w:p w14:paraId="10C649C9" w14:textId="77777777" w:rsidR="00811B13" w:rsidRPr="00B11D81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B11D81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B11D81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B11D81" w14:paraId="11EF39E6" w14:textId="77777777" w:rsidTr="003579CE">
        <w:tc>
          <w:tcPr>
            <w:tcW w:w="3978" w:type="dxa"/>
            <w:vAlign w:val="bottom"/>
          </w:tcPr>
          <w:p w14:paraId="11E8BC83" w14:textId="77777777" w:rsidR="00EE36C1" w:rsidRPr="00B11D81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16BF65E9" w:rsidR="00EE36C1" w:rsidRPr="00B11D81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B11D81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603FC7CC" w:rsidR="00EE36C1" w:rsidRPr="00B11D81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B11D81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B11D81" w14:paraId="5CAA84C7" w14:textId="77777777" w:rsidTr="003579CE">
        <w:tc>
          <w:tcPr>
            <w:tcW w:w="3978" w:type="dxa"/>
            <w:vAlign w:val="bottom"/>
          </w:tcPr>
          <w:p w14:paraId="218CEA26" w14:textId="77777777" w:rsidR="00EE36C1" w:rsidRPr="00B11D81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B11D81" w14:paraId="248B9B23" w14:textId="77777777" w:rsidTr="003579CE">
        <w:tc>
          <w:tcPr>
            <w:tcW w:w="3978" w:type="dxa"/>
            <w:vAlign w:val="bottom"/>
          </w:tcPr>
          <w:p w14:paraId="14B4BDF5" w14:textId="77777777" w:rsidR="00EE36C1" w:rsidRPr="00B11D81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B11D81" w14:paraId="77EF3055" w14:textId="77777777" w:rsidTr="003579CE">
        <w:tc>
          <w:tcPr>
            <w:tcW w:w="3978" w:type="dxa"/>
            <w:vAlign w:val="bottom"/>
          </w:tcPr>
          <w:p w14:paraId="1ACB593F" w14:textId="77777777" w:rsidR="00EE36C1" w:rsidRPr="00B11D81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B11D81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6653" w:rsidRPr="00B11D81" w14:paraId="5B8B238D" w14:textId="77777777" w:rsidTr="003579CE">
        <w:tc>
          <w:tcPr>
            <w:tcW w:w="3978" w:type="dxa"/>
            <w:vAlign w:val="bottom"/>
          </w:tcPr>
          <w:p w14:paraId="2E1E27B0" w14:textId="638B0780" w:rsidR="00BF6653" w:rsidRPr="00B11D81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B11D81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B11D81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B11D81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B11D81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B11D81" w14:paraId="43DB108C" w14:textId="77777777" w:rsidTr="003579CE">
        <w:tc>
          <w:tcPr>
            <w:tcW w:w="3978" w:type="dxa"/>
            <w:vAlign w:val="bottom"/>
          </w:tcPr>
          <w:p w14:paraId="03DFB716" w14:textId="3ACBAE11" w:rsidR="00BF6653" w:rsidRPr="00B11D81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306BC2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B11D81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B11D81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B11D81" w:rsidRDefault="00BF6653" w:rsidP="00367DD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B11D81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41D" w:rsidRPr="00B11D81" w14:paraId="078F9BB5" w14:textId="77777777" w:rsidTr="003579CE">
        <w:tc>
          <w:tcPr>
            <w:tcW w:w="3978" w:type="dxa"/>
            <w:vAlign w:val="bottom"/>
          </w:tcPr>
          <w:p w14:paraId="4616B628" w14:textId="77777777" w:rsidR="0035441D" w:rsidRPr="00B11D81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7056FA90" w14:textId="1B902FFF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861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460</w:t>
            </w:r>
          </w:p>
        </w:tc>
        <w:tc>
          <w:tcPr>
            <w:tcW w:w="1354" w:type="dxa"/>
            <w:shd w:val="clear" w:color="auto" w:fill="FAFAFA"/>
          </w:tcPr>
          <w:p w14:paraId="53D764F1" w14:textId="3758C37D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1B986FFD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B39AA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176</w:t>
            </w:r>
            <w:r w:rsidR="00BB39AA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684</w:t>
            </w:r>
          </w:p>
        </w:tc>
        <w:tc>
          <w:tcPr>
            <w:tcW w:w="1350" w:type="dxa"/>
            <w:shd w:val="clear" w:color="auto" w:fill="FAFAFA"/>
          </w:tcPr>
          <w:p w14:paraId="355E8E8E" w14:textId="7ADD1537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B11D81" w14:paraId="4E149C86" w14:textId="77777777" w:rsidTr="003579CE">
        <w:tc>
          <w:tcPr>
            <w:tcW w:w="3978" w:type="dxa"/>
            <w:vAlign w:val="bottom"/>
          </w:tcPr>
          <w:p w14:paraId="2B55121F" w14:textId="77777777" w:rsidR="0035441D" w:rsidRPr="00B11D81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9A4FEE8" w14:textId="3B11A5CE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940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</w:p>
        </w:tc>
        <w:tc>
          <w:tcPr>
            <w:tcW w:w="1354" w:type="dxa"/>
            <w:shd w:val="clear" w:color="auto" w:fill="FAFAFA"/>
          </w:tcPr>
          <w:p w14:paraId="49D40DB5" w14:textId="7727247F" w:rsidR="0035441D" w:rsidRPr="00B11D81" w:rsidRDefault="00CB7733" w:rsidP="005F1F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F53DF9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F53DF9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FAFAFA"/>
          </w:tcPr>
          <w:p w14:paraId="671EA34E" w14:textId="02ACD06D" w:rsidR="0035441D" w:rsidRPr="00B11D81" w:rsidRDefault="00CB7733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469</w:t>
            </w:r>
            <w:r w:rsidR="00BB39AA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236</w:t>
            </w:r>
          </w:p>
        </w:tc>
        <w:tc>
          <w:tcPr>
            <w:tcW w:w="1350" w:type="dxa"/>
            <w:shd w:val="clear" w:color="auto" w:fill="FAFAFA"/>
          </w:tcPr>
          <w:p w14:paraId="1D6BDD47" w14:textId="0E83EB79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B11D81" w14:paraId="43DA3743" w14:textId="77777777" w:rsidTr="003579CE">
        <w:tc>
          <w:tcPr>
            <w:tcW w:w="3978" w:type="dxa"/>
            <w:vAlign w:val="bottom"/>
          </w:tcPr>
          <w:p w14:paraId="07C58F35" w14:textId="77777777" w:rsidR="0035441D" w:rsidRPr="00B11D81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3A584" w14:textId="09CD0555" w:rsidR="0035441D" w:rsidRPr="00B11D81" w:rsidRDefault="0040760B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162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810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29C19AD0" w14:textId="47D95A5F" w:rsidR="0035441D" w:rsidRPr="00B11D81" w:rsidRDefault="0040760B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5CD996" w14:textId="228F2ED5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C13EF90" w14:textId="75ED4A9C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B11D81" w14:paraId="17A30F0E" w14:textId="77777777" w:rsidTr="003579CE">
        <w:tc>
          <w:tcPr>
            <w:tcW w:w="3978" w:type="dxa"/>
            <w:vAlign w:val="bottom"/>
          </w:tcPr>
          <w:p w14:paraId="2586D7EA" w14:textId="77777777" w:rsidR="0035441D" w:rsidRPr="00B11D81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5E5ED" w14:textId="04CA246A" w:rsidR="0035441D" w:rsidRPr="00B11D81" w:rsidRDefault="0040760B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038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375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0229E9A" w14:textId="258444CF" w:rsidR="0035441D" w:rsidRPr="00B11D81" w:rsidRDefault="0040760B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696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2B23D4" w14:textId="506B633D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10A6A76" w14:textId="2B5431B8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B11D81" w14:paraId="222EACE2" w14:textId="77777777" w:rsidTr="003579CE">
        <w:tc>
          <w:tcPr>
            <w:tcW w:w="3978" w:type="dxa"/>
            <w:vAlign w:val="bottom"/>
          </w:tcPr>
          <w:p w14:paraId="65854BEC" w14:textId="77777777" w:rsidR="0035441D" w:rsidRPr="00B11D81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E93A5" w14:textId="0C7A1B1A" w:rsidR="0035441D" w:rsidRPr="00B11D81" w:rsidRDefault="0040760B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326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B3304E5" w14:textId="3E0A890E" w:rsidR="0035441D" w:rsidRPr="00B11D81" w:rsidRDefault="0040760B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909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592910F8" w:rsidR="0035441D" w:rsidRPr="00B11D81" w:rsidRDefault="00BB39AA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349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5AF326" w14:textId="58041AD0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B11D81" w14:paraId="2BB6ACCB" w14:textId="77777777" w:rsidTr="003579CE">
        <w:tc>
          <w:tcPr>
            <w:tcW w:w="3978" w:type="dxa"/>
            <w:vAlign w:val="bottom"/>
          </w:tcPr>
          <w:p w14:paraId="73AB16CA" w14:textId="77777777" w:rsidR="0035441D" w:rsidRPr="00B11D81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2F16F8BE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  <w:r w:rsidR="0040760B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6F1E72F5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</w:t>
            </w:r>
            <w:r w:rsidR="00F53DF9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536</w:t>
            </w:r>
            <w:r w:rsidR="00F53DF9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0E8F33B7" w:rsidR="0035441D" w:rsidRPr="00B11D81" w:rsidRDefault="00CB7733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B39AA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  <w:r w:rsidR="00BB39AA"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30857588" w:rsidR="0035441D" w:rsidRPr="00B11D81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5274E73C" w14:textId="5BEC4E27" w:rsidR="002C42E6" w:rsidRDefault="002C42E6">
      <w:pPr>
        <w:jc w:val="left"/>
        <w:rPr>
          <w:rFonts w:ascii="Browallia New" w:hAnsi="Browallia New" w:cs="Browallia New"/>
          <w:sz w:val="26"/>
          <w:szCs w:val="26"/>
        </w:rPr>
      </w:pPr>
    </w:p>
    <w:p w14:paraId="19047AEB" w14:textId="77777777" w:rsidR="00EF2681" w:rsidRPr="00590CC4" w:rsidRDefault="002C42E6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590CC4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7DF780B7" w:rsidR="00720D1B" w:rsidRPr="00590CC4" w:rsidRDefault="00CB7733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590CC4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590CC4" w14:paraId="0822DE3C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590CC4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20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590CC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590CC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590CC4" w14:paraId="079CC6E7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590CC4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590CC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590CC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590CC4" w14:paraId="7FB30533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590CC4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590CC4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590CC4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590CC4" w14:paraId="7C164771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1DB6B2B" w14:textId="21183BF2" w:rsidR="00F10E47" w:rsidRPr="00590CC4" w:rsidRDefault="00BF6653" w:rsidP="00A92B13">
            <w:pPr>
              <w:spacing w:before="10" w:after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306BC2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590CC4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590CC4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590CC4" w14:paraId="794FACC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590CC4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219A34FF" w:rsidR="00F10E47" w:rsidRPr="00590CC4" w:rsidRDefault="00CB773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235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937</w:t>
            </w:r>
          </w:p>
        </w:tc>
        <w:tc>
          <w:tcPr>
            <w:tcW w:w="1701" w:type="dxa"/>
            <w:shd w:val="clear" w:color="auto" w:fill="FAFAFA"/>
          </w:tcPr>
          <w:p w14:paraId="2E6F279E" w14:textId="581CD79B" w:rsidR="00F10E47" w:rsidRPr="00590CC4" w:rsidRDefault="00CB773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740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496</w:t>
            </w:r>
          </w:p>
        </w:tc>
      </w:tr>
      <w:tr w:rsidR="001024E1" w:rsidRPr="00590CC4" w14:paraId="63A468F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590CC4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66E6E265" w:rsidR="001024E1" w:rsidRPr="00590CC4" w:rsidRDefault="00CB7733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124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815</w:t>
            </w:r>
          </w:p>
        </w:tc>
        <w:tc>
          <w:tcPr>
            <w:tcW w:w="1701" w:type="dxa"/>
            <w:shd w:val="clear" w:color="auto" w:fill="FAFAFA"/>
          </w:tcPr>
          <w:p w14:paraId="4B825FDC" w14:textId="0DB7F7FC" w:rsidR="001024E1" w:rsidRPr="00590CC4" w:rsidRDefault="00CB7733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327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412</w:t>
            </w:r>
          </w:p>
        </w:tc>
      </w:tr>
      <w:tr w:rsidR="0099360F" w:rsidRPr="00590CC4" w14:paraId="013B6228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590CC4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337A4281" w:rsidR="00FF0644" w:rsidRPr="00590CC4" w:rsidRDefault="002501C0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43C014C2" w:rsidR="00FF0644" w:rsidRPr="00590CC4" w:rsidRDefault="002501C0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979</w:t>
            </w: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  <w:r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590CC4" w14:paraId="68AA3B89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590CC4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90C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1C49039F" w:rsidR="00FF0644" w:rsidRPr="00590CC4" w:rsidRDefault="00CB7733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182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19D9DA40" w:rsidR="00FF0644" w:rsidRPr="00590CC4" w:rsidRDefault="00CB7733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088</w:t>
            </w:r>
            <w:r w:rsidR="002501C0" w:rsidRPr="00590CC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</w:p>
        </w:tc>
      </w:tr>
      <w:bookmarkEnd w:id="20"/>
    </w:tbl>
    <w:p w14:paraId="2F6D6EA3" w14:textId="7E0B52AD" w:rsidR="00A70560" w:rsidRPr="00590CC4" w:rsidRDefault="00A70560" w:rsidP="00455E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590CC4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664972C4" w:rsidR="00820610" w:rsidRPr="00590CC4" w:rsidRDefault="00CB7733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142038217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21"/>
    </w:tbl>
    <w:p w14:paraId="2DE45668" w14:textId="77777777" w:rsidR="00820610" w:rsidRPr="00590CC4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590CC4" w14:paraId="206C8043" w14:textId="77777777" w:rsidTr="00546A5C">
        <w:tc>
          <w:tcPr>
            <w:tcW w:w="3686" w:type="dxa"/>
            <w:vAlign w:val="bottom"/>
          </w:tcPr>
          <w:p w14:paraId="2BD3A4EE" w14:textId="77777777" w:rsidR="00F134DC" w:rsidRPr="00590CC4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590CC4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590CC4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574" w:rsidRPr="00590CC4" w14:paraId="166DEC86" w14:textId="77777777" w:rsidTr="00546A5C">
        <w:tc>
          <w:tcPr>
            <w:tcW w:w="3686" w:type="dxa"/>
            <w:vAlign w:val="bottom"/>
          </w:tcPr>
          <w:p w14:paraId="7D814F92" w14:textId="77777777" w:rsidR="006E5574" w:rsidRPr="00590CC4" w:rsidRDefault="006E5574" w:rsidP="006E557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5DE04BD9" w:rsidR="006E5574" w:rsidRPr="00590CC4" w:rsidRDefault="00CB7733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78885BB9" w:rsidR="006E5574" w:rsidRPr="00590CC4" w:rsidRDefault="00CB7733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590C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574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3499E417" w:rsidR="006E5574" w:rsidRPr="00590CC4" w:rsidRDefault="00CB7733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610B545C" w:rsidR="006E5574" w:rsidRPr="00590CC4" w:rsidRDefault="00CB7733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590C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574"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574" w:rsidRPr="00590CC4" w14:paraId="052F8A3B" w14:textId="77777777" w:rsidTr="00546A5C">
        <w:tc>
          <w:tcPr>
            <w:tcW w:w="3686" w:type="dxa"/>
            <w:vAlign w:val="bottom"/>
          </w:tcPr>
          <w:p w14:paraId="12179DA2" w14:textId="77777777" w:rsidR="006E5574" w:rsidRPr="00590CC4" w:rsidRDefault="006E5574" w:rsidP="006E557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421B7334" w:rsidR="006E5574" w:rsidRPr="00590CC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397B1B" w14:textId="79F07C8D" w:rsidR="006E5574" w:rsidRPr="00590CC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349553" w14:textId="77906951" w:rsidR="006E5574" w:rsidRPr="00590CC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25154D1" w14:textId="03127DA8" w:rsidR="006E5574" w:rsidRPr="00590CC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F5D3A" w:rsidRPr="00590CC4" w14:paraId="2D595DAD" w14:textId="77777777" w:rsidTr="00546A5C">
        <w:tc>
          <w:tcPr>
            <w:tcW w:w="3686" w:type="dxa"/>
            <w:vAlign w:val="bottom"/>
          </w:tcPr>
          <w:p w14:paraId="0BD6A4AC" w14:textId="77777777" w:rsidR="003F5D3A" w:rsidRPr="00590CC4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590CC4" w14:paraId="5E23C9EA" w14:textId="77777777" w:rsidTr="00546A5C">
        <w:tc>
          <w:tcPr>
            <w:tcW w:w="3686" w:type="dxa"/>
            <w:vAlign w:val="bottom"/>
          </w:tcPr>
          <w:p w14:paraId="586B87D1" w14:textId="77777777" w:rsidR="003F5D3A" w:rsidRPr="00590CC4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3F5D3A" w:rsidRPr="00590CC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7BA" w:rsidRPr="00590CC4" w14:paraId="715E8DC8" w14:textId="77777777" w:rsidTr="00E04D00">
        <w:tc>
          <w:tcPr>
            <w:tcW w:w="3686" w:type="dxa"/>
            <w:vAlign w:val="bottom"/>
          </w:tcPr>
          <w:p w14:paraId="1E05FFF5" w14:textId="77777777" w:rsidR="00ED07BA" w:rsidRPr="00590CC4" w:rsidRDefault="00ED07BA" w:rsidP="00ED07B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43BD0DDE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9B01C0" w14:textId="4AE64ADB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FAFAFA"/>
          </w:tcPr>
          <w:p w14:paraId="309ECE6F" w14:textId="49DDE6DE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624E31" w14:textId="5AC88855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ED07BA" w:rsidRPr="00590CC4" w14:paraId="211FF3E0" w14:textId="77777777" w:rsidTr="00E04D00">
        <w:tc>
          <w:tcPr>
            <w:tcW w:w="3686" w:type="dxa"/>
            <w:vAlign w:val="bottom"/>
          </w:tcPr>
          <w:p w14:paraId="537225A5" w14:textId="77777777" w:rsidR="00ED07BA" w:rsidRPr="00590CC4" w:rsidRDefault="00ED07BA" w:rsidP="00ED07B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3EBB1053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BB26D" w14:textId="06C51652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50817E12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5663C" w14:textId="7FEDB6AF" w:rsidR="00ED07BA" w:rsidRPr="00590CC4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ED07BA" w:rsidRPr="00590C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7B6780" w:rsidRPr="00590CC4" w14:paraId="5D9A8282" w14:textId="77777777" w:rsidTr="00824DB2">
        <w:tc>
          <w:tcPr>
            <w:tcW w:w="3686" w:type="dxa"/>
            <w:vAlign w:val="bottom"/>
          </w:tcPr>
          <w:p w14:paraId="61DB9750" w14:textId="77777777" w:rsidR="007B6780" w:rsidRPr="00590CC4" w:rsidRDefault="007B6780" w:rsidP="007B678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1406B933" w:rsidR="007B6780" w:rsidRPr="00590CC4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31458408" w:rsidR="007B6780" w:rsidRPr="00590CC4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D07BA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D07BA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00CFCB30" w:rsidR="007B6780" w:rsidRPr="00590CC4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00EA6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E922" w14:textId="239CEAF1" w:rsidR="007B6780" w:rsidRPr="00590CC4" w:rsidRDefault="00CB7733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D07BA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D07BA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0B8DA82C" w14:textId="77777777" w:rsidR="006D0E66" w:rsidRPr="00590CC4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94586" w14:textId="77777777" w:rsidR="00F134DC" w:rsidRPr="00590CC4" w:rsidRDefault="00F134DC" w:rsidP="00B115F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0CC4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2C693308" w:rsidR="00F134DC" w:rsidRPr="00590CC4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590CC4" w14:paraId="50D97166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590CC4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590CC4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590CC4" w14:paraId="3AA750CD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590CC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590CC4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590CC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590CC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590CC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590CC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590CC4" w14:paraId="382376EE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590CC4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590CC4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590CC4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590CC4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590CC4" w14:paraId="77A3958A" w14:textId="77777777" w:rsidTr="000D1ACF">
        <w:trPr>
          <w:trHeight w:val="62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590CC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DBD9A" w14:textId="77777777" w:rsidR="00061151" w:rsidRPr="00590CC4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EFC41E" w14:textId="77777777" w:rsidR="00061151" w:rsidRPr="00590CC4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438073" w14:textId="77777777" w:rsidR="00061151" w:rsidRPr="00590CC4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590CC4" w14:paraId="4EFB8B6C" w14:textId="77777777" w:rsidTr="00546A5C">
        <w:trPr>
          <w:trHeight w:val="20"/>
        </w:trPr>
        <w:tc>
          <w:tcPr>
            <w:tcW w:w="5130" w:type="dxa"/>
          </w:tcPr>
          <w:p w14:paraId="5971697E" w14:textId="60DE253D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EE8FA16" w14:textId="24DBAAA2" w:rsidR="00E808C5" w:rsidRPr="00590CC4" w:rsidRDefault="00CB7733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55E18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55E18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7ACF0CBC" w14:textId="6437DB1A" w:rsidR="00E808C5" w:rsidRPr="00590CC4" w:rsidRDefault="00455E1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C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590C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3FCEA425" w:rsidR="00E808C5" w:rsidRPr="00590CC4" w:rsidRDefault="00CB7733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E18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455E18" w:rsidRPr="0059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E808C5" w:rsidRPr="00590CC4" w14:paraId="662B4D02" w14:textId="77777777" w:rsidTr="00546A5C">
        <w:trPr>
          <w:trHeight w:val="20"/>
        </w:trPr>
        <w:tc>
          <w:tcPr>
            <w:tcW w:w="5130" w:type="dxa"/>
          </w:tcPr>
          <w:p w14:paraId="23209710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590CC4" w14:paraId="4B94CD1C" w14:textId="77777777" w:rsidTr="00546A5C">
        <w:trPr>
          <w:trHeight w:val="20"/>
        </w:trPr>
        <w:tc>
          <w:tcPr>
            <w:tcW w:w="5130" w:type="dxa"/>
          </w:tcPr>
          <w:p w14:paraId="263627E2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0D466CF6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896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988</w:t>
            </w:r>
          </w:p>
        </w:tc>
        <w:tc>
          <w:tcPr>
            <w:tcW w:w="1440" w:type="dxa"/>
            <w:shd w:val="clear" w:color="auto" w:fill="FAFAFA"/>
          </w:tcPr>
          <w:p w14:paraId="7E584C95" w14:textId="538A23AD" w:rsidR="00E808C5" w:rsidRPr="00590CC4" w:rsidRDefault="00E00EA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977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4CD7BD6A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919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E808C5" w:rsidRPr="00590CC4" w14:paraId="1EF8C228" w14:textId="77777777" w:rsidTr="00546A5C">
        <w:trPr>
          <w:trHeight w:val="20"/>
        </w:trPr>
        <w:tc>
          <w:tcPr>
            <w:tcW w:w="5130" w:type="dxa"/>
          </w:tcPr>
          <w:p w14:paraId="268D8CBB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628288B8" w:rsidR="00E808C5" w:rsidRPr="00590CC4" w:rsidRDefault="00E00EA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5A2A98CD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647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4008718B" w14:textId="18A3C0D4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647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</w:p>
        </w:tc>
      </w:tr>
      <w:tr w:rsidR="00E808C5" w:rsidRPr="00590CC4" w14:paraId="1A0533FB" w14:textId="77777777" w:rsidTr="00546A5C">
        <w:trPr>
          <w:trHeight w:val="20"/>
        </w:trPr>
        <w:tc>
          <w:tcPr>
            <w:tcW w:w="5130" w:type="dxa"/>
          </w:tcPr>
          <w:p w14:paraId="483D3825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590CC4" w14:paraId="5A3C099B" w14:textId="77777777" w:rsidTr="00546A5C">
        <w:trPr>
          <w:trHeight w:val="20"/>
        </w:trPr>
        <w:tc>
          <w:tcPr>
            <w:tcW w:w="5130" w:type="dxa"/>
          </w:tcPr>
          <w:p w14:paraId="480AC363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15DE381B" w:rsidR="00E808C5" w:rsidRPr="00590CC4" w:rsidRDefault="00E00EA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314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961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7150268F" w:rsidR="00E808C5" w:rsidRPr="00590CC4" w:rsidRDefault="008E3AC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647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918F87" w14:textId="0B0FDC38" w:rsidR="00E808C5" w:rsidRPr="00590CC4" w:rsidRDefault="00E00EA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962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757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590CC4" w14:paraId="1E4447D3" w14:textId="77777777" w:rsidTr="00546A5C">
        <w:trPr>
          <w:trHeight w:val="20"/>
        </w:trPr>
        <w:tc>
          <w:tcPr>
            <w:tcW w:w="5130" w:type="dxa"/>
          </w:tcPr>
          <w:p w14:paraId="015EB0DF" w14:textId="4A5E4DE4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B9489A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B9489A"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475B1805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733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1A8FD2F1" w:rsidR="00E808C5" w:rsidRPr="00590CC4" w:rsidRDefault="00E00EA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469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410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7152B263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263</w:t>
            </w:r>
            <w:r w:rsidR="00E00EA6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926</w:t>
            </w:r>
          </w:p>
        </w:tc>
      </w:tr>
    </w:tbl>
    <w:p w14:paraId="3C842987" w14:textId="2FD16CDC" w:rsidR="002C42E6" w:rsidRPr="00590CC4" w:rsidRDefault="002C42E6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840570" w14:textId="4ECCC6A1" w:rsidR="007360CD" w:rsidRPr="00590CC4" w:rsidRDefault="002C42E6" w:rsidP="007360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0CC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718C" w:rsidRPr="00590CC4" w14:paraId="53449B4C" w14:textId="77777777" w:rsidTr="00C84A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AF563" w14:textId="26DD80F3" w:rsidR="00D9718C" w:rsidRPr="00590CC4" w:rsidRDefault="00CB7733" w:rsidP="00C84A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9718C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718C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D9718C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9718C" w:rsidRPr="00590CC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9718C" w:rsidRPr="00590CC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20ECFD9C" w14:textId="77777777" w:rsidR="00D9718C" w:rsidRPr="00590CC4" w:rsidRDefault="00D9718C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590CC4" w14:paraId="69237E58" w14:textId="77777777" w:rsidTr="002C23F0">
        <w:tc>
          <w:tcPr>
            <w:tcW w:w="5130" w:type="dxa"/>
            <w:vAlign w:val="center"/>
          </w:tcPr>
          <w:p w14:paraId="0E606444" w14:textId="77777777" w:rsidR="00061151" w:rsidRPr="00590CC4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590CC4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590CC4" w14:paraId="512D1E16" w14:textId="77777777" w:rsidTr="002C23F0">
        <w:tc>
          <w:tcPr>
            <w:tcW w:w="5130" w:type="dxa"/>
            <w:vAlign w:val="center"/>
          </w:tcPr>
          <w:p w14:paraId="11B2E970" w14:textId="77777777" w:rsidR="00061151" w:rsidRPr="00590CC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590CC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590CC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590CC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590CC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590CC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590CC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590CC4" w14:paraId="41236E82" w14:textId="77777777" w:rsidTr="002C23F0">
        <w:tc>
          <w:tcPr>
            <w:tcW w:w="5130" w:type="dxa"/>
            <w:vAlign w:val="center"/>
          </w:tcPr>
          <w:p w14:paraId="4AE81C77" w14:textId="77777777" w:rsidR="00954819" w:rsidRPr="00590CC4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590CC4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590CC4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590CC4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590CC4" w14:paraId="6FF4E538" w14:textId="77777777" w:rsidTr="002C23F0">
        <w:tc>
          <w:tcPr>
            <w:tcW w:w="5130" w:type="dxa"/>
            <w:vAlign w:val="center"/>
          </w:tcPr>
          <w:p w14:paraId="07535A6E" w14:textId="77777777" w:rsidR="00061151" w:rsidRPr="00590CC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0E256" w14:textId="77777777" w:rsidR="00061151" w:rsidRPr="00590CC4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7D5CF" w14:textId="77777777" w:rsidR="00061151" w:rsidRPr="00590CC4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2347F" w14:textId="77777777" w:rsidR="00061151" w:rsidRPr="00590CC4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590CC4" w14:paraId="5C12A61D" w14:textId="77777777" w:rsidTr="002C23F0">
        <w:tc>
          <w:tcPr>
            <w:tcW w:w="5130" w:type="dxa"/>
          </w:tcPr>
          <w:p w14:paraId="5E08B40B" w14:textId="73865FD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EEFF260" w14:textId="3AAD933C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55E18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909</w:t>
            </w:r>
            <w:r w:rsidR="00455E18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019</w:t>
            </w:r>
          </w:p>
        </w:tc>
        <w:tc>
          <w:tcPr>
            <w:tcW w:w="1440" w:type="dxa"/>
            <w:shd w:val="clear" w:color="auto" w:fill="FAFAFA"/>
          </w:tcPr>
          <w:p w14:paraId="26320154" w14:textId="1568FDE8" w:rsidR="00E808C5" w:rsidRPr="00590CC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776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039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55B58298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55E18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  <w:r w:rsidR="00455E18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  <w:tr w:rsidR="00E808C5" w:rsidRPr="00590CC4" w14:paraId="50F4A2A9" w14:textId="77777777" w:rsidTr="002C23F0">
        <w:tc>
          <w:tcPr>
            <w:tcW w:w="5130" w:type="dxa"/>
          </w:tcPr>
          <w:p w14:paraId="527B9FFE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55E18" w:rsidRPr="00590CC4" w14:paraId="1102D3A0" w14:textId="77777777" w:rsidTr="002C23F0">
        <w:tc>
          <w:tcPr>
            <w:tcW w:w="5130" w:type="dxa"/>
          </w:tcPr>
          <w:p w14:paraId="6B044BAB" w14:textId="24488551" w:rsidR="00455E18" w:rsidRPr="00590CC4" w:rsidRDefault="00455E18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D7DCEE" w14:textId="29C941FD" w:rsidR="00455E18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523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40" w:type="dxa"/>
            <w:shd w:val="clear" w:color="auto" w:fill="FAFAFA"/>
          </w:tcPr>
          <w:p w14:paraId="5A434909" w14:textId="13B4DBC0" w:rsidR="00455E18" w:rsidRPr="00590CC4" w:rsidRDefault="005575B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733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55CF69" w14:textId="394E83AA" w:rsidR="00455E18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306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</w:tr>
      <w:tr w:rsidR="00E808C5" w:rsidRPr="00590CC4" w14:paraId="0C2CD455" w14:textId="77777777" w:rsidTr="002C23F0">
        <w:tc>
          <w:tcPr>
            <w:tcW w:w="5130" w:type="dxa"/>
          </w:tcPr>
          <w:p w14:paraId="5411024A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3A9C1CF2" w:rsidR="00E808C5" w:rsidRPr="00590CC4" w:rsidRDefault="005575B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23933872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284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34F09264" w14:textId="6DB862F7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284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238</w:t>
            </w:r>
          </w:p>
        </w:tc>
      </w:tr>
      <w:tr w:rsidR="00E808C5" w:rsidRPr="00590CC4" w14:paraId="30A3C599" w14:textId="77777777" w:rsidTr="002C23F0">
        <w:tc>
          <w:tcPr>
            <w:tcW w:w="5130" w:type="dxa"/>
          </w:tcPr>
          <w:p w14:paraId="2EDA77BA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77777777" w:rsidR="00E808C5" w:rsidRPr="00590CC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590CC4" w14:paraId="04720B41" w14:textId="77777777" w:rsidTr="002C23F0">
        <w:tc>
          <w:tcPr>
            <w:tcW w:w="5130" w:type="dxa"/>
          </w:tcPr>
          <w:p w14:paraId="77BE0A82" w14:textId="77777777" w:rsidR="00E808C5" w:rsidRPr="00590CC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0EDEB809" w:rsidR="00E808C5" w:rsidRPr="00590CC4" w:rsidRDefault="005575B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903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505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004A2F09" w:rsidR="00E808C5" w:rsidRPr="00590CC4" w:rsidRDefault="008E3AC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284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238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120C95F2" w:rsidR="00E808C5" w:rsidRPr="00590CC4" w:rsidRDefault="005575B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187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743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590CC4" w14:paraId="10F0E121" w14:textId="77777777" w:rsidTr="002C23F0">
        <w:tc>
          <w:tcPr>
            <w:tcW w:w="5130" w:type="dxa"/>
          </w:tcPr>
          <w:p w14:paraId="262664DA" w14:textId="29241588" w:rsidR="00E808C5" w:rsidRPr="00590CC4" w:rsidRDefault="003F5D3A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B9489A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B9489A"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6E5574" w:rsidRPr="00590CC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65F659C0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529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24E22CE0" w:rsidR="00E808C5" w:rsidRPr="00590CC4" w:rsidRDefault="005575B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992</w:t>
            </w:r>
            <w:r w:rsidR="008E3AC3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B7733"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772</w:t>
            </w:r>
            <w:r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20551824" w:rsidR="00E808C5" w:rsidRPr="00590CC4" w:rsidRDefault="00CB7733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536</w:t>
            </w:r>
            <w:r w:rsidR="005575BB" w:rsidRPr="00590CC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B77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252</w:t>
            </w:r>
          </w:p>
        </w:tc>
      </w:tr>
    </w:tbl>
    <w:p w14:paraId="32003348" w14:textId="76AD3221" w:rsidR="00E808C5" w:rsidRPr="00590CC4" w:rsidRDefault="00E808C5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11354" w14:textId="767CED54" w:rsidR="00F134DC" w:rsidRPr="00590CC4" w:rsidRDefault="00550576" w:rsidP="0013141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90CC4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CB7733" w:rsidRPr="00CB7733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30</w:t>
      </w:r>
      <w:r w:rsidR="00B9489A" w:rsidRPr="00590CC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B9489A" w:rsidRPr="00590CC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306BC2" w:rsidRPr="00590CC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061151" w:rsidRPr="00590CC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5</w:t>
      </w:r>
      <w:r w:rsidR="00C22544" w:rsidRPr="00590CC4">
        <w:rPr>
          <w:rFonts w:ascii="Browallia New" w:hAnsi="Browallia New" w:cs="Browallia New"/>
          <w:spacing w:val="-6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13</w:t>
      </w:r>
      <w:r w:rsidR="00F43112" w:rsidRPr="00590CC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8</w:t>
      </w:r>
      <w:r w:rsidR="00C22544" w:rsidRPr="00590CC4">
        <w:rPr>
          <w:rFonts w:ascii="Browallia New" w:hAnsi="Browallia New" w:cs="Browallia New"/>
          <w:spacing w:val="-6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4A37063C" w14:textId="1049FF3A" w:rsidR="001D38AA" w:rsidRPr="00590CC4" w:rsidRDefault="001D38AA" w:rsidP="006337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590CC4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0683091F" w:rsidR="003A454A" w:rsidRPr="00590CC4" w:rsidRDefault="00CB7733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78213789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A454A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590C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22"/>
    </w:tbl>
    <w:p w14:paraId="055EF25A" w14:textId="77777777" w:rsidR="003A454A" w:rsidRPr="00590CC4" w:rsidRDefault="003A454A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477F53" w14:textId="11413F75" w:rsidR="0018445F" w:rsidRPr="00590CC4" w:rsidRDefault="0018445F" w:rsidP="0018445F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eastAsia="th-TH"/>
        </w:rPr>
      </w:pPr>
      <w:r w:rsidRPr="00590CC4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>ภาษีเงินได้สำหรับงวด</w:t>
      </w:r>
      <w:r w:rsidR="00B9489A" w:rsidRPr="00590CC4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>หกเดือน</w:t>
      </w:r>
      <w:r w:rsidRPr="00590CC4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สิ้นสุดวันที่ </w:t>
      </w:r>
      <w:r w:rsidR="00CB7733" w:rsidRPr="00CB7733">
        <w:rPr>
          <w:rFonts w:ascii="Browallia New" w:eastAsia="Malgun Gothic" w:hAnsi="Browallia New" w:cs="Browallia New"/>
          <w:sz w:val="26"/>
          <w:szCs w:val="26"/>
          <w:lang w:eastAsia="th-TH"/>
        </w:rPr>
        <w:t>30</w:t>
      </w:r>
      <w:r w:rsidR="00B9489A" w:rsidRPr="00590CC4">
        <w:rPr>
          <w:rFonts w:ascii="Browallia New" w:eastAsia="Malgun Gothic" w:hAnsi="Browallia New" w:cs="Browallia New"/>
          <w:sz w:val="26"/>
          <w:szCs w:val="26"/>
          <w:lang w:eastAsia="th-TH"/>
        </w:rPr>
        <w:t xml:space="preserve"> </w:t>
      </w:r>
      <w:r w:rsidR="00B9489A" w:rsidRPr="00590CC4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มิถุนายน </w:t>
      </w:r>
      <w:r w:rsidRPr="00590CC4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พ.ศ. </w:t>
      </w:r>
      <w:r w:rsidR="00CB7733" w:rsidRPr="00CB7733">
        <w:rPr>
          <w:rFonts w:ascii="Browallia New" w:eastAsia="Malgun Gothic" w:hAnsi="Browallia New" w:cs="Browallia New"/>
          <w:sz w:val="26"/>
          <w:szCs w:val="26"/>
          <w:lang w:eastAsia="th-TH"/>
        </w:rPr>
        <w:t>2566</w:t>
      </w:r>
      <w:r w:rsidRPr="00590CC4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และ </w:t>
      </w:r>
      <w:r w:rsidRPr="00590CC4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พ.ศ. </w:t>
      </w:r>
      <w:r w:rsidR="00CB7733" w:rsidRPr="00CB7733">
        <w:rPr>
          <w:rFonts w:ascii="Browallia New" w:eastAsia="Malgun Gothic" w:hAnsi="Browallia New" w:cs="Browallia New"/>
          <w:sz w:val="26"/>
          <w:szCs w:val="26"/>
          <w:lang w:eastAsia="th-TH"/>
        </w:rPr>
        <w:t>2565</w:t>
      </w:r>
      <w:r w:rsidRPr="00590CC4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มีดังนี้</w:t>
      </w:r>
    </w:p>
    <w:p w14:paraId="6FEC58D5" w14:textId="77777777" w:rsidR="0018445F" w:rsidRPr="00590CC4" w:rsidRDefault="0018445F" w:rsidP="0018445F">
      <w:pPr>
        <w:jc w:val="thaiDistribute"/>
        <w:rPr>
          <w:rFonts w:ascii="Browallia New" w:eastAsia="Malgun Gothic" w:hAnsi="Browallia New" w:cs="Browallia New"/>
          <w:sz w:val="26"/>
          <w:szCs w:val="26"/>
          <w:lang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8445F" w:rsidRPr="00590CC4" w14:paraId="063797B3" w14:textId="77777777" w:rsidTr="000A2A70">
        <w:tc>
          <w:tcPr>
            <w:tcW w:w="3715" w:type="dxa"/>
            <w:vAlign w:val="bottom"/>
          </w:tcPr>
          <w:p w14:paraId="5918E0BC" w14:textId="77777777" w:rsidR="0018445F" w:rsidRPr="00590CC4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61CB" w14:textId="77777777" w:rsidR="0018445F" w:rsidRPr="00590CC4" w:rsidRDefault="0018445F" w:rsidP="0018445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E65E4" w14:textId="77777777" w:rsidR="0018445F" w:rsidRPr="00590CC4" w:rsidRDefault="0018445F" w:rsidP="0018445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18445F" w:rsidRPr="00590CC4" w14:paraId="27D573E7" w14:textId="77777777" w:rsidTr="000A2A70">
        <w:tc>
          <w:tcPr>
            <w:tcW w:w="3715" w:type="dxa"/>
            <w:vAlign w:val="bottom"/>
          </w:tcPr>
          <w:p w14:paraId="1DC36687" w14:textId="77777777" w:rsidR="0018445F" w:rsidRPr="00590CC4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1065D" w14:textId="7548CFC5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E1CFB" w14:textId="107239AA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A765D" w14:textId="660A191D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BBBEF" w14:textId="3CD49E3D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B9489A"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18445F" w:rsidRPr="00590CC4" w14:paraId="09F47479" w14:textId="77777777" w:rsidTr="000A2A70">
        <w:tc>
          <w:tcPr>
            <w:tcW w:w="3715" w:type="dxa"/>
            <w:vAlign w:val="bottom"/>
          </w:tcPr>
          <w:p w14:paraId="42CC219C" w14:textId="77777777" w:rsidR="0018445F" w:rsidRPr="00590CC4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23C75" w14:textId="5B59562B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  <w:p w14:paraId="1E4625BB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22684" w14:textId="299F9A9B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  <w:p w14:paraId="2D2C568B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0DC01" w14:textId="6E0FA42F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  <w:p w14:paraId="5104CD1B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D6E3C" w14:textId="39E7E05F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CB7733" w:rsidRPr="00CB773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  <w:p w14:paraId="0FBABD14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8445F" w:rsidRPr="00590CC4" w14:paraId="28210D35" w14:textId="77777777" w:rsidTr="000A2A70">
        <w:tc>
          <w:tcPr>
            <w:tcW w:w="3715" w:type="dxa"/>
            <w:vAlign w:val="bottom"/>
          </w:tcPr>
          <w:p w14:paraId="0224EF06" w14:textId="77777777" w:rsidR="0018445F" w:rsidRPr="00590CC4" w:rsidRDefault="0018445F" w:rsidP="0018445F">
            <w:pPr>
              <w:ind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25AF9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8D93A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25D96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D2353" w14:textId="77777777" w:rsidR="0018445F" w:rsidRPr="00590CC4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8445F" w:rsidRPr="00590CC4" w14:paraId="42D3600A" w14:textId="77777777" w:rsidTr="000A2A70">
        <w:tc>
          <w:tcPr>
            <w:tcW w:w="3715" w:type="dxa"/>
            <w:vAlign w:val="bottom"/>
          </w:tcPr>
          <w:p w14:paraId="17046D05" w14:textId="77777777" w:rsidR="0018445F" w:rsidRPr="00590CC4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FD7063A" w14:textId="31778A9D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31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40" w:type="dxa"/>
            <w:vAlign w:val="bottom"/>
          </w:tcPr>
          <w:p w14:paraId="17169565" w14:textId="408FC972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18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14:paraId="586E119E" w14:textId="7A76EBE3" w:rsidR="0018445F" w:rsidRPr="00590CC4" w:rsidRDefault="000F2AC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1A6B0A5" w14:textId="122B6841" w:rsidR="0018445F" w:rsidRPr="00590CC4" w:rsidRDefault="000F2AC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</w:tr>
      <w:tr w:rsidR="0018445F" w:rsidRPr="00590CC4" w14:paraId="0ECB5D1B" w14:textId="77777777" w:rsidTr="000A2A70">
        <w:tc>
          <w:tcPr>
            <w:tcW w:w="3715" w:type="dxa"/>
            <w:vAlign w:val="bottom"/>
          </w:tcPr>
          <w:p w14:paraId="42183F04" w14:textId="77777777" w:rsidR="0018445F" w:rsidRPr="00590CC4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365F0F" w14:textId="33365041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389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99DCA" w14:textId="5CAEAFD0" w:rsidR="0018445F" w:rsidRPr="00590CC4" w:rsidRDefault="000F2AC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5711F9" w14:textId="0CE6051B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660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92ACB" w14:textId="264B3438" w:rsidR="0018445F" w:rsidRPr="00590CC4" w:rsidRDefault="000F2AC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</w:tr>
      <w:tr w:rsidR="0018445F" w:rsidRPr="00590CC4" w14:paraId="59D58E51" w14:textId="77777777" w:rsidTr="000A2A70">
        <w:tc>
          <w:tcPr>
            <w:tcW w:w="3715" w:type="dxa"/>
            <w:vAlign w:val="bottom"/>
          </w:tcPr>
          <w:p w14:paraId="2ABF807E" w14:textId="77777777" w:rsidR="0018445F" w:rsidRPr="00590CC4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137A5" w14:textId="425D3C82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420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06E90" w14:textId="4BBC9B73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18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E57F0" w14:textId="795EFEA7" w:rsidR="0018445F" w:rsidRPr="00590CC4" w:rsidRDefault="00CB7733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th-TH"/>
              </w:rPr>
            </w:pP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660</w:t>
            </w:r>
            <w:r w:rsidR="000F2AC7" w:rsidRPr="00590CC4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CB7733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072EB" w14:textId="2E1F216F" w:rsidR="0018445F" w:rsidRPr="00590CC4" w:rsidRDefault="000F2AC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  <w:r w:rsidRPr="00590CC4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66827782" w14:textId="77777777" w:rsidR="0018445F" w:rsidRPr="00590CC4" w:rsidRDefault="0018445F" w:rsidP="006E557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AA4F1D" w14:textId="47D44623" w:rsidR="006E5574" w:rsidRPr="00590CC4" w:rsidRDefault="006E5574" w:rsidP="006E557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90CC4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590CC4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590CC4"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30</w:t>
      </w:r>
      <w:r w:rsidR="00B9489A" w:rsidRPr="00590CC4">
        <w:rPr>
          <w:rFonts w:ascii="Browallia New" w:hAnsi="Browallia New" w:cs="Browallia New"/>
          <w:sz w:val="26"/>
          <w:szCs w:val="26"/>
        </w:rPr>
        <w:t xml:space="preserve"> </w:t>
      </w:r>
      <w:r w:rsidR="00B9489A" w:rsidRPr="00590CC4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590CC4">
        <w:rPr>
          <w:rFonts w:ascii="Browallia New" w:hAnsi="Browallia New" w:cs="Browallia New"/>
          <w:sz w:val="26"/>
          <w:szCs w:val="26"/>
        </w:rPr>
        <w:br/>
      </w:r>
      <w:r w:rsidRPr="00590CC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590CC4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8</w:t>
      </w:r>
      <w:r w:rsidR="00996825" w:rsidRPr="00590CC4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86</w:t>
      </w:r>
      <w:r w:rsidRPr="00590CC4">
        <w:rPr>
          <w:rFonts w:ascii="Browallia New" w:hAnsi="Browallia New" w:cs="Browallia New"/>
          <w:sz w:val="26"/>
          <w:szCs w:val="26"/>
        </w:rPr>
        <w:t xml:space="preserve"> </w:t>
      </w:r>
      <w:r w:rsidR="0008342B" w:rsidRPr="00590CC4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5</w:t>
      </w:r>
      <w:r w:rsidR="003C3D66" w:rsidRPr="00590CC4">
        <w:rPr>
          <w:rFonts w:ascii="Browallia New" w:hAnsi="Browallia New" w:cs="Browallia New"/>
          <w:sz w:val="26"/>
          <w:szCs w:val="26"/>
          <w:lang w:val="en-US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19</w:t>
      </w:r>
      <w:r w:rsidR="0008342B" w:rsidRPr="00590C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90CC4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20712D" w:rsidRPr="00590CC4">
        <w:rPr>
          <w:rFonts w:ascii="Browallia New" w:hAnsi="Browallia New" w:cs="Browallia New"/>
          <w:sz w:val="26"/>
          <w:szCs w:val="26"/>
          <w:cs/>
        </w:rPr>
        <w:br/>
      </w:r>
      <w:r w:rsidR="00B9489A" w:rsidRPr="00590CC4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590CC4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590CC4"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30</w:t>
      </w:r>
      <w:r w:rsidR="00B9489A" w:rsidRPr="00590CC4">
        <w:rPr>
          <w:rFonts w:ascii="Browallia New" w:hAnsi="Browallia New" w:cs="Browallia New"/>
          <w:sz w:val="26"/>
          <w:szCs w:val="26"/>
        </w:rPr>
        <w:t xml:space="preserve"> </w:t>
      </w:r>
      <w:r w:rsidR="00B9489A" w:rsidRPr="00590CC4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0</w:t>
      </w:r>
      <w:r w:rsidRPr="00590CC4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03</w:t>
      </w:r>
      <w:r w:rsidRPr="00590C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342B" w:rsidRPr="00590CC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และอัตราร้อยละ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</w:t>
      </w:r>
      <w:r w:rsidR="003C3D66" w:rsidRPr="00590CC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00</w:t>
      </w:r>
      <w:r w:rsidR="0008342B" w:rsidRPr="00590CC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7D596C" w:rsidRPr="00590C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342B" w:rsidRPr="00590CC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สำหรับข้อมูลทางการเงินรวมและข้อมูลทางการเงินเฉพาะกิจการตามลำดับ </w:t>
      </w:r>
      <w:r w:rsidR="002F4D3B" w:rsidRPr="00590CC4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อัตราภาษีในงวดปัจจุบันเ</w:t>
      </w:r>
      <w:r w:rsidR="00B41AD0" w:rsidRPr="00590CC4">
        <w:rPr>
          <w:rFonts w:ascii="Browallia New" w:hAnsi="Browallia New" w:cs="Browallia New"/>
          <w:spacing w:val="-4"/>
          <w:sz w:val="26"/>
          <w:szCs w:val="26"/>
          <w:cs/>
        </w:rPr>
        <w:t>พิ่มขึ้น</w:t>
      </w:r>
      <w:r w:rsidR="002F4D3B" w:rsidRPr="00590CC4">
        <w:rPr>
          <w:rFonts w:ascii="Browallia New" w:hAnsi="Browallia New" w:cs="Browallia New"/>
          <w:spacing w:val="-4"/>
          <w:sz w:val="26"/>
          <w:szCs w:val="26"/>
          <w:cs/>
        </w:rPr>
        <w:t>จากงวดก่อน</w:t>
      </w:r>
      <w:r w:rsidR="00255BB9" w:rsidRPr="00590CC4">
        <w:rPr>
          <w:rFonts w:ascii="Browallia New" w:hAnsi="Browallia New" w:cs="Browallia New"/>
          <w:spacing w:val="-4"/>
          <w:sz w:val="26"/>
          <w:szCs w:val="26"/>
          <w:cs/>
        </w:rPr>
        <w:t>เนื่องมาจาก</w:t>
      </w:r>
      <w:r w:rsidR="0008342B" w:rsidRPr="00590CC4">
        <w:rPr>
          <w:rFonts w:ascii="Browallia New" w:hAnsi="Browallia New" w:cs="Browallia New"/>
          <w:spacing w:val="-4"/>
          <w:sz w:val="26"/>
          <w:szCs w:val="26"/>
          <w:cs/>
        </w:rPr>
        <w:t>การเพิ่มขึ้นของภาษีเงินได้รอตัดบัญชี</w:t>
      </w:r>
    </w:p>
    <w:p w14:paraId="4FDCEA34" w14:textId="01D11C9B" w:rsidR="006E5574" w:rsidRPr="00590CC4" w:rsidRDefault="002C42E6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90CC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B11D81" w14:paraId="79DDEEB2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7DAEFF07" w:rsidR="00A446A3" w:rsidRPr="00B11D81" w:rsidRDefault="00CB7733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109921410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446A3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  <w:bookmarkEnd w:id="23"/>
    </w:tbl>
    <w:p w14:paraId="521B245D" w14:textId="77777777" w:rsidR="00A446A3" w:rsidRPr="00B11D81" w:rsidRDefault="00A446A3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594"/>
        <w:gridCol w:w="1368"/>
        <w:gridCol w:w="1367"/>
        <w:gridCol w:w="1230"/>
        <w:gridCol w:w="1524"/>
        <w:gridCol w:w="1367"/>
      </w:tblGrid>
      <w:tr w:rsidR="00410EB5" w:rsidRPr="00B11D81" w14:paraId="3625FB44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764EEDCE" w14:textId="77777777" w:rsidR="00410EB5" w:rsidRPr="00B11D81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B11D81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B11D81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B11D81" w14:paraId="709176B1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6A2529F4" w14:textId="77777777" w:rsidR="00410EB5" w:rsidRPr="00B11D81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350950C1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30" w:type="dxa"/>
          </w:tcPr>
          <w:p w14:paraId="416BC924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4" w:type="dxa"/>
            <w:vAlign w:val="bottom"/>
          </w:tcPr>
          <w:p w14:paraId="5F10396D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0C77F227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B11D81" w14:paraId="538833D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17834ACE" w14:textId="77777777" w:rsidR="00410EB5" w:rsidRPr="00B11D81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7" w:type="dxa"/>
            <w:vAlign w:val="bottom"/>
          </w:tcPr>
          <w:p w14:paraId="0E18D2AA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230" w:type="dxa"/>
          </w:tcPr>
          <w:p w14:paraId="69568492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4" w:type="dxa"/>
            <w:vAlign w:val="bottom"/>
          </w:tcPr>
          <w:p w14:paraId="3728B373" w14:textId="1556C68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  <w:r w:rsidR="00586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86CF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</w:t>
            </w:r>
            <w:r w:rsidR="00567D7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ต่ำ</w:t>
            </w:r>
            <w:r w:rsidR="00586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7" w:type="dxa"/>
            <w:vAlign w:val="bottom"/>
          </w:tcPr>
          <w:p w14:paraId="2F791786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B11D81" w14:paraId="18E859BF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2B3A8A5D" w14:textId="77777777" w:rsidR="00410EB5" w:rsidRPr="00B11D81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7" w:type="dxa"/>
            <w:vAlign w:val="bottom"/>
          </w:tcPr>
          <w:p w14:paraId="0CBF089A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230" w:type="dxa"/>
          </w:tcPr>
          <w:p w14:paraId="17B9B5B8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524" w:type="dxa"/>
            <w:vAlign w:val="bottom"/>
          </w:tcPr>
          <w:p w14:paraId="4A7D090B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7" w:type="dxa"/>
            <w:vAlign w:val="bottom"/>
          </w:tcPr>
          <w:p w14:paraId="39D0C37D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B11D81" w14:paraId="1248F6A7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24C7A4DE" w14:textId="77777777" w:rsidR="00410EB5" w:rsidRPr="00B11D81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C72A2CE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1D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B11D81" w14:paraId="7E1D13DA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142B20B0" w14:textId="77777777" w:rsidR="00410EB5" w:rsidRPr="00B11D81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B11D81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B11D81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05C5371" w14:textId="77777777" w:rsidR="00410EB5" w:rsidRPr="00B11D81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B11D81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B11D81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36C9" w:rsidRPr="00B11D81" w14:paraId="5B76356B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C8F7BD8" w14:textId="7812C875" w:rsidR="00A536C9" w:rsidRPr="00B11D81" w:rsidRDefault="00A536C9" w:rsidP="00A536C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72298E4B" w:rsidR="00A536C9" w:rsidRPr="00B11D81" w:rsidRDefault="00CB7733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0F90B9C" w14:textId="43FA0B7C" w:rsidR="00A536C9" w:rsidRPr="00B11D81" w:rsidRDefault="00CB7733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30" w:type="dxa"/>
            <w:shd w:val="clear" w:color="auto" w:fill="auto"/>
          </w:tcPr>
          <w:p w14:paraId="1D3F4E58" w14:textId="4DCFB59A" w:rsidR="00A536C9" w:rsidRPr="00B11D81" w:rsidRDefault="00CB7733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0AD4463" w14:textId="282272C6" w:rsidR="00A536C9" w:rsidRPr="00B11D81" w:rsidRDefault="00CB7733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2254935" w14:textId="3EA73EC9" w:rsidR="00A536C9" w:rsidRPr="00B11D81" w:rsidRDefault="00CB7733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A536C9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DB1423" w:rsidRPr="00B11D81" w14:paraId="5F956E7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60EC286E" w14:textId="77777777" w:rsidR="00DB1423" w:rsidRPr="00B11D81" w:rsidRDefault="00DB1423" w:rsidP="00DB142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7907F6F6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B803E3" w14:textId="097B67CD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D79DAED" w14:textId="53DBC206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D0B088" w14:textId="38386838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1123C0" w14:textId="77174D04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1423" w:rsidRPr="00B11D81" w14:paraId="59523C2C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5E484016" w14:textId="69DACECE" w:rsidR="00DB1423" w:rsidRPr="00B11D81" w:rsidRDefault="00DB1423" w:rsidP="00DB1423">
            <w:pPr>
              <w:ind w:hanging="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ลดมูลค่าที่ตราไว้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CF71AC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548999D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7D3A1CD5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397120E0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406F0D7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423" w:rsidRPr="00B11D81" w14:paraId="389ABF8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A9E9175" w14:textId="5CE6E64C" w:rsidR="00DB1423" w:rsidRPr="00B11D81" w:rsidRDefault="00DB1423" w:rsidP="00DB142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จากหุ้นละ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บาทเป็น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F066D" w14:textId="0227C344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CE66408" w14:textId="63E12910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D98580D" w14:textId="51C745FF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76E010" w14:textId="3DB4716D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37E8AAC" w14:textId="60DF2691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1423" w:rsidRPr="00B11D81" w14:paraId="2CBBF367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02BCA747" w14:textId="4604408D" w:rsidR="00DB1423" w:rsidRPr="00B11D81" w:rsidRDefault="00DB1423" w:rsidP="00DB142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60EB9BF0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1C504DA8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6BD3ABD9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0EE857D0" w:rsidR="00DB1423" w:rsidRPr="00B11D81" w:rsidRDefault="0048226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26407AF5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ED07BA" w:rsidRPr="00B11D81" w14:paraId="56050102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41759162" w14:textId="14AAD82F" w:rsidR="00ED07BA" w:rsidRPr="00B11D81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3B5" w14:textId="7D38440F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1BF0D" w14:textId="44187E3F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60B4FEF" w14:textId="3FC24617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411E" w14:textId="38E4D60E" w:rsidR="00ED07BA" w:rsidRPr="00B11D81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CE5B4" w14:textId="1339B96F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D07BA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ED07BA" w:rsidRPr="00B11D81" w14:paraId="66846144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7042EAF0" w14:textId="79AEE399" w:rsidR="00ED07BA" w:rsidRPr="00B11D81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3BF09F" w14:textId="3BA5A170" w:rsidR="00ED07BA" w:rsidRPr="00B11D81" w:rsidRDefault="0048226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8AF247" w14:textId="0C614BC3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8F8F8"/>
          </w:tcPr>
          <w:p w14:paraId="4D7D8AEC" w14:textId="32330A37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447669C" w14:textId="1E02C983" w:rsidR="00ED07BA" w:rsidRPr="00B11D81" w:rsidRDefault="0048226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2385793" w14:textId="59E9B9DC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ED07BA" w:rsidRPr="00B11D81" w14:paraId="7D18AACB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6F3061D" w14:textId="24789A6E" w:rsidR="00ED07BA" w:rsidRPr="00B11D81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E653F" w14:textId="45DB6AAC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EEC25" w14:textId="0A529910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5FB25" w14:textId="4169F031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07AA9" w14:textId="6B3E515C" w:rsidR="00ED07BA" w:rsidRPr="00B11D81" w:rsidRDefault="0048226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E4C0F" w14:textId="36F7AF06" w:rsidR="00ED07BA" w:rsidRPr="00B11D81" w:rsidRDefault="00CB7733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8226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</w:tbl>
    <w:p w14:paraId="1850AD8E" w14:textId="6A1EDD33" w:rsidR="00A73832" w:rsidRPr="00B11D81" w:rsidRDefault="00A73832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18EBB5" w14:textId="10378CFB" w:rsidR="00A73832" w:rsidRPr="00CB7733" w:rsidRDefault="00A73832" w:rsidP="00E45EE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4" w:name="_Hlk133594715"/>
      <w:r w:rsidRPr="00B11D8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25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42161C" w:rsidRPr="00B11D81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B11D81">
        <w:rPr>
          <w:rFonts w:ascii="Browallia New" w:hAnsi="Browallia New" w:cs="Browallia New"/>
          <w:sz w:val="26"/>
          <w:szCs w:val="26"/>
        </w:rPr>
        <w:t>.</w:t>
      </w:r>
      <w:r w:rsidRPr="00B11D81">
        <w:rPr>
          <w:rFonts w:ascii="Browallia New" w:hAnsi="Browallia New" w:cs="Browallia New"/>
          <w:sz w:val="26"/>
          <w:szCs w:val="26"/>
          <w:cs/>
        </w:rPr>
        <w:t>ศ</w:t>
      </w:r>
      <w:r w:rsidRPr="00B11D81">
        <w:rPr>
          <w:rFonts w:ascii="Browallia New" w:hAnsi="Browallia New" w:cs="Browallia New"/>
          <w:sz w:val="26"/>
          <w:szCs w:val="26"/>
        </w:rPr>
        <w:t xml:space="preserve">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บริษัทได้รับชำระค่าหุ้นการใช้สิทธิของใบสำคัญแสดงสิทธิที่จะซื้อหุ้นสามัญของบริษัท </w:t>
      </w:r>
      <w:r w:rsidR="00CB7733">
        <w:rPr>
          <w:rFonts w:ascii="Browallia New" w:hAnsi="Browallia New" w:cs="Browallia New"/>
          <w:sz w:val="26"/>
          <w:szCs w:val="26"/>
        </w:rPr>
        <w:br/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เวฟ เอ็นเตอร์เทนเมนท์ จำกัด </w:t>
      </w:r>
      <w:r w:rsidRPr="00B11D81">
        <w:rPr>
          <w:rFonts w:ascii="Browallia New" w:hAnsi="Browallia New" w:cs="Browallia New"/>
          <w:sz w:val="26"/>
          <w:szCs w:val="26"/>
        </w:rPr>
        <w:t>(</w:t>
      </w:r>
      <w:r w:rsidRPr="00B11D81">
        <w:rPr>
          <w:rFonts w:ascii="Browallia New" w:hAnsi="Browallia New" w:cs="Browallia New"/>
          <w:sz w:val="26"/>
          <w:szCs w:val="26"/>
          <w:cs/>
        </w:rPr>
        <w:t>มหาชน</w:t>
      </w:r>
      <w:r w:rsidRPr="00B11D81">
        <w:rPr>
          <w:rFonts w:ascii="Browallia New" w:hAnsi="Browallia New" w:cs="Browallia New"/>
          <w:sz w:val="26"/>
          <w:szCs w:val="26"/>
        </w:rPr>
        <w:t xml:space="preserve">)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CB7733" w:rsidRPr="00CB7733">
        <w:rPr>
          <w:rFonts w:ascii="Browallia New" w:hAnsi="Browallia New" w:cs="Browallia New"/>
          <w:sz w:val="26"/>
          <w:szCs w:val="26"/>
        </w:rPr>
        <w:t>3</w:t>
      </w:r>
      <w:r w:rsidRPr="00B11D81">
        <w:rPr>
          <w:rFonts w:ascii="Browallia New" w:hAnsi="Browallia New" w:cs="Browallia New"/>
          <w:sz w:val="26"/>
          <w:szCs w:val="26"/>
        </w:rPr>
        <w:t xml:space="preserve"> (WAVE-W</w:t>
      </w:r>
      <w:r w:rsidR="00CB7733" w:rsidRPr="00CB7733">
        <w:rPr>
          <w:rFonts w:ascii="Browallia New" w:hAnsi="Browallia New" w:cs="Browallia New"/>
          <w:sz w:val="26"/>
          <w:szCs w:val="26"/>
        </w:rPr>
        <w:t>3</w:t>
      </w:r>
      <w:r w:rsidRPr="00B11D81">
        <w:rPr>
          <w:rFonts w:ascii="Browallia New" w:hAnsi="Browallia New" w:cs="Browallia New"/>
          <w:sz w:val="26"/>
          <w:szCs w:val="26"/>
        </w:rPr>
        <w:t xml:space="preserve">)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B7733" w:rsidRPr="00CB7733">
        <w:rPr>
          <w:rFonts w:ascii="Browallia New" w:hAnsi="Browallia New" w:cs="Browallia New"/>
          <w:sz w:val="26"/>
          <w:szCs w:val="26"/>
        </w:rPr>
        <w:t>304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หน่วย ในอัตราการใช้สิทธิ </w:t>
      </w:r>
      <w:r w:rsidR="00CB7733" w:rsidRPr="00CB7733">
        <w:rPr>
          <w:rFonts w:ascii="Browallia New" w:hAnsi="Browallia New" w:cs="Browallia New"/>
          <w:sz w:val="26"/>
          <w:szCs w:val="26"/>
        </w:rPr>
        <w:t>1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หน่วยต่อ </w:t>
      </w:r>
      <w:r w:rsidR="00CB7733" w:rsidRPr="00CB7733">
        <w:rPr>
          <w:rFonts w:ascii="Browallia New" w:hAnsi="Browallia New" w:cs="Browallia New"/>
          <w:sz w:val="26"/>
          <w:szCs w:val="26"/>
        </w:rPr>
        <w:t>1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>หุ้น มูลค่า</w:t>
      </w:r>
      <w:r w:rsidR="00CB7733">
        <w:rPr>
          <w:rFonts w:ascii="Browallia New" w:hAnsi="Browallia New" w:cs="Browallia New"/>
          <w:sz w:val="26"/>
          <w:szCs w:val="26"/>
        </w:rPr>
        <w:br/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CB7733" w:rsidRPr="00CB7733">
        <w:rPr>
          <w:rFonts w:ascii="Browallia New" w:hAnsi="Browallia New" w:cs="Browallia New"/>
          <w:sz w:val="26"/>
          <w:szCs w:val="26"/>
        </w:rPr>
        <w:t>0</w:t>
      </w:r>
      <w:r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5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CB7733" w:rsidRPr="00CB7733">
        <w:rPr>
          <w:rFonts w:ascii="Browallia New" w:hAnsi="Browallia New" w:cs="Browallia New"/>
          <w:sz w:val="26"/>
          <w:szCs w:val="26"/>
        </w:rPr>
        <w:t>0</w:t>
      </w:r>
      <w:r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15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CB7733" w:rsidRPr="00CB7733">
        <w:rPr>
          <w:rFonts w:ascii="Browallia New" w:hAnsi="Browallia New" w:cs="Browallia New"/>
          <w:sz w:val="26"/>
          <w:szCs w:val="26"/>
        </w:rPr>
        <w:t>8</w:t>
      </w:r>
      <w:r w:rsidR="00E52E2F"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637</w:t>
      </w:r>
      <w:r w:rsidR="00E52E2F"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874</w:t>
      </w:r>
      <w:r w:rsidR="00E52E2F"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108</w:t>
      </w:r>
      <w:r w:rsidR="00E52E2F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>หุ้น</w:t>
      </w:r>
      <w:r w:rsidR="00E52E2F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E52E2F" w:rsidRPr="00B11D81">
        <w:rPr>
          <w:rFonts w:ascii="Browallia New" w:hAnsi="Browallia New" w:cs="Browallia New"/>
          <w:sz w:val="26"/>
          <w:szCs w:val="26"/>
          <w:cs/>
        </w:rPr>
        <w:t>จาก</w:t>
      </w:r>
      <w:r w:rsidR="00E52E2F" w:rsidRPr="00CB7733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เดิมจำนวน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8</w:t>
      </w:r>
      <w:r w:rsidR="00E52E2F" w:rsidRPr="00CB7733">
        <w:rPr>
          <w:rFonts w:ascii="Browallia New" w:hAnsi="Browallia New" w:cs="Browallia New"/>
          <w:spacing w:val="-6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637</w:t>
      </w:r>
      <w:r w:rsidR="00E52E2F" w:rsidRPr="00CB7733">
        <w:rPr>
          <w:rFonts w:ascii="Browallia New" w:hAnsi="Browallia New" w:cs="Browallia New"/>
          <w:spacing w:val="-6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873</w:t>
      </w:r>
      <w:r w:rsidR="00E52E2F" w:rsidRPr="00CB7733">
        <w:rPr>
          <w:rFonts w:ascii="Browallia New" w:hAnsi="Browallia New" w:cs="Browallia New"/>
          <w:spacing w:val="-6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804</w:t>
      </w:r>
      <w:r w:rsidR="00E52E2F" w:rsidRPr="00CB773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2E2F" w:rsidRPr="00CB7733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CB773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9</w:t>
      </w:r>
      <w:r w:rsidR="00BE6F24" w:rsidRPr="00CB773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</w:t>
      </w:r>
      <w:r w:rsidR="00BE6F24" w:rsidRPr="00CB7733">
        <w:rPr>
          <w:rFonts w:ascii="Browallia New" w:hAnsi="Browallia New" w:cs="Browallia New"/>
          <w:spacing w:val="-6"/>
          <w:sz w:val="26"/>
          <w:szCs w:val="26"/>
        </w:rPr>
        <w:t>.</w:t>
      </w:r>
      <w:r w:rsidR="00BE6F24" w:rsidRPr="00CB7733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BE6F24" w:rsidRPr="00CB7733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39659E92" w14:textId="77777777" w:rsidR="002C42E6" w:rsidRDefault="002C42E6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DD7797" w14:textId="28BBA4BF" w:rsidR="00F829F6" w:rsidRPr="00B11D81" w:rsidRDefault="00F829F6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13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A73832" w:rsidRPr="00B11D81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B11D81">
        <w:rPr>
          <w:rFonts w:ascii="Browallia New" w:hAnsi="Browallia New" w:cs="Browallia New"/>
          <w:sz w:val="26"/>
          <w:szCs w:val="26"/>
        </w:rPr>
        <w:t>.</w:t>
      </w:r>
      <w:r w:rsidRPr="00B11D81">
        <w:rPr>
          <w:rFonts w:ascii="Browallia New" w:hAnsi="Browallia New" w:cs="Browallia New"/>
          <w:sz w:val="26"/>
          <w:szCs w:val="26"/>
          <w:cs/>
        </w:rPr>
        <w:t>ศ</w:t>
      </w:r>
      <w:r w:rsidRPr="00B11D81">
        <w:rPr>
          <w:rFonts w:ascii="Browallia New" w:hAnsi="Browallia New" w:cs="Browallia New"/>
          <w:sz w:val="26"/>
          <w:szCs w:val="26"/>
        </w:rPr>
        <w:t xml:space="preserve">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>บริษัทได้รับ</w:t>
      </w:r>
      <w:r w:rsidR="001753EF" w:rsidRPr="00B11D81">
        <w:rPr>
          <w:rFonts w:ascii="Browallia New" w:hAnsi="Browallia New" w:cs="Browallia New"/>
          <w:sz w:val="26"/>
          <w:szCs w:val="26"/>
          <w:cs/>
        </w:rPr>
        <w:t>ชำระค่าหุ้น</w:t>
      </w:r>
      <w:r w:rsidRPr="00B11D81">
        <w:rPr>
          <w:rFonts w:ascii="Browallia New" w:hAnsi="Browallia New" w:cs="Browallia New"/>
          <w:sz w:val="26"/>
          <w:szCs w:val="26"/>
          <w:cs/>
        </w:rPr>
        <w:t>การใช้สิทธิของใบสำคัญแสดงสิทธิ</w:t>
      </w:r>
      <w:r w:rsidR="001753EF" w:rsidRPr="00B11D81">
        <w:rPr>
          <w:rFonts w:ascii="Browallia New" w:hAnsi="Browallia New" w:cs="Browallia New"/>
          <w:sz w:val="26"/>
          <w:szCs w:val="26"/>
          <w:cs/>
        </w:rPr>
        <w:t xml:space="preserve">ที่จะซื้อหุ้นสามัญของบริษัท เวฟ เอ็นเตอร์เทนเมนท์ จำกัด </w:t>
      </w:r>
      <w:r w:rsidR="001753EF" w:rsidRPr="00B11D81">
        <w:rPr>
          <w:rFonts w:ascii="Browallia New" w:hAnsi="Browallia New" w:cs="Browallia New"/>
          <w:sz w:val="26"/>
          <w:szCs w:val="26"/>
        </w:rPr>
        <w:t>(</w:t>
      </w:r>
      <w:r w:rsidR="001753EF" w:rsidRPr="00B11D81">
        <w:rPr>
          <w:rFonts w:ascii="Browallia New" w:hAnsi="Browallia New" w:cs="Browallia New"/>
          <w:sz w:val="26"/>
          <w:szCs w:val="26"/>
          <w:cs/>
        </w:rPr>
        <w:t>มหาชน</w:t>
      </w:r>
      <w:r w:rsidR="001753EF" w:rsidRPr="00B11D81">
        <w:rPr>
          <w:rFonts w:ascii="Browallia New" w:hAnsi="Browallia New" w:cs="Browallia New"/>
          <w:sz w:val="26"/>
          <w:szCs w:val="26"/>
        </w:rPr>
        <w:t xml:space="preserve">)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CB7733" w:rsidRPr="00CB7733">
        <w:rPr>
          <w:rFonts w:ascii="Browallia New" w:hAnsi="Browallia New" w:cs="Browallia New"/>
          <w:sz w:val="26"/>
          <w:szCs w:val="26"/>
        </w:rPr>
        <w:t>2</w:t>
      </w:r>
      <w:r w:rsidRPr="00B11D81">
        <w:rPr>
          <w:rFonts w:ascii="Browallia New" w:hAnsi="Browallia New" w:cs="Browallia New"/>
          <w:sz w:val="26"/>
          <w:szCs w:val="26"/>
        </w:rPr>
        <w:t xml:space="preserve"> (WAVE-W</w:t>
      </w:r>
      <w:r w:rsidR="00CB7733" w:rsidRPr="00CB7733">
        <w:rPr>
          <w:rFonts w:ascii="Browallia New" w:hAnsi="Browallia New" w:cs="Browallia New"/>
          <w:sz w:val="26"/>
          <w:szCs w:val="26"/>
        </w:rPr>
        <w:t>2</w:t>
      </w:r>
      <w:r w:rsidRPr="00B11D81">
        <w:rPr>
          <w:rFonts w:ascii="Browallia New" w:hAnsi="Browallia New" w:cs="Browallia New"/>
          <w:sz w:val="26"/>
          <w:szCs w:val="26"/>
        </w:rPr>
        <w:t xml:space="preserve">)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B7733" w:rsidRPr="00CB7733">
        <w:rPr>
          <w:rFonts w:ascii="Browallia New" w:hAnsi="Browallia New" w:cs="Browallia New"/>
          <w:sz w:val="26"/>
          <w:szCs w:val="26"/>
        </w:rPr>
        <w:t>2</w:t>
      </w:r>
      <w:r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000</w:t>
      </w:r>
      <w:r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000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1753EF" w:rsidRPr="00B11D81">
        <w:rPr>
          <w:rFonts w:ascii="Browallia New" w:hAnsi="Browallia New" w:cs="Browallia New"/>
          <w:sz w:val="26"/>
          <w:szCs w:val="26"/>
          <w:cs/>
        </w:rPr>
        <w:t>ในอั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ตราการใช้สิทธิ </w:t>
      </w:r>
      <w:r w:rsidR="00CB7733" w:rsidRPr="00CB7733">
        <w:rPr>
          <w:rFonts w:ascii="Browallia New" w:hAnsi="Browallia New" w:cs="Browallia New"/>
          <w:sz w:val="26"/>
          <w:szCs w:val="26"/>
        </w:rPr>
        <w:t>1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1753EF" w:rsidRPr="00B11D81">
        <w:rPr>
          <w:rFonts w:ascii="Browallia New" w:hAnsi="Browallia New" w:cs="Browallia New"/>
          <w:sz w:val="26"/>
          <w:szCs w:val="26"/>
          <w:cs/>
        </w:rPr>
        <w:t>หน่วย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CB7733" w:rsidRPr="00CB7733">
        <w:rPr>
          <w:rFonts w:ascii="Browallia New" w:hAnsi="Browallia New" w:cs="Browallia New"/>
          <w:sz w:val="26"/>
          <w:szCs w:val="26"/>
        </w:rPr>
        <w:t>4</w:t>
      </w:r>
      <w:r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49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4D2344" w:rsidRPr="00B11D81">
        <w:rPr>
          <w:rFonts w:ascii="Browallia New" w:hAnsi="Browallia New" w:cs="Browallia New"/>
          <w:sz w:val="26"/>
          <w:szCs w:val="26"/>
        </w:rPr>
        <w:br/>
      </w:r>
      <w:r w:rsidR="001753EF"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</w:t>
      </w:r>
      <w:r w:rsidR="001753EF" w:rsidRPr="00B11D81">
        <w:rPr>
          <w:rFonts w:ascii="Browallia New" w:hAnsi="Browallia New" w:cs="Browallia New"/>
          <w:spacing w:val="-4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5</w:t>
      </w:r>
      <w:r w:rsidR="001753EF" w:rsidRPr="00B11D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53EF" w:rsidRPr="00B11D81">
        <w:rPr>
          <w:rFonts w:ascii="Browallia New" w:hAnsi="Browallia New" w:cs="Browallia New"/>
          <w:spacing w:val="-4"/>
          <w:sz w:val="26"/>
          <w:szCs w:val="26"/>
          <w:cs/>
        </w:rPr>
        <w:t>บาท ที่ราคาใช้สิทธิ</w:t>
      </w:r>
      <w:r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B11D81">
        <w:rPr>
          <w:rFonts w:ascii="Browallia New" w:hAnsi="Browallia New" w:cs="Browallia New"/>
          <w:spacing w:val="-4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156</w:t>
      </w:r>
      <w:r w:rsidRPr="00B11D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</w:t>
      </w:r>
      <w:r w:rsidR="001753EF"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ทำให้จำนวนหุ้นสามัญที่ชำระเต็มมูลค่าแล้วมีจำนวน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8</w:t>
      </w:r>
      <w:r w:rsidR="00C1764B" w:rsidRPr="00B11D81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646</w:t>
      </w:r>
      <w:r w:rsidR="009934D7" w:rsidRPr="00B11D81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854</w:t>
      </w:r>
      <w:r w:rsidR="009934D7" w:rsidRPr="00B11D81">
        <w:rPr>
          <w:rFonts w:ascii="Browallia New" w:hAnsi="Browallia New" w:cs="Browallia New"/>
          <w:spacing w:val="-4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108</w:t>
      </w:r>
      <w:r w:rsidR="001753EF"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9934D7" w:rsidRPr="00B11D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34D7" w:rsidRPr="00B11D81">
        <w:rPr>
          <w:rFonts w:ascii="Browallia New" w:hAnsi="Browallia New" w:cs="Browallia New"/>
          <w:sz w:val="26"/>
          <w:szCs w:val="26"/>
          <w:cs/>
        </w:rPr>
        <w:t xml:space="preserve">จากเดิมจำนวน </w:t>
      </w:r>
      <w:r w:rsidR="00CB7733" w:rsidRPr="00CB7733">
        <w:rPr>
          <w:rFonts w:ascii="Browallia New" w:hAnsi="Browallia New" w:cs="Browallia New"/>
          <w:sz w:val="26"/>
          <w:szCs w:val="26"/>
        </w:rPr>
        <w:t>8</w:t>
      </w:r>
      <w:r w:rsidR="009934D7"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637</w:t>
      </w:r>
      <w:r w:rsidR="009934D7"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874</w:t>
      </w:r>
      <w:r w:rsidR="009934D7" w:rsidRPr="00B11D81">
        <w:rPr>
          <w:rFonts w:ascii="Browallia New" w:hAnsi="Browallia New" w:cs="Browallia New"/>
          <w:sz w:val="26"/>
          <w:szCs w:val="26"/>
        </w:rPr>
        <w:t>,</w:t>
      </w:r>
      <w:r w:rsidR="00CB7733" w:rsidRPr="00CB7733">
        <w:rPr>
          <w:rFonts w:ascii="Browallia New" w:hAnsi="Browallia New" w:cs="Browallia New"/>
          <w:sz w:val="26"/>
          <w:szCs w:val="26"/>
        </w:rPr>
        <w:t>108</w:t>
      </w:r>
      <w:r w:rsidR="001753EF" w:rsidRPr="00B11D81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21</w:t>
      </w:r>
      <w:r w:rsidR="00BE6F24" w:rsidRPr="00B11D81">
        <w:rPr>
          <w:rFonts w:ascii="Browallia New" w:hAnsi="Browallia New" w:cs="Browallia New"/>
          <w:sz w:val="26"/>
          <w:szCs w:val="26"/>
          <w:cs/>
        </w:rPr>
        <w:t xml:space="preserve"> มีนาคม พ</w:t>
      </w:r>
      <w:r w:rsidR="00BE6F24" w:rsidRPr="00B11D81">
        <w:rPr>
          <w:rFonts w:ascii="Browallia New" w:hAnsi="Browallia New" w:cs="Browallia New"/>
          <w:sz w:val="26"/>
          <w:szCs w:val="26"/>
        </w:rPr>
        <w:t>.</w:t>
      </w:r>
      <w:r w:rsidR="00BE6F24" w:rsidRPr="00B11D81">
        <w:rPr>
          <w:rFonts w:ascii="Browallia New" w:hAnsi="Browallia New" w:cs="Browallia New"/>
          <w:sz w:val="26"/>
          <w:szCs w:val="26"/>
          <w:cs/>
        </w:rPr>
        <w:t>ศ</w:t>
      </w:r>
      <w:r w:rsidR="00BE6F24" w:rsidRPr="00B11D81">
        <w:rPr>
          <w:rFonts w:ascii="Browallia New" w:hAnsi="Browallia New" w:cs="Browallia New"/>
          <w:sz w:val="26"/>
          <w:szCs w:val="26"/>
        </w:rPr>
        <w:t>.</w:t>
      </w:r>
      <w:r w:rsidR="00BE6F24" w:rsidRPr="00B11D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</w:p>
    <w:bookmarkEnd w:id="24"/>
    <w:p w14:paraId="144CC0F0" w14:textId="0A8115A4" w:rsidR="00965605" w:rsidRPr="002C42E6" w:rsidRDefault="002C42E6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2C42E6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48B084A5" w:rsidR="00761A6C" w:rsidRPr="002C42E6" w:rsidRDefault="00CB7733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5" w:name="_Hlk102401362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61A6C" w:rsidRPr="002C42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2C42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5"/>
    </w:tbl>
    <w:p w14:paraId="7DF1561C" w14:textId="77777777" w:rsidR="008E5E7E" w:rsidRPr="002C42E6" w:rsidRDefault="008E5E7E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E8178D8" w14:textId="1CB2A620" w:rsidR="008E5E7E" w:rsidRPr="002C42E6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42E6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 ได้แก่ </w:t>
      </w:r>
      <w:r w:rsidR="005F12EC" w:rsidRPr="005F12EC">
        <w:rPr>
          <w:rFonts w:ascii="Browallia New" w:hAnsi="Browallia New" w:cs="Browallia New"/>
          <w:sz w:val="26"/>
          <w:szCs w:val="26"/>
          <w:cs/>
        </w:rPr>
        <w:t>ครอบครัวเตรียมชาญชัย</w:t>
      </w:r>
      <w:r w:rsidR="005F12EC">
        <w:rPr>
          <w:rFonts w:ascii="Browallia New" w:hAnsi="Browallia New" w:cs="Browallia New"/>
          <w:sz w:val="26"/>
          <w:szCs w:val="26"/>
        </w:rPr>
        <w:t xml:space="preserve"> </w:t>
      </w:r>
      <w:r w:rsidRPr="002C42E6">
        <w:rPr>
          <w:rFonts w:ascii="Browallia New" w:hAnsi="Browallia New" w:cs="Browallia New"/>
          <w:sz w:val="26"/>
          <w:szCs w:val="26"/>
          <w:cs/>
        </w:rPr>
        <w:t>ครอบครัว</w:t>
      </w:r>
      <w:r w:rsidR="00B75568" w:rsidRPr="002C42E6">
        <w:rPr>
          <w:rFonts w:ascii="Browallia New" w:hAnsi="Browallia New" w:cs="Browallia New"/>
          <w:sz w:val="26"/>
          <w:szCs w:val="26"/>
          <w:cs/>
        </w:rPr>
        <w:t>คณิตเทวีกุล</w:t>
      </w:r>
      <w:r w:rsidR="007A42E3" w:rsidRPr="002C42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5568" w:rsidRPr="002C42E6">
        <w:rPr>
          <w:rFonts w:ascii="Browallia New" w:hAnsi="Browallia New" w:cs="Browallia New"/>
          <w:sz w:val="26"/>
          <w:szCs w:val="26"/>
          <w:cs/>
        </w:rPr>
        <w:t xml:space="preserve">ธนาคารแอลจีที (สิงคโปร์) จำกัด และครอบครัวมาลีนนท์ </w:t>
      </w:r>
      <w:r w:rsidRPr="002C42E6">
        <w:rPr>
          <w:rFonts w:ascii="Browallia New" w:hAnsi="Browallia New" w:cs="Browallia New"/>
          <w:sz w:val="26"/>
          <w:szCs w:val="26"/>
          <w:cs/>
        </w:rPr>
        <w:t xml:space="preserve">โดยถือหุ้นในบริษัทจำนวนร้อยละ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7</w:t>
      </w:r>
      <w:r w:rsidR="00976A82" w:rsidRPr="002C42E6">
        <w:rPr>
          <w:rFonts w:ascii="Browallia New" w:hAnsi="Browallia New" w:cs="Browallia New"/>
          <w:sz w:val="26"/>
          <w:szCs w:val="26"/>
          <w:cs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83</w:t>
      </w:r>
      <w:r w:rsidR="00460D87" w:rsidRPr="002C42E6">
        <w:rPr>
          <w:rFonts w:ascii="Browallia New" w:hAnsi="Browallia New" w:cs="Browallia New"/>
          <w:sz w:val="26"/>
          <w:szCs w:val="26"/>
        </w:rPr>
        <w:t xml:space="preserve"> </w:t>
      </w:r>
      <w:r w:rsidRPr="002C42E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7</w:t>
      </w:r>
      <w:r w:rsidR="00603BC4" w:rsidRPr="002C42E6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80</w:t>
      </w:r>
      <w:r w:rsidRPr="002C42E6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5</w:t>
      </w:r>
      <w:r w:rsidR="00603BC4" w:rsidRPr="002C42E6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78</w:t>
      </w:r>
      <w:r w:rsidR="00B75568" w:rsidRPr="002C42E6">
        <w:rPr>
          <w:rFonts w:ascii="Browallia New" w:hAnsi="Browallia New" w:cs="Browallia New"/>
          <w:sz w:val="26"/>
          <w:szCs w:val="26"/>
        </w:rPr>
        <w:t xml:space="preserve"> </w:t>
      </w:r>
      <w:r w:rsidR="00B75568" w:rsidRPr="002C42E6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4</w:t>
      </w:r>
      <w:r w:rsidR="00B75568" w:rsidRPr="002C42E6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10</w:t>
      </w:r>
      <w:r w:rsidRPr="002C42E6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74</w:t>
      </w:r>
      <w:r w:rsidR="00976A82" w:rsidRPr="002C42E6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49</w:t>
      </w:r>
      <w:r w:rsidRPr="002C42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2344" w:rsidRPr="002C42E6">
        <w:rPr>
          <w:rFonts w:ascii="Browallia New" w:hAnsi="Browallia New" w:cs="Browallia New"/>
          <w:sz w:val="26"/>
          <w:szCs w:val="26"/>
        </w:rPr>
        <w:br/>
      </w:r>
      <w:r w:rsidRPr="002C42E6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3805B5EF" w14:textId="77777777" w:rsidR="00CF4B58" w:rsidRPr="002C42E6" w:rsidRDefault="00CF4B58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E2165E5" w14:textId="77777777" w:rsidR="008E5E7E" w:rsidRPr="002C42E6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42E6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2C42E6" w:rsidRDefault="00C022F5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5536BDC5" w14:textId="5C988B14" w:rsidR="008E5E7E" w:rsidRPr="002C42E6" w:rsidRDefault="00CB7733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E5E7E" w:rsidRPr="002C42E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E7E" w:rsidRPr="002C42E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2C42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14:paraId="11A91BDC" w14:textId="77777777" w:rsidR="00DB1423" w:rsidRPr="002C42E6" w:rsidRDefault="00DB1423" w:rsidP="0020712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6E5574" w:rsidRPr="00B11D81" w14:paraId="38D942AD" w14:textId="77777777" w:rsidTr="008D78C4">
        <w:trPr>
          <w:cantSplit/>
        </w:trPr>
        <w:tc>
          <w:tcPr>
            <w:tcW w:w="4266" w:type="dxa"/>
            <w:vAlign w:val="bottom"/>
          </w:tcPr>
          <w:p w14:paraId="155985BD" w14:textId="77777777" w:rsidR="006E5574" w:rsidRPr="00B11D81" w:rsidRDefault="006E5574" w:rsidP="008D78C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C64A0" w14:textId="77777777" w:rsidR="006E5574" w:rsidRPr="00B11D81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5D141C" w14:textId="77777777" w:rsidR="006E5574" w:rsidRPr="00B11D81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E11EA" w:rsidRPr="00B11D81" w14:paraId="57E7135E" w14:textId="77777777" w:rsidTr="001E11EA">
        <w:trPr>
          <w:cantSplit/>
        </w:trPr>
        <w:tc>
          <w:tcPr>
            <w:tcW w:w="4266" w:type="dxa"/>
            <w:vAlign w:val="bottom"/>
            <w:hideMark/>
          </w:tcPr>
          <w:p w14:paraId="01DFABC9" w14:textId="0117B267" w:rsidR="001E11EA" w:rsidRPr="00B11D81" w:rsidRDefault="001E11EA" w:rsidP="00B130E1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F5B0" w14:textId="7EBC3D42" w:rsidR="001E11EA" w:rsidRPr="00B11D81" w:rsidRDefault="00CB7733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575F93" w14:textId="52A1D708" w:rsidR="001E11EA" w:rsidRPr="00B11D81" w:rsidRDefault="00CB7733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A2D8C" w14:textId="4B14F958" w:rsidR="001E11EA" w:rsidRPr="00B11D81" w:rsidRDefault="00CB7733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B20E9A" w14:textId="05B9CE98" w:rsidR="001E11EA" w:rsidRPr="00B11D81" w:rsidRDefault="00CB7733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1E11EA" w:rsidRPr="00B11D81" w14:paraId="18BED727" w14:textId="77777777" w:rsidTr="001E11EA">
        <w:trPr>
          <w:cantSplit/>
        </w:trPr>
        <w:tc>
          <w:tcPr>
            <w:tcW w:w="4266" w:type="dxa"/>
            <w:vAlign w:val="bottom"/>
          </w:tcPr>
          <w:p w14:paraId="56DEECCA" w14:textId="77777777" w:rsidR="001E11EA" w:rsidRPr="00B11D81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2EF3F3" w14:textId="71187E5B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15180B4" w14:textId="490C3A1F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3418B" w14:textId="5F64B9B2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B66EA0" w14:textId="235CEF42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11EA" w:rsidRPr="00B11D81" w14:paraId="6BB746A4" w14:textId="77777777" w:rsidTr="001E11EA">
        <w:trPr>
          <w:cantSplit/>
        </w:trPr>
        <w:tc>
          <w:tcPr>
            <w:tcW w:w="4266" w:type="dxa"/>
            <w:vAlign w:val="bottom"/>
          </w:tcPr>
          <w:p w14:paraId="6C50C3A3" w14:textId="77777777" w:rsidR="001E11EA" w:rsidRPr="00B11D81" w:rsidRDefault="001E11EA" w:rsidP="001E11E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4790" w14:textId="4247C50B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C4930" w14:textId="3D7376DD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833E" w14:textId="1E27A05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C79BF8" w14:textId="1332FD20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1EA" w:rsidRPr="00B11D81" w14:paraId="658A3731" w14:textId="77777777" w:rsidTr="008D78C4">
        <w:trPr>
          <w:cantSplit/>
        </w:trPr>
        <w:tc>
          <w:tcPr>
            <w:tcW w:w="4266" w:type="dxa"/>
            <w:vAlign w:val="bottom"/>
          </w:tcPr>
          <w:p w14:paraId="711E01B4" w14:textId="77777777" w:rsidR="001E11EA" w:rsidRPr="00B11D81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4479C" w14:textId="77777777" w:rsidR="001E11EA" w:rsidRPr="00B11D81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BF0D5" w14:textId="77777777" w:rsidR="001E11EA" w:rsidRPr="00B11D81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E7F5" w14:textId="77777777" w:rsidR="001E11EA" w:rsidRPr="00B11D81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96DE8" w14:textId="77777777" w:rsidR="001E11EA" w:rsidRPr="00B11D81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11EA" w:rsidRPr="00B11D81" w14:paraId="73BC56DC" w14:textId="77777777" w:rsidTr="008D78C4">
        <w:trPr>
          <w:cantSplit/>
        </w:trPr>
        <w:tc>
          <w:tcPr>
            <w:tcW w:w="4266" w:type="dxa"/>
            <w:vAlign w:val="bottom"/>
          </w:tcPr>
          <w:p w14:paraId="027451CF" w14:textId="77777777" w:rsidR="001E11EA" w:rsidRPr="00B11D81" w:rsidRDefault="001E11EA" w:rsidP="001E11E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3211B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C9D769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9B662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67BE9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423" w:rsidRPr="00B11D81" w14:paraId="3A45E32E" w14:textId="77777777" w:rsidTr="008D78C4">
        <w:trPr>
          <w:cantSplit/>
        </w:trPr>
        <w:tc>
          <w:tcPr>
            <w:tcW w:w="4266" w:type="dxa"/>
            <w:vAlign w:val="bottom"/>
          </w:tcPr>
          <w:p w14:paraId="1B5D1F20" w14:textId="77777777" w:rsidR="00DB1423" w:rsidRPr="00B11D81" w:rsidRDefault="00DB1423" w:rsidP="00DB142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FCE8A" w14:textId="7AFFDAAB" w:rsidR="00DB1423" w:rsidRPr="00B11D81" w:rsidRDefault="00F53DF9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35BA6" w14:textId="0F2487C2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FCF24" w14:textId="76774AF1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3A57C4" w14:textId="517CA014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DB1423" w:rsidRPr="00B11D81" w14:paraId="25044C86" w14:textId="77777777" w:rsidTr="008D78C4">
        <w:trPr>
          <w:cantSplit/>
        </w:trPr>
        <w:tc>
          <w:tcPr>
            <w:tcW w:w="4266" w:type="dxa"/>
            <w:vAlign w:val="bottom"/>
          </w:tcPr>
          <w:p w14:paraId="2629218C" w14:textId="77777777" w:rsidR="00DB1423" w:rsidRPr="00B11D81" w:rsidRDefault="00DB1423" w:rsidP="00DB1423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8B66D" w14:textId="77777777" w:rsidR="00DB1423" w:rsidRPr="00B11D81" w:rsidRDefault="00DB1423" w:rsidP="00DB1423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40C6" w14:textId="77777777" w:rsidR="00DB1423" w:rsidRPr="00B11D81" w:rsidRDefault="00DB1423" w:rsidP="00DB1423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C938" w14:textId="77777777" w:rsidR="00DB1423" w:rsidRPr="00B11D81" w:rsidRDefault="00DB1423" w:rsidP="00DB1423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4224B" w14:textId="77777777" w:rsidR="00DB1423" w:rsidRPr="00B11D81" w:rsidRDefault="00DB1423" w:rsidP="00DB1423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1423" w:rsidRPr="00B11D81" w14:paraId="0E0687E5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30F869C7" w14:textId="77777777" w:rsidR="00DB1423" w:rsidRPr="00B11D81" w:rsidRDefault="00DB1423" w:rsidP="00DB1423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EBA81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5BE14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99EF97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9441A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423" w:rsidRPr="00B11D81" w14:paraId="13C97D26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2B9805A1" w14:textId="77777777" w:rsidR="00DB1423" w:rsidRPr="00B11D81" w:rsidRDefault="00DB1423" w:rsidP="00DB142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CB620" w14:textId="4474D180" w:rsidR="00DB1423" w:rsidRPr="00B11D81" w:rsidRDefault="00F53DF9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3ABCA" w14:textId="62507145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226C6" w14:textId="2AD96641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641DC" w14:textId="09A088C0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DB1423" w:rsidRPr="00B11D81" w14:paraId="035F46D2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33D2E7AF" w14:textId="77777777" w:rsidR="00DB1423" w:rsidRPr="00B11D81" w:rsidRDefault="00DB1423" w:rsidP="00DB142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EE5FD" w14:textId="5095ED3F" w:rsidR="00DB1423" w:rsidRPr="00B11D81" w:rsidRDefault="00F53DF9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9E456" w14:textId="2AA695BB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B7BE" w14:textId="433CD223" w:rsidR="00DB1423" w:rsidRPr="00B11D81" w:rsidRDefault="00932888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AE1A5" w14:textId="2999AF44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DB1423" w:rsidRPr="00B11D81" w14:paraId="57E4973C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792C8B86" w14:textId="77777777" w:rsidR="00DB1423" w:rsidRPr="00B11D81" w:rsidRDefault="00DB1423" w:rsidP="00DB142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19E73" w14:textId="22BB6A3F" w:rsidR="00DB1423" w:rsidRPr="00B11D81" w:rsidRDefault="00F53DF9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8648A" w14:textId="0A78A19C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5D5E8" w14:textId="380CB83D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BDB9C" w14:textId="0A028ECD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</w:tbl>
    <w:p w14:paraId="1D2D4C42" w14:textId="77777777" w:rsidR="00DB1423" w:rsidRPr="002C42E6" w:rsidRDefault="00DB1423" w:rsidP="0020712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1E69EF19" w14:textId="7F416923" w:rsidR="006E5574" w:rsidRPr="002C42E6" w:rsidRDefault="00CB7733" w:rsidP="006E5574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E5574" w:rsidRPr="002C42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E5574" w:rsidRPr="002C42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61064B40" w14:textId="77777777" w:rsidR="006E5574" w:rsidRPr="002C42E6" w:rsidRDefault="006E5574" w:rsidP="006E5574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6E5574" w:rsidRPr="00B11D81" w14:paraId="358F917D" w14:textId="77777777" w:rsidTr="008D78C4">
        <w:trPr>
          <w:cantSplit/>
        </w:trPr>
        <w:tc>
          <w:tcPr>
            <w:tcW w:w="4266" w:type="dxa"/>
            <w:vAlign w:val="bottom"/>
          </w:tcPr>
          <w:p w14:paraId="4981C6CB" w14:textId="77777777" w:rsidR="006E5574" w:rsidRPr="00B11D81" w:rsidRDefault="006E5574" w:rsidP="008D78C4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B42CD8" w14:textId="77777777" w:rsidR="006E5574" w:rsidRPr="00B11D81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291ECE" w14:textId="77777777" w:rsidR="006E5574" w:rsidRPr="00B11D81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E11EA" w:rsidRPr="00B11D81" w14:paraId="4562FC1B" w14:textId="77777777" w:rsidTr="001E11EA">
        <w:trPr>
          <w:cantSplit/>
        </w:trPr>
        <w:tc>
          <w:tcPr>
            <w:tcW w:w="4266" w:type="dxa"/>
            <w:vAlign w:val="bottom"/>
            <w:hideMark/>
          </w:tcPr>
          <w:p w14:paraId="5FCD3B47" w14:textId="4B2D2B35" w:rsidR="001E11EA" w:rsidRPr="00B11D81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80EF3" w14:textId="64881198" w:rsidR="001E11EA" w:rsidRPr="00B11D81" w:rsidRDefault="00CB7733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12594B" w14:textId="55319122" w:rsidR="001E11EA" w:rsidRPr="00B11D81" w:rsidRDefault="00CB7733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863FD" w14:textId="49AA3C5D" w:rsidR="001E11EA" w:rsidRPr="00B11D81" w:rsidRDefault="00CB7733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20E7A1" w14:textId="36D32AFD" w:rsidR="001E11EA" w:rsidRPr="00B11D81" w:rsidRDefault="00CB7733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1E11EA" w:rsidRPr="00B11D81" w14:paraId="6AD31CDE" w14:textId="77777777" w:rsidTr="001E11EA">
        <w:trPr>
          <w:cantSplit/>
        </w:trPr>
        <w:tc>
          <w:tcPr>
            <w:tcW w:w="4266" w:type="dxa"/>
            <w:vAlign w:val="bottom"/>
          </w:tcPr>
          <w:p w14:paraId="016E71F4" w14:textId="77777777" w:rsidR="001E11EA" w:rsidRPr="00B11D81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163E77" w14:textId="3406B91E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166FDC6" w14:textId="5A42BEC1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7227027" w14:textId="6AB46247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F354CE0" w14:textId="02056A37" w:rsidR="001E11EA" w:rsidRPr="00B11D81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11EA" w:rsidRPr="00B11D81" w14:paraId="79790467" w14:textId="77777777" w:rsidTr="001E11EA">
        <w:trPr>
          <w:cantSplit/>
        </w:trPr>
        <w:tc>
          <w:tcPr>
            <w:tcW w:w="4266" w:type="dxa"/>
            <w:vAlign w:val="bottom"/>
          </w:tcPr>
          <w:p w14:paraId="40075547" w14:textId="77777777" w:rsidR="001E11EA" w:rsidRPr="00B11D81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F5C88" w14:textId="572A2533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96DC226" w14:textId="27747A9F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BDDF48" w14:textId="3A90E274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B9ED4" w14:textId="03490753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1EA" w:rsidRPr="00B11D81" w14:paraId="03E3D095" w14:textId="77777777" w:rsidTr="008D78C4">
        <w:trPr>
          <w:cantSplit/>
        </w:trPr>
        <w:tc>
          <w:tcPr>
            <w:tcW w:w="4266" w:type="dxa"/>
            <w:vAlign w:val="bottom"/>
          </w:tcPr>
          <w:p w14:paraId="32AAD802" w14:textId="77777777" w:rsidR="001E11EA" w:rsidRPr="00B11D81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D907A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8AA8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05646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B663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11EA" w:rsidRPr="00B11D81" w14:paraId="024F4715" w14:textId="77777777" w:rsidTr="00177142">
        <w:trPr>
          <w:cantSplit/>
        </w:trPr>
        <w:tc>
          <w:tcPr>
            <w:tcW w:w="4266" w:type="dxa"/>
            <w:vAlign w:val="bottom"/>
            <w:hideMark/>
          </w:tcPr>
          <w:p w14:paraId="55C584B9" w14:textId="77777777" w:rsidR="001E11EA" w:rsidRPr="00B11D81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8793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AC821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1C5687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307040" w14:textId="77777777" w:rsidR="001E11EA" w:rsidRPr="00B11D81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888" w:rsidRPr="00B11D81" w14:paraId="551C6FE5" w14:textId="77777777" w:rsidTr="008D78C4">
        <w:trPr>
          <w:cantSplit/>
        </w:trPr>
        <w:tc>
          <w:tcPr>
            <w:tcW w:w="4266" w:type="dxa"/>
            <w:vAlign w:val="bottom"/>
          </w:tcPr>
          <w:p w14:paraId="72CE2876" w14:textId="6C27AE53" w:rsidR="00932888" w:rsidRPr="00B11D81" w:rsidRDefault="00932888" w:rsidP="001E11E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32097" w14:textId="1E690D08" w:rsidR="00932888" w:rsidRPr="00B11D81" w:rsidRDefault="0093288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62616" w14:textId="446F572B" w:rsidR="00932888" w:rsidRPr="00B11D81" w:rsidRDefault="0093288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FDCAE" w14:textId="0FA1C33E" w:rsidR="00932888" w:rsidRPr="00B11D81" w:rsidRDefault="00CB7733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1CC03" w14:textId="7E6FDB4B" w:rsidR="00932888" w:rsidRPr="00B11D81" w:rsidRDefault="0093288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423" w:rsidRPr="00B11D81" w14:paraId="6BFFB00C" w14:textId="77777777" w:rsidTr="00177142">
        <w:trPr>
          <w:cantSplit/>
        </w:trPr>
        <w:tc>
          <w:tcPr>
            <w:tcW w:w="4266" w:type="dxa"/>
            <w:vAlign w:val="bottom"/>
          </w:tcPr>
          <w:p w14:paraId="36669F76" w14:textId="77777777" w:rsidR="00DB1423" w:rsidRPr="00B11D81" w:rsidRDefault="00DB1423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03981" w14:textId="3F25B111" w:rsidR="00DB1423" w:rsidRPr="00B11D81" w:rsidRDefault="00932888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C6DC" w14:textId="1E264824" w:rsidR="00DB1423" w:rsidRPr="00B11D81" w:rsidRDefault="00CB7733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B93DA" w14:textId="07C2F5B9" w:rsidR="00DB1423" w:rsidRPr="00B11D81" w:rsidRDefault="00932888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3F94D" w14:textId="118D30CF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177142" w:rsidRPr="00B11D81" w14:paraId="4A030F22" w14:textId="77777777" w:rsidTr="00177142">
        <w:trPr>
          <w:cantSplit/>
        </w:trPr>
        <w:tc>
          <w:tcPr>
            <w:tcW w:w="4266" w:type="dxa"/>
            <w:vAlign w:val="bottom"/>
          </w:tcPr>
          <w:p w14:paraId="0292471A" w14:textId="77777777" w:rsidR="00177142" w:rsidRPr="00B11D81" w:rsidRDefault="00177142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E5802" w14:textId="7268669D" w:rsidR="00177142" w:rsidRPr="00B11D81" w:rsidRDefault="00177142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1AF8" w14:textId="4EB12358" w:rsidR="00177142" w:rsidRPr="00B11D81" w:rsidRDefault="00CB7733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17714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E8F8E" w14:textId="564F2D2E" w:rsidR="00177142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7714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63744" w14:textId="641A1FF0" w:rsidR="00177142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17714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DB1423" w:rsidRPr="00B11D81" w14:paraId="09123AFF" w14:textId="77777777" w:rsidTr="00F2443C">
        <w:trPr>
          <w:cantSplit/>
        </w:trPr>
        <w:tc>
          <w:tcPr>
            <w:tcW w:w="4266" w:type="dxa"/>
            <w:vAlign w:val="bottom"/>
          </w:tcPr>
          <w:p w14:paraId="4E43AA1C" w14:textId="06F8DD30" w:rsidR="00DB1423" w:rsidRPr="00B11D81" w:rsidRDefault="00DB1423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E1DC66" w14:textId="2416AF18" w:rsidR="00DB1423" w:rsidRPr="00B11D81" w:rsidRDefault="00DB1423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D101EF" w14:textId="12635510" w:rsidR="00DB1423" w:rsidRPr="00B11D81" w:rsidRDefault="00DB1423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43EF3C" w14:textId="2330D98D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13DC098" w14:textId="77777777" w:rsidR="00DB1423" w:rsidRPr="00B11D81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423" w:rsidRPr="00B11D81" w14:paraId="3507AA59" w14:textId="77777777" w:rsidTr="00F2443C">
        <w:trPr>
          <w:cantSplit/>
        </w:trPr>
        <w:tc>
          <w:tcPr>
            <w:tcW w:w="4266" w:type="dxa"/>
            <w:vAlign w:val="bottom"/>
          </w:tcPr>
          <w:p w14:paraId="21186440" w14:textId="144A3A21" w:rsidR="00DB1423" w:rsidRPr="00B11D81" w:rsidRDefault="00DB1423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A9FB3" w14:textId="243CC1D0" w:rsidR="00DB1423" w:rsidRPr="00B11D81" w:rsidRDefault="00932888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D758F" w14:textId="3EA23D41" w:rsidR="00DB1423" w:rsidRPr="00B11D81" w:rsidRDefault="00CB7733" w:rsidP="00DB142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3DF7E" w14:textId="49E3FBE3" w:rsidR="00DB1423" w:rsidRPr="00B11D81" w:rsidRDefault="00932888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1B7DF" w14:textId="44F12AC2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6B595CBC" w14:textId="77777777" w:rsidR="00B927D7" w:rsidRPr="00B11D81" w:rsidRDefault="006579DF" w:rsidP="000C7AF6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1D8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27D7" w:rsidRPr="00B11D81" w14:paraId="77066E0B" w14:textId="77777777" w:rsidTr="00B7092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477954" w14:textId="7CBD61FF" w:rsidR="00B927D7" w:rsidRPr="00B11D81" w:rsidRDefault="00CB7733" w:rsidP="00B709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B927D7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7D7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927D7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927D7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927D7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927D7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0AD086" w14:textId="780FC63B" w:rsidR="00F42450" w:rsidRPr="00B11D81" w:rsidRDefault="00F42450" w:rsidP="00F13201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CFB5660" w14:textId="3844C367" w:rsidR="008E5E7E" w:rsidRPr="00B11D81" w:rsidRDefault="00CB7733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E5E7E" w:rsidRPr="00B11D8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E7E" w:rsidRPr="00B11D8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B11D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B11D81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C980476" w14:textId="77777777" w:rsidR="008E5E7E" w:rsidRPr="00B11D81" w:rsidRDefault="008E5E7E" w:rsidP="003F5D3A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B11D81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EE4F3B" w:rsidRPr="00B11D81" w14:paraId="347B7119" w14:textId="77777777" w:rsidTr="00B130E1">
        <w:trPr>
          <w:cantSplit/>
        </w:trPr>
        <w:tc>
          <w:tcPr>
            <w:tcW w:w="4104" w:type="dxa"/>
            <w:vAlign w:val="bottom"/>
          </w:tcPr>
          <w:p w14:paraId="575FAD28" w14:textId="77777777" w:rsidR="00B47846" w:rsidRPr="00B11D81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B11D81" w:rsidRDefault="00CD5A34" w:rsidP="003F5D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B11D81" w:rsidRDefault="00CD5A34" w:rsidP="003F5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E4F3B" w:rsidRPr="00B11D81" w14:paraId="3D2E9769" w14:textId="77777777" w:rsidTr="00B130E1">
        <w:trPr>
          <w:cantSplit/>
        </w:trPr>
        <w:tc>
          <w:tcPr>
            <w:tcW w:w="4104" w:type="dxa"/>
            <w:vAlign w:val="bottom"/>
          </w:tcPr>
          <w:p w14:paraId="7EAE8C84" w14:textId="77777777" w:rsidR="003F5D3A" w:rsidRPr="00B11D81" w:rsidRDefault="003F5D3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1AC40" w14:textId="5F354AC0" w:rsidR="003F5D3A" w:rsidRPr="00B11D81" w:rsidRDefault="00CB7733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49D650" w14:textId="76216658" w:rsidR="003F5D3A" w:rsidRPr="00B11D81" w:rsidRDefault="00CB7733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F8458" w14:textId="5591F9F2" w:rsidR="003F5D3A" w:rsidRPr="00B11D81" w:rsidRDefault="00CB7733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E2A77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4F02C" w14:textId="026D4008" w:rsidR="003F5D3A" w:rsidRPr="00B11D81" w:rsidRDefault="00CB7733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E4F3B" w:rsidRPr="00B11D81" w14:paraId="6B36F061" w14:textId="77777777" w:rsidTr="00B130E1">
        <w:trPr>
          <w:cantSplit/>
        </w:trPr>
        <w:tc>
          <w:tcPr>
            <w:tcW w:w="4104" w:type="dxa"/>
            <w:vAlign w:val="bottom"/>
          </w:tcPr>
          <w:p w14:paraId="3F735F4D" w14:textId="77777777" w:rsidR="00B47846" w:rsidRPr="00B11D81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1BE3BD" w14:textId="67A81CAF" w:rsidR="00B47846" w:rsidRPr="00B11D81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0FCB089" w14:textId="2CF50734" w:rsidR="00B47846" w:rsidRPr="00B11D81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90D60AC" w14:textId="7D34786C" w:rsidR="00B47846" w:rsidRPr="00B11D81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142655A" w14:textId="5E33B192" w:rsidR="00B47846" w:rsidRPr="00B11D81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EE4F3B" w:rsidRPr="00B11D81" w14:paraId="63D58B17" w14:textId="77777777" w:rsidTr="00B130E1">
        <w:trPr>
          <w:cantSplit/>
          <w:trHeight w:val="80"/>
        </w:trPr>
        <w:tc>
          <w:tcPr>
            <w:tcW w:w="4104" w:type="dxa"/>
            <w:vAlign w:val="bottom"/>
          </w:tcPr>
          <w:p w14:paraId="35B0AC68" w14:textId="77777777" w:rsidR="00B47846" w:rsidRPr="00B11D81" w:rsidRDefault="00B47846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2D7D7" w14:textId="77777777" w:rsidR="00B47846" w:rsidRPr="00B11D81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AF2694" w14:textId="77777777" w:rsidR="00B47846" w:rsidRPr="00B11D81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67BC95" w14:textId="77777777" w:rsidR="00B47846" w:rsidRPr="00B11D81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A582E" w14:textId="77777777" w:rsidR="00B47846" w:rsidRPr="00B11D81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E4F3B" w:rsidRPr="00B11D81" w14:paraId="6842126E" w14:textId="77777777" w:rsidTr="00B130E1">
        <w:trPr>
          <w:cantSplit/>
        </w:trPr>
        <w:tc>
          <w:tcPr>
            <w:tcW w:w="4104" w:type="dxa"/>
            <w:vAlign w:val="bottom"/>
          </w:tcPr>
          <w:p w14:paraId="1245DBE8" w14:textId="50D88FCF" w:rsidR="00B47846" w:rsidRPr="00B11D81" w:rsidRDefault="00B47846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21200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93EC0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920CB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6BEBCF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B11D81" w14:paraId="0EB85D55" w14:textId="77777777" w:rsidTr="00B130E1">
        <w:trPr>
          <w:cantSplit/>
        </w:trPr>
        <w:tc>
          <w:tcPr>
            <w:tcW w:w="4104" w:type="dxa"/>
            <w:vAlign w:val="bottom"/>
          </w:tcPr>
          <w:p w14:paraId="49C9E292" w14:textId="77777777" w:rsidR="00B47846" w:rsidRPr="00B11D81" w:rsidRDefault="00B47846" w:rsidP="00CD3627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1D8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B11D8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B11D8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05E85C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AFEBC9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F55A1C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8EA0B7" w14:textId="77777777" w:rsidR="00B47846" w:rsidRPr="00B11D81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3DD793B8" w14:textId="77777777" w:rsidTr="00B130E1">
        <w:trPr>
          <w:cantSplit/>
        </w:trPr>
        <w:tc>
          <w:tcPr>
            <w:tcW w:w="4104" w:type="dxa"/>
            <w:vAlign w:val="bottom"/>
          </w:tcPr>
          <w:p w14:paraId="51E138FB" w14:textId="77777777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3CA60" w14:textId="4A431D90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87B2DE" w14:textId="7A242854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15D" w14:textId="38698C0F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00F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vAlign w:val="bottom"/>
          </w:tcPr>
          <w:p w14:paraId="57038A25" w14:textId="2BD6742F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71746" w:rsidRPr="00B11D81" w14:paraId="4BA937DD" w14:textId="77777777" w:rsidTr="00B130E1">
        <w:trPr>
          <w:cantSplit/>
        </w:trPr>
        <w:tc>
          <w:tcPr>
            <w:tcW w:w="4104" w:type="dxa"/>
            <w:vAlign w:val="bottom"/>
          </w:tcPr>
          <w:p w14:paraId="124AD15D" w14:textId="77777777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0BD1FEF3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721AA" w14:textId="09131A62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7A831C72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7C7535" w14:textId="22E688F6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746" w:rsidRPr="00B11D81" w14:paraId="75C72CC1" w14:textId="77777777" w:rsidTr="00B130E1">
        <w:trPr>
          <w:cantSplit/>
        </w:trPr>
        <w:tc>
          <w:tcPr>
            <w:tcW w:w="4104" w:type="dxa"/>
            <w:vAlign w:val="bottom"/>
          </w:tcPr>
          <w:p w14:paraId="35D0E94F" w14:textId="137B88F8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122E5765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0120FD0B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59BB5B96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00F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2CC279BD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71746" w:rsidRPr="00B11D81" w14:paraId="178A216C" w14:textId="77777777" w:rsidTr="00B130E1">
        <w:trPr>
          <w:cantSplit/>
        </w:trPr>
        <w:tc>
          <w:tcPr>
            <w:tcW w:w="4104" w:type="dxa"/>
            <w:vAlign w:val="bottom"/>
          </w:tcPr>
          <w:p w14:paraId="0664F9CE" w14:textId="77777777" w:rsidR="00C71746" w:rsidRPr="00B11D81" w:rsidRDefault="00C71746" w:rsidP="00432F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FF939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8F20C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A9764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EB9C9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116BA918" w14:textId="77777777" w:rsidTr="00B130E1">
        <w:trPr>
          <w:cantSplit/>
        </w:trPr>
        <w:tc>
          <w:tcPr>
            <w:tcW w:w="4104" w:type="dxa"/>
            <w:vAlign w:val="bottom"/>
          </w:tcPr>
          <w:p w14:paraId="2930F810" w14:textId="0D14E2C4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เงินทดรองจ่าย </w:t>
            </w:r>
            <w:r w:rsidRPr="00B11D8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CB7733" w:rsidRPr="00CB7733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t>6</w:t>
            </w:r>
            <w:r w:rsidRPr="00B11D8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)</w:t>
            </w:r>
            <w:r w:rsidRPr="00B11D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A950C2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8BFF3D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CB9C0D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2E9735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1E793A4D" w14:textId="77777777" w:rsidTr="00B130E1">
        <w:trPr>
          <w:cantSplit/>
        </w:trPr>
        <w:tc>
          <w:tcPr>
            <w:tcW w:w="4104" w:type="dxa"/>
            <w:vAlign w:val="bottom"/>
          </w:tcPr>
          <w:p w14:paraId="1BE23959" w14:textId="3F432717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B11D81">
              <w:rPr>
                <w:rFonts w:ascii="Browallia New" w:hAnsi="Browallia New" w:cs="Browallia New"/>
                <w:spacing w:val="-2"/>
                <w:sz w:val="26"/>
                <w:szCs w:val="26"/>
                <w:lang w:eastAsia="en-GB"/>
              </w:rPr>
              <w:t>(</w:t>
            </w:r>
            <w:r w:rsidRPr="00B11D8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GB"/>
              </w:rPr>
              <w:t>รวมอยู่ในลูกหนี้อื่นกิจการที่เกี่ยวข้องกัน</w:t>
            </w:r>
            <w:r w:rsidRPr="00B11D81">
              <w:rPr>
                <w:rFonts w:ascii="Browallia New" w:hAnsi="Browallia New" w:cs="Browall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EC22E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2C370D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48CD7B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FFC6C4" w14:textId="77777777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31ECB004" w14:textId="77777777" w:rsidTr="00B130E1">
        <w:trPr>
          <w:cantSplit/>
        </w:trPr>
        <w:tc>
          <w:tcPr>
            <w:tcW w:w="4104" w:type="dxa"/>
            <w:vAlign w:val="bottom"/>
          </w:tcPr>
          <w:p w14:paraId="2BBE616F" w14:textId="34FD3D21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CA169" w14:textId="67D7CAFC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91AEE" w14:textId="4452A103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AD182" w14:textId="4D4B9674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45926" w14:textId="12A64B12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4F3B" w:rsidRPr="00B11D81" w14:paraId="5562CEE8" w14:textId="77777777" w:rsidTr="00B130E1">
        <w:trPr>
          <w:cantSplit/>
        </w:trPr>
        <w:tc>
          <w:tcPr>
            <w:tcW w:w="4104" w:type="dxa"/>
            <w:vAlign w:val="bottom"/>
          </w:tcPr>
          <w:p w14:paraId="750CDC06" w14:textId="77777777" w:rsidR="0032470A" w:rsidRPr="00B11D81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32470A" w:rsidRPr="00B11D81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D0CB5A" w14:textId="77777777" w:rsidR="0032470A" w:rsidRPr="00B11D81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32470A" w:rsidRPr="00B11D81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F5167" w14:textId="77777777" w:rsidR="0032470A" w:rsidRPr="00B11D81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B11D81" w14:paraId="2C816782" w14:textId="77777777" w:rsidTr="00B130E1">
        <w:trPr>
          <w:cantSplit/>
        </w:trPr>
        <w:tc>
          <w:tcPr>
            <w:tcW w:w="4104" w:type="dxa"/>
            <w:vAlign w:val="bottom"/>
          </w:tcPr>
          <w:p w14:paraId="4AA8891A" w14:textId="0965DDD7" w:rsidR="0032470A" w:rsidRPr="00B11D81" w:rsidRDefault="0032470A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B11D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076B9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76D9A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3470FB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DF2454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B11D81" w14:paraId="6D14E9AA" w14:textId="77777777" w:rsidTr="00B130E1">
        <w:trPr>
          <w:cantSplit/>
        </w:trPr>
        <w:tc>
          <w:tcPr>
            <w:tcW w:w="4104" w:type="dxa"/>
            <w:vAlign w:val="bottom"/>
          </w:tcPr>
          <w:p w14:paraId="7B6CBA85" w14:textId="77777777" w:rsidR="0032470A" w:rsidRPr="00B11D81" w:rsidRDefault="0032470A" w:rsidP="00CD3627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C676C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84B50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4E14ED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85B245" w14:textId="77777777" w:rsidR="0032470A" w:rsidRPr="00B11D81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1CD99EB4" w14:textId="77777777" w:rsidTr="00B130E1">
        <w:trPr>
          <w:cantSplit/>
        </w:trPr>
        <w:tc>
          <w:tcPr>
            <w:tcW w:w="4104" w:type="dxa"/>
            <w:vAlign w:val="bottom"/>
          </w:tcPr>
          <w:p w14:paraId="56550E7A" w14:textId="7FD10A55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3192" w14:textId="613C1387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8F59F3" w14:textId="1309CDAA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A83B0" w14:textId="62E9ABF1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9B00F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vAlign w:val="bottom"/>
          </w:tcPr>
          <w:p w14:paraId="161ACA8F" w14:textId="0A7E4CF0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C71746" w:rsidRPr="00B11D81" w14:paraId="5CFE860E" w14:textId="77777777" w:rsidTr="00B130E1">
        <w:trPr>
          <w:cantSplit/>
        </w:trPr>
        <w:tc>
          <w:tcPr>
            <w:tcW w:w="4104" w:type="dxa"/>
            <w:vAlign w:val="bottom"/>
          </w:tcPr>
          <w:p w14:paraId="63AA0F31" w14:textId="6D22618B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58C61A60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2FE88" w14:textId="22EF355B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6632E3F6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BBCEEF" w14:textId="0ABF6E95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1746" w:rsidRPr="00B11D81" w14:paraId="7762A3D6" w14:textId="77777777" w:rsidTr="00B130E1">
        <w:trPr>
          <w:cantSplit/>
        </w:trPr>
        <w:tc>
          <w:tcPr>
            <w:tcW w:w="4104" w:type="dxa"/>
            <w:vAlign w:val="bottom"/>
          </w:tcPr>
          <w:p w14:paraId="2B69C21F" w14:textId="5B05003D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42EECA23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509103B5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02AF9ADC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B00F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7560EC82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B11D81" w14:paraId="74015F77" w14:textId="77777777" w:rsidTr="00B130E1">
        <w:trPr>
          <w:cantSplit/>
        </w:trPr>
        <w:tc>
          <w:tcPr>
            <w:tcW w:w="4104" w:type="dxa"/>
            <w:vAlign w:val="bottom"/>
          </w:tcPr>
          <w:p w14:paraId="6549A7FB" w14:textId="77777777" w:rsidR="002A2C26" w:rsidRPr="00B11D81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206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C11D9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B197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A95CA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B11D81" w14:paraId="0050B87D" w14:textId="77777777" w:rsidTr="00B130E1">
        <w:trPr>
          <w:cantSplit/>
        </w:trPr>
        <w:tc>
          <w:tcPr>
            <w:tcW w:w="4104" w:type="dxa"/>
            <w:vAlign w:val="bottom"/>
          </w:tcPr>
          <w:p w14:paraId="0D60FCBE" w14:textId="3412E2C2" w:rsidR="002A2C26" w:rsidRPr="00B11D81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CBB32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65384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2ECD71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8C1D67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06749464" w14:textId="77777777" w:rsidTr="00B130E1">
        <w:trPr>
          <w:cantSplit/>
        </w:trPr>
        <w:tc>
          <w:tcPr>
            <w:tcW w:w="4104" w:type="dxa"/>
            <w:vAlign w:val="bottom"/>
          </w:tcPr>
          <w:p w14:paraId="35A63F77" w14:textId="3CAF0E4A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8E66" w14:textId="5DCD84D1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CB48C" w14:textId="06679C69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56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B7556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425C" w14:textId="669F9A8A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9CC04" w14:textId="0308D164" w:rsidR="00C71746" w:rsidRPr="00B11D81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B11D81" w14:paraId="7FC5E959" w14:textId="77777777" w:rsidTr="00B130E1">
        <w:trPr>
          <w:cantSplit/>
        </w:trPr>
        <w:tc>
          <w:tcPr>
            <w:tcW w:w="4104" w:type="dxa"/>
            <w:vAlign w:val="bottom"/>
          </w:tcPr>
          <w:p w14:paraId="1E0B1201" w14:textId="77777777" w:rsidR="002A2C26" w:rsidRPr="00B11D81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E7141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B89A2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BB61C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63B19" w14:textId="77777777" w:rsidR="002A2C26" w:rsidRPr="00B11D81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81E" w:rsidRPr="00B11D81" w14:paraId="3F711CDA" w14:textId="77777777" w:rsidTr="00B130E1">
        <w:trPr>
          <w:cantSplit/>
        </w:trPr>
        <w:tc>
          <w:tcPr>
            <w:tcW w:w="4104" w:type="dxa"/>
            <w:vAlign w:val="bottom"/>
          </w:tcPr>
          <w:p w14:paraId="2AA9B7F6" w14:textId="2822CC97" w:rsidR="0067581E" w:rsidRPr="00B11D81" w:rsidRDefault="0067581E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3308F" w14:textId="77777777" w:rsidR="0067581E" w:rsidRPr="00B11D81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6AAFC6" w14:textId="77777777" w:rsidR="0067581E" w:rsidRPr="00B11D81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5FFE4" w14:textId="77777777" w:rsidR="0067581E" w:rsidRPr="00B11D81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96BA2C" w14:textId="77777777" w:rsidR="0067581E" w:rsidRPr="00B11D81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888" w:rsidRPr="00B11D81" w14:paraId="397E1DEA" w14:textId="77777777" w:rsidTr="00B130E1">
        <w:trPr>
          <w:cantSplit/>
        </w:trPr>
        <w:tc>
          <w:tcPr>
            <w:tcW w:w="4104" w:type="dxa"/>
            <w:vAlign w:val="bottom"/>
          </w:tcPr>
          <w:p w14:paraId="105064D0" w14:textId="5FE008ED" w:rsidR="00932888" w:rsidRPr="00B11D81" w:rsidRDefault="00932888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1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8489D" w14:textId="70BB1D17" w:rsidR="00932888" w:rsidRPr="00B11D81" w:rsidRDefault="00331120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46B30F" w14:textId="5557F6FC" w:rsidR="00932888" w:rsidRPr="00B11D81" w:rsidRDefault="00331120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02263" w14:textId="6A509096" w:rsidR="00932888" w:rsidRPr="00B11D81" w:rsidRDefault="00CB7733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bottom"/>
          </w:tcPr>
          <w:p w14:paraId="514404EF" w14:textId="2AAB16A9" w:rsidR="00932888" w:rsidRPr="00B11D81" w:rsidRDefault="00331120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746" w:rsidRPr="00B11D81" w14:paraId="583C4588" w14:textId="77777777" w:rsidTr="00B130E1">
        <w:trPr>
          <w:cantSplit/>
        </w:trPr>
        <w:tc>
          <w:tcPr>
            <w:tcW w:w="4104" w:type="dxa"/>
            <w:vAlign w:val="bottom"/>
          </w:tcPr>
          <w:p w14:paraId="716C9C20" w14:textId="7051CE77" w:rsidR="00C71746" w:rsidRPr="00B11D81" w:rsidRDefault="00F11D7F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C05" w14:textId="306D398B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8CA85" w14:textId="1919162D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E3027" w14:textId="5637C02E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EA07DC" w14:textId="77184D26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177142" w:rsidRPr="00B11D81" w14:paraId="5B105624" w14:textId="77777777" w:rsidTr="00B130E1">
        <w:trPr>
          <w:cantSplit/>
        </w:trPr>
        <w:tc>
          <w:tcPr>
            <w:tcW w:w="4104" w:type="dxa"/>
            <w:vAlign w:val="bottom"/>
          </w:tcPr>
          <w:p w14:paraId="2CA03F40" w14:textId="77777777" w:rsidR="00177142" w:rsidRPr="00B11D81" w:rsidRDefault="00177142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743FB" w14:textId="1CC5816A" w:rsidR="00177142" w:rsidRPr="00B11D81" w:rsidRDefault="00177142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7C3D6" w14:textId="1E173321" w:rsidR="00177142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17714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09F70" w14:textId="1CEED4E7" w:rsidR="00177142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7714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17C75" w14:textId="60367C9F" w:rsidR="00177142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17714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177142" w:rsidRPr="00B11D81" w14:paraId="7AA681C0" w14:textId="77777777" w:rsidTr="00177142">
        <w:trPr>
          <w:cantSplit/>
        </w:trPr>
        <w:tc>
          <w:tcPr>
            <w:tcW w:w="4104" w:type="dxa"/>
            <w:vAlign w:val="bottom"/>
          </w:tcPr>
          <w:p w14:paraId="257D5292" w14:textId="77777777" w:rsidR="00177142" w:rsidRPr="00B11D81" w:rsidRDefault="00177142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D57D3C" w14:textId="77777777" w:rsidR="00177142" w:rsidRPr="00B11D81" w:rsidRDefault="00177142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324A9A" w14:textId="77777777" w:rsidR="00177142" w:rsidRPr="00B11D81" w:rsidRDefault="00177142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4CDAF" w14:textId="77777777" w:rsidR="00177142" w:rsidRPr="00B11D81" w:rsidRDefault="00177142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33A751" w14:textId="77777777" w:rsidR="00177142" w:rsidRPr="00B11D81" w:rsidRDefault="00177142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B11D81" w14:paraId="57DF2080" w14:textId="77777777" w:rsidTr="00B130E1">
        <w:trPr>
          <w:cantSplit/>
        </w:trPr>
        <w:tc>
          <w:tcPr>
            <w:tcW w:w="4104" w:type="dxa"/>
            <w:vAlign w:val="bottom"/>
          </w:tcPr>
          <w:p w14:paraId="6207D5CD" w14:textId="262D5877" w:rsidR="002A2C26" w:rsidRPr="00B11D81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2110E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754265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DD48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B5DCAA" w14:textId="77777777" w:rsidR="002A2C26" w:rsidRPr="00B11D81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B11D81" w14:paraId="5AAC3A16" w14:textId="77777777" w:rsidTr="00B130E1">
        <w:trPr>
          <w:cantSplit/>
        </w:trPr>
        <w:tc>
          <w:tcPr>
            <w:tcW w:w="4104" w:type="dxa"/>
            <w:vAlign w:val="bottom"/>
          </w:tcPr>
          <w:p w14:paraId="61F48988" w14:textId="34A7904B" w:rsidR="00C71746" w:rsidRPr="00B11D81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D1CDD" w14:textId="69454762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95129" w14:textId="14198E8B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4393" w14:textId="21D07C28" w:rsidR="00C71746" w:rsidRPr="00B11D81" w:rsidRDefault="0093288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C224B" w14:textId="0C7B1B27" w:rsidR="00C71746" w:rsidRPr="00B11D81" w:rsidRDefault="00CB7733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C7174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5B4F1445" w14:textId="77777777" w:rsidR="002A2C26" w:rsidRPr="00B11D81" w:rsidRDefault="002A2C26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11D81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B11D81" w14:paraId="6DE0BA18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7F7CBA" w14:textId="46A358BD" w:rsidR="002A2C26" w:rsidRPr="00B11D81" w:rsidRDefault="00CB7733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133585744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A2C2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6"/>
    </w:tbl>
    <w:p w14:paraId="3C54D9E0" w14:textId="77777777" w:rsidR="00CA2595" w:rsidRPr="006221CC" w:rsidRDefault="00CA2595" w:rsidP="00CA259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E374337" w14:textId="65DD26C3" w:rsidR="008E5E7E" w:rsidRPr="00B11D81" w:rsidRDefault="00CB7733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E5E7E" w:rsidRPr="00B11D8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B773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E5E7E" w:rsidRPr="00B11D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91A4A7B" w14:textId="77777777" w:rsidR="00E63124" w:rsidRPr="006221CC" w:rsidRDefault="00E63124" w:rsidP="00761A6C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9"/>
        <w:gridCol w:w="1441"/>
      </w:tblGrid>
      <w:tr w:rsidR="00907AA3" w:rsidRPr="00B11D81" w14:paraId="59C7835C" w14:textId="77777777" w:rsidTr="00EE4F3B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B11D81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7" w:name="_Hlk110898256"/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B11D81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B11D81" w14:paraId="579B76ED" w14:textId="77777777" w:rsidTr="00EE4F3B">
        <w:trPr>
          <w:cantSplit/>
        </w:trPr>
        <w:tc>
          <w:tcPr>
            <w:tcW w:w="3493" w:type="pct"/>
            <w:vAlign w:val="bottom"/>
          </w:tcPr>
          <w:p w14:paraId="5607402E" w14:textId="77777777" w:rsidR="003F5D3A" w:rsidRPr="00B11D81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262F5599" w:rsidR="003F5D3A" w:rsidRPr="00B11D81" w:rsidRDefault="00CB7733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63C6FD8" w14:textId="1DFE6F81" w:rsidR="003F5D3A" w:rsidRPr="00B11D81" w:rsidRDefault="00CB7733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F5D3A" w:rsidRPr="00B11D81" w14:paraId="29D915D5" w14:textId="77777777" w:rsidTr="00EE4F3B">
        <w:trPr>
          <w:cantSplit/>
        </w:trPr>
        <w:tc>
          <w:tcPr>
            <w:tcW w:w="3493" w:type="pct"/>
            <w:vAlign w:val="bottom"/>
          </w:tcPr>
          <w:p w14:paraId="022E4A8D" w14:textId="77777777" w:rsidR="003F5D3A" w:rsidRPr="00B11D81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1E721503" w:rsidR="003F5D3A" w:rsidRPr="00B11D81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54" w:type="pct"/>
            <w:vAlign w:val="bottom"/>
          </w:tcPr>
          <w:p w14:paraId="161474FF" w14:textId="2EB7D650" w:rsidR="003F5D3A" w:rsidRPr="00B11D81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3F5D3A" w:rsidRPr="00B11D81" w14:paraId="540D2661" w14:textId="77777777" w:rsidTr="00EE4F3B">
        <w:trPr>
          <w:cantSplit/>
        </w:trPr>
        <w:tc>
          <w:tcPr>
            <w:tcW w:w="3493" w:type="pct"/>
            <w:vAlign w:val="bottom"/>
          </w:tcPr>
          <w:p w14:paraId="082752E4" w14:textId="77777777" w:rsidR="003F5D3A" w:rsidRPr="00B11D81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3F5D3A" w:rsidRPr="00B11D81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0C6F0E" w14:textId="77777777" w:rsidR="003F5D3A" w:rsidRPr="00B11D81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F5D3A" w:rsidRPr="00B11D81" w14:paraId="1BEA91D7" w14:textId="77777777" w:rsidTr="00EE4F3B">
        <w:trPr>
          <w:cantSplit/>
        </w:trPr>
        <w:tc>
          <w:tcPr>
            <w:tcW w:w="3493" w:type="pct"/>
            <w:vAlign w:val="bottom"/>
          </w:tcPr>
          <w:p w14:paraId="17863D38" w14:textId="5E25A407" w:rsidR="003F5D3A" w:rsidRPr="00B11D81" w:rsidRDefault="003F5D3A" w:rsidP="003F5D3A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3F5D3A" w:rsidRPr="00B11D81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3F5D3A" w:rsidRPr="00B11D81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B62" w:rsidRPr="00B11D81" w14:paraId="6F02CDA9" w14:textId="77777777" w:rsidTr="00EE4F3B">
        <w:trPr>
          <w:cantSplit/>
        </w:trPr>
        <w:tc>
          <w:tcPr>
            <w:tcW w:w="3493" w:type="pct"/>
            <w:vAlign w:val="bottom"/>
          </w:tcPr>
          <w:p w14:paraId="10E9B5CE" w14:textId="15C79B68" w:rsidR="007F3B62" w:rsidRPr="00B11D81" w:rsidRDefault="007F3B62" w:rsidP="007F3B6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06E194B2" w:rsidR="007F3B62" w:rsidRPr="00B11D81" w:rsidRDefault="00CB7733" w:rsidP="007F3B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53AC38" w14:textId="2B9186D1" w:rsidR="007F3B62" w:rsidRPr="00B11D81" w:rsidRDefault="00CB7733" w:rsidP="007F3B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F3B6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F3B6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F3B62" w:rsidRPr="00B11D81" w14:paraId="37BEC7CA" w14:textId="77777777" w:rsidTr="00EE4F3B">
        <w:trPr>
          <w:cantSplit/>
        </w:trPr>
        <w:tc>
          <w:tcPr>
            <w:tcW w:w="3493" w:type="pct"/>
            <w:vAlign w:val="bottom"/>
          </w:tcPr>
          <w:p w14:paraId="5998CD1F" w14:textId="46B3871C" w:rsidR="007F3B62" w:rsidRPr="00B11D81" w:rsidRDefault="007F3B62" w:rsidP="007F3B6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32978DB0" w:rsidR="007F3B62" w:rsidRPr="00B11D81" w:rsidRDefault="00932888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15A17FE3" w:rsidR="007F3B62" w:rsidRPr="00B11D81" w:rsidRDefault="007F3B62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F3B62" w:rsidRPr="00B11D81" w14:paraId="2BB367E1" w14:textId="77777777" w:rsidTr="00EE4F3B">
        <w:trPr>
          <w:cantSplit/>
        </w:trPr>
        <w:tc>
          <w:tcPr>
            <w:tcW w:w="3493" w:type="pct"/>
            <w:vAlign w:val="bottom"/>
          </w:tcPr>
          <w:p w14:paraId="2D036A99" w14:textId="77777777" w:rsidR="007F3B62" w:rsidRPr="00B11D81" w:rsidRDefault="007F3B62" w:rsidP="007F3B6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6F342332" w:rsidR="007F3B62" w:rsidRPr="00B11D81" w:rsidRDefault="00CB7733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37BF70D6" w:rsidR="007F3B62" w:rsidRPr="00B11D81" w:rsidRDefault="00CB7733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F3B6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3B62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27"/>
    </w:tbl>
    <w:p w14:paraId="690F0B04" w14:textId="7FFDD294" w:rsidR="00D435BC" w:rsidRPr="006221CC" w:rsidRDefault="00D435BC" w:rsidP="003123CF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4784768B" w14:textId="10C34215" w:rsidR="004D7BDA" w:rsidRPr="00B11D81" w:rsidRDefault="004D7BDA" w:rsidP="003123CF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DCAD940" w14:textId="637CF9FC" w:rsidR="004D7BDA" w:rsidRPr="006221CC" w:rsidRDefault="004D7BDA" w:rsidP="003123CF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7"/>
        <w:gridCol w:w="2881"/>
      </w:tblGrid>
      <w:tr w:rsidR="004D7BDA" w:rsidRPr="00B11D81" w14:paraId="456CEDC8" w14:textId="77777777" w:rsidTr="00906BE6">
        <w:trPr>
          <w:cantSplit/>
        </w:trPr>
        <w:tc>
          <w:tcPr>
            <w:tcW w:w="3493" w:type="pct"/>
            <w:vAlign w:val="bottom"/>
          </w:tcPr>
          <w:p w14:paraId="274E5273" w14:textId="77777777" w:rsidR="004D7BDA" w:rsidRPr="00B11D81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C64B" w14:textId="77777777" w:rsidR="004D7BDA" w:rsidRPr="00B11D81" w:rsidRDefault="004D7BDA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D7BDA" w:rsidRPr="00B11D81" w14:paraId="1A2F8835" w14:textId="77777777" w:rsidTr="004D7BDA">
        <w:trPr>
          <w:cantSplit/>
        </w:trPr>
        <w:tc>
          <w:tcPr>
            <w:tcW w:w="3493" w:type="pct"/>
            <w:vAlign w:val="bottom"/>
          </w:tcPr>
          <w:p w14:paraId="7EEAF6E2" w14:textId="77777777" w:rsidR="004D7BDA" w:rsidRPr="00B11D81" w:rsidRDefault="004D7BDA" w:rsidP="00906BE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7" w:type="pct"/>
            <w:tcBorders>
              <w:top w:val="single" w:sz="4" w:space="0" w:color="auto"/>
            </w:tcBorders>
            <w:vAlign w:val="bottom"/>
          </w:tcPr>
          <w:p w14:paraId="18268E58" w14:textId="489EB3BD" w:rsidR="004D7BDA" w:rsidRPr="00B11D81" w:rsidRDefault="004D7BDA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4D7BDA" w:rsidRPr="00B11D81" w14:paraId="59D35342" w14:textId="77777777" w:rsidTr="004D7BDA">
        <w:trPr>
          <w:cantSplit/>
        </w:trPr>
        <w:tc>
          <w:tcPr>
            <w:tcW w:w="3493" w:type="pct"/>
            <w:vAlign w:val="bottom"/>
          </w:tcPr>
          <w:p w14:paraId="6EF58ADD" w14:textId="77FA44D4" w:rsidR="004D7BDA" w:rsidRPr="00B11D81" w:rsidRDefault="004D7BDA" w:rsidP="00B130E1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24F0C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4DA9C" w14:textId="77777777" w:rsidR="004D7BDA" w:rsidRPr="00B11D81" w:rsidRDefault="004D7BDA" w:rsidP="00B130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BDA" w:rsidRPr="00B11D81" w14:paraId="66BD174B" w14:textId="77777777" w:rsidTr="004D7BDA">
        <w:trPr>
          <w:cantSplit/>
        </w:trPr>
        <w:tc>
          <w:tcPr>
            <w:tcW w:w="3493" w:type="pct"/>
            <w:vAlign w:val="bottom"/>
          </w:tcPr>
          <w:p w14:paraId="1B2DFAD9" w14:textId="3D54111B" w:rsidR="004D7BDA" w:rsidRPr="00B11D81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วันที่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00981DD5" w14:textId="2924553C" w:rsidR="004D7BDA" w:rsidRPr="00B11D81" w:rsidRDefault="00CB7733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33CC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3CC6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D7BDA" w:rsidRPr="00B11D81" w14:paraId="1EFEF746" w14:textId="77777777" w:rsidTr="004D7BDA">
        <w:trPr>
          <w:cantSplit/>
        </w:trPr>
        <w:tc>
          <w:tcPr>
            <w:tcW w:w="3493" w:type="pct"/>
            <w:vAlign w:val="bottom"/>
          </w:tcPr>
          <w:p w14:paraId="7D11186C" w14:textId="2079EC59" w:rsidR="004D7BDA" w:rsidRPr="00B11D81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0453D42A" w14:textId="0D4AAC0D" w:rsidR="004D7BDA" w:rsidRPr="00B11D81" w:rsidRDefault="00CB7733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634DE1" w:rsidRPr="00B11D81" w14:paraId="3F7D3F67" w14:textId="77777777" w:rsidTr="004D7BDA">
        <w:trPr>
          <w:cantSplit/>
        </w:trPr>
        <w:tc>
          <w:tcPr>
            <w:tcW w:w="3493" w:type="pct"/>
            <w:vAlign w:val="bottom"/>
          </w:tcPr>
          <w:p w14:paraId="39785B87" w14:textId="23AB841B" w:rsidR="00634DE1" w:rsidRPr="00B11D81" w:rsidRDefault="00634DE1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เปลี่ยนสถานะจากเงินให้กู้ยืม</w:t>
            </w:r>
            <w:r w:rsidR="009E6913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595C2827" w14:textId="77777777" w:rsidR="00634DE1" w:rsidRPr="00BB7077" w:rsidRDefault="00634DE1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DE1" w:rsidRPr="00B11D81" w14:paraId="53AC7D75" w14:textId="77777777" w:rsidTr="004D7BDA">
        <w:trPr>
          <w:cantSplit/>
        </w:trPr>
        <w:tc>
          <w:tcPr>
            <w:tcW w:w="3493" w:type="pct"/>
            <w:vAlign w:val="bottom"/>
          </w:tcPr>
          <w:p w14:paraId="2B267661" w14:textId="458E3917" w:rsidR="00634DE1" w:rsidRPr="00B11D81" w:rsidRDefault="009E6913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เป็นเงินให้กู้ยืมระยะสั้นแก่</w:t>
            </w:r>
            <w:r w:rsidR="00B2592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="0071379E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="00D031D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031D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031D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7D983815" w14:textId="18116024" w:rsidR="00634DE1" w:rsidRPr="00BB7077" w:rsidRDefault="009E6913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BDA" w:rsidRPr="00B11D81" w14:paraId="5CD76524" w14:textId="77777777" w:rsidTr="004D7BDA">
        <w:trPr>
          <w:cantSplit/>
        </w:trPr>
        <w:tc>
          <w:tcPr>
            <w:tcW w:w="3493" w:type="pct"/>
            <w:vAlign w:val="bottom"/>
          </w:tcPr>
          <w:p w14:paraId="57A90535" w14:textId="63023EA1" w:rsidR="004D7BDA" w:rsidRPr="00B11D81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6070A784" w14:textId="4CBE4AB5" w:rsidR="004D7BDA" w:rsidRPr="00B11D81" w:rsidRDefault="00932888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BDA" w:rsidRPr="00B11D81" w14:paraId="5B030D9D" w14:textId="77777777" w:rsidTr="004D7BDA">
        <w:trPr>
          <w:cantSplit/>
        </w:trPr>
        <w:tc>
          <w:tcPr>
            <w:tcW w:w="3493" w:type="pct"/>
            <w:vAlign w:val="bottom"/>
          </w:tcPr>
          <w:p w14:paraId="7C362535" w14:textId="1BBB0910" w:rsidR="004D7BDA" w:rsidRPr="00B11D81" w:rsidRDefault="004E2A77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ณ วันที่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3E3B3" w14:textId="3D50D960" w:rsidR="004D7BDA" w:rsidRPr="00B11D81" w:rsidRDefault="00CB7733" w:rsidP="00906BE6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9BEB6BB" w14:textId="77777777" w:rsidR="005F21C5" w:rsidRPr="006221CC" w:rsidRDefault="005F21C5" w:rsidP="00427E5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0B80FB7" w14:textId="384A2EA9" w:rsidR="00704C8B" w:rsidRPr="00B11D81" w:rsidRDefault="00D435BC" w:rsidP="00427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</w:t>
      </w:r>
      <w:r w:rsidR="00427E5C" w:rsidRPr="00B11D81">
        <w:rPr>
          <w:rFonts w:ascii="Browallia New" w:hAnsi="Browallia New" w:cs="Browallia New"/>
          <w:sz w:val="26"/>
          <w:szCs w:val="26"/>
          <w:cs/>
        </w:rPr>
        <w:t>คงที่</w:t>
      </w:r>
      <w:r w:rsidRPr="00B11D81">
        <w:rPr>
          <w:rFonts w:ascii="Browallia New" w:hAnsi="Browallia New" w:cs="Browallia New"/>
          <w:sz w:val="26"/>
          <w:szCs w:val="26"/>
          <w:cs/>
        </w:rPr>
        <w:t>เท่ากับ</w:t>
      </w:r>
      <w:r w:rsidR="00427E5C" w:rsidRPr="00B11D8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B7733" w:rsidRPr="00CB7733">
        <w:rPr>
          <w:rFonts w:ascii="Browallia New" w:hAnsi="Browallia New" w:cs="Browallia New"/>
          <w:sz w:val="26"/>
          <w:szCs w:val="26"/>
        </w:rPr>
        <w:t>6</w:t>
      </w:r>
      <w:r w:rsidR="00427E5C"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10</w:t>
      </w:r>
      <w:r w:rsidR="00427E5C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427E5C" w:rsidRPr="00B11D81">
        <w:rPr>
          <w:rFonts w:ascii="Browallia New" w:hAnsi="Browallia New" w:cs="Browallia New"/>
          <w:sz w:val="26"/>
          <w:szCs w:val="26"/>
          <w:cs/>
        </w:rPr>
        <w:t>ต่อปีและอัตราดอกเบี้ยเงินฝากสูงสุดของธนาคารกรุงเทพจำกัด (มหาชน) ณ วันที่กู้ยืมบวกร้อยละ</w:t>
      </w:r>
      <w:r w:rsidR="00427E5C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0</w:t>
      </w:r>
      <w:r w:rsidR="00427E5C"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25</w:t>
      </w:r>
      <w:r w:rsidR="00427E5C" w:rsidRPr="00B11D81">
        <w:rPr>
          <w:rFonts w:ascii="Browallia New" w:hAnsi="Browallia New" w:cs="Browallia New"/>
          <w:sz w:val="26"/>
          <w:szCs w:val="26"/>
          <w:cs/>
        </w:rPr>
        <w:t xml:space="preserve"> ต่อปี ร้อยละ</w:t>
      </w:r>
      <w:r w:rsidR="00427E5C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2</w:t>
      </w:r>
      <w:r w:rsidR="00427E5C"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25</w:t>
      </w:r>
      <w:r w:rsidR="00427E5C" w:rsidRPr="00B11D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BDF" w:rsidRPr="00B11D81">
        <w:rPr>
          <w:rFonts w:ascii="Browallia New" w:hAnsi="Browallia New" w:cs="Browallia New"/>
          <w:sz w:val="26"/>
          <w:szCs w:val="26"/>
          <w:cs/>
        </w:rPr>
        <w:t>ถึง ร้อยละ</w:t>
      </w:r>
      <w:r w:rsidR="009C6504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2</w:t>
      </w:r>
      <w:r w:rsidR="009C6504"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60</w:t>
      </w:r>
      <w:r w:rsidR="00FF3BDF" w:rsidRPr="00B11D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>และไม่มีดอกเบี้ย</w:t>
      </w:r>
      <w:r w:rsidR="00F43137" w:rsidRPr="00B11D81">
        <w:rPr>
          <w:rFonts w:ascii="Browallia New" w:hAnsi="Browallia New" w:cs="Browallia New"/>
          <w:sz w:val="26"/>
          <w:szCs w:val="26"/>
          <w:cs/>
        </w:rPr>
        <w:t>โดย</w:t>
      </w:r>
      <w:r w:rsidR="000A4C23" w:rsidRPr="00B11D81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4B2F31F" w14:textId="7F7DE1A3" w:rsidR="00704C8B" w:rsidRPr="006221CC" w:rsidRDefault="00704C8B" w:rsidP="00DA7229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2E3EBF3" w14:textId="4ADC96A1" w:rsidR="00A54E4A" w:rsidRPr="00B11D81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เนื่องจากเงินให้กู้ยืมมีระยะสั้น มูลค่ายุติธรรมจึงมีมูลค่าเท่ากับราคาตามบัญชี </w:t>
      </w:r>
      <w:r w:rsidR="0016516C" w:rsidRPr="00B11D81">
        <w:rPr>
          <w:rFonts w:ascii="Browallia New" w:hAnsi="Browallia New" w:cs="Browallia New"/>
          <w:sz w:val="26"/>
          <w:szCs w:val="26"/>
          <w:cs/>
        </w:rPr>
        <w:t>โดย</w:t>
      </w:r>
      <w:r w:rsidRPr="00B11D81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  <w:r w:rsidR="00A54E4A" w:rsidRPr="00B11D8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D35C98" w14:textId="77777777" w:rsidR="00F91832" w:rsidRPr="006221CC" w:rsidRDefault="00F91832" w:rsidP="00A7056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6841D2B" w14:textId="67B16AAE" w:rsidR="008E5E7E" w:rsidRPr="00B11D81" w:rsidRDefault="00CB7733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16</w:t>
      </w:r>
      <w:r w:rsidR="008E5E7E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5</w:t>
      </w:r>
      <w:r w:rsidR="008E5E7E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E5E7E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6221CC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140576FB" w14:textId="77777777" w:rsidR="008E5E7E" w:rsidRPr="00B11D81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5C3D8EFE" w:rsidR="008E5E7E" w:rsidRPr="006221CC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C6B2F" w:rsidRPr="00B11D81" w14:paraId="2C4FB081" w14:textId="77777777" w:rsidTr="008D78C4">
        <w:trPr>
          <w:cantSplit/>
        </w:trPr>
        <w:tc>
          <w:tcPr>
            <w:tcW w:w="4266" w:type="dxa"/>
            <w:vAlign w:val="bottom"/>
          </w:tcPr>
          <w:p w14:paraId="04B64215" w14:textId="77777777" w:rsidR="00CC6B2F" w:rsidRPr="00B11D81" w:rsidRDefault="00CC6B2F" w:rsidP="00CC6B2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11BF9F" w14:textId="77777777" w:rsidR="00CC6B2F" w:rsidRPr="00B11D81" w:rsidRDefault="00CC6B2F" w:rsidP="00CC6B2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F1261B" w14:textId="77777777" w:rsidR="00CC6B2F" w:rsidRPr="00B11D81" w:rsidRDefault="00CC6B2F" w:rsidP="00CC6B2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C6B2F" w:rsidRPr="00B11D81" w14:paraId="2D68ECF9" w14:textId="77777777" w:rsidTr="008D78C4">
        <w:trPr>
          <w:cantSplit/>
        </w:trPr>
        <w:tc>
          <w:tcPr>
            <w:tcW w:w="4266" w:type="dxa"/>
            <w:vAlign w:val="bottom"/>
            <w:hideMark/>
          </w:tcPr>
          <w:p w14:paraId="0832FE69" w14:textId="77777777" w:rsidR="00CC6B2F" w:rsidRPr="00B11D81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6C8CE" w14:textId="14BD6291" w:rsidR="00CC6B2F" w:rsidRPr="00B11D81" w:rsidRDefault="00CB7733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24553" w14:textId="4D7B54BE" w:rsidR="00CC6B2F" w:rsidRPr="00B11D81" w:rsidRDefault="00CB7733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0A6DBA" w14:textId="292A59FC" w:rsidR="00CC6B2F" w:rsidRPr="00B11D81" w:rsidRDefault="00CB7733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0339D" w14:textId="7CA1F30E" w:rsidR="00CC6B2F" w:rsidRPr="00B11D81" w:rsidRDefault="00CB7733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C6B2F" w:rsidRPr="00B11D81" w14:paraId="005AB7A1" w14:textId="77777777" w:rsidTr="008D78C4">
        <w:trPr>
          <w:cantSplit/>
        </w:trPr>
        <w:tc>
          <w:tcPr>
            <w:tcW w:w="4266" w:type="dxa"/>
            <w:vAlign w:val="bottom"/>
          </w:tcPr>
          <w:p w14:paraId="2D57C541" w14:textId="77777777" w:rsidR="00CC6B2F" w:rsidRPr="00B11D81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371C51" w14:textId="7E7935BF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4610C4" w14:textId="785932EE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6FDF1AB" w14:textId="1463458F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72CE505" w14:textId="50D2142C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6B2F" w:rsidRPr="00B11D81" w14:paraId="7D46D259" w14:textId="77777777" w:rsidTr="008D78C4">
        <w:trPr>
          <w:cantSplit/>
        </w:trPr>
        <w:tc>
          <w:tcPr>
            <w:tcW w:w="4266" w:type="dxa"/>
            <w:vAlign w:val="bottom"/>
          </w:tcPr>
          <w:p w14:paraId="3343418E" w14:textId="77777777" w:rsidR="00CC6B2F" w:rsidRPr="00B11D81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36A28E" w14:textId="07AA611A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EBC3" w14:textId="6059E790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8F914C" w14:textId="30E6A352" w:rsidR="00CC6B2F" w:rsidRPr="00B11D81" w:rsidRDefault="00476529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5FB4F" w14:textId="7C1CC4EC" w:rsidR="00CC6B2F" w:rsidRPr="00B11D81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6B2F" w:rsidRPr="00B11D81" w14:paraId="070E9048" w14:textId="77777777" w:rsidTr="008D78C4">
        <w:trPr>
          <w:cantSplit/>
          <w:trHeight w:val="74"/>
        </w:trPr>
        <w:tc>
          <w:tcPr>
            <w:tcW w:w="4266" w:type="dxa"/>
            <w:vAlign w:val="bottom"/>
          </w:tcPr>
          <w:p w14:paraId="21009991" w14:textId="77777777" w:rsidR="00CC6B2F" w:rsidRPr="00AC5018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0259F" w14:textId="77777777" w:rsidR="00CC6B2F" w:rsidRPr="00AC5018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0055A" w14:textId="77777777" w:rsidR="00CC6B2F" w:rsidRPr="00AC5018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A1733" w14:textId="77777777" w:rsidR="00CC6B2F" w:rsidRPr="00AC5018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E0A3" w14:textId="77777777" w:rsidR="00CC6B2F" w:rsidRPr="00AC5018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B1423" w:rsidRPr="00B11D81" w14:paraId="0D9E89A9" w14:textId="77777777" w:rsidTr="00AB29F3">
        <w:trPr>
          <w:cantSplit/>
          <w:trHeight w:val="80"/>
        </w:trPr>
        <w:tc>
          <w:tcPr>
            <w:tcW w:w="4266" w:type="dxa"/>
            <w:vAlign w:val="bottom"/>
            <w:hideMark/>
          </w:tcPr>
          <w:p w14:paraId="54C1BD12" w14:textId="77777777" w:rsidR="00DB1423" w:rsidRPr="00B11D81" w:rsidRDefault="00DB1423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7F4E1B" w14:textId="3AA7FE00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E4313B" w14:textId="7FB9E4D0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4192F4" w14:textId="593335B6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AF7168" w14:textId="2CC2BE3A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DB1423" w:rsidRPr="00B11D81" w14:paraId="6043FEA6" w14:textId="77777777" w:rsidTr="00AB29F3">
        <w:trPr>
          <w:cantSplit/>
        </w:trPr>
        <w:tc>
          <w:tcPr>
            <w:tcW w:w="4266" w:type="dxa"/>
            <w:vAlign w:val="bottom"/>
            <w:hideMark/>
          </w:tcPr>
          <w:p w14:paraId="1613DAEF" w14:textId="77777777" w:rsidR="00DB1423" w:rsidRPr="00B11D81" w:rsidRDefault="00DB1423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2C1B1" w14:textId="518053FC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17941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D65FC" w14:textId="26AFA8D4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E67B6" w14:textId="6CE4D380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D91ED" w14:textId="007974DB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DB1423" w:rsidRPr="00B11D81" w14:paraId="70C00059" w14:textId="77777777" w:rsidTr="008D78C4">
        <w:trPr>
          <w:cantSplit/>
        </w:trPr>
        <w:tc>
          <w:tcPr>
            <w:tcW w:w="4266" w:type="dxa"/>
            <w:vAlign w:val="bottom"/>
          </w:tcPr>
          <w:p w14:paraId="2B8D0012" w14:textId="77777777" w:rsidR="00DB1423" w:rsidRPr="00B11D81" w:rsidRDefault="00DB1423" w:rsidP="00DB142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87D3E" w14:textId="524FD033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D17941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910A" w14:textId="78C06D1B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DD41F" w14:textId="29B7DFDF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932888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F7888" w14:textId="6DA338F4" w:rsidR="00DB1423" w:rsidRPr="00B11D81" w:rsidRDefault="00CB773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DB1423" w:rsidRPr="00B11D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</w:tbl>
    <w:p w14:paraId="19E9AF40" w14:textId="77777777" w:rsidR="00CC6B2F" w:rsidRPr="00B11D81" w:rsidRDefault="00B130E1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B11D81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3C5DBC96" w:rsidR="00F27E3A" w:rsidRPr="00B11D81" w:rsidRDefault="00CB7733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86058063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27E3A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28"/>
    </w:tbl>
    <w:p w14:paraId="70CD827F" w14:textId="18151654" w:rsidR="004D15A7" w:rsidRPr="00B11D81" w:rsidRDefault="004D15A7" w:rsidP="006E53D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</w:p>
    <w:p w14:paraId="1D8A50E4" w14:textId="5F7D54DA" w:rsidR="0093699D" w:rsidRPr="00B11D81" w:rsidRDefault="00CB7733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93699D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93699D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B11D81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89BC1" w14:textId="55A2DBC4" w:rsidR="0093699D" w:rsidRPr="00B11D81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30</w:t>
      </w:r>
      <w:r w:rsidR="00B9489A" w:rsidRPr="00B11D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9489A" w:rsidRPr="00B11D8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306BC2"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11D8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</w:t>
      </w:r>
      <w:r w:rsidR="001E35A4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หนังสือ</w:t>
      </w:r>
      <w:r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ค้ำประกันที่ออกโดยธนาคารในนามของกลุ่มกิจการ</w:t>
      </w:r>
      <w:r w:rsidRPr="00B11D8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B11D8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452C08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z w:val="26"/>
          <w:szCs w:val="26"/>
        </w:rPr>
        <w:t>0</w:t>
      </w:r>
      <w:r w:rsidR="00331120"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25</w:t>
      </w:r>
      <w:r w:rsidR="00C66E99" w:rsidRPr="00B11D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06BC2" w:rsidRPr="00B11D8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2565</w:t>
      </w:r>
      <w:r w:rsidRPr="00B11D8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CB7733" w:rsidRPr="00CB7733">
        <w:rPr>
          <w:rFonts w:ascii="Browallia New" w:hAnsi="Browallia New" w:cs="Browallia New"/>
          <w:sz w:val="26"/>
          <w:szCs w:val="26"/>
        </w:rPr>
        <w:t>0</w:t>
      </w:r>
      <w:r w:rsidR="00A126F7" w:rsidRPr="00B11D81">
        <w:rPr>
          <w:rFonts w:ascii="Browallia New" w:hAnsi="Browallia New" w:cs="Browallia New"/>
          <w:sz w:val="26"/>
          <w:szCs w:val="26"/>
        </w:rPr>
        <w:t>.</w:t>
      </w:r>
      <w:r w:rsidR="00CB7733" w:rsidRPr="00CB7733">
        <w:rPr>
          <w:rFonts w:ascii="Browallia New" w:hAnsi="Browallia New" w:cs="Browallia New"/>
          <w:sz w:val="26"/>
          <w:szCs w:val="26"/>
        </w:rPr>
        <w:t>25</w:t>
      </w:r>
      <w:r w:rsidR="00A126F7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  <w:r w:rsidR="00B2688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B2688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โดยใช้เงินฝากธนาคารไปค้ำประกัน</w:t>
      </w:r>
    </w:p>
    <w:p w14:paraId="68287B7B" w14:textId="77777777" w:rsidR="0090695E" w:rsidRPr="00B11D81" w:rsidRDefault="0090695E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80E2DF" w14:textId="6C58468E" w:rsidR="004073BA" w:rsidRPr="00B11D81" w:rsidRDefault="00CB7733" w:rsidP="004073B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4073BA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4073BA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วงเงินกู้ยืม</w:t>
      </w:r>
    </w:p>
    <w:p w14:paraId="388C4F44" w14:textId="77777777" w:rsidR="004073BA" w:rsidRPr="00B11D81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9BDC4" w14:textId="1F113583" w:rsidR="004073BA" w:rsidRPr="00B11D81" w:rsidRDefault="00377CB4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11D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pacing w:val="-4"/>
          <w:sz w:val="26"/>
          <w:szCs w:val="26"/>
          <w:cs/>
        </w:rPr>
        <w:t>บริษัทมี</w:t>
      </w:r>
      <w:r w:rsidR="004073BA" w:rsidRPr="00B11D8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วงเงินกู้ยืมจำนวน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20</w:t>
      </w:r>
      <w:r w:rsidR="004073BA"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ค้ำประกันโดยเงินฝากออมทรัพย์ของบริษัทจำนวน </w:t>
      </w:r>
      <w:r w:rsidR="00CB7733" w:rsidRPr="00CB7733">
        <w:rPr>
          <w:rFonts w:ascii="Browallia New" w:hAnsi="Browallia New" w:cs="Browallia New"/>
          <w:spacing w:val="-4"/>
          <w:sz w:val="26"/>
          <w:szCs w:val="26"/>
        </w:rPr>
        <w:t>20</w:t>
      </w:r>
      <w:r w:rsidR="004073BA" w:rsidRPr="00B11D8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4B81EEC8" w14:textId="77777777" w:rsidR="004073BA" w:rsidRPr="00B11D81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84BD3E" w14:textId="01ECB1BD" w:rsidR="00C85AD8" w:rsidRPr="00B11D81" w:rsidRDefault="00CB7733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B11D81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F146ED" w14:textId="6843D0A5" w:rsidR="00C85AD8" w:rsidRPr="00B11D81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30</w:t>
      </w:r>
      <w:r w:rsidR="00B9489A"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="00B9489A" w:rsidRPr="00B11D81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306BC2" w:rsidRPr="00B11D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B7733" w:rsidRPr="00CB7733">
        <w:rPr>
          <w:rFonts w:ascii="Browallia New" w:hAnsi="Browallia New" w:cs="Browallia New"/>
          <w:sz w:val="26"/>
          <w:szCs w:val="26"/>
        </w:rPr>
        <w:t>31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B11D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2565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0D1ACF" w:rsidRPr="00B11D81">
        <w:rPr>
          <w:rFonts w:ascii="Browallia New" w:hAnsi="Browallia New" w:cs="Browallia New"/>
          <w:sz w:val="26"/>
          <w:szCs w:val="26"/>
        </w:rPr>
        <w:br/>
      </w:r>
      <w:r w:rsidRPr="00B11D81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B11D81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1B14FB" w14:textId="77777777" w:rsidR="00C85AD8" w:rsidRPr="00B11D81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B11D81">
        <w:rPr>
          <w:rFonts w:ascii="Browallia New" w:hAnsi="Browallia New" w:cs="Browallia New"/>
          <w:sz w:val="26"/>
          <w:szCs w:val="26"/>
          <w:cs/>
        </w:rPr>
        <w:tab/>
      </w:r>
      <w:r w:rsidR="00C85AD8" w:rsidRPr="00B11D81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B11D81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309112" w14:textId="162DD701" w:rsidR="00C85AD8" w:rsidRPr="00B11D81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B11D81">
        <w:rPr>
          <w:rFonts w:ascii="Browallia New" w:hAnsi="Browallia New" w:cs="Browallia New"/>
          <w:sz w:val="26"/>
          <w:szCs w:val="26"/>
        </w:rPr>
        <w:tab/>
      </w:r>
      <w:r w:rsidR="00C85AD8" w:rsidRPr="00B11D81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779E0E03" w14:textId="31B71110" w:rsidR="002A2C26" w:rsidRPr="00B11D81" w:rsidRDefault="002A2C26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AB5B292" w14:textId="62E7FA4A" w:rsidR="00C85AD8" w:rsidRPr="00B11D81" w:rsidRDefault="00CB7733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4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ภาระผูกพันที่เป็นข้อผูก</w:t>
      </w:r>
      <w:r w:rsidR="006D5BB7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พัน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ตามสัญญาเช่าดำเนินงาน 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C85AD8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B11D81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32C28" w14:textId="40A54537" w:rsidR="002F43B6" w:rsidRPr="00B11D81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30</w:t>
      </w:r>
      <w:r w:rsidR="00B9489A" w:rsidRPr="00B11D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9489A" w:rsidRPr="00B11D8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306BC2" w:rsidRPr="00B11D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B11D81" w:rsidRDefault="00376E3B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644E1" w14:textId="77777777" w:rsidR="00C85AD8" w:rsidRPr="00B11D81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B11D81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85AD8" w:rsidRPr="00B11D81" w14:paraId="3CD2B8FA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1C82C9F9" w14:textId="77777777" w:rsidR="00C85AD8" w:rsidRPr="00B11D81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B11D81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B11D81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80273" w:rsidRPr="00B11D81" w14:paraId="1719C2C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7B0F2057" w14:textId="77777777" w:rsidR="00380273" w:rsidRPr="00B11D81" w:rsidRDefault="00380273" w:rsidP="0038027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89B6D" w14:textId="7A76B1ED" w:rsidR="00380273" w:rsidRPr="00B11D81" w:rsidRDefault="00CB773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F54C6" w14:textId="04653D36" w:rsidR="00380273" w:rsidRPr="00B11D81" w:rsidRDefault="00CB773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80273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42844" w14:textId="3CAAA9DD" w:rsidR="00380273" w:rsidRPr="00B11D81" w:rsidRDefault="00CB773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987C2" w14:textId="06A8B72B" w:rsidR="00380273" w:rsidRPr="00B11D81" w:rsidRDefault="00CB773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80273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80273" w:rsidRPr="00B11D81" w14:paraId="3F5BCDEC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5252AAC1" w14:textId="77777777" w:rsidR="00380273" w:rsidRPr="00B11D81" w:rsidRDefault="00380273" w:rsidP="0038027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6D9E9E" w14:textId="09A17C34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06AF628" w14:textId="49380294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2721F72" w14:textId="25E9B8DE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F2D13C2" w14:textId="6780DDB4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380273" w:rsidRPr="00B11D81" w14:paraId="2EBB7009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FF7A569" w14:textId="77777777" w:rsidR="00380273" w:rsidRPr="00B11D81" w:rsidRDefault="00380273" w:rsidP="0038027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17C59" w14:textId="77777777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1595" w14:textId="77777777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4D843" w14:textId="46405DDC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941BB" w14:textId="573DC590" w:rsidR="00380273" w:rsidRPr="00B11D81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80273" w:rsidRPr="00B11D81" w14:paraId="70997D52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67C5DF96" w14:textId="77777777" w:rsidR="00380273" w:rsidRPr="00B11D81" w:rsidRDefault="00380273" w:rsidP="0038027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380273" w:rsidRPr="00B11D81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380273" w:rsidRPr="00B11D81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380273" w:rsidRPr="00B11D81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380273" w:rsidRPr="00B11D81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B62" w:rsidRPr="00B11D81" w14:paraId="62C9FB39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4B69AEB8" w14:textId="476C2DC4" w:rsidR="007F3B62" w:rsidRPr="00B11D81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0B378" w14:textId="68DA7BB9" w:rsidR="007F3B62" w:rsidRPr="00B11D81" w:rsidRDefault="00CB7733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951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D1C848" w14:textId="65FA20E1" w:rsidR="007F3B62" w:rsidRPr="00B11D81" w:rsidRDefault="00CB7733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7F3B62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7F3B62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D22C8" w14:textId="1D6C52FB" w:rsidR="007F3B62" w:rsidRPr="00B11D81" w:rsidRDefault="00377CB4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C4E6F" w14:textId="591C8EBD" w:rsidR="007F3B62" w:rsidRPr="00B11D81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F3B62" w:rsidRPr="00B11D81" w14:paraId="3B86E661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79B7A021" w14:textId="64577490" w:rsidR="007F3B62" w:rsidRPr="00B11D81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0340B419" w:rsidR="007F3B62" w:rsidRPr="00B11D81" w:rsidRDefault="00CB7733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420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379CDB9A" w:rsidR="007F3B62" w:rsidRPr="00B11D81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5FB8309D" w:rsidR="007F3B62" w:rsidRPr="00B11D81" w:rsidRDefault="00377CB4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28DE20F6" w:rsidR="007F3B62" w:rsidRPr="00B11D81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F3B62" w:rsidRPr="00B11D81" w14:paraId="2DD654ED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4140D97A" w14:textId="77777777" w:rsidR="007F3B62" w:rsidRPr="00B11D81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03F4FA22" w:rsidR="007F3B62" w:rsidRPr="00B11D81" w:rsidRDefault="00CB7733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6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371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13D7B25F" w:rsidR="007F3B62" w:rsidRPr="00B11D81" w:rsidRDefault="00CB7733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7F3B62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7F3B62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382DD12D" w:rsidR="007F3B62" w:rsidRPr="00B11D81" w:rsidRDefault="00377CB4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5F444AB1" w:rsidR="007F3B62" w:rsidRPr="00B11D81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501ABD9C" w14:textId="0047096B" w:rsidR="00A126F7" w:rsidRPr="00B11D81" w:rsidRDefault="00B130E1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B11D81" w14:paraId="31E0C247" w14:textId="77777777" w:rsidTr="00A23D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12B0" w14:textId="3CF49CAE" w:rsidR="00B130E1" w:rsidRPr="00B11D81" w:rsidRDefault="00CB7733" w:rsidP="00A23D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130E1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130E1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  <w:r w:rsidR="00B130E1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130E1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130E1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130E1" w:rsidRPr="00B11D8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B757FC3" w14:textId="77777777" w:rsidR="00B130E1" w:rsidRPr="00B11D81" w:rsidRDefault="00B130E1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594A9E4F" w14:textId="17956E25" w:rsidR="00A126F7" w:rsidRPr="00B11D81" w:rsidRDefault="00CB7733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A126F7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CB7733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5</w:t>
      </w:r>
      <w:r w:rsidR="00A126F7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ภาระผูกพันที่เป็นข้อผูก</w:t>
      </w:r>
      <w:r w:rsidR="006D5BB7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พัน</w:t>
      </w:r>
      <w:r w:rsidR="00A126F7" w:rsidRPr="00B11D81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ตามสัญญาซื้อคาร์บอนเครดิต</w:t>
      </w:r>
    </w:p>
    <w:p w14:paraId="1EA8109F" w14:textId="77777777" w:rsidR="00A126F7" w:rsidRPr="00B11D81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26806" w14:textId="529A038B" w:rsidR="00A126F7" w:rsidRPr="00B11D81" w:rsidRDefault="00A126F7" w:rsidP="00A126F7">
      <w:pPr>
        <w:ind w:left="540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B7733" w:rsidRPr="00CB7733">
        <w:rPr>
          <w:rFonts w:ascii="Browallia New" w:hAnsi="Browallia New" w:cs="Browallia New"/>
          <w:spacing w:val="-6"/>
          <w:sz w:val="26"/>
          <w:szCs w:val="26"/>
        </w:rPr>
        <w:t>30</w:t>
      </w:r>
      <w:r w:rsidR="00B9489A" w:rsidRPr="00B11D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9489A" w:rsidRPr="00B11D8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Pr="00B11D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z w:val="26"/>
          <w:szCs w:val="26"/>
        </w:rPr>
        <w:t>2566</w:t>
      </w:r>
      <w:r w:rsidRPr="00B11D81">
        <w:rPr>
          <w:rFonts w:ascii="Browallia New" w:hAnsi="Browallia New" w:cs="Browallia New"/>
          <w:sz w:val="26"/>
          <w:szCs w:val="26"/>
        </w:rPr>
        <w:t xml:space="preserve"> </w:t>
      </w:r>
      <w:r w:rsidRPr="00B11D81">
        <w:rPr>
          <w:rFonts w:ascii="Browallia New" w:hAnsi="Browallia New" w:cs="Browallia New"/>
          <w:sz w:val="26"/>
          <w:szCs w:val="26"/>
          <w:cs/>
        </w:rPr>
        <w:t>กลุ่มกิจการมีสัญญาซื้อคาร์บอนเครดิต</w:t>
      </w:r>
    </w:p>
    <w:p w14:paraId="7BAD73DC" w14:textId="77777777" w:rsidR="00A126F7" w:rsidRPr="00B11D81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42BC47" w14:textId="1936973E" w:rsidR="00A126F7" w:rsidRPr="00B11D81" w:rsidRDefault="00A126F7" w:rsidP="00A126F7">
      <w:pPr>
        <w:ind w:left="540"/>
        <w:rPr>
          <w:rFonts w:ascii="Browallia New" w:hAnsi="Browallia New" w:cs="Browallia New"/>
          <w:sz w:val="26"/>
          <w:szCs w:val="26"/>
        </w:rPr>
      </w:pPr>
      <w:r w:rsidRPr="00B11D81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AE1865" w:rsidRPr="00B11D81">
        <w:rPr>
          <w:rFonts w:ascii="Browallia New" w:hAnsi="Browallia New" w:cs="Browallia New"/>
          <w:sz w:val="26"/>
          <w:szCs w:val="26"/>
          <w:cs/>
        </w:rPr>
        <w:t>ซื้อ</w:t>
      </w:r>
      <w:r w:rsidRPr="00B11D81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 มีดังนี้</w:t>
      </w:r>
    </w:p>
    <w:p w14:paraId="433DC549" w14:textId="77777777" w:rsidR="00A126F7" w:rsidRPr="00B11D81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126F7" w:rsidRPr="00B11D81" w14:paraId="16B54E8F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3C66506" w14:textId="77777777" w:rsidR="00A126F7" w:rsidRPr="00B11D81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969" w14:textId="77777777" w:rsidR="00A126F7" w:rsidRPr="00B11D81" w:rsidRDefault="00A126F7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49000" w14:textId="77777777" w:rsidR="00A126F7" w:rsidRPr="00B11D81" w:rsidRDefault="00A126F7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126F7" w:rsidRPr="00B11D81" w14:paraId="0453DCD6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44936F7C" w14:textId="77777777" w:rsidR="00A126F7" w:rsidRPr="00B11D81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28AFFA" w14:textId="71C3FBF0" w:rsidR="00A126F7" w:rsidRPr="00B11D81" w:rsidRDefault="00CB7733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3F20C" w14:textId="0731F977" w:rsidR="00A126F7" w:rsidRPr="00B11D81" w:rsidRDefault="00CB7733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6F7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9833D" w14:textId="4F4FFCA0" w:rsidR="00A126F7" w:rsidRPr="00B11D81" w:rsidRDefault="00CB7733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9489A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C7C93" w14:textId="44AC44B0" w:rsidR="00A126F7" w:rsidRPr="00B11D81" w:rsidRDefault="00CB7733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6F7"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A126F7" w:rsidRPr="00B11D81" w14:paraId="273D317A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204BB185" w14:textId="77777777" w:rsidR="00A126F7" w:rsidRPr="00B11D81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E60280" w14:textId="4F7A8016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CFAB168" w14:textId="2D5EEC3E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874B281" w14:textId="536B8FE3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FF0E2E5" w14:textId="0A7DDEFA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CB7733" w:rsidRPr="00CB773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A126F7" w:rsidRPr="00B11D81" w14:paraId="09E55DC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719FD754" w14:textId="77777777" w:rsidR="00A126F7" w:rsidRPr="00B11D81" w:rsidRDefault="00A126F7" w:rsidP="00906BE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4B2B2" w14:textId="77777777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80FD5" w14:textId="77777777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44EEB" w14:textId="77777777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486D4" w14:textId="77777777" w:rsidR="00A126F7" w:rsidRPr="00B11D81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A126F7" w:rsidRPr="00B11D81" w14:paraId="0BC21C8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F4BE201" w14:textId="77777777" w:rsidR="00A126F7" w:rsidRPr="00B11D81" w:rsidRDefault="00A126F7" w:rsidP="00906BE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A0F1D" w14:textId="77777777" w:rsidR="00A126F7" w:rsidRPr="00B11D81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2A1B4" w14:textId="77777777" w:rsidR="00A126F7" w:rsidRPr="00B11D81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4BE2" w14:textId="77777777" w:rsidR="00A126F7" w:rsidRPr="00B11D81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6009C" w14:textId="77777777" w:rsidR="00A126F7" w:rsidRPr="00B11D81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26F7" w:rsidRPr="00B11D81" w14:paraId="1AF7F142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0CDB8FE" w14:textId="5C793F3C" w:rsidR="00A126F7" w:rsidRPr="00B11D81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EC076" w14:textId="13CA35A1" w:rsidR="00A126F7" w:rsidRPr="00B11D81" w:rsidRDefault="00CB7733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63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097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715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A670E" w14:textId="16AA8855" w:rsidR="00A126F7" w:rsidRPr="00B11D81" w:rsidRDefault="00CB7733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65</w:t>
            </w:r>
            <w:r w:rsidR="00A126F7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278</w:t>
            </w:r>
            <w:r w:rsidR="00A126F7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00450C" w14:textId="50BE7287" w:rsidR="00A126F7" w:rsidRPr="00B11D81" w:rsidRDefault="00377CB4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5C9B5" w14:textId="77777777" w:rsidR="00A126F7" w:rsidRPr="00B11D81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A126F7" w:rsidRPr="00B11D81" w14:paraId="1D70C999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4EF35E9" w14:textId="354EA0B2" w:rsidR="00A126F7" w:rsidRPr="00B11D81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B7733" w:rsidRPr="00CB77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11D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1D8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409AE" w14:textId="3B9C1EE0" w:rsidR="00A126F7" w:rsidRPr="00B11D81" w:rsidRDefault="00CB7733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189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293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4307A" w14:textId="2657768B" w:rsidR="00A126F7" w:rsidRPr="00B11D81" w:rsidRDefault="00CB7733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195</w:t>
            </w:r>
            <w:r w:rsidR="00A126F7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835</w:t>
            </w:r>
            <w:r w:rsidR="00A126F7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4911D" w14:textId="353C9450" w:rsidR="00A126F7" w:rsidRPr="00B11D81" w:rsidRDefault="00377CB4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FC261" w14:textId="77777777" w:rsidR="00A126F7" w:rsidRPr="00B11D81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A126F7" w:rsidRPr="00B11D81" w14:paraId="09C9B70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0AF2BB91" w14:textId="77777777" w:rsidR="00A126F7" w:rsidRPr="00B11D81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5A02" w14:textId="297E38C0" w:rsidR="00A126F7" w:rsidRPr="00B11D81" w:rsidRDefault="00CB7733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252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390</w:t>
            </w:r>
            <w:r w:rsidR="002E7DE9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3B845" w14:textId="6AA8CADB" w:rsidR="00A126F7" w:rsidRPr="00B11D81" w:rsidRDefault="00CB7733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261</w:t>
            </w:r>
            <w:r w:rsidR="00A126F7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113</w:t>
            </w:r>
            <w:r w:rsidR="00A126F7"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CB7733">
              <w:rPr>
                <w:rFonts w:ascii="Browallia New" w:hAnsi="Browallia New" w:cs="Browallia New"/>
                <w:kern w:val="36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11C16" w14:textId="701290C9" w:rsidR="00A126F7" w:rsidRPr="00B11D81" w:rsidRDefault="00377CB4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F5CD8" w14:textId="77777777" w:rsidR="00A126F7" w:rsidRPr="00B11D81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11D81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30107F5A" w14:textId="4474F4C8" w:rsidR="00A126F7" w:rsidRPr="00B11D81" w:rsidRDefault="00A126F7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CD1" w:rsidRPr="00B11D81" w14:paraId="7928544C" w14:textId="77777777" w:rsidTr="00F6095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E39719" w14:textId="5DECA3ED" w:rsidR="00763CD1" w:rsidRPr="00B11D81" w:rsidRDefault="00CB7733" w:rsidP="00F60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9" w:name="_Hlk134214299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63CD1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3CD1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  <w:bookmarkEnd w:id="29"/>
    </w:tbl>
    <w:p w14:paraId="2448FBF0" w14:textId="65E559C8" w:rsidR="00763CD1" w:rsidRPr="00B11D81" w:rsidRDefault="00763CD1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C2D25" w14:textId="77777777" w:rsidR="00787526" w:rsidRPr="008D101C" w:rsidRDefault="00787526" w:rsidP="007875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01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z w:val="26"/>
          <w:szCs w:val="26"/>
        </w:rPr>
        <w:t>9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590CC4">
        <w:rPr>
          <w:rFonts w:ascii="Browallia New" w:hAnsi="Browallia New" w:cs="Browallia New"/>
          <w:sz w:val="26"/>
          <w:szCs w:val="26"/>
        </w:rPr>
        <w:t>2566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</w:rPr>
        <w:t>/</w:t>
      </w:r>
      <w:r w:rsidRPr="00590CC4">
        <w:rPr>
          <w:rFonts w:ascii="Browallia New" w:hAnsi="Browallia New" w:cs="Browallia New"/>
          <w:sz w:val="26"/>
          <w:szCs w:val="26"/>
        </w:rPr>
        <w:t>2566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</w:t>
      </w:r>
    </w:p>
    <w:p w14:paraId="6D2CA3AE" w14:textId="77777777" w:rsidR="00787526" w:rsidRPr="008D101C" w:rsidRDefault="00787526" w:rsidP="007875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902FBD" w14:textId="77777777" w:rsidR="00787526" w:rsidRPr="008D101C" w:rsidRDefault="00787526" w:rsidP="00787526">
      <w:pPr>
        <w:numPr>
          <w:ilvl w:val="0"/>
          <w:numId w:val="39"/>
        </w:num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8D101C">
        <w:rPr>
          <w:rFonts w:ascii="Browallia New" w:hAnsi="Browallia New" w:cs="Browallia New"/>
          <w:sz w:val="26"/>
          <w:szCs w:val="26"/>
          <w:cs/>
        </w:rPr>
        <w:t xml:space="preserve">การลดทุนทุนจดทะเบียนของบริษัท วอลล์สตรีท อิงลิช (ประเทศไทย) จำกัดเต็มจำนวน จำนวน </w:t>
      </w:r>
      <w:r w:rsidRPr="00590CC4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/>
          <w:sz w:val="26"/>
          <w:szCs w:val="26"/>
        </w:rPr>
        <w:t>,</w:t>
      </w:r>
      <w:r w:rsidRPr="00590CC4">
        <w:rPr>
          <w:rFonts w:ascii="Browallia New" w:hAnsi="Browallia New" w:cs="Browallia New"/>
          <w:sz w:val="26"/>
          <w:szCs w:val="26"/>
        </w:rPr>
        <w:t>266</w:t>
      </w:r>
      <w:r>
        <w:rPr>
          <w:rFonts w:ascii="Browallia New" w:hAnsi="Browallia New" w:cs="Browallia New"/>
          <w:sz w:val="26"/>
          <w:szCs w:val="26"/>
        </w:rPr>
        <w:t>,</w:t>
      </w:r>
      <w:r w:rsidRPr="00590CC4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บาท โดยการตัดหุ้นบุริมสิทธิจำนวน </w:t>
      </w:r>
      <w:r w:rsidRPr="00590CC4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Pr="00590CC4">
        <w:rPr>
          <w:rFonts w:ascii="Browallia New" w:hAnsi="Browallia New" w:cs="Browallia New"/>
          <w:sz w:val="26"/>
          <w:szCs w:val="26"/>
        </w:rPr>
        <w:t>026</w:t>
      </w:r>
      <w:r>
        <w:rPr>
          <w:rFonts w:ascii="Browallia New" w:hAnsi="Browallia New" w:cs="Browallia New"/>
          <w:sz w:val="26"/>
          <w:szCs w:val="26"/>
        </w:rPr>
        <w:t>,</w:t>
      </w:r>
      <w:r w:rsidRPr="00590CC4">
        <w:rPr>
          <w:rFonts w:ascii="Browallia New" w:hAnsi="Browallia New" w:cs="Browallia New"/>
          <w:sz w:val="26"/>
          <w:szCs w:val="26"/>
        </w:rPr>
        <w:t>000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Pr="00590CC4">
        <w:rPr>
          <w:rFonts w:ascii="Browallia New" w:hAnsi="Browallia New" w:cs="Browallia New"/>
          <w:sz w:val="26"/>
          <w:szCs w:val="26"/>
        </w:rPr>
        <w:t>10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0A84444C" w14:textId="77777777" w:rsidR="00787526" w:rsidRDefault="00787526" w:rsidP="007875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3CDAE6" w14:textId="77777777" w:rsidR="00787526" w:rsidRDefault="00787526" w:rsidP="00787526">
      <w:pPr>
        <w:numPr>
          <w:ilvl w:val="0"/>
          <w:numId w:val="39"/>
        </w:num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8D101C">
        <w:rPr>
          <w:rFonts w:ascii="Browallia New" w:hAnsi="Browallia New" w:cs="Browallia New"/>
          <w:sz w:val="26"/>
          <w:szCs w:val="26"/>
          <w:cs/>
        </w:rPr>
        <w:t>การเพิ่มทุนจดทะเบียนของบริษัท เวฟ เอ็ดดูเคชั่น กรุ๊ป จำกัด จำนวน</w:t>
      </w:r>
      <w:r>
        <w:rPr>
          <w:rFonts w:ascii="Browallia New" w:hAnsi="Browallia New" w:cs="Browallia New"/>
          <w:sz w:val="26"/>
          <w:szCs w:val="26"/>
        </w:rPr>
        <w:t xml:space="preserve"> 233,000,000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Pr="00590CC4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Pr="00590CC4">
        <w:rPr>
          <w:rFonts w:ascii="Browallia New" w:hAnsi="Browallia New" w:cs="Browallia New"/>
          <w:sz w:val="26"/>
          <w:szCs w:val="26"/>
        </w:rPr>
        <w:t>000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เป็นทุนจดทะเบียนใหม่จำนวน</w:t>
      </w:r>
      <w:r>
        <w:rPr>
          <w:rFonts w:ascii="Browallia New" w:hAnsi="Browallia New" w:cs="Browallia New"/>
          <w:sz w:val="26"/>
          <w:szCs w:val="26"/>
        </w:rPr>
        <w:t xml:space="preserve"> 234,000,000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โดยการออกหุ้นสามัญเพิ่มทุนใหม่จำนวน</w:t>
      </w:r>
      <w:r>
        <w:rPr>
          <w:rFonts w:ascii="Browallia New" w:hAnsi="Browallia New" w:cs="Browallia New"/>
          <w:sz w:val="26"/>
          <w:szCs w:val="26"/>
        </w:rPr>
        <w:t xml:space="preserve"> 23,300,000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z w:val="26"/>
          <w:szCs w:val="26"/>
        </w:rPr>
        <w:t>10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2CA66161" w14:textId="77777777" w:rsidR="00787526" w:rsidRPr="008D101C" w:rsidRDefault="00787526" w:rsidP="007875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F28615" w14:textId="77777777" w:rsidR="00787526" w:rsidRPr="008D101C" w:rsidRDefault="00787526" w:rsidP="00787526">
      <w:pPr>
        <w:numPr>
          <w:ilvl w:val="0"/>
          <w:numId w:val="39"/>
        </w:num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8D101C">
        <w:rPr>
          <w:rFonts w:ascii="Browallia New" w:hAnsi="Browallia New" w:cs="Browallia New"/>
          <w:sz w:val="26"/>
          <w:szCs w:val="26"/>
          <w:cs/>
        </w:rPr>
        <w:t>การเพิ่มทุนจดทะเบียนของบริษัท วอลล์สตรีท อิงลิช (ประเทศไทย) จำกัด จำนวน</w:t>
      </w:r>
      <w:r>
        <w:rPr>
          <w:rFonts w:ascii="Browallia New" w:hAnsi="Browallia New" w:cs="Browallia New"/>
          <w:sz w:val="26"/>
          <w:szCs w:val="26"/>
        </w:rPr>
        <w:t xml:space="preserve"> 243,266,000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590CC4">
        <w:rPr>
          <w:rFonts w:ascii="Browallia New" w:hAnsi="Browallia New" w:cs="Browallia New"/>
          <w:spacing w:val="-4"/>
          <w:sz w:val="26"/>
          <w:szCs w:val="26"/>
        </w:rPr>
        <w:t xml:space="preserve"> 6,300,000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เป็นทุนจดทะเบียนใหม่จำนวน </w:t>
      </w:r>
      <w:r>
        <w:rPr>
          <w:rFonts w:ascii="Browallia New" w:hAnsi="Browallia New" w:cs="Browallia New"/>
          <w:spacing w:val="-4"/>
          <w:sz w:val="26"/>
          <w:szCs w:val="26"/>
        </w:rPr>
        <w:t>249</w:t>
      </w:r>
      <w:r w:rsidRPr="00590CC4">
        <w:rPr>
          <w:rFonts w:ascii="Browallia New" w:hAnsi="Browallia New" w:cs="Browallia New"/>
          <w:spacing w:val="-4"/>
          <w:sz w:val="26"/>
          <w:szCs w:val="26"/>
        </w:rPr>
        <w:t>,</w:t>
      </w:r>
      <w:r>
        <w:rPr>
          <w:rFonts w:ascii="Browallia New" w:hAnsi="Browallia New" w:cs="Browallia New"/>
          <w:spacing w:val="-4"/>
          <w:sz w:val="26"/>
          <w:szCs w:val="26"/>
        </w:rPr>
        <w:t>566</w:t>
      </w:r>
      <w:r w:rsidRPr="00590CC4">
        <w:rPr>
          <w:rFonts w:ascii="Browallia New" w:hAnsi="Browallia New" w:cs="Browallia New"/>
          <w:spacing w:val="-4"/>
          <w:sz w:val="26"/>
          <w:szCs w:val="26"/>
        </w:rPr>
        <w:t>,</w:t>
      </w:r>
      <w:r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โดยการออกหุ้นสามัญเพิ่มทุนใหม่จำนวน </w:t>
      </w:r>
      <w:r>
        <w:rPr>
          <w:rFonts w:ascii="Browallia New" w:hAnsi="Browallia New" w:cs="Browallia New"/>
          <w:spacing w:val="-4"/>
          <w:sz w:val="26"/>
          <w:szCs w:val="26"/>
        </w:rPr>
        <w:t>24,326,600</w:t>
      </w:r>
      <w:r w:rsidRPr="00590C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pacing w:val="-4"/>
          <w:sz w:val="26"/>
          <w:szCs w:val="26"/>
          <w:cs/>
        </w:rPr>
        <w:t>หุ้</w:t>
      </w:r>
      <w:r w:rsidRPr="008D101C">
        <w:rPr>
          <w:rFonts w:ascii="Browallia New" w:hAnsi="Browallia New" w:cs="Browallia New"/>
          <w:sz w:val="26"/>
          <w:szCs w:val="26"/>
          <w:cs/>
        </w:rPr>
        <w:t>น มูลค่าที่ตราไว้หุ้นละ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0CC4">
        <w:rPr>
          <w:rFonts w:ascii="Browallia New" w:hAnsi="Browallia New" w:cs="Browallia New"/>
          <w:sz w:val="26"/>
          <w:szCs w:val="26"/>
        </w:rPr>
        <w:t>10</w:t>
      </w:r>
      <w:r w:rsidRPr="008D101C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0784949D" w14:textId="77777777" w:rsidR="005F7F38" w:rsidRPr="00B11D81" w:rsidRDefault="005F7F38" w:rsidP="005F7F3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B11D81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2689BAAF" w:rsidR="00475828" w:rsidRPr="00B11D81" w:rsidRDefault="00CB7733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0" w:name="_Hlk102574102"/>
            <w:r w:rsidRPr="00CB77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75828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B11D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30"/>
    </w:tbl>
    <w:p w14:paraId="61914AFB" w14:textId="77777777" w:rsidR="00475828" w:rsidRPr="00B11D81" w:rsidRDefault="00475828" w:rsidP="008D4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673ED" w14:textId="35F291FE" w:rsidR="00990F1B" w:rsidRDefault="00475828" w:rsidP="00976EF7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B11D81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60462D" w:rsidRPr="00B11D8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CB7733" w:rsidRPr="00CB7733">
        <w:rPr>
          <w:rFonts w:ascii="Browallia New" w:hAnsi="Browallia New" w:cs="Browallia New"/>
          <w:spacing w:val="-5"/>
          <w:sz w:val="26"/>
          <w:szCs w:val="26"/>
        </w:rPr>
        <w:t>9</w:t>
      </w:r>
      <w:r w:rsidR="00C22544" w:rsidRPr="00B11D8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C22544" w:rsidRPr="00B11D81">
        <w:rPr>
          <w:rFonts w:ascii="Browallia New" w:hAnsi="Browallia New" w:cs="Browallia New"/>
          <w:spacing w:val="-5"/>
          <w:sz w:val="26"/>
          <w:szCs w:val="26"/>
          <w:cs/>
        </w:rPr>
        <w:t>สิงหาคม</w:t>
      </w:r>
      <w:r w:rsidRPr="00B11D81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306BC2" w:rsidRPr="00B11D81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CB7733" w:rsidRPr="00CB7733">
        <w:rPr>
          <w:rFonts w:ascii="Browallia New" w:hAnsi="Browallia New" w:cs="Browallia New"/>
          <w:spacing w:val="-5"/>
          <w:sz w:val="26"/>
          <w:szCs w:val="26"/>
        </w:rPr>
        <w:t>2566</w:t>
      </w:r>
    </w:p>
    <w:p w14:paraId="1FE4D775" w14:textId="77777777" w:rsidR="00590CC4" w:rsidRPr="00B11D81" w:rsidRDefault="00590CC4" w:rsidP="00976EF7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sectPr w:rsidR="00590CC4" w:rsidRPr="00B11D81" w:rsidSect="0081744F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F4A67" w14:textId="77777777" w:rsidR="007819D3" w:rsidRDefault="007819D3">
      <w:r>
        <w:separator/>
      </w:r>
    </w:p>
  </w:endnote>
  <w:endnote w:type="continuationSeparator" w:id="0">
    <w:p w14:paraId="0DFE22C4" w14:textId="77777777" w:rsidR="007819D3" w:rsidRDefault="0078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934E" w14:textId="321EA198" w:rsidR="00D2404D" w:rsidRPr="009F7F30" w:rsidRDefault="00D2404D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6B26F7" w:rsidRPr="006B26F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77EA" w14:textId="77777777" w:rsidR="007819D3" w:rsidRDefault="007819D3">
      <w:r>
        <w:separator/>
      </w:r>
    </w:p>
  </w:footnote>
  <w:footnote w:type="continuationSeparator" w:id="0">
    <w:p w14:paraId="1D235EF9" w14:textId="77777777" w:rsidR="007819D3" w:rsidRDefault="00781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5194" w14:textId="5DC42023" w:rsidR="00D2404D" w:rsidRPr="0099360F" w:rsidRDefault="00D2404D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</w:t>
    </w:r>
    <w:r w:rsidR="00AD53B2">
      <w:rPr>
        <w:rFonts w:ascii="Browallia New" w:hAnsi="Browallia New" w:cs="Browallia New" w:hint="cs"/>
        <w:b/>
        <w:bCs/>
        <w:sz w:val="26"/>
        <w:szCs w:val="26"/>
        <w:cs/>
      </w:rPr>
      <w:t>กซ์โพเนนเชียล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D2404D" w:rsidRPr="0099360F" w:rsidRDefault="00D2404D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3D2D273" w14:textId="6E48608E" w:rsidR="00D2404D" w:rsidRPr="009F7F30" w:rsidRDefault="00B9489A" w:rsidP="009A497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6B26F7" w:rsidRPr="006B26F7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D2404D" w:rsidRPr="009F7F3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6B26F7" w:rsidRPr="006B26F7">
      <w:rPr>
        <w:rFonts w:ascii="Browallia New" w:hAnsi="Browallia New" w:cs="Browallia New"/>
        <w:b/>
        <w:bCs/>
        <w:sz w:val="26"/>
        <w:szCs w:val="26"/>
      </w:rPr>
      <w:t>256</w:t>
    </w:r>
    <w:r w:rsidR="006B26F7" w:rsidRPr="006B26F7">
      <w:rPr>
        <w:rFonts w:ascii="Browallia New" w:hAnsi="Browallia New" w:cs="Browallia New" w:hint="cs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3593"/>
    <w:multiLevelType w:val="hybridMultilevel"/>
    <w:tmpl w:val="1D70B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2" w15:restartNumberingAfterBreak="0">
    <w:nsid w:val="26E37B16"/>
    <w:multiLevelType w:val="hybridMultilevel"/>
    <w:tmpl w:val="BF383C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9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2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17872"/>
    <w:multiLevelType w:val="hybridMultilevel"/>
    <w:tmpl w:val="FA868F7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9AC60BD"/>
    <w:multiLevelType w:val="hybridMultilevel"/>
    <w:tmpl w:val="80DE2EA4"/>
    <w:lvl w:ilvl="0" w:tplc="B51CA0C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94367"/>
    <w:multiLevelType w:val="hybridMultilevel"/>
    <w:tmpl w:val="AD923A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A74F1"/>
    <w:multiLevelType w:val="hybridMultilevel"/>
    <w:tmpl w:val="73224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B6ACA"/>
    <w:multiLevelType w:val="hybridMultilevel"/>
    <w:tmpl w:val="3C4A3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242179">
    <w:abstractNumId w:val="31"/>
  </w:num>
  <w:num w:numId="2" w16cid:durableId="981885746">
    <w:abstractNumId w:val="35"/>
  </w:num>
  <w:num w:numId="3" w16cid:durableId="876819235">
    <w:abstractNumId w:val="30"/>
  </w:num>
  <w:num w:numId="4" w16cid:durableId="1651792387">
    <w:abstractNumId w:val="10"/>
  </w:num>
  <w:num w:numId="5" w16cid:durableId="1575816397">
    <w:abstractNumId w:val="25"/>
  </w:num>
  <w:num w:numId="6" w16cid:durableId="232130526">
    <w:abstractNumId w:val="5"/>
  </w:num>
  <w:num w:numId="7" w16cid:durableId="1020551639">
    <w:abstractNumId w:val="20"/>
  </w:num>
  <w:num w:numId="8" w16cid:durableId="557210472">
    <w:abstractNumId w:val="11"/>
  </w:num>
  <w:num w:numId="9" w16cid:durableId="1397049151">
    <w:abstractNumId w:val="33"/>
  </w:num>
  <w:num w:numId="10" w16cid:durableId="1936553528">
    <w:abstractNumId w:val="21"/>
  </w:num>
  <w:num w:numId="11" w16cid:durableId="533689297">
    <w:abstractNumId w:val="3"/>
  </w:num>
  <w:num w:numId="12" w16cid:durableId="1907913873">
    <w:abstractNumId w:val="36"/>
  </w:num>
  <w:num w:numId="13" w16cid:durableId="1554853001">
    <w:abstractNumId w:val="8"/>
  </w:num>
  <w:num w:numId="14" w16cid:durableId="739443145">
    <w:abstractNumId w:val="16"/>
  </w:num>
  <w:num w:numId="15" w16cid:durableId="59670179">
    <w:abstractNumId w:val="1"/>
  </w:num>
  <w:num w:numId="16" w16cid:durableId="2029408212">
    <w:abstractNumId w:val="27"/>
  </w:num>
  <w:num w:numId="17" w16cid:durableId="9644677">
    <w:abstractNumId w:val="37"/>
  </w:num>
  <w:num w:numId="18" w16cid:durableId="1905527819">
    <w:abstractNumId w:val="7"/>
  </w:num>
  <w:num w:numId="19" w16cid:durableId="133182258">
    <w:abstractNumId w:val="19"/>
  </w:num>
  <w:num w:numId="20" w16cid:durableId="103113913">
    <w:abstractNumId w:val="14"/>
  </w:num>
  <w:num w:numId="21" w16cid:durableId="362369719">
    <w:abstractNumId w:val="6"/>
  </w:num>
  <w:num w:numId="22" w16cid:durableId="781218723">
    <w:abstractNumId w:val="26"/>
  </w:num>
  <w:num w:numId="23" w16cid:durableId="702940234">
    <w:abstractNumId w:val="18"/>
  </w:num>
  <w:num w:numId="24" w16cid:durableId="1936857642">
    <w:abstractNumId w:val="34"/>
  </w:num>
  <w:num w:numId="25" w16cid:durableId="413087462">
    <w:abstractNumId w:val="38"/>
  </w:num>
  <w:num w:numId="26" w16cid:durableId="1482695050">
    <w:abstractNumId w:val="15"/>
  </w:num>
  <w:num w:numId="27" w16cid:durableId="133453774">
    <w:abstractNumId w:val="4"/>
  </w:num>
  <w:num w:numId="28" w16cid:durableId="1914075086">
    <w:abstractNumId w:val="22"/>
  </w:num>
  <w:num w:numId="29" w16cid:durableId="1088769405">
    <w:abstractNumId w:val="0"/>
  </w:num>
  <w:num w:numId="30" w16cid:durableId="357588534">
    <w:abstractNumId w:val="17"/>
  </w:num>
  <w:num w:numId="31" w16cid:durableId="1383290204">
    <w:abstractNumId w:val="32"/>
  </w:num>
  <w:num w:numId="32" w16cid:durableId="1526597776">
    <w:abstractNumId w:val="13"/>
  </w:num>
  <w:num w:numId="33" w16cid:durableId="546067970">
    <w:abstractNumId w:val="2"/>
  </w:num>
  <w:num w:numId="34" w16cid:durableId="483666400">
    <w:abstractNumId w:val="9"/>
  </w:num>
  <w:num w:numId="35" w16cid:durableId="795416305">
    <w:abstractNumId w:val="12"/>
  </w:num>
  <w:num w:numId="36" w16cid:durableId="1770153736">
    <w:abstractNumId w:val="29"/>
  </w:num>
  <w:num w:numId="37" w16cid:durableId="85687459">
    <w:abstractNumId w:val="24"/>
  </w:num>
  <w:num w:numId="38" w16cid:durableId="728309087">
    <w:abstractNumId w:val="39"/>
  </w:num>
  <w:num w:numId="39" w16cid:durableId="1033772923">
    <w:abstractNumId w:val="28"/>
  </w:num>
  <w:num w:numId="40" w16cid:durableId="749935406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isplayBackgroundShape/>
  <w:embedSystemFonts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8DA"/>
    <w:rsid w:val="00000C6F"/>
    <w:rsid w:val="0000109F"/>
    <w:rsid w:val="000012F6"/>
    <w:rsid w:val="00001364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833"/>
    <w:rsid w:val="0000690D"/>
    <w:rsid w:val="0000697D"/>
    <w:rsid w:val="00007017"/>
    <w:rsid w:val="00007206"/>
    <w:rsid w:val="0000728B"/>
    <w:rsid w:val="000075C3"/>
    <w:rsid w:val="00007C78"/>
    <w:rsid w:val="00007E6D"/>
    <w:rsid w:val="000100B0"/>
    <w:rsid w:val="0001054F"/>
    <w:rsid w:val="00010564"/>
    <w:rsid w:val="00010690"/>
    <w:rsid w:val="00010895"/>
    <w:rsid w:val="000108EB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2EB4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5B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53F"/>
    <w:rsid w:val="000217EE"/>
    <w:rsid w:val="000219AD"/>
    <w:rsid w:val="00021D16"/>
    <w:rsid w:val="00021D38"/>
    <w:rsid w:val="00023078"/>
    <w:rsid w:val="00023384"/>
    <w:rsid w:val="000234CD"/>
    <w:rsid w:val="0002353C"/>
    <w:rsid w:val="000235E8"/>
    <w:rsid w:val="0002389C"/>
    <w:rsid w:val="00023A39"/>
    <w:rsid w:val="00024065"/>
    <w:rsid w:val="0002424B"/>
    <w:rsid w:val="0002454D"/>
    <w:rsid w:val="00024706"/>
    <w:rsid w:val="000249B6"/>
    <w:rsid w:val="00024F8C"/>
    <w:rsid w:val="00025386"/>
    <w:rsid w:val="000258D0"/>
    <w:rsid w:val="00025B7D"/>
    <w:rsid w:val="00026187"/>
    <w:rsid w:val="000264E9"/>
    <w:rsid w:val="00027242"/>
    <w:rsid w:val="00027B20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223"/>
    <w:rsid w:val="000324CD"/>
    <w:rsid w:val="0003274C"/>
    <w:rsid w:val="0003275F"/>
    <w:rsid w:val="000327E8"/>
    <w:rsid w:val="000328EA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37EC2"/>
    <w:rsid w:val="000402F3"/>
    <w:rsid w:val="00040316"/>
    <w:rsid w:val="000408A1"/>
    <w:rsid w:val="00041308"/>
    <w:rsid w:val="000413A3"/>
    <w:rsid w:val="00041789"/>
    <w:rsid w:val="000417DE"/>
    <w:rsid w:val="000419C3"/>
    <w:rsid w:val="00042679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BE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7A7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6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3E23"/>
    <w:rsid w:val="0006430D"/>
    <w:rsid w:val="00064331"/>
    <w:rsid w:val="00064893"/>
    <w:rsid w:val="00064C6E"/>
    <w:rsid w:val="00064FDE"/>
    <w:rsid w:val="00065411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64D"/>
    <w:rsid w:val="000738D1"/>
    <w:rsid w:val="00073F28"/>
    <w:rsid w:val="000742B6"/>
    <w:rsid w:val="00074328"/>
    <w:rsid w:val="000744D4"/>
    <w:rsid w:val="00074B33"/>
    <w:rsid w:val="00074E12"/>
    <w:rsid w:val="00075258"/>
    <w:rsid w:val="00075B98"/>
    <w:rsid w:val="00075BEF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42B"/>
    <w:rsid w:val="00083EA3"/>
    <w:rsid w:val="00084718"/>
    <w:rsid w:val="00084B4D"/>
    <w:rsid w:val="000850C6"/>
    <w:rsid w:val="00085383"/>
    <w:rsid w:val="000856A7"/>
    <w:rsid w:val="000856EE"/>
    <w:rsid w:val="0008570E"/>
    <w:rsid w:val="00085AE3"/>
    <w:rsid w:val="00085BDD"/>
    <w:rsid w:val="00085F4E"/>
    <w:rsid w:val="00085F56"/>
    <w:rsid w:val="0008605F"/>
    <w:rsid w:val="000864BE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721"/>
    <w:rsid w:val="0009196D"/>
    <w:rsid w:val="00091A6D"/>
    <w:rsid w:val="000921D8"/>
    <w:rsid w:val="00092393"/>
    <w:rsid w:val="00092A5C"/>
    <w:rsid w:val="00092D97"/>
    <w:rsid w:val="00093224"/>
    <w:rsid w:val="0009374D"/>
    <w:rsid w:val="0009376B"/>
    <w:rsid w:val="000937FF"/>
    <w:rsid w:val="00093A02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19D"/>
    <w:rsid w:val="00096232"/>
    <w:rsid w:val="00096F72"/>
    <w:rsid w:val="00096FD4"/>
    <w:rsid w:val="000970C4"/>
    <w:rsid w:val="000971DD"/>
    <w:rsid w:val="000971EB"/>
    <w:rsid w:val="000973EC"/>
    <w:rsid w:val="0009798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28"/>
    <w:rsid w:val="000A2787"/>
    <w:rsid w:val="000A2C31"/>
    <w:rsid w:val="000A3077"/>
    <w:rsid w:val="000A34C0"/>
    <w:rsid w:val="000A366F"/>
    <w:rsid w:val="000A3717"/>
    <w:rsid w:val="000A3A56"/>
    <w:rsid w:val="000A3C49"/>
    <w:rsid w:val="000A3C8A"/>
    <w:rsid w:val="000A4431"/>
    <w:rsid w:val="000A4C23"/>
    <w:rsid w:val="000A4EC6"/>
    <w:rsid w:val="000A5C17"/>
    <w:rsid w:val="000A5C7F"/>
    <w:rsid w:val="000A5E56"/>
    <w:rsid w:val="000A6250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A5D"/>
    <w:rsid w:val="000A7BDF"/>
    <w:rsid w:val="000B0351"/>
    <w:rsid w:val="000B0455"/>
    <w:rsid w:val="000B0538"/>
    <w:rsid w:val="000B0B47"/>
    <w:rsid w:val="000B0D74"/>
    <w:rsid w:val="000B0FFF"/>
    <w:rsid w:val="000B1398"/>
    <w:rsid w:val="000B150A"/>
    <w:rsid w:val="000B1633"/>
    <w:rsid w:val="000B18A8"/>
    <w:rsid w:val="000B1D4B"/>
    <w:rsid w:val="000B1FD2"/>
    <w:rsid w:val="000B261D"/>
    <w:rsid w:val="000B2962"/>
    <w:rsid w:val="000B3523"/>
    <w:rsid w:val="000B3A4B"/>
    <w:rsid w:val="000B3B55"/>
    <w:rsid w:val="000B3E67"/>
    <w:rsid w:val="000B4509"/>
    <w:rsid w:val="000B4848"/>
    <w:rsid w:val="000B4896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A4C"/>
    <w:rsid w:val="000B7F8C"/>
    <w:rsid w:val="000C0079"/>
    <w:rsid w:val="000C019D"/>
    <w:rsid w:val="000C049F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5F7"/>
    <w:rsid w:val="000C36F0"/>
    <w:rsid w:val="000C3DE1"/>
    <w:rsid w:val="000C4029"/>
    <w:rsid w:val="000C424B"/>
    <w:rsid w:val="000C47DA"/>
    <w:rsid w:val="000C486A"/>
    <w:rsid w:val="000C4D9E"/>
    <w:rsid w:val="000C4EA2"/>
    <w:rsid w:val="000C51F5"/>
    <w:rsid w:val="000C53C0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AF6"/>
    <w:rsid w:val="000C7C6D"/>
    <w:rsid w:val="000D02F6"/>
    <w:rsid w:val="000D04D8"/>
    <w:rsid w:val="000D05E1"/>
    <w:rsid w:val="000D0853"/>
    <w:rsid w:val="000D0A42"/>
    <w:rsid w:val="000D1039"/>
    <w:rsid w:val="000D13BF"/>
    <w:rsid w:val="000D1497"/>
    <w:rsid w:val="000D1762"/>
    <w:rsid w:val="000D1A27"/>
    <w:rsid w:val="000D1ACF"/>
    <w:rsid w:val="000D1B21"/>
    <w:rsid w:val="000D1F79"/>
    <w:rsid w:val="000D262E"/>
    <w:rsid w:val="000D3318"/>
    <w:rsid w:val="000D3578"/>
    <w:rsid w:val="000D37E6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63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A47"/>
    <w:rsid w:val="000D7AF7"/>
    <w:rsid w:val="000D7D03"/>
    <w:rsid w:val="000E051A"/>
    <w:rsid w:val="000E07F9"/>
    <w:rsid w:val="000E0A15"/>
    <w:rsid w:val="000E0AAA"/>
    <w:rsid w:val="000E10FF"/>
    <w:rsid w:val="000E11CF"/>
    <w:rsid w:val="000E1242"/>
    <w:rsid w:val="000E1368"/>
    <w:rsid w:val="000E1798"/>
    <w:rsid w:val="000E27C2"/>
    <w:rsid w:val="000E28D6"/>
    <w:rsid w:val="000E2B31"/>
    <w:rsid w:val="000E2BBE"/>
    <w:rsid w:val="000E2C87"/>
    <w:rsid w:val="000E2CC9"/>
    <w:rsid w:val="000E3AB9"/>
    <w:rsid w:val="000E3B73"/>
    <w:rsid w:val="000E3BB3"/>
    <w:rsid w:val="000E42AA"/>
    <w:rsid w:val="000E4A96"/>
    <w:rsid w:val="000E4BF3"/>
    <w:rsid w:val="000E4DF9"/>
    <w:rsid w:val="000E4F05"/>
    <w:rsid w:val="000E517F"/>
    <w:rsid w:val="000E521D"/>
    <w:rsid w:val="000E52B3"/>
    <w:rsid w:val="000E54F4"/>
    <w:rsid w:val="000E5DF7"/>
    <w:rsid w:val="000E6081"/>
    <w:rsid w:val="000E6192"/>
    <w:rsid w:val="000E6193"/>
    <w:rsid w:val="000E6426"/>
    <w:rsid w:val="000E6C68"/>
    <w:rsid w:val="000E6E1A"/>
    <w:rsid w:val="000E6F44"/>
    <w:rsid w:val="000E7064"/>
    <w:rsid w:val="000E719E"/>
    <w:rsid w:val="000E76F5"/>
    <w:rsid w:val="000E7944"/>
    <w:rsid w:val="000F00A0"/>
    <w:rsid w:val="000F06BD"/>
    <w:rsid w:val="000F107B"/>
    <w:rsid w:val="000F15F4"/>
    <w:rsid w:val="000F2183"/>
    <w:rsid w:val="000F2265"/>
    <w:rsid w:val="000F233B"/>
    <w:rsid w:val="000F265A"/>
    <w:rsid w:val="000F2AC7"/>
    <w:rsid w:val="000F340E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6A14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0B"/>
    <w:rsid w:val="001010DE"/>
    <w:rsid w:val="0010183B"/>
    <w:rsid w:val="0010183C"/>
    <w:rsid w:val="00101C45"/>
    <w:rsid w:val="00101C79"/>
    <w:rsid w:val="00102223"/>
    <w:rsid w:val="001022A9"/>
    <w:rsid w:val="001022AB"/>
    <w:rsid w:val="001024E1"/>
    <w:rsid w:val="001025A5"/>
    <w:rsid w:val="00102780"/>
    <w:rsid w:val="00102DC2"/>
    <w:rsid w:val="001032BA"/>
    <w:rsid w:val="001034F7"/>
    <w:rsid w:val="00103580"/>
    <w:rsid w:val="001036A7"/>
    <w:rsid w:val="00103D80"/>
    <w:rsid w:val="00103F98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816"/>
    <w:rsid w:val="00106957"/>
    <w:rsid w:val="00106EF7"/>
    <w:rsid w:val="00107D92"/>
    <w:rsid w:val="00107E5F"/>
    <w:rsid w:val="00107F95"/>
    <w:rsid w:val="00110019"/>
    <w:rsid w:val="00110358"/>
    <w:rsid w:val="0011072C"/>
    <w:rsid w:val="0011091D"/>
    <w:rsid w:val="00110B20"/>
    <w:rsid w:val="00110CCE"/>
    <w:rsid w:val="00110EF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5492"/>
    <w:rsid w:val="001160AD"/>
    <w:rsid w:val="001161EB"/>
    <w:rsid w:val="00116480"/>
    <w:rsid w:val="00116573"/>
    <w:rsid w:val="001165CB"/>
    <w:rsid w:val="00116689"/>
    <w:rsid w:val="00117E36"/>
    <w:rsid w:val="0012059C"/>
    <w:rsid w:val="00120728"/>
    <w:rsid w:val="00120744"/>
    <w:rsid w:val="001209EA"/>
    <w:rsid w:val="00120A62"/>
    <w:rsid w:val="00121086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0C"/>
    <w:rsid w:val="00124F9A"/>
    <w:rsid w:val="001250EE"/>
    <w:rsid w:val="00125265"/>
    <w:rsid w:val="0012537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2793E"/>
    <w:rsid w:val="001303CC"/>
    <w:rsid w:val="0013048A"/>
    <w:rsid w:val="0013065A"/>
    <w:rsid w:val="00130B99"/>
    <w:rsid w:val="00130B9F"/>
    <w:rsid w:val="0013101E"/>
    <w:rsid w:val="00131414"/>
    <w:rsid w:val="00131451"/>
    <w:rsid w:val="001316C3"/>
    <w:rsid w:val="00131A6C"/>
    <w:rsid w:val="00132021"/>
    <w:rsid w:val="001326AA"/>
    <w:rsid w:val="00132BE6"/>
    <w:rsid w:val="0013305F"/>
    <w:rsid w:val="00133467"/>
    <w:rsid w:val="001335C2"/>
    <w:rsid w:val="001339C9"/>
    <w:rsid w:val="00133A99"/>
    <w:rsid w:val="00133BD0"/>
    <w:rsid w:val="001346AC"/>
    <w:rsid w:val="00134C50"/>
    <w:rsid w:val="00134CB9"/>
    <w:rsid w:val="00134CBD"/>
    <w:rsid w:val="0013548D"/>
    <w:rsid w:val="00135D6E"/>
    <w:rsid w:val="00135E40"/>
    <w:rsid w:val="0013601F"/>
    <w:rsid w:val="001360B0"/>
    <w:rsid w:val="0013625C"/>
    <w:rsid w:val="001363BE"/>
    <w:rsid w:val="0013666A"/>
    <w:rsid w:val="0013672A"/>
    <w:rsid w:val="00136E29"/>
    <w:rsid w:val="001371F1"/>
    <w:rsid w:val="001375AB"/>
    <w:rsid w:val="00137D04"/>
    <w:rsid w:val="00140458"/>
    <w:rsid w:val="00140B5B"/>
    <w:rsid w:val="00140FC4"/>
    <w:rsid w:val="001413E1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15F"/>
    <w:rsid w:val="001446E7"/>
    <w:rsid w:val="00144B07"/>
    <w:rsid w:val="00144BD5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6EAA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2BAB"/>
    <w:rsid w:val="00153892"/>
    <w:rsid w:val="00153A6A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0F4C"/>
    <w:rsid w:val="00161ACC"/>
    <w:rsid w:val="00162128"/>
    <w:rsid w:val="0016214B"/>
    <w:rsid w:val="001625E7"/>
    <w:rsid w:val="00162DDF"/>
    <w:rsid w:val="0016319E"/>
    <w:rsid w:val="00163764"/>
    <w:rsid w:val="0016381E"/>
    <w:rsid w:val="00163ABC"/>
    <w:rsid w:val="00163AEC"/>
    <w:rsid w:val="00164464"/>
    <w:rsid w:val="00164598"/>
    <w:rsid w:val="00164AF8"/>
    <w:rsid w:val="0016516C"/>
    <w:rsid w:val="00165603"/>
    <w:rsid w:val="00165699"/>
    <w:rsid w:val="001656D0"/>
    <w:rsid w:val="00165750"/>
    <w:rsid w:val="001657F6"/>
    <w:rsid w:val="00165954"/>
    <w:rsid w:val="0016618D"/>
    <w:rsid w:val="001662F6"/>
    <w:rsid w:val="001667AD"/>
    <w:rsid w:val="00166937"/>
    <w:rsid w:val="00166D3E"/>
    <w:rsid w:val="001677D4"/>
    <w:rsid w:val="001679B3"/>
    <w:rsid w:val="00167B31"/>
    <w:rsid w:val="0017006E"/>
    <w:rsid w:val="001709A2"/>
    <w:rsid w:val="00170A12"/>
    <w:rsid w:val="00170CCC"/>
    <w:rsid w:val="00170FCC"/>
    <w:rsid w:val="00171166"/>
    <w:rsid w:val="001713AA"/>
    <w:rsid w:val="00171410"/>
    <w:rsid w:val="00171B44"/>
    <w:rsid w:val="00171CAC"/>
    <w:rsid w:val="00171F31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3EF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21"/>
    <w:rsid w:val="00176CCE"/>
    <w:rsid w:val="00176DB4"/>
    <w:rsid w:val="00177142"/>
    <w:rsid w:val="00177463"/>
    <w:rsid w:val="00177A96"/>
    <w:rsid w:val="00177DD9"/>
    <w:rsid w:val="00177F81"/>
    <w:rsid w:val="00180152"/>
    <w:rsid w:val="0018044F"/>
    <w:rsid w:val="001804C4"/>
    <w:rsid w:val="00180CEF"/>
    <w:rsid w:val="00180D38"/>
    <w:rsid w:val="00180EC6"/>
    <w:rsid w:val="00181141"/>
    <w:rsid w:val="001814E7"/>
    <w:rsid w:val="00181E19"/>
    <w:rsid w:val="00181EEF"/>
    <w:rsid w:val="001820B2"/>
    <w:rsid w:val="00182150"/>
    <w:rsid w:val="001821EA"/>
    <w:rsid w:val="00182571"/>
    <w:rsid w:val="001826E7"/>
    <w:rsid w:val="001827EC"/>
    <w:rsid w:val="00182C01"/>
    <w:rsid w:val="00182EBE"/>
    <w:rsid w:val="00182FD8"/>
    <w:rsid w:val="00183198"/>
    <w:rsid w:val="0018325C"/>
    <w:rsid w:val="00183315"/>
    <w:rsid w:val="0018333F"/>
    <w:rsid w:val="0018350A"/>
    <w:rsid w:val="001836B5"/>
    <w:rsid w:val="0018445F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7E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3377"/>
    <w:rsid w:val="001941B2"/>
    <w:rsid w:val="001947A2"/>
    <w:rsid w:val="00194909"/>
    <w:rsid w:val="001954F3"/>
    <w:rsid w:val="0019565A"/>
    <w:rsid w:val="001957E9"/>
    <w:rsid w:val="00195817"/>
    <w:rsid w:val="00195F25"/>
    <w:rsid w:val="0019671F"/>
    <w:rsid w:val="0019679D"/>
    <w:rsid w:val="001968D8"/>
    <w:rsid w:val="00196FB1"/>
    <w:rsid w:val="00197127"/>
    <w:rsid w:val="00197CCA"/>
    <w:rsid w:val="00197F6B"/>
    <w:rsid w:val="001A0284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04C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A7B87"/>
    <w:rsid w:val="001B0541"/>
    <w:rsid w:val="001B0826"/>
    <w:rsid w:val="001B09BE"/>
    <w:rsid w:val="001B09CA"/>
    <w:rsid w:val="001B140E"/>
    <w:rsid w:val="001B15F6"/>
    <w:rsid w:val="001B195D"/>
    <w:rsid w:val="001B1999"/>
    <w:rsid w:val="001B20C3"/>
    <w:rsid w:val="001B20DF"/>
    <w:rsid w:val="001B24BC"/>
    <w:rsid w:val="001B2587"/>
    <w:rsid w:val="001B2D78"/>
    <w:rsid w:val="001B3339"/>
    <w:rsid w:val="001B35C6"/>
    <w:rsid w:val="001B36A2"/>
    <w:rsid w:val="001B3961"/>
    <w:rsid w:val="001B3BED"/>
    <w:rsid w:val="001B3CD5"/>
    <w:rsid w:val="001B4096"/>
    <w:rsid w:val="001B40F1"/>
    <w:rsid w:val="001B4934"/>
    <w:rsid w:val="001B4DD8"/>
    <w:rsid w:val="001B5526"/>
    <w:rsid w:val="001B5698"/>
    <w:rsid w:val="001B5BE6"/>
    <w:rsid w:val="001B6182"/>
    <w:rsid w:val="001B62B0"/>
    <w:rsid w:val="001B6391"/>
    <w:rsid w:val="001B647E"/>
    <w:rsid w:val="001B6DC1"/>
    <w:rsid w:val="001B6F2B"/>
    <w:rsid w:val="001B7064"/>
    <w:rsid w:val="001B7221"/>
    <w:rsid w:val="001B7708"/>
    <w:rsid w:val="001B7BA8"/>
    <w:rsid w:val="001B7D11"/>
    <w:rsid w:val="001B7D65"/>
    <w:rsid w:val="001C05E0"/>
    <w:rsid w:val="001C0B9D"/>
    <w:rsid w:val="001C0D43"/>
    <w:rsid w:val="001C0DE2"/>
    <w:rsid w:val="001C0E9C"/>
    <w:rsid w:val="001C0F32"/>
    <w:rsid w:val="001C12D3"/>
    <w:rsid w:val="001C1B79"/>
    <w:rsid w:val="001C1C62"/>
    <w:rsid w:val="001C1CD0"/>
    <w:rsid w:val="001C2A28"/>
    <w:rsid w:val="001C3141"/>
    <w:rsid w:val="001C341C"/>
    <w:rsid w:val="001C38C4"/>
    <w:rsid w:val="001C3B24"/>
    <w:rsid w:val="001C3F16"/>
    <w:rsid w:val="001C42A0"/>
    <w:rsid w:val="001C4391"/>
    <w:rsid w:val="001C45FA"/>
    <w:rsid w:val="001C4A2D"/>
    <w:rsid w:val="001C55BA"/>
    <w:rsid w:val="001C5A06"/>
    <w:rsid w:val="001C6529"/>
    <w:rsid w:val="001C6C9C"/>
    <w:rsid w:val="001C732B"/>
    <w:rsid w:val="001C75BD"/>
    <w:rsid w:val="001C7AB4"/>
    <w:rsid w:val="001D035C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1EA"/>
    <w:rsid w:val="001E191F"/>
    <w:rsid w:val="001E1C61"/>
    <w:rsid w:val="001E2452"/>
    <w:rsid w:val="001E2485"/>
    <w:rsid w:val="001E27FD"/>
    <w:rsid w:val="001E2D4F"/>
    <w:rsid w:val="001E316B"/>
    <w:rsid w:val="001E35A4"/>
    <w:rsid w:val="001E35E7"/>
    <w:rsid w:val="001E3C91"/>
    <w:rsid w:val="001E3F2E"/>
    <w:rsid w:val="001E408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3BE"/>
    <w:rsid w:val="001F17AA"/>
    <w:rsid w:val="001F19F6"/>
    <w:rsid w:val="001F1A68"/>
    <w:rsid w:val="001F2408"/>
    <w:rsid w:val="001F298F"/>
    <w:rsid w:val="001F2D7E"/>
    <w:rsid w:val="001F2F69"/>
    <w:rsid w:val="001F301C"/>
    <w:rsid w:val="001F313F"/>
    <w:rsid w:val="001F333D"/>
    <w:rsid w:val="001F37EF"/>
    <w:rsid w:val="001F3CD4"/>
    <w:rsid w:val="001F3D1B"/>
    <w:rsid w:val="001F3D4F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0C"/>
    <w:rsid w:val="001F5F11"/>
    <w:rsid w:val="001F67A7"/>
    <w:rsid w:val="001F72B0"/>
    <w:rsid w:val="001F762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541"/>
    <w:rsid w:val="00203CD3"/>
    <w:rsid w:val="002040FE"/>
    <w:rsid w:val="002042B9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12D"/>
    <w:rsid w:val="0020771A"/>
    <w:rsid w:val="00207ADF"/>
    <w:rsid w:val="00207C1B"/>
    <w:rsid w:val="00207E3A"/>
    <w:rsid w:val="00207FF5"/>
    <w:rsid w:val="00210084"/>
    <w:rsid w:val="002102E9"/>
    <w:rsid w:val="00210AEE"/>
    <w:rsid w:val="0021106B"/>
    <w:rsid w:val="0021133E"/>
    <w:rsid w:val="00211970"/>
    <w:rsid w:val="00211A26"/>
    <w:rsid w:val="00211AC4"/>
    <w:rsid w:val="00211D69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AF5"/>
    <w:rsid w:val="00216E61"/>
    <w:rsid w:val="00216E93"/>
    <w:rsid w:val="0021725E"/>
    <w:rsid w:val="00217825"/>
    <w:rsid w:val="00217E7E"/>
    <w:rsid w:val="002204F2"/>
    <w:rsid w:val="0022075B"/>
    <w:rsid w:val="00220CA0"/>
    <w:rsid w:val="00221045"/>
    <w:rsid w:val="002215AF"/>
    <w:rsid w:val="00221CA4"/>
    <w:rsid w:val="00221DDA"/>
    <w:rsid w:val="00222280"/>
    <w:rsid w:val="002222A7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27744"/>
    <w:rsid w:val="00230253"/>
    <w:rsid w:val="0023069F"/>
    <w:rsid w:val="00230880"/>
    <w:rsid w:val="002320EB"/>
    <w:rsid w:val="002321F2"/>
    <w:rsid w:val="00232475"/>
    <w:rsid w:val="00232A65"/>
    <w:rsid w:val="00232B5D"/>
    <w:rsid w:val="00232B60"/>
    <w:rsid w:val="0023381D"/>
    <w:rsid w:val="00233F73"/>
    <w:rsid w:val="002340FB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06"/>
    <w:rsid w:val="002360EF"/>
    <w:rsid w:val="0023648B"/>
    <w:rsid w:val="00236DEB"/>
    <w:rsid w:val="002370C5"/>
    <w:rsid w:val="00237291"/>
    <w:rsid w:val="0023764D"/>
    <w:rsid w:val="002377A0"/>
    <w:rsid w:val="00237DBF"/>
    <w:rsid w:val="002406A5"/>
    <w:rsid w:val="002406B6"/>
    <w:rsid w:val="002409DD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43"/>
    <w:rsid w:val="002440E8"/>
    <w:rsid w:val="00244817"/>
    <w:rsid w:val="00244A90"/>
    <w:rsid w:val="00245B82"/>
    <w:rsid w:val="002460A9"/>
    <w:rsid w:val="00246428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1C0"/>
    <w:rsid w:val="00250263"/>
    <w:rsid w:val="002504D8"/>
    <w:rsid w:val="002504F5"/>
    <w:rsid w:val="00250DCE"/>
    <w:rsid w:val="0025101B"/>
    <w:rsid w:val="00251076"/>
    <w:rsid w:val="00251ACF"/>
    <w:rsid w:val="00251AFD"/>
    <w:rsid w:val="00252246"/>
    <w:rsid w:val="002522A3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3F05"/>
    <w:rsid w:val="00254078"/>
    <w:rsid w:val="0025453D"/>
    <w:rsid w:val="002546C4"/>
    <w:rsid w:val="00254CBF"/>
    <w:rsid w:val="00254CE1"/>
    <w:rsid w:val="00254F6C"/>
    <w:rsid w:val="00255343"/>
    <w:rsid w:val="002554CD"/>
    <w:rsid w:val="00255BB9"/>
    <w:rsid w:val="00255D35"/>
    <w:rsid w:val="00255FB2"/>
    <w:rsid w:val="00256165"/>
    <w:rsid w:val="00256551"/>
    <w:rsid w:val="00256583"/>
    <w:rsid w:val="002565B9"/>
    <w:rsid w:val="00256740"/>
    <w:rsid w:val="00256D52"/>
    <w:rsid w:val="00257383"/>
    <w:rsid w:val="002579C9"/>
    <w:rsid w:val="00257D47"/>
    <w:rsid w:val="00260274"/>
    <w:rsid w:val="0026027D"/>
    <w:rsid w:val="00260BC1"/>
    <w:rsid w:val="00261600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857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59"/>
    <w:rsid w:val="0027136E"/>
    <w:rsid w:val="00271A65"/>
    <w:rsid w:val="00271B59"/>
    <w:rsid w:val="00271DAF"/>
    <w:rsid w:val="00272022"/>
    <w:rsid w:val="0027359B"/>
    <w:rsid w:val="0027369C"/>
    <w:rsid w:val="0027391D"/>
    <w:rsid w:val="00273C4C"/>
    <w:rsid w:val="002742A4"/>
    <w:rsid w:val="002743BF"/>
    <w:rsid w:val="002743F5"/>
    <w:rsid w:val="0027455F"/>
    <w:rsid w:val="002746CB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1B4"/>
    <w:rsid w:val="002815C6"/>
    <w:rsid w:val="00281AF4"/>
    <w:rsid w:val="00281B6E"/>
    <w:rsid w:val="00282241"/>
    <w:rsid w:val="00282683"/>
    <w:rsid w:val="002826A2"/>
    <w:rsid w:val="00282F9D"/>
    <w:rsid w:val="002835B7"/>
    <w:rsid w:val="00283AD2"/>
    <w:rsid w:val="00283BEF"/>
    <w:rsid w:val="00283F05"/>
    <w:rsid w:val="00283FA2"/>
    <w:rsid w:val="00284659"/>
    <w:rsid w:val="00284A77"/>
    <w:rsid w:val="00284C8B"/>
    <w:rsid w:val="00284E83"/>
    <w:rsid w:val="00285100"/>
    <w:rsid w:val="00286231"/>
    <w:rsid w:val="00286544"/>
    <w:rsid w:val="00286DB8"/>
    <w:rsid w:val="00287199"/>
    <w:rsid w:val="002873DE"/>
    <w:rsid w:val="00287BEF"/>
    <w:rsid w:val="00287EEC"/>
    <w:rsid w:val="00290006"/>
    <w:rsid w:val="00290625"/>
    <w:rsid w:val="0029092D"/>
    <w:rsid w:val="002914C5"/>
    <w:rsid w:val="00291A0F"/>
    <w:rsid w:val="00291C6D"/>
    <w:rsid w:val="00291D45"/>
    <w:rsid w:val="00291E15"/>
    <w:rsid w:val="00291FEF"/>
    <w:rsid w:val="0029220E"/>
    <w:rsid w:val="002925F9"/>
    <w:rsid w:val="00292657"/>
    <w:rsid w:val="002927CC"/>
    <w:rsid w:val="00292B91"/>
    <w:rsid w:val="00292E80"/>
    <w:rsid w:val="00293DB9"/>
    <w:rsid w:val="002942B6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3C4"/>
    <w:rsid w:val="0029766B"/>
    <w:rsid w:val="002978AA"/>
    <w:rsid w:val="00297C51"/>
    <w:rsid w:val="00297C95"/>
    <w:rsid w:val="00297E46"/>
    <w:rsid w:val="00297E72"/>
    <w:rsid w:val="00297FF4"/>
    <w:rsid w:val="002A0016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CFC"/>
    <w:rsid w:val="002A1FFE"/>
    <w:rsid w:val="002A2037"/>
    <w:rsid w:val="002A248C"/>
    <w:rsid w:val="002A24FE"/>
    <w:rsid w:val="002A267E"/>
    <w:rsid w:val="002A27CC"/>
    <w:rsid w:val="002A2C26"/>
    <w:rsid w:val="002A2CB9"/>
    <w:rsid w:val="002A336F"/>
    <w:rsid w:val="002A383D"/>
    <w:rsid w:val="002A38F0"/>
    <w:rsid w:val="002A3CC3"/>
    <w:rsid w:val="002A3E87"/>
    <w:rsid w:val="002A40BF"/>
    <w:rsid w:val="002A498B"/>
    <w:rsid w:val="002A4C3B"/>
    <w:rsid w:val="002A4CBE"/>
    <w:rsid w:val="002A501A"/>
    <w:rsid w:val="002A57BF"/>
    <w:rsid w:val="002A583A"/>
    <w:rsid w:val="002A58D6"/>
    <w:rsid w:val="002A5A93"/>
    <w:rsid w:val="002A5BE7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8D8"/>
    <w:rsid w:val="002B093A"/>
    <w:rsid w:val="002B0B3D"/>
    <w:rsid w:val="002B1130"/>
    <w:rsid w:val="002B1280"/>
    <w:rsid w:val="002B138F"/>
    <w:rsid w:val="002B1796"/>
    <w:rsid w:val="002B1838"/>
    <w:rsid w:val="002B22AC"/>
    <w:rsid w:val="002B2D3F"/>
    <w:rsid w:val="002B2E0F"/>
    <w:rsid w:val="002B3C5D"/>
    <w:rsid w:val="002B3F75"/>
    <w:rsid w:val="002B3FE7"/>
    <w:rsid w:val="002B4024"/>
    <w:rsid w:val="002B44DB"/>
    <w:rsid w:val="002B4725"/>
    <w:rsid w:val="002B478B"/>
    <w:rsid w:val="002B5CCC"/>
    <w:rsid w:val="002B5EF7"/>
    <w:rsid w:val="002B65E4"/>
    <w:rsid w:val="002B6DB7"/>
    <w:rsid w:val="002B7024"/>
    <w:rsid w:val="002B706E"/>
    <w:rsid w:val="002B708E"/>
    <w:rsid w:val="002B71A2"/>
    <w:rsid w:val="002B71E1"/>
    <w:rsid w:val="002B7348"/>
    <w:rsid w:val="002B73D3"/>
    <w:rsid w:val="002B7419"/>
    <w:rsid w:val="002B7425"/>
    <w:rsid w:val="002B7D71"/>
    <w:rsid w:val="002C03D6"/>
    <w:rsid w:val="002C088A"/>
    <w:rsid w:val="002C0891"/>
    <w:rsid w:val="002C0E2E"/>
    <w:rsid w:val="002C1B5B"/>
    <w:rsid w:val="002C21BB"/>
    <w:rsid w:val="002C23F0"/>
    <w:rsid w:val="002C2649"/>
    <w:rsid w:val="002C26B3"/>
    <w:rsid w:val="002C27C9"/>
    <w:rsid w:val="002C28F9"/>
    <w:rsid w:val="002C2B5B"/>
    <w:rsid w:val="002C30D6"/>
    <w:rsid w:val="002C3294"/>
    <w:rsid w:val="002C358F"/>
    <w:rsid w:val="002C3CC9"/>
    <w:rsid w:val="002C423E"/>
    <w:rsid w:val="002C42E6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C7CAF"/>
    <w:rsid w:val="002D0182"/>
    <w:rsid w:val="002D0507"/>
    <w:rsid w:val="002D05D1"/>
    <w:rsid w:val="002D111E"/>
    <w:rsid w:val="002D1C49"/>
    <w:rsid w:val="002D28C9"/>
    <w:rsid w:val="002D324E"/>
    <w:rsid w:val="002D33AF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75A"/>
    <w:rsid w:val="002D5903"/>
    <w:rsid w:val="002D5C32"/>
    <w:rsid w:val="002D640A"/>
    <w:rsid w:val="002D69B2"/>
    <w:rsid w:val="002D6AED"/>
    <w:rsid w:val="002D6F1C"/>
    <w:rsid w:val="002D6F75"/>
    <w:rsid w:val="002D7495"/>
    <w:rsid w:val="002D7A0A"/>
    <w:rsid w:val="002D7CB2"/>
    <w:rsid w:val="002D7D8D"/>
    <w:rsid w:val="002D7DB5"/>
    <w:rsid w:val="002D7DD9"/>
    <w:rsid w:val="002D7F16"/>
    <w:rsid w:val="002D7F50"/>
    <w:rsid w:val="002E0251"/>
    <w:rsid w:val="002E0582"/>
    <w:rsid w:val="002E0BAE"/>
    <w:rsid w:val="002E0CFA"/>
    <w:rsid w:val="002E0D56"/>
    <w:rsid w:val="002E173A"/>
    <w:rsid w:val="002E19BB"/>
    <w:rsid w:val="002E1A73"/>
    <w:rsid w:val="002E204F"/>
    <w:rsid w:val="002E207A"/>
    <w:rsid w:val="002E212D"/>
    <w:rsid w:val="002E2396"/>
    <w:rsid w:val="002E257A"/>
    <w:rsid w:val="002E296B"/>
    <w:rsid w:val="002E32B6"/>
    <w:rsid w:val="002E33D3"/>
    <w:rsid w:val="002E35D0"/>
    <w:rsid w:val="002E3C07"/>
    <w:rsid w:val="002E417B"/>
    <w:rsid w:val="002E43DB"/>
    <w:rsid w:val="002E50D3"/>
    <w:rsid w:val="002E52FC"/>
    <w:rsid w:val="002E537E"/>
    <w:rsid w:val="002E540E"/>
    <w:rsid w:val="002E5754"/>
    <w:rsid w:val="002E5831"/>
    <w:rsid w:val="002E5C38"/>
    <w:rsid w:val="002E5E54"/>
    <w:rsid w:val="002E5F07"/>
    <w:rsid w:val="002E629C"/>
    <w:rsid w:val="002E685F"/>
    <w:rsid w:val="002E69AE"/>
    <w:rsid w:val="002E69BD"/>
    <w:rsid w:val="002E6D94"/>
    <w:rsid w:val="002E777B"/>
    <w:rsid w:val="002E7C8B"/>
    <w:rsid w:val="002E7DE9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31A"/>
    <w:rsid w:val="002F24A8"/>
    <w:rsid w:val="002F295F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4D3B"/>
    <w:rsid w:val="002F56C6"/>
    <w:rsid w:val="002F5845"/>
    <w:rsid w:val="002F5B44"/>
    <w:rsid w:val="002F5CB0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597"/>
    <w:rsid w:val="002F780A"/>
    <w:rsid w:val="002F7AE6"/>
    <w:rsid w:val="002F7C60"/>
    <w:rsid w:val="0030029B"/>
    <w:rsid w:val="0030066A"/>
    <w:rsid w:val="00300702"/>
    <w:rsid w:val="00300D0E"/>
    <w:rsid w:val="00300DFD"/>
    <w:rsid w:val="00300E7A"/>
    <w:rsid w:val="00301825"/>
    <w:rsid w:val="00302053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683D"/>
    <w:rsid w:val="00306BC2"/>
    <w:rsid w:val="00306D51"/>
    <w:rsid w:val="00307213"/>
    <w:rsid w:val="00310527"/>
    <w:rsid w:val="00310613"/>
    <w:rsid w:val="003108D3"/>
    <w:rsid w:val="00310946"/>
    <w:rsid w:val="00310C6E"/>
    <w:rsid w:val="00311032"/>
    <w:rsid w:val="003115B1"/>
    <w:rsid w:val="003115F6"/>
    <w:rsid w:val="00311E45"/>
    <w:rsid w:val="003122C9"/>
    <w:rsid w:val="003123CF"/>
    <w:rsid w:val="003125FA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1DA"/>
    <w:rsid w:val="003173AA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CF6"/>
    <w:rsid w:val="00320EC0"/>
    <w:rsid w:val="00320F96"/>
    <w:rsid w:val="003211FB"/>
    <w:rsid w:val="00321417"/>
    <w:rsid w:val="00321C2A"/>
    <w:rsid w:val="00321D3A"/>
    <w:rsid w:val="00321E17"/>
    <w:rsid w:val="00321EE2"/>
    <w:rsid w:val="0032229E"/>
    <w:rsid w:val="003225C6"/>
    <w:rsid w:val="0032272C"/>
    <w:rsid w:val="0032275D"/>
    <w:rsid w:val="00322AB9"/>
    <w:rsid w:val="00322C5E"/>
    <w:rsid w:val="00323112"/>
    <w:rsid w:val="003232B2"/>
    <w:rsid w:val="003232DD"/>
    <w:rsid w:val="00323399"/>
    <w:rsid w:val="00323555"/>
    <w:rsid w:val="00323B44"/>
    <w:rsid w:val="00323CD0"/>
    <w:rsid w:val="003241C5"/>
    <w:rsid w:val="0032470A"/>
    <w:rsid w:val="003248B9"/>
    <w:rsid w:val="00324DE0"/>
    <w:rsid w:val="00325293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9C7"/>
    <w:rsid w:val="00327BDE"/>
    <w:rsid w:val="00331120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AF0"/>
    <w:rsid w:val="00333C14"/>
    <w:rsid w:val="00333D1A"/>
    <w:rsid w:val="00333F80"/>
    <w:rsid w:val="003340F3"/>
    <w:rsid w:val="00334795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0429"/>
    <w:rsid w:val="003411A7"/>
    <w:rsid w:val="003412AC"/>
    <w:rsid w:val="003415E7"/>
    <w:rsid w:val="0034183B"/>
    <w:rsid w:val="003418BB"/>
    <w:rsid w:val="0034239F"/>
    <w:rsid w:val="00342F6A"/>
    <w:rsid w:val="003432D3"/>
    <w:rsid w:val="003434F7"/>
    <w:rsid w:val="00343629"/>
    <w:rsid w:val="00343F3C"/>
    <w:rsid w:val="00344743"/>
    <w:rsid w:val="00344749"/>
    <w:rsid w:val="00344BFF"/>
    <w:rsid w:val="0034505D"/>
    <w:rsid w:val="003452AC"/>
    <w:rsid w:val="003454C4"/>
    <w:rsid w:val="003454E6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DED"/>
    <w:rsid w:val="00350F7A"/>
    <w:rsid w:val="003510E1"/>
    <w:rsid w:val="00351121"/>
    <w:rsid w:val="00351760"/>
    <w:rsid w:val="00351B0B"/>
    <w:rsid w:val="00351BD0"/>
    <w:rsid w:val="00351C23"/>
    <w:rsid w:val="00351C31"/>
    <w:rsid w:val="00351C56"/>
    <w:rsid w:val="0035240D"/>
    <w:rsid w:val="00353577"/>
    <w:rsid w:val="003535A3"/>
    <w:rsid w:val="00353869"/>
    <w:rsid w:val="0035398E"/>
    <w:rsid w:val="00353A4C"/>
    <w:rsid w:val="0035441D"/>
    <w:rsid w:val="00354D05"/>
    <w:rsid w:val="00354D20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762"/>
    <w:rsid w:val="003579CE"/>
    <w:rsid w:val="00357C2B"/>
    <w:rsid w:val="00357D72"/>
    <w:rsid w:val="003600CD"/>
    <w:rsid w:val="00361562"/>
    <w:rsid w:val="00361760"/>
    <w:rsid w:val="003630EF"/>
    <w:rsid w:val="003632B9"/>
    <w:rsid w:val="003633E6"/>
    <w:rsid w:val="00363414"/>
    <w:rsid w:val="0036355A"/>
    <w:rsid w:val="003635A0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67DD5"/>
    <w:rsid w:val="00370630"/>
    <w:rsid w:val="0037121C"/>
    <w:rsid w:val="00371638"/>
    <w:rsid w:val="00371852"/>
    <w:rsid w:val="00371A38"/>
    <w:rsid w:val="00372756"/>
    <w:rsid w:val="0037293A"/>
    <w:rsid w:val="00372957"/>
    <w:rsid w:val="00372AB0"/>
    <w:rsid w:val="00372BA7"/>
    <w:rsid w:val="00372D38"/>
    <w:rsid w:val="00372E43"/>
    <w:rsid w:val="00372FF6"/>
    <w:rsid w:val="00373288"/>
    <w:rsid w:val="00373296"/>
    <w:rsid w:val="0037331A"/>
    <w:rsid w:val="003733A1"/>
    <w:rsid w:val="00373481"/>
    <w:rsid w:val="003738B6"/>
    <w:rsid w:val="003739BE"/>
    <w:rsid w:val="00373C20"/>
    <w:rsid w:val="00373E58"/>
    <w:rsid w:val="00373F25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CB4"/>
    <w:rsid w:val="00377F08"/>
    <w:rsid w:val="00377FFC"/>
    <w:rsid w:val="00380273"/>
    <w:rsid w:val="00380798"/>
    <w:rsid w:val="003810EC"/>
    <w:rsid w:val="003812B5"/>
    <w:rsid w:val="00381835"/>
    <w:rsid w:val="003818F7"/>
    <w:rsid w:val="0038220E"/>
    <w:rsid w:val="00382492"/>
    <w:rsid w:val="00382C6A"/>
    <w:rsid w:val="00383265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02EF"/>
    <w:rsid w:val="0039129F"/>
    <w:rsid w:val="00391380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85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B70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0F"/>
    <w:rsid w:val="003A3D32"/>
    <w:rsid w:val="003A3D35"/>
    <w:rsid w:val="003A418C"/>
    <w:rsid w:val="003A420C"/>
    <w:rsid w:val="003A454A"/>
    <w:rsid w:val="003A47E3"/>
    <w:rsid w:val="003A4A85"/>
    <w:rsid w:val="003A4BAD"/>
    <w:rsid w:val="003A4CEC"/>
    <w:rsid w:val="003A4F36"/>
    <w:rsid w:val="003A5455"/>
    <w:rsid w:val="003A5DEF"/>
    <w:rsid w:val="003A6358"/>
    <w:rsid w:val="003A6608"/>
    <w:rsid w:val="003A67B8"/>
    <w:rsid w:val="003A67C7"/>
    <w:rsid w:val="003A6C39"/>
    <w:rsid w:val="003A6C94"/>
    <w:rsid w:val="003A6C9B"/>
    <w:rsid w:val="003A7144"/>
    <w:rsid w:val="003A71C9"/>
    <w:rsid w:val="003B0061"/>
    <w:rsid w:val="003B0271"/>
    <w:rsid w:val="003B06FD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43"/>
    <w:rsid w:val="003B7B6D"/>
    <w:rsid w:val="003C0682"/>
    <w:rsid w:val="003C0DAF"/>
    <w:rsid w:val="003C0FD6"/>
    <w:rsid w:val="003C1092"/>
    <w:rsid w:val="003C12A7"/>
    <w:rsid w:val="003C12E6"/>
    <w:rsid w:val="003C1457"/>
    <w:rsid w:val="003C1597"/>
    <w:rsid w:val="003C1A47"/>
    <w:rsid w:val="003C1DC9"/>
    <w:rsid w:val="003C21D7"/>
    <w:rsid w:val="003C2A83"/>
    <w:rsid w:val="003C2ED7"/>
    <w:rsid w:val="003C3D66"/>
    <w:rsid w:val="003C3E99"/>
    <w:rsid w:val="003C473A"/>
    <w:rsid w:val="003C483D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0F9F"/>
    <w:rsid w:val="003D14A8"/>
    <w:rsid w:val="003D1882"/>
    <w:rsid w:val="003D1AAE"/>
    <w:rsid w:val="003D1CE6"/>
    <w:rsid w:val="003D21F4"/>
    <w:rsid w:val="003D2347"/>
    <w:rsid w:val="003D242A"/>
    <w:rsid w:val="003D24B0"/>
    <w:rsid w:val="003D254C"/>
    <w:rsid w:val="003D2568"/>
    <w:rsid w:val="003D2622"/>
    <w:rsid w:val="003D2CAC"/>
    <w:rsid w:val="003D2EF3"/>
    <w:rsid w:val="003D306B"/>
    <w:rsid w:val="003D386F"/>
    <w:rsid w:val="003D3CE5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21A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5F8"/>
    <w:rsid w:val="003E3699"/>
    <w:rsid w:val="003E370F"/>
    <w:rsid w:val="003E3E02"/>
    <w:rsid w:val="003E40D4"/>
    <w:rsid w:val="003E41FB"/>
    <w:rsid w:val="003E42E3"/>
    <w:rsid w:val="003E4478"/>
    <w:rsid w:val="003E4A8A"/>
    <w:rsid w:val="003E4C69"/>
    <w:rsid w:val="003E51B6"/>
    <w:rsid w:val="003E5541"/>
    <w:rsid w:val="003E5690"/>
    <w:rsid w:val="003E5819"/>
    <w:rsid w:val="003E5C0A"/>
    <w:rsid w:val="003E5C4F"/>
    <w:rsid w:val="003E5FAC"/>
    <w:rsid w:val="003E6B4E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C07"/>
    <w:rsid w:val="003F3F49"/>
    <w:rsid w:val="003F4023"/>
    <w:rsid w:val="003F49B2"/>
    <w:rsid w:val="003F4A2B"/>
    <w:rsid w:val="003F4CAF"/>
    <w:rsid w:val="003F4F3C"/>
    <w:rsid w:val="003F5162"/>
    <w:rsid w:val="003F5302"/>
    <w:rsid w:val="003F5B79"/>
    <w:rsid w:val="003F5C13"/>
    <w:rsid w:val="003F5D3A"/>
    <w:rsid w:val="003F5DE4"/>
    <w:rsid w:val="003F6041"/>
    <w:rsid w:val="003F62C0"/>
    <w:rsid w:val="003F6452"/>
    <w:rsid w:val="003F6506"/>
    <w:rsid w:val="003F66E4"/>
    <w:rsid w:val="003F6CFB"/>
    <w:rsid w:val="003F7BBC"/>
    <w:rsid w:val="00400029"/>
    <w:rsid w:val="00400111"/>
    <w:rsid w:val="0040058D"/>
    <w:rsid w:val="004005E3"/>
    <w:rsid w:val="004006CF"/>
    <w:rsid w:val="0040072A"/>
    <w:rsid w:val="00400924"/>
    <w:rsid w:val="00400A84"/>
    <w:rsid w:val="00400AE2"/>
    <w:rsid w:val="00400DA7"/>
    <w:rsid w:val="004011CD"/>
    <w:rsid w:val="004012C1"/>
    <w:rsid w:val="004014A1"/>
    <w:rsid w:val="004014B8"/>
    <w:rsid w:val="0040155F"/>
    <w:rsid w:val="00401CCE"/>
    <w:rsid w:val="004025D8"/>
    <w:rsid w:val="0040293D"/>
    <w:rsid w:val="00402AE7"/>
    <w:rsid w:val="00402C25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0"/>
    <w:rsid w:val="00404351"/>
    <w:rsid w:val="00404560"/>
    <w:rsid w:val="00404A72"/>
    <w:rsid w:val="00404DF9"/>
    <w:rsid w:val="0040514D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3BA"/>
    <w:rsid w:val="004075C8"/>
    <w:rsid w:val="0040760B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89A"/>
    <w:rsid w:val="00413DF8"/>
    <w:rsid w:val="0041420E"/>
    <w:rsid w:val="00414E54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84"/>
    <w:rsid w:val="004174CF"/>
    <w:rsid w:val="00417B88"/>
    <w:rsid w:val="00420229"/>
    <w:rsid w:val="00420B0E"/>
    <w:rsid w:val="00420C96"/>
    <w:rsid w:val="00420E60"/>
    <w:rsid w:val="0042161C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34F4"/>
    <w:rsid w:val="0042390C"/>
    <w:rsid w:val="00424062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6FD0"/>
    <w:rsid w:val="00427026"/>
    <w:rsid w:val="00427161"/>
    <w:rsid w:val="00427363"/>
    <w:rsid w:val="004279E9"/>
    <w:rsid w:val="00427BDC"/>
    <w:rsid w:val="00427CD0"/>
    <w:rsid w:val="00427D32"/>
    <w:rsid w:val="00427E5C"/>
    <w:rsid w:val="00427F07"/>
    <w:rsid w:val="0043040F"/>
    <w:rsid w:val="00430522"/>
    <w:rsid w:val="00430540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7B2"/>
    <w:rsid w:val="0043490A"/>
    <w:rsid w:val="00434C18"/>
    <w:rsid w:val="00434F53"/>
    <w:rsid w:val="004350AF"/>
    <w:rsid w:val="00435661"/>
    <w:rsid w:val="0043598D"/>
    <w:rsid w:val="00435E2B"/>
    <w:rsid w:val="00436A34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8B3"/>
    <w:rsid w:val="00445A33"/>
    <w:rsid w:val="00445D70"/>
    <w:rsid w:val="00445DAB"/>
    <w:rsid w:val="00445ECB"/>
    <w:rsid w:val="004462A0"/>
    <w:rsid w:val="0044635E"/>
    <w:rsid w:val="004465C3"/>
    <w:rsid w:val="00446D5D"/>
    <w:rsid w:val="004471F0"/>
    <w:rsid w:val="0044723E"/>
    <w:rsid w:val="00447BCA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2C08"/>
    <w:rsid w:val="0045314F"/>
    <w:rsid w:val="00453784"/>
    <w:rsid w:val="00453CF8"/>
    <w:rsid w:val="004541A2"/>
    <w:rsid w:val="00454808"/>
    <w:rsid w:val="00454903"/>
    <w:rsid w:val="00454CA2"/>
    <w:rsid w:val="004550E6"/>
    <w:rsid w:val="004552FD"/>
    <w:rsid w:val="0045539D"/>
    <w:rsid w:val="004556A5"/>
    <w:rsid w:val="0045584D"/>
    <w:rsid w:val="00455E18"/>
    <w:rsid w:val="0045669F"/>
    <w:rsid w:val="00456D14"/>
    <w:rsid w:val="00456DCF"/>
    <w:rsid w:val="0045758E"/>
    <w:rsid w:val="0045786D"/>
    <w:rsid w:val="00457E09"/>
    <w:rsid w:val="00460054"/>
    <w:rsid w:val="004602C3"/>
    <w:rsid w:val="00460D87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914"/>
    <w:rsid w:val="00467A01"/>
    <w:rsid w:val="00467C85"/>
    <w:rsid w:val="00467EE4"/>
    <w:rsid w:val="00467F22"/>
    <w:rsid w:val="00470375"/>
    <w:rsid w:val="00470B23"/>
    <w:rsid w:val="00470C54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1F8"/>
    <w:rsid w:val="00473363"/>
    <w:rsid w:val="004735E5"/>
    <w:rsid w:val="004737AA"/>
    <w:rsid w:val="00473A83"/>
    <w:rsid w:val="00473CD5"/>
    <w:rsid w:val="00474154"/>
    <w:rsid w:val="004746E9"/>
    <w:rsid w:val="00474A96"/>
    <w:rsid w:val="00474EE5"/>
    <w:rsid w:val="004752EF"/>
    <w:rsid w:val="0047568B"/>
    <w:rsid w:val="0047579C"/>
    <w:rsid w:val="00475828"/>
    <w:rsid w:val="004759B1"/>
    <w:rsid w:val="00475AF6"/>
    <w:rsid w:val="00475AFA"/>
    <w:rsid w:val="004761F5"/>
    <w:rsid w:val="004763E9"/>
    <w:rsid w:val="00476501"/>
    <w:rsid w:val="00476510"/>
    <w:rsid w:val="00476529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7FB"/>
    <w:rsid w:val="00480AC1"/>
    <w:rsid w:val="0048114B"/>
    <w:rsid w:val="004816CF"/>
    <w:rsid w:val="00481A66"/>
    <w:rsid w:val="00481A9F"/>
    <w:rsid w:val="00481B57"/>
    <w:rsid w:val="00481C6E"/>
    <w:rsid w:val="0048218F"/>
    <w:rsid w:val="00482263"/>
    <w:rsid w:val="00482D5D"/>
    <w:rsid w:val="00482D67"/>
    <w:rsid w:val="00483062"/>
    <w:rsid w:val="0048341F"/>
    <w:rsid w:val="00483CA7"/>
    <w:rsid w:val="00483DFD"/>
    <w:rsid w:val="00483E49"/>
    <w:rsid w:val="004843C2"/>
    <w:rsid w:val="0048456E"/>
    <w:rsid w:val="00484A68"/>
    <w:rsid w:val="00484CC7"/>
    <w:rsid w:val="00484EDC"/>
    <w:rsid w:val="00485444"/>
    <w:rsid w:val="00485478"/>
    <w:rsid w:val="00485919"/>
    <w:rsid w:val="00485C72"/>
    <w:rsid w:val="00486045"/>
    <w:rsid w:val="00486173"/>
    <w:rsid w:val="00486C2E"/>
    <w:rsid w:val="00486CCB"/>
    <w:rsid w:val="00486ED8"/>
    <w:rsid w:val="004871E5"/>
    <w:rsid w:val="00487735"/>
    <w:rsid w:val="004877B1"/>
    <w:rsid w:val="00487902"/>
    <w:rsid w:val="00487AE0"/>
    <w:rsid w:val="00487ED1"/>
    <w:rsid w:val="0049026E"/>
    <w:rsid w:val="00490442"/>
    <w:rsid w:val="00490503"/>
    <w:rsid w:val="004908A7"/>
    <w:rsid w:val="0049141E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960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953"/>
    <w:rsid w:val="004A0C2D"/>
    <w:rsid w:val="004A1240"/>
    <w:rsid w:val="004A1816"/>
    <w:rsid w:val="004A2361"/>
    <w:rsid w:val="004A241D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5F7E"/>
    <w:rsid w:val="004A62D5"/>
    <w:rsid w:val="004A6583"/>
    <w:rsid w:val="004A6761"/>
    <w:rsid w:val="004A6839"/>
    <w:rsid w:val="004A6976"/>
    <w:rsid w:val="004A6A17"/>
    <w:rsid w:val="004A6AEA"/>
    <w:rsid w:val="004A6CAF"/>
    <w:rsid w:val="004A6FEC"/>
    <w:rsid w:val="004A71EA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7DD"/>
    <w:rsid w:val="004B18C2"/>
    <w:rsid w:val="004B1B0D"/>
    <w:rsid w:val="004B1B9C"/>
    <w:rsid w:val="004B1D08"/>
    <w:rsid w:val="004B20E8"/>
    <w:rsid w:val="004B2185"/>
    <w:rsid w:val="004B24CD"/>
    <w:rsid w:val="004B2668"/>
    <w:rsid w:val="004B2DCB"/>
    <w:rsid w:val="004B3011"/>
    <w:rsid w:val="004B30A7"/>
    <w:rsid w:val="004B3244"/>
    <w:rsid w:val="004B33F2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ACA"/>
    <w:rsid w:val="004B7B9B"/>
    <w:rsid w:val="004C049D"/>
    <w:rsid w:val="004C07FC"/>
    <w:rsid w:val="004C080E"/>
    <w:rsid w:val="004C0EEC"/>
    <w:rsid w:val="004C0F7E"/>
    <w:rsid w:val="004C142D"/>
    <w:rsid w:val="004C1787"/>
    <w:rsid w:val="004C183C"/>
    <w:rsid w:val="004C1F7F"/>
    <w:rsid w:val="004C1F88"/>
    <w:rsid w:val="004C2067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B7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5A7"/>
    <w:rsid w:val="004D1A8C"/>
    <w:rsid w:val="004D1AF5"/>
    <w:rsid w:val="004D1B3A"/>
    <w:rsid w:val="004D1F31"/>
    <w:rsid w:val="004D1FCA"/>
    <w:rsid w:val="004D2021"/>
    <w:rsid w:val="004D21E3"/>
    <w:rsid w:val="004D2344"/>
    <w:rsid w:val="004D2711"/>
    <w:rsid w:val="004D2C51"/>
    <w:rsid w:val="004D34B8"/>
    <w:rsid w:val="004D3761"/>
    <w:rsid w:val="004D3D7E"/>
    <w:rsid w:val="004D43A7"/>
    <w:rsid w:val="004D490A"/>
    <w:rsid w:val="004D49DA"/>
    <w:rsid w:val="004D4CA0"/>
    <w:rsid w:val="004D4CE8"/>
    <w:rsid w:val="004D569E"/>
    <w:rsid w:val="004D57C0"/>
    <w:rsid w:val="004D65C3"/>
    <w:rsid w:val="004D6D43"/>
    <w:rsid w:val="004D6DFB"/>
    <w:rsid w:val="004D7156"/>
    <w:rsid w:val="004D7231"/>
    <w:rsid w:val="004D7336"/>
    <w:rsid w:val="004D74B9"/>
    <w:rsid w:val="004D79EA"/>
    <w:rsid w:val="004D7BDA"/>
    <w:rsid w:val="004D7D7C"/>
    <w:rsid w:val="004D7F5C"/>
    <w:rsid w:val="004D7FA1"/>
    <w:rsid w:val="004E07C4"/>
    <w:rsid w:val="004E1180"/>
    <w:rsid w:val="004E1405"/>
    <w:rsid w:val="004E141E"/>
    <w:rsid w:val="004E1479"/>
    <w:rsid w:val="004E1497"/>
    <w:rsid w:val="004E16B6"/>
    <w:rsid w:val="004E1FC1"/>
    <w:rsid w:val="004E2A77"/>
    <w:rsid w:val="004E2BC2"/>
    <w:rsid w:val="004E2E8E"/>
    <w:rsid w:val="004E3286"/>
    <w:rsid w:val="004E3571"/>
    <w:rsid w:val="004E3687"/>
    <w:rsid w:val="004E36A2"/>
    <w:rsid w:val="004E36D3"/>
    <w:rsid w:val="004E3CAE"/>
    <w:rsid w:val="004E3DFB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77"/>
    <w:rsid w:val="004E60E3"/>
    <w:rsid w:val="004E6144"/>
    <w:rsid w:val="004E64C1"/>
    <w:rsid w:val="004E6722"/>
    <w:rsid w:val="004E6832"/>
    <w:rsid w:val="004E6961"/>
    <w:rsid w:val="004E6A14"/>
    <w:rsid w:val="004E6CC9"/>
    <w:rsid w:val="004E6F5C"/>
    <w:rsid w:val="004E72B2"/>
    <w:rsid w:val="004E77AB"/>
    <w:rsid w:val="004F0252"/>
    <w:rsid w:val="004F09F0"/>
    <w:rsid w:val="004F0A38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6D0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5A"/>
    <w:rsid w:val="004F76FC"/>
    <w:rsid w:val="004F785B"/>
    <w:rsid w:val="004F79DB"/>
    <w:rsid w:val="004F7AE3"/>
    <w:rsid w:val="004F7B3D"/>
    <w:rsid w:val="004F7C24"/>
    <w:rsid w:val="0050040D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39D"/>
    <w:rsid w:val="00503751"/>
    <w:rsid w:val="0050393B"/>
    <w:rsid w:val="00503A18"/>
    <w:rsid w:val="00503C1D"/>
    <w:rsid w:val="00504033"/>
    <w:rsid w:val="005040B7"/>
    <w:rsid w:val="005042FA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159B"/>
    <w:rsid w:val="00511EC4"/>
    <w:rsid w:val="00512396"/>
    <w:rsid w:val="005125F4"/>
    <w:rsid w:val="0051277F"/>
    <w:rsid w:val="00512906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0B71"/>
    <w:rsid w:val="005211C1"/>
    <w:rsid w:val="0052190C"/>
    <w:rsid w:val="00521960"/>
    <w:rsid w:val="005219BE"/>
    <w:rsid w:val="00521A20"/>
    <w:rsid w:val="00521F49"/>
    <w:rsid w:val="0052232A"/>
    <w:rsid w:val="0052265E"/>
    <w:rsid w:val="005229F6"/>
    <w:rsid w:val="00522E3F"/>
    <w:rsid w:val="00523310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DDE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584"/>
    <w:rsid w:val="00534A76"/>
    <w:rsid w:val="00534E21"/>
    <w:rsid w:val="005351CD"/>
    <w:rsid w:val="00535274"/>
    <w:rsid w:val="0053558E"/>
    <w:rsid w:val="0053575F"/>
    <w:rsid w:val="005358D2"/>
    <w:rsid w:val="00535A04"/>
    <w:rsid w:val="00535A55"/>
    <w:rsid w:val="00535B82"/>
    <w:rsid w:val="00536144"/>
    <w:rsid w:val="005361A7"/>
    <w:rsid w:val="005365FB"/>
    <w:rsid w:val="00536731"/>
    <w:rsid w:val="0053704C"/>
    <w:rsid w:val="005370B4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12"/>
    <w:rsid w:val="00545469"/>
    <w:rsid w:val="005458B3"/>
    <w:rsid w:val="00545ABD"/>
    <w:rsid w:val="00545C98"/>
    <w:rsid w:val="00545D68"/>
    <w:rsid w:val="00545DD6"/>
    <w:rsid w:val="00545F6A"/>
    <w:rsid w:val="00546088"/>
    <w:rsid w:val="005461CC"/>
    <w:rsid w:val="00546884"/>
    <w:rsid w:val="005469EA"/>
    <w:rsid w:val="00546A5C"/>
    <w:rsid w:val="00546F03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26A8"/>
    <w:rsid w:val="00552A20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1EE"/>
    <w:rsid w:val="00557348"/>
    <w:rsid w:val="005573D6"/>
    <w:rsid w:val="005575BB"/>
    <w:rsid w:val="005578FD"/>
    <w:rsid w:val="0055792F"/>
    <w:rsid w:val="0055796A"/>
    <w:rsid w:val="00557DC1"/>
    <w:rsid w:val="0056078C"/>
    <w:rsid w:val="0056083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3E52"/>
    <w:rsid w:val="00564781"/>
    <w:rsid w:val="00564C03"/>
    <w:rsid w:val="00564F86"/>
    <w:rsid w:val="005651BD"/>
    <w:rsid w:val="005653FF"/>
    <w:rsid w:val="005654E4"/>
    <w:rsid w:val="00565581"/>
    <w:rsid w:val="005656A1"/>
    <w:rsid w:val="0056573A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6FDD"/>
    <w:rsid w:val="005676AC"/>
    <w:rsid w:val="00567B78"/>
    <w:rsid w:val="00567BA5"/>
    <w:rsid w:val="00567D7A"/>
    <w:rsid w:val="005703AE"/>
    <w:rsid w:val="005703B6"/>
    <w:rsid w:val="00570711"/>
    <w:rsid w:val="005707A0"/>
    <w:rsid w:val="00570EA5"/>
    <w:rsid w:val="00571123"/>
    <w:rsid w:val="0057116B"/>
    <w:rsid w:val="00571AE0"/>
    <w:rsid w:val="00571CB7"/>
    <w:rsid w:val="00572432"/>
    <w:rsid w:val="00572555"/>
    <w:rsid w:val="00572B62"/>
    <w:rsid w:val="00572F1C"/>
    <w:rsid w:val="005732EF"/>
    <w:rsid w:val="00573843"/>
    <w:rsid w:val="005739D7"/>
    <w:rsid w:val="00573B72"/>
    <w:rsid w:val="00573C49"/>
    <w:rsid w:val="00573ED5"/>
    <w:rsid w:val="00574253"/>
    <w:rsid w:val="00574461"/>
    <w:rsid w:val="00574708"/>
    <w:rsid w:val="00574BA5"/>
    <w:rsid w:val="005754B0"/>
    <w:rsid w:val="005759BA"/>
    <w:rsid w:val="005759EE"/>
    <w:rsid w:val="00576167"/>
    <w:rsid w:val="005761E2"/>
    <w:rsid w:val="005768EA"/>
    <w:rsid w:val="00576CD9"/>
    <w:rsid w:val="00576DEB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29A"/>
    <w:rsid w:val="005825E7"/>
    <w:rsid w:val="005829B3"/>
    <w:rsid w:val="005833AD"/>
    <w:rsid w:val="005833EB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132"/>
    <w:rsid w:val="00586207"/>
    <w:rsid w:val="0058683E"/>
    <w:rsid w:val="005868FF"/>
    <w:rsid w:val="005869E5"/>
    <w:rsid w:val="00586CFE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0CC4"/>
    <w:rsid w:val="00590FE6"/>
    <w:rsid w:val="005912DA"/>
    <w:rsid w:val="00591535"/>
    <w:rsid w:val="00591571"/>
    <w:rsid w:val="00591BE7"/>
    <w:rsid w:val="00592493"/>
    <w:rsid w:val="005925CA"/>
    <w:rsid w:val="005926FA"/>
    <w:rsid w:val="00593121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19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D4A"/>
    <w:rsid w:val="005A2E83"/>
    <w:rsid w:val="005A3330"/>
    <w:rsid w:val="005A3687"/>
    <w:rsid w:val="005A370B"/>
    <w:rsid w:val="005A3AF3"/>
    <w:rsid w:val="005A3E5B"/>
    <w:rsid w:val="005A4380"/>
    <w:rsid w:val="005A4A86"/>
    <w:rsid w:val="005A4FEC"/>
    <w:rsid w:val="005A5806"/>
    <w:rsid w:val="005A588F"/>
    <w:rsid w:val="005A5919"/>
    <w:rsid w:val="005A5F08"/>
    <w:rsid w:val="005A60D2"/>
    <w:rsid w:val="005A62F3"/>
    <w:rsid w:val="005A6E85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3FA5"/>
    <w:rsid w:val="005B4097"/>
    <w:rsid w:val="005B4131"/>
    <w:rsid w:val="005B44EA"/>
    <w:rsid w:val="005B4A14"/>
    <w:rsid w:val="005B4B1E"/>
    <w:rsid w:val="005B514F"/>
    <w:rsid w:val="005B580D"/>
    <w:rsid w:val="005B6533"/>
    <w:rsid w:val="005B68E1"/>
    <w:rsid w:val="005B6D0F"/>
    <w:rsid w:val="005B6D28"/>
    <w:rsid w:val="005B6F6B"/>
    <w:rsid w:val="005B7DD5"/>
    <w:rsid w:val="005C019D"/>
    <w:rsid w:val="005C0712"/>
    <w:rsid w:val="005C0C20"/>
    <w:rsid w:val="005C0C39"/>
    <w:rsid w:val="005C1875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8EB"/>
    <w:rsid w:val="005C3973"/>
    <w:rsid w:val="005C3B88"/>
    <w:rsid w:val="005C52CA"/>
    <w:rsid w:val="005C53CE"/>
    <w:rsid w:val="005C575B"/>
    <w:rsid w:val="005C5926"/>
    <w:rsid w:val="005C59D2"/>
    <w:rsid w:val="005C5A35"/>
    <w:rsid w:val="005C6063"/>
    <w:rsid w:val="005C64B4"/>
    <w:rsid w:val="005C686F"/>
    <w:rsid w:val="005C6CC0"/>
    <w:rsid w:val="005C73A0"/>
    <w:rsid w:val="005C74F7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5D"/>
    <w:rsid w:val="005E1E9E"/>
    <w:rsid w:val="005E2400"/>
    <w:rsid w:val="005E2C99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A53"/>
    <w:rsid w:val="005E4BB9"/>
    <w:rsid w:val="005E4C71"/>
    <w:rsid w:val="005E4F5A"/>
    <w:rsid w:val="005E5669"/>
    <w:rsid w:val="005E568C"/>
    <w:rsid w:val="005E6CBB"/>
    <w:rsid w:val="005E7E2D"/>
    <w:rsid w:val="005F0513"/>
    <w:rsid w:val="005F0A38"/>
    <w:rsid w:val="005F12EC"/>
    <w:rsid w:val="005F12F6"/>
    <w:rsid w:val="005F15A8"/>
    <w:rsid w:val="005F16E1"/>
    <w:rsid w:val="005F1707"/>
    <w:rsid w:val="005F1A90"/>
    <w:rsid w:val="005F1F04"/>
    <w:rsid w:val="005F213A"/>
    <w:rsid w:val="005F21C5"/>
    <w:rsid w:val="005F25D9"/>
    <w:rsid w:val="005F2624"/>
    <w:rsid w:val="005F2A6A"/>
    <w:rsid w:val="005F333C"/>
    <w:rsid w:val="005F35E8"/>
    <w:rsid w:val="005F38EA"/>
    <w:rsid w:val="005F3D59"/>
    <w:rsid w:val="005F3FD7"/>
    <w:rsid w:val="005F4A1B"/>
    <w:rsid w:val="005F50DE"/>
    <w:rsid w:val="005F52D1"/>
    <w:rsid w:val="005F5531"/>
    <w:rsid w:val="005F553E"/>
    <w:rsid w:val="005F5816"/>
    <w:rsid w:val="005F5E70"/>
    <w:rsid w:val="005F6099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5F7F38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3FE3"/>
    <w:rsid w:val="0060460B"/>
    <w:rsid w:val="0060462D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1C02"/>
    <w:rsid w:val="00612033"/>
    <w:rsid w:val="006123A0"/>
    <w:rsid w:val="006123F7"/>
    <w:rsid w:val="00612C38"/>
    <w:rsid w:val="00612D21"/>
    <w:rsid w:val="0061376D"/>
    <w:rsid w:val="00613EFF"/>
    <w:rsid w:val="006142CB"/>
    <w:rsid w:val="00614350"/>
    <w:rsid w:val="006143C1"/>
    <w:rsid w:val="006148FF"/>
    <w:rsid w:val="00614F5F"/>
    <w:rsid w:val="00614F9E"/>
    <w:rsid w:val="00614FA4"/>
    <w:rsid w:val="00615155"/>
    <w:rsid w:val="00615183"/>
    <w:rsid w:val="00615646"/>
    <w:rsid w:val="006156D6"/>
    <w:rsid w:val="0061584E"/>
    <w:rsid w:val="0061620E"/>
    <w:rsid w:val="0061674C"/>
    <w:rsid w:val="00616975"/>
    <w:rsid w:val="00616DA8"/>
    <w:rsid w:val="00617354"/>
    <w:rsid w:val="0061792D"/>
    <w:rsid w:val="00617976"/>
    <w:rsid w:val="00617BDF"/>
    <w:rsid w:val="00617EC4"/>
    <w:rsid w:val="006200A1"/>
    <w:rsid w:val="00620491"/>
    <w:rsid w:val="00620888"/>
    <w:rsid w:val="00620FE1"/>
    <w:rsid w:val="00621445"/>
    <w:rsid w:val="00621DE6"/>
    <w:rsid w:val="00622167"/>
    <w:rsid w:val="006221CC"/>
    <w:rsid w:val="006224DB"/>
    <w:rsid w:val="006228A9"/>
    <w:rsid w:val="006235EA"/>
    <w:rsid w:val="006238C8"/>
    <w:rsid w:val="006239C9"/>
    <w:rsid w:val="00623B8B"/>
    <w:rsid w:val="006241AC"/>
    <w:rsid w:val="00624371"/>
    <w:rsid w:val="00624464"/>
    <w:rsid w:val="006246AE"/>
    <w:rsid w:val="00624DAB"/>
    <w:rsid w:val="00625558"/>
    <w:rsid w:val="006258A6"/>
    <w:rsid w:val="00625B85"/>
    <w:rsid w:val="00626046"/>
    <w:rsid w:val="00626168"/>
    <w:rsid w:val="006266F3"/>
    <w:rsid w:val="00626CD7"/>
    <w:rsid w:val="00626D02"/>
    <w:rsid w:val="006270DE"/>
    <w:rsid w:val="00627765"/>
    <w:rsid w:val="0062783F"/>
    <w:rsid w:val="0063023C"/>
    <w:rsid w:val="006306C2"/>
    <w:rsid w:val="00630C75"/>
    <w:rsid w:val="00630D2D"/>
    <w:rsid w:val="00631419"/>
    <w:rsid w:val="00631497"/>
    <w:rsid w:val="006315B2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2EB0"/>
    <w:rsid w:val="006337FB"/>
    <w:rsid w:val="00633CC6"/>
    <w:rsid w:val="00633DF5"/>
    <w:rsid w:val="00633E1F"/>
    <w:rsid w:val="006340ED"/>
    <w:rsid w:val="0063422E"/>
    <w:rsid w:val="006346F7"/>
    <w:rsid w:val="00634947"/>
    <w:rsid w:val="00634CB1"/>
    <w:rsid w:val="00634DE1"/>
    <w:rsid w:val="00634E41"/>
    <w:rsid w:val="006353D2"/>
    <w:rsid w:val="00635684"/>
    <w:rsid w:val="00635FAD"/>
    <w:rsid w:val="00636563"/>
    <w:rsid w:val="00637808"/>
    <w:rsid w:val="006400A7"/>
    <w:rsid w:val="006409E9"/>
    <w:rsid w:val="00640F31"/>
    <w:rsid w:val="00641028"/>
    <w:rsid w:val="006413E3"/>
    <w:rsid w:val="006414D5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39"/>
    <w:rsid w:val="00645D52"/>
    <w:rsid w:val="00645D96"/>
    <w:rsid w:val="00645DB5"/>
    <w:rsid w:val="0064658F"/>
    <w:rsid w:val="00646631"/>
    <w:rsid w:val="006469AD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620"/>
    <w:rsid w:val="00652B53"/>
    <w:rsid w:val="006530A0"/>
    <w:rsid w:val="0065356C"/>
    <w:rsid w:val="00653577"/>
    <w:rsid w:val="00653AD3"/>
    <w:rsid w:val="00654205"/>
    <w:rsid w:val="006554E5"/>
    <w:rsid w:val="00655F8D"/>
    <w:rsid w:val="00655FC6"/>
    <w:rsid w:val="006560DC"/>
    <w:rsid w:val="006562C8"/>
    <w:rsid w:val="006569CF"/>
    <w:rsid w:val="00656F8D"/>
    <w:rsid w:val="0065766F"/>
    <w:rsid w:val="0065769A"/>
    <w:rsid w:val="006577C7"/>
    <w:rsid w:val="006578BD"/>
    <w:rsid w:val="006579DF"/>
    <w:rsid w:val="006579F0"/>
    <w:rsid w:val="00657A24"/>
    <w:rsid w:val="00657C95"/>
    <w:rsid w:val="00660030"/>
    <w:rsid w:val="006602F6"/>
    <w:rsid w:val="00660538"/>
    <w:rsid w:val="006609C4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3AE2"/>
    <w:rsid w:val="00663EE3"/>
    <w:rsid w:val="00664872"/>
    <w:rsid w:val="006649F1"/>
    <w:rsid w:val="00664EE4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B67"/>
    <w:rsid w:val="00667FE8"/>
    <w:rsid w:val="00670027"/>
    <w:rsid w:val="0067025C"/>
    <w:rsid w:val="00670578"/>
    <w:rsid w:val="0067085B"/>
    <w:rsid w:val="00670A49"/>
    <w:rsid w:val="00670B17"/>
    <w:rsid w:val="00670C95"/>
    <w:rsid w:val="00670E70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4CD"/>
    <w:rsid w:val="00673561"/>
    <w:rsid w:val="006738EE"/>
    <w:rsid w:val="00674509"/>
    <w:rsid w:val="00674D3E"/>
    <w:rsid w:val="00674EF9"/>
    <w:rsid w:val="00675372"/>
    <w:rsid w:val="00675402"/>
    <w:rsid w:val="00675456"/>
    <w:rsid w:val="00675523"/>
    <w:rsid w:val="0067581E"/>
    <w:rsid w:val="00675A8C"/>
    <w:rsid w:val="00675AEB"/>
    <w:rsid w:val="00675D2D"/>
    <w:rsid w:val="00675E5C"/>
    <w:rsid w:val="006761F6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C34"/>
    <w:rsid w:val="00684D1B"/>
    <w:rsid w:val="00684D51"/>
    <w:rsid w:val="00685B15"/>
    <w:rsid w:val="006861D1"/>
    <w:rsid w:val="0068620E"/>
    <w:rsid w:val="0068649E"/>
    <w:rsid w:val="006864AB"/>
    <w:rsid w:val="00686715"/>
    <w:rsid w:val="00686786"/>
    <w:rsid w:val="00686B09"/>
    <w:rsid w:val="00686B4C"/>
    <w:rsid w:val="00686CE9"/>
    <w:rsid w:val="00686D6B"/>
    <w:rsid w:val="00687147"/>
    <w:rsid w:val="00687414"/>
    <w:rsid w:val="00687AFC"/>
    <w:rsid w:val="00687CDC"/>
    <w:rsid w:val="00690388"/>
    <w:rsid w:val="006904EA"/>
    <w:rsid w:val="006905DC"/>
    <w:rsid w:val="0069068D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151"/>
    <w:rsid w:val="00693287"/>
    <w:rsid w:val="006932DD"/>
    <w:rsid w:val="00693308"/>
    <w:rsid w:val="006934D2"/>
    <w:rsid w:val="00693725"/>
    <w:rsid w:val="006938EF"/>
    <w:rsid w:val="00693A9B"/>
    <w:rsid w:val="00693E7D"/>
    <w:rsid w:val="006941C4"/>
    <w:rsid w:val="00694275"/>
    <w:rsid w:val="00694CF3"/>
    <w:rsid w:val="0069517E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0BFF"/>
    <w:rsid w:val="006A13AB"/>
    <w:rsid w:val="006A14C5"/>
    <w:rsid w:val="006A176F"/>
    <w:rsid w:val="006A220C"/>
    <w:rsid w:val="006A22F9"/>
    <w:rsid w:val="006A23D9"/>
    <w:rsid w:val="006A25AC"/>
    <w:rsid w:val="006A3687"/>
    <w:rsid w:val="006A401C"/>
    <w:rsid w:val="006A43A3"/>
    <w:rsid w:val="006A43DF"/>
    <w:rsid w:val="006A44B6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415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6F7"/>
    <w:rsid w:val="006B2761"/>
    <w:rsid w:val="006B2C69"/>
    <w:rsid w:val="006B2DD6"/>
    <w:rsid w:val="006B2DF0"/>
    <w:rsid w:val="006B31CB"/>
    <w:rsid w:val="006B344F"/>
    <w:rsid w:val="006B3611"/>
    <w:rsid w:val="006B36B3"/>
    <w:rsid w:val="006B3EF6"/>
    <w:rsid w:val="006B4313"/>
    <w:rsid w:val="006B4EF0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87B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789"/>
    <w:rsid w:val="006C3947"/>
    <w:rsid w:val="006C3A93"/>
    <w:rsid w:val="006C3D88"/>
    <w:rsid w:val="006C3DC2"/>
    <w:rsid w:val="006C3DFE"/>
    <w:rsid w:val="006C4221"/>
    <w:rsid w:val="006C44D0"/>
    <w:rsid w:val="006C47DD"/>
    <w:rsid w:val="006C496A"/>
    <w:rsid w:val="006C4CE3"/>
    <w:rsid w:val="006C4E2D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5D7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5BB7"/>
    <w:rsid w:val="006D5E1C"/>
    <w:rsid w:val="006D6369"/>
    <w:rsid w:val="006D65FD"/>
    <w:rsid w:val="006D6E3C"/>
    <w:rsid w:val="006D7BA7"/>
    <w:rsid w:val="006D7BB9"/>
    <w:rsid w:val="006D7F72"/>
    <w:rsid w:val="006D7FCA"/>
    <w:rsid w:val="006E0094"/>
    <w:rsid w:val="006E0919"/>
    <w:rsid w:val="006E09F2"/>
    <w:rsid w:val="006E0DEE"/>
    <w:rsid w:val="006E110F"/>
    <w:rsid w:val="006E17D5"/>
    <w:rsid w:val="006E1BA8"/>
    <w:rsid w:val="006E1E3B"/>
    <w:rsid w:val="006E295A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3DC"/>
    <w:rsid w:val="006E5574"/>
    <w:rsid w:val="006E564E"/>
    <w:rsid w:val="006E57A2"/>
    <w:rsid w:val="006E5959"/>
    <w:rsid w:val="006E5A5A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23"/>
    <w:rsid w:val="006F0192"/>
    <w:rsid w:val="006F0302"/>
    <w:rsid w:val="006F0A21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65B"/>
    <w:rsid w:val="006F7681"/>
    <w:rsid w:val="006F77AE"/>
    <w:rsid w:val="006F7A36"/>
    <w:rsid w:val="006F7B83"/>
    <w:rsid w:val="006F7D5F"/>
    <w:rsid w:val="006F7E12"/>
    <w:rsid w:val="007003C8"/>
    <w:rsid w:val="007006BB"/>
    <w:rsid w:val="007006C7"/>
    <w:rsid w:val="007006E1"/>
    <w:rsid w:val="007009CD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2F4A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677"/>
    <w:rsid w:val="007048E0"/>
    <w:rsid w:val="00704C8B"/>
    <w:rsid w:val="00704F85"/>
    <w:rsid w:val="007052B8"/>
    <w:rsid w:val="00705BAD"/>
    <w:rsid w:val="00705FCD"/>
    <w:rsid w:val="0070636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B05"/>
    <w:rsid w:val="00707D6B"/>
    <w:rsid w:val="0071058B"/>
    <w:rsid w:val="0071129F"/>
    <w:rsid w:val="007115EC"/>
    <w:rsid w:val="007118EB"/>
    <w:rsid w:val="00711A3B"/>
    <w:rsid w:val="00711AF4"/>
    <w:rsid w:val="00711B9B"/>
    <w:rsid w:val="00712258"/>
    <w:rsid w:val="007127D4"/>
    <w:rsid w:val="00712C2E"/>
    <w:rsid w:val="0071378D"/>
    <w:rsid w:val="0071379E"/>
    <w:rsid w:val="007140A5"/>
    <w:rsid w:val="007146D0"/>
    <w:rsid w:val="0071482F"/>
    <w:rsid w:val="00714EC5"/>
    <w:rsid w:val="00714F0D"/>
    <w:rsid w:val="007153AA"/>
    <w:rsid w:val="007153C9"/>
    <w:rsid w:val="007156D9"/>
    <w:rsid w:val="007158C8"/>
    <w:rsid w:val="00715C05"/>
    <w:rsid w:val="00715F4D"/>
    <w:rsid w:val="00716716"/>
    <w:rsid w:val="00716DEC"/>
    <w:rsid w:val="00716EB0"/>
    <w:rsid w:val="00716FF2"/>
    <w:rsid w:val="0071749D"/>
    <w:rsid w:val="0071766E"/>
    <w:rsid w:val="00717B63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1E06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4FE7"/>
    <w:rsid w:val="0072523D"/>
    <w:rsid w:val="00726208"/>
    <w:rsid w:val="00726243"/>
    <w:rsid w:val="0072677B"/>
    <w:rsid w:val="00726B86"/>
    <w:rsid w:val="00726DA9"/>
    <w:rsid w:val="00726EC1"/>
    <w:rsid w:val="00727227"/>
    <w:rsid w:val="00727912"/>
    <w:rsid w:val="00727B48"/>
    <w:rsid w:val="00727B7B"/>
    <w:rsid w:val="00727BAF"/>
    <w:rsid w:val="00730175"/>
    <w:rsid w:val="007303DF"/>
    <w:rsid w:val="00730992"/>
    <w:rsid w:val="00730B71"/>
    <w:rsid w:val="00730CBE"/>
    <w:rsid w:val="00730E4C"/>
    <w:rsid w:val="007310CE"/>
    <w:rsid w:val="0073132F"/>
    <w:rsid w:val="00731399"/>
    <w:rsid w:val="00731B4C"/>
    <w:rsid w:val="00731CF3"/>
    <w:rsid w:val="00731D93"/>
    <w:rsid w:val="007322B6"/>
    <w:rsid w:val="00732706"/>
    <w:rsid w:val="00732A21"/>
    <w:rsid w:val="00732F81"/>
    <w:rsid w:val="0073347C"/>
    <w:rsid w:val="0073393A"/>
    <w:rsid w:val="00734365"/>
    <w:rsid w:val="007344BE"/>
    <w:rsid w:val="0073478C"/>
    <w:rsid w:val="00734BBE"/>
    <w:rsid w:val="00734DD2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6D3C"/>
    <w:rsid w:val="0073727A"/>
    <w:rsid w:val="00737D0C"/>
    <w:rsid w:val="00737D12"/>
    <w:rsid w:val="0074034A"/>
    <w:rsid w:val="00740529"/>
    <w:rsid w:val="00740576"/>
    <w:rsid w:val="00740B83"/>
    <w:rsid w:val="00740D3C"/>
    <w:rsid w:val="00740D7F"/>
    <w:rsid w:val="00740EB4"/>
    <w:rsid w:val="007416DB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6DB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0F93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164"/>
    <w:rsid w:val="00755D68"/>
    <w:rsid w:val="00755D6D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597"/>
    <w:rsid w:val="0075765C"/>
    <w:rsid w:val="0075793E"/>
    <w:rsid w:val="00757DDD"/>
    <w:rsid w:val="00757E23"/>
    <w:rsid w:val="00760E68"/>
    <w:rsid w:val="007610C6"/>
    <w:rsid w:val="00761339"/>
    <w:rsid w:val="00761A6C"/>
    <w:rsid w:val="00761F31"/>
    <w:rsid w:val="00761F3A"/>
    <w:rsid w:val="00762100"/>
    <w:rsid w:val="007633D9"/>
    <w:rsid w:val="00763789"/>
    <w:rsid w:val="00763A48"/>
    <w:rsid w:val="00763BE2"/>
    <w:rsid w:val="00763CD1"/>
    <w:rsid w:val="00763DF8"/>
    <w:rsid w:val="00763EA8"/>
    <w:rsid w:val="00763EAE"/>
    <w:rsid w:val="0076411C"/>
    <w:rsid w:val="007647C0"/>
    <w:rsid w:val="007647C1"/>
    <w:rsid w:val="007647C6"/>
    <w:rsid w:val="00764BB4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B29"/>
    <w:rsid w:val="00767CF3"/>
    <w:rsid w:val="00770300"/>
    <w:rsid w:val="00770317"/>
    <w:rsid w:val="00770876"/>
    <w:rsid w:val="00770CC0"/>
    <w:rsid w:val="00771404"/>
    <w:rsid w:val="0077180F"/>
    <w:rsid w:val="00771D87"/>
    <w:rsid w:val="00772E01"/>
    <w:rsid w:val="007732DE"/>
    <w:rsid w:val="007737FF"/>
    <w:rsid w:val="007739F8"/>
    <w:rsid w:val="00773C9D"/>
    <w:rsid w:val="00773CA8"/>
    <w:rsid w:val="00773D07"/>
    <w:rsid w:val="0077414B"/>
    <w:rsid w:val="00774484"/>
    <w:rsid w:val="007745CB"/>
    <w:rsid w:val="0077472F"/>
    <w:rsid w:val="00774B09"/>
    <w:rsid w:val="00774B74"/>
    <w:rsid w:val="00774C1B"/>
    <w:rsid w:val="00774CBE"/>
    <w:rsid w:val="00774D71"/>
    <w:rsid w:val="00774EA2"/>
    <w:rsid w:val="007754D6"/>
    <w:rsid w:val="0077571D"/>
    <w:rsid w:val="0077592E"/>
    <w:rsid w:val="00775D90"/>
    <w:rsid w:val="00775DBF"/>
    <w:rsid w:val="007761C0"/>
    <w:rsid w:val="007764B8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A0"/>
    <w:rsid w:val="00780FF3"/>
    <w:rsid w:val="007819D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526"/>
    <w:rsid w:val="007879BD"/>
    <w:rsid w:val="00787DFD"/>
    <w:rsid w:val="0079066B"/>
    <w:rsid w:val="007907C6"/>
    <w:rsid w:val="00790D57"/>
    <w:rsid w:val="00791306"/>
    <w:rsid w:val="00791606"/>
    <w:rsid w:val="00791785"/>
    <w:rsid w:val="007918B7"/>
    <w:rsid w:val="00791F1D"/>
    <w:rsid w:val="007920F1"/>
    <w:rsid w:val="007920FD"/>
    <w:rsid w:val="0079272E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B59"/>
    <w:rsid w:val="00794EBA"/>
    <w:rsid w:val="007952AA"/>
    <w:rsid w:val="00795AEA"/>
    <w:rsid w:val="00795DD0"/>
    <w:rsid w:val="00795EEA"/>
    <w:rsid w:val="00796644"/>
    <w:rsid w:val="00796B50"/>
    <w:rsid w:val="007972A3"/>
    <w:rsid w:val="00797B56"/>
    <w:rsid w:val="00797ED4"/>
    <w:rsid w:val="007A001B"/>
    <w:rsid w:val="007A01C8"/>
    <w:rsid w:val="007A05D4"/>
    <w:rsid w:val="007A0DE4"/>
    <w:rsid w:val="007A12EA"/>
    <w:rsid w:val="007A14B5"/>
    <w:rsid w:val="007A1709"/>
    <w:rsid w:val="007A1982"/>
    <w:rsid w:val="007A21EE"/>
    <w:rsid w:val="007A27EE"/>
    <w:rsid w:val="007A2839"/>
    <w:rsid w:val="007A2B63"/>
    <w:rsid w:val="007A324B"/>
    <w:rsid w:val="007A35F7"/>
    <w:rsid w:val="007A36C1"/>
    <w:rsid w:val="007A38E9"/>
    <w:rsid w:val="007A3E83"/>
    <w:rsid w:val="007A3EB8"/>
    <w:rsid w:val="007A42E3"/>
    <w:rsid w:val="007A4596"/>
    <w:rsid w:val="007A4E8D"/>
    <w:rsid w:val="007A4E8F"/>
    <w:rsid w:val="007A5BB4"/>
    <w:rsid w:val="007A67BE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0DB2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2F4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133"/>
    <w:rsid w:val="007B5955"/>
    <w:rsid w:val="007B5A21"/>
    <w:rsid w:val="007B5FE9"/>
    <w:rsid w:val="007B6249"/>
    <w:rsid w:val="007B62B1"/>
    <w:rsid w:val="007B6514"/>
    <w:rsid w:val="007B6780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81C"/>
    <w:rsid w:val="007C0C5A"/>
    <w:rsid w:val="007C16EA"/>
    <w:rsid w:val="007C1901"/>
    <w:rsid w:val="007C19DE"/>
    <w:rsid w:val="007C1ABA"/>
    <w:rsid w:val="007C1EA2"/>
    <w:rsid w:val="007C20B1"/>
    <w:rsid w:val="007C211B"/>
    <w:rsid w:val="007C230B"/>
    <w:rsid w:val="007C24BD"/>
    <w:rsid w:val="007C2D29"/>
    <w:rsid w:val="007C2DB1"/>
    <w:rsid w:val="007C345E"/>
    <w:rsid w:val="007C373D"/>
    <w:rsid w:val="007C3829"/>
    <w:rsid w:val="007C4087"/>
    <w:rsid w:val="007C4A77"/>
    <w:rsid w:val="007C560E"/>
    <w:rsid w:val="007C5738"/>
    <w:rsid w:val="007C5780"/>
    <w:rsid w:val="007C5AA6"/>
    <w:rsid w:val="007C5BEA"/>
    <w:rsid w:val="007C62CF"/>
    <w:rsid w:val="007C667F"/>
    <w:rsid w:val="007C68BD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35D"/>
    <w:rsid w:val="007D34D1"/>
    <w:rsid w:val="007D4344"/>
    <w:rsid w:val="007D4E20"/>
    <w:rsid w:val="007D5010"/>
    <w:rsid w:val="007D5294"/>
    <w:rsid w:val="007D547C"/>
    <w:rsid w:val="007D5698"/>
    <w:rsid w:val="007D588A"/>
    <w:rsid w:val="007D596C"/>
    <w:rsid w:val="007D5A55"/>
    <w:rsid w:val="007D6133"/>
    <w:rsid w:val="007D640C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1E2B"/>
    <w:rsid w:val="007E2A86"/>
    <w:rsid w:val="007E2B81"/>
    <w:rsid w:val="007E3632"/>
    <w:rsid w:val="007E3727"/>
    <w:rsid w:val="007E4E80"/>
    <w:rsid w:val="007E64AE"/>
    <w:rsid w:val="007E677A"/>
    <w:rsid w:val="007E6C61"/>
    <w:rsid w:val="007E6C6A"/>
    <w:rsid w:val="007E6CC5"/>
    <w:rsid w:val="007E7FF8"/>
    <w:rsid w:val="007F0121"/>
    <w:rsid w:val="007F05C5"/>
    <w:rsid w:val="007F0E78"/>
    <w:rsid w:val="007F0FF1"/>
    <w:rsid w:val="007F163D"/>
    <w:rsid w:val="007F1827"/>
    <w:rsid w:val="007F18D8"/>
    <w:rsid w:val="007F1980"/>
    <w:rsid w:val="007F1DDA"/>
    <w:rsid w:val="007F24D0"/>
    <w:rsid w:val="007F25B5"/>
    <w:rsid w:val="007F25DB"/>
    <w:rsid w:val="007F2731"/>
    <w:rsid w:val="007F27FB"/>
    <w:rsid w:val="007F2EA7"/>
    <w:rsid w:val="007F3B62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AFB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1878"/>
    <w:rsid w:val="008022F5"/>
    <w:rsid w:val="008024D3"/>
    <w:rsid w:val="00802BC2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2"/>
    <w:rsid w:val="0080759A"/>
    <w:rsid w:val="0080765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57AE"/>
    <w:rsid w:val="00815964"/>
    <w:rsid w:val="00815B8C"/>
    <w:rsid w:val="0081604D"/>
    <w:rsid w:val="00816247"/>
    <w:rsid w:val="0081631B"/>
    <w:rsid w:val="008163EE"/>
    <w:rsid w:val="0081651B"/>
    <w:rsid w:val="008169D7"/>
    <w:rsid w:val="008170D2"/>
    <w:rsid w:val="008171C9"/>
    <w:rsid w:val="00817383"/>
    <w:rsid w:val="0081744F"/>
    <w:rsid w:val="00817782"/>
    <w:rsid w:val="00820610"/>
    <w:rsid w:val="00820FD0"/>
    <w:rsid w:val="008213A6"/>
    <w:rsid w:val="0082176F"/>
    <w:rsid w:val="0082186D"/>
    <w:rsid w:val="0082226C"/>
    <w:rsid w:val="008223C1"/>
    <w:rsid w:val="008229E9"/>
    <w:rsid w:val="0082313E"/>
    <w:rsid w:val="00823EA2"/>
    <w:rsid w:val="00824E88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9A1"/>
    <w:rsid w:val="00830FEC"/>
    <w:rsid w:val="008315BD"/>
    <w:rsid w:val="0083166B"/>
    <w:rsid w:val="008318C7"/>
    <w:rsid w:val="00831A15"/>
    <w:rsid w:val="00831A80"/>
    <w:rsid w:val="00831C7F"/>
    <w:rsid w:val="008325DE"/>
    <w:rsid w:val="00832753"/>
    <w:rsid w:val="008327E7"/>
    <w:rsid w:val="00832A92"/>
    <w:rsid w:val="00832A99"/>
    <w:rsid w:val="00833120"/>
    <w:rsid w:val="0083368D"/>
    <w:rsid w:val="0083376B"/>
    <w:rsid w:val="00833C9D"/>
    <w:rsid w:val="0083411C"/>
    <w:rsid w:val="008342D8"/>
    <w:rsid w:val="0083432A"/>
    <w:rsid w:val="0083439A"/>
    <w:rsid w:val="008344AD"/>
    <w:rsid w:val="0083498A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A26"/>
    <w:rsid w:val="00840B0D"/>
    <w:rsid w:val="00840D8C"/>
    <w:rsid w:val="00840DE1"/>
    <w:rsid w:val="0084104B"/>
    <w:rsid w:val="008418C6"/>
    <w:rsid w:val="00841984"/>
    <w:rsid w:val="008419EF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E46"/>
    <w:rsid w:val="00843FCA"/>
    <w:rsid w:val="00844019"/>
    <w:rsid w:val="00844312"/>
    <w:rsid w:val="008444A9"/>
    <w:rsid w:val="00844693"/>
    <w:rsid w:val="0084477E"/>
    <w:rsid w:val="00844B09"/>
    <w:rsid w:val="00844DC3"/>
    <w:rsid w:val="00844DDC"/>
    <w:rsid w:val="00844E45"/>
    <w:rsid w:val="008463D5"/>
    <w:rsid w:val="00846469"/>
    <w:rsid w:val="008467E2"/>
    <w:rsid w:val="008467E9"/>
    <w:rsid w:val="008469C9"/>
    <w:rsid w:val="00846A24"/>
    <w:rsid w:val="00846B4C"/>
    <w:rsid w:val="00846DAB"/>
    <w:rsid w:val="00846F49"/>
    <w:rsid w:val="008470FA"/>
    <w:rsid w:val="00847264"/>
    <w:rsid w:val="00847444"/>
    <w:rsid w:val="00847845"/>
    <w:rsid w:val="00847BE1"/>
    <w:rsid w:val="00847DE9"/>
    <w:rsid w:val="008500A3"/>
    <w:rsid w:val="00850591"/>
    <w:rsid w:val="00850639"/>
    <w:rsid w:val="00850B74"/>
    <w:rsid w:val="00850C07"/>
    <w:rsid w:val="00850FE2"/>
    <w:rsid w:val="0085181B"/>
    <w:rsid w:val="008519D2"/>
    <w:rsid w:val="00851A31"/>
    <w:rsid w:val="00852204"/>
    <w:rsid w:val="008523EB"/>
    <w:rsid w:val="008525AE"/>
    <w:rsid w:val="00852BBD"/>
    <w:rsid w:val="00852E4A"/>
    <w:rsid w:val="00853169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278"/>
    <w:rsid w:val="0085533A"/>
    <w:rsid w:val="00855DA5"/>
    <w:rsid w:val="008565EB"/>
    <w:rsid w:val="00856640"/>
    <w:rsid w:val="008567D4"/>
    <w:rsid w:val="00856C2E"/>
    <w:rsid w:val="00857322"/>
    <w:rsid w:val="00857950"/>
    <w:rsid w:val="00857A31"/>
    <w:rsid w:val="00857C02"/>
    <w:rsid w:val="00857C8E"/>
    <w:rsid w:val="0086057E"/>
    <w:rsid w:val="0086059B"/>
    <w:rsid w:val="008605BA"/>
    <w:rsid w:val="008605D8"/>
    <w:rsid w:val="008608A1"/>
    <w:rsid w:val="00861870"/>
    <w:rsid w:val="00862006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C06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2F3D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3EA"/>
    <w:rsid w:val="0087789A"/>
    <w:rsid w:val="00877AD3"/>
    <w:rsid w:val="00877FAD"/>
    <w:rsid w:val="008800AF"/>
    <w:rsid w:val="0088035F"/>
    <w:rsid w:val="00880664"/>
    <w:rsid w:val="0088086C"/>
    <w:rsid w:val="00880B63"/>
    <w:rsid w:val="0088101D"/>
    <w:rsid w:val="00881446"/>
    <w:rsid w:val="00881527"/>
    <w:rsid w:val="008815C3"/>
    <w:rsid w:val="00881B02"/>
    <w:rsid w:val="00881E74"/>
    <w:rsid w:val="00882242"/>
    <w:rsid w:val="00882443"/>
    <w:rsid w:val="008824BA"/>
    <w:rsid w:val="008828AB"/>
    <w:rsid w:val="00882CAB"/>
    <w:rsid w:val="00882EB7"/>
    <w:rsid w:val="008833D9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A60"/>
    <w:rsid w:val="00887DA1"/>
    <w:rsid w:val="00887F71"/>
    <w:rsid w:val="008902B5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62"/>
    <w:rsid w:val="00891DEB"/>
    <w:rsid w:val="00892356"/>
    <w:rsid w:val="00892576"/>
    <w:rsid w:val="008926DB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976C9"/>
    <w:rsid w:val="008A00B5"/>
    <w:rsid w:val="008A0612"/>
    <w:rsid w:val="008A0660"/>
    <w:rsid w:val="008A107C"/>
    <w:rsid w:val="008A1558"/>
    <w:rsid w:val="008A16BB"/>
    <w:rsid w:val="008A1B32"/>
    <w:rsid w:val="008A1C91"/>
    <w:rsid w:val="008A214B"/>
    <w:rsid w:val="008A27C8"/>
    <w:rsid w:val="008A2960"/>
    <w:rsid w:val="008A2F02"/>
    <w:rsid w:val="008A3335"/>
    <w:rsid w:val="008A3F60"/>
    <w:rsid w:val="008A3FD3"/>
    <w:rsid w:val="008A3FF8"/>
    <w:rsid w:val="008A422B"/>
    <w:rsid w:val="008A424C"/>
    <w:rsid w:val="008A4447"/>
    <w:rsid w:val="008A4813"/>
    <w:rsid w:val="008A4922"/>
    <w:rsid w:val="008A4986"/>
    <w:rsid w:val="008A4C99"/>
    <w:rsid w:val="008A4DA3"/>
    <w:rsid w:val="008A5291"/>
    <w:rsid w:val="008A5994"/>
    <w:rsid w:val="008A5B46"/>
    <w:rsid w:val="008A5EB6"/>
    <w:rsid w:val="008A6037"/>
    <w:rsid w:val="008A648E"/>
    <w:rsid w:val="008A6B2D"/>
    <w:rsid w:val="008A7235"/>
    <w:rsid w:val="008A73E3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CDA"/>
    <w:rsid w:val="008B3D15"/>
    <w:rsid w:val="008B4062"/>
    <w:rsid w:val="008B45BF"/>
    <w:rsid w:val="008B4670"/>
    <w:rsid w:val="008B489C"/>
    <w:rsid w:val="008B53F7"/>
    <w:rsid w:val="008B5421"/>
    <w:rsid w:val="008B5816"/>
    <w:rsid w:val="008B5A75"/>
    <w:rsid w:val="008B5BA6"/>
    <w:rsid w:val="008B61EF"/>
    <w:rsid w:val="008B6680"/>
    <w:rsid w:val="008B6790"/>
    <w:rsid w:val="008B69EA"/>
    <w:rsid w:val="008B6BA4"/>
    <w:rsid w:val="008B6F6C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1980"/>
    <w:rsid w:val="008C211D"/>
    <w:rsid w:val="008C2DE4"/>
    <w:rsid w:val="008C2FA5"/>
    <w:rsid w:val="008C31F8"/>
    <w:rsid w:val="008C339D"/>
    <w:rsid w:val="008C3909"/>
    <w:rsid w:val="008C3A3C"/>
    <w:rsid w:val="008C3F16"/>
    <w:rsid w:val="008C4099"/>
    <w:rsid w:val="008C483E"/>
    <w:rsid w:val="008C4AA0"/>
    <w:rsid w:val="008C4B4D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01C"/>
    <w:rsid w:val="008D139C"/>
    <w:rsid w:val="008D1959"/>
    <w:rsid w:val="008D1D34"/>
    <w:rsid w:val="008D245E"/>
    <w:rsid w:val="008D278B"/>
    <w:rsid w:val="008D27A9"/>
    <w:rsid w:val="008D2B71"/>
    <w:rsid w:val="008D2CD8"/>
    <w:rsid w:val="008D33D6"/>
    <w:rsid w:val="008D36BF"/>
    <w:rsid w:val="008D38AE"/>
    <w:rsid w:val="008D394F"/>
    <w:rsid w:val="008D3CAA"/>
    <w:rsid w:val="008D3E98"/>
    <w:rsid w:val="008D45BB"/>
    <w:rsid w:val="008D496E"/>
    <w:rsid w:val="008D4A9D"/>
    <w:rsid w:val="008D51EB"/>
    <w:rsid w:val="008D5B22"/>
    <w:rsid w:val="008D5E2C"/>
    <w:rsid w:val="008D64EA"/>
    <w:rsid w:val="008D65F9"/>
    <w:rsid w:val="008D66A7"/>
    <w:rsid w:val="008D6704"/>
    <w:rsid w:val="008D6867"/>
    <w:rsid w:val="008D698C"/>
    <w:rsid w:val="008D6A1A"/>
    <w:rsid w:val="008D6A96"/>
    <w:rsid w:val="008D6AA6"/>
    <w:rsid w:val="008D6D91"/>
    <w:rsid w:val="008D6FE1"/>
    <w:rsid w:val="008D73B7"/>
    <w:rsid w:val="008D75FD"/>
    <w:rsid w:val="008D7770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AC3"/>
    <w:rsid w:val="008E3BA4"/>
    <w:rsid w:val="008E3C8B"/>
    <w:rsid w:val="008E3D06"/>
    <w:rsid w:val="008E3F13"/>
    <w:rsid w:val="008E4091"/>
    <w:rsid w:val="008E42D1"/>
    <w:rsid w:val="008E4CB3"/>
    <w:rsid w:val="008E4E7C"/>
    <w:rsid w:val="008E52D9"/>
    <w:rsid w:val="008E52DB"/>
    <w:rsid w:val="008E5803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E7E40"/>
    <w:rsid w:val="008F0318"/>
    <w:rsid w:val="008F052F"/>
    <w:rsid w:val="008F061A"/>
    <w:rsid w:val="008F0810"/>
    <w:rsid w:val="008F084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4B0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B8D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8F"/>
    <w:rsid w:val="00900A90"/>
    <w:rsid w:val="0090102D"/>
    <w:rsid w:val="0090103A"/>
    <w:rsid w:val="00901196"/>
    <w:rsid w:val="009011FF"/>
    <w:rsid w:val="00901665"/>
    <w:rsid w:val="009016D2"/>
    <w:rsid w:val="00901C27"/>
    <w:rsid w:val="0090247F"/>
    <w:rsid w:val="00903043"/>
    <w:rsid w:val="00903C27"/>
    <w:rsid w:val="009044E8"/>
    <w:rsid w:val="0090454A"/>
    <w:rsid w:val="0090475B"/>
    <w:rsid w:val="00904A49"/>
    <w:rsid w:val="00904A85"/>
    <w:rsid w:val="00904CA4"/>
    <w:rsid w:val="00904D2A"/>
    <w:rsid w:val="00904DDE"/>
    <w:rsid w:val="00904F34"/>
    <w:rsid w:val="00904F86"/>
    <w:rsid w:val="00905029"/>
    <w:rsid w:val="0090592F"/>
    <w:rsid w:val="00905AAC"/>
    <w:rsid w:val="00905F04"/>
    <w:rsid w:val="00906425"/>
    <w:rsid w:val="00906928"/>
    <w:rsid w:val="0090695E"/>
    <w:rsid w:val="009069E8"/>
    <w:rsid w:val="00906BF7"/>
    <w:rsid w:val="00906C67"/>
    <w:rsid w:val="0090707C"/>
    <w:rsid w:val="00907852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2A2C"/>
    <w:rsid w:val="00913657"/>
    <w:rsid w:val="00913667"/>
    <w:rsid w:val="00913D09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0BC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28"/>
    <w:rsid w:val="00923039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5E48"/>
    <w:rsid w:val="0092677E"/>
    <w:rsid w:val="0092687A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888"/>
    <w:rsid w:val="00932AC9"/>
    <w:rsid w:val="00932B17"/>
    <w:rsid w:val="00932B24"/>
    <w:rsid w:val="00932E27"/>
    <w:rsid w:val="0093375C"/>
    <w:rsid w:val="009340C8"/>
    <w:rsid w:val="009340F4"/>
    <w:rsid w:val="0093480A"/>
    <w:rsid w:val="00934B85"/>
    <w:rsid w:val="00934CEF"/>
    <w:rsid w:val="00934E27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7CC"/>
    <w:rsid w:val="00940C5A"/>
    <w:rsid w:val="00940DAE"/>
    <w:rsid w:val="00941469"/>
    <w:rsid w:val="00941FC9"/>
    <w:rsid w:val="00942358"/>
    <w:rsid w:val="00942468"/>
    <w:rsid w:val="00942704"/>
    <w:rsid w:val="00942767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D9B"/>
    <w:rsid w:val="00944F11"/>
    <w:rsid w:val="009453A9"/>
    <w:rsid w:val="00945673"/>
    <w:rsid w:val="0094584A"/>
    <w:rsid w:val="00945863"/>
    <w:rsid w:val="00945876"/>
    <w:rsid w:val="00945C3A"/>
    <w:rsid w:val="00945E35"/>
    <w:rsid w:val="00946304"/>
    <w:rsid w:val="009469B7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98D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2F7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4B9"/>
    <w:rsid w:val="00955DDB"/>
    <w:rsid w:val="00955EF0"/>
    <w:rsid w:val="009560E8"/>
    <w:rsid w:val="0095639D"/>
    <w:rsid w:val="009566FD"/>
    <w:rsid w:val="00956ED4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371"/>
    <w:rsid w:val="0096261C"/>
    <w:rsid w:val="009626B5"/>
    <w:rsid w:val="009628EE"/>
    <w:rsid w:val="00962E33"/>
    <w:rsid w:val="00963824"/>
    <w:rsid w:val="0096389F"/>
    <w:rsid w:val="00963CF6"/>
    <w:rsid w:val="00964092"/>
    <w:rsid w:val="0096423C"/>
    <w:rsid w:val="00964322"/>
    <w:rsid w:val="00965078"/>
    <w:rsid w:val="00965605"/>
    <w:rsid w:val="00965A44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174"/>
    <w:rsid w:val="00967284"/>
    <w:rsid w:val="009675C5"/>
    <w:rsid w:val="009677AB"/>
    <w:rsid w:val="009678BD"/>
    <w:rsid w:val="009702C5"/>
    <w:rsid w:val="00970412"/>
    <w:rsid w:val="00970BF6"/>
    <w:rsid w:val="00971100"/>
    <w:rsid w:val="00971125"/>
    <w:rsid w:val="009711CF"/>
    <w:rsid w:val="00971525"/>
    <w:rsid w:val="00971AE5"/>
    <w:rsid w:val="00971F67"/>
    <w:rsid w:val="009724E3"/>
    <w:rsid w:val="009725C3"/>
    <w:rsid w:val="00972B53"/>
    <w:rsid w:val="00972F7C"/>
    <w:rsid w:val="009731C7"/>
    <w:rsid w:val="00973A65"/>
    <w:rsid w:val="00973F21"/>
    <w:rsid w:val="00974185"/>
    <w:rsid w:val="009749EA"/>
    <w:rsid w:val="00975461"/>
    <w:rsid w:val="00975E7A"/>
    <w:rsid w:val="00975FA1"/>
    <w:rsid w:val="0097645D"/>
    <w:rsid w:val="00976533"/>
    <w:rsid w:val="009767E4"/>
    <w:rsid w:val="00976A82"/>
    <w:rsid w:val="00976CB2"/>
    <w:rsid w:val="00976EF7"/>
    <w:rsid w:val="00976F24"/>
    <w:rsid w:val="0097703F"/>
    <w:rsid w:val="009771F3"/>
    <w:rsid w:val="00977DA8"/>
    <w:rsid w:val="00977EF7"/>
    <w:rsid w:val="009800E5"/>
    <w:rsid w:val="009803AA"/>
    <w:rsid w:val="009803D6"/>
    <w:rsid w:val="009809E1"/>
    <w:rsid w:val="00980A2B"/>
    <w:rsid w:val="00980AC0"/>
    <w:rsid w:val="00980B45"/>
    <w:rsid w:val="009818F1"/>
    <w:rsid w:val="00981EA9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419B"/>
    <w:rsid w:val="00984984"/>
    <w:rsid w:val="00985287"/>
    <w:rsid w:val="00985A2D"/>
    <w:rsid w:val="00985DE0"/>
    <w:rsid w:val="0098640B"/>
    <w:rsid w:val="009866BE"/>
    <w:rsid w:val="009868C6"/>
    <w:rsid w:val="00987079"/>
    <w:rsid w:val="009871A5"/>
    <w:rsid w:val="009874CD"/>
    <w:rsid w:val="00987A50"/>
    <w:rsid w:val="009905BE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4D7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825"/>
    <w:rsid w:val="00996948"/>
    <w:rsid w:val="00996B47"/>
    <w:rsid w:val="00996CAC"/>
    <w:rsid w:val="00996F35"/>
    <w:rsid w:val="0099722C"/>
    <w:rsid w:val="009975A3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761"/>
    <w:rsid w:val="009A1B6D"/>
    <w:rsid w:val="009A21E5"/>
    <w:rsid w:val="009A24D0"/>
    <w:rsid w:val="009A2B35"/>
    <w:rsid w:val="009A32D9"/>
    <w:rsid w:val="009A32DA"/>
    <w:rsid w:val="009A3AD1"/>
    <w:rsid w:val="009A3F18"/>
    <w:rsid w:val="009A4241"/>
    <w:rsid w:val="009A42AF"/>
    <w:rsid w:val="009A497C"/>
    <w:rsid w:val="009A4DB4"/>
    <w:rsid w:val="009A4F8A"/>
    <w:rsid w:val="009A5348"/>
    <w:rsid w:val="009A58A7"/>
    <w:rsid w:val="009A607A"/>
    <w:rsid w:val="009A63C2"/>
    <w:rsid w:val="009A64A5"/>
    <w:rsid w:val="009A6842"/>
    <w:rsid w:val="009A6930"/>
    <w:rsid w:val="009A74A4"/>
    <w:rsid w:val="009A776A"/>
    <w:rsid w:val="009A7A10"/>
    <w:rsid w:val="009A7A54"/>
    <w:rsid w:val="009A7B6E"/>
    <w:rsid w:val="009A7B90"/>
    <w:rsid w:val="009B00C8"/>
    <w:rsid w:val="009B00F8"/>
    <w:rsid w:val="009B06CD"/>
    <w:rsid w:val="009B079E"/>
    <w:rsid w:val="009B0A79"/>
    <w:rsid w:val="009B0BE4"/>
    <w:rsid w:val="009B0E30"/>
    <w:rsid w:val="009B1471"/>
    <w:rsid w:val="009B15C5"/>
    <w:rsid w:val="009B191A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2D6A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243"/>
    <w:rsid w:val="009B732D"/>
    <w:rsid w:val="009B73D8"/>
    <w:rsid w:val="009B73D9"/>
    <w:rsid w:val="009B74AE"/>
    <w:rsid w:val="009B770D"/>
    <w:rsid w:val="009B79CF"/>
    <w:rsid w:val="009B7D14"/>
    <w:rsid w:val="009C05C0"/>
    <w:rsid w:val="009C0BB4"/>
    <w:rsid w:val="009C0CC6"/>
    <w:rsid w:val="009C11E5"/>
    <w:rsid w:val="009C12C5"/>
    <w:rsid w:val="009C1857"/>
    <w:rsid w:val="009C1A1D"/>
    <w:rsid w:val="009C1C5D"/>
    <w:rsid w:val="009C23F0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9CD"/>
    <w:rsid w:val="009C4CF4"/>
    <w:rsid w:val="009C4DA8"/>
    <w:rsid w:val="009C4F93"/>
    <w:rsid w:val="009C5A29"/>
    <w:rsid w:val="009C5D26"/>
    <w:rsid w:val="009C5E96"/>
    <w:rsid w:val="009C5F25"/>
    <w:rsid w:val="009C608D"/>
    <w:rsid w:val="009C6504"/>
    <w:rsid w:val="009C6539"/>
    <w:rsid w:val="009C6BF6"/>
    <w:rsid w:val="009C7506"/>
    <w:rsid w:val="009C76F0"/>
    <w:rsid w:val="009C7C6A"/>
    <w:rsid w:val="009C7DB0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32F"/>
    <w:rsid w:val="009D38F9"/>
    <w:rsid w:val="009D3C64"/>
    <w:rsid w:val="009D421A"/>
    <w:rsid w:val="009D45B1"/>
    <w:rsid w:val="009D500C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265"/>
    <w:rsid w:val="009E075D"/>
    <w:rsid w:val="009E0AE0"/>
    <w:rsid w:val="009E0EC6"/>
    <w:rsid w:val="009E1325"/>
    <w:rsid w:val="009E1AC0"/>
    <w:rsid w:val="009E1BA7"/>
    <w:rsid w:val="009E1E30"/>
    <w:rsid w:val="009E1F30"/>
    <w:rsid w:val="009E2354"/>
    <w:rsid w:val="009E25BF"/>
    <w:rsid w:val="009E2940"/>
    <w:rsid w:val="009E2A1E"/>
    <w:rsid w:val="009E2AF9"/>
    <w:rsid w:val="009E2CB3"/>
    <w:rsid w:val="009E3A9F"/>
    <w:rsid w:val="009E3AE1"/>
    <w:rsid w:val="009E3EAC"/>
    <w:rsid w:val="009E4042"/>
    <w:rsid w:val="009E41E0"/>
    <w:rsid w:val="009E497D"/>
    <w:rsid w:val="009E4C00"/>
    <w:rsid w:val="009E4C40"/>
    <w:rsid w:val="009E5086"/>
    <w:rsid w:val="009E50EA"/>
    <w:rsid w:val="009E55D5"/>
    <w:rsid w:val="009E5D2B"/>
    <w:rsid w:val="009E5F23"/>
    <w:rsid w:val="009E638F"/>
    <w:rsid w:val="009E656C"/>
    <w:rsid w:val="009E68D3"/>
    <w:rsid w:val="009E6913"/>
    <w:rsid w:val="009E70C4"/>
    <w:rsid w:val="009E7206"/>
    <w:rsid w:val="009E7428"/>
    <w:rsid w:val="009E75ED"/>
    <w:rsid w:val="009E7B15"/>
    <w:rsid w:val="009F06C9"/>
    <w:rsid w:val="009F145D"/>
    <w:rsid w:val="009F14F7"/>
    <w:rsid w:val="009F15DD"/>
    <w:rsid w:val="009F1C14"/>
    <w:rsid w:val="009F1CF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4C9D"/>
    <w:rsid w:val="009F5001"/>
    <w:rsid w:val="009F5128"/>
    <w:rsid w:val="009F5CDC"/>
    <w:rsid w:val="009F602B"/>
    <w:rsid w:val="009F6070"/>
    <w:rsid w:val="009F68F3"/>
    <w:rsid w:val="009F690C"/>
    <w:rsid w:val="009F6BAE"/>
    <w:rsid w:val="009F6BCE"/>
    <w:rsid w:val="009F6FCB"/>
    <w:rsid w:val="009F7542"/>
    <w:rsid w:val="009F7770"/>
    <w:rsid w:val="009F7BFB"/>
    <w:rsid w:val="009F7C4A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5BC"/>
    <w:rsid w:val="00A059E1"/>
    <w:rsid w:val="00A05A2D"/>
    <w:rsid w:val="00A05E23"/>
    <w:rsid w:val="00A05F62"/>
    <w:rsid w:val="00A0630E"/>
    <w:rsid w:val="00A0672C"/>
    <w:rsid w:val="00A06A58"/>
    <w:rsid w:val="00A06B0C"/>
    <w:rsid w:val="00A06C62"/>
    <w:rsid w:val="00A06D82"/>
    <w:rsid w:val="00A06E78"/>
    <w:rsid w:val="00A07440"/>
    <w:rsid w:val="00A07CC4"/>
    <w:rsid w:val="00A07D15"/>
    <w:rsid w:val="00A104C6"/>
    <w:rsid w:val="00A105A7"/>
    <w:rsid w:val="00A10771"/>
    <w:rsid w:val="00A109FD"/>
    <w:rsid w:val="00A10A91"/>
    <w:rsid w:val="00A10CEA"/>
    <w:rsid w:val="00A11007"/>
    <w:rsid w:val="00A11261"/>
    <w:rsid w:val="00A11625"/>
    <w:rsid w:val="00A11A7E"/>
    <w:rsid w:val="00A11B30"/>
    <w:rsid w:val="00A126E7"/>
    <w:rsid w:val="00A126F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BAC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B3B"/>
    <w:rsid w:val="00A16C7C"/>
    <w:rsid w:val="00A16CF1"/>
    <w:rsid w:val="00A16DBB"/>
    <w:rsid w:val="00A17B95"/>
    <w:rsid w:val="00A17C64"/>
    <w:rsid w:val="00A20C42"/>
    <w:rsid w:val="00A20C87"/>
    <w:rsid w:val="00A20FCF"/>
    <w:rsid w:val="00A21120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550"/>
    <w:rsid w:val="00A266A2"/>
    <w:rsid w:val="00A2678A"/>
    <w:rsid w:val="00A268A8"/>
    <w:rsid w:val="00A26A84"/>
    <w:rsid w:val="00A26C3E"/>
    <w:rsid w:val="00A26D33"/>
    <w:rsid w:val="00A27150"/>
    <w:rsid w:val="00A272A5"/>
    <w:rsid w:val="00A272E2"/>
    <w:rsid w:val="00A274DA"/>
    <w:rsid w:val="00A300A7"/>
    <w:rsid w:val="00A303D3"/>
    <w:rsid w:val="00A305A1"/>
    <w:rsid w:val="00A30605"/>
    <w:rsid w:val="00A30627"/>
    <w:rsid w:val="00A30A30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AB8"/>
    <w:rsid w:val="00A35B46"/>
    <w:rsid w:val="00A35C1C"/>
    <w:rsid w:val="00A35CF3"/>
    <w:rsid w:val="00A36293"/>
    <w:rsid w:val="00A3647C"/>
    <w:rsid w:val="00A3648E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B3A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657"/>
    <w:rsid w:val="00A446A3"/>
    <w:rsid w:val="00A449A7"/>
    <w:rsid w:val="00A44E15"/>
    <w:rsid w:val="00A4528C"/>
    <w:rsid w:val="00A453E6"/>
    <w:rsid w:val="00A45632"/>
    <w:rsid w:val="00A45745"/>
    <w:rsid w:val="00A458C5"/>
    <w:rsid w:val="00A458DC"/>
    <w:rsid w:val="00A45D5E"/>
    <w:rsid w:val="00A45F4D"/>
    <w:rsid w:val="00A461E7"/>
    <w:rsid w:val="00A46555"/>
    <w:rsid w:val="00A46A9F"/>
    <w:rsid w:val="00A46CD8"/>
    <w:rsid w:val="00A47665"/>
    <w:rsid w:val="00A47B73"/>
    <w:rsid w:val="00A50328"/>
    <w:rsid w:val="00A5040D"/>
    <w:rsid w:val="00A507FB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6C9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9B"/>
    <w:rsid w:val="00A563BB"/>
    <w:rsid w:val="00A568AD"/>
    <w:rsid w:val="00A5752A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614"/>
    <w:rsid w:val="00A62768"/>
    <w:rsid w:val="00A62B13"/>
    <w:rsid w:val="00A62BA7"/>
    <w:rsid w:val="00A62CF4"/>
    <w:rsid w:val="00A62F49"/>
    <w:rsid w:val="00A630C1"/>
    <w:rsid w:val="00A631C5"/>
    <w:rsid w:val="00A63898"/>
    <w:rsid w:val="00A638F3"/>
    <w:rsid w:val="00A64064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4F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40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3832"/>
    <w:rsid w:val="00A73CA9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702"/>
    <w:rsid w:val="00A80A68"/>
    <w:rsid w:val="00A80F53"/>
    <w:rsid w:val="00A8157D"/>
    <w:rsid w:val="00A81978"/>
    <w:rsid w:val="00A81C30"/>
    <w:rsid w:val="00A82031"/>
    <w:rsid w:val="00A8211F"/>
    <w:rsid w:val="00A822D9"/>
    <w:rsid w:val="00A82803"/>
    <w:rsid w:val="00A82866"/>
    <w:rsid w:val="00A8286F"/>
    <w:rsid w:val="00A82DAF"/>
    <w:rsid w:val="00A82E79"/>
    <w:rsid w:val="00A82F1D"/>
    <w:rsid w:val="00A83333"/>
    <w:rsid w:val="00A833CB"/>
    <w:rsid w:val="00A83695"/>
    <w:rsid w:val="00A83A28"/>
    <w:rsid w:val="00A83BE4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48A"/>
    <w:rsid w:val="00A868F7"/>
    <w:rsid w:val="00A86966"/>
    <w:rsid w:val="00A86ACE"/>
    <w:rsid w:val="00A86E34"/>
    <w:rsid w:val="00A87283"/>
    <w:rsid w:val="00A87584"/>
    <w:rsid w:val="00A8761F"/>
    <w:rsid w:val="00A8766D"/>
    <w:rsid w:val="00A87683"/>
    <w:rsid w:val="00A87AAF"/>
    <w:rsid w:val="00A90240"/>
    <w:rsid w:val="00A906F2"/>
    <w:rsid w:val="00A90782"/>
    <w:rsid w:val="00A909E5"/>
    <w:rsid w:val="00A90D65"/>
    <w:rsid w:val="00A90F8F"/>
    <w:rsid w:val="00A916E9"/>
    <w:rsid w:val="00A91A9F"/>
    <w:rsid w:val="00A91C16"/>
    <w:rsid w:val="00A9220D"/>
    <w:rsid w:val="00A9277B"/>
    <w:rsid w:val="00A927B1"/>
    <w:rsid w:val="00A92B13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BB5"/>
    <w:rsid w:val="00A94E4C"/>
    <w:rsid w:val="00A94EE8"/>
    <w:rsid w:val="00A9523B"/>
    <w:rsid w:val="00A95633"/>
    <w:rsid w:val="00A95739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441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FFA"/>
    <w:rsid w:val="00AA71CC"/>
    <w:rsid w:val="00AA73C9"/>
    <w:rsid w:val="00AA77B6"/>
    <w:rsid w:val="00AA7D2B"/>
    <w:rsid w:val="00AB03B9"/>
    <w:rsid w:val="00AB03FE"/>
    <w:rsid w:val="00AB0586"/>
    <w:rsid w:val="00AB063E"/>
    <w:rsid w:val="00AB070B"/>
    <w:rsid w:val="00AB083D"/>
    <w:rsid w:val="00AB0AA4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65"/>
    <w:rsid w:val="00AB28A9"/>
    <w:rsid w:val="00AB2A28"/>
    <w:rsid w:val="00AB2C01"/>
    <w:rsid w:val="00AB2E2E"/>
    <w:rsid w:val="00AB30E1"/>
    <w:rsid w:val="00AB3165"/>
    <w:rsid w:val="00AB32CC"/>
    <w:rsid w:val="00AB3924"/>
    <w:rsid w:val="00AB3C3E"/>
    <w:rsid w:val="00AB3E0F"/>
    <w:rsid w:val="00AB44D1"/>
    <w:rsid w:val="00AB45DB"/>
    <w:rsid w:val="00AB48FF"/>
    <w:rsid w:val="00AB4A9F"/>
    <w:rsid w:val="00AB4CC8"/>
    <w:rsid w:val="00AB4F1F"/>
    <w:rsid w:val="00AB5044"/>
    <w:rsid w:val="00AB50C9"/>
    <w:rsid w:val="00AB5300"/>
    <w:rsid w:val="00AB53D2"/>
    <w:rsid w:val="00AB55F8"/>
    <w:rsid w:val="00AB580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1F0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576"/>
    <w:rsid w:val="00AC4BCD"/>
    <w:rsid w:val="00AC4DFC"/>
    <w:rsid w:val="00AC5018"/>
    <w:rsid w:val="00AC5088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3B2"/>
    <w:rsid w:val="00AD58B9"/>
    <w:rsid w:val="00AD58F5"/>
    <w:rsid w:val="00AD5973"/>
    <w:rsid w:val="00AD5B98"/>
    <w:rsid w:val="00AD5D96"/>
    <w:rsid w:val="00AD614F"/>
    <w:rsid w:val="00AD67E6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865"/>
    <w:rsid w:val="00AE191B"/>
    <w:rsid w:val="00AE1D2E"/>
    <w:rsid w:val="00AE2269"/>
    <w:rsid w:val="00AE230C"/>
    <w:rsid w:val="00AE3A49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A87"/>
    <w:rsid w:val="00AE5AED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249D"/>
    <w:rsid w:val="00AF28C8"/>
    <w:rsid w:val="00AF2EC2"/>
    <w:rsid w:val="00AF2EEF"/>
    <w:rsid w:val="00AF30B6"/>
    <w:rsid w:val="00AF3389"/>
    <w:rsid w:val="00AF34B0"/>
    <w:rsid w:val="00AF37FD"/>
    <w:rsid w:val="00AF3840"/>
    <w:rsid w:val="00AF3BCB"/>
    <w:rsid w:val="00AF3CA1"/>
    <w:rsid w:val="00AF4104"/>
    <w:rsid w:val="00AF4249"/>
    <w:rsid w:val="00AF42C8"/>
    <w:rsid w:val="00AF442E"/>
    <w:rsid w:val="00AF453B"/>
    <w:rsid w:val="00AF4595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7F6"/>
    <w:rsid w:val="00AF7A80"/>
    <w:rsid w:val="00AF7D4D"/>
    <w:rsid w:val="00B00250"/>
    <w:rsid w:val="00B00475"/>
    <w:rsid w:val="00B00782"/>
    <w:rsid w:val="00B00AFC"/>
    <w:rsid w:val="00B00FAC"/>
    <w:rsid w:val="00B00FEC"/>
    <w:rsid w:val="00B01560"/>
    <w:rsid w:val="00B0185B"/>
    <w:rsid w:val="00B01A56"/>
    <w:rsid w:val="00B01B8E"/>
    <w:rsid w:val="00B01D00"/>
    <w:rsid w:val="00B020E3"/>
    <w:rsid w:val="00B02B59"/>
    <w:rsid w:val="00B02BBE"/>
    <w:rsid w:val="00B02BD6"/>
    <w:rsid w:val="00B02E8D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5F30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1D81"/>
    <w:rsid w:val="00B123AF"/>
    <w:rsid w:val="00B12533"/>
    <w:rsid w:val="00B12D49"/>
    <w:rsid w:val="00B130E1"/>
    <w:rsid w:val="00B13103"/>
    <w:rsid w:val="00B13311"/>
    <w:rsid w:val="00B13323"/>
    <w:rsid w:val="00B138C2"/>
    <w:rsid w:val="00B14D25"/>
    <w:rsid w:val="00B1500C"/>
    <w:rsid w:val="00B1504A"/>
    <w:rsid w:val="00B1533C"/>
    <w:rsid w:val="00B157B8"/>
    <w:rsid w:val="00B15B0A"/>
    <w:rsid w:val="00B15E2E"/>
    <w:rsid w:val="00B15EED"/>
    <w:rsid w:val="00B15F11"/>
    <w:rsid w:val="00B15FCC"/>
    <w:rsid w:val="00B16052"/>
    <w:rsid w:val="00B160F5"/>
    <w:rsid w:val="00B166AD"/>
    <w:rsid w:val="00B16818"/>
    <w:rsid w:val="00B1695F"/>
    <w:rsid w:val="00B16968"/>
    <w:rsid w:val="00B16FBB"/>
    <w:rsid w:val="00B1730A"/>
    <w:rsid w:val="00B17401"/>
    <w:rsid w:val="00B176D1"/>
    <w:rsid w:val="00B17705"/>
    <w:rsid w:val="00B17D5A"/>
    <w:rsid w:val="00B17D63"/>
    <w:rsid w:val="00B17D94"/>
    <w:rsid w:val="00B17E1A"/>
    <w:rsid w:val="00B203CA"/>
    <w:rsid w:val="00B203D2"/>
    <w:rsid w:val="00B20A88"/>
    <w:rsid w:val="00B20FC7"/>
    <w:rsid w:val="00B2157A"/>
    <w:rsid w:val="00B21788"/>
    <w:rsid w:val="00B21817"/>
    <w:rsid w:val="00B21AFA"/>
    <w:rsid w:val="00B21DC3"/>
    <w:rsid w:val="00B220F4"/>
    <w:rsid w:val="00B2249C"/>
    <w:rsid w:val="00B224CA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4F43"/>
    <w:rsid w:val="00B254FE"/>
    <w:rsid w:val="00B25922"/>
    <w:rsid w:val="00B25CD7"/>
    <w:rsid w:val="00B25D89"/>
    <w:rsid w:val="00B261D1"/>
    <w:rsid w:val="00B26563"/>
    <w:rsid w:val="00B267EB"/>
    <w:rsid w:val="00B2688A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E71"/>
    <w:rsid w:val="00B33D7F"/>
    <w:rsid w:val="00B3405D"/>
    <w:rsid w:val="00B34192"/>
    <w:rsid w:val="00B34370"/>
    <w:rsid w:val="00B34C93"/>
    <w:rsid w:val="00B34D83"/>
    <w:rsid w:val="00B34FBF"/>
    <w:rsid w:val="00B351A9"/>
    <w:rsid w:val="00B35483"/>
    <w:rsid w:val="00B35FA5"/>
    <w:rsid w:val="00B36574"/>
    <w:rsid w:val="00B36B05"/>
    <w:rsid w:val="00B36C9D"/>
    <w:rsid w:val="00B371D1"/>
    <w:rsid w:val="00B373B6"/>
    <w:rsid w:val="00B3750B"/>
    <w:rsid w:val="00B37E28"/>
    <w:rsid w:val="00B37F85"/>
    <w:rsid w:val="00B37F9D"/>
    <w:rsid w:val="00B37FB9"/>
    <w:rsid w:val="00B405C7"/>
    <w:rsid w:val="00B40BCA"/>
    <w:rsid w:val="00B40EC6"/>
    <w:rsid w:val="00B41058"/>
    <w:rsid w:val="00B419B1"/>
    <w:rsid w:val="00B419E6"/>
    <w:rsid w:val="00B41AD0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B03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5E11"/>
    <w:rsid w:val="00B46048"/>
    <w:rsid w:val="00B462A3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B46"/>
    <w:rsid w:val="00B53DB3"/>
    <w:rsid w:val="00B53E11"/>
    <w:rsid w:val="00B54472"/>
    <w:rsid w:val="00B5453D"/>
    <w:rsid w:val="00B54605"/>
    <w:rsid w:val="00B54990"/>
    <w:rsid w:val="00B551A3"/>
    <w:rsid w:val="00B55671"/>
    <w:rsid w:val="00B55B24"/>
    <w:rsid w:val="00B55D43"/>
    <w:rsid w:val="00B560E5"/>
    <w:rsid w:val="00B56477"/>
    <w:rsid w:val="00B56607"/>
    <w:rsid w:val="00B5662D"/>
    <w:rsid w:val="00B56815"/>
    <w:rsid w:val="00B568F5"/>
    <w:rsid w:val="00B56980"/>
    <w:rsid w:val="00B56D0B"/>
    <w:rsid w:val="00B56D0D"/>
    <w:rsid w:val="00B5708F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3C1"/>
    <w:rsid w:val="00B628B1"/>
    <w:rsid w:val="00B62F08"/>
    <w:rsid w:val="00B630E7"/>
    <w:rsid w:val="00B6388B"/>
    <w:rsid w:val="00B63B99"/>
    <w:rsid w:val="00B63C9B"/>
    <w:rsid w:val="00B646A5"/>
    <w:rsid w:val="00B64A81"/>
    <w:rsid w:val="00B64B25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25C"/>
    <w:rsid w:val="00B6777D"/>
    <w:rsid w:val="00B67B3A"/>
    <w:rsid w:val="00B70999"/>
    <w:rsid w:val="00B70B15"/>
    <w:rsid w:val="00B70F22"/>
    <w:rsid w:val="00B710B6"/>
    <w:rsid w:val="00B71575"/>
    <w:rsid w:val="00B716FE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3F95"/>
    <w:rsid w:val="00B75568"/>
    <w:rsid w:val="00B75B37"/>
    <w:rsid w:val="00B76105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C12"/>
    <w:rsid w:val="00B83E3C"/>
    <w:rsid w:val="00B83E6F"/>
    <w:rsid w:val="00B83FBB"/>
    <w:rsid w:val="00B842F3"/>
    <w:rsid w:val="00B84639"/>
    <w:rsid w:val="00B846BE"/>
    <w:rsid w:val="00B84A57"/>
    <w:rsid w:val="00B84B31"/>
    <w:rsid w:val="00B84B48"/>
    <w:rsid w:val="00B85081"/>
    <w:rsid w:val="00B856D8"/>
    <w:rsid w:val="00B85E45"/>
    <w:rsid w:val="00B8606C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91D"/>
    <w:rsid w:val="00B87CE0"/>
    <w:rsid w:val="00B87E9D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27D7"/>
    <w:rsid w:val="00B93023"/>
    <w:rsid w:val="00B93291"/>
    <w:rsid w:val="00B93399"/>
    <w:rsid w:val="00B933C9"/>
    <w:rsid w:val="00B93968"/>
    <w:rsid w:val="00B93D8D"/>
    <w:rsid w:val="00B9400F"/>
    <w:rsid w:val="00B9489A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452"/>
    <w:rsid w:val="00BA0555"/>
    <w:rsid w:val="00BA081A"/>
    <w:rsid w:val="00BA095E"/>
    <w:rsid w:val="00BA0FC9"/>
    <w:rsid w:val="00BA1909"/>
    <w:rsid w:val="00BA19D6"/>
    <w:rsid w:val="00BA19DF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215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2A9"/>
    <w:rsid w:val="00BB347D"/>
    <w:rsid w:val="00BB39AA"/>
    <w:rsid w:val="00BB3EE9"/>
    <w:rsid w:val="00BB3F7A"/>
    <w:rsid w:val="00BB43EB"/>
    <w:rsid w:val="00BB4A5C"/>
    <w:rsid w:val="00BB4CF2"/>
    <w:rsid w:val="00BB4F8E"/>
    <w:rsid w:val="00BB51AB"/>
    <w:rsid w:val="00BB6310"/>
    <w:rsid w:val="00BB6ADB"/>
    <w:rsid w:val="00BB6BB6"/>
    <w:rsid w:val="00BB6CF2"/>
    <w:rsid w:val="00BB6EB6"/>
    <w:rsid w:val="00BB7077"/>
    <w:rsid w:val="00BB713D"/>
    <w:rsid w:val="00BB77B5"/>
    <w:rsid w:val="00BB7A68"/>
    <w:rsid w:val="00BB7FE2"/>
    <w:rsid w:val="00BC0A48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6D24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7DF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77B"/>
    <w:rsid w:val="00BD690B"/>
    <w:rsid w:val="00BD6EF6"/>
    <w:rsid w:val="00BD6EF9"/>
    <w:rsid w:val="00BD6F09"/>
    <w:rsid w:val="00BD708F"/>
    <w:rsid w:val="00BD7292"/>
    <w:rsid w:val="00BE0C10"/>
    <w:rsid w:val="00BE0EC9"/>
    <w:rsid w:val="00BE1427"/>
    <w:rsid w:val="00BE19BC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B8B"/>
    <w:rsid w:val="00BE4D2D"/>
    <w:rsid w:val="00BE4E7E"/>
    <w:rsid w:val="00BE4FC9"/>
    <w:rsid w:val="00BE502B"/>
    <w:rsid w:val="00BE5423"/>
    <w:rsid w:val="00BE5770"/>
    <w:rsid w:val="00BE5B2A"/>
    <w:rsid w:val="00BE6758"/>
    <w:rsid w:val="00BE6A0B"/>
    <w:rsid w:val="00BE6A93"/>
    <w:rsid w:val="00BE6F24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3B7C"/>
    <w:rsid w:val="00BF3C3A"/>
    <w:rsid w:val="00BF42CA"/>
    <w:rsid w:val="00BF43E8"/>
    <w:rsid w:val="00BF5529"/>
    <w:rsid w:val="00BF570E"/>
    <w:rsid w:val="00BF5D76"/>
    <w:rsid w:val="00BF5D89"/>
    <w:rsid w:val="00BF5E4C"/>
    <w:rsid w:val="00BF6116"/>
    <w:rsid w:val="00BF61BE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0D7D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3FDD"/>
    <w:rsid w:val="00C0405D"/>
    <w:rsid w:val="00C04FC1"/>
    <w:rsid w:val="00C051AF"/>
    <w:rsid w:val="00C053FE"/>
    <w:rsid w:val="00C05510"/>
    <w:rsid w:val="00C05D52"/>
    <w:rsid w:val="00C05F7A"/>
    <w:rsid w:val="00C062A3"/>
    <w:rsid w:val="00C0647B"/>
    <w:rsid w:val="00C065E5"/>
    <w:rsid w:val="00C066EE"/>
    <w:rsid w:val="00C069F5"/>
    <w:rsid w:val="00C072B6"/>
    <w:rsid w:val="00C078DC"/>
    <w:rsid w:val="00C07CE8"/>
    <w:rsid w:val="00C07E73"/>
    <w:rsid w:val="00C10193"/>
    <w:rsid w:val="00C1056B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249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68B"/>
    <w:rsid w:val="00C16A4C"/>
    <w:rsid w:val="00C16B00"/>
    <w:rsid w:val="00C1764B"/>
    <w:rsid w:val="00C17B25"/>
    <w:rsid w:val="00C17BC2"/>
    <w:rsid w:val="00C17D92"/>
    <w:rsid w:val="00C17DAE"/>
    <w:rsid w:val="00C202C2"/>
    <w:rsid w:val="00C20A86"/>
    <w:rsid w:val="00C20B3C"/>
    <w:rsid w:val="00C213F6"/>
    <w:rsid w:val="00C216E2"/>
    <w:rsid w:val="00C220AE"/>
    <w:rsid w:val="00C22544"/>
    <w:rsid w:val="00C227DD"/>
    <w:rsid w:val="00C22853"/>
    <w:rsid w:val="00C231F1"/>
    <w:rsid w:val="00C238C0"/>
    <w:rsid w:val="00C238EE"/>
    <w:rsid w:val="00C23FD1"/>
    <w:rsid w:val="00C24561"/>
    <w:rsid w:val="00C249C8"/>
    <w:rsid w:val="00C24D69"/>
    <w:rsid w:val="00C25101"/>
    <w:rsid w:val="00C25B74"/>
    <w:rsid w:val="00C26082"/>
    <w:rsid w:val="00C261DC"/>
    <w:rsid w:val="00C266FA"/>
    <w:rsid w:val="00C26920"/>
    <w:rsid w:val="00C26A70"/>
    <w:rsid w:val="00C26A8F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1BF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7B1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76F"/>
    <w:rsid w:val="00C4381B"/>
    <w:rsid w:val="00C43914"/>
    <w:rsid w:val="00C43C24"/>
    <w:rsid w:val="00C43CB6"/>
    <w:rsid w:val="00C43D73"/>
    <w:rsid w:val="00C44556"/>
    <w:rsid w:val="00C44608"/>
    <w:rsid w:val="00C44E7B"/>
    <w:rsid w:val="00C4540C"/>
    <w:rsid w:val="00C4571B"/>
    <w:rsid w:val="00C45792"/>
    <w:rsid w:val="00C4579F"/>
    <w:rsid w:val="00C45FDA"/>
    <w:rsid w:val="00C460C0"/>
    <w:rsid w:val="00C46490"/>
    <w:rsid w:val="00C46BFB"/>
    <w:rsid w:val="00C46D07"/>
    <w:rsid w:val="00C473F7"/>
    <w:rsid w:val="00C476E7"/>
    <w:rsid w:val="00C47B22"/>
    <w:rsid w:val="00C47EC4"/>
    <w:rsid w:val="00C47F1F"/>
    <w:rsid w:val="00C500D8"/>
    <w:rsid w:val="00C505D7"/>
    <w:rsid w:val="00C50833"/>
    <w:rsid w:val="00C50BB3"/>
    <w:rsid w:val="00C50F9A"/>
    <w:rsid w:val="00C51604"/>
    <w:rsid w:val="00C51C8B"/>
    <w:rsid w:val="00C5297E"/>
    <w:rsid w:val="00C52A91"/>
    <w:rsid w:val="00C52B76"/>
    <w:rsid w:val="00C52BF8"/>
    <w:rsid w:val="00C53166"/>
    <w:rsid w:val="00C53189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4DC"/>
    <w:rsid w:val="00C56676"/>
    <w:rsid w:val="00C56A4B"/>
    <w:rsid w:val="00C56D6B"/>
    <w:rsid w:val="00C56DC9"/>
    <w:rsid w:val="00C57068"/>
    <w:rsid w:val="00C570F1"/>
    <w:rsid w:val="00C57361"/>
    <w:rsid w:val="00C57A65"/>
    <w:rsid w:val="00C57B3E"/>
    <w:rsid w:val="00C604C7"/>
    <w:rsid w:val="00C6054A"/>
    <w:rsid w:val="00C60576"/>
    <w:rsid w:val="00C60C39"/>
    <w:rsid w:val="00C60D34"/>
    <w:rsid w:val="00C61B27"/>
    <w:rsid w:val="00C61B37"/>
    <w:rsid w:val="00C62151"/>
    <w:rsid w:val="00C62274"/>
    <w:rsid w:val="00C62375"/>
    <w:rsid w:val="00C62544"/>
    <w:rsid w:val="00C625F8"/>
    <w:rsid w:val="00C6285C"/>
    <w:rsid w:val="00C62958"/>
    <w:rsid w:val="00C629F6"/>
    <w:rsid w:val="00C62BA1"/>
    <w:rsid w:val="00C62DDF"/>
    <w:rsid w:val="00C6318A"/>
    <w:rsid w:val="00C63460"/>
    <w:rsid w:val="00C63CE6"/>
    <w:rsid w:val="00C63D33"/>
    <w:rsid w:val="00C63F3C"/>
    <w:rsid w:val="00C64225"/>
    <w:rsid w:val="00C646A4"/>
    <w:rsid w:val="00C64FBC"/>
    <w:rsid w:val="00C65119"/>
    <w:rsid w:val="00C651CB"/>
    <w:rsid w:val="00C659A0"/>
    <w:rsid w:val="00C65F65"/>
    <w:rsid w:val="00C667EC"/>
    <w:rsid w:val="00C66864"/>
    <w:rsid w:val="00C66924"/>
    <w:rsid w:val="00C66CA9"/>
    <w:rsid w:val="00C66E99"/>
    <w:rsid w:val="00C672BC"/>
    <w:rsid w:val="00C672D4"/>
    <w:rsid w:val="00C70236"/>
    <w:rsid w:val="00C7036C"/>
    <w:rsid w:val="00C7097F"/>
    <w:rsid w:val="00C70BC3"/>
    <w:rsid w:val="00C70EB1"/>
    <w:rsid w:val="00C70FB7"/>
    <w:rsid w:val="00C711C5"/>
    <w:rsid w:val="00C71545"/>
    <w:rsid w:val="00C71746"/>
    <w:rsid w:val="00C71CE1"/>
    <w:rsid w:val="00C72298"/>
    <w:rsid w:val="00C723D0"/>
    <w:rsid w:val="00C7242C"/>
    <w:rsid w:val="00C72649"/>
    <w:rsid w:val="00C72843"/>
    <w:rsid w:val="00C72977"/>
    <w:rsid w:val="00C72FC6"/>
    <w:rsid w:val="00C730AA"/>
    <w:rsid w:val="00C73223"/>
    <w:rsid w:val="00C73A9D"/>
    <w:rsid w:val="00C73E52"/>
    <w:rsid w:val="00C73F0F"/>
    <w:rsid w:val="00C7417E"/>
    <w:rsid w:val="00C744F5"/>
    <w:rsid w:val="00C74593"/>
    <w:rsid w:val="00C74768"/>
    <w:rsid w:val="00C74BAE"/>
    <w:rsid w:val="00C74F06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6CD8"/>
    <w:rsid w:val="00C77A50"/>
    <w:rsid w:val="00C77B5A"/>
    <w:rsid w:val="00C77E1C"/>
    <w:rsid w:val="00C80026"/>
    <w:rsid w:val="00C80404"/>
    <w:rsid w:val="00C80C91"/>
    <w:rsid w:val="00C80EB4"/>
    <w:rsid w:val="00C811B7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5D3"/>
    <w:rsid w:val="00C85623"/>
    <w:rsid w:val="00C857FA"/>
    <w:rsid w:val="00C85923"/>
    <w:rsid w:val="00C85A17"/>
    <w:rsid w:val="00C85AD8"/>
    <w:rsid w:val="00C86069"/>
    <w:rsid w:val="00C86377"/>
    <w:rsid w:val="00C866A5"/>
    <w:rsid w:val="00C86D94"/>
    <w:rsid w:val="00C87282"/>
    <w:rsid w:val="00C90114"/>
    <w:rsid w:val="00C903C1"/>
    <w:rsid w:val="00C90582"/>
    <w:rsid w:val="00C9082A"/>
    <w:rsid w:val="00C90852"/>
    <w:rsid w:val="00C90B6B"/>
    <w:rsid w:val="00C90C03"/>
    <w:rsid w:val="00C90EE0"/>
    <w:rsid w:val="00C91355"/>
    <w:rsid w:val="00C919F3"/>
    <w:rsid w:val="00C91A0F"/>
    <w:rsid w:val="00C9218C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49AD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A24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1EFC"/>
    <w:rsid w:val="00CA2595"/>
    <w:rsid w:val="00CA25D1"/>
    <w:rsid w:val="00CA2F21"/>
    <w:rsid w:val="00CA30F8"/>
    <w:rsid w:val="00CA334E"/>
    <w:rsid w:val="00CA35C5"/>
    <w:rsid w:val="00CA365B"/>
    <w:rsid w:val="00CA369C"/>
    <w:rsid w:val="00CA399F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2EA"/>
    <w:rsid w:val="00CB6509"/>
    <w:rsid w:val="00CB68C5"/>
    <w:rsid w:val="00CB76BF"/>
    <w:rsid w:val="00CB7729"/>
    <w:rsid w:val="00CB7733"/>
    <w:rsid w:val="00CB7740"/>
    <w:rsid w:val="00CB7873"/>
    <w:rsid w:val="00CB7F30"/>
    <w:rsid w:val="00CC00CB"/>
    <w:rsid w:val="00CC06D1"/>
    <w:rsid w:val="00CC0752"/>
    <w:rsid w:val="00CC07E0"/>
    <w:rsid w:val="00CC0BF7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5A7"/>
    <w:rsid w:val="00CC3F7E"/>
    <w:rsid w:val="00CC422F"/>
    <w:rsid w:val="00CC45F3"/>
    <w:rsid w:val="00CC4B67"/>
    <w:rsid w:val="00CC4D39"/>
    <w:rsid w:val="00CC51C3"/>
    <w:rsid w:val="00CC55EE"/>
    <w:rsid w:val="00CC5979"/>
    <w:rsid w:val="00CC60A4"/>
    <w:rsid w:val="00CC6144"/>
    <w:rsid w:val="00CC61AE"/>
    <w:rsid w:val="00CC6656"/>
    <w:rsid w:val="00CC69B7"/>
    <w:rsid w:val="00CC6B2F"/>
    <w:rsid w:val="00CC6B4A"/>
    <w:rsid w:val="00CC6D08"/>
    <w:rsid w:val="00CC6D13"/>
    <w:rsid w:val="00CC6DCE"/>
    <w:rsid w:val="00CC6FC3"/>
    <w:rsid w:val="00CC797B"/>
    <w:rsid w:val="00CC7C9F"/>
    <w:rsid w:val="00CD091A"/>
    <w:rsid w:val="00CD0B9E"/>
    <w:rsid w:val="00CD1530"/>
    <w:rsid w:val="00CD1C93"/>
    <w:rsid w:val="00CD1F35"/>
    <w:rsid w:val="00CD21B3"/>
    <w:rsid w:val="00CD21C1"/>
    <w:rsid w:val="00CD274A"/>
    <w:rsid w:val="00CD28FF"/>
    <w:rsid w:val="00CD34D3"/>
    <w:rsid w:val="00CD3627"/>
    <w:rsid w:val="00CD3AFD"/>
    <w:rsid w:val="00CD3EB0"/>
    <w:rsid w:val="00CD3FED"/>
    <w:rsid w:val="00CD4507"/>
    <w:rsid w:val="00CD46B2"/>
    <w:rsid w:val="00CD48F7"/>
    <w:rsid w:val="00CD4E2F"/>
    <w:rsid w:val="00CD4E4C"/>
    <w:rsid w:val="00CD51CA"/>
    <w:rsid w:val="00CD589D"/>
    <w:rsid w:val="00CD5921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671"/>
    <w:rsid w:val="00CE0806"/>
    <w:rsid w:val="00CE08D0"/>
    <w:rsid w:val="00CE0A13"/>
    <w:rsid w:val="00CE0ADF"/>
    <w:rsid w:val="00CE0AF9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4B25"/>
    <w:rsid w:val="00CE5522"/>
    <w:rsid w:val="00CE611C"/>
    <w:rsid w:val="00CE6AC8"/>
    <w:rsid w:val="00CE6DC5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0BA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08A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6F9E"/>
    <w:rsid w:val="00CF7383"/>
    <w:rsid w:val="00CF73E6"/>
    <w:rsid w:val="00CF7708"/>
    <w:rsid w:val="00CF7A79"/>
    <w:rsid w:val="00D0013A"/>
    <w:rsid w:val="00D001F5"/>
    <w:rsid w:val="00D00414"/>
    <w:rsid w:val="00D0041E"/>
    <w:rsid w:val="00D00470"/>
    <w:rsid w:val="00D00672"/>
    <w:rsid w:val="00D01FC1"/>
    <w:rsid w:val="00D020ED"/>
    <w:rsid w:val="00D02183"/>
    <w:rsid w:val="00D02436"/>
    <w:rsid w:val="00D0248B"/>
    <w:rsid w:val="00D02498"/>
    <w:rsid w:val="00D02D1F"/>
    <w:rsid w:val="00D02E04"/>
    <w:rsid w:val="00D03069"/>
    <w:rsid w:val="00D0309E"/>
    <w:rsid w:val="00D031D2"/>
    <w:rsid w:val="00D033DD"/>
    <w:rsid w:val="00D034F0"/>
    <w:rsid w:val="00D047AD"/>
    <w:rsid w:val="00D05701"/>
    <w:rsid w:val="00D0575F"/>
    <w:rsid w:val="00D05AB0"/>
    <w:rsid w:val="00D064B2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2CF3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17941"/>
    <w:rsid w:val="00D17E30"/>
    <w:rsid w:val="00D20000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4D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2A3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1F9"/>
    <w:rsid w:val="00D335C3"/>
    <w:rsid w:val="00D337BC"/>
    <w:rsid w:val="00D33C4B"/>
    <w:rsid w:val="00D33C5E"/>
    <w:rsid w:val="00D3412A"/>
    <w:rsid w:val="00D34969"/>
    <w:rsid w:val="00D34B57"/>
    <w:rsid w:val="00D34CF5"/>
    <w:rsid w:val="00D34EFF"/>
    <w:rsid w:val="00D350D5"/>
    <w:rsid w:val="00D352AA"/>
    <w:rsid w:val="00D35669"/>
    <w:rsid w:val="00D366FD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5B5"/>
    <w:rsid w:val="00D4179C"/>
    <w:rsid w:val="00D41F3A"/>
    <w:rsid w:val="00D42901"/>
    <w:rsid w:val="00D432C1"/>
    <w:rsid w:val="00D435BC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6B8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24"/>
    <w:rsid w:val="00D508CF"/>
    <w:rsid w:val="00D5098B"/>
    <w:rsid w:val="00D50A70"/>
    <w:rsid w:val="00D50CB3"/>
    <w:rsid w:val="00D51B2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5C58"/>
    <w:rsid w:val="00D56100"/>
    <w:rsid w:val="00D5623A"/>
    <w:rsid w:val="00D562EC"/>
    <w:rsid w:val="00D5675F"/>
    <w:rsid w:val="00D569DE"/>
    <w:rsid w:val="00D569FD"/>
    <w:rsid w:val="00D56EB3"/>
    <w:rsid w:val="00D5740F"/>
    <w:rsid w:val="00D574F9"/>
    <w:rsid w:val="00D57870"/>
    <w:rsid w:val="00D5796D"/>
    <w:rsid w:val="00D57DF2"/>
    <w:rsid w:val="00D6020F"/>
    <w:rsid w:val="00D60283"/>
    <w:rsid w:val="00D60660"/>
    <w:rsid w:val="00D60747"/>
    <w:rsid w:val="00D60818"/>
    <w:rsid w:val="00D61213"/>
    <w:rsid w:val="00D61298"/>
    <w:rsid w:val="00D613CD"/>
    <w:rsid w:val="00D61F73"/>
    <w:rsid w:val="00D6220E"/>
    <w:rsid w:val="00D627F6"/>
    <w:rsid w:val="00D6285C"/>
    <w:rsid w:val="00D62E93"/>
    <w:rsid w:val="00D6349C"/>
    <w:rsid w:val="00D63638"/>
    <w:rsid w:val="00D64682"/>
    <w:rsid w:val="00D649F1"/>
    <w:rsid w:val="00D6551D"/>
    <w:rsid w:val="00D65766"/>
    <w:rsid w:val="00D658EA"/>
    <w:rsid w:val="00D65935"/>
    <w:rsid w:val="00D659F6"/>
    <w:rsid w:val="00D65A02"/>
    <w:rsid w:val="00D6601B"/>
    <w:rsid w:val="00D661E6"/>
    <w:rsid w:val="00D6644F"/>
    <w:rsid w:val="00D6649B"/>
    <w:rsid w:val="00D66A73"/>
    <w:rsid w:val="00D66AC9"/>
    <w:rsid w:val="00D66BF4"/>
    <w:rsid w:val="00D66C9C"/>
    <w:rsid w:val="00D66D6A"/>
    <w:rsid w:val="00D672BE"/>
    <w:rsid w:val="00D673E0"/>
    <w:rsid w:val="00D67C67"/>
    <w:rsid w:val="00D67F03"/>
    <w:rsid w:val="00D704EB"/>
    <w:rsid w:val="00D70780"/>
    <w:rsid w:val="00D71592"/>
    <w:rsid w:val="00D71933"/>
    <w:rsid w:val="00D71DD2"/>
    <w:rsid w:val="00D71EAA"/>
    <w:rsid w:val="00D72081"/>
    <w:rsid w:val="00D72501"/>
    <w:rsid w:val="00D72A18"/>
    <w:rsid w:val="00D730E3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A91"/>
    <w:rsid w:val="00D75F8C"/>
    <w:rsid w:val="00D760C1"/>
    <w:rsid w:val="00D764FF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20E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597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5E7A"/>
    <w:rsid w:val="00D86049"/>
    <w:rsid w:val="00D868B0"/>
    <w:rsid w:val="00D8737A"/>
    <w:rsid w:val="00D873A6"/>
    <w:rsid w:val="00D87742"/>
    <w:rsid w:val="00D8779B"/>
    <w:rsid w:val="00D90201"/>
    <w:rsid w:val="00D90211"/>
    <w:rsid w:val="00D906CC"/>
    <w:rsid w:val="00D90822"/>
    <w:rsid w:val="00D90917"/>
    <w:rsid w:val="00D90AB6"/>
    <w:rsid w:val="00D911C1"/>
    <w:rsid w:val="00D913EC"/>
    <w:rsid w:val="00D91695"/>
    <w:rsid w:val="00D919CB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0BF"/>
    <w:rsid w:val="00D9331A"/>
    <w:rsid w:val="00D93DE1"/>
    <w:rsid w:val="00D94192"/>
    <w:rsid w:val="00D944B8"/>
    <w:rsid w:val="00D94763"/>
    <w:rsid w:val="00D94924"/>
    <w:rsid w:val="00D94A22"/>
    <w:rsid w:val="00D94CA3"/>
    <w:rsid w:val="00D950EA"/>
    <w:rsid w:val="00D95247"/>
    <w:rsid w:val="00D9554C"/>
    <w:rsid w:val="00D957B6"/>
    <w:rsid w:val="00D9590A"/>
    <w:rsid w:val="00D964F9"/>
    <w:rsid w:val="00D9657A"/>
    <w:rsid w:val="00D96A32"/>
    <w:rsid w:val="00D9718C"/>
    <w:rsid w:val="00D979A4"/>
    <w:rsid w:val="00D97B68"/>
    <w:rsid w:val="00D97E68"/>
    <w:rsid w:val="00D97EEF"/>
    <w:rsid w:val="00D97F2A"/>
    <w:rsid w:val="00DA0ADD"/>
    <w:rsid w:val="00DA0B06"/>
    <w:rsid w:val="00DA10E9"/>
    <w:rsid w:val="00DA160A"/>
    <w:rsid w:val="00DA1AB2"/>
    <w:rsid w:val="00DA1F43"/>
    <w:rsid w:val="00DA1F75"/>
    <w:rsid w:val="00DA221E"/>
    <w:rsid w:val="00DA2352"/>
    <w:rsid w:val="00DA252A"/>
    <w:rsid w:val="00DA2658"/>
    <w:rsid w:val="00DA27B6"/>
    <w:rsid w:val="00DA2C97"/>
    <w:rsid w:val="00DA2EDC"/>
    <w:rsid w:val="00DA316D"/>
    <w:rsid w:val="00DA34B7"/>
    <w:rsid w:val="00DA3A3D"/>
    <w:rsid w:val="00DA3B33"/>
    <w:rsid w:val="00DA4F44"/>
    <w:rsid w:val="00DA4F9B"/>
    <w:rsid w:val="00DA530D"/>
    <w:rsid w:val="00DA5803"/>
    <w:rsid w:val="00DA596D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0FFB"/>
    <w:rsid w:val="00DB1101"/>
    <w:rsid w:val="00DB120B"/>
    <w:rsid w:val="00DB1423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5E45"/>
    <w:rsid w:val="00DB60F8"/>
    <w:rsid w:val="00DB64E7"/>
    <w:rsid w:val="00DB6ABA"/>
    <w:rsid w:val="00DB719A"/>
    <w:rsid w:val="00DB73F6"/>
    <w:rsid w:val="00DB7D5F"/>
    <w:rsid w:val="00DB7E78"/>
    <w:rsid w:val="00DC007F"/>
    <w:rsid w:val="00DC0110"/>
    <w:rsid w:val="00DC0483"/>
    <w:rsid w:val="00DC0545"/>
    <w:rsid w:val="00DC05FF"/>
    <w:rsid w:val="00DC0955"/>
    <w:rsid w:val="00DC0A8C"/>
    <w:rsid w:val="00DC0B12"/>
    <w:rsid w:val="00DC0B9D"/>
    <w:rsid w:val="00DC1A9A"/>
    <w:rsid w:val="00DC1C96"/>
    <w:rsid w:val="00DC1E92"/>
    <w:rsid w:val="00DC1F27"/>
    <w:rsid w:val="00DC1F8D"/>
    <w:rsid w:val="00DC2477"/>
    <w:rsid w:val="00DC2B7C"/>
    <w:rsid w:val="00DC31F1"/>
    <w:rsid w:val="00DC32ED"/>
    <w:rsid w:val="00DC3CD8"/>
    <w:rsid w:val="00DC3DDF"/>
    <w:rsid w:val="00DC3FD4"/>
    <w:rsid w:val="00DC417A"/>
    <w:rsid w:val="00DC42DC"/>
    <w:rsid w:val="00DC4751"/>
    <w:rsid w:val="00DC4BDA"/>
    <w:rsid w:val="00DC4D22"/>
    <w:rsid w:val="00DC4ECB"/>
    <w:rsid w:val="00DC4F82"/>
    <w:rsid w:val="00DC5555"/>
    <w:rsid w:val="00DC55E0"/>
    <w:rsid w:val="00DC587D"/>
    <w:rsid w:val="00DC5AF5"/>
    <w:rsid w:val="00DC67EA"/>
    <w:rsid w:val="00DC6ED7"/>
    <w:rsid w:val="00DC769C"/>
    <w:rsid w:val="00DC771F"/>
    <w:rsid w:val="00DC7C86"/>
    <w:rsid w:val="00DC7DA9"/>
    <w:rsid w:val="00DC7EBA"/>
    <w:rsid w:val="00DD0591"/>
    <w:rsid w:val="00DD0778"/>
    <w:rsid w:val="00DD079F"/>
    <w:rsid w:val="00DD1787"/>
    <w:rsid w:val="00DD1919"/>
    <w:rsid w:val="00DD21C1"/>
    <w:rsid w:val="00DD2383"/>
    <w:rsid w:val="00DD275B"/>
    <w:rsid w:val="00DD2E56"/>
    <w:rsid w:val="00DD30D0"/>
    <w:rsid w:val="00DD34EC"/>
    <w:rsid w:val="00DD394D"/>
    <w:rsid w:val="00DD3EC1"/>
    <w:rsid w:val="00DD41FE"/>
    <w:rsid w:val="00DD4271"/>
    <w:rsid w:val="00DD53FE"/>
    <w:rsid w:val="00DD54E6"/>
    <w:rsid w:val="00DD5501"/>
    <w:rsid w:val="00DD556A"/>
    <w:rsid w:val="00DD5790"/>
    <w:rsid w:val="00DD57CB"/>
    <w:rsid w:val="00DD5E6D"/>
    <w:rsid w:val="00DD6591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0C"/>
    <w:rsid w:val="00DE1D1F"/>
    <w:rsid w:val="00DE1D9E"/>
    <w:rsid w:val="00DE23C9"/>
    <w:rsid w:val="00DE26CE"/>
    <w:rsid w:val="00DE2960"/>
    <w:rsid w:val="00DE29F6"/>
    <w:rsid w:val="00DE2A72"/>
    <w:rsid w:val="00DE2FD3"/>
    <w:rsid w:val="00DE3095"/>
    <w:rsid w:val="00DE3150"/>
    <w:rsid w:val="00DE31CF"/>
    <w:rsid w:val="00DE3296"/>
    <w:rsid w:val="00DE3C6A"/>
    <w:rsid w:val="00DE3FE1"/>
    <w:rsid w:val="00DE469D"/>
    <w:rsid w:val="00DE4AF0"/>
    <w:rsid w:val="00DE4BD7"/>
    <w:rsid w:val="00DE4BDB"/>
    <w:rsid w:val="00DE4F05"/>
    <w:rsid w:val="00DE5140"/>
    <w:rsid w:val="00DE529B"/>
    <w:rsid w:val="00DE5602"/>
    <w:rsid w:val="00DE5735"/>
    <w:rsid w:val="00DE5DFB"/>
    <w:rsid w:val="00DE5EB2"/>
    <w:rsid w:val="00DE60E1"/>
    <w:rsid w:val="00DE6144"/>
    <w:rsid w:val="00DE6275"/>
    <w:rsid w:val="00DE6F6A"/>
    <w:rsid w:val="00DE7149"/>
    <w:rsid w:val="00DE7B58"/>
    <w:rsid w:val="00DF023B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DBE"/>
    <w:rsid w:val="00DF2FCB"/>
    <w:rsid w:val="00DF32B6"/>
    <w:rsid w:val="00DF33C5"/>
    <w:rsid w:val="00DF348D"/>
    <w:rsid w:val="00DF36C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EA6"/>
    <w:rsid w:val="00E00F68"/>
    <w:rsid w:val="00E0107C"/>
    <w:rsid w:val="00E01402"/>
    <w:rsid w:val="00E01494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2ECA"/>
    <w:rsid w:val="00E0309F"/>
    <w:rsid w:val="00E031DD"/>
    <w:rsid w:val="00E0380A"/>
    <w:rsid w:val="00E0390C"/>
    <w:rsid w:val="00E03B88"/>
    <w:rsid w:val="00E03CB2"/>
    <w:rsid w:val="00E03F19"/>
    <w:rsid w:val="00E0404D"/>
    <w:rsid w:val="00E044E2"/>
    <w:rsid w:val="00E04A5C"/>
    <w:rsid w:val="00E04FC5"/>
    <w:rsid w:val="00E05200"/>
    <w:rsid w:val="00E058F6"/>
    <w:rsid w:val="00E05A9B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4BC6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76F"/>
    <w:rsid w:val="00E20DF3"/>
    <w:rsid w:val="00E21119"/>
    <w:rsid w:val="00E212F7"/>
    <w:rsid w:val="00E21672"/>
    <w:rsid w:val="00E218B5"/>
    <w:rsid w:val="00E21AC5"/>
    <w:rsid w:val="00E21C56"/>
    <w:rsid w:val="00E21D38"/>
    <w:rsid w:val="00E21D91"/>
    <w:rsid w:val="00E21F40"/>
    <w:rsid w:val="00E224A6"/>
    <w:rsid w:val="00E224CE"/>
    <w:rsid w:val="00E22576"/>
    <w:rsid w:val="00E22898"/>
    <w:rsid w:val="00E22973"/>
    <w:rsid w:val="00E22AFE"/>
    <w:rsid w:val="00E2350E"/>
    <w:rsid w:val="00E23B7D"/>
    <w:rsid w:val="00E23C7B"/>
    <w:rsid w:val="00E24060"/>
    <w:rsid w:val="00E240D7"/>
    <w:rsid w:val="00E241A8"/>
    <w:rsid w:val="00E244F9"/>
    <w:rsid w:val="00E2450D"/>
    <w:rsid w:val="00E247D7"/>
    <w:rsid w:val="00E24F17"/>
    <w:rsid w:val="00E250ED"/>
    <w:rsid w:val="00E2519A"/>
    <w:rsid w:val="00E2533D"/>
    <w:rsid w:val="00E2567E"/>
    <w:rsid w:val="00E25C0A"/>
    <w:rsid w:val="00E25D5F"/>
    <w:rsid w:val="00E26069"/>
    <w:rsid w:val="00E27335"/>
    <w:rsid w:val="00E27422"/>
    <w:rsid w:val="00E276EA"/>
    <w:rsid w:val="00E27713"/>
    <w:rsid w:val="00E27C57"/>
    <w:rsid w:val="00E27CC6"/>
    <w:rsid w:val="00E27D38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9AB"/>
    <w:rsid w:val="00E33AEC"/>
    <w:rsid w:val="00E33D48"/>
    <w:rsid w:val="00E34246"/>
    <w:rsid w:val="00E344D9"/>
    <w:rsid w:val="00E34DAE"/>
    <w:rsid w:val="00E35247"/>
    <w:rsid w:val="00E3526D"/>
    <w:rsid w:val="00E35FFA"/>
    <w:rsid w:val="00E36418"/>
    <w:rsid w:val="00E36605"/>
    <w:rsid w:val="00E36938"/>
    <w:rsid w:val="00E36978"/>
    <w:rsid w:val="00E36A5C"/>
    <w:rsid w:val="00E3732E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5EE0"/>
    <w:rsid w:val="00E4625D"/>
    <w:rsid w:val="00E46984"/>
    <w:rsid w:val="00E46A62"/>
    <w:rsid w:val="00E46BD0"/>
    <w:rsid w:val="00E46CD4"/>
    <w:rsid w:val="00E4730D"/>
    <w:rsid w:val="00E473A1"/>
    <w:rsid w:val="00E475F5"/>
    <w:rsid w:val="00E4795F"/>
    <w:rsid w:val="00E502AF"/>
    <w:rsid w:val="00E504C6"/>
    <w:rsid w:val="00E511C1"/>
    <w:rsid w:val="00E51B8C"/>
    <w:rsid w:val="00E51C78"/>
    <w:rsid w:val="00E522C8"/>
    <w:rsid w:val="00E52580"/>
    <w:rsid w:val="00E5284B"/>
    <w:rsid w:val="00E52CEC"/>
    <w:rsid w:val="00E52E2F"/>
    <w:rsid w:val="00E53812"/>
    <w:rsid w:val="00E53B33"/>
    <w:rsid w:val="00E54160"/>
    <w:rsid w:val="00E54278"/>
    <w:rsid w:val="00E54C24"/>
    <w:rsid w:val="00E54DE2"/>
    <w:rsid w:val="00E54F4C"/>
    <w:rsid w:val="00E5505C"/>
    <w:rsid w:val="00E550AE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A81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3B5C"/>
    <w:rsid w:val="00E64BCB"/>
    <w:rsid w:val="00E64BDC"/>
    <w:rsid w:val="00E6518D"/>
    <w:rsid w:val="00E652B2"/>
    <w:rsid w:val="00E65578"/>
    <w:rsid w:val="00E656D9"/>
    <w:rsid w:val="00E65CC6"/>
    <w:rsid w:val="00E66316"/>
    <w:rsid w:val="00E6685E"/>
    <w:rsid w:val="00E66EA4"/>
    <w:rsid w:val="00E6713E"/>
    <w:rsid w:val="00E6764A"/>
    <w:rsid w:val="00E6792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2511"/>
    <w:rsid w:val="00E7386C"/>
    <w:rsid w:val="00E73997"/>
    <w:rsid w:val="00E73B9D"/>
    <w:rsid w:val="00E73E3E"/>
    <w:rsid w:val="00E74D42"/>
    <w:rsid w:val="00E750B8"/>
    <w:rsid w:val="00E752BE"/>
    <w:rsid w:val="00E7584B"/>
    <w:rsid w:val="00E761C6"/>
    <w:rsid w:val="00E763D2"/>
    <w:rsid w:val="00E7646C"/>
    <w:rsid w:val="00E7700D"/>
    <w:rsid w:val="00E7716A"/>
    <w:rsid w:val="00E776B0"/>
    <w:rsid w:val="00E77744"/>
    <w:rsid w:val="00E778E5"/>
    <w:rsid w:val="00E77C45"/>
    <w:rsid w:val="00E803F9"/>
    <w:rsid w:val="00E805A1"/>
    <w:rsid w:val="00E80884"/>
    <w:rsid w:val="00E808A6"/>
    <w:rsid w:val="00E808C5"/>
    <w:rsid w:val="00E80EC0"/>
    <w:rsid w:val="00E80F5B"/>
    <w:rsid w:val="00E8116E"/>
    <w:rsid w:val="00E811BC"/>
    <w:rsid w:val="00E81700"/>
    <w:rsid w:val="00E81842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64B"/>
    <w:rsid w:val="00E846D3"/>
    <w:rsid w:val="00E847D1"/>
    <w:rsid w:val="00E8487F"/>
    <w:rsid w:val="00E84C29"/>
    <w:rsid w:val="00E84FB9"/>
    <w:rsid w:val="00E84FD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87D9F"/>
    <w:rsid w:val="00E9058E"/>
    <w:rsid w:val="00E906DD"/>
    <w:rsid w:val="00E90EB8"/>
    <w:rsid w:val="00E913C9"/>
    <w:rsid w:val="00E913CA"/>
    <w:rsid w:val="00E9168C"/>
    <w:rsid w:val="00E91833"/>
    <w:rsid w:val="00E91948"/>
    <w:rsid w:val="00E91BE6"/>
    <w:rsid w:val="00E92103"/>
    <w:rsid w:val="00E92839"/>
    <w:rsid w:val="00E92840"/>
    <w:rsid w:val="00E92BD5"/>
    <w:rsid w:val="00E92D00"/>
    <w:rsid w:val="00E92D6E"/>
    <w:rsid w:val="00E92F54"/>
    <w:rsid w:val="00E93AAE"/>
    <w:rsid w:val="00E9431A"/>
    <w:rsid w:val="00E946DC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1E8"/>
    <w:rsid w:val="00E975FE"/>
    <w:rsid w:val="00E9761E"/>
    <w:rsid w:val="00E978F9"/>
    <w:rsid w:val="00E97F89"/>
    <w:rsid w:val="00EA029A"/>
    <w:rsid w:val="00EA0448"/>
    <w:rsid w:val="00EA0811"/>
    <w:rsid w:val="00EA0D5D"/>
    <w:rsid w:val="00EA15A6"/>
    <w:rsid w:val="00EA15E2"/>
    <w:rsid w:val="00EA18C6"/>
    <w:rsid w:val="00EA18E1"/>
    <w:rsid w:val="00EA1967"/>
    <w:rsid w:val="00EA3033"/>
    <w:rsid w:val="00EA32A0"/>
    <w:rsid w:val="00EA34B3"/>
    <w:rsid w:val="00EA35B8"/>
    <w:rsid w:val="00EA3828"/>
    <w:rsid w:val="00EA38F2"/>
    <w:rsid w:val="00EA391D"/>
    <w:rsid w:val="00EA3B6A"/>
    <w:rsid w:val="00EA3EC9"/>
    <w:rsid w:val="00EA3FCC"/>
    <w:rsid w:val="00EA4689"/>
    <w:rsid w:val="00EA4773"/>
    <w:rsid w:val="00EA4994"/>
    <w:rsid w:val="00EA4A39"/>
    <w:rsid w:val="00EA4C5A"/>
    <w:rsid w:val="00EA4DE3"/>
    <w:rsid w:val="00EA5006"/>
    <w:rsid w:val="00EA5045"/>
    <w:rsid w:val="00EA51D9"/>
    <w:rsid w:val="00EA5367"/>
    <w:rsid w:val="00EA5381"/>
    <w:rsid w:val="00EA574E"/>
    <w:rsid w:val="00EA58BC"/>
    <w:rsid w:val="00EA6962"/>
    <w:rsid w:val="00EA69B3"/>
    <w:rsid w:val="00EA6FCF"/>
    <w:rsid w:val="00EA7F40"/>
    <w:rsid w:val="00EB029D"/>
    <w:rsid w:val="00EB08F2"/>
    <w:rsid w:val="00EB0FB8"/>
    <w:rsid w:val="00EB12A8"/>
    <w:rsid w:val="00EB1C05"/>
    <w:rsid w:val="00EB20A1"/>
    <w:rsid w:val="00EB250D"/>
    <w:rsid w:val="00EB2B81"/>
    <w:rsid w:val="00EB345F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C17"/>
    <w:rsid w:val="00EB6F66"/>
    <w:rsid w:val="00EB6FC6"/>
    <w:rsid w:val="00EB7D17"/>
    <w:rsid w:val="00EB7D40"/>
    <w:rsid w:val="00EC02B3"/>
    <w:rsid w:val="00EC0872"/>
    <w:rsid w:val="00EC0D00"/>
    <w:rsid w:val="00EC1717"/>
    <w:rsid w:val="00EC1AED"/>
    <w:rsid w:val="00EC1B58"/>
    <w:rsid w:val="00EC1B9B"/>
    <w:rsid w:val="00EC1C0E"/>
    <w:rsid w:val="00EC1E18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7B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1B0"/>
    <w:rsid w:val="00EC7873"/>
    <w:rsid w:val="00EC78D4"/>
    <w:rsid w:val="00ED01FA"/>
    <w:rsid w:val="00ED0464"/>
    <w:rsid w:val="00ED07BA"/>
    <w:rsid w:val="00ED129C"/>
    <w:rsid w:val="00ED1E79"/>
    <w:rsid w:val="00ED21ED"/>
    <w:rsid w:val="00ED23A3"/>
    <w:rsid w:val="00ED2404"/>
    <w:rsid w:val="00ED28CD"/>
    <w:rsid w:val="00ED28F9"/>
    <w:rsid w:val="00ED3C39"/>
    <w:rsid w:val="00ED3D09"/>
    <w:rsid w:val="00ED40E8"/>
    <w:rsid w:val="00ED4575"/>
    <w:rsid w:val="00ED46C0"/>
    <w:rsid w:val="00ED47BF"/>
    <w:rsid w:val="00ED48C2"/>
    <w:rsid w:val="00ED48D1"/>
    <w:rsid w:val="00ED4AF3"/>
    <w:rsid w:val="00ED4B3D"/>
    <w:rsid w:val="00ED4C11"/>
    <w:rsid w:val="00ED4E8D"/>
    <w:rsid w:val="00ED5250"/>
    <w:rsid w:val="00ED64CD"/>
    <w:rsid w:val="00ED68C4"/>
    <w:rsid w:val="00ED6BCF"/>
    <w:rsid w:val="00ED703C"/>
    <w:rsid w:val="00ED71C2"/>
    <w:rsid w:val="00ED7878"/>
    <w:rsid w:val="00ED7DA9"/>
    <w:rsid w:val="00EE0317"/>
    <w:rsid w:val="00EE044D"/>
    <w:rsid w:val="00EE11DB"/>
    <w:rsid w:val="00EE23FB"/>
    <w:rsid w:val="00EE2464"/>
    <w:rsid w:val="00EE2EA0"/>
    <w:rsid w:val="00EE2F1B"/>
    <w:rsid w:val="00EE30B0"/>
    <w:rsid w:val="00EE3446"/>
    <w:rsid w:val="00EE36C1"/>
    <w:rsid w:val="00EE3C8D"/>
    <w:rsid w:val="00EE3DDD"/>
    <w:rsid w:val="00EE409E"/>
    <w:rsid w:val="00EE44EC"/>
    <w:rsid w:val="00EE493C"/>
    <w:rsid w:val="00EE4F3B"/>
    <w:rsid w:val="00EE4F77"/>
    <w:rsid w:val="00EE50FD"/>
    <w:rsid w:val="00EE51F3"/>
    <w:rsid w:val="00EE5487"/>
    <w:rsid w:val="00EE5722"/>
    <w:rsid w:val="00EE58BD"/>
    <w:rsid w:val="00EE62C5"/>
    <w:rsid w:val="00EE6388"/>
    <w:rsid w:val="00EE6B01"/>
    <w:rsid w:val="00EE6F22"/>
    <w:rsid w:val="00EE6F5F"/>
    <w:rsid w:val="00EE756F"/>
    <w:rsid w:val="00EE7AC0"/>
    <w:rsid w:val="00EF01B1"/>
    <w:rsid w:val="00EF0649"/>
    <w:rsid w:val="00EF0713"/>
    <w:rsid w:val="00EF090A"/>
    <w:rsid w:val="00EF17E5"/>
    <w:rsid w:val="00EF19A9"/>
    <w:rsid w:val="00EF1F1D"/>
    <w:rsid w:val="00EF1F3E"/>
    <w:rsid w:val="00EF21C0"/>
    <w:rsid w:val="00EF2681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41B"/>
    <w:rsid w:val="00EF57ED"/>
    <w:rsid w:val="00EF5857"/>
    <w:rsid w:val="00EF5C60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271"/>
    <w:rsid w:val="00F0054E"/>
    <w:rsid w:val="00F00673"/>
    <w:rsid w:val="00F00DEB"/>
    <w:rsid w:val="00F01261"/>
    <w:rsid w:val="00F013E9"/>
    <w:rsid w:val="00F014EA"/>
    <w:rsid w:val="00F017FD"/>
    <w:rsid w:val="00F01872"/>
    <w:rsid w:val="00F02127"/>
    <w:rsid w:val="00F023B7"/>
    <w:rsid w:val="00F024F6"/>
    <w:rsid w:val="00F02DDF"/>
    <w:rsid w:val="00F02F11"/>
    <w:rsid w:val="00F03236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6CDA"/>
    <w:rsid w:val="00F0714D"/>
    <w:rsid w:val="00F07577"/>
    <w:rsid w:val="00F07914"/>
    <w:rsid w:val="00F07921"/>
    <w:rsid w:val="00F07C3D"/>
    <w:rsid w:val="00F07CAC"/>
    <w:rsid w:val="00F108FF"/>
    <w:rsid w:val="00F10E47"/>
    <w:rsid w:val="00F10F39"/>
    <w:rsid w:val="00F11D7F"/>
    <w:rsid w:val="00F11E08"/>
    <w:rsid w:val="00F11E66"/>
    <w:rsid w:val="00F11F5B"/>
    <w:rsid w:val="00F1205B"/>
    <w:rsid w:val="00F12177"/>
    <w:rsid w:val="00F122CA"/>
    <w:rsid w:val="00F1243F"/>
    <w:rsid w:val="00F130B5"/>
    <w:rsid w:val="00F13201"/>
    <w:rsid w:val="00F134DC"/>
    <w:rsid w:val="00F134E4"/>
    <w:rsid w:val="00F139C0"/>
    <w:rsid w:val="00F13E1C"/>
    <w:rsid w:val="00F13FD8"/>
    <w:rsid w:val="00F145D7"/>
    <w:rsid w:val="00F14C1B"/>
    <w:rsid w:val="00F1520B"/>
    <w:rsid w:val="00F15277"/>
    <w:rsid w:val="00F15394"/>
    <w:rsid w:val="00F15602"/>
    <w:rsid w:val="00F15618"/>
    <w:rsid w:val="00F15A6B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00"/>
    <w:rsid w:val="00F20192"/>
    <w:rsid w:val="00F2020D"/>
    <w:rsid w:val="00F204DF"/>
    <w:rsid w:val="00F205E0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556"/>
    <w:rsid w:val="00F26769"/>
    <w:rsid w:val="00F267DA"/>
    <w:rsid w:val="00F26E3E"/>
    <w:rsid w:val="00F27850"/>
    <w:rsid w:val="00F27BA4"/>
    <w:rsid w:val="00F27CBE"/>
    <w:rsid w:val="00F27D4C"/>
    <w:rsid w:val="00F27D89"/>
    <w:rsid w:val="00F27E3A"/>
    <w:rsid w:val="00F27E3E"/>
    <w:rsid w:val="00F30047"/>
    <w:rsid w:val="00F300F7"/>
    <w:rsid w:val="00F30D0C"/>
    <w:rsid w:val="00F31041"/>
    <w:rsid w:val="00F311A1"/>
    <w:rsid w:val="00F3127B"/>
    <w:rsid w:val="00F317C0"/>
    <w:rsid w:val="00F31943"/>
    <w:rsid w:val="00F3290F"/>
    <w:rsid w:val="00F32918"/>
    <w:rsid w:val="00F32B04"/>
    <w:rsid w:val="00F33184"/>
    <w:rsid w:val="00F33257"/>
    <w:rsid w:val="00F339B9"/>
    <w:rsid w:val="00F33A3E"/>
    <w:rsid w:val="00F33BEF"/>
    <w:rsid w:val="00F33D43"/>
    <w:rsid w:val="00F33D5A"/>
    <w:rsid w:val="00F33D78"/>
    <w:rsid w:val="00F3414D"/>
    <w:rsid w:val="00F346D3"/>
    <w:rsid w:val="00F34DFF"/>
    <w:rsid w:val="00F3557B"/>
    <w:rsid w:val="00F35CCA"/>
    <w:rsid w:val="00F35E6B"/>
    <w:rsid w:val="00F35FC0"/>
    <w:rsid w:val="00F35FCC"/>
    <w:rsid w:val="00F368A9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3FD"/>
    <w:rsid w:val="00F41621"/>
    <w:rsid w:val="00F417BC"/>
    <w:rsid w:val="00F41D52"/>
    <w:rsid w:val="00F422D4"/>
    <w:rsid w:val="00F423BC"/>
    <w:rsid w:val="00F423DD"/>
    <w:rsid w:val="00F42450"/>
    <w:rsid w:val="00F428D5"/>
    <w:rsid w:val="00F42BA6"/>
    <w:rsid w:val="00F430ED"/>
    <w:rsid w:val="00F43112"/>
    <w:rsid w:val="00F43137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672"/>
    <w:rsid w:val="00F51EAC"/>
    <w:rsid w:val="00F51F25"/>
    <w:rsid w:val="00F521B3"/>
    <w:rsid w:val="00F527D8"/>
    <w:rsid w:val="00F5296C"/>
    <w:rsid w:val="00F52C35"/>
    <w:rsid w:val="00F52E2A"/>
    <w:rsid w:val="00F537FE"/>
    <w:rsid w:val="00F53DF9"/>
    <w:rsid w:val="00F5458D"/>
    <w:rsid w:val="00F5491D"/>
    <w:rsid w:val="00F54A85"/>
    <w:rsid w:val="00F54C41"/>
    <w:rsid w:val="00F55628"/>
    <w:rsid w:val="00F559EC"/>
    <w:rsid w:val="00F55BFB"/>
    <w:rsid w:val="00F55EE3"/>
    <w:rsid w:val="00F564FE"/>
    <w:rsid w:val="00F5661E"/>
    <w:rsid w:val="00F56EAB"/>
    <w:rsid w:val="00F570E6"/>
    <w:rsid w:val="00F572BB"/>
    <w:rsid w:val="00F57921"/>
    <w:rsid w:val="00F57C4E"/>
    <w:rsid w:val="00F6048F"/>
    <w:rsid w:val="00F608D3"/>
    <w:rsid w:val="00F60952"/>
    <w:rsid w:val="00F60B62"/>
    <w:rsid w:val="00F60F28"/>
    <w:rsid w:val="00F60F3E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240"/>
    <w:rsid w:val="00F645A8"/>
    <w:rsid w:val="00F647E6"/>
    <w:rsid w:val="00F6483F"/>
    <w:rsid w:val="00F64A80"/>
    <w:rsid w:val="00F64D52"/>
    <w:rsid w:val="00F65015"/>
    <w:rsid w:val="00F65054"/>
    <w:rsid w:val="00F6509A"/>
    <w:rsid w:val="00F6557E"/>
    <w:rsid w:val="00F65826"/>
    <w:rsid w:val="00F65911"/>
    <w:rsid w:val="00F660C0"/>
    <w:rsid w:val="00F662BE"/>
    <w:rsid w:val="00F6634E"/>
    <w:rsid w:val="00F6647C"/>
    <w:rsid w:val="00F6674D"/>
    <w:rsid w:val="00F66BB9"/>
    <w:rsid w:val="00F66DBA"/>
    <w:rsid w:val="00F66EEF"/>
    <w:rsid w:val="00F67BDC"/>
    <w:rsid w:val="00F67C4D"/>
    <w:rsid w:val="00F70925"/>
    <w:rsid w:val="00F70B3E"/>
    <w:rsid w:val="00F70C6D"/>
    <w:rsid w:val="00F713F8"/>
    <w:rsid w:val="00F720E1"/>
    <w:rsid w:val="00F72154"/>
    <w:rsid w:val="00F72A47"/>
    <w:rsid w:val="00F72E90"/>
    <w:rsid w:val="00F73514"/>
    <w:rsid w:val="00F73640"/>
    <w:rsid w:val="00F736BA"/>
    <w:rsid w:val="00F739E2"/>
    <w:rsid w:val="00F73BF6"/>
    <w:rsid w:val="00F73C4C"/>
    <w:rsid w:val="00F7472E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38F"/>
    <w:rsid w:val="00F82486"/>
    <w:rsid w:val="00F824E2"/>
    <w:rsid w:val="00F825CF"/>
    <w:rsid w:val="00F826A3"/>
    <w:rsid w:val="00F826FC"/>
    <w:rsid w:val="00F827B1"/>
    <w:rsid w:val="00F829F6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4F4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832"/>
    <w:rsid w:val="00F91B87"/>
    <w:rsid w:val="00F925EF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08"/>
    <w:rsid w:val="00F95D55"/>
    <w:rsid w:val="00F95E7E"/>
    <w:rsid w:val="00F96505"/>
    <w:rsid w:val="00F96F5E"/>
    <w:rsid w:val="00F97267"/>
    <w:rsid w:val="00F97553"/>
    <w:rsid w:val="00F9798B"/>
    <w:rsid w:val="00F97D02"/>
    <w:rsid w:val="00F97D7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20E"/>
    <w:rsid w:val="00FA3403"/>
    <w:rsid w:val="00FA354F"/>
    <w:rsid w:val="00FA3C36"/>
    <w:rsid w:val="00FA3D73"/>
    <w:rsid w:val="00FA49B3"/>
    <w:rsid w:val="00FA4A16"/>
    <w:rsid w:val="00FA4B92"/>
    <w:rsid w:val="00FA54A8"/>
    <w:rsid w:val="00FA5933"/>
    <w:rsid w:val="00FA5C8D"/>
    <w:rsid w:val="00FA5FD7"/>
    <w:rsid w:val="00FA601B"/>
    <w:rsid w:val="00FA61A1"/>
    <w:rsid w:val="00FA6454"/>
    <w:rsid w:val="00FA6515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39D"/>
    <w:rsid w:val="00FB6E00"/>
    <w:rsid w:val="00FB6E9F"/>
    <w:rsid w:val="00FB7300"/>
    <w:rsid w:val="00FB742C"/>
    <w:rsid w:val="00FB7912"/>
    <w:rsid w:val="00FB7BE6"/>
    <w:rsid w:val="00FB7EB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4CC"/>
    <w:rsid w:val="00FC25AB"/>
    <w:rsid w:val="00FC29F8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180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9B4"/>
    <w:rsid w:val="00FD2B6F"/>
    <w:rsid w:val="00FD2C77"/>
    <w:rsid w:val="00FD2CFA"/>
    <w:rsid w:val="00FD2CFF"/>
    <w:rsid w:val="00FD31BD"/>
    <w:rsid w:val="00FD3385"/>
    <w:rsid w:val="00FD33CC"/>
    <w:rsid w:val="00FD3BCC"/>
    <w:rsid w:val="00FD3C4D"/>
    <w:rsid w:val="00FD3F02"/>
    <w:rsid w:val="00FD4489"/>
    <w:rsid w:val="00FD44A0"/>
    <w:rsid w:val="00FD4539"/>
    <w:rsid w:val="00FD4A8D"/>
    <w:rsid w:val="00FD5394"/>
    <w:rsid w:val="00FD6593"/>
    <w:rsid w:val="00FD67BF"/>
    <w:rsid w:val="00FD691E"/>
    <w:rsid w:val="00FD7157"/>
    <w:rsid w:val="00FD71C1"/>
    <w:rsid w:val="00FD7985"/>
    <w:rsid w:val="00FD7A1C"/>
    <w:rsid w:val="00FD7A75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3BDF"/>
    <w:rsid w:val="00FF4060"/>
    <w:rsid w:val="00FF44F1"/>
    <w:rsid w:val="00FF46FA"/>
    <w:rsid w:val="00FF5928"/>
    <w:rsid w:val="00FF5A74"/>
    <w:rsid w:val="00FF5DF5"/>
    <w:rsid w:val="00FF60FC"/>
    <w:rsid w:val="00FF61ED"/>
    <w:rsid w:val="00FF644D"/>
    <w:rsid w:val="00FF6564"/>
    <w:rsid w:val="00FF6A51"/>
    <w:rsid w:val="00FF6B55"/>
    <w:rsid w:val="00FF713E"/>
    <w:rsid w:val="00FF7503"/>
    <w:rsid w:val="00FF769B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0E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Entertainment_TH_Q3'56.dot</Template>
  <TotalTime>4</TotalTime>
  <Pages>1</Pages>
  <Words>4014</Words>
  <Characters>22882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Sakonwan Kaewvised (TH)</cp:lastModifiedBy>
  <cp:revision>5</cp:revision>
  <cp:lastPrinted>2023-08-04T04:04:00Z</cp:lastPrinted>
  <dcterms:created xsi:type="dcterms:W3CDTF">2023-08-08T07:21:00Z</dcterms:created>
  <dcterms:modified xsi:type="dcterms:W3CDTF">2023-08-09T09:00:00Z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