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48E195D8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F110B0">
        <w:t>6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และหกเดือน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BB68A7"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BB68A7">
        <w:t>6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68A7">
        <w:rPr>
          <w:rFonts w:hint="cs"/>
          <w:cs/>
        </w:rPr>
        <w:t>หก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F110B0">
        <w:t>6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33B080" w14:textId="41642FE7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3B8E8A28" w14:textId="7F50C471" w:rsidR="002D6AAC" w:rsidRPr="002D6AAC" w:rsidRDefault="002D6AAC" w:rsidP="002D6AAC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</w:pPr>
      <w:r w:rsidRPr="002D6AA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33BB6A12" w14:textId="77777777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6D5056D6" w14:textId="2A467602" w:rsidR="002D6AAC" w:rsidRPr="00846AA1" w:rsidRDefault="002D6AAC" w:rsidP="002D6AAC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  <w:r>
        <w:rPr>
          <w:rStyle w:val="ui-provider"/>
          <w:cs/>
        </w:rPr>
        <w:t>ข้าพเจ้าขอให้สังเกตหมายเหตุประกอบข้อมูลทางการเงินระหว่างกาลข้อ</w:t>
      </w:r>
      <w:r>
        <w:rPr>
          <w:rStyle w:val="ui-provider"/>
        </w:rPr>
        <w:t xml:space="preserve"> 3 </w:t>
      </w:r>
      <w:r>
        <w:rPr>
          <w:rStyle w:val="ui-provider"/>
          <w:cs/>
        </w:rPr>
        <w:t xml:space="preserve">กลุ่มบริษัทซื้อธุรกิจในประเทศไทยในเดือนพฤษภาคม </w:t>
      </w:r>
      <w:r>
        <w:rPr>
          <w:rStyle w:val="ui-provider"/>
        </w:rPr>
        <w:t xml:space="preserve">2566 </w:t>
      </w:r>
      <w:r>
        <w:rPr>
          <w:rStyle w:val="ui-provider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E6E44BD" w14:textId="77777777" w:rsidR="002D6AAC" w:rsidRPr="00846AA1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344F2818" w:rsidR="002A3A83" w:rsidRPr="00846AA1" w:rsidRDefault="00BB68A7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9 </w:t>
      </w:r>
      <w:r>
        <w:rPr>
          <w:rFonts w:ascii="Angsana New" w:hAnsi="Angsana New" w:cs="Angsana New" w:hint="cs"/>
          <w:cs/>
          <w:lang w:val="en-US"/>
        </w:rPr>
        <w:t>สิงหาคม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 w:rsidR="00F110B0">
        <w:rPr>
          <w:rFonts w:ascii="Angsana New" w:hAnsi="Angsana New" w:cs="Angsana New"/>
          <w:lang w:val="en-US"/>
        </w:rPr>
        <w:t>6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487C" w14:textId="77777777" w:rsidR="009A0AF3" w:rsidRDefault="009A0AF3">
      <w:r>
        <w:separator/>
      </w:r>
    </w:p>
    <w:p w14:paraId="697F7D8F" w14:textId="77777777" w:rsidR="009A0AF3" w:rsidRDefault="009A0AF3"/>
  </w:endnote>
  <w:endnote w:type="continuationSeparator" w:id="0">
    <w:p w14:paraId="46CCCD0F" w14:textId="77777777" w:rsidR="009A0AF3" w:rsidRDefault="009A0AF3">
      <w:r>
        <w:continuationSeparator/>
      </w:r>
    </w:p>
    <w:p w14:paraId="39E3A180" w14:textId="77777777" w:rsidR="009A0AF3" w:rsidRDefault="009A0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F446" w14:textId="77777777" w:rsidR="009A0AF3" w:rsidRDefault="009A0AF3"/>
  </w:footnote>
  <w:footnote w:type="continuationSeparator" w:id="0">
    <w:p w14:paraId="2D6F1452" w14:textId="77777777" w:rsidR="009A0AF3" w:rsidRDefault="009A0AF3">
      <w:r>
        <w:continuationSeparator/>
      </w:r>
    </w:p>
    <w:p w14:paraId="196B5D37" w14:textId="77777777" w:rsidR="009A0AF3" w:rsidRDefault="009A0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Sakonwan, Wongsawanon</cp:lastModifiedBy>
  <cp:revision>2</cp:revision>
  <cp:lastPrinted>2023-05-10T02:17:00Z</cp:lastPrinted>
  <dcterms:created xsi:type="dcterms:W3CDTF">2023-08-08T16:17:00Z</dcterms:created>
  <dcterms:modified xsi:type="dcterms:W3CDTF">2023-08-08T16:17:00Z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