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85833" w14:textId="5276AD32" w:rsidR="00CA6E18" w:rsidRDefault="00CA6E18" w:rsidP="00CA6E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bookmarkStart w:id="0" w:name="OLE_LINK1"/>
    </w:p>
    <w:p w14:paraId="2DDF4516" w14:textId="77777777" w:rsidR="00CA6E18" w:rsidRPr="00FB2390" w:rsidRDefault="00CA6E18" w:rsidP="00CA6E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06AC5268" w14:textId="77777777" w:rsidR="00CA6E18" w:rsidRPr="00FB2390" w:rsidRDefault="00CA6E18" w:rsidP="00CA6E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1BE203E6" w14:textId="77777777" w:rsidR="00CA6E18" w:rsidRPr="00FB2390" w:rsidRDefault="00CA6E18" w:rsidP="00CA6E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48BC5729" w14:textId="77777777" w:rsidR="00CA6E18" w:rsidRPr="0009107A" w:rsidRDefault="00CA6E18" w:rsidP="00CA6E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09107A">
        <w:rPr>
          <w:rFonts w:cs="Angsana New"/>
          <w:sz w:val="52"/>
          <w:szCs w:val="52"/>
          <w:cs/>
        </w:rPr>
        <w:t xml:space="preserve">บริษัท บางจาก คอร์ปอเรชั่น จำกัด (มหาชน) และบริษัทย่อย </w:t>
      </w:r>
    </w:p>
    <w:p w14:paraId="7C689A1B" w14:textId="77777777" w:rsidR="00CA6E18" w:rsidRPr="0009107A" w:rsidRDefault="00CA6E18" w:rsidP="00CA6E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53ECF252" w14:textId="77777777" w:rsidR="00CA6E18" w:rsidRPr="0009107A" w:rsidRDefault="00CA6E18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09107A">
        <w:rPr>
          <w:sz w:val="32"/>
          <w:szCs w:val="32"/>
          <w:cs/>
        </w:rPr>
        <w:t>งบการเงินระหว่างกาล</w:t>
      </w:r>
      <w:r w:rsidRPr="0009107A">
        <w:rPr>
          <w:rFonts w:hint="cs"/>
          <w:sz w:val="32"/>
          <w:szCs w:val="32"/>
          <w:cs/>
        </w:rPr>
        <w:t>แบบย่อ</w:t>
      </w:r>
      <w:r w:rsidRPr="0009107A">
        <w:rPr>
          <w:sz w:val="32"/>
          <w:szCs w:val="32"/>
          <w:cs/>
        </w:rPr>
        <w:t xml:space="preserve"> </w:t>
      </w:r>
    </w:p>
    <w:p w14:paraId="44191F03" w14:textId="35ACD699" w:rsidR="00CA6E18" w:rsidRPr="0009107A" w:rsidRDefault="00CA6E18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09107A">
        <w:rPr>
          <w:sz w:val="32"/>
          <w:szCs w:val="32"/>
          <w:cs/>
        </w:rPr>
        <w:t>สำหรับงวด</w:t>
      </w:r>
      <w:r w:rsidR="0009107A" w:rsidRPr="0009107A">
        <w:rPr>
          <w:rFonts w:hint="cs"/>
          <w:sz w:val="32"/>
          <w:szCs w:val="32"/>
          <w:cs/>
        </w:rPr>
        <w:t>สามเดือนและ</w:t>
      </w:r>
      <w:r w:rsidRPr="0009107A">
        <w:rPr>
          <w:rFonts w:hint="cs"/>
          <w:sz w:val="32"/>
          <w:szCs w:val="32"/>
          <w:cs/>
        </w:rPr>
        <w:t>หก</w:t>
      </w:r>
      <w:r w:rsidRPr="0009107A">
        <w:rPr>
          <w:sz w:val="32"/>
          <w:szCs w:val="32"/>
          <w:cs/>
        </w:rPr>
        <w:t>เดือนสิ้นสุดวันที่</w:t>
      </w:r>
      <w:r w:rsidRPr="0009107A">
        <w:rPr>
          <w:rFonts w:hint="cs"/>
          <w:sz w:val="32"/>
          <w:szCs w:val="32"/>
          <w:cs/>
        </w:rPr>
        <w:t xml:space="preserve"> </w:t>
      </w:r>
      <w:r w:rsidRPr="0009107A">
        <w:rPr>
          <w:sz w:val="32"/>
          <w:szCs w:val="32"/>
        </w:rPr>
        <w:t>30</w:t>
      </w:r>
      <w:r w:rsidRPr="0009107A">
        <w:rPr>
          <w:sz w:val="32"/>
          <w:szCs w:val="32"/>
          <w:cs/>
        </w:rPr>
        <w:t xml:space="preserve"> </w:t>
      </w:r>
      <w:r w:rsidRPr="0009107A">
        <w:rPr>
          <w:rFonts w:hint="cs"/>
          <w:sz w:val="32"/>
          <w:szCs w:val="32"/>
          <w:cs/>
        </w:rPr>
        <w:t>มิถุนายน</w:t>
      </w:r>
      <w:r w:rsidRPr="0009107A">
        <w:rPr>
          <w:sz w:val="32"/>
          <w:szCs w:val="32"/>
          <w:cs/>
        </w:rPr>
        <w:t xml:space="preserve"> </w:t>
      </w:r>
      <w:r w:rsidRPr="0009107A">
        <w:rPr>
          <w:sz w:val="32"/>
          <w:szCs w:val="32"/>
        </w:rPr>
        <w:t>2566</w:t>
      </w:r>
    </w:p>
    <w:p w14:paraId="12C78D29" w14:textId="77777777" w:rsidR="00CA6E18" w:rsidRPr="0009107A" w:rsidRDefault="00CA6E18" w:rsidP="00CA6E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09107A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0C7F13EC" w14:textId="77777777" w:rsidR="00CA6E18" w:rsidRPr="0009107A" w:rsidRDefault="00CA6E18" w:rsidP="00CA6E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09107A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09107A">
        <w:rPr>
          <w:rFonts w:cs="Angsana New" w:hint="cs"/>
          <w:b w:val="0"/>
          <w:bCs w:val="0"/>
          <w:sz w:val="32"/>
          <w:szCs w:val="32"/>
          <w:cs/>
        </w:rPr>
        <w:t>การสอบทานของ</w:t>
      </w:r>
      <w:r w:rsidRPr="0009107A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D237DE3" w14:textId="6BA763BE" w:rsidR="00CA6E18" w:rsidRPr="0009107A" w:rsidRDefault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cs/>
        </w:rPr>
        <w:sectPr w:rsidR="00CA6E18" w:rsidRPr="0009107A" w:rsidSect="00CA6E18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cols w:space="708"/>
          <w:titlePg/>
          <w:docGrid w:linePitch="408"/>
        </w:sectPr>
      </w:pPr>
    </w:p>
    <w:p w14:paraId="0BD17ABE" w14:textId="77777777" w:rsidR="009E45D4" w:rsidRPr="0009107A" w:rsidRDefault="004762B0" w:rsidP="00CA6E18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r w:rsidRPr="0009107A">
        <w:rPr>
          <w:rFonts w:asciiTheme="majorBidi" w:hAnsiTheme="majorBidi" w:cstheme="majorBidi"/>
          <w:bCs/>
          <w:sz w:val="30"/>
          <w:szCs w:val="30"/>
          <w:cs/>
          <w:lang w:bidi="th-TH"/>
        </w:rPr>
        <w:lastRenderedPageBreak/>
        <w:t>หมายเหตุ</w:t>
      </w:r>
      <w:r w:rsidRPr="0009107A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09107A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  <w:r w:rsidR="008C0F3C" w:rsidRPr="0009107A">
        <w:rPr>
          <w:rFonts w:asciiTheme="majorBidi" w:hAnsiTheme="majorBidi" w:cstheme="majorBidi"/>
          <w:bCs/>
          <w:sz w:val="30"/>
          <w:szCs w:val="30"/>
          <w:lang w:bidi="th-TH"/>
        </w:rPr>
        <w:br/>
      </w:r>
    </w:p>
    <w:p w14:paraId="0CEAE65C" w14:textId="77777777" w:rsidR="009E45D4" w:rsidRPr="0009107A" w:rsidRDefault="004762B0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09107A" w:rsidRDefault="004762B0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09107A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5A4076F" w14:textId="50A5087B" w:rsidR="003B2C13" w:rsidRPr="0009107A" w:rsidRDefault="003B2C13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10200A" w:rsidRPr="0009107A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="004C3CF0" w:rsidRPr="0009107A">
        <w:rPr>
          <w:rFonts w:asciiTheme="majorBidi" w:hAnsiTheme="majorBidi" w:cstheme="majorBidi" w:hint="cs"/>
          <w:sz w:val="30"/>
          <w:szCs w:val="30"/>
          <w:cs/>
          <w:lang w:bidi="th-TH"/>
        </w:rPr>
        <w:t>ธุรกิจ</w:t>
      </w:r>
    </w:p>
    <w:p w14:paraId="4D015C7D" w14:textId="5EF157EB" w:rsidR="009E45D4" w:rsidRPr="0009107A" w:rsidRDefault="004762B0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09107A" w:rsidRDefault="006D0920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09107A" w:rsidRDefault="008464C5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09107A" w:rsidRDefault="004762B0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09107A" w:rsidRDefault="004762B0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09107A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09107A" w:rsidRDefault="004762B0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09107A" w:rsidRDefault="008464C5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09107A" w:rsidRDefault="00D77FEE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560836F1" w14:textId="41F877BE" w:rsidR="009E45D4" w:rsidRPr="0009107A" w:rsidRDefault="005E4182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30A384AA" w14:textId="2DEE32B0" w:rsidR="001100D6" w:rsidRPr="0009107A" w:rsidRDefault="001100D6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429852B3" w14:textId="1CFEB9FE" w:rsidR="009E45D4" w:rsidRPr="0009107A" w:rsidRDefault="004762B0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09107A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09107A" w:rsidRDefault="004762B0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30778495" w:rsidR="00CE103F" w:rsidRPr="0009107A" w:rsidRDefault="0006794F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018540DA" w14:textId="24B015D4" w:rsidR="001100D6" w:rsidRPr="0009107A" w:rsidRDefault="001100D6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09107A" w:rsidRDefault="008464C5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09107A" w:rsidRDefault="004762B0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09107A" w:rsidRDefault="008C1C02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09107A" w:rsidRDefault="009D2FFF" w:rsidP="00CA6E1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09107A" w:rsidRDefault="004762B0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br w:type="page"/>
      </w:r>
      <w:r w:rsidRPr="0009107A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09107A">
        <w:rPr>
          <w:rFonts w:asciiTheme="majorBidi" w:hAnsiTheme="majorBidi" w:cstheme="majorBidi"/>
          <w:cs/>
        </w:rPr>
        <w:t>ระหว่างกาล</w:t>
      </w:r>
      <w:r w:rsidRPr="0009107A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09107A" w:rsidRDefault="009E45D4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7B2D7611" w:rsidR="006C42C3" w:rsidRPr="0009107A" w:rsidRDefault="004762B0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>งบการเงิน</w:t>
      </w:r>
      <w:r w:rsidR="0025700A" w:rsidRPr="0009107A">
        <w:rPr>
          <w:rFonts w:asciiTheme="majorBidi" w:hAnsiTheme="majorBidi" w:cstheme="majorBidi"/>
          <w:cs/>
        </w:rPr>
        <w:t>ระหว่างกาล</w:t>
      </w:r>
      <w:r w:rsidRPr="0009107A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09107A">
        <w:rPr>
          <w:rFonts w:asciiTheme="majorBidi" w:hAnsiTheme="majorBidi" w:cstheme="majorBidi"/>
          <w:cs/>
        </w:rPr>
        <w:t>บริษัท</w:t>
      </w:r>
      <w:r w:rsidRPr="0009107A">
        <w:rPr>
          <w:rFonts w:asciiTheme="majorBidi" w:hAnsiTheme="majorBidi" w:cstheme="majorBidi"/>
          <w:cs/>
        </w:rPr>
        <w:t>เมื่อวันที่</w:t>
      </w:r>
      <w:r w:rsidR="008D290F" w:rsidRPr="0009107A">
        <w:rPr>
          <w:rFonts w:asciiTheme="majorBidi" w:hAnsiTheme="majorBidi" w:cstheme="majorBidi"/>
          <w:cs/>
        </w:rPr>
        <w:t xml:space="preserve"> </w:t>
      </w:r>
      <w:r w:rsidR="00D068E0" w:rsidRPr="0009107A">
        <w:rPr>
          <w:rFonts w:asciiTheme="majorBidi" w:hAnsiTheme="majorBidi" w:cstheme="majorBidi"/>
        </w:rPr>
        <w:t>9</w:t>
      </w:r>
      <w:r w:rsidR="00917169" w:rsidRPr="0009107A">
        <w:rPr>
          <w:rFonts w:asciiTheme="majorBidi" w:hAnsiTheme="majorBidi" w:cstheme="majorBidi"/>
        </w:rPr>
        <w:t xml:space="preserve"> </w:t>
      </w:r>
      <w:r w:rsidR="00D068E0" w:rsidRPr="0009107A">
        <w:rPr>
          <w:rFonts w:asciiTheme="majorBidi" w:hAnsiTheme="majorBidi" w:cstheme="majorBidi" w:hint="cs"/>
          <w:cs/>
        </w:rPr>
        <w:t xml:space="preserve">สิงหาคม </w:t>
      </w:r>
      <w:r w:rsidR="00754688" w:rsidRPr="0009107A">
        <w:rPr>
          <w:rFonts w:asciiTheme="majorBidi" w:hAnsiTheme="majorBidi" w:cstheme="majorBidi"/>
        </w:rPr>
        <w:t>256</w:t>
      </w:r>
      <w:r w:rsidR="00475764" w:rsidRPr="0009107A">
        <w:rPr>
          <w:rFonts w:asciiTheme="majorBidi" w:hAnsiTheme="majorBidi" w:cstheme="majorBidi"/>
        </w:rPr>
        <w:t>6</w:t>
      </w:r>
    </w:p>
    <w:p w14:paraId="66A7BD1E" w14:textId="77777777" w:rsidR="006C42C3" w:rsidRPr="0009107A" w:rsidRDefault="006C42C3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09107A" w:rsidRDefault="004762B0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09107A" w:rsidRDefault="009E45D4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705D868" w14:textId="7825CE91" w:rsidR="00B1391E" w:rsidRPr="0009107A" w:rsidRDefault="000B5614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09107A">
        <w:rPr>
          <w:rFonts w:asciiTheme="majorBidi" w:hAnsiTheme="majorBidi" w:cstheme="majorBidi"/>
        </w:rPr>
        <w:tab/>
      </w:r>
      <w:r w:rsidR="001D0AEF" w:rsidRPr="0009107A">
        <w:rPr>
          <w:rFonts w:asciiTheme="majorBidi" w:hAnsiTheme="majorBidi" w:cstheme="majorBidi"/>
        </w:rPr>
        <w:tab/>
      </w:r>
      <w:r w:rsidRPr="0009107A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09107A">
        <w:rPr>
          <w:rFonts w:asciiTheme="majorBidi" w:hAnsiTheme="majorBidi" w:cstheme="majorBidi"/>
          <w:cs/>
        </w:rPr>
        <w:t>จากพลังงานสะอาด</w:t>
      </w:r>
      <w:r w:rsidRPr="0009107A">
        <w:rPr>
          <w:rFonts w:asciiTheme="majorBidi" w:hAnsiTheme="majorBidi" w:cstheme="majorBidi"/>
          <w:cs/>
        </w:rPr>
        <w:t xml:space="preserve"> การลงทุนในธุรกิจพลังงานทางเลือก การผลิตและจำหน่ายผลิตภัณฑ์</w:t>
      </w:r>
      <w:r w:rsidR="00250644" w:rsidRPr="0009107A">
        <w:rPr>
          <w:rFonts w:asciiTheme="majorBidi" w:hAnsiTheme="majorBidi" w:cstheme="majorBidi"/>
        </w:rPr>
        <w:t xml:space="preserve">  </w:t>
      </w:r>
      <w:r w:rsidRPr="0009107A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09107A" w:rsidRDefault="00DC62CA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09107A" w:rsidRDefault="00AB0686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09107A" w:rsidRDefault="0036548A" w:rsidP="00CA6E18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498E5053" w:rsidR="006D63C1" w:rsidRPr="0009107A" w:rsidRDefault="006D63C1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2" w:name="_Hlk66464858"/>
      <w:r w:rsidRPr="0009107A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09107A">
        <w:rPr>
          <w:rFonts w:asciiTheme="majorBidi" w:hAnsiTheme="majorBidi" w:cstheme="majorBidi"/>
        </w:rPr>
        <w:t>34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  <w:cs/>
        </w:rPr>
        <w:t xml:space="preserve">เรื่อง </w:t>
      </w:r>
      <w:r w:rsidRPr="0009107A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09107A">
        <w:rPr>
          <w:rFonts w:asciiTheme="majorBidi" w:hAnsiTheme="majorBidi" w:cstheme="majorBidi"/>
          <w:cs/>
        </w:rPr>
        <w:t xml:space="preserve"> </w:t>
      </w:r>
      <w:bookmarkEnd w:id="2"/>
      <w:r w:rsidRPr="0009107A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09107A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09107A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B3E22" w:rsidRPr="0009107A">
        <w:rPr>
          <w:rFonts w:asciiTheme="majorBidi" w:hAnsiTheme="majorBidi" w:cstheme="majorBidi" w:hint="cs"/>
          <w:cs/>
        </w:rPr>
        <w:t xml:space="preserve"> </w:t>
      </w:r>
      <w:r w:rsidRPr="0009107A">
        <w:rPr>
          <w:rFonts w:asciiTheme="majorBidi" w:hAnsiTheme="majorBidi" w:cstheme="majorBidi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9107A">
        <w:rPr>
          <w:rFonts w:asciiTheme="majorBidi" w:hAnsiTheme="majorBidi" w:cstheme="majorBidi"/>
        </w:rPr>
        <w:t xml:space="preserve"> </w:t>
      </w:r>
      <w:r w:rsidR="006F1E95" w:rsidRPr="0009107A">
        <w:rPr>
          <w:rFonts w:asciiTheme="majorBidi" w:hAnsiTheme="majorBidi" w:cstheme="majorBidi"/>
        </w:rPr>
        <w:t>31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  <w:cs/>
        </w:rPr>
        <w:t>ธันวาคม</w:t>
      </w:r>
      <w:r w:rsidRPr="0009107A">
        <w:rPr>
          <w:rFonts w:asciiTheme="majorBidi" w:hAnsiTheme="majorBidi" w:cstheme="majorBidi"/>
        </w:rPr>
        <w:t xml:space="preserve"> </w:t>
      </w:r>
      <w:r w:rsidR="006F1E95" w:rsidRPr="0009107A">
        <w:rPr>
          <w:rFonts w:asciiTheme="majorBidi" w:hAnsiTheme="majorBidi" w:cstheme="majorBidi"/>
        </w:rPr>
        <w:t>256</w:t>
      </w:r>
      <w:r w:rsidR="007F3C25" w:rsidRPr="0009107A">
        <w:rPr>
          <w:rFonts w:asciiTheme="majorBidi" w:hAnsiTheme="majorBidi" w:cstheme="majorBidi"/>
        </w:rPr>
        <w:t>5</w:t>
      </w:r>
    </w:p>
    <w:p w14:paraId="20C72082" w14:textId="3CBF0605" w:rsidR="003C0357" w:rsidRPr="0009107A" w:rsidRDefault="003C0357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E3403DF" w14:textId="2776C906" w:rsidR="006D63C1" w:rsidRPr="0009107A" w:rsidRDefault="006D63C1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09107A">
        <w:rPr>
          <w:rFonts w:asciiTheme="majorBidi" w:hAnsiTheme="majorBidi" w:cstheme="majorBidi"/>
        </w:rPr>
        <w:t>31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  <w:cs/>
        </w:rPr>
        <w:t xml:space="preserve">ธันวาคม </w:t>
      </w:r>
      <w:r w:rsidR="006F1E95" w:rsidRPr="0009107A">
        <w:rPr>
          <w:rFonts w:asciiTheme="majorBidi" w:hAnsiTheme="majorBidi" w:cstheme="majorBidi"/>
        </w:rPr>
        <w:t>256</w:t>
      </w:r>
      <w:r w:rsidR="007F3C25" w:rsidRPr="0009107A">
        <w:rPr>
          <w:rFonts w:asciiTheme="majorBidi" w:hAnsiTheme="majorBidi" w:cstheme="majorBidi"/>
        </w:rPr>
        <w:t>5</w:t>
      </w:r>
    </w:p>
    <w:p w14:paraId="261A636B" w14:textId="416443B1" w:rsidR="006D63C1" w:rsidRPr="0009107A" w:rsidRDefault="006D63C1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E74C988" w14:textId="77777777" w:rsidR="00E903A1" w:rsidRPr="0009107A" w:rsidRDefault="00E903A1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5F82F50" w14:textId="77777777" w:rsidR="007F3C25" w:rsidRPr="0009107A" w:rsidRDefault="007F3C25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  <w:r w:rsidRPr="0009107A">
        <w:rPr>
          <w:rFonts w:asciiTheme="majorBidi" w:hAnsiTheme="majorBidi" w:cstheme="majorBidi"/>
          <w:b/>
          <w:bCs/>
          <w:cs/>
        </w:rPr>
        <w:br w:type="page"/>
      </w:r>
    </w:p>
    <w:p w14:paraId="37D88288" w14:textId="5773D864" w:rsidR="002667D7" w:rsidRPr="0009107A" w:rsidRDefault="00255060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การ</w:t>
      </w:r>
      <w:r w:rsidR="0010200A"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ซื้อ</w:t>
      </w:r>
      <w:r w:rsidR="00066865" w:rsidRPr="0009107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ธุรกิจ</w:t>
      </w:r>
    </w:p>
    <w:p w14:paraId="327BB9E4" w14:textId="2D2BC773" w:rsidR="0030778B" w:rsidRPr="0009107A" w:rsidRDefault="0030778B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531B39EE" w14:textId="5A8ECB19" w:rsidR="00A65AE1" w:rsidRPr="0009107A" w:rsidRDefault="00A65AE1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09107A">
        <w:rPr>
          <w:cs/>
        </w:rPr>
        <w:tab/>
      </w:r>
      <w:r w:rsidRPr="0009107A">
        <w:rPr>
          <w:i/>
          <w:iCs/>
          <w:cs/>
        </w:rPr>
        <w:tab/>
      </w:r>
      <w:r w:rsidRPr="0009107A">
        <w:rPr>
          <w:i/>
          <w:iCs/>
          <w:cs/>
        </w:rPr>
        <w:tab/>
      </w:r>
      <w:r w:rsidRPr="0009107A">
        <w:rPr>
          <w:i/>
          <w:iCs/>
        </w:rPr>
        <w:t>OKEA ASA</w:t>
      </w:r>
    </w:p>
    <w:p w14:paraId="3E0D1830" w14:textId="77777777" w:rsidR="00043F77" w:rsidRPr="0009107A" w:rsidRDefault="00043F77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</w:pPr>
    </w:p>
    <w:p w14:paraId="48E6E15D" w14:textId="7C22C73F" w:rsidR="00917169" w:rsidRPr="0009107A" w:rsidRDefault="00917169" w:rsidP="00CA6E18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</w:pPr>
      <w:r w:rsidRPr="0009107A">
        <w:rPr>
          <w:rFonts w:hint="cs"/>
          <w:cs/>
        </w:rPr>
        <w:t xml:space="preserve">เมื่อวันที่ </w:t>
      </w:r>
      <w:r w:rsidRPr="0009107A">
        <w:t xml:space="preserve">1 </w:t>
      </w:r>
      <w:r w:rsidRPr="0009107A">
        <w:rPr>
          <w:rFonts w:hint="cs"/>
          <w:cs/>
        </w:rPr>
        <w:t xml:space="preserve">พฤศจิกายน </w:t>
      </w:r>
      <w:r w:rsidRPr="0009107A">
        <w:t>2565</w:t>
      </w:r>
      <w:r w:rsidRPr="0009107A">
        <w:rPr>
          <w:rFonts w:hint="cs"/>
          <w:cs/>
        </w:rPr>
        <w:t xml:space="preserve"> </w:t>
      </w:r>
      <w:r w:rsidR="00066865" w:rsidRPr="0009107A">
        <w:t>OKEA ASA (“</w:t>
      </w:r>
      <w:r w:rsidRPr="0009107A">
        <w:t>OKEA</w:t>
      </w:r>
      <w:r w:rsidR="00066865" w:rsidRPr="0009107A">
        <w:t xml:space="preserve">”) </w:t>
      </w:r>
      <w:r w:rsidR="00066865" w:rsidRPr="0009107A">
        <w:rPr>
          <w:rFonts w:hint="cs"/>
          <w:cs/>
        </w:rPr>
        <w:t>ซึ่งเป็นบริษัทย่อยทางอ้อมของกลุ่มบริษัท</w:t>
      </w:r>
      <w:r w:rsidRPr="0009107A">
        <w:t xml:space="preserve"> </w:t>
      </w:r>
      <w:r w:rsidRPr="0009107A">
        <w:rPr>
          <w:rFonts w:hint="cs"/>
          <w:cs/>
        </w:rPr>
        <w:t xml:space="preserve">ซื้อส่วนได้เสียในหลุม </w:t>
      </w:r>
      <w:r w:rsidRPr="0009107A">
        <w:t xml:space="preserve">Brage </w:t>
      </w:r>
      <w:r w:rsidRPr="0009107A">
        <w:rPr>
          <w:rFonts w:hint="cs"/>
          <w:cs/>
        </w:rPr>
        <w:t xml:space="preserve">ร้อยละ </w:t>
      </w:r>
      <w:r w:rsidRPr="0009107A">
        <w:t xml:space="preserve">35.20 </w:t>
      </w:r>
      <w:r w:rsidRPr="0009107A">
        <w:rPr>
          <w:rFonts w:hint="cs"/>
          <w:cs/>
        </w:rPr>
        <w:t xml:space="preserve">หลุม </w:t>
      </w:r>
      <w:r w:rsidRPr="0009107A">
        <w:t xml:space="preserve">Ivar </w:t>
      </w:r>
      <w:r w:rsidRPr="0009107A">
        <w:rPr>
          <w:rFonts w:hint="cs"/>
          <w:cs/>
        </w:rPr>
        <w:t xml:space="preserve">ร้อยละ </w:t>
      </w:r>
      <w:r w:rsidRPr="0009107A">
        <w:t>6.46</w:t>
      </w:r>
      <w:r w:rsidRPr="0009107A">
        <w:rPr>
          <w:rFonts w:hint="cs"/>
          <w:cs/>
        </w:rPr>
        <w:t xml:space="preserve"> และหลุม </w:t>
      </w:r>
      <w:r w:rsidRPr="0009107A">
        <w:t xml:space="preserve">Nova </w:t>
      </w:r>
      <w:r w:rsidRPr="0009107A">
        <w:rPr>
          <w:rFonts w:hint="cs"/>
          <w:cs/>
        </w:rPr>
        <w:t xml:space="preserve">ร้อยละ </w:t>
      </w:r>
      <w:r w:rsidRPr="0009107A">
        <w:t xml:space="preserve">6.00 </w:t>
      </w:r>
      <w:r w:rsidRPr="0009107A">
        <w:rPr>
          <w:rFonts w:hint="cs"/>
          <w:cs/>
        </w:rPr>
        <w:t>จาก</w:t>
      </w:r>
      <w:r w:rsidRPr="0009107A">
        <w:t xml:space="preserve"> </w:t>
      </w:r>
      <w:proofErr w:type="spellStart"/>
      <w:r w:rsidRPr="0009107A">
        <w:t>Wintershall</w:t>
      </w:r>
      <w:proofErr w:type="spellEnd"/>
      <w:r w:rsidRPr="0009107A">
        <w:t xml:space="preserve"> </w:t>
      </w:r>
      <w:proofErr w:type="spellStart"/>
      <w:r w:rsidRPr="0009107A">
        <w:t>Dea</w:t>
      </w:r>
      <w:proofErr w:type="spellEnd"/>
      <w:r w:rsidRPr="0009107A">
        <w:t xml:space="preserve"> Norge AS</w:t>
      </w:r>
      <w:r w:rsidRPr="0009107A">
        <w:rPr>
          <w:rFonts w:hint="cs"/>
          <w:cs/>
        </w:rPr>
        <w:t xml:space="preserve"> (</w:t>
      </w:r>
      <w:r w:rsidRPr="0009107A">
        <w:t>“</w:t>
      </w:r>
      <w:proofErr w:type="spellStart"/>
      <w:r w:rsidRPr="0009107A">
        <w:t>Wintershall</w:t>
      </w:r>
      <w:proofErr w:type="spellEnd"/>
      <w:r w:rsidRPr="0009107A">
        <w:t xml:space="preserve"> </w:t>
      </w:r>
      <w:proofErr w:type="spellStart"/>
      <w:r w:rsidRPr="0009107A">
        <w:t>Dea</w:t>
      </w:r>
      <w:proofErr w:type="spellEnd"/>
      <w:r w:rsidRPr="0009107A">
        <w:t>”</w:t>
      </w:r>
      <w:r w:rsidRPr="0009107A">
        <w:rPr>
          <w:rFonts w:hint="cs"/>
          <w:cs/>
        </w:rPr>
        <w:t xml:space="preserve">) ฝ่ายบริหารคาดว่าหากกลุ่มบริษัทได้มีการซื้อธุรกิจตั้งแต่วันที่ </w:t>
      </w:r>
      <w:r w:rsidRPr="0009107A">
        <w:t>1</w:t>
      </w:r>
      <w:r w:rsidRPr="0009107A">
        <w:rPr>
          <w:rFonts w:hint="cs"/>
          <w:cs/>
        </w:rPr>
        <w:t xml:space="preserve"> มกราคม </w:t>
      </w:r>
      <w:r w:rsidRPr="0009107A">
        <w:t>2565</w:t>
      </w:r>
      <w:r w:rsidRPr="0009107A">
        <w:rPr>
          <w:rFonts w:hint="cs"/>
          <w:cs/>
        </w:rPr>
        <w:t xml:space="preserve"> จะมีรายได้รวมเพิ่มขึ้นจำนวน </w:t>
      </w:r>
      <w:r w:rsidRPr="0009107A">
        <w:t>5,142</w:t>
      </w:r>
      <w:r w:rsidRPr="0009107A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Pr="0009107A">
        <w:t>2,255</w:t>
      </w:r>
      <w:r w:rsidRPr="0009107A">
        <w:rPr>
          <w:rFonts w:hint="cs"/>
          <w:cs/>
        </w:rPr>
        <w:t xml:space="preserve"> ล้านบาท</w:t>
      </w:r>
    </w:p>
    <w:p w14:paraId="1F277A07" w14:textId="77777777" w:rsidR="009D3B51" w:rsidRPr="0009107A" w:rsidRDefault="009D3B51" w:rsidP="00CA6E18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</w:pPr>
    </w:p>
    <w:p w14:paraId="004A0095" w14:textId="46B7810C" w:rsidR="00917169" w:rsidRPr="0009107A" w:rsidRDefault="00917169" w:rsidP="00CA6E18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</w:pPr>
      <w:r w:rsidRPr="0009107A">
        <w:rPr>
          <w:rFonts w:hint="cs"/>
          <w:cs/>
        </w:rPr>
        <w:t>การประเมินมูลค่ายุติธรรมของสินทรัพย์สุทธิที่ได้มาจากการซื้อธุรกิจยังไม่แล้วเสร็จ ดังนั้นสินทรัพย์สุทธิที่ได้มา  ณ วันที่ซื้อธุรกิจจึงใช้มูลค่าที่ประเมินโดยฝ่ายจัดการ</w:t>
      </w:r>
      <w:r w:rsidRPr="0009107A">
        <w:t xml:space="preserve"> </w:t>
      </w:r>
      <w:r w:rsidRPr="0009107A">
        <w:rPr>
          <w:rFonts w:hint="cs"/>
          <w:cs/>
        </w:rPr>
        <w:t xml:space="preserve">ในระหว่างไตรมาสที่ </w:t>
      </w:r>
      <w:r w:rsidR="00E11382" w:rsidRPr="0009107A">
        <w:t>1</w:t>
      </w:r>
      <w:r w:rsidRPr="0009107A">
        <w:t xml:space="preserve"> </w:t>
      </w:r>
      <w:r w:rsidRPr="0009107A">
        <w:rPr>
          <w:rFonts w:hint="cs"/>
          <w:cs/>
        </w:rPr>
        <w:t xml:space="preserve">ปี </w:t>
      </w:r>
      <w:r w:rsidRPr="0009107A">
        <w:t xml:space="preserve">2566 </w:t>
      </w:r>
      <w:r w:rsidRPr="0009107A">
        <w:rPr>
          <w:rFonts w:hint="cs"/>
          <w:cs/>
        </w:rPr>
        <w:t>ได้มีการปรับปรุงมูลค่ายุติธรรมของสินทรัพย์สุทธิที่ได้มาและสิ่งตอบแทนที่จะโอนให้ ทั้งนี้ เมื่อผลการประเมินมูลค่ายุติธรรมเสร็จสิ้นสมบูรณ์แล้ว จะมีการปรับปรุงมูลค่ายุติธรรมของสินทรัพย์สุทธิที่ได้มาต่อไป</w:t>
      </w:r>
    </w:p>
    <w:p w14:paraId="52E19647" w14:textId="77777777" w:rsidR="001100D6" w:rsidRPr="0009107A" w:rsidRDefault="001100D6" w:rsidP="00CA6E18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</w:pPr>
    </w:p>
    <w:p w14:paraId="7AD8C1F4" w14:textId="77777777" w:rsidR="001100D6" w:rsidRPr="0009107A" w:rsidRDefault="001100D6" w:rsidP="00CA6E1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/>
          <w:sz w:val="30"/>
          <w:szCs w:val="30"/>
          <w:cs/>
        </w:rPr>
        <w:t>ไม่มีการเปลี่ยนแปลง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>ในมูลค่ายุติธรรมของสินทรัพย์สุทธิที่ได้มาและสิ่งตอบแทนที่จะโอนให้</w:t>
      </w:r>
      <w:r w:rsidRPr="0009107A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09107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9107A">
        <w:rPr>
          <w:rFonts w:asciiTheme="majorBidi" w:hAnsiTheme="majorBidi" w:cstheme="majorBidi"/>
          <w:sz w:val="30"/>
          <w:szCs w:val="30"/>
        </w:rPr>
        <w:t xml:space="preserve">30 </w:t>
      </w:r>
      <w:r w:rsidRPr="00091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09107A">
        <w:rPr>
          <w:rFonts w:asciiTheme="majorBidi" w:hAnsiTheme="majorBidi" w:cstheme="majorBidi"/>
          <w:sz w:val="30"/>
          <w:szCs w:val="30"/>
        </w:rPr>
        <w:t>2566</w:t>
      </w:r>
    </w:p>
    <w:p w14:paraId="3205092E" w14:textId="77777777" w:rsidR="00917169" w:rsidRPr="0009107A" w:rsidRDefault="00917169" w:rsidP="00CA6E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lang w:val="en-GB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C85A15" w:rsidRPr="0009107A" w14:paraId="4D937777" w14:textId="77777777" w:rsidTr="00917169">
        <w:trPr>
          <w:tblHeader/>
        </w:trPr>
        <w:tc>
          <w:tcPr>
            <w:tcW w:w="4410" w:type="dxa"/>
            <w:shd w:val="clear" w:color="auto" w:fill="auto"/>
            <w:hideMark/>
          </w:tcPr>
          <w:p w14:paraId="063DF445" w14:textId="77777777" w:rsidR="00C85A15" w:rsidRPr="0009107A" w:rsidRDefault="00C85A15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color w:val="0000FF"/>
                <w:cs/>
              </w:rPr>
            </w:pPr>
            <w:r w:rsidRPr="0009107A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11D0B2AB" w14:textId="28061813" w:rsidR="00C85A15" w:rsidRPr="0009107A" w:rsidRDefault="00C85A15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0E62F50F" w14:textId="0CD65B76" w:rsidR="00C85A15" w:rsidRPr="0009107A" w:rsidRDefault="00C85A15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  <w:hideMark/>
          </w:tcPr>
          <w:p w14:paraId="055FF700" w14:textId="2F436AE1" w:rsidR="00C85A15" w:rsidRPr="0009107A" w:rsidRDefault="00C85A15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C85A15" w:rsidRPr="0009107A" w14:paraId="0745DD06" w14:textId="77777777" w:rsidTr="00917169">
        <w:trPr>
          <w:tblHeader/>
        </w:trPr>
        <w:tc>
          <w:tcPr>
            <w:tcW w:w="4410" w:type="dxa"/>
            <w:shd w:val="clear" w:color="auto" w:fill="auto"/>
          </w:tcPr>
          <w:p w14:paraId="25B1B71F" w14:textId="77777777" w:rsidR="00C85A15" w:rsidRPr="0009107A" w:rsidRDefault="00C85A15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DCAE20D" w14:textId="66ACBA38" w:rsidR="00C85A15" w:rsidRPr="0009107A" w:rsidRDefault="00C85A15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09107A">
              <w:t>31</w:t>
            </w:r>
            <w:r w:rsidRPr="0009107A">
              <w:rPr>
                <w:rFonts w:hint="cs"/>
                <w:cs/>
              </w:rPr>
              <w:t xml:space="preserve"> ธันวาคม </w:t>
            </w:r>
            <w:r w:rsidRPr="0009107A">
              <w:t>2565</w:t>
            </w:r>
          </w:p>
        </w:tc>
        <w:tc>
          <w:tcPr>
            <w:tcW w:w="1530" w:type="dxa"/>
            <w:shd w:val="clear" w:color="auto" w:fill="auto"/>
          </w:tcPr>
          <w:p w14:paraId="5B4ED2A1" w14:textId="1EE8468B" w:rsidR="00C85A15" w:rsidRPr="0009107A" w:rsidRDefault="00C85A15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  <w:shd w:val="clear" w:color="auto" w:fill="auto"/>
          </w:tcPr>
          <w:p w14:paraId="79F35662" w14:textId="7FD14563" w:rsidR="00C85A15" w:rsidRPr="0009107A" w:rsidRDefault="00BD3B4D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09107A">
              <w:t xml:space="preserve">30 </w:t>
            </w:r>
            <w:r w:rsidRPr="0009107A">
              <w:rPr>
                <w:rFonts w:hint="cs"/>
                <w:cs/>
              </w:rPr>
              <w:t>มิถุนายน</w:t>
            </w:r>
            <w:r w:rsidR="00E11382" w:rsidRPr="0009107A">
              <w:rPr>
                <w:rFonts w:hint="cs"/>
                <w:cs/>
              </w:rPr>
              <w:t xml:space="preserve"> </w:t>
            </w:r>
            <w:r w:rsidR="00C63585" w:rsidRPr="0009107A">
              <w:t>2566</w:t>
            </w:r>
          </w:p>
        </w:tc>
      </w:tr>
      <w:tr w:rsidR="00C85A15" w:rsidRPr="0009107A" w14:paraId="0AF1385B" w14:textId="77777777" w:rsidTr="00917169">
        <w:trPr>
          <w:tblHeader/>
        </w:trPr>
        <w:tc>
          <w:tcPr>
            <w:tcW w:w="4410" w:type="dxa"/>
            <w:shd w:val="clear" w:color="auto" w:fill="auto"/>
          </w:tcPr>
          <w:p w14:paraId="221C2F31" w14:textId="77777777" w:rsidR="00C85A15" w:rsidRPr="0009107A" w:rsidRDefault="00C85A15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E4B1D4E" w14:textId="77777777" w:rsidR="00C85A15" w:rsidRPr="0009107A" w:rsidRDefault="00C85A15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12AFFD26" w14:textId="5CA149E8" w:rsidR="00C85A15" w:rsidRPr="0009107A" w:rsidRDefault="00EA28D3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09107A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048F5D0C" w14:textId="77777777" w:rsidR="00C85A15" w:rsidRPr="0009107A" w:rsidRDefault="00C85A15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E11382" w:rsidRPr="0009107A" w14:paraId="36F2C6C3" w14:textId="77777777" w:rsidTr="00177B73">
        <w:tc>
          <w:tcPr>
            <w:tcW w:w="4410" w:type="dxa"/>
            <w:shd w:val="clear" w:color="auto" w:fill="auto"/>
            <w:hideMark/>
          </w:tcPr>
          <w:p w14:paraId="5EC98A94" w14:textId="53C6ED55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09107A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74D630B8" w14:textId="37831066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09107A">
              <w:t>6,392</w:t>
            </w:r>
          </w:p>
        </w:tc>
        <w:tc>
          <w:tcPr>
            <w:tcW w:w="1530" w:type="dxa"/>
            <w:shd w:val="clear" w:color="auto" w:fill="auto"/>
          </w:tcPr>
          <w:p w14:paraId="581804B1" w14:textId="01EE59A6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09107A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C78F243" w14:textId="3394B7F4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09107A">
              <w:t>6,392</w:t>
            </w:r>
          </w:p>
        </w:tc>
      </w:tr>
      <w:tr w:rsidR="00E11382" w:rsidRPr="0009107A" w14:paraId="5D46BDDA" w14:textId="77777777" w:rsidTr="004D2E0D">
        <w:tc>
          <w:tcPr>
            <w:tcW w:w="4410" w:type="dxa"/>
            <w:shd w:val="clear" w:color="auto" w:fill="auto"/>
            <w:hideMark/>
          </w:tcPr>
          <w:p w14:paraId="1ABFF930" w14:textId="77777777" w:rsidR="00E11382" w:rsidRPr="0009107A" w:rsidRDefault="00E11382" w:rsidP="00CA6E18">
            <w:pPr>
              <w:spacing w:line="360" w:lineRule="exact"/>
            </w:pPr>
            <w:r w:rsidRPr="0009107A">
              <w:rPr>
                <w:rFonts w:hint="cs"/>
                <w:cs/>
              </w:rPr>
              <w:t>ภาษีเงินได้รอขอคืน</w:t>
            </w:r>
          </w:p>
        </w:tc>
        <w:tc>
          <w:tcPr>
            <w:tcW w:w="1620" w:type="dxa"/>
            <w:shd w:val="clear" w:color="auto" w:fill="auto"/>
          </w:tcPr>
          <w:p w14:paraId="51C771D1" w14:textId="69C95142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592</w:t>
            </w:r>
          </w:p>
        </w:tc>
        <w:tc>
          <w:tcPr>
            <w:tcW w:w="1530" w:type="dxa"/>
            <w:shd w:val="clear" w:color="auto" w:fill="auto"/>
          </w:tcPr>
          <w:p w14:paraId="6B662E6C" w14:textId="75A84274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55</w:t>
            </w:r>
          </w:p>
        </w:tc>
        <w:tc>
          <w:tcPr>
            <w:tcW w:w="1620" w:type="dxa"/>
            <w:shd w:val="clear" w:color="auto" w:fill="auto"/>
          </w:tcPr>
          <w:p w14:paraId="4A0FDAB9" w14:textId="6B61D18C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647</w:t>
            </w:r>
          </w:p>
        </w:tc>
      </w:tr>
      <w:tr w:rsidR="00E11382" w:rsidRPr="0009107A" w14:paraId="72AA83FC" w14:textId="77777777" w:rsidTr="00177B73">
        <w:tc>
          <w:tcPr>
            <w:tcW w:w="4410" w:type="dxa"/>
            <w:shd w:val="clear" w:color="auto" w:fill="auto"/>
            <w:hideMark/>
          </w:tcPr>
          <w:p w14:paraId="7DEE3B71" w14:textId="5DCFA2F8" w:rsidR="00E11382" w:rsidRPr="0009107A" w:rsidRDefault="00E11382" w:rsidP="00CA6E18">
            <w:pPr>
              <w:spacing w:line="360" w:lineRule="exact"/>
            </w:pPr>
            <w:r w:rsidRPr="0009107A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76B69CB" w14:textId="75093B2D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1,575</w:t>
            </w:r>
          </w:p>
        </w:tc>
        <w:tc>
          <w:tcPr>
            <w:tcW w:w="1530" w:type="dxa"/>
            <w:shd w:val="clear" w:color="auto" w:fill="auto"/>
          </w:tcPr>
          <w:p w14:paraId="2EC66172" w14:textId="6F1FBCA0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-</w:t>
            </w:r>
          </w:p>
        </w:tc>
        <w:tc>
          <w:tcPr>
            <w:tcW w:w="1620" w:type="dxa"/>
            <w:shd w:val="clear" w:color="auto" w:fill="auto"/>
          </w:tcPr>
          <w:p w14:paraId="0B951DF2" w14:textId="22B0D3C2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1,575</w:t>
            </w:r>
          </w:p>
        </w:tc>
      </w:tr>
      <w:tr w:rsidR="00E11382" w:rsidRPr="0009107A" w14:paraId="7D3B6D7E" w14:textId="77777777" w:rsidTr="00177B73">
        <w:tc>
          <w:tcPr>
            <w:tcW w:w="4410" w:type="dxa"/>
            <w:shd w:val="clear" w:color="auto" w:fill="auto"/>
            <w:hideMark/>
          </w:tcPr>
          <w:p w14:paraId="129647CC" w14:textId="061D57DC" w:rsidR="00E11382" w:rsidRPr="0009107A" w:rsidRDefault="00E11382" w:rsidP="00CA6E18">
            <w:pPr>
              <w:spacing w:line="360" w:lineRule="exact"/>
              <w:rPr>
                <w:strike/>
              </w:rPr>
            </w:pPr>
            <w:r w:rsidRPr="0009107A">
              <w:rPr>
                <w:rFonts w:hint="cs"/>
                <w:cs/>
              </w:rPr>
              <w:t>สินทรัพย์ไม่หมุนเวียนอื่น</w:t>
            </w:r>
            <w:r w:rsidRPr="0009107A">
              <w:rPr>
                <w:vertAlign w:val="superscript"/>
              </w:rPr>
              <w:t>*</w:t>
            </w:r>
          </w:p>
        </w:tc>
        <w:tc>
          <w:tcPr>
            <w:tcW w:w="1620" w:type="dxa"/>
            <w:shd w:val="clear" w:color="auto" w:fill="auto"/>
          </w:tcPr>
          <w:p w14:paraId="2A4D0A4B" w14:textId="17EBDC02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strike/>
              </w:rPr>
            </w:pPr>
            <w:r w:rsidRPr="0009107A">
              <w:t>3,380</w:t>
            </w:r>
          </w:p>
        </w:tc>
        <w:tc>
          <w:tcPr>
            <w:tcW w:w="1530" w:type="dxa"/>
            <w:shd w:val="clear" w:color="auto" w:fill="auto"/>
          </w:tcPr>
          <w:p w14:paraId="6890A706" w14:textId="2F9433F9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-</w:t>
            </w:r>
          </w:p>
        </w:tc>
        <w:tc>
          <w:tcPr>
            <w:tcW w:w="1620" w:type="dxa"/>
            <w:shd w:val="clear" w:color="auto" w:fill="auto"/>
          </w:tcPr>
          <w:p w14:paraId="106491D6" w14:textId="74B88287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3,380</w:t>
            </w:r>
          </w:p>
        </w:tc>
      </w:tr>
      <w:tr w:rsidR="00E11382" w:rsidRPr="0009107A" w14:paraId="6FBE15D5" w14:textId="77777777" w:rsidTr="00177B73">
        <w:tc>
          <w:tcPr>
            <w:tcW w:w="4410" w:type="dxa"/>
            <w:shd w:val="clear" w:color="auto" w:fill="auto"/>
            <w:hideMark/>
          </w:tcPr>
          <w:p w14:paraId="6BE48829" w14:textId="77777777" w:rsidR="00E11382" w:rsidRPr="0009107A" w:rsidRDefault="00E11382" w:rsidP="00CA6E18">
            <w:pPr>
              <w:spacing w:line="360" w:lineRule="exact"/>
            </w:pPr>
            <w:r w:rsidRPr="0009107A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394883CE" w14:textId="6D3DB7F8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62</w:t>
            </w:r>
          </w:p>
        </w:tc>
        <w:tc>
          <w:tcPr>
            <w:tcW w:w="1530" w:type="dxa"/>
            <w:shd w:val="clear" w:color="auto" w:fill="auto"/>
          </w:tcPr>
          <w:p w14:paraId="2DF559DE" w14:textId="639A9605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-</w:t>
            </w:r>
          </w:p>
        </w:tc>
        <w:tc>
          <w:tcPr>
            <w:tcW w:w="1620" w:type="dxa"/>
            <w:shd w:val="clear" w:color="auto" w:fill="auto"/>
          </w:tcPr>
          <w:p w14:paraId="38855FEF" w14:textId="65747911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62</w:t>
            </w:r>
          </w:p>
        </w:tc>
      </w:tr>
      <w:tr w:rsidR="00E11382" w:rsidRPr="0009107A" w14:paraId="3E79F724" w14:textId="77777777" w:rsidTr="00177B73">
        <w:tc>
          <w:tcPr>
            <w:tcW w:w="4410" w:type="dxa"/>
            <w:shd w:val="clear" w:color="auto" w:fill="auto"/>
            <w:hideMark/>
          </w:tcPr>
          <w:p w14:paraId="6A588D8E" w14:textId="77777777" w:rsidR="00E11382" w:rsidRPr="0009107A" w:rsidRDefault="00E11382" w:rsidP="00CA6E18">
            <w:pPr>
              <w:spacing w:line="360" w:lineRule="exact"/>
            </w:pPr>
            <w:r w:rsidRPr="0009107A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623B601E" w14:textId="4CA46BCA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(2,260)</w:t>
            </w:r>
          </w:p>
        </w:tc>
        <w:tc>
          <w:tcPr>
            <w:tcW w:w="1530" w:type="dxa"/>
            <w:shd w:val="clear" w:color="auto" w:fill="auto"/>
          </w:tcPr>
          <w:p w14:paraId="1AE34F71" w14:textId="3C7A315B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-</w:t>
            </w:r>
          </w:p>
        </w:tc>
        <w:tc>
          <w:tcPr>
            <w:tcW w:w="1620" w:type="dxa"/>
            <w:shd w:val="clear" w:color="auto" w:fill="auto"/>
          </w:tcPr>
          <w:p w14:paraId="1D6B7526" w14:textId="40555D1D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(2,260)</w:t>
            </w:r>
          </w:p>
        </w:tc>
      </w:tr>
      <w:tr w:rsidR="00E11382" w:rsidRPr="0009107A" w14:paraId="2823D39D" w14:textId="77777777" w:rsidTr="00177B73">
        <w:tc>
          <w:tcPr>
            <w:tcW w:w="4410" w:type="dxa"/>
            <w:shd w:val="clear" w:color="auto" w:fill="auto"/>
            <w:hideMark/>
          </w:tcPr>
          <w:p w14:paraId="680AECBA" w14:textId="77777777" w:rsidR="00E11382" w:rsidRPr="0009107A" w:rsidRDefault="00E11382" w:rsidP="00CA6E18">
            <w:pPr>
              <w:spacing w:line="360" w:lineRule="exact"/>
              <w:rPr>
                <w:cs/>
              </w:rPr>
            </w:pPr>
            <w:r w:rsidRPr="0009107A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062894CF" w14:textId="439EF754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(6,875)</w:t>
            </w:r>
          </w:p>
        </w:tc>
        <w:tc>
          <w:tcPr>
            <w:tcW w:w="1530" w:type="dxa"/>
            <w:shd w:val="clear" w:color="auto" w:fill="auto"/>
          </w:tcPr>
          <w:p w14:paraId="5DE178A1" w14:textId="36C44D58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-</w:t>
            </w:r>
          </w:p>
        </w:tc>
        <w:tc>
          <w:tcPr>
            <w:tcW w:w="1620" w:type="dxa"/>
            <w:shd w:val="clear" w:color="auto" w:fill="auto"/>
          </w:tcPr>
          <w:p w14:paraId="2DDD9181" w14:textId="25E1F681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(6,875)</w:t>
            </w:r>
          </w:p>
        </w:tc>
      </w:tr>
      <w:tr w:rsidR="00E11382" w:rsidRPr="0009107A" w14:paraId="5AD21CF6" w14:textId="77777777" w:rsidTr="00177B73">
        <w:tc>
          <w:tcPr>
            <w:tcW w:w="4410" w:type="dxa"/>
            <w:shd w:val="clear" w:color="auto" w:fill="auto"/>
            <w:hideMark/>
          </w:tcPr>
          <w:p w14:paraId="0179E809" w14:textId="77777777" w:rsidR="00E11382" w:rsidRPr="0009107A" w:rsidRDefault="00E11382" w:rsidP="00CA6E18">
            <w:pPr>
              <w:spacing w:line="360" w:lineRule="exact"/>
            </w:pPr>
            <w:r w:rsidRPr="0009107A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3CC74503" w14:textId="4658915B" w:rsidR="00E11382" w:rsidRPr="0009107A" w:rsidRDefault="00E1138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(62)</w:t>
            </w:r>
          </w:p>
        </w:tc>
        <w:tc>
          <w:tcPr>
            <w:tcW w:w="1530" w:type="dxa"/>
            <w:shd w:val="clear" w:color="auto" w:fill="auto"/>
          </w:tcPr>
          <w:p w14:paraId="43AF5038" w14:textId="23D80848" w:rsidR="00E11382" w:rsidRPr="0009107A" w:rsidRDefault="00E1138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-</w:t>
            </w:r>
          </w:p>
        </w:tc>
        <w:tc>
          <w:tcPr>
            <w:tcW w:w="1620" w:type="dxa"/>
            <w:shd w:val="clear" w:color="auto" w:fill="auto"/>
          </w:tcPr>
          <w:p w14:paraId="37A54844" w14:textId="68BA8BF3" w:rsidR="00E11382" w:rsidRPr="0009107A" w:rsidRDefault="00E1138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(62)</w:t>
            </w:r>
          </w:p>
        </w:tc>
      </w:tr>
      <w:tr w:rsidR="00E11382" w:rsidRPr="0009107A" w14:paraId="01818EA3" w14:textId="77777777" w:rsidTr="00177B73">
        <w:tc>
          <w:tcPr>
            <w:tcW w:w="4410" w:type="dxa"/>
            <w:shd w:val="clear" w:color="auto" w:fill="auto"/>
            <w:hideMark/>
          </w:tcPr>
          <w:p w14:paraId="49ADF56A" w14:textId="77777777" w:rsidR="00E11382" w:rsidRPr="0009107A" w:rsidRDefault="00E11382" w:rsidP="00CA6E18">
            <w:pPr>
              <w:spacing w:line="360" w:lineRule="exact"/>
              <w:rPr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31ACBA80" w14:textId="38DFB5E0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2,</w:t>
            </w:r>
            <w:r w:rsidRPr="0009107A">
              <w:rPr>
                <w:rFonts w:hint="cs"/>
                <w:b/>
                <w:bCs/>
                <w:cs/>
              </w:rPr>
              <w:t>804</w:t>
            </w:r>
          </w:p>
        </w:tc>
        <w:tc>
          <w:tcPr>
            <w:tcW w:w="1530" w:type="dxa"/>
            <w:shd w:val="clear" w:color="auto" w:fill="auto"/>
          </w:tcPr>
          <w:p w14:paraId="4A7B95EB" w14:textId="3B72A70D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55</w:t>
            </w:r>
          </w:p>
        </w:tc>
        <w:tc>
          <w:tcPr>
            <w:tcW w:w="1620" w:type="dxa"/>
            <w:shd w:val="clear" w:color="auto" w:fill="auto"/>
          </w:tcPr>
          <w:p w14:paraId="023334E9" w14:textId="5797E85B" w:rsidR="00E11382" w:rsidRPr="0009107A" w:rsidRDefault="00E1138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2,</w:t>
            </w:r>
            <w:r w:rsidRPr="0009107A">
              <w:rPr>
                <w:rFonts w:hint="cs"/>
                <w:b/>
                <w:bCs/>
                <w:cs/>
              </w:rPr>
              <w:t>859</w:t>
            </w:r>
          </w:p>
        </w:tc>
      </w:tr>
      <w:tr w:rsidR="00E11382" w:rsidRPr="0009107A" w14:paraId="7824C130" w14:textId="77777777" w:rsidTr="00177B73">
        <w:tc>
          <w:tcPr>
            <w:tcW w:w="4410" w:type="dxa"/>
            <w:shd w:val="clear" w:color="auto" w:fill="auto"/>
            <w:hideMark/>
          </w:tcPr>
          <w:p w14:paraId="6249BB56" w14:textId="77777777" w:rsidR="00E11382" w:rsidRPr="0009107A" w:rsidRDefault="00E11382" w:rsidP="00CA6E18">
            <w:pPr>
              <w:spacing w:line="360" w:lineRule="exact"/>
            </w:pPr>
            <w:r w:rsidRPr="0009107A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41A4C4F4" w14:textId="26E9E70F" w:rsidR="00E11382" w:rsidRPr="0009107A" w:rsidRDefault="00E1138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1,768</w:t>
            </w:r>
          </w:p>
        </w:tc>
        <w:tc>
          <w:tcPr>
            <w:tcW w:w="1530" w:type="dxa"/>
            <w:shd w:val="clear" w:color="auto" w:fill="auto"/>
          </w:tcPr>
          <w:p w14:paraId="69248EE4" w14:textId="397C9DB3" w:rsidR="00E11382" w:rsidRPr="0009107A" w:rsidRDefault="00E1138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(15)</w:t>
            </w:r>
          </w:p>
        </w:tc>
        <w:tc>
          <w:tcPr>
            <w:tcW w:w="1620" w:type="dxa"/>
            <w:shd w:val="clear" w:color="auto" w:fill="auto"/>
          </w:tcPr>
          <w:p w14:paraId="3A8AC142" w14:textId="79B9C74B" w:rsidR="00E11382" w:rsidRPr="0009107A" w:rsidRDefault="00E1138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1,753</w:t>
            </w:r>
          </w:p>
        </w:tc>
      </w:tr>
      <w:tr w:rsidR="00E11382" w:rsidRPr="0009107A" w14:paraId="3A9CA27E" w14:textId="77777777" w:rsidTr="00177B73">
        <w:trPr>
          <w:trHeight w:val="525"/>
        </w:trPr>
        <w:tc>
          <w:tcPr>
            <w:tcW w:w="4410" w:type="dxa"/>
            <w:shd w:val="clear" w:color="auto" w:fill="auto"/>
            <w:hideMark/>
          </w:tcPr>
          <w:p w14:paraId="351441D4" w14:textId="77777777" w:rsidR="00E11382" w:rsidRPr="0009107A" w:rsidRDefault="00E11382" w:rsidP="00CA6E18">
            <w:pPr>
              <w:spacing w:line="360" w:lineRule="exact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652E315D" w14:textId="06E24F87" w:rsidR="00E11382" w:rsidRPr="0009107A" w:rsidRDefault="00E1138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4,</w:t>
            </w:r>
            <w:r w:rsidRPr="0009107A">
              <w:rPr>
                <w:rFonts w:hint="cs"/>
                <w:b/>
                <w:bCs/>
                <w:cs/>
              </w:rPr>
              <w:t>572</w:t>
            </w:r>
          </w:p>
        </w:tc>
        <w:tc>
          <w:tcPr>
            <w:tcW w:w="1530" w:type="dxa"/>
            <w:shd w:val="clear" w:color="auto" w:fill="auto"/>
          </w:tcPr>
          <w:p w14:paraId="3828A456" w14:textId="0FD5F30F" w:rsidR="00E11382" w:rsidRPr="0009107A" w:rsidRDefault="00E1138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0A355222" w14:textId="671F7916" w:rsidR="00E11382" w:rsidRPr="0009107A" w:rsidRDefault="00E1138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4,</w:t>
            </w:r>
            <w:r w:rsidRPr="0009107A">
              <w:rPr>
                <w:rFonts w:hint="cs"/>
                <w:b/>
                <w:bCs/>
                <w:cs/>
              </w:rPr>
              <w:t>612</w:t>
            </w:r>
          </w:p>
        </w:tc>
      </w:tr>
    </w:tbl>
    <w:p w14:paraId="0B1E3106" w14:textId="210D3230" w:rsidR="0030778B" w:rsidRPr="0009107A" w:rsidRDefault="0030778B" w:rsidP="00CA6E18"/>
    <w:p w14:paraId="4766A8F0" w14:textId="20689256" w:rsidR="00D65FE2" w:rsidRPr="0009107A" w:rsidRDefault="00917169" w:rsidP="00CA6E18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b/>
          <w:strike/>
          <w:color w:val="000000"/>
        </w:rPr>
      </w:pPr>
      <w:r w:rsidRPr="0009107A">
        <w:lastRenderedPageBreak/>
        <w:t xml:space="preserve">* </w:t>
      </w:r>
      <w:r w:rsidRPr="0009107A">
        <w:rPr>
          <w:rFonts w:hint="cs"/>
          <w:cs/>
        </w:rPr>
        <w:t>สินทรัพย์ไม่หมุนเวียนอื่น ประกอบด้วยสินทรัพย์ที่ได้มาจากการค้ำประกันซึ่งเป็นค่าใช้จ่ายที่เกี่ยวข้องกับการปิดหลุมน้ำมันและรื้อถอนอุปกรณ์ของหลุมน้ำมันที่สามารถเรียกเก็บจากผู้ขายหลุมน้ำมันรายหนึ่ง</w:t>
      </w:r>
      <w:r w:rsidRPr="0009107A">
        <w:rPr>
          <w:rFonts w:hint="cs"/>
          <w:b/>
          <w:strike/>
          <w:color w:val="000000"/>
          <w:cs/>
        </w:rPr>
        <w:t xml:space="preserve"> </w:t>
      </w:r>
    </w:p>
    <w:p w14:paraId="27158E02" w14:textId="77777777" w:rsidR="001100D6" w:rsidRPr="0009107A" w:rsidRDefault="001100D6" w:rsidP="00CA6E18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b/>
          <w:strike/>
          <w:color w:val="000000"/>
        </w:rPr>
      </w:pPr>
    </w:p>
    <w:p w14:paraId="4D109EEB" w14:textId="375B5F60" w:rsidR="00E174CD" w:rsidRPr="0009107A" w:rsidRDefault="00E174CD" w:rsidP="00CA6E18">
      <w:pPr>
        <w:ind w:left="540"/>
        <w:jc w:val="thaiDistribute"/>
      </w:pPr>
      <w:r w:rsidRPr="0009107A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D64C20" w:rsidRPr="0009107A">
        <w:br/>
      </w:r>
      <w:r w:rsidRPr="0009107A">
        <w:rPr>
          <w:rFonts w:hint="cs"/>
          <w:cs/>
        </w:rPr>
        <w:t>แต่ละประเภทที่สำคัญ มีดังนี้</w:t>
      </w:r>
    </w:p>
    <w:p w14:paraId="11AD6EBF" w14:textId="77777777" w:rsidR="00E174CD" w:rsidRPr="0009107A" w:rsidRDefault="00E174CD" w:rsidP="00CA6E18">
      <w:pPr>
        <w:ind w:left="540"/>
        <w:jc w:val="thaiDistribute"/>
      </w:pPr>
    </w:p>
    <w:p w14:paraId="457E52E7" w14:textId="77777777" w:rsidR="00E174CD" w:rsidRPr="0009107A" w:rsidRDefault="00E174CD" w:rsidP="00CA6E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9107A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E174CD" w:rsidRPr="0009107A" w14:paraId="7EAA4B15" w14:textId="77777777" w:rsidTr="008F4372">
        <w:trPr>
          <w:trHeight w:val="408"/>
          <w:tblHeader/>
        </w:trPr>
        <w:tc>
          <w:tcPr>
            <w:tcW w:w="3924" w:type="pct"/>
          </w:tcPr>
          <w:p w14:paraId="1A3F46A1" w14:textId="77777777" w:rsidR="00E174CD" w:rsidRPr="0009107A" w:rsidRDefault="00E174C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088558BF" w14:textId="77777777" w:rsidR="00E174CD" w:rsidRPr="0009107A" w:rsidRDefault="00E174C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E174CD" w:rsidRPr="0009107A" w14:paraId="740C2A65" w14:textId="77777777" w:rsidTr="008F4372">
        <w:trPr>
          <w:trHeight w:val="408"/>
        </w:trPr>
        <w:tc>
          <w:tcPr>
            <w:tcW w:w="3924" w:type="pct"/>
          </w:tcPr>
          <w:p w14:paraId="660F7191" w14:textId="77777777" w:rsidR="00E174CD" w:rsidRPr="0009107A" w:rsidRDefault="00E174C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984BB23" w14:textId="4712FF53" w:rsidR="00E174CD" w:rsidRPr="0009107A" w:rsidRDefault="00E174CD" w:rsidP="00CA6E1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09107A">
              <w:rPr>
                <w:rFonts w:hint="cs"/>
                <w:i/>
                <w:iCs/>
                <w:cs/>
                <w:lang w:val="th-TH"/>
              </w:rPr>
              <w:t>(</w:t>
            </w:r>
            <w:r w:rsidR="00193DF1" w:rsidRPr="0009107A">
              <w:rPr>
                <w:rFonts w:hint="cs"/>
                <w:i/>
                <w:iCs/>
                <w:cs/>
                <w:lang w:val="th-TH"/>
              </w:rPr>
              <w:t>ล้าน</w:t>
            </w:r>
            <w:r w:rsidRPr="0009107A">
              <w:rPr>
                <w:rFonts w:hint="cs"/>
                <w:i/>
                <w:iCs/>
                <w:cs/>
                <w:lang w:val="th-TH"/>
              </w:rPr>
              <w:t>บาท)</w:t>
            </w:r>
          </w:p>
        </w:tc>
      </w:tr>
      <w:tr w:rsidR="00AD1634" w:rsidRPr="0009107A" w14:paraId="25B3EB11" w14:textId="77777777" w:rsidTr="008F4372">
        <w:trPr>
          <w:trHeight w:val="408"/>
        </w:trPr>
        <w:tc>
          <w:tcPr>
            <w:tcW w:w="3924" w:type="pct"/>
          </w:tcPr>
          <w:p w14:paraId="2F8D151D" w14:textId="7CCCD6CE" w:rsidR="00AD1634" w:rsidRPr="0009107A" w:rsidRDefault="00CB07A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</w:tcPr>
          <w:p w14:paraId="526FCA62" w14:textId="25B3C45B" w:rsidR="00AD1634" w:rsidRPr="0009107A" w:rsidRDefault="001825E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09107A">
              <w:t>4,198</w:t>
            </w:r>
          </w:p>
        </w:tc>
      </w:tr>
      <w:tr w:rsidR="00AD1634" w:rsidRPr="0009107A" w14:paraId="37DF1528" w14:textId="77777777" w:rsidTr="008F4372">
        <w:trPr>
          <w:trHeight w:val="408"/>
        </w:trPr>
        <w:tc>
          <w:tcPr>
            <w:tcW w:w="3924" w:type="pct"/>
          </w:tcPr>
          <w:p w14:paraId="4334072C" w14:textId="658843AD" w:rsidR="00AD1634" w:rsidRPr="0009107A" w:rsidRDefault="00CB07A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</w:tcPr>
          <w:p w14:paraId="3E03EE70" w14:textId="786D3AE6" w:rsidR="00AD1634" w:rsidRPr="0009107A" w:rsidRDefault="00B320B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09107A">
              <w:t>414</w:t>
            </w:r>
          </w:p>
        </w:tc>
      </w:tr>
      <w:tr w:rsidR="00AD1634" w:rsidRPr="0009107A" w14:paraId="32A64860" w14:textId="77777777" w:rsidTr="00DD3337">
        <w:trPr>
          <w:trHeight w:val="434"/>
        </w:trPr>
        <w:tc>
          <w:tcPr>
            <w:tcW w:w="3924" w:type="pct"/>
          </w:tcPr>
          <w:p w14:paraId="7109D407" w14:textId="37F07E4A" w:rsidR="00AD1634" w:rsidRPr="0009107A" w:rsidRDefault="00CB07A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</w:tcPr>
          <w:p w14:paraId="21180C8D" w14:textId="63FB873D" w:rsidR="00AD1634" w:rsidRPr="0009107A" w:rsidRDefault="0037660E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09107A">
              <w:rPr>
                <w:b/>
                <w:bCs/>
              </w:rPr>
              <w:t>4,612</w:t>
            </w:r>
          </w:p>
        </w:tc>
      </w:tr>
    </w:tbl>
    <w:p w14:paraId="083C9384" w14:textId="77777777" w:rsidR="00E174CD" w:rsidRPr="0009107A" w:rsidRDefault="00E174CD" w:rsidP="00CA6E18">
      <w:pPr>
        <w:tabs>
          <w:tab w:val="clear" w:pos="454"/>
          <w:tab w:val="left" w:pos="540"/>
        </w:tabs>
        <w:ind w:left="540"/>
        <w:jc w:val="thaiDistribute"/>
        <w:rPr>
          <w:cs/>
        </w:rPr>
      </w:pPr>
    </w:p>
    <w:p w14:paraId="16F3F64A" w14:textId="77777777" w:rsidR="00E174CD" w:rsidRPr="0009107A" w:rsidRDefault="00E174CD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09107A">
        <w:rPr>
          <w:rFonts w:hint="cs"/>
          <w:i/>
          <w:iCs/>
          <w:cs/>
        </w:rPr>
        <w:t>สิ่งตอบแทนที่คาดว่าจะต้องจ่าย</w:t>
      </w:r>
    </w:p>
    <w:p w14:paraId="283C255D" w14:textId="77777777" w:rsidR="00E174CD" w:rsidRPr="0009107A" w:rsidRDefault="00E174CD" w:rsidP="00CA6E18">
      <w:pPr>
        <w:tabs>
          <w:tab w:val="clear" w:pos="454"/>
          <w:tab w:val="left" w:pos="540"/>
        </w:tabs>
        <w:ind w:left="540"/>
        <w:jc w:val="thaiDistribute"/>
      </w:pPr>
    </w:p>
    <w:p w14:paraId="26722845" w14:textId="77777777" w:rsidR="00E174CD" w:rsidRPr="0009107A" w:rsidRDefault="00E174CD" w:rsidP="00CA6E18">
      <w:pPr>
        <w:tabs>
          <w:tab w:val="clear" w:pos="454"/>
          <w:tab w:val="left" w:pos="540"/>
        </w:tabs>
        <w:ind w:left="540"/>
        <w:jc w:val="thaiDistribute"/>
      </w:pPr>
      <w:r w:rsidRPr="0009107A">
        <w:rPr>
          <w:rFonts w:hint="cs"/>
        </w:rPr>
        <w:t xml:space="preserve">OKEA </w:t>
      </w:r>
      <w:r w:rsidRPr="0009107A">
        <w:rPr>
          <w:rFonts w:hint="cs"/>
          <w:cs/>
        </w:rPr>
        <w:t xml:space="preserve">จะต้องจ่ายสิ่งตอบแทนเพิ่มเติมให้แก่ </w:t>
      </w:r>
      <w:proofErr w:type="spellStart"/>
      <w:r w:rsidRPr="0009107A">
        <w:rPr>
          <w:rFonts w:hint="cs"/>
        </w:rPr>
        <w:t>Wintershall</w:t>
      </w:r>
      <w:proofErr w:type="spellEnd"/>
      <w:r w:rsidRPr="0009107A">
        <w:rPr>
          <w:rFonts w:hint="cs"/>
        </w:rPr>
        <w:t xml:space="preserve"> </w:t>
      </w:r>
      <w:proofErr w:type="spellStart"/>
      <w:r w:rsidRPr="0009107A">
        <w:rPr>
          <w:rFonts w:hint="cs"/>
        </w:rPr>
        <w:t>Dea</w:t>
      </w:r>
      <w:proofErr w:type="spellEnd"/>
      <w:r w:rsidRPr="0009107A">
        <w:rPr>
          <w:rFonts w:hint="cs"/>
          <w:cs/>
        </w:rPr>
        <w:t xml:space="preserve"> ตามสัญญา </w:t>
      </w:r>
      <w:r w:rsidRPr="0009107A">
        <w:rPr>
          <w:rFonts w:hint="cs"/>
        </w:rPr>
        <w:t xml:space="preserve">Upside Sharing Arrangement </w:t>
      </w:r>
      <w:r w:rsidRPr="0009107A">
        <w:rPr>
          <w:rFonts w:hint="cs"/>
          <w:cs/>
        </w:rPr>
        <w:t xml:space="preserve">ซึ่งขึ้นอยู่กับระดับราคาน้ำมันในระหว่างปี </w:t>
      </w:r>
      <w:r w:rsidRPr="0009107A">
        <w:rPr>
          <w:rFonts w:hint="cs"/>
        </w:rPr>
        <w:t>2565 - 2567</w:t>
      </w:r>
      <w:r w:rsidRPr="0009107A">
        <w:rPr>
          <w:rFonts w:hint="cs"/>
          <w:cs/>
        </w:rPr>
        <w:t xml:space="preserve"> ซึ่งสิ่งตอบแทนที่คาดว่าจะต้องจ่ายวัดด้วยมูลค่ายุติธรรมผ่านกำไรขาดทุน มูลค่ายุติธรรมประมาณโดยใช้วิธี </w:t>
      </w:r>
      <w:r w:rsidRPr="0009107A">
        <w:rPr>
          <w:rFonts w:hint="cs"/>
        </w:rPr>
        <w:t>Option Pricing Model</w:t>
      </w:r>
    </w:p>
    <w:p w14:paraId="047F9D7C" w14:textId="77777777" w:rsidR="00E174CD" w:rsidRPr="0009107A" w:rsidRDefault="00E174CD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2EC95D4A" w14:textId="77777777" w:rsidR="00E174CD" w:rsidRPr="0009107A" w:rsidRDefault="00E174CD" w:rsidP="00CA6E18">
      <w:pPr>
        <w:tabs>
          <w:tab w:val="clear" w:pos="454"/>
          <w:tab w:val="left" w:pos="540"/>
        </w:tabs>
        <w:ind w:left="540"/>
        <w:jc w:val="thaiDistribute"/>
        <w:rPr>
          <w:i/>
          <w:iCs/>
        </w:rPr>
      </w:pPr>
      <w:r w:rsidRPr="0009107A">
        <w:rPr>
          <w:rFonts w:hint="cs"/>
          <w:i/>
          <w:iCs/>
          <w:cs/>
        </w:rPr>
        <w:t>การกระทบยอดสิ่งตอบแทนที่คาดว่าจะต้องจ่าย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E174CD" w:rsidRPr="0009107A" w14:paraId="070BB335" w14:textId="77777777" w:rsidTr="008F4372">
        <w:trPr>
          <w:trHeight w:val="408"/>
          <w:tblHeader/>
        </w:trPr>
        <w:tc>
          <w:tcPr>
            <w:tcW w:w="3924" w:type="pct"/>
          </w:tcPr>
          <w:p w14:paraId="7E0C9F0B" w14:textId="77777777" w:rsidR="00E174CD" w:rsidRPr="0009107A" w:rsidRDefault="00E174C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453E6DEB" w14:textId="77777777" w:rsidR="00E174CD" w:rsidRPr="0009107A" w:rsidRDefault="00E174CD" w:rsidP="00CA6E1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i/>
                <w:iCs/>
                <w:cs/>
                <w:lang w:val="th-TH"/>
              </w:rPr>
            </w:pPr>
            <w:r w:rsidRPr="0009107A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96472A" w:rsidRPr="0009107A" w14:paraId="74A956FC" w14:textId="77777777" w:rsidTr="008831C3">
        <w:trPr>
          <w:trHeight w:val="408"/>
        </w:trPr>
        <w:tc>
          <w:tcPr>
            <w:tcW w:w="3924" w:type="pct"/>
          </w:tcPr>
          <w:p w14:paraId="66E69BC5" w14:textId="77777777" w:rsidR="0096472A" w:rsidRPr="0009107A" w:rsidRDefault="009647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10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พฤศจิกายน</w:t>
            </w:r>
            <w:r w:rsidRPr="000910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076" w:type="pct"/>
          </w:tcPr>
          <w:p w14:paraId="37F2B227" w14:textId="1E4694E1" w:rsidR="0096472A" w:rsidRPr="0009107A" w:rsidRDefault="009647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09107A">
              <w:t>414</w:t>
            </w:r>
          </w:p>
        </w:tc>
      </w:tr>
      <w:tr w:rsidR="0096472A" w:rsidRPr="0009107A" w14:paraId="7E0D79EC" w14:textId="77777777" w:rsidTr="008831C3">
        <w:trPr>
          <w:trHeight w:val="408"/>
        </w:trPr>
        <w:tc>
          <w:tcPr>
            <w:tcW w:w="3924" w:type="pct"/>
          </w:tcPr>
          <w:p w14:paraId="1F7AF311" w14:textId="77777777" w:rsidR="0096472A" w:rsidRPr="0009107A" w:rsidRDefault="009647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76" w:type="pct"/>
          </w:tcPr>
          <w:p w14:paraId="4ACB8DD8" w14:textId="30226D5F" w:rsidR="0096472A" w:rsidRPr="0009107A" w:rsidRDefault="009647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09107A">
              <w:rPr>
                <w:rFonts w:hint="cs"/>
                <w:cs/>
              </w:rPr>
              <w:t>(124)</w:t>
            </w:r>
          </w:p>
        </w:tc>
      </w:tr>
      <w:tr w:rsidR="0096472A" w:rsidRPr="0009107A" w14:paraId="093A9302" w14:textId="77777777" w:rsidTr="008831C3">
        <w:trPr>
          <w:trHeight w:val="408"/>
        </w:trPr>
        <w:tc>
          <w:tcPr>
            <w:tcW w:w="3924" w:type="pct"/>
          </w:tcPr>
          <w:p w14:paraId="39C6BA26" w14:textId="555BDEED" w:rsidR="0096472A" w:rsidRPr="0009107A" w:rsidRDefault="009647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076" w:type="pct"/>
          </w:tcPr>
          <w:p w14:paraId="17E00C0A" w14:textId="33CAA503" w:rsidR="0096472A" w:rsidRPr="0009107A" w:rsidRDefault="009647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09107A">
              <w:t>(44)</w:t>
            </w:r>
          </w:p>
        </w:tc>
      </w:tr>
      <w:tr w:rsidR="0096472A" w:rsidRPr="0009107A" w14:paraId="19A17C8C" w14:textId="77777777" w:rsidTr="008831C3">
        <w:trPr>
          <w:trHeight w:val="408"/>
        </w:trPr>
        <w:tc>
          <w:tcPr>
            <w:tcW w:w="3924" w:type="pct"/>
          </w:tcPr>
          <w:p w14:paraId="62D72D8F" w14:textId="4084085C" w:rsidR="0096472A" w:rsidRPr="0009107A" w:rsidRDefault="009647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73FBB025" w14:textId="00293338" w:rsidR="0096472A" w:rsidRPr="0009107A" w:rsidRDefault="0096472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09107A">
              <w:t>(</w:t>
            </w:r>
            <w:r w:rsidRPr="0009107A">
              <w:rPr>
                <w:rFonts w:hint="cs"/>
                <w:cs/>
              </w:rPr>
              <w:t>3</w:t>
            </w:r>
            <w:r w:rsidRPr="0009107A">
              <w:t>)</w:t>
            </w:r>
          </w:p>
        </w:tc>
      </w:tr>
      <w:tr w:rsidR="0096472A" w:rsidRPr="0009107A" w14:paraId="0F1BD0C1" w14:textId="77777777" w:rsidTr="008831C3">
        <w:trPr>
          <w:trHeight w:val="408"/>
        </w:trPr>
        <w:tc>
          <w:tcPr>
            <w:tcW w:w="3924" w:type="pct"/>
          </w:tcPr>
          <w:p w14:paraId="6A4804B7" w14:textId="7728F8D9" w:rsidR="0096472A" w:rsidRPr="0009107A" w:rsidRDefault="009647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10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107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6" w:type="pct"/>
          </w:tcPr>
          <w:p w14:paraId="67E9CAF4" w14:textId="479E97A0" w:rsidR="0096472A" w:rsidRPr="0009107A" w:rsidRDefault="009647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09107A">
              <w:rPr>
                <w:b/>
                <w:bCs/>
              </w:rPr>
              <w:t>243</w:t>
            </w:r>
          </w:p>
        </w:tc>
      </w:tr>
      <w:tr w:rsidR="00113F4B" w:rsidRPr="0009107A" w14:paraId="5B6FB23D" w14:textId="77777777" w:rsidTr="008831C3">
        <w:trPr>
          <w:trHeight w:val="408"/>
        </w:trPr>
        <w:tc>
          <w:tcPr>
            <w:tcW w:w="3924" w:type="pct"/>
          </w:tcPr>
          <w:p w14:paraId="5937011B" w14:textId="409F3A84" w:rsidR="00113F4B" w:rsidRPr="0009107A" w:rsidRDefault="00113F4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76" w:type="pct"/>
          </w:tcPr>
          <w:p w14:paraId="2E32518F" w14:textId="0593CB2D" w:rsidR="00113F4B" w:rsidRPr="0009107A" w:rsidRDefault="00113F4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09107A">
              <w:t>(70)</w:t>
            </w:r>
          </w:p>
        </w:tc>
      </w:tr>
      <w:tr w:rsidR="0096472A" w:rsidRPr="0009107A" w14:paraId="605E1155" w14:textId="77777777" w:rsidTr="008831C3">
        <w:trPr>
          <w:trHeight w:val="408"/>
        </w:trPr>
        <w:tc>
          <w:tcPr>
            <w:tcW w:w="3924" w:type="pct"/>
          </w:tcPr>
          <w:p w14:paraId="660B467F" w14:textId="77777777" w:rsidR="0096472A" w:rsidRPr="0009107A" w:rsidRDefault="009647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076" w:type="pct"/>
          </w:tcPr>
          <w:p w14:paraId="599C6867" w14:textId="03DFAD83" w:rsidR="0096472A" w:rsidRPr="0009107A" w:rsidRDefault="00113F4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09107A">
              <w:t>(6)</w:t>
            </w:r>
          </w:p>
        </w:tc>
      </w:tr>
      <w:tr w:rsidR="0096472A" w:rsidRPr="0009107A" w14:paraId="0A317218" w14:textId="77777777" w:rsidTr="008831C3">
        <w:trPr>
          <w:trHeight w:val="408"/>
        </w:trPr>
        <w:tc>
          <w:tcPr>
            <w:tcW w:w="3924" w:type="pct"/>
          </w:tcPr>
          <w:p w14:paraId="13CBC286" w14:textId="77777777" w:rsidR="0096472A" w:rsidRPr="0009107A" w:rsidRDefault="009647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0AF23D97" w14:textId="18563E09" w:rsidR="0096472A" w:rsidRPr="0009107A" w:rsidRDefault="00113F4B" w:rsidP="00CA6E1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09107A">
              <w:t>(20)</w:t>
            </w:r>
          </w:p>
        </w:tc>
      </w:tr>
      <w:tr w:rsidR="0096472A" w:rsidRPr="0009107A" w14:paraId="0D6717D9" w14:textId="77777777" w:rsidTr="008F4372">
        <w:trPr>
          <w:trHeight w:val="423"/>
        </w:trPr>
        <w:tc>
          <w:tcPr>
            <w:tcW w:w="3924" w:type="pct"/>
          </w:tcPr>
          <w:p w14:paraId="25F2CAF4" w14:textId="28F2C841" w:rsidR="0096472A" w:rsidRPr="0009107A" w:rsidRDefault="009647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3585" w:rsidRPr="000910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63585"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C63585" w:rsidRPr="0009107A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6" w:type="pct"/>
            <w:vAlign w:val="bottom"/>
          </w:tcPr>
          <w:p w14:paraId="6E60AA03" w14:textId="1A6A6AAB" w:rsidR="0096472A" w:rsidRPr="0009107A" w:rsidRDefault="00113F4B" w:rsidP="00CA6E1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09107A">
              <w:rPr>
                <w:b/>
                <w:bCs/>
              </w:rPr>
              <w:t>147</w:t>
            </w:r>
          </w:p>
        </w:tc>
      </w:tr>
    </w:tbl>
    <w:p w14:paraId="470AA2E5" w14:textId="77777777" w:rsidR="00E174CD" w:rsidRPr="0009107A" w:rsidRDefault="00E174CD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44AA1C68" w14:textId="77777777" w:rsidR="00E174CD" w:rsidRPr="0009107A" w:rsidRDefault="00E174CD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b/>
          <w:color w:val="000000"/>
        </w:rPr>
      </w:pPr>
    </w:p>
    <w:p w14:paraId="28DDAF92" w14:textId="77777777" w:rsidR="00306187" w:rsidRPr="0009107A" w:rsidRDefault="00306187" w:rsidP="00CA6E1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i/>
          <w:iCs/>
          <w:color w:val="000000"/>
        </w:rPr>
      </w:pPr>
      <w:r w:rsidRPr="0009107A">
        <w:rPr>
          <w:rFonts w:asciiTheme="majorBidi" w:eastAsia="Calibri" w:hAnsiTheme="majorBidi" w:cstheme="majorBidi" w:hint="cs"/>
          <w:i/>
          <w:iCs/>
          <w:color w:val="000000"/>
          <w:cs/>
        </w:rPr>
        <w:lastRenderedPageBreak/>
        <w:t>บริษัท เอเชียลิงค์ เทอมินัล จำกัด</w:t>
      </w:r>
    </w:p>
    <w:p w14:paraId="5BA541F7" w14:textId="77777777" w:rsidR="00306187" w:rsidRPr="0009107A" w:rsidRDefault="00306187" w:rsidP="00CA6E1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DE076F8" w14:textId="511C09F4" w:rsidR="00306187" w:rsidRPr="0009107A" w:rsidRDefault="00306187" w:rsidP="00CA6E1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eastAsia="Calibri" w:hAnsiTheme="majorBidi" w:cstheme="majorBidi" w:hint="cs"/>
          <w:color w:val="000000"/>
          <w:cs/>
        </w:rPr>
        <w:t xml:space="preserve">เมื่อวันที่ </w:t>
      </w:r>
      <w:r w:rsidRPr="0009107A">
        <w:rPr>
          <w:rFonts w:asciiTheme="majorBidi" w:eastAsia="Calibri" w:hAnsiTheme="majorBidi" w:cstheme="majorBidi" w:hint="cs"/>
          <w:color w:val="000000"/>
        </w:rPr>
        <w:t xml:space="preserve">30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ธันวาคม</w:t>
      </w:r>
      <w:r w:rsidRPr="0009107A">
        <w:rPr>
          <w:rFonts w:asciiTheme="majorBidi" w:eastAsia="Calibri" w:hAnsiTheme="majorBidi" w:cstheme="majorBidi" w:hint="cs"/>
          <w:color w:val="000000"/>
        </w:rPr>
        <w:t xml:space="preserve"> 2565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บริษัทย่อยได้ลงนามในสัญญาซื้อขายหุ้น เพื่อเข้าซื้อหุ้นทั้งหมดใน</w:t>
      </w:r>
      <w:r w:rsidR="000D71B5" w:rsidRPr="0009107A">
        <w:rPr>
          <w:rFonts w:asciiTheme="majorBidi" w:eastAsia="Calibri" w:hAnsiTheme="majorBidi" w:cstheme="majorBidi" w:hint="cs"/>
          <w:color w:val="000000"/>
          <w:cs/>
        </w:rPr>
        <w:t>บริษัท</w:t>
      </w:r>
      <w:r w:rsidR="00F65CDE" w:rsidRPr="0009107A">
        <w:rPr>
          <w:rFonts w:asciiTheme="majorBidi" w:eastAsia="Calibri" w:hAnsiTheme="majorBidi" w:cstheme="majorBidi"/>
          <w:color w:val="000000"/>
        </w:rPr>
        <w:t xml:space="preserve">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 xml:space="preserve">เอเชียลิงค์ เทอมินัล จำกัด </w:t>
      </w:r>
      <w:r w:rsidRPr="0009107A">
        <w:rPr>
          <w:rFonts w:asciiTheme="majorBidi" w:eastAsia="Calibri" w:hAnsiTheme="majorBidi" w:cstheme="majorBidi"/>
          <w:color w:val="000000"/>
        </w:rPr>
        <w:t xml:space="preserve">(“ALT”)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จาก</w:t>
      </w:r>
      <w:r w:rsidR="000D71B5" w:rsidRPr="0009107A">
        <w:rPr>
          <w:rFonts w:asciiTheme="majorBidi" w:eastAsia="Calibri" w:hAnsiTheme="majorBidi" w:cstheme="majorBidi" w:hint="cs"/>
          <w:color w:val="000000"/>
          <w:cs/>
        </w:rPr>
        <w:t>บริษัท</w:t>
      </w:r>
      <w:r w:rsidR="00F65CDE" w:rsidRPr="0009107A">
        <w:rPr>
          <w:rFonts w:asciiTheme="majorBidi" w:eastAsia="Calibri" w:hAnsiTheme="majorBidi" w:cstheme="majorBidi"/>
          <w:color w:val="000000"/>
        </w:rPr>
        <w:t xml:space="preserve">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แพนเอเชียสตอเรจแอนด์เทอร์มินัล จำกัด (</w:t>
      </w:r>
      <w:r w:rsidRPr="0009107A">
        <w:rPr>
          <w:rFonts w:asciiTheme="majorBidi" w:eastAsia="Calibri" w:hAnsiTheme="majorBidi" w:cstheme="majorBidi"/>
          <w:color w:val="000000"/>
        </w:rPr>
        <w:t>“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ผู้ขาย</w:t>
      </w:r>
      <w:r w:rsidRPr="0009107A">
        <w:rPr>
          <w:rFonts w:asciiTheme="majorBidi" w:eastAsia="Calibri" w:hAnsiTheme="majorBidi" w:cstheme="majorBidi"/>
          <w:color w:val="000000"/>
        </w:rPr>
        <w:t>”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)</w:t>
      </w:r>
      <w:r w:rsidR="001210EE" w:rsidRPr="0009107A">
        <w:rPr>
          <w:rFonts w:asciiTheme="majorBidi" w:eastAsia="Calibri" w:hAnsiTheme="majorBidi" w:cstheme="majorBidi"/>
          <w:color w:val="000000"/>
        </w:rPr>
        <w:t xml:space="preserve">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ในวงเงินไม่เกิน</w:t>
      </w:r>
      <w:r w:rsidRPr="0009107A">
        <w:rPr>
          <w:rFonts w:asciiTheme="majorBidi" w:eastAsia="Calibri" w:hAnsiTheme="majorBidi" w:cstheme="majorBidi" w:hint="cs"/>
          <w:color w:val="000000"/>
        </w:rPr>
        <w:t xml:space="preserve"> 9,000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ล้านบาท ต่อมา</w:t>
      </w:r>
      <w:r w:rsidRPr="0009107A">
        <w:rPr>
          <w:rFonts w:asciiTheme="majorBidi" w:hAnsiTheme="majorBidi" w:cstheme="majorBidi" w:hint="cs"/>
          <w:cs/>
        </w:rPr>
        <w:t>เมื่อวันที่</w:t>
      </w:r>
      <w:r w:rsidRPr="0009107A">
        <w:rPr>
          <w:rFonts w:asciiTheme="majorBidi" w:hAnsiTheme="majorBidi" w:cstheme="majorBidi"/>
        </w:rPr>
        <w:t xml:space="preserve"> 22 </w:t>
      </w:r>
      <w:r w:rsidRPr="0009107A">
        <w:rPr>
          <w:rFonts w:asciiTheme="majorBidi" w:hAnsiTheme="majorBidi" w:cstheme="majorBidi" w:hint="cs"/>
          <w:cs/>
        </w:rPr>
        <w:t>พฤษภาคม</w:t>
      </w:r>
      <w:r w:rsidRPr="0009107A">
        <w:rPr>
          <w:rFonts w:asciiTheme="majorBidi" w:hAnsiTheme="majorBidi" w:cstheme="majorBidi"/>
        </w:rPr>
        <w:t xml:space="preserve"> 2566 </w:t>
      </w:r>
      <w:r w:rsidRPr="0009107A">
        <w:rPr>
          <w:rFonts w:asciiTheme="majorBidi" w:hAnsiTheme="majorBidi" w:cstheme="majorBidi" w:hint="cs"/>
          <w:cs/>
        </w:rPr>
        <w:t>ที่ประชุมคณะกรรมการของบริษัทย่อยมีมติอนุมัติให้บริษัทย่อยจัดตั้ง</w:t>
      </w:r>
      <w:r w:rsidR="000D71B5" w:rsidRPr="0009107A">
        <w:rPr>
          <w:rFonts w:asciiTheme="majorBidi" w:eastAsia="Calibri" w:hAnsiTheme="majorBidi" w:cstheme="majorBidi" w:hint="cs"/>
          <w:color w:val="000000"/>
          <w:cs/>
        </w:rPr>
        <w:t>บริษัท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 w:hint="cs"/>
          <w:cs/>
        </w:rPr>
        <w:t xml:space="preserve">บีซีพีจี เอ็นเนอร์ยี โลจิสติกส์ จำกัด </w:t>
      </w:r>
      <w:r w:rsidRPr="0009107A">
        <w:rPr>
          <w:rFonts w:asciiTheme="majorBidi" w:hAnsiTheme="majorBidi" w:cstheme="majorBidi"/>
        </w:rPr>
        <w:t xml:space="preserve">(“BCPGEL”) </w:t>
      </w:r>
      <w:r w:rsidRPr="0009107A">
        <w:rPr>
          <w:rFonts w:asciiTheme="majorBidi" w:hAnsiTheme="majorBidi" w:cstheme="majorBidi" w:hint="cs"/>
          <w:cs/>
        </w:rPr>
        <w:t>ในประเทศไทย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 w:hint="cs"/>
          <w:cs/>
        </w:rPr>
        <w:t>เพื่อวัตถุประสงค์ในการลงทุนธุรกิจคลังจัดเก็บน้ำมันและท่าเทียบเรือที่จังหวัดเพชรบุรี โดยบริษัทถือหุ้นร้อยละ</w:t>
      </w:r>
      <w:r w:rsidRPr="0009107A">
        <w:rPr>
          <w:rFonts w:asciiTheme="majorBidi" w:hAnsiTheme="majorBidi" w:cstheme="majorBidi"/>
        </w:rPr>
        <w:t xml:space="preserve"> 100 </w:t>
      </w:r>
      <w:r w:rsidRPr="0009107A">
        <w:rPr>
          <w:rFonts w:asciiTheme="majorBidi" w:hAnsiTheme="majorBidi" w:cstheme="majorBidi" w:hint="cs"/>
          <w:cs/>
        </w:rPr>
        <w:t xml:space="preserve">และมีทุนจดทะเบียนจำนวน </w:t>
      </w:r>
      <w:r w:rsidRPr="0009107A">
        <w:rPr>
          <w:rFonts w:asciiTheme="majorBidi" w:hAnsiTheme="majorBidi" w:cstheme="majorBidi"/>
        </w:rPr>
        <w:t xml:space="preserve">1 </w:t>
      </w:r>
      <w:r w:rsidRPr="0009107A">
        <w:rPr>
          <w:rFonts w:asciiTheme="majorBidi" w:hAnsiTheme="majorBidi" w:cstheme="majorBidi" w:hint="cs"/>
          <w:cs/>
        </w:rPr>
        <w:t xml:space="preserve">ล้านบาท </w:t>
      </w:r>
    </w:p>
    <w:p w14:paraId="57410AEB" w14:textId="77777777" w:rsidR="00306187" w:rsidRPr="0009107A" w:rsidRDefault="00306187" w:rsidP="00CA6E1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</w:rPr>
      </w:pPr>
    </w:p>
    <w:p w14:paraId="754CB8E7" w14:textId="4FD3A0CA" w:rsidR="00306187" w:rsidRPr="0009107A" w:rsidRDefault="00306187" w:rsidP="00CA6E1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eastAsia="Calibri" w:hAnsiTheme="majorBidi" w:cstheme="majorBidi" w:hint="cs"/>
          <w:color w:val="000000"/>
          <w:cs/>
        </w:rPr>
        <w:t xml:space="preserve">ต่อมาเมื่อวันที่ </w:t>
      </w:r>
      <w:r w:rsidRPr="0009107A">
        <w:rPr>
          <w:rFonts w:asciiTheme="majorBidi" w:eastAsia="Calibri" w:hAnsiTheme="majorBidi" w:cstheme="majorBidi"/>
          <w:color w:val="000000"/>
        </w:rPr>
        <w:t xml:space="preserve">31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 xml:space="preserve">พฤษภาคม </w:t>
      </w:r>
      <w:r w:rsidRPr="0009107A">
        <w:rPr>
          <w:rFonts w:asciiTheme="majorBidi" w:eastAsia="Calibri" w:hAnsiTheme="majorBidi" w:cstheme="majorBidi"/>
          <w:color w:val="000000"/>
        </w:rPr>
        <w:t xml:space="preserve">2566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 xml:space="preserve">กลุ่มบริษัทและผู้ขายได้บรรลุเงื่อนไขตามสัญญาซื้อขายหุ้น และ </w:t>
      </w:r>
      <w:r w:rsidRPr="0009107A">
        <w:rPr>
          <w:rFonts w:asciiTheme="majorBidi" w:eastAsia="Calibri" w:hAnsiTheme="majorBidi" w:cstheme="majorBidi"/>
          <w:color w:val="000000"/>
        </w:rPr>
        <w:t xml:space="preserve">BCPGEL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ได้รับโอนหุ้นทั้งหมดของ</w:t>
      </w:r>
      <w:r w:rsidRPr="0009107A">
        <w:rPr>
          <w:rFonts w:asciiTheme="majorBidi" w:eastAsia="Calibri" w:hAnsiTheme="majorBidi" w:cstheme="majorBidi"/>
          <w:color w:val="000000"/>
        </w:rPr>
        <w:t xml:space="preserve"> ALT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 xml:space="preserve">เรียบร้อยแล้ว </w:t>
      </w:r>
      <w:r w:rsidRPr="0009107A">
        <w:rPr>
          <w:rFonts w:asciiTheme="majorBidi" w:hAnsiTheme="majorBidi" w:cstheme="majorBidi"/>
          <w:cs/>
        </w:rPr>
        <w:t xml:space="preserve">ในระหว่างงวดนับตั้งแต่วันที่ซื้อกิจการจนถึงวันที่ </w:t>
      </w:r>
      <w:r w:rsidRPr="0009107A">
        <w:rPr>
          <w:rFonts w:asciiTheme="majorBidi" w:hAnsiTheme="majorBidi" w:cstheme="majorBidi"/>
        </w:rPr>
        <w:t>30</w:t>
      </w:r>
      <w:r w:rsidRPr="0009107A">
        <w:rPr>
          <w:rFonts w:asciiTheme="majorBidi" w:hAnsiTheme="majorBidi" w:cstheme="majorBidi"/>
          <w:cs/>
        </w:rPr>
        <w:t xml:space="preserve"> </w:t>
      </w:r>
      <w:r w:rsidRPr="0009107A">
        <w:rPr>
          <w:rFonts w:asciiTheme="majorBidi" w:hAnsiTheme="majorBidi" w:cstheme="majorBidi" w:hint="cs"/>
          <w:cs/>
        </w:rPr>
        <w:t>มิถุนา</w:t>
      </w:r>
      <w:r w:rsidRPr="0009107A">
        <w:rPr>
          <w:rFonts w:asciiTheme="majorBidi" w:hAnsiTheme="majorBidi" w:cstheme="majorBidi"/>
          <w:cs/>
        </w:rPr>
        <w:t>ยน</w:t>
      </w:r>
      <w:r w:rsidRPr="0009107A">
        <w:rPr>
          <w:rFonts w:asciiTheme="majorBidi" w:hAnsiTheme="majorBidi" w:cstheme="majorBidi" w:hint="cs"/>
          <w:cs/>
        </w:rPr>
        <w:t xml:space="preserve"> </w:t>
      </w:r>
      <w:r w:rsidRPr="0009107A">
        <w:rPr>
          <w:rFonts w:asciiTheme="majorBidi" w:hAnsiTheme="majorBidi" w:cstheme="majorBidi"/>
        </w:rPr>
        <w:t xml:space="preserve">2566 </w:t>
      </w:r>
      <w:r w:rsidRPr="0009107A">
        <w:rPr>
          <w:rFonts w:asciiTheme="majorBidi" w:hAnsiTheme="majorBidi" w:cstheme="majorBidi"/>
          <w:cs/>
        </w:rPr>
        <w:t>ธุรกิจดังกล่าวมีรายได้จำนวน</w:t>
      </w:r>
      <w:r w:rsidRPr="0009107A">
        <w:rPr>
          <w:rFonts w:asciiTheme="majorBidi" w:hAnsiTheme="majorBidi" w:cstheme="majorBidi"/>
        </w:rPr>
        <w:t xml:space="preserve"> 70</w:t>
      </w:r>
      <w:r w:rsidRPr="0009107A">
        <w:rPr>
          <w:rFonts w:asciiTheme="majorBidi" w:hAnsiTheme="majorBidi" w:cstheme="majorBidi" w:hint="cs"/>
          <w:cs/>
        </w:rPr>
        <w:t xml:space="preserve"> </w:t>
      </w:r>
      <w:r w:rsidRPr="0009107A">
        <w:rPr>
          <w:rFonts w:asciiTheme="majorBidi" w:hAnsiTheme="majorBidi" w:cstheme="majorBidi"/>
          <w:cs/>
        </w:rPr>
        <w:t xml:space="preserve">ล้านบาท และกำไรสุทธิจำนวน </w:t>
      </w:r>
      <w:r w:rsidRPr="0009107A">
        <w:rPr>
          <w:rFonts w:asciiTheme="majorBidi" w:hAnsiTheme="majorBidi" w:cstheme="majorBidi"/>
        </w:rPr>
        <w:t>13</w:t>
      </w:r>
      <w:r w:rsidRPr="0009107A">
        <w:rPr>
          <w:rFonts w:asciiTheme="majorBidi" w:hAnsiTheme="majorBidi" w:cstheme="majorBidi" w:hint="cs"/>
          <w:cs/>
        </w:rPr>
        <w:t xml:space="preserve"> </w:t>
      </w:r>
      <w:r w:rsidRPr="0009107A">
        <w:rPr>
          <w:rFonts w:asciiTheme="majorBidi" w:hAnsiTheme="majorBidi" w:cstheme="majorBidi"/>
          <w:cs/>
        </w:rPr>
        <w:t>ล้านบาท ซึ่งรวมเป็นส่วนหนึ่งของผลการดำเนินงานของกลุ่มบริษัท</w:t>
      </w:r>
      <w:r w:rsidRPr="0009107A">
        <w:rPr>
          <w:rFonts w:asciiTheme="majorBidi" w:hAnsiTheme="majorBidi" w:cstheme="majorBidi"/>
        </w:rPr>
        <w:t xml:space="preserve"> </w:t>
      </w:r>
    </w:p>
    <w:p w14:paraId="1B5E6676" w14:textId="77777777" w:rsidR="00306187" w:rsidRPr="0009107A" w:rsidRDefault="00306187" w:rsidP="00CA6E1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F8D901E" w14:textId="50ECC85F" w:rsidR="00306187" w:rsidRPr="0009107A" w:rsidRDefault="00306187" w:rsidP="00CA6E18">
      <w:pPr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color w:val="000000"/>
        </w:rPr>
      </w:pPr>
      <w:r w:rsidRPr="0009107A">
        <w:rPr>
          <w:rFonts w:asciiTheme="majorBidi" w:eastAsia="Calibri" w:hAnsiTheme="majorBidi" w:cstheme="majorBidi" w:hint="cs"/>
          <w:color w:val="000000"/>
          <w:cs/>
        </w:rPr>
        <w:t>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</w:t>
      </w:r>
      <w:r w:rsidR="00B110D4" w:rsidRPr="0009107A">
        <w:rPr>
          <w:rFonts w:asciiTheme="majorBidi" w:eastAsia="Calibri" w:hAnsiTheme="majorBidi" w:cstheme="majorBidi" w:hint="cs"/>
          <w:color w:val="000000"/>
          <w:cs/>
        </w:rPr>
        <w:t xml:space="preserve">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ๆ ในอนาคต</w:t>
      </w:r>
    </w:p>
    <w:p w14:paraId="3C54312C" w14:textId="77777777" w:rsidR="00DF70DB" w:rsidRPr="0009107A" w:rsidRDefault="00DF70DB" w:rsidP="00CA6E18">
      <w:pPr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color w:val="000000"/>
        </w:rPr>
      </w:pPr>
    </w:p>
    <w:p w14:paraId="010932F3" w14:textId="206EB1A1" w:rsidR="00783F3B" w:rsidRPr="0009107A" w:rsidRDefault="00783F3B" w:rsidP="00CA6E18">
      <w:pPr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color w:val="000000"/>
        </w:rPr>
      </w:pPr>
      <w:r w:rsidRPr="0009107A">
        <w:rPr>
          <w:rFonts w:asciiTheme="majorBidi" w:eastAsia="Calibri" w:hAnsiTheme="majorBidi" w:cstheme="majorBidi"/>
          <w:color w:val="000000"/>
          <w:spacing w:val="-4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</w:t>
      </w:r>
      <w:r w:rsidRPr="0009107A">
        <w:rPr>
          <w:rFonts w:asciiTheme="majorBidi" w:eastAsia="Calibri" w:hAnsiTheme="majorBidi" w:cstheme="majorBidi"/>
          <w:color w:val="000000"/>
          <w:cs/>
        </w:rPr>
        <w:t>ตาม</w:t>
      </w:r>
      <w:r w:rsidRPr="0009107A">
        <w:rPr>
          <w:rFonts w:asciiTheme="majorBidi" w:eastAsia="Calibri" w:hAnsiTheme="majorBidi" w:cstheme="majorBidi"/>
          <w:color w:val="000000"/>
        </w:rPr>
        <w:t xml:space="preserve"> </w:t>
      </w:r>
      <w:r w:rsidRPr="0009107A">
        <w:rPr>
          <w:rFonts w:asciiTheme="majorBidi" w:eastAsia="Calibri" w:hAnsiTheme="majorBidi" w:cstheme="majorBidi"/>
          <w:color w:val="000000"/>
          <w:cs/>
        </w:rPr>
        <w:t>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6CF416B2" w14:textId="77777777" w:rsidR="00407DD4" w:rsidRPr="0009107A" w:rsidRDefault="00407DD4" w:rsidP="00CA6E18">
      <w:pPr>
        <w:ind w:left="540"/>
        <w:jc w:val="thaiDistribute"/>
      </w:pPr>
    </w:p>
    <w:p w14:paraId="0C2F8DD7" w14:textId="6CC8C32A" w:rsidR="00DD3337" w:rsidRPr="0009107A" w:rsidRDefault="00DD3337" w:rsidP="00CA6E18">
      <w:pPr>
        <w:ind w:left="540"/>
        <w:jc w:val="thaiDistribute"/>
      </w:pPr>
      <w:r w:rsidRPr="0009107A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09107A">
        <w:br/>
      </w:r>
      <w:r w:rsidRPr="0009107A">
        <w:rPr>
          <w:rFonts w:hint="cs"/>
          <w:cs/>
        </w:rPr>
        <w:t>แต่ละประเภทที่สำคัญ มีดังนี้</w:t>
      </w:r>
    </w:p>
    <w:p w14:paraId="17611573" w14:textId="77777777" w:rsidR="00DD3337" w:rsidRPr="0009107A" w:rsidRDefault="00DD3337" w:rsidP="00CA6E18">
      <w:pPr>
        <w:ind w:left="540"/>
        <w:jc w:val="thaiDistribute"/>
      </w:pPr>
    </w:p>
    <w:p w14:paraId="028093EE" w14:textId="77777777" w:rsidR="00DD3337" w:rsidRPr="0009107A" w:rsidRDefault="00DD3337" w:rsidP="00CA6E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9107A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861"/>
      </w:tblGrid>
      <w:tr w:rsidR="00DD3337" w:rsidRPr="0009107A" w14:paraId="669145CE" w14:textId="77777777" w:rsidTr="0018399B">
        <w:trPr>
          <w:trHeight w:val="408"/>
          <w:tblHeader/>
        </w:trPr>
        <w:tc>
          <w:tcPr>
            <w:tcW w:w="3983" w:type="pct"/>
          </w:tcPr>
          <w:p w14:paraId="19B7B8F3" w14:textId="77777777" w:rsidR="00DD3337" w:rsidRPr="0009107A" w:rsidRDefault="00DD3337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383F118E" w14:textId="77777777" w:rsidR="00DD3337" w:rsidRPr="0009107A" w:rsidRDefault="00DD3337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3337" w:rsidRPr="0009107A" w14:paraId="20D7E490" w14:textId="77777777" w:rsidTr="0018399B">
        <w:trPr>
          <w:trHeight w:val="408"/>
        </w:trPr>
        <w:tc>
          <w:tcPr>
            <w:tcW w:w="3983" w:type="pct"/>
          </w:tcPr>
          <w:p w14:paraId="6E2FEC24" w14:textId="77777777" w:rsidR="00DD3337" w:rsidRPr="0009107A" w:rsidRDefault="00DD3337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pct"/>
          </w:tcPr>
          <w:p w14:paraId="3F830808" w14:textId="77777777" w:rsidR="00DD3337" w:rsidRPr="0009107A" w:rsidRDefault="00DD3337" w:rsidP="00CA6E1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09107A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DD3337" w:rsidRPr="0009107A" w14:paraId="16A38F89" w14:textId="77777777" w:rsidTr="0018399B">
        <w:trPr>
          <w:trHeight w:val="408"/>
        </w:trPr>
        <w:tc>
          <w:tcPr>
            <w:tcW w:w="3983" w:type="pct"/>
          </w:tcPr>
          <w:p w14:paraId="156830FF" w14:textId="77777777" w:rsidR="00DD3337" w:rsidRPr="0009107A" w:rsidRDefault="00DD3337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17" w:type="pct"/>
          </w:tcPr>
          <w:p w14:paraId="592C6174" w14:textId="44BAA0B1" w:rsidR="00DD3337" w:rsidRPr="0009107A" w:rsidRDefault="00556D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</w:pPr>
            <w:r w:rsidRPr="0009107A">
              <w:rPr>
                <w:rFonts w:hint="cs"/>
                <w:cs/>
              </w:rPr>
              <w:t>8</w:t>
            </w:r>
            <w:r w:rsidRPr="0009107A">
              <w:t>,858</w:t>
            </w:r>
          </w:p>
        </w:tc>
      </w:tr>
      <w:tr w:rsidR="00DD3337" w:rsidRPr="0009107A" w14:paraId="597DFD89" w14:textId="77777777" w:rsidTr="0018399B">
        <w:trPr>
          <w:trHeight w:val="408"/>
        </w:trPr>
        <w:tc>
          <w:tcPr>
            <w:tcW w:w="3983" w:type="pct"/>
          </w:tcPr>
          <w:p w14:paraId="1BC63FEE" w14:textId="4A521AA8" w:rsidR="00DD3337" w:rsidRPr="0009107A" w:rsidRDefault="002E0A6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17" w:type="pct"/>
          </w:tcPr>
          <w:p w14:paraId="1F8F5A0A" w14:textId="77C04769" w:rsidR="00DD3337" w:rsidRPr="0009107A" w:rsidRDefault="00556D0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</w:pPr>
            <w:r w:rsidRPr="0009107A">
              <w:t>140</w:t>
            </w:r>
          </w:p>
        </w:tc>
      </w:tr>
      <w:tr w:rsidR="00DD3337" w:rsidRPr="0009107A" w14:paraId="49E2B740" w14:textId="77777777" w:rsidTr="0018399B">
        <w:trPr>
          <w:trHeight w:val="434"/>
        </w:trPr>
        <w:tc>
          <w:tcPr>
            <w:tcW w:w="3983" w:type="pct"/>
          </w:tcPr>
          <w:p w14:paraId="51744AAF" w14:textId="77777777" w:rsidR="00DD3337" w:rsidRPr="0009107A" w:rsidRDefault="00DD3337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pct"/>
          </w:tcPr>
          <w:p w14:paraId="7561F436" w14:textId="3A6B09DC" w:rsidR="00DD3337" w:rsidRPr="0009107A" w:rsidRDefault="00556D0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  <w:rPr>
                <w:b/>
                <w:bCs/>
              </w:rPr>
            </w:pPr>
            <w:r w:rsidRPr="0009107A">
              <w:rPr>
                <w:b/>
                <w:bCs/>
              </w:rPr>
              <w:t>8,998</w:t>
            </w:r>
          </w:p>
        </w:tc>
      </w:tr>
    </w:tbl>
    <w:p w14:paraId="52A23D3B" w14:textId="77777777" w:rsidR="001A2108" w:rsidRPr="0009107A" w:rsidRDefault="002E0A68" w:rsidP="00CA6E18">
      <w:pPr>
        <w:tabs>
          <w:tab w:val="clear" w:pos="680"/>
          <w:tab w:val="left" w:pos="540"/>
        </w:tabs>
        <w:spacing w:line="240" w:lineRule="auto"/>
        <w:ind w:right="-27"/>
        <w:jc w:val="thaiDistribute"/>
      </w:pPr>
      <w:r w:rsidRPr="0009107A">
        <w:rPr>
          <w:cs/>
        </w:rPr>
        <w:tab/>
      </w:r>
      <w:r w:rsidRPr="0009107A">
        <w:rPr>
          <w:cs/>
        </w:rPr>
        <w:tab/>
      </w:r>
    </w:p>
    <w:p w14:paraId="2CCBC4A8" w14:textId="168562AD" w:rsidR="00AD2924" w:rsidRPr="00F40805" w:rsidRDefault="002E0A68" w:rsidP="00F40805">
      <w:pPr>
        <w:ind w:left="540"/>
        <w:jc w:val="thaiDistribute"/>
        <w:rPr>
          <w:rFonts w:hint="cs"/>
        </w:rPr>
      </w:pPr>
      <w:r w:rsidRPr="0009107A">
        <w:rPr>
          <w:cs/>
        </w:rPr>
        <w:t xml:space="preserve">ณ วันที่ </w:t>
      </w:r>
      <w:r w:rsidRPr="0009107A">
        <w:t xml:space="preserve">30 </w:t>
      </w:r>
      <w:r w:rsidRPr="0009107A">
        <w:rPr>
          <w:rFonts w:hint="cs"/>
          <w:cs/>
        </w:rPr>
        <w:t>มิถุนา</w:t>
      </w:r>
      <w:r w:rsidRPr="0009107A">
        <w:rPr>
          <w:cs/>
        </w:rPr>
        <w:t xml:space="preserve">ยน </w:t>
      </w:r>
      <w:r w:rsidRPr="0009107A">
        <w:t>2566</w:t>
      </w:r>
      <w:r w:rsidRPr="0009107A">
        <w:rPr>
          <w:cs/>
        </w:rPr>
        <w:t xml:space="preserve"> กลุ่มบริษัทได้ชำระเงินแล้วเป็นจำนวน </w:t>
      </w:r>
      <w:r w:rsidRPr="0009107A">
        <w:t>8,85</w:t>
      </w:r>
      <w:r w:rsidR="00876867" w:rsidRPr="0009107A">
        <w:t>8</w:t>
      </w:r>
      <w:r w:rsidRPr="0009107A">
        <w:rPr>
          <w:cs/>
        </w:rPr>
        <w:t xml:space="preserve"> ล้านบาท</w:t>
      </w:r>
      <w:r w:rsidRPr="0009107A">
        <w:t xml:space="preserve"> </w:t>
      </w:r>
    </w:p>
    <w:p w14:paraId="006BB708" w14:textId="79CC46F9" w:rsidR="00876867" w:rsidRPr="0009107A" w:rsidRDefault="00876867" w:rsidP="00CA6E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09107A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 xml:space="preserve">สิ่งตอบแทนที่คาดว่าจะต้องจ่าย </w:t>
      </w:r>
    </w:p>
    <w:p w14:paraId="3F59620F" w14:textId="77777777" w:rsidR="00876867" w:rsidRPr="0009107A" w:rsidRDefault="00876867" w:rsidP="00CA6E18">
      <w:pPr>
        <w:tabs>
          <w:tab w:val="clear" w:pos="454"/>
          <w:tab w:val="clear" w:pos="680"/>
        </w:tabs>
        <w:spacing w:line="240" w:lineRule="auto"/>
        <w:ind w:left="567" w:right="-472"/>
        <w:jc w:val="thaiDistribute"/>
        <w:rPr>
          <w:rFonts w:asciiTheme="majorBidi" w:hAnsiTheme="majorBidi" w:cstheme="majorBidi"/>
          <w:sz w:val="20"/>
          <w:szCs w:val="20"/>
        </w:rPr>
      </w:pPr>
    </w:p>
    <w:p w14:paraId="49F0ED2C" w14:textId="20BB5D4E" w:rsidR="00081DED" w:rsidRPr="0009107A" w:rsidRDefault="00876867" w:rsidP="00CA6E18">
      <w:pPr>
        <w:ind w:left="540"/>
        <w:jc w:val="thaiDistribute"/>
      </w:pPr>
      <w:r w:rsidRPr="0009107A">
        <w:rPr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09107A">
        <w:t xml:space="preserve">140 </w:t>
      </w:r>
      <w:r w:rsidRPr="0009107A">
        <w:rPr>
          <w:cs/>
        </w:rPr>
        <w:t xml:space="preserve">ล้านบาท </w:t>
      </w:r>
      <w:r w:rsidRPr="0009107A">
        <w:rPr>
          <w:rFonts w:hint="cs"/>
          <w:cs/>
        </w:rPr>
        <w:t xml:space="preserve">โดยจะชำระต่อเมื่อผู้ขายได้บรรลุเงื่อนไขตามที่กำหนดไว้ภายใต้สัญญาซื้อขายหุ้นภายในระยะเวลา </w:t>
      </w:r>
      <w:r w:rsidRPr="0009107A">
        <w:t xml:space="preserve">1 </w:t>
      </w:r>
      <w:r w:rsidRPr="0009107A">
        <w:rPr>
          <w:rFonts w:hint="cs"/>
          <w:cs/>
        </w:rPr>
        <w:t xml:space="preserve">ปี นับจากวันซื้อธุรกิจ </w:t>
      </w:r>
      <w:r w:rsidR="001A75D6" w:rsidRPr="0009107A">
        <w:rPr>
          <w:cs/>
        </w:rPr>
        <w:br/>
      </w:r>
      <w:r w:rsidRPr="0009107A">
        <w:rPr>
          <w:cs/>
        </w:rPr>
        <w:t xml:space="preserve">กลุ่มบริษัทได้รับรู้สิ่งตอบแทนที่คาดว่าจะต้องจ่ายดังกล่าวในงบแสดงฐานะการเงินรวม ณ วันที่ </w:t>
      </w:r>
      <w:r w:rsidRPr="0009107A">
        <w:t xml:space="preserve">30 </w:t>
      </w:r>
      <w:r w:rsidRPr="0009107A">
        <w:rPr>
          <w:rFonts w:hint="cs"/>
          <w:cs/>
        </w:rPr>
        <w:t>มิถุนา</w:t>
      </w:r>
      <w:r w:rsidR="001100D6" w:rsidRPr="0009107A">
        <w:rPr>
          <w:rFonts w:hint="cs"/>
          <w:cs/>
        </w:rPr>
        <w:t>ยน</w:t>
      </w:r>
      <w:r w:rsidR="002B36C2" w:rsidRPr="0009107A">
        <w:rPr>
          <w:rFonts w:hint="cs"/>
          <w:cs/>
        </w:rPr>
        <w:t xml:space="preserve"> </w:t>
      </w:r>
      <w:r w:rsidRPr="0009107A">
        <w:t>2566</w:t>
      </w:r>
    </w:p>
    <w:p w14:paraId="6C196564" w14:textId="77777777" w:rsidR="00306187" w:rsidRPr="0009107A" w:rsidRDefault="00306187" w:rsidP="00CA6E18">
      <w:pPr>
        <w:tabs>
          <w:tab w:val="clear" w:pos="454"/>
          <w:tab w:val="clear" w:pos="680"/>
        </w:tabs>
        <w:spacing w:line="240" w:lineRule="auto"/>
        <w:ind w:left="567" w:right="5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306187" w:rsidRPr="0009107A" w14:paraId="70318761" w14:textId="77777777" w:rsidTr="003D3C91">
        <w:trPr>
          <w:tblHeader/>
        </w:trPr>
        <w:tc>
          <w:tcPr>
            <w:tcW w:w="4410" w:type="dxa"/>
            <w:shd w:val="clear" w:color="auto" w:fill="auto"/>
            <w:hideMark/>
          </w:tcPr>
          <w:p w14:paraId="206B84CB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color w:val="0000FF"/>
                <w:cs/>
              </w:rPr>
            </w:pPr>
            <w:r w:rsidRPr="0009107A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57D21A7D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530" w:type="dxa"/>
            <w:shd w:val="clear" w:color="auto" w:fill="auto"/>
          </w:tcPr>
          <w:p w14:paraId="324F16D6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1620" w:type="dxa"/>
            <w:shd w:val="clear" w:color="auto" w:fill="auto"/>
            <w:hideMark/>
          </w:tcPr>
          <w:p w14:paraId="1F2BD906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306187" w:rsidRPr="0009107A" w14:paraId="3A6505BD" w14:textId="77777777" w:rsidTr="003D3C91">
        <w:trPr>
          <w:tblHeader/>
        </w:trPr>
        <w:tc>
          <w:tcPr>
            <w:tcW w:w="4410" w:type="dxa"/>
            <w:shd w:val="clear" w:color="auto" w:fill="auto"/>
          </w:tcPr>
          <w:p w14:paraId="37238A07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972F6B2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7A6F07CB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09107A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108ADDA0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306187" w:rsidRPr="0009107A" w14:paraId="694A24C0" w14:textId="77777777" w:rsidTr="003D3C91">
        <w:tc>
          <w:tcPr>
            <w:tcW w:w="4410" w:type="dxa"/>
            <w:shd w:val="clear" w:color="auto" w:fill="auto"/>
            <w:hideMark/>
          </w:tcPr>
          <w:p w14:paraId="5099E97E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09107A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3B9F6BB4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09107A">
              <w:t>8,937</w:t>
            </w:r>
          </w:p>
        </w:tc>
        <w:tc>
          <w:tcPr>
            <w:tcW w:w="1530" w:type="dxa"/>
            <w:shd w:val="clear" w:color="auto" w:fill="auto"/>
          </w:tcPr>
          <w:p w14:paraId="6DF3A590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09107A">
              <w:t>(2,450)</w:t>
            </w:r>
          </w:p>
        </w:tc>
        <w:tc>
          <w:tcPr>
            <w:tcW w:w="1620" w:type="dxa"/>
            <w:shd w:val="clear" w:color="auto" w:fill="auto"/>
          </w:tcPr>
          <w:p w14:paraId="372388F6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09107A">
              <w:t>6,487</w:t>
            </w:r>
          </w:p>
        </w:tc>
      </w:tr>
      <w:tr w:rsidR="00306187" w:rsidRPr="0009107A" w14:paraId="5E80DBF6" w14:textId="77777777" w:rsidTr="003D3C91">
        <w:tc>
          <w:tcPr>
            <w:tcW w:w="4410" w:type="dxa"/>
            <w:shd w:val="clear" w:color="auto" w:fill="auto"/>
            <w:hideMark/>
          </w:tcPr>
          <w:p w14:paraId="5C70BC5B" w14:textId="77777777" w:rsidR="00306187" w:rsidRPr="0009107A" w:rsidRDefault="00306187" w:rsidP="00CA6E18">
            <w:pPr>
              <w:spacing w:line="360" w:lineRule="exact"/>
              <w:rPr>
                <w:cs/>
              </w:rPr>
            </w:pPr>
            <w:r w:rsidRPr="0009107A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6BF6CA65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-</w:t>
            </w:r>
          </w:p>
        </w:tc>
        <w:tc>
          <w:tcPr>
            <w:tcW w:w="1530" w:type="dxa"/>
            <w:shd w:val="clear" w:color="auto" w:fill="auto"/>
          </w:tcPr>
          <w:p w14:paraId="75BF6EA3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651</w:t>
            </w:r>
          </w:p>
        </w:tc>
        <w:tc>
          <w:tcPr>
            <w:tcW w:w="1620" w:type="dxa"/>
            <w:shd w:val="clear" w:color="auto" w:fill="auto"/>
          </w:tcPr>
          <w:p w14:paraId="4C045D6C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651</w:t>
            </w:r>
          </w:p>
        </w:tc>
      </w:tr>
      <w:tr w:rsidR="00306187" w:rsidRPr="0009107A" w14:paraId="6588E43E" w14:textId="77777777" w:rsidTr="003D3C91">
        <w:tc>
          <w:tcPr>
            <w:tcW w:w="4410" w:type="dxa"/>
            <w:shd w:val="clear" w:color="auto" w:fill="auto"/>
            <w:hideMark/>
          </w:tcPr>
          <w:p w14:paraId="10836382" w14:textId="77777777" w:rsidR="00306187" w:rsidRPr="0009107A" w:rsidRDefault="00306187" w:rsidP="00CA6E18">
            <w:pPr>
              <w:spacing w:line="360" w:lineRule="exact"/>
              <w:rPr>
                <w:cs/>
              </w:rPr>
            </w:pPr>
            <w:r w:rsidRPr="0009107A">
              <w:rPr>
                <w:rFonts w:hint="cs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1B8D1E5D" w14:textId="4DDE1D7E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6</w:t>
            </w:r>
            <w:r w:rsidR="0021171F" w:rsidRPr="0009107A">
              <w:t>5</w:t>
            </w:r>
          </w:p>
        </w:tc>
        <w:tc>
          <w:tcPr>
            <w:tcW w:w="1530" w:type="dxa"/>
            <w:shd w:val="clear" w:color="auto" w:fill="auto"/>
          </w:tcPr>
          <w:p w14:paraId="0FD288BD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-</w:t>
            </w:r>
          </w:p>
        </w:tc>
        <w:tc>
          <w:tcPr>
            <w:tcW w:w="1620" w:type="dxa"/>
            <w:shd w:val="clear" w:color="auto" w:fill="auto"/>
          </w:tcPr>
          <w:p w14:paraId="1AD481EB" w14:textId="6C9CF3D1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6</w:t>
            </w:r>
            <w:r w:rsidR="0021171F" w:rsidRPr="0009107A">
              <w:t>5</w:t>
            </w:r>
          </w:p>
        </w:tc>
      </w:tr>
      <w:tr w:rsidR="00306187" w:rsidRPr="0009107A" w14:paraId="6DA36296" w14:textId="77777777" w:rsidTr="003D3C91">
        <w:tc>
          <w:tcPr>
            <w:tcW w:w="4410" w:type="dxa"/>
            <w:shd w:val="clear" w:color="auto" w:fill="auto"/>
            <w:hideMark/>
          </w:tcPr>
          <w:p w14:paraId="4FA9107D" w14:textId="77777777" w:rsidR="00306187" w:rsidRPr="0009107A" w:rsidRDefault="00306187" w:rsidP="00CA6E18">
            <w:pPr>
              <w:spacing w:line="360" w:lineRule="exact"/>
            </w:pPr>
            <w:r w:rsidRPr="0009107A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23EA6FD1" w14:textId="77777777" w:rsidR="00306187" w:rsidRPr="0009107A" w:rsidRDefault="0030618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-</w:t>
            </w:r>
          </w:p>
        </w:tc>
        <w:tc>
          <w:tcPr>
            <w:tcW w:w="1530" w:type="dxa"/>
            <w:shd w:val="clear" w:color="auto" w:fill="auto"/>
          </w:tcPr>
          <w:p w14:paraId="73D067AF" w14:textId="37ACAB64" w:rsidR="00306187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490</w:t>
            </w:r>
          </w:p>
        </w:tc>
        <w:tc>
          <w:tcPr>
            <w:tcW w:w="1620" w:type="dxa"/>
            <w:shd w:val="clear" w:color="auto" w:fill="auto"/>
          </w:tcPr>
          <w:p w14:paraId="1D269EB6" w14:textId="52932E6B" w:rsidR="00306187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09107A">
              <w:t>490</w:t>
            </w:r>
          </w:p>
        </w:tc>
      </w:tr>
      <w:tr w:rsidR="00002A05" w:rsidRPr="0009107A" w14:paraId="0412A343" w14:textId="77777777" w:rsidTr="003D3C91">
        <w:tc>
          <w:tcPr>
            <w:tcW w:w="4410" w:type="dxa"/>
            <w:shd w:val="clear" w:color="auto" w:fill="auto"/>
          </w:tcPr>
          <w:p w14:paraId="70C1AF31" w14:textId="0866DE24" w:rsidR="00002A05" w:rsidRPr="0009107A" w:rsidRDefault="00D6680F" w:rsidP="00CA6E18">
            <w:pPr>
              <w:spacing w:line="360" w:lineRule="exact"/>
              <w:rPr>
                <w:cs/>
              </w:rPr>
            </w:pPr>
            <w:r w:rsidRPr="0009107A">
              <w:rPr>
                <w:rFonts w:hint="cs"/>
                <w:cs/>
              </w:rPr>
              <w:t>เจ้าหนี้</w:t>
            </w:r>
            <w:r w:rsidR="00002A05" w:rsidRPr="0009107A">
              <w:rPr>
                <w:rFonts w:hint="cs"/>
                <w:cs/>
              </w:rPr>
              <w:t>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516ADEB7" w14:textId="7004DACE" w:rsidR="00002A05" w:rsidRPr="0009107A" w:rsidRDefault="00002A0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(</w:t>
            </w:r>
            <w:r w:rsidR="0021171F" w:rsidRPr="0009107A">
              <w:t>4</w:t>
            </w:r>
            <w:r w:rsidRPr="0009107A">
              <w:t>)</w:t>
            </w:r>
          </w:p>
        </w:tc>
        <w:tc>
          <w:tcPr>
            <w:tcW w:w="1530" w:type="dxa"/>
            <w:shd w:val="clear" w:color="auto" w:fill="auto"/>
          </w:tcPr>
          <w:p w14:paraId="0BEEEC53" w14:textId="03BC6D08" w:rsidR="00002A05" w:rsidRPr="0009107A" w:rsidRDefault="00002A0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-</w:t>
            </w:r>
          </w:p>
        </w:tc>
        <w:tc>
          <w:tcPr>
            <w:tcW w:w="1620" w:type="dxa"/>
            <w:shd w:val="clear" w:color="auto" w:fill="auto"/>
          </w:tcPr>
          <w:p w14:paraId="67ECD775" w14:textId="6EAF8B11" w:rsidR="00002A05" w:rsidRPr="0009107A" w:rsidRDefault="00002A0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(4)</w:t>
            </w:r>
          </w:p>
        </w:tc>
      </w:tr>
      <w:tr w:rsidR="0021171F" w:rsidRPr="0009107A" w14:paraId="57B42DBB" w14:textId="77777777" w:rsidTr="003D3C91">
        <w:tc>
          <w:tcPr>
            <w:tcW w:w="4410" w:type="dxa"/>
            <w:shd w:val="clear" w:color="auto" w:fill="auto"/>
          </w:tcPr>
          <w:p w14:paraId="150689BA" w14:textId="35961843" w:rsidR="0021171F" w:rsidRPr="0009107A" w:rsidRDefault="0021171F" w:rsidP="00CA6E18">
            <w:pPr>
              <w:spacing w:line="360" w:lineRule="exact"/>
              <w:rPr>
                <w:cs/>
              </w:rPr>
            </w:pPr>
            <w:r w:rsidRPr="0009107A">
              <w:rPr>
                <w:rFonts w:ascii="Calibri" w:hAnsi="Calibri" w:hint="cs"/>
                <w:color w:val="000000"/>
                <w:cs/>
              </w:rPr>
              <w:t>เงินกู้ยืมจากผู้ขาย</w:t>
            </w:r>
          </w:p>
        </w:tc>
        <w:tc>
          <w:tcPr>
            <w:tcW w:w="1620" w:type="dxa"/>
            <w:shd w:val="clear" w:color="auto" w:fill="auto"/>
          </w:tcPr>
          <w:p w14:paraId="36DE4FE1" w14:textId="5A2D9D00" w:rsidR="0021171F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(4,940)</w:t>
            </w:r>
          </w:p>
        </w:tc>
        <w:tc>
          <w:tcPr>
            <w:tcW w:w="1530" w:type="dxa"/>
            <w:shd w:val="clear" w:color="auto" w:fill="auto"/>
          </w:tcPr>
          <w:p w14:paraId="09AB4422" w14:textId="22ED00F6" w:rsidR="0021171F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-</w:t>
            </w:r>
          </w:p>
        </w:tc>
        <w:tc>
          <w:tcPr>
            <w:tcW w:w="1620" w:type="dxa"/>
            <w:shd w:val="clear" w:color="auto" w:fill="auto"/>
          </w:tcPr>
          <w:p w14:paraId="0A617438" w14:textId="794AAFC9" w:rsidR="0021171F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(4,940)</w:t>
            </w:r>
          </w:p>
        </w:tc>
      </w:tr>
      <w:tr w:rsidR="0021171F" w:rsidRPr="0009107A" w14:paraId="3FB22963" w14:textId="77777777" w:rsidTr="003D3C91">
        <w:tc>
          <w:tcPr>
            <w:tcW w:w="4410" w:type="dxa"/>
            <w:shd w:val="clear" w:color="auto" w:fill="auto"/>
          </w:tcPr>
          <w:p w14:paraId="300A16B8" w14:textId="663B2683" w:rsidR="0021171F" w:rsidRPr="0009107A" w:rsidRDefault="0021171F" w:rsidP="00CA6E18">
            <w:pPr>
              <w:spacing w:line="360" w:lineRule="exact"/>
              <w:rPr>
                <w:cs/>
              </w:rPr>
            </w:pPr>
            <w:r w:rsidRPr="0009107A">
              <w:rPr>
                <w:rFonts w:ascii="Calibri" w:hAnsi="Calibr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0E165EFF" w14:textId="10B14E63" w:rsidR="0021171F" w:rsidRPr="0009107A" w:rsidRDefault="0021171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-</w:t>
            </w:r>
          </w:p>
        </w:tc>
        <w:tc>
          <w:tcPr>
            <w:tcW w:w="1530" w:type="dxa"/>
            <w:shd w:val="clear" w:color="auto" w:fill="auto"/>
          </w:tcPr>
          <w:p w14:paraId="0B47216D" w14:textId="58CE666F" w:rsidR="0021171F" w:rsidRPr="0009107A" w:rsidRDefault="0021171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(131)</w:t>
            </w:r>
          </w:p>
        </w:tc>
        <w:tc>
          <w:tcPr>
            <w:tcW w:w="1620" w:type="dxa"/>
            <w:shd w:val="clear" w:color="auto" w:fill="auto"/>
          </w:tcPr>
          <w:p w14:paraId="42D9FC55" w14:textId="7C2606A8" w:rsidR="0021171F" w:rsidRPr="0009107A" w:rsidRDefault="0021171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(131)</w:t>
            </w:r>
          </w:p>
        </w:tc>
      </w:tr>
      <w:tr w:rsidR="0021171F" w:rsidRPr="0009107A" w14:paraId="23627C06" w14:textId="77777777" w:rsidTr="003D3C91">
        <w:tc>
          <w:tcPr>
            <w:tcW w:w="4410" w:type="dxa"/>
            <w:shd w:val="clear" w:color="auto" w:fill="auto"/>
            <w:hideMark/>
          </w:tcPr>
          <w:p w14:paraId="30EA9302" w14:textId="77777777" w:rsidR="0021171F" w:rsidRPr="0009107A" w:rsidRDefault="0021171F" w:rsidP="00CA6E18">
            <w:pPr>
              <w:spacing w:line="360" w:lineRule="exact"/>
              <w:rPr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3216779D" w14:textId="739C53EE" w:rsidR="0021171F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4,058</w:t>
            </w:r>
          </w:p>
        </w:tc>
        <w:tc>
          <w:tcPr>
            <w:tcW w:w="1530" w:type="dxa"/>
            <w:shd w:val="clear" w:color="auto" w:fill="auto"/>
          </w:tcPr>
          <w:p w14:paraId="22F78B3E" w14:textId="77777777" w:rsidR="0021171F" w:rsidRPr="0009107A" w:rsidRDefault="0021171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(1,440)</w:t>
            </w:r>
          </w:p>
        </w:tc>
        <w:tc>
          <w:tcPr>
            <w:tcW w:w="1620" w:type="dxa"/>
            <w:shd w:val="clear" w:color="auto" w:fill="auto"/>
          </w:tcPr>
          <w:p w14:paraId="0DA58EC3" w14:textId="6C2E2FDE" w:rsidR="0021171F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2,618</w:t>
            </w:r>
          </w:p>
        </w:tc>
      </w:tr>
      <w:tr w:rsidR="00495D2B" w:rsidRPr="0009107A" w14:paraId="552ED9B1" w14:textId="77777777" w:rsidTr="003D3C91">
        <w:tc>
          <w:tcPr>
            <w:tcW w:w="4410" w:type="dxa"/>
            <w:shd w:val="clear" w:color="auto" w:fill="auto"/>
          </w:tcPr>
          <w:p w14:paraId="272E4455" w14:textId="73110F03" w:rsidR="00495D2B" w:rsidRPr="0009107A" w:rsidRDefault="00495D2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4" w:hanging="154"/>
              <w:rPr>
                <w:cs/>
              </w:rPr>
            </w:pPr>
            <w:r w:rsidRPr="0009107A">
              <w:rPr>
                <w:cs/>
              </w:rPr>
              <w:t>ชำระคืนเงินกู้ยืมที่มีกับ</w:t>
            </w:r>
            <w:r w:rsidRPr="0009107A">
              <w:rPr>
                <w:rStyle w:val="ui-provider"/>
                <w:rFonts w:eastAsiaTheme="majorEastAsia"/>
                <w:cs/>
              </w:rPr>
              <w:t>ผู้ขา</w:t>
            </w:r>
            <w:r w:rsidR="002A7CDC" w:rsidRPr="0009107A">
              <w:rPr>
                <w:rStyle w:val="ui-provider"/>
                <w:rFonts w:eastAsiaTheme="majorEastAsia" w:hint="cs"/>
                <w:cs/>
              </w:rPr>
              <w:t>ย</w:t>
            </w:r>
            <w:r w:rsidRPr="0009107A">
              <w:rPr>
                <w:cs/>
              </w:rPr>
              <w:t>ภายใต</w:t>
            </w:r>
            <w:r w:rsidRPr="0009107A">
              <w:rPr>
                <w:rFonts w:hint="cs"/>
                <w:cs/>
              </w:rPr>
              <w:t>้</w:t>
            </w:r>
            <w:r w:rsidRPr="0009107A">
              <w:rPr>
                <w:cs/>
              </w:rPr>
              <w:t>เงื่อนไข</w:t>
            </w:r>
            <w:r w:rsidR="002A7CDC" w:rsidRPr="0009107A">
              <w:rPr>
                <w:cs/>
              </w:rPr>
              <w:br/>
            </w:r>
            <w:r w:rsidRPr="0009107A">
              <w:rPr>
                <w:cs/>
              </w:rPr>
              <w:t>การซื้อธุรกิจ</w:t>
            </w:r>
          </w:p>
        </w:tc>
        <w:tc>
          <w:tcPr>
            <w:tcW w:w="1620" w:type="dxa"/>
            <w:shd w:val="clear" w:color="auto" w:fill="auto"/>
          </w:tcPr>
          <w:p w14:paraId="4E294C11" w14:textId="77777777" w:rsidR="00495D2B" w:rsidRPr="0009107A" w:rsidRDefault="00495D2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350047F2" w14:textId="0465BDA6" w:rsidR="00495D2B" w:rsidRPr="0009107A" w:rsidRDefault="00495D2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4,940</w:t>
            </w:r>
          </w:p>
        </w:tc>
        <w:tc>
          <w:tcPr>
            <w:tcW w:w="1530" w:type="dxa"/>
            <w:shd w:val="clear" w:color="auto" w:fill="auto"/>
          </w:tcPr>
          <w:p w14:paraId="47694F9A" w14:textId="77777777" w:rsidR="00495D2B" w:rsidRPr="0009107A" w:rsidRDefault="00495D2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66D4EB4C" w14:textId="39C2F094" w:rsidR="00495D2B" w:rsidRPr="0009107A" w:rsidRDefault="00495D2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4B996B13" w14:textId="77777777" w:rsidR="00495D2B" w:rsidRPr="0009107A" w:rsidRDefault="00495D2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1153C164" w14:textId="0C9F0542" w:rsidR="00495D2B" w:rsidRPr="0009107A" w:rsidRDefault="00495D2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4,940</w:t>
            </w:r>
          </w:p>
        </w:tc>
      </w:tr>
      <w:tr w:rsidR="00495D2B" w:rsidRPr="0009107A" w14:paraId="5C4A5687" w14:textId="77777777" w:rsidTr="003D3C91">
        <w:tc>
          <w:tcPr>
            <w:tcW w:w="4410" w:type="dxa"/>
            <w:shd w:val="clear" w:color="auto" w:fill="auto"/>
          </w:tcPr>
          <w:p w14:paraId="2BF8718A" w14:textId="04C159D5" w:rsidR="00495D2B" w:rsidRPr="0009107A" w:rsidRDefault="00495D2B" w:rsidP="00CA6E18">
            <w:pPr>
              <w:spacing w:line="360" w:lineRule="exact"/>
              <w:rPr>
                <w:cs/>
              </w:rPr>
            </w:pPr>
            <w:r w:rsidRPr="0009107A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620" w:type="dxa"/>
            <w:shd w:val="clear" w:color="auto" w:fill="auto"/>
          </w:tcPr>
          <w:p w14:paraId="7528810A" w14:textId="3AC6C0FB" w:rsidR="00495D2B" w:rsidRPr="0009107A" w:rsidRDefault="00495D2B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8,998</w:t>
            </w:r>
          </w:p>
        </w:tc>
        <w:tc>
          <w:tcPr>
            <w:tcW w:w="1530" w:type="dxa"/>
            <w:shd w:val="clear" w:color="auto" w:fill="auto"/>
          </w:tcPr>
          <w:p w14:paraId="2DEB4888" w14:textId="77777777" w:rsidR="00495D2B" w:rsidRPr="0009107A" w:rsidRDefault="00495D2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364A5276" w14:textId="1D06BFB3" w:rsidR="00495D2B" w:rsidRPr="0009107A" w:rsidRDefault="00495D2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7,558</w:t>
            </w:r>
          </w:p>
        </w:tc>
      </w:tr>
      <w:tr w:rsidR="0021171F" w:rsidRPr="0009107A" w14:paraId="59C221DA" w14:textId="77777777" w:rsidTr="003D3C91">
        <w:tc>
          <w:tcPr>
            <w:tcW w:w="4410" w:type="dxa"/>
            <w:shd w:val="clear" w:color="auto" w:fill="auto"/>
            <w:hideMark/>
          </w:tcPr>
          <w:p w14:paraId="143CB9F7" w14:textId="77777777" w:rsidR="0021171F" w:rsidRPr="0009107A" w:rsidRDefault="0021171F" w:rsidP="00CA6E18">
            <w:pPr>
              <w:spacing w:line="360" w:lineRule="exact"/>
            </w:pPr>
            <w:r w:rsidRPr="0009107A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78B6ECA7" w14:textId="77777777" w:rsidR="0021171F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530" w:type="dxa"/>
            <w:shd w:val="clear" w:color="auto" w:fill="auto"/>
          </w:tcPr>
          <w:p w14:paraId="1CA1BE27" w14:textId="77777777" w:rsidR="0021171F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620" w:type="dxa"/>
            <w:shd w:val="clear" w:color="auto" w:fill="auto"/>
          </w:tcPr>
          <w:p w14:paraId="04089ED6" w14:textId="77777777" w:rsidR="0021171F" w:rsidRPr="0009107A" w:rsidRDefault="0021171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09107A">
              <w:t>1,440</w:t>
            </w:r>
          </w:p>
        </w:tc>
      </w:tr>
      <w:tr w:rsidR="0021171F" w:rsidRPr="0009107A" w14:paraId="4BFC6CB1" w14:textId="77777777" w:rsidTr="003D3C91">
        <w:trPr>
          <w:trHeight w:val="425"/>
        </w:trPr>
        <w:tc>
          <w:tcPr>
            <w:tcW w:w="4410" w:type="dxa"/>
            <w:shd w:val="clear" w:color="auto" w:fill="auto"/>
            <w:hideMark/>
          </w:tcPr>
          <w:p w14:paraId="0799852F" w14:textId="77777777" w:rsidR="0021171F" w:rsidRPr="0009107A" w:rsidRDefault="0021171F" w:rsidP="00CA6E18">
            <w:pPr>
              <w:spacing w:line="360" w:lineRule="exact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27971F83" w14:textId="77777777" w:rsidR="0021171F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BA0AA59" w14:textId="77777777" w:rsidR="0021171F" w:rsidRPr="0009107A" w:rsidRDefault="0021171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DB3F64C" w14:textId="3D6C68E7" w:rsidR="0021171F" w:rsidRPr="0009107A" w:rsidRDefault="00495D2B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8,998</w:t>
            </w:r>
          </w:p>
        </w:tc>
      </w:tr>
    </w:tbl>
    <w:p w14:paraId="453AB076" w14:textId="77777777" w:rsidR="00876867" w:rsidRPr="0009107A" w:rsidRDefault="00876867" w:rsidP="00CA6E18">
      <w:pPr>
        <w:tabs>
          <w:tab w:val="clear" w:pos="454"/>
          <w:tab w:val="clear" w:pos="680"/>
        </w:tabs>
        <w:spacing w:line="240" w:lineRule="auto"/>
        <w:ind w:left="567" w:right="50"/>
        <w:jc w:val="thaiDistribute"/>
        <w:rPr>
          <w:rFonts w:asciiTheme="majorBidi" w:hAnsiTheme="majorBidi" w:cstheme="majorBidi"/>
        </w:rPr>
      </w:pPr>
    </w:p>
    <w:p w14:paraId="67228F5D" w14:textId="0BE51A2B" w:rsidR="00876867" w:rsidRPr="0009107A" w:rsidRDefault="00876867" w:rsidP="00CA6E18">
      <w:pPr>
        <w:ind w:left="540"/>
        <w:jc w:val="thaiDistribute"/>
      </w:pPr>
      <w:bookmarkStart w:id="3" w:name="_Hlk141705550"/>
      <w:r w:rsidRPr="0009107A">
        <w:rPr>
          <w:cs/>
        </w:rPr>
        <w:t>การประเมินมูลค่ายุติธรรมของสัญญา</w:t>
      </w:r>
      <w:r w:rsidRPr="0009107A">
        <w:rPr>
          <w:rFonts w:hint="cs"/>
          <w:cs/>
        </w:rPr>
        <w:t>การใช้บริการคลังน้ำมัน</w:t>
      </w:r>
      <w:r w:rsidRPr="0009107A">
        <w:rPr>
          <w:cs/>
        </w:rPr>
        <w:t xml:space="preserve">ซึ่งจัดประเภทเป็นสินทรัพย์ไม่มีตัวตนใช้วิธีรายได้ </w:t>
      </w:r>
      <w:r w:rsidRPr="0009107A">
        <w:t>(</w:t>
      </w:r>
      <w:r w:rsidR="00FB2C88" w:rsidRPr="0009107A">
        <w:t>In</w:t>
      </w:r>
      <w:r w:rsidRPr="0009107A">
        <w:t xml:space="preserve">come approach) </w:t>
      </w:r>
      <w:r w:rsidRPr="0009107A">
        <w:rPr>
          <w:rFonts w:hint="cs"/>
          <w:cs/>
        </w:rPr>
        <w:t xml:space="preserve">ภายใต้วิธี </w:t>
      </w:r>
      <w:r w:rsidRPr="0009107A">
        <w:t>Multi-period Excess Earning Method (MEEM</w:t>
      </w:r>
      <w:r w:rsidRPr="0009107A">
        <w:rPr>
          <w:cs/>
        </w:rPr>
        <w:t>)</w:t>
      </w:r>
      <w:r w:rsidRPr="0009107A">
        <w:t xml:space="preserve"> </w:t>
      </w:r>
      <w:r w:rsidRPr="0009107A">
        <w:rPr>
          <w:cs/>
        </w:rPr>
        <w:t>สำหรับสัญญา</w:t>
      </w:r>
      <w:r w:rsidRPr="0009107A">
        <w:rPr>
          <w:rFonts w:hint="cs"/>
          <w:cs/>
        </w:rPr>
        <w:t>การใช้บริการคลังน้ำมัน</w:t>
      </w:r>
      <w:r w:rsidRPr="0009107A">
        <w:rPr>
          <w:cs/>
        </w:rPr>
        <w:t>ซึ่งมีอายุสัญญาที่แน่นอน</w:t>
      </w:r>
      <w:r w:rsidRPr="0009107A">
        <w:rPr>
          <w:rFonts w:hint="cs"/>
          <w:cs/>
        </w:rPr>
        <w:t>และที่คาดว่าจะต่ออายุได้ โดยอายุสัญญา</w:t>
      </w:r>
      <w:r w:rsidRPr="0009107A">
        <w:rPr>
          <w:cs/>
        </w:rPr>
        <w:t xml:space="preserve">คงเหลือประมาณ </w:t>
      </w:r>
      <w:r w:rsidRPr="0009107A">
        <w:t xml:space="preserve">1.3 </w:t>
      </w:r>
      <w:r w:rsidRPr="0009107A">
        <w:rPr>
          <w:cs/>
        </w:rPr>
        <w:t>ปี</w:t>
      </w:r>
      <w:r w:rsidRPr="0009107A">
        <w:rPr>
          <w:rFonts w:hint="cs"/>
          <w:cs/>
        </w:rPr>
        <w:t xml:space="preserve"> ถึง</w:t>
      </w:r>
      <w:r w:rsidRPr="0009107A">
        <w:t xml:space="preserve"> 18.8 </w:t>
      </w:r>
      <w:r w:rsidRPr="0009107A">
        <w:rPr>
          <w:cs/>
        </w:rPr>
        <w:t xml:space="preserve">ปี ทั้งนี้ </w:t>
      </w:r>
      <w:r w:rsidR="00C95896" w:rsidRPr="0009107A">
        <w:rPr>
          <w:cs/>
        </w:rPr>
        <w:br/>
      </w:r>
      <w:r w:rsidRPr="0009107A">
        <w:rPr>
          <w:cs/>
        </w:rPr>
        <w:t>ข้อสมมติที่สำคัญอื่น</w:t>
      </w:r>
      <w:r w:rsidR="00EE09BF" w:rsidRPr="0009107A">
        <w:rPr>
          <w:rFonts w:hint="cs"/>
          <w:cs/>
        </w:rPr>
        <w:t xml:space="preserve"> </w:t>
      </w:r>
      <w:r w:rsidRPr="0009107A">
        <w:rPr>
          <w:cs/>
        </w:rPr>
        <w:t>ๆ ที่ใช้ในการคำนวณ ได้แก่</w:t>
      </w:r>
      <w:r w:rsidRPr="0009107A">
        <w:t xml:space="preserve"> </w:t>
      </w:r>
      <w:r w:rsidRPr="0009107A">
        <w:rPr>
          <w:cs/>
        </w:rPr>
        <w:t>ประมาณการรายได้ในอนาคตและอัตราคิดลด</w:t>
      </w:r>
    </w:p>
    <w:bookmarkEnd w:id="3"/>
    <w:p w14:paraId="7AF6B651" w14:textId="77777777" w:rsidR="00686535" w:rsidRPr="0009107A" w:rsidRDefault="00686535" w:rsidP="00CA6E18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20B24687" w14:textId="1104A9E7" w:rsidR="00876867" w:rsidRPr="0009107A" w:rsidRDefault="00876867" w:rsidP="00CA6E18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09107A">
        <w:rPr>
          <w:rFonts w:asciiTheme="majorBidi" w:hAnsiTheme="majorBidi" w:cstheme="majorBidi"/>
          <w:i/>
          <w:iCs/>
          <w:cs/>
        </w:rPr>
        <w:t>ต้นทุนที่เกี่ยวข้องกับการซื้อ</w:t>
      </w:r>
    </w:p>
    <w:p w14:paraId="72485ED7" w14:textId="77777777" w:rsidR="00876867" w:rsidRPr="0009107A" w:rsidRDefault="00876867" w:rsidP="00CA6E18">
      <w:pPr>
        <w:spacing w:line="240" w:lineRule="auto"/>
        <w:ind w:left="142" w:right="-472"/>
        <w:jc w:val="thaiDistribute"/>
        <w:rPr>
          <w:rFonts w:asciiTheme="majorBidi" w:hAnsiTheme="majorBidi" w:cstheme="majorBidi"/>
        </w:rPr>
      </w:pPr>
    </w:p>
    <w:p w14:paraId="5D6B47FA" w14:textId="3D1FEFD8" w:rsidR="00876867" w:rsidRPr="0009107A" w:rsidRDefault="00876867" w:rsidP="00CA6E18">
      <w:pPr>
        <w:ind w:left="540"/>
        <w:jc w:val="thaiDistribute"/>
      </w:pPr>
      <w:r w:rsidRPr="0009107A">
        <w:rPr>
          <w:cs/>
        </w:rPr>
        <w:t>กลุ่มบริษัทมีค่าใช้จ่ายที่เกี่ยวข้องกับการซื้อประมาณ</w:t>
      </w:r>
      <w:r w:rsidRPr="0009107A">
        <w:t xml:space="preserve"> 8 </w:t>
      </w:r>
      <w:r w:rsidRPr="0009107A">
        <w:rPr>
          <w:cs/>
        </w:rPr>
        <w:t>ล้านบาท โดยได้รวมอยู่ในค่าใช้จ่ายในการบริหารใน</w:t>
      </w:r>
      <w:r w:rsidRPr="0009107A">
        <w:br/>
      </w:r>
      <w:r w:rsidRPr="0009107A">
        <w:rPr>
          <w:cs/>
        </w:rPr>
        <w:t>งบกำไรขาดทุนรวมของกลุ่มบริษัทในงวดที่เกิดรายการ</w:t>
      </w:r>
    </w:p>
    <w:p w14:paraId="13E70A3E" w14:textId="21809C8E" w:rsidR="00784B23" w:rsidRPr="0009107A" w:rsidRDefault="00784B23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09107A">
        <w:rPr>
          <w:cs/>
        </w:rPr>
        <w:br w:type="page"/>
      </w:r>
    </w:p>
    <w:p w14:paraId="62B1D596" w14:textId="3C2A52D6" w:rsidR="00876867" w:rsidRPr="0009107A" w:rsidRDefault="00876867" w:rsidP="00CA6E18">
      <w:pPr>
        <w:tabs>
          <w:tab w:val="clear" w:pos="454"/>
          <w:tab w:val="clear" w:pos="680"/>
        </w:tabs>
        <w:spacing w:line="240" w:lineRule="auto"/>
        <w:ind w:left="567" w:right="50"/>
        <w:jc w:val="thaiDistribute"/>
        <w:rPr>
          <w:rFonts w:asciiTheme="majorBidi" w:eastAsia="MS Mincho" w:hAnsiTheme="majorBidi" w:cstheme="majorBidi"/>
          <w:color w:val="000000"/>
        </w:rPr>
      </w:pPr>
      <w:r w:rsidRPr="0009107A">
        <w:rPr>
          <w:rFonts w:asciiTheme="majorBidi" w:hAnsiTheme="majorBidi" w:cstheme="majorBidi"/>
          <w:i/>
          <w:iCs/>
        </w:rPr>
        <w:lastRenderedPageBreak/>
        <w:t>SMP</w:t>
      </w:r>
      <w:r w:rsidR="005F4B6B" w:rsidRPr="0009107A">
        <w:rPr>
          <w:rFonts w:asciiTheme="majorBidi" w:hAnsiTheme="majorBidi" w:cstheme="majorBidi" w:hint="cs"/>
          <w:i/>
          <w:iCs/>
          <w:cs/>
        </w:rPr>
        <w:t xml:space="preserve"> </w:t>
      </w:r>
      <w:r w:rsidRPr="0009107A">
        <w:rPr>
          <w:rFonts w:asciiTheme="majorBidi" w:hAnsiTheme="majorBidi" w:cstheme="majorBidi"/>
          <w:i/>
          <w:iCs/>
        </w:rPr>
        <w:t>AS</w:t>
      </w:r>
      <w:r w:rsidR="00682370" w:rsidRPr="0009107A">
        <w:rPr>
          <w:rFonts w:asciiTheme="majorBidi" w:hAnsiTheme="majorBidi" w:cstheme="majorBidi"/>
          <w:i/>
          <w:iCs/>
        </w:rPr>
        <w:t>.</w:t>
      </w:r>
      <w:r w:rsidRPr="0009107A">
        <w:rPr>
          <w:rFonts w:asciiTheme="majorBidi" w:hAnsiTheme="majorBidi" w:cstheme="majorBidi"/>
          <w:i/>
          <w:iCs/>
        </w:rPr>
        <w:t xml:space="preserve"> Pte.</w:t>
      </w:r>
      <w:r w:rsidR="00E21189" w:rsidRPr="0009107A">
        <w:rPr>
          <w:rFonts w:asciiTheme="majorBidi" w:hAnsiTheme="majorBidi" w:cstheme="majorBidi" w:hint="cs"/>
          <w:i/>
          <w:iCs/>
          <w:cs/>
        </w:rPr>
        <w:t xml:space="preserve"> </w:t>
      </w:r>
      <w:r w:rsidR="00E21189" w:rsidRPr="0009107A">
        <w:rPr>
          <w:rFonts w:asciiTheme="majorBidi" w:hAnsiTheme="majorBidi" w:cstheme="majorBidi"/>
          <w:i/>
          <w:iCs/>
        </w:rPr>
        <w:t>Ltd.</w:t>
      </w:r>
    </w:p>
    <w:p w14:paraId="5B5BC1D8" w14:textId="77777777" w:rsidR="00876867" w:rsidRPr="0009107A" w:rsidRDefault="00876867" w:rsidP="00CA6E18">
      <w:pPr>
        <w:ind w:left="540"/>
        <w:jc w:val="thaiDistribute"/>
      </w:pPr>
    </w:p>
    <w:p w14:paraId="6A2859F3" w14:textId="3F925376" w:rsidR="00876867" w:rsidRPr="0009107A" w:rsidRDefault="00876867" w:rsidP="00CA6E18">
      <w:pPr>
        <w:ind w:left="540"/>
        <w:jc w:val="thaiDistribute"/>
        <w:rPr>
          <w:rFonts w:asciiTheme="majorBidi" w:hAnsiTheme="majorBidi" w:cstheme="majorBidi"/>
        </w:rPr>
      </w:pPr>
      <w:r w:rsidRPr="0009107A">
        <w:rPr>
          <w:cs/>
        </w:rPr>
        <w:t xml:space="preserve">ในเดือนมีนาคม </w:t>
      </w:r>
      <w:r w:rsidRPr="0009107A">
        <w:t xml:space="preserve">2566 Indochina Development and Operation Holdings  Pte. Ltd. (“IDO”) </w:t>
      </w:r>
      <w:r w:rsidRPr="0009107A">
        <w:rPr>
          <w:rFonts w:hint="cs"/>
          <w:cs/>
        </w:rPr>
        <w:t>ซึ่งเป็นบริษัทย่อย</w:t>
      </w:r>
      <w:r w:rsidRPr="0009107A">
        <w:rPr>
          <w:rFonts w:asciiTheme="majorBidi" w:hAnsiTheme="majorBidi" w:cstheme="majorBidi" w:hint="cs"/>
          <w:cs/>
        </w:rPr>
        <w:t>ทางอ้อมของ</w:t>
      </w:r>
      <w:r w:rsidR="00616F55" w:rsidRPr="0009107A">
        <w:rPr>
          <w:rFonts w:asciiTheme="majorBidi" w:hAnsiTheme="majorBidi" w:cstheme="majorBidi" w:hint="cs"/>
          <w:cs/>
        </w:rPr>
        <w:t>กลุ่ม</w:t>
      </w:r>
      <w:r w:rsidRPr="0009107A">
        <w:rPr>
          <w:rFonts w:asciiTheme="majorBidi" w:hAnsiTheme="majorBidi" w:cstheme="majorBidi" w:hint="cs"/>
          <w:cs/>
        </w:rPr>
        <w:t>บริษัท ได้ลงนามในสัญญาซื้อขายหุ้นทั้งหมดใน</w:t>
      </w:r>
      <w:r w:rsidRPr="0009107A">
        <w:rPr>
          <w:rFonts w:asciiTheme="majorBidi" w:hAnsiTheme="majorBidi" w:cstheme="majorBidi"/>
        </w:rPr>
        <w:t xml:space="preserve"> SMP AS</w:t>
      </w:r>
      <w:r w:rsidR="005F4B6B" w:rsidRPr="0009107A">
        <w:rPr>
          <w:rFonts w:asciiTheme="majorBidi" w:hAnsiTheme="majorBidi" w:cstheme="majorBidi"/>
        </w:rPr>
        <w:t>.</w:t>
      </w:r>
      <w:r w:rsidRPr="0009107A">
        <w:rPr>
          <w:rFonts w:asciiTheme="majorBidi" w:hAnsiTheme="majorBidi" w:cstheme="majorBidi"/>
        </w:rPr>
        <w:t xml:space="preserve"> Pte. </w:t>
      </w:r>
      <w:r w:rsidR="009D7A92" w:rsidRPr="0009107A">
        <w:rPr>
          <w:rFonts w:asciiTheme="majorBidi" w:hAnsiTheme="majorBidi" w:cstheme="majorBidi"/>
        </w:rPr>
        <w:t>Ltd.</w:t>
      </w:r>
      <w:r w:rsidR="00CC3239"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</w:rPr>
        <w:t xml:space="preserve">(“SMPAS”) </w:t>
      </w:r>
      <w:r w:rsidRPr="0009107A">
        <w:rPr>
          <w:rFonts w:asciiTheme="majorBidi" w:hAnsiTheme="majorBidi" w:cstheme="majorBidi" w:hint="cs"/>
          <w:cs/>
        </w:rPr>
        <w:t>จาก</w:t>
      </w:r>
      <w:r w:rsidR="00616F55" w:rsidRPr="0009107A">
        <w:rPr>
          <w:rFonts w:asciiTheme="majorBidi" w:hAnsiTheme="majorBidi" w:cstheme="majorBidi" w:hint="cs"/>
          <w:cs/>
        </w:rPr>
        <w:t xml:space="preserve"> </w:t>
      </w:r>
      <w:r w:rsidRPr="0009107A">
        <w:rPr>
          <w:rFonts w:asciiTheme="majorBidi" w:hAnsiTheme="majorBidi" w:cstheme="majorBidi"/>
        </w:rPr>
        <w:t>SMP Consultation Sole Co., Ltd. (“</w:t>
      </w:r>
      <w:r w:rsidRPr="0009107A">
        <w:rPr>
          <w:rFonts w:asciiTheme="majorBidi" w:hAnsiTheme="majorBidi" w:cstheme="majorBidi" w:hint="cs"/>
          <w:cs/>
        </w:rPr>
        <w:t>ผู้ขาย</w:t>
      </w:r>
      <w:r w:rsidRPr="0009107A">
        <w:rPr>
          <w:rFonts w:asciiTheme="majorBidi" w:hAnsiTheme="majorBidi" w:cstheme="majorBidi"/>
        </w:rPr>
        <w:t>”)</w:t>
      </w:r>
      <w:r w:rsidRPr="0009107A">
        <w:rPr>
          <w:rFonts w:asciiTheme="majorBidi" w:hAnsiTheme="majorBidi" w:cstheme="majorBidi" w:hint="cs"/>
          <w:cs/>
        </w:rPr>
        <w:t xml:space="preserve"> ในวงเงินไม่เกิน</w:t>
      </w:r>
      <w:r w:rsidRPr="0009107A">
        <w:rPr>
          <w:rFonts w:asciiTheme="majorBidi" w:hAnsiTheme="majorBidi" w:cstheme="majorBidi"/>
        </w:rPr>
        <w:t xml:space="preserve"> 10 </w:t>
      </w:r>
      <w:r w:rsidRPr="0009107A">
        <w:rPr>
          <w:rFonts w:asciiTheme="majorBidi" w:hAnsiTheme="majorBidi" w:cstheme="majorBidi" w:hint="cs"/>
          <w:cs/>
        </w:rPr>
        <w:t xml:space="preserve">ล้านเหรียญสหรัฐฯ ซึ่งการลงทุนใน </w:t>
      </w:r>
      <w:r w:rsidRPr="0009107A">
        <w:rPr>
          <w:rFonts w:asciiTheme="majorBidi" w:hAnsiTheme="majorBidi" w:cstheme="majorBidi"/>
        </w:rPr>
        <w:t>SMPAS</w:t>
      </w:r>
      <w:r w:rsidRPr="0009107A">
        <w:rPr>
          <w:rFonts w:asciiTheme="majorBidi" w:hAnsiTheme="majorBidi" w:cstheme="majorBidi" w:hint="cs"/>
          <w:cs/>
        </w:rPr>
        <w:t xml:space="preserve"> </w:t>
      </w:r>
      <w:r w:rsidR="00780BAE" w:rsidRPr="0009107A">
        <w:rPr>
          <w:rFonts w:asciiTheme="majorBidi" w:hAnsiTheme="majorBidi" w:cstheme="majorBidi"/>
        </w:rPr>
        <w:br/>
      </w:r>
      <w:r w:rsidRPr="0009107A">
        <w:rPr>
          <w:rFonts w:asciiTheme="majorBidi" w:hAnsiTheme="majorBidi" w:cstheme="majorBidi" w:hint="cs"/>
          <w:cs/>
        </w:rPr>
        <w:t>ถือเป็นการซื้อสินทรัพย์ ทั้งนี้</w:t>
      </w:r>
      <w:r w:rsidR="00616F55" w:rsidRPr="0009107A">
        <w:rPr>
          <w:rFonts w:asciiTheme="majorBidi" w:hAnsiTheme="majorBidi" w:cstheme="majorBidi" w:hint="cs"/>
          <w:cs/>
        </w:rPr>
        <w:t xml:space="preserve"> </w:t>
      </w:r>
      <w:r w:rsidRPr="0009107A">
        <w:rPr>
          <w:rFonts w:asciiTheme="majorBidi" w:hAnsiTheme="majorBidi" w:cstheme="majorBidi"/>
        </w:rPr>
        <w:t xml:space="preserve">SMPAS </w:t>
      </w:r>
      <w:r w:rsidRPr="0009107A">
        <w:rPr>
          <w:rFonts w:asciiTheme="majorBidi" w:hAnsiTheme="majorBidi" w:cstheme="majorBidi" w:hint="cs"/>
          <w:cs/>
        </w:rPr>
        <w:t>ได้รับสิทธิในการลงทุนจากรัฐบาลสาธารณรัฐประชาธิปไตยประชาชนลาว (สปป. ลาว</w:t>
      </w:r>
      <w:r w:rsidRPr="0009107A">
        <w:rPr>
          <w:rFonts w:asciiTheme="majorBidi" w:hAnsiTheme="majorBidi" w:cstheme="majorBidi"/>
        </w:rPr>
        <w:t xml:space="preserve">) </w:t>
      </w:r>
      <w:r w:rsidRPr="0009107A">
        <w:rPr>
          <w:rFonts w:asciiTheme="majorBidi" w:hAnsiTheme="majorBidi" w:cstheme="majorBidi" w:hint="cs"/>
          <w:cs/>
        </w:rPr>
        <w:t xml:space="preserve">สำหรับการลงทุนสัดส่วนร้อยละ </w:t>
      </w:r>
      <w:r w:rsidRPr="0009107A">
        <w:rPr>
          <w:rFonts w:asciiTheme="majorBidi" w:hAnsiTheme="majorBidi" w:cstheme="majorBidi"/>
        </w:rPr>
        <w:t xml:space="preserve">10 </w:t>
      </w:r>
      <w:r w:rsidRPr="0009107A">
        <w:rPr>
          <w:rFonts w:asciiTheme="majorBidi" w:hAnsiTheme="majorBidi" w:cstheme="majorBidi" w:hint="cs"/>
          <w:cs/>
        </w:rPr>
        <w:t xml:space="preserve">ใน </w:t>
      </w:r>
      <w:r w:rsidRPr="0009107A">
        <w:rPr>
          <w:rFonts w:asciiTheme="majorBidi" w:hAnsiTheme="majorBidi" w:cstheme="majorBidi"/>
        </w:rPr>
        <w:t xml:space="preserve">Monsoon Wind Power Co., Ltd. (“MWP”) </w:t>
      </w:r>
      <w:r w:rsidRPr="0009107A">
        <w:rPr>
          <w:rFonts w:asciiTheme="majorBidi" w:hAnsiTheme="majorBidi" w:cstheme="majorBidi" w:hint="cs"/>
          <w:cs/>
        </w:rPr>
        <w:t xml:space="preserve">ซึ่งเป็นโครงการโรงไฟฟ้าพลังงานลม </w:t>
      </w:r>
      <w:r w:rsidRPr="0009107A">
        <w:rPr>
          <w:rFonts w:asciiTheme="majorBidi" w:hAnsiTheme="majorBidi" w:cstheme="majorBidi"/>
        </w:rPr>
        <w:t xml:space="preserve">600 </w:t>
      </w:r>
      <w:r w:rsidRPr="0009107A">
        <w:rPr>
          <w:rFonts w:asciiTheme="majorBidi" w:hAnsiTheme="majorBidi" w:cstheme="majorBidi" w:hint="cs"/>
          <w:cs/>
        </w:rPr>
        <w:t xml:space="preserve">เมกะวัตต์ โดยเป็นโครงการที่ได้รับสัมปทานและตั้งอยู่ในสปป. ลาว การเข้าซื้อหุ้นใน </w:t>
      </w:r>
      <w:r w:rsidRPr="0009107A">
        <w:rPr>
          <w:rFonts w:asciiTheme="majorBidi" w:hAnsiTheme="majorBidi" w:cstheme="majorBidi"/>
        </w:rPr>
        <w:t xml:space="preserve">SMPAS </w:t>
      </w:r>
      <w:r w:rsidRPr="0009107A">
        <w:rPr>
          <w:rFonts w:asciiTheme="majorBidi" w:hAnsiTheme="majorBidi" w:cstheme="majorBidi" w:hint="cs"/>
          <w:cs/>
        </w:rPr>
        <w:t xml:space="preserve">ดังกล่าวจะทำให้สัดส่วนการถือหุ้นทั้งหมดของกลุ่มบริษัทใน </w:t>
      </w:r>
      <w:r w:rsidRPr="0009107A">
        <w:rPr>
          <w:rFonts w:asciiTheme="majorBidi" w:hAnsiTheme="majorBidi" w:cstheme="majorBidi"/>
        </w:rPr>
        <w:t xml:space="preserve">MWP </w:t>
      </w:r>
      <w:r w:rsidRPr="0009107A">
        <w:rPr>
          <w:rFonts w:asciiTheme="majorBidi" w:hAnsiTheme="majorBidi" w:cstheme="majorBidi" w:hint="cs"/>
          <w:cs/>
        </w:rPr>
        <w:t>เพิ่มขึ้น จากเดิมสัดส่วนการถือหุ้นทางอ้อมของกลุ่มบริษัทโดยผ่า</w:t>
      </w:r>
      <w:r w:rsidR="000B60FA" w:rsidRPr="0009107A">
        <w:rPr>
          <w:rFonts w:asciiTheme="majorBidi" w:hAnsiTheme="majorBidi" w:cstheme="majorBidi" w:hint="cs"/>
          <w:cs/>
        </w:rPr>
        <w:t>น</w:t>
      </w:r>
      <w:r w:rsidRPr="0009107A">
        <w:rPr>
          <w:rFonts w:asciiTheme="majorBidi" w:hAnsiTheme="majorBidi" w:cstheme="majorBidi"/>
        </w:rPr>
        <w:t xml:space="preserve"> Impact Energy Asia Development Limited</w:t>
      </w:r>
      <w:r w:rsidR="00F65CDE"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 w:hint="cs"/>
          <w:cs/>
        </w:rPr>
        <w:t xml:space="preserve">อยู่ที่ร้อยละ </w:t>
      </w:r>
      <w:r w:rsidRPr="0009107A">
        <w:rPr>
          <w:rFonts w:asciiTheme="majorBidi" w:hAnsiTheme="majorBidi" w:cstheme="majorBidi"/>
        </w:rPr>
        <w:t>38.25</w:t>
      </w:r>
      <w:r w:rsidRPr="0009107A">
        <w:rPr>
          <w:rFonts w:asciiTheme="majorBidi" w:hAnsiTheme="majorBidi" w:cstheme="majorBidi" w:hint="cs"/>
          <w:cs/>
        </w:rPr>
        <w:t xml:space="preserve"> เป็น</w:t>
      </w:r>
      <w:r w:rsidRPr="0009107A">
        <w:rPr>
          <w:rFonts w:asciiTheme="majorBidi" w:hAnsiTheme="majorBidi" w:cstheme="majorBidi"/>
          <w:cs/>
        </w:rPr>
        <w:t xml:space="preserve">ร้อยละ </w:t>
      </w:r>
      <w:r w:rsidRPr="0009107A">
        <w:rPr>
          <w:rFonts w:asciiTheme="majorBidi" w:hAnsiTheme="majorBidi" w:cstheme="majorBidi"/>
        </w:rPr>
        <w:t>48.25</w:t>
      </w:r>
      <w:r w:rsidRPr="0009107A">
        <w:rPr>
          <w:rFonts w:asciiTheme="majorBidi" w:hAnsiTheme="majorBidi" w:cstheme="majorBidi" w:hint="cs"/>
          <w:cs/>
        </w:rPr>
        <w:t xml:space="preserve"> </w:t>
      </w:r>
      <w:r w:rsidRPr="0009107A">
        <w:rPr>
          <w:rFonts w:asciiTheme="majorBidi" w:eastAsia="Calibri" w:hAnsiTheme="majorBidi" w:cstheme="majorBidi"/>
          <w:color w:val="000000"/>
          <w:cs/>
        </w:rPr>
        <w:t xml:space="preserve">ต่อมาเมื่อวันที่ </w:t>
      </w:r>
      <w:r w:rsidRPr="0009107A">
        <w:rPr>
          <w:rFonts w:asciiTheme="majorBidi" w:eastAsia="Calibri" w:hAnsiTheme="majorBidi" w:cstheme="majorBidi"/>
          <w:color w:val="000000"/>
        </w:rPr>
        <w:t xml:space="preserve">17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 xml:space="preserve">พฤษภาคม </w:t>
      </w:r>
      <w:r w:rsidRPr="0009107A">
        <w:rPr>
          <w:rFonts w:asciiTheme="majorBidi" w:eastAsia="Calibri" w:hAnsiTheme="majorBidi" w:cstheme="majorBidi"/>
          <w:color w:val="000000"/>
        </w:rPr>
        <w:t xml:space="preserve">2566 IDO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 xml:space="preserve">และผู้ขายได้บรรลุเงื่อนไขตามสัญญาซื้อขายหุ้น โดย </w:t>
      </w:r>
      <w:r w:rsidRPr="0009107A">
        <w:rPr>
          <w:rFonts w:asciiTheme="majorBidi" w:eastAsia="Calibri" w:hAnsiTheme="majorBidi" w:cstheme="majorBidi"/>
          <w:color w:val="000000"/>
        </w:rPr>
        <w:t xml:space="preserve">IDO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>ได้ชำระค่าหุ้นและรับโอนหุ้นทั้งหมดของ</w:t>
      </w:r>
      <w:r w:rsidRPr="0009107A">
        <w:rPr>
          <w:rFonts w:asciiTheme="majorBidi" w:eastAsia="Calibri" w:hAnsiTheme="majorBidi" w:cstheme="majorBidi"/>
          <w:color w:val="000000"/>
        </w:rPr>
        <w:t xml:space="preserve"> SMPAS </w:t>
      </w:r>
      <w:r w:rsidRPr="0009107A">
        <w:rPr>
          <w:rFonts w:asciiTheme="majorBidi" w:eastAsia="Calibri" w:hAnsiTheme="majorBidi" w:cstheme="majorBidi" w:hint="cs"/>
          <w:color w:val="000000"/>
          <w:cs/>
        </w:rPr>
        <w:t xml:space="preserve">เรียบร้อยแล้ว </w:t>
      </w:r>
    </w:p>
    <w:p w14:paraId="128FCF8B" w14:textId="76AF55D9" w:rsidR="00E41E5D" w:rsidRPr="0009107A" w:rsidRDefault="00E41E5D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09107A">
        <w:rPr>
          <w:rFonts w:asciiTheme="majorBidi" w:hAnsiTheme="majorBidi" w:cstheme="majorBidi"/>
          <w:cs/>
        </w:rPr>
        <w:br w:type="page"/>
      </w:r>
    </w:p>
    <w:p w14:paraId="540D457D" w14:textId="64B297F0" w:rsidR="00255060" w:rsidRPr="0009107A" w:rsidRDefault="00255060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09107A" w:rsidRDefault="00870CCC" w:rsidP="00CA6E18">
      <w:pPr>
        <w:pStyle w:val="BodyText2"/>
        <w:ind w:left="5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461241" w14:textId="4F3A8561" w:rsidR="006D63C1" w:rsidRPr="0009107A" w:rsidRDefault="006D63C1" w:rsidP="00CA6E1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6F1E95" w:rsidRPr="0009107A">
        <w:rPr>
          <w:rFonts w:asciiTheme="majorBidi" w:hAnsiTheme="majorBidi" w:cstheme="majorBidi"/>
          <w:sz w:val="30"/>
          <w:szCs w:val="30"/>
        </w:rPr>
        <w:t>7</w:t>
      </w:r>
      <w:r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09107A">
        <w:rPr>
          <w:rFonts w:asciiTheme="majorBidi" w:hAnsiTheme="majorBidi" w:cstheme="majorBidi"/>
          <w:sz w:val="30"/>
          <w:szCs w:val="30"/>
        </w:rPr>
        <w:t>8</w:t>
      </w:r>
      <w:r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สำหรับบุคคลหรือกิจการอื่นที่เกี่ยวข้องกันไม่มีความสัมพันธ์ที่เปลี่ยนแปลงอย่างมีสาระสำคัญ</w:t>
      </w:r>
      <w:r w:rsidR="00DA2563"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="00A65AE1" w:rsidRPr="0009107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09107A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177B73" w:rsidRPr="0009107A">
        <w:rPr>
          <w:rFonts w:asciiTheme="majorBidi" w:hAnsiTheme="majorBidi" w:cstheme="majorBidi"/>
          <w:sz w:val="30"/>
          <w:szCs w:val="30"/>
          <w:cs/>
        </w:rPr>
        <w:t>งวดหกเดือนสิ้นสุด</w:t>
      </w:r>
      <w:r w:rsidR="00177B73" w:rsidRPr="0009107A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="00DA2563" w:rsidRPr="000910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63585" w:rsidRPr="0009107A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C63585" w:rsidRPr="0009107A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0910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03085" w:rsidRPr="0009107A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A65AE1" w:rsidRPr="0009107A">
        <w:rPr>
          <w:rFonts w:asciiTheme="majorBidi" w:hAnsiTheme="majorBidi" w:cstheme="majorBidi" w:hint="cs"/>
          <w:spacing w:val="-2"/>
          <w:sz w:val="30"/>
          <w:szCs w:val="30"/>
          <w:cs/>
        </w:rPr>
        <w:t>เพิ่มกิจการที่เกี่ยวข้อง</w:t>
      </w:r>
      <w:r w:rsidR="00616F55" w:rsidRPr="0009107A">
        <w:rPr>
          <w:rFonts w:asciiTheme="majorBidi" w:hAnsiTheme="majorBidi" w:cstheme="majorBidi" w:hint="cs"/>
          <w:spacing w:val="-2"/>
          <w:sz w:val="30"/>
          <w:szCs w:val="30"/>
          <w:cs/>
        </w:rPr>
        <w:t>กัน</w:t>
      </w:r>
      <w:r w:rsidR="00A65AE1" w:rsidRPr="0009107A">
        <w:rPr>
          <w:rFonts w:asciiTheme="majorBidi" w:hAnsiTheme="majorBidi" w:cstheme="majorBidi" w:hint="cs"/>
          <w:spacing w:val="-2"/>
          <w:sz w:val="30"/>
          <w:szCs w:val="30"/>
          <w:cs/>
        </w:rPr>
        <w:t>คือ</w:t>
      </w:r>
      <w:r w:rsidR="00D03085" w:rsidRPr="0009107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บริษัท เอเชียลิงค์ เทอร์มินอล จำกัด </w:t>
      </w:r>
      <w:r w:rsidR="00B41C04" w:rsidRPr="0009107A">
        <w:rPr>
          <w:rFonts w:asciiTheme="majorBidi" w:hAnsiTheme="majorBidi" w:cstheme="majorBidi"/>
          <w:spacing w:val="-2"/>
          <w:sz w:val="30"/>
          <w:szCs w:val="30"/>
        </w:rPr>
        <w:t>SMP AS</w:t>
      </w:r>
      <w:r w:rsidR="00682370" w:rsidRPr="0009107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B41C04" w:rsidRPr="0009107A">
        <w:rPr>
          <w:rFonts w:asciiTheme="majorBidi" w:hAnsiTheme="majorBidi" w:cstheme="majorBidi"/>
          <w:spacing w:val="-2"/>
          <w:sz w:val="30"/>
          <w:szCs w:val="30"/>
        </w:rPr>
        <w:t xml:space="preserve"> Pte</w:t>
      </w:r>
      <w:r w:rsidR="0032737C" w:rsidRPr="0009107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32737C" w:rsidRPr="0009107A">
        <w:rPr>
          <w:rFonts w:asciiTheme="majorBidi" w:hAnsiTheme="majorBidi" w:cstheme="majorBidi"/>
          <w:spacing w:val="20"/>
          <w:sz w:val="30"/>
          <w:szCs w:val="30"/>
        </w:rPr>
        <w:t xml:space="preserve"> Ltd. </w:t>
      </w:r>
      <w:r w:rsidR="00535C1B" w:rsidRPr="0009107A">
        <w:rPr>
          <w:rFonts w:asciiTheme="majorBidi" w:hAnsiTheme="majorBidi" w:cstheme="majorBidi" w:hint="cs"/>
          <w:sz w:val="30"/>
          <w:szCs w:val="30"/>
          <w:cs/>
        </w:rPr>
        <w:t xml:space="preserve">บริษัท บางจาก ศูนย์บริหารเงิน จำกัด </w:t>
      </w:r>
      <w:bookmarkStart w:id="4" w:name="_Hlk134374517"/>
      <w:r w:rsidR="00BE0EAD" w:rsidRPr="0009107A">
        <w:rPr>
          <w:rFonts w:asciiTheme="majorBidi" w:hAnsiTheme="majorBidi" w:cstheme="majorBidi"/>
          <w:sz w:val="30"/>
          <w:szCs w:val="30"/>
        </w:rPr>
        <w:t xml:space="preserve">AP-BCPG CCE Partners LLC </w:t>
      </w:r>
      <w:r w:rsidR="005F4B6B" w:rsidRPr="0009107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E0EAD" w:rsidRPr="0009107A">
        <w:rPr>
          <w:rFonts w:asciiTheme="majorBidi" w:hAnsiTheme="majorBidi" w:cstheme="majorBidi"/>
          <w:sz w:val="30"/>
          <w:szCs w:val="30"/>
        </w:rPr>
        <w:t xml:space="preserve">AP-BCPG SFE Partners LLC </w:t>
      </w:r>
      <w:bookmarkEnd w:id="4"/>
      <w:r w:rsidR="009A0D5F" w:rsidRPr="0009107A">
        <w:rPr>
          <w:rFonts w:asciiTheme="majorBidi" w:hAnsiTheme="majorBidi" w:cstheme="majorBidi"/>
          <w:sz w:val="30"/>
          <w:szCs w:val="30"/>
        </w:rPr>
        <w:t>(</w:t>
      </w:r>
      <w:r w:rsidR="009A0D5F" w:rsidRPr="0009107A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D03085" w:rsidRPr="0009107A">
        <w:rPr>
          <w:rFonts w:asciiTheme="majorBidi" w:hAnsiTheme="majorBidi" w:cstheme="majorBidi"/>
          <w:sz w:val="30"/>
          <w:szCs w:val="30"/>
        </w:rPr>
        <w:t xml:space="preserve">3 </w:t>
      </w:r>
      <w:r w:rsidR="006F1E95" w:rsidRPr="0009107A">
        <w:rPr>
          <w:rFonts w:asciiTheme="majorBidi" w:hAnsiTheme="majorBidi" w:cstheme="majorBidi"/>
          <w:sz w:val="30"/>
          <w:szCs w:val="30"/>
        </w:rPr>
        <w:t>7</w:t>
      </w:r>
      <w:r w:rsidR="00BE0EAD"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="00BE0EAD" w:rsidRPr="0009107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E0EAD" w:rsidRPr="0009107A">
        <w:rPr>
          <w:rFonts w:asciiTheme="majorBidi" w:hAnsiTheme="majorBidi" w:cstheme="majorBidi"/>
          <w:sz w:val="30"/>
          <w:szCs w:val="30"/>
        </w:rPr>
        <w:t>8</w:t>
      </w:r>
      <w:r w:rsidR="009A0D5F" w:rsidRPr="0009107A">
        <w:rPr>
          <w:rFonts w:asciiTheme="majorBidi" w:hAnsiTheme="majorBidi" w:cstheme="majorBidi"/>
          <w:sz w:val="30"/>
          <w:szCs w:val="30"/>
        </w:rPr>
        <w:t>)</w:t>
      </w:r>
    </w:p>
    <w:p w14:paraId="4CCD807E" w14:textId="77777777" w:rsidR="00E41E5D" w:rsidRPr="0009107A" w:rsidRDefault="00E41E5D" w:rsidP="00CA6E1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F614D" w14:textId="131DF457" w:rsidR="00A931A7" w:rsidRPr="0009107A" w:rsidRDefault="00A931A7" w:rsidP="00CA6E1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/>
          <w:sz w:val="30"/>
          <w:szCs w:val="30"/>
          <w:cs/>
        </w:rPr>
        <w:t>กลุ่มบริษัทไม่มีการเปลี่ยนแปลงในนโยบายการกำหนดราคาอย่างมีสาระสำคัญในระหว่าง</w:t>
      </w:r>
      <w:r w:rsidR="00177B73" w:rsidRPr="0009107A">
        <w:rPr>
          <w:rFonts w:asciiTheme="majorBidi" w:hAnsiTheme="majorBidi" w:cstheme="majorBidi"/>
          <w:sz w:val="30"/>
          <w:szCs w:val="30"/>
          <w:cs/>
        </w:rPr>
        <w:t>งวดหกเดือนสิ้นสุดวันที่</w:t>
      </w:r>
      <w:r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3585" w:rsidRPr="0009107A">
        <w:rPr>
          <w:rFonts w:asciiTheme="majorBidi" w:hAnsiTheme="majorBidi" w:cstheme="majorBidi"/>
          <w:sz w:val="30"/>
          <w:szCs w:val="30"/>
        </w:rPr>
        <w:t xml:space="preserve">30 </w:t>
      </w:r>
      <w:r w:rsidR="00C63585" w:rsidRPr="00091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  <w:sz w:val="30"/>
          <w:szCs w:val="30"/>
        </w:rPr>
        <w:t>2566</w:t>
      </w:r>
    </w:p>
    <w:p w14:paraId="1F79C37E" w14:textId="77777777" w:rsidR="009D3B51" w:rsidRPr="0009107A" w:rsidRDefault="009D3B51" w:rsidP="00CA6E1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09107A" w14:paraId="5B4827DB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6771FE68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09107A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B39D7CA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5182B77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09107A" w14:paraId="0CA0C970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7A2DDC2A" w14:textId="2C9C064A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09107A">
              <w:rPr>
                <w:b/>
                <w:bCs/>
                <w:i/>
                <w:iCs/>
                <w:cs/>
              </w:rPr>
              <w:t>สำหรับ</w:t>
            </w:r>
            <w:r w:rsidR="00177B73" w:rsidRPr="0009107A">
              <w:rPr>
                <w:b/>
                <w:bCs/>
                <w:i/>
                <w:iCs/>
                <w:cs/>
              </w:rPr>
              <w:t>งวดหกเดือนสิ้นสุดวันที่</w:t>
            </w:r>
            <w:r w:rsidRPr="0009107A">
              <w:rPr>
                <w:b/>
                <w:bCs/>
                <w:i/>
                <w:iCs/>
                <w:cs/>
              </w:rPr>
              <w:t xml:space="preserve"> </w:t>
            </w:r>
            <w:r w:rsidR="00177B73" w:rsidRPr="0009107A">
              <w:rPr>
                <w:b/>
                <w:bCs/>
                <w:i/>
                <w:iCs/>
              </w:rPr>
              <w:t xml:space="preserve">30 </w:t>
            </w:r>
            <w:r w:rsidR="00177B73" w:rsidRPr="0009107A"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680" w:type="pct"/>
          </w:tcPr>
          <w:p w14:paraId="4C642EC5" w14:textId="360BB76C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107A">
              <w:t>256</w:t>
            </w:r>
            <w:r w:rsidRPr="0009107A">
              <w:rPr>
                <w:rFonts w:hint="cs"/>
                <w:cs/>
              </w:rPr>
              <w:t>6</w:t>
            </w:r>
          </w:p>
        </w:tc>
        <w:tc>
          <w:tcPr>
            <w:tcW w:w="680" w:type="pct"/>
          </w:tcPr>
          <w:p w14:paraId="3A630A9E" w14:textId="632B53F8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107A">
              <w:t>256</w:t>
            </w:r>
            <w:r w:rsidRPr="0009107A">
              <w:rPr>
                <w:rFonts w:hint="cs"/>
                <w:cs/>
              </w:rPr>
              <w:t>5</w:t>
            </w:r>
          </w:p>
        </w:tc>
        <w:tc>
          <w:tcPr>
            <w:tcW w:w="680" w:type="pct"/>
          </w:tcPr>
          <w:p w14:paraId="049B1B14" w14:textId="74F0AF1C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107A">
              <w:t>256</w:t>
            </w:r>
            <w:r w:rsidRPr="0009107A">
              <w:rPr>
                <w:rFonts w:hint="cs"/>
                <w:cs/>
              </w:rPr>
              <w:t>6</w:t>
            </w:r>
          </w:p>
        </w:tc>
        <w:tc>
          <w:tcPr>
            <w:tcW w:w="680" w:type="pct"/>
            <w:shd w:val="clear" w:color="auto" w:fill="auto"/>
          </w:tcPr>
          <w:p w14:paraId="4D6A9346" w14:textId="10350E29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107A">
              <w:t>256</w:t>
            </w:r>
            <w:r w:rsidRPr="0009107A">
              <w:rPr>
                <w:rFonts w:hint="cs"/>
                <w:cs/>
              </w:rPr>
              <w:t>5</w:t>
            </w:r>
          </w:p>
        </w:tc>
      </w:tr>
      <w:tr w:rsidR="00475764" w:rsidRPr="0009107A" w14:paraId="24408929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0F5C7B79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107A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09107A" w14:paraId="663C1712" w14:textId="77777777" w:rsidTr="004E3076">
        <w:tc>
          <w:tcPr>
            <w:tcW w:w="2280" w:type="pct"/>
            <w:shd w:val="clear" w:color="auto" w:fill="auto"/>
          </w:tcPr>
          <w:p w14:paraId="5ADAC202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09107A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1551B7F2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0A83FF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D76B99B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EBB65C6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177B73" w:rsidRPr="0009107A" w14:paraId="2543F027" w14:textId="77777777" w:rsidTr="004E3076">
        <w:tc>
          <w:tcPr>
            <w:tcW w:w="2280" w:type="pct"/>
            <w:shd w:val="clear" w:color="auto" w:fill="auto"/>
          </w:tcPr>
          <w:p w14:paraId="2A4E0BF2" w14:textId="77777777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0F2D06CD" w14:textId="19445327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4D6AAFAD" w14:textId="0D81FB70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0E26B73" w14:textId="2962EA18" w:rsidR="00177B73" w:rsidRPr="0009107A" w:rsidRDefault="008B50E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22,597</w:t>
            </w:r>
          </w:p>
        </w:tc>
        <w:tc>
          <w:tcPr>
            <w:tcW w:w="680" w:type="pct"/>
            <w:shd w:val="clear" w:color="auto" w:fill="auto"/>
          </w:tcPr>
          <w:p w14:paraId="5940C7F5" w14:textId="5BF001E0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/>
              </w:rPr>
              <w:t>32,569</w:t>
            </w:r>
          </w:p>
        </w:tc>
      </w:tr>
      <w:tr w:rsidR="00177B73" w:rsidRPr="0009107A" w14:paraId="14426A33" w14:textId="77777777" w:rsidTr="004E3076">
        <w:tc>
          <w:tcPr>
            <w:tcW w:w="2280" w:type="pct"/>
            <w:shd w:val="clear" w:color="auto" w:fill="auto"/>
          </w:tcPr>
          <w:p w14:paraId="3A60BC18" w14:textId="77777777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cs/>
              </w:rPr>
              <w:t>ซื้อสินค้า</w:t>
            </w:r>
            <w:r w:rsidRPr="0009107A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C1CB9D7" w14:textId="5525EC6F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65122DC4" w14:textId="2C6E71D8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572AF0B" w14:textId="231F8117" w:rsidR="00177B73" w:rsidRPr="0009107A" w:rsidRDefault="008B50E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43,</w:t>
            </w:r>
            <w:r w:rsidR="00B50212" w:rsidRPr="0009107A">
              <w:t>820</w:t>
            </w:r>
          </w:p>
        </w:tc>
        <w:tc>
          <w:tcPr>
            <w:tcW w:w="680" w:type="pct"/>
            <w:shd w:val="clear" w:color="auto" w:fill="auto"/>
          </w:tcPr>
          <w:p w14:paraId="1BB1EF9F" w14:textId="7D44002F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/>
              </w:rPr>
              <w:t>34,329</w:t>
            </w:r>
          </w:p>
        </w:tc>
      </w:tr>
      <w:tr w:rsidR="00177B73" w:rsidRPr="0009107A" w14:paraId="20A41C18" w14:textId="77777777" w:rsidTr="004E3076">
        <w:tc>
          <w:tcPr>
            <w:tcW w:w="2280" w:type="pct"/>
            <w:shd w:val="clear" w:color="auto" w:fill="auto"/>
          </w:tcPr>
          <w:p w14:paraId="06F5271F" w14:textId="36C4A793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05EA88D6" w14:textId="1B813123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1190328A" w14:textId="4646D585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63EFA5D5" w14:textId="2A4500A0" w:rsidR="00177B73" w:rsidRPr="0009107A" w:rsidRDefault="008B50E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339</w:t>
            </w:r>
          </w:p>
        </w:tc>
        <w:tc>
          <w:tcPr>
            <w:tcW w:w="680" w:type="pct"/>
            <w:shd w:val="clear" w:color="auto" w:fill="auto"/>
          </w:tcPr>
          <w:p w14:paraId="7BB9C414" w14:textId="34C80E46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/>
              </w:rPr>
              <w:t>449</w:t>
            </w:r>
          </w:p>
        </w:tc>
      </w:tr>
      <w:tr w:rsidR="00177B73" w:rsidRPr="0009107A" w14:paraId="6515BFDB" w14:textId="77777777" w:rsidTr="004E3076">
        <w:tc>
          <w:tcPr>
            <w:tcW w:w="2280" w:type="pct"/>
            <w:shd w:val="clear" w:color="auto" w:fill="auto"/>
          </w:tcPr>
          <w:p w14:paraId="5811983B" w14:textId="77777777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60A0718" w14:textId="42F437C6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39BF00A1" w14:textId="112CA598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F880351" w14:textId="3B4D4809" w:rsidR="00177B73" w:rsidRPr="0009107A" w:rsidRDefault="008B50E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63</w:t>
            </w:r>
          </w:p>
        </w:tc>
        <w:tc>
          <w:tcPr>
            <w:tcW w:w="680" w:type="pct"/>
            <w:shd w:val="clear" w:color="auto" w:fill="auto"/>
          </w:tcPr>
          <w:p w14:paraId="4FF42AAB" w14:textId="7F353E1D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/>
              </w:rPr>
              <w:t>64</w:t>
            </w:r>
          </w:p>
        </w:tc>
      </w:tr>
      <w:tr w:rsidR="00177B73" w:rsidRPr="0009107A" w14:paraId="62AF4B4D" w14:textId="77777777" w:rsidTr="004E3076">
        <w:tc>
          <w:tcPr>
            <w:tcW w:w="2280" w:type="pct"/>
            <w:shd w:val="clear" w:color="auto" w:fill="auto"/>
          </w:tcPr>
          <w:p w14:paraId="0E6E1751" w14:textId="77777777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30814157" w14:textId="2F070160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69B461F2" w14:textId="47F9DDDA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81E7BB9" w14:textId="18C5A06C" w:rsidR="00177B73" w:rsidRPr="0009107A" w:rsidRDefault="008B50E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16</w:t>
            </w:r>
          </w:p>
        </w:tc>
        <w:tc>
          <w:tcPr>
            <w:tcW w:w="680" w:type="pct"/>
            <w:shd w:val="clear" w:color="auto" w:fill="auto"/>
          </w:tcPr>
          <w:p w14:paraId="547D36E1" w14:textId="7502CB70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/>
              </w:rPr>
              <w:t>39</w:t>
            </w:r>
          </w:p>
        </w:tc>
      </w:tr>
      <w:tr w:rsidR="00177B73" w:rsidRPr="0009107A" w14:paraId="230B60F1" w14:textId="77777777" w:rsidTr="004E3076">
        <w:tc>
          <w:tcPr>
            <w:tcW w:w="2280" w:type="pct"/>
            <w:shd w:val="clear" w:color="auto" w:fill="auto"/>
          </w:tcPr>
          <w:p w14:paraId="79E8A295" w14:textId="77777777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09107A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6CB2379F" w14:textId="2E0C8E42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0C0CB498" w14:textId="1D19E502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E78D900" w14:textId="75091751" w:rsidR="00177B73" w:rsidRPr="0009107A" w:rsidRDefault="00E05D0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hint="cs"/>
                <w:cs/>
              </w:rPr>
              <w:t>25</w:t>
            </w:r>
          </w:p>
        </w:tc>
        <w:tc>
          <w:tcPr>
            <w:tcW w:w="680" w:type="pct"/>
            <w:shd w:val="clear" w:color="auto" w:fill="auto"/>
          </w:tcPr>
          <w:p w14:paraId="5D29AE2A" w14:textId="44EC25B6" w:rsidR="00177B73" w:rsidRPr="0009107A" w:rsidRDefault="00177B7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/>
              </w:rPr>
              <w:t>27</w:t>
            </w:r>
          </w:p>
        </w:tc>
      </w:tr>
      <w:tr w:rsidR="00475764" w:rsidRPr="0009107A" w14:paraId="1242C9BD" w14:textId="77777777" w:rsidTr="004E3076">
        <w:tc>
          <w:tcPr>
            <w:tcW w:w="2280" w:type="pct"/>
            <w:shd w:val="clear" w:color="auto" w:fill="auto"/>
          </w:tcPr>
          <w:p w14:paraId="0692D5AC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1BCBF9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76CFAE8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AE25BE4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8EC09D9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09107A" w14:paraId="3740557D" w14:textId="77777777" w:rsidTr="004E3076">
        <w:tc>
          <w:tcPr>
            <w:tcW w:w="2280" w:type="pct"/>
            <w:shd w:val="clear" w:color="auto" w:fill="auto"/>
          </w:tcPr>
          <w:p w14:paraId="27420D89" w14:textId="75962411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b/>
                <w:bCs/>
                <w:cs/>
              </w:rPr>
              <w:t>บริษัทร่วม</w:t>
            </w:r>
            <w:r w:rsidRPr="0009107A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2C0E0B40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1D25EDB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E8DD1C5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1B56714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D6BB7" w:rsidRPr="0009107A" w14:paraId="21571948" w14:textId="77777777" w:rsidTr="004E3076">
        <w:tc>
          <w:tcPr>
            <w:tcW w:w="2280" w:type="pct"/>
            <w:shd w:val="clear" w:color="auto" w:fill="auto"/>
          </w:tcPr>
          <w:p w14:paraId="21614714" w14:textId="7777777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cs/>
              </w:rPr>
              <w:t>ซื้อสินค้า</w:t>
            </w:r>
            <w:r w:rsidRPr="0009107A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BF09EF0" w14:textId="3FBE042C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490E1A67" w14:textId="7ED0B8F5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680" w:type="pct"/>
            <w:shd w:val="clear" w:color="auto" w:fill="auto"/>
          </w:tcPr>
          <w:p w14:paraId="3D17CA9E" w14:textId="402CBB2A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54C4EA23" w14:textId="208C972E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rPr>
                <w:rFonts w:asciiTheme="majorBidi" w:hAnsiTheme="majorBidi" w:cstheme="majorBidi"/>
              </w:rPr>
              <w:t>234</w:t>
            </w:r>
          </w:p>
        </w:tc>
      </w:tr>
      <w:tr w:rsidR="004D6BB7" w:rsidRPr="0009107A" w14:paraId="457992C9" w14:textId="77777777" w:rsidTr="004E3076">
        <w:tc>
          <w:tcPr>
            <w:tcW w:w="2280" w:type="pct"/>
            <w:shd w:val="clear" w:color="auto" w:fill="auto"/>
          </w:tcPr>
          <w:p w14:paraId="6A0D6D14" w14:textId="431EFD73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201E9A1E" w14:textId="77B2D004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1</w:t>
            </w:r>
          </w:p>
        </w:tc>
        <w:tc>
          <w:tcPr>
            <w:tcW w:w="680" w:type="pct"/>
            <w:shd w:val="clear" w:color="auto" w:fill="auto"/>
          </w:tcPr>
          <w:p w14:paraId="510B426B" w14:textId="4CF8AD98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7FFF4B0" w14:textId="11B32C29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1</w:t>
            </w:r>
          </w:p>
        </w:tc>
        <w:tc>
          <w:tcPr>
            <w:tcW w:w="680" w:type="pct"/>
            <w:shd w:val="clear" w:color="auto" w:fill="auto"/>
          </w:tcPr>
          <w:p w14:paraId="715ADA67" w14:textId="5FCD4582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D6BB7" w:rsidRPr="0009107A" w14:paraId="578D4498" w14:textId="77777777" w:rsidTr="004E3076">
        <w:tc>
          <w:tcPr>
            <w:tcW w:w="2280" w:type="pct"/>
            <w:shd w:val="clear" w:color="auto" w:fill="auto"/>
          </w:tcPr>
          <w:p w14:paraId="003CB15E" w14:textId="7777777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36D053E" w14:textId="252B6E79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2</w:t>
            </w:r>
          </w:p>
        </w:tc>
        <w:tc>
          <w:tcPr>
            <w:tcW w:w="680" w:type="pct"/>
            <w:shd w:val="clear" w:color="auto" w:fill="auto"/>
          </w:tcPr>
          <w:p w14:paraId="786EE7CC" w14:textId="58D71A8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14:paraId="51BF8840" w14:textId="21B1E1B6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3BDAE4EE" w14:textId="04E9A4ED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D6BB7" w:rsidRPr="0009107A" w14:paraId="5A0ECF24" w14:textId="77777777" w:rsidTr="004E3076">
        <w:tc>
          <w:tcPr>
            <w:tcW w:w="2280" w:type="pct"/>
            <w:shd w:val="clear" w:color="auto" w:fill="auto"/>
          </w:tcPr>
          <w:p w14:paraId="618D55A8" w14:textId="7777777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061BF117" w14:textId="0C571326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58</w:t>
            </w:r>
          </w:p>
        </w:tc>
        <w:tc>
          <w:tcPr>
            <w:tcW w:w="680" w:type="pct"/>
            <w:shd w:val="clear" w:color="auto" w:fill="auto"/>
          </w:tcPr>
          <w:p w14:paraId="78FCB7C6" w14:textId="56BE8110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 w:hint="cs"/>
                <w:cs/>
              </w:rPr>
              <w:t>10</w:t>
            </w:r>
          </w:p>
        </w:tc>
        <w:tc>
          <w:tcPr>
            <w:tcW w:w="680" w:type="pct"/>
            <w:shd w:val="clear" w:color="auto" w:fill="auto"/>
          </w:tcPr>
          <w:p w14:paraId="12231E85" w14:textId="2A72D070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</w:tcPr>
          <w:p w14:paraId="685683E5" w14:textId="5759CEF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05D00" w:rsidRPr="0009107A" w14:paraId="2B62DEDB" w14:textId="77777777" w:rsidTr="004E3076">
        <w:tc>
          <w:tcPr>
            <w:tcW w:w="2280" w:type="pct"/>
            <w:shd w:val="clear" w:color="auto" w:fill="auto"/>
          </w:tcPr>
          <w:p w14:paraId="0245324E" w14:textId="37C005E0" w:rsidR="00E05D00" w:rsidRPr="0009107A" w:rsidRDefault="00E05D0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33A796BB" w14:textId="11F1957B" w:rsidR="00E05D00" w:rsidRPr="0009107A" w:rsidRDefault="00E05D0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hint="cs"/>
                <w:cs/>
              </w:rPr>
              <w:t>1</w:t>
            </w:r>
          </w:p>
        </w:tc>
        <w:tc>
          <w:tcPr>
            <w:tcW w:w="680" w:type="pct"/>
            <w:shd w:val="clear" w:color="auto" w:fill="auto"/>
          </w:tcPr>
          <w:p w14:paraId="3F4E46D9" w14:textId="3C81F847" w:rsidR="00E05D00" w:rsidRPr="0009107A" w:rsidRDefault="00E05D0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900C52E" w14:textId="5CAE3671" w:rsidR="00E05D00" w:rsidRPr="0009107A" w:rsidRDefault="00E05D0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hint="cs"/>
                <w:cs/>
              </w:rPr>
              <w:t>1</w:t>
            </w:r>
          </w:p>
        </w:tc>
        <w:tc>
          <w:tcPr>
            <w:tcW w:w="680" w:type="pct"/>
            <w:shd w:val="clear" w:color="auto" w:fill="auto"/>
          </w:tcPr>
          <w:p w14:paraId="6D994116" w14:textId="226B859D" w:rsidR="00E05D00" w:rsidRPr="0009107A" w:rsidRDefault="00E05D0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8444A" w:rsidRPr="0009107A" w14:paraId="5AAF9588" w14:textId="77777777" w:rsidTr="004E3076">
        <w:tc>
          <w:tcPr>
            <w:tcW w:w="2280" w:type="pct"/>
            <w:shd w:val="clear" w:color="auto" w:fill="auto"/>
          </w:tcPr>
          <w:p w14:paraId="65EB42A2" w14:textId="77777777" w:rsidR="0088444A" w:rsidRPr="0009107A" w:rsidRDefault="0088444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71726054" w14:textId="77777777" w:rsidR="00E41E5D" w:rsidRPr="0009107A" w:rsidRDefault="00E41E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5FEFEA6C" w14:textId="77777777" w:rsidR="00E41E5D" w:rsidRPr="0009107A" w:rsidRDefault="00E41E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6D6822B4" w14:textId="77777777" w:rsidR="00E41E5D" w:rsidRPr="0009107A" w:rsidRDefault="00E41E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F083AB8" w14:textId="77777777" w:rsidR="0088444A" w:rsidRPr="0009107A" w:rsidRDefault="0088444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9C181D5" w14:textId="77777777" w:rsidR="0088444A" w:rsidRPr="0009107A" w:rsidRDefault="0088444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5F9E8BD0" w14:textId="77777777" w:rsidR="0088444A" w:rsidRPr="0009107A" w:rsidRDefault="0088444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06696AF" w14:textId="77777777" w:rsidR="0088444A" w:rsidRPr="0009107A" w:rsidRDefault="0088444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475764" w:rsidRPr="0009107A" w14:paraId="453CEE98" w14:textId="77777777" w:rsidTr="004E3076">
        <w:tc>
          <w:tcPr>
            <w:tcW w:w="2280" w:type="pct"/>
            <w:shd w:val="clear" w:color="auto" w:fill="auto"/>
          </w:tcPr>
          <w:p w14:paraId="66BDC59A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09107A">
              <w:rPr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1952A214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099C8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7B85032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E94D07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09107A" w14:paraId="23A2D82C" w14:textId="77777777" w:rsidTr="004E3076">
        <w:tc>
          <w:tcPr>
            <w:tcW w:w="2280" w:type="pct"/>
            <w:shd w:val="clear" w:color="auto" w:fill="auto"/>
          </w:tcPr>
          <w:p w14:paraId="4D9A0A05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297F42A0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BC1AE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3B1E39D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75C8BD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D6BB7" w:rsidRPr="0009107A" w14:paraId="68DA9050" w14:textId="77777777" w:rsidTr="004E3076">
        <w:tc>
          <w:tcPr>
            <w:tcW w:w="2280" w:type="pct"/>
            <w:shd w:val="clear" w:color="auto" w:fill="auto"/>
          </w:tcPr>
          <w:p w14:paraId="394BDDD6" w14:textId="7777777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09107A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2E8A2A05" w14:textId="6222E01A" w:rsidR="004D6BB7" w:rsidRPr="0009107A" w:rsidRDefault="00B41C0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09107A">
              <w:rPr>
                <w:rFonts w:hint="cs"/>
                <w:color w:val="000000" w:themeColor="text1"/>
                <w:cs/>
              </w:rPr>
              <w:t>311</w:t>
            </w:r>
          </w:p>
        </w:tc>
        <w:tc>
          <w:tcPr>
            <w:tcW w:w="680" w:type="pct"/>
            <w:shd w:val="clear" w:color="auto" w:fill="auto"/>
          </w:tcPr>
          <w:p w14:paraId="057ABC0A" w14:textId="322219EA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 w:hint="cs"/>
                <w:color w:val="000000" w:themeColor="text1"/>
                <w:cs/>
              </w:rPr>
              <w:t>2</w:t>
            </w:r>
            <w:r w:rsidRPr="0009107A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09107A">
              <w:rPr>
                <w:rFonts w:asciiTheme="majorBidi" w:hAnsiTheme="majorBidi" w:cstheme="majorBidi" w:hint="cs"/>
                <w:color w:val="000000" w:themeColor="text1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14:paraId="508C8447" w14:textId="278E2022" w:rsidR="004D6BB7" w:rsidRPr="0009107A" w:rsidRDefault="003A1C8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hint="cs"/>
                <w:cs/>
              </w:rPr>
              <w:t>71</w:t>
            </w:r>
          </w:p>
        </w:tc>
        <w:tc>
          <w:tcPr>
            <w:tcW w:w="680" w:type="pct"/>
            <w:shd w:val="clear" w:color="auto" w:fill="auto"/>
          </w:tcPr>
          <w:p w14:paraId="39BB7DEC" w14:textId="4211C0CD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rPr>
                <w:rFonts w:asciiTheme="majorBidi" w:hAnsiTheme="majorBidi" w:cstheme="majorBidi" w:hint="cs"/>
                <w:cs/>
              </w:rPr>
              <w:t>86</w:t>
            </w:r>
          </w:p>
        </w:tc>
      </w:tr>
      <w:tr w:rsidR="004D6BB7" w:rsidRPr="0009107A" w14:paraId="476C4515" w14:textId="77777777" w:rsidTr="004E3076">
        <w:tc>
          <w:tcPr>
            <w:tcW w:w="2280" w:type="pct"/>
            <w:shd w:val="clear" w:color="auto" w:fill="auto"/>
          </w:tcPr>
          <w:p w14:paraId="23DF3524" w14:textId="7777777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45066505" w14:textId="7777777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15E3A79" w14:textId="7777777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6F5FCA3" w14:textId="106C63CC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E9DA66" w14:textId="7777777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D6BB7" w:rsidRPr="0009107A" w14:paraId="4F400205" w14:textId="77777777" w:rsidTr="004E3076">
        <w:tc>
          <w:tcPr>
            <w:tcW w:w="2280" w:type="pct"/>
            <w:shd w:val="clear" w:color="auto" w:fill="auto"/>
          </w:tcPr>
          <w:p w14:paraId="1FA32227" w14:textId="7777777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61FEBE" w14:textId="5A237B5D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09107A">
              <w:rPr>
                <w:rFonts w:hint="cs"/>
                <w:color w:val="000000" w:themeColor="text1"/>
                <w:cs/>
              </w:rPr>
              <w:t>1</w:t>
            </w:r>
            <w:r w:rsidR="00B41C04" w:rsidRPr="0009107A">
              <w:rPr>
                <w:rFonts w:hint="cs"/>
                <w:color w:val="000000" w:themeColor="text1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A76B14A" w14:textId="4780A588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rPr>
                <w:rFonts w:asciiTheme="majorBidi" w:hAnsiTheme="majorBidi" w:cstheme="majorBidi" w:hint="cs"/>
                <w:color w:val="000000" w:themeColor="text1"/>
                <w:cs/>
              </w:rPr>
              <w:t>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67C3DCD" w14:textId="74357091" w:rsidR="004D6BB7" w:rsidRPr="0009107A" w:rsidRDefault="003A1C8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  <w:cs/>
              </w:rPr>
              <w:t>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75B93C0" w14:textId="2D3A0DDF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  <w:tr w:rsidR="004D6BB7" w:rsidRPr="0009107A" w14:paraId="4935FD76" w14:textId="77777777" w:rsidTr="004E3076">
        <w:tc>
          <w:tcPr>
            <w:tcW w:w="2280" w:type="pct"/>
            <w:shd w:val="clear" w:color="auto" w:fill="auto"/>
          </w:tcPr>
          <w:p w14:paraId="659A486A" w14:textId="6F74AD01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rFonts w:hint="cs"/>
                <w:cs/>
              </w:rPr>
              <w:t xml:space="preserve">     การจ่ายโดยใช้หุ้นเป็นเกณฑ์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AD8F91A" w14:textId="352AAB47" w:rsidR="004D6BB7" w:rsidRPr="0009107A" w:rsidRDefault="004D6BB7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09107A">
              <w:rPr>
                <w:rFonts w:hint="cs"/>
                <w:color w:val="000000" w:themeColor="text1"/>
                <w:cs/>
              </w:rPr>
              <w:t>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0D9382F" w14:textId="1D9D9FFC" w:rsidR="004D6BB7" w:rsidRPr="0009107A" w:rsidRDefault="004D6BB7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rPr>
                <w:rFonts w:asciiTheme="majorBidi" w:hAnsiTheme="majorBidi" w:cstheme="majorBidi" w:hint="cs"/>
                <w:color w:val="000000" w:themeColor="text1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4D1F8B" w14:textId="2FAB7CC0" w:rsidR="004D6BB7" w:rsidRPr="0009107A" w:rsidRDefault="004D6BB7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BFE160" w14:textId="6A0DA831" w:rsidR="004D6BB7" w:rsidRPr="0009107A" w:rsidRDefault="004D6BB7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D6BB7" w:rsidRPr="0009107A" w14:paraId="472082B6" w14:textId="77777777" w:rsidTr="004E3076">
        <w:tc>
          <w:tcPr>
            <w:tcW w:w="2280" w:type="pct"/>
            <w:shd w:val="clear" w:color="auto" w:fill="auto"/>
          </w:tcPr>
          <w:p w14:paraId="37496CB0" w14:textId="77777777" w:rsidR="004D6BB7" w:rsidRPr="0009107A" w:rsidRDefault="004D6BB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09107A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16DB6718" w14:textId="155104E2" w:rsidR="004D6BB7" w:rsidRPr="0009107A" w:rsidRDefault="004D6BB7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09107A">
              <w:rPr>
                <w:rFonts w:hint="cs"/>
                <w:b/>
                <w:bCs/>
                <w:color w:val="000000" w:themeColor="text1"/>
                <w:cs/>
              </w:rPr>
              <w:t>3</w:t>
            </w:r>
            <w:r w:rsidR="00B41C04" w:rsidRPr="0009107A">
              <w:rPr>
                <w:rFonts w:hint="cs"/>
                <w:b/>
                <w:bCs/>
                <w:color w:val="000000" w:themeColor="text1"/>
                <w:cs/>
              </w:rPr>
              <w:t>24</w:t>
            </w:r>
          </w:p>
        </w:tc>
        <w:tc>
          <w:tcPr>
            <w:tcW w:w="680" w:type="pct"/>
            <w:shd w:val="clear" w:color="auto" w:fill="auto"/>
          </w:tcPr>
          <w:p w14:paraId="7A0EBE4F" w14:textId="3B2BDE9A" w:rsidR="004D6BB7" w:rsidRPr="0009107A" w:rsidRDefault="004D6BB7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2</w:t>
            </w:r>
            <w:r w:rsidRPr="0009107A">
              <w:rPr>
                <w:rFonts w:asciiTheme="majorBidi" w:hAnsiTheme="majorBidi" w:cstheme="majorBidi"/>
                <w:b/>
                <w:bCs/>
                <w:color w:val="000000" w:themeColor="text1"/>
              </w:rPr>
              <w:t>8</w:t>
            </w:r>
            <w:r w:rsidRPr="0009107A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14:paraId="22A7DE8D" w14:textId="7E237A6A" w:rsidR="004D6BB7" w:rsidRPr="0009107A" w:rsidRDefault="003A1C8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74</w:t>
            </w:r>
          </w:p>
        </w:tc>
        <w:tc>
          <w:tcPr>
            <w:tcW w:w="680" w:type="pct"/>
            <w:shd w:val="clear" w:color="auto" w:fill="auto"/>
          </w:tcPr>
          <w:p w14:paraId="1D1198D2" w14:textId="27CEDD36" w:rsidR="004D6BB7" w:rsidRPr="0009107A" w:rsidRDefault="004D6BB7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88</w:t>
            </w:r>
          </w:p>
        </w:tc>
      </w:tr>
    </w:tbl>
    <w:p w14:paraId="0B9C30EA" w14:textId="4E2322A1" w:rsidR="0088444A" w:rsidRPr="0009107A" w:rsidRDefault="0088444A" w:rsidP="00CA6E18">
      <w:pPr>
        <w:pStyle w:val="BodyText2"/>
        <w:ind w:left="547" w:firstLine="0"/>
        <w:jc w:val="thaiDistribute"/>
        <w:rPr>
          <w:rFonts w:asciiTheme="majorBidi" w:hAnsiTheme="majorBidi" w:cstheme="majorBidi"/>
          <w:cs/>
        </w:rPr>
      </w:pPr>
    </w:p>
    <w:p w14:paraId="169F9C21" w14:textId="7047BFF6" w:rsidR="007964F3" w:rsidRPr="0009107A" w:rsidRDefault="00F901EF" w:rsidP="00CA6E1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/>
        </w:rPr>
        <w:tab/>
      </w:r>
      <w:r w:rsidR="007964F3" w:rsidRPr="0009107A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C63585" w:rsidRPr="0009107A">
        <w:rPr>
          <w:rFonts w:asciiTheme="majorBidi" w:hAnsiTheme="majorBidi" w:cstheme="majorBidi"/>
          <w:sz w:val="30"/>
          <w:szCs w:val="30"/>
        </w:rPr>
        <w:t xml:space="preserve">30 </w:t>
      </w:r>
      <w:r w:rsidR="00C63585" w:rsidRPr="00091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  <w:sz w:val="30"/>
          <w:szCs w:val="30"/>
        </w:rPr>
        <w:t>2566</w:t>
      </w:r>
      <w:r w:rsidR="007964F3" w:rsidRPr="0009107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09107A">
        <w:rPr>
          <w:rFonts w:asciiTheme="majorBidi" w:hAnsiTheme="majorBidi" w:cstheme="majorBidi"/>
          <w:sz w:val="30"/>
          <w:szCs w:val="30"/>
        </w:rPr>
        <w:t>31</w:t>
      </w:r>
      <w:r w:rsidR="007964F3" w:rsidRPr="0009107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09107A">
        <w:rPr>
          <w:rFonts w:asciiTheme="majorBidi" w:hAnsiTheme="majorBidi" w:cstheme="majorBidi"/>
          <w:sz w:val="30"/>
          <w:szCs w:val="30"/>
        </w:rPr>
        <w:t>256</w:t>
      </w:r>
      <w:r w:rsidR="00475764" w:rsidRPr="0009107A">
        <w:rPr>
          <w:rFonts w:asciiTheme="majorBidi" w:hAnsiTheme="majorBidi" w:cstheme="majorBidi"/>
          <w:sz w:val="30"/>
          <w:szCs w:val="30"/>
        </w:rPr>
        <w:t>5</w:t>
      </w:r>
      <w:r w:rsidR="007964F3" w:rsidRPr="0009107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8CEA05" w14:textId="77777777" w:rsidR="00547E1B" w:rsidRPr="0009107A" w:rsidRDefault="00547E1B" w:rsidP="00CA6E1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09107A" w14:paraId="177A0EA9" w14:textId="77777777" w:rsidTr="004235D3">
        <w:trPr>
          <w:tblHeader/>
        </w:trPr>
        <w:tc>
          <w:tcPr>
            <w:tcW w:w="2295" w:type="pct"/>
          </w:tcPr>
          <w:p w14:paraId="79A90249" w14:textId="77777777" w:rsidR="00C00B0A" w:rsidRPr="0009107A" w:rsidRDefault="00C00B0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09107A" w:rsidRDefault="00C00B0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09107A" w:rsidRDefault="00C00B0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764" w:rsidRPr="0009107A" w14:paraId="6CC4127C" w14:textId="77777777" w:rsidTr="004235D3">
        <w:trPr>
          <w:tblHeader/>
        </w:trPr>
        <w:tc>
          <w:tcPr>
            <w:tcW w:w="2295" w:type="pct"/>
          </w:tcPr>
          <w:p w14:paraId="33468A85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3CD8EC" w14:textId="2C7E6986" w:rsidR="00475764" w:rsidRPr="0009107A" w:rsidRDefault="00177B7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D5AAFF3" w14:textId="2AF60AA1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  <w:shd w:val="clear" w:color="auto" w:fill="auto"/>
          </w:tcPr>
          <w:p w14:paraId="3B1CCB6E" w14:textId="736A2466" w:rsidR="00475764" w:rsidRPr="0009107A" w:rsidRDefault="00177B7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AB4FFBE" w14:textId="492BFA1F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5764" w:rsidRPr="0009107A" w14:paraId="75AD1B48" w14:textId="77777777" w:rsidTr="004235D3">
        <w:trPr>
          <w:tblHeader/>
        </w:trPr>
        <w:tc>
          <w:tcPr>
            <w:tcW w:w="2295" w:type="pct"/>
          </w:tcPr>
          <w:p w14:paraId="4091384B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E29795A" w14:textId="2554A280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8213EF2" w14:textId="5D8D1136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76" w:type="pct"/>
            <w:shd w:val="clear" w:color="auto" w:fill="auto"/>
          </w:tcPr>
          <w:p w14:paraId="6E78AE2A" w14:textId="7A1FE6F6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E82D0" w14:textId="692D3CB8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5764" w:rsidRPr="0009107A" w14:paraId="5C4DEEE1" w14:textId="77777777" w:rsidTr="00BA558D">
        <w:trPr>
          <w:tblHeader/>
        </w:trPr>
        <w:tc>
          <w:tcPr>
            <w:tcW w:w="2295" w:type="pct"/>
          </w:tcPr>
          <w:p w14:paraId="0CFCA26E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  <w:shd w:val="clear" w:color="auto" w:fill="auto"/>
          </w:tcPr>
          <w:p w14:paraId="52F00072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09107A" w14:paraId="2177DEB7" w14:textId="77777777" w:rsidTr="00BA558D">
        <w:tc>
          <w:tcPr>
            <w:tcW w:w="2295" w:type="pct"/>
            <w:shd w:val="clear" w:color="auto" w:fill="auto"/>
          </w:tcPr>
          <w:p w14:paraId="34D202EF" w14:textId="77777777" w:rsidR="00475764" w:rsidRPr="0009107A" w:rsidRDefault="00475764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  <w:shd w:val="clear" w:color="auto" w:fill="auto"/>
          </w:tcPr>
          <w:p w14:paraId="77C75274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4B31EDB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56B394FE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4267C185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0BAE" w:rsidRPr="0009107A" w14:paraId="6F885BDE" w14:textId="77777777" w:rsidTr="00BA558D">
        <w:tc>
          <w:tcPr>
            <w:tcW w:w="2295" w:type="pct"/>
            <w:shd w:val="clear" w:color="auto" w:fill="auto"/>
          </w:tcPr>
          <w:p w14:paraId="0EA7CC54" w14:textId="77777777" w:rsidR="00780BAE" w:rsidRPr="0009107A" w:rsidRDefault="00780BAE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56566EAF" w14:textId="7609762D" w:rsidR="00780BAE" w:rsidRPr="0009107A" w:rsidRDefault="00780BAE" w:rsidP="00CA6E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4CE103F1" w14:textId="10280057" w:rsidR="00780BAE" w:rsidRPr="0009107A" w:rsidRDefault="00780BAE" w:rsidP="00CA6E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6F61229E" w14:textId="0806592E" w:rsidR="00780BAE" w:rsidRPr="0009107A" w:rsidRDefault="00780BAE" w:rsidP="00CA6E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1,422</w:t>
            </w:r>
          </w:p>
        </w:tc>
        <w:tc>
          <w:tcPr>
            <w:tcW w:w="676" w:type="pct"/>
            <w:shd w:val="clear" w:color="auto" w:fill="auto"/>
          </w:tcPr>
          <w:p w14:paraId="7C7A0114" w14:textId="56D96B8B" w:rsidR="00780BAE" w:rsidRPr="0009107A" w:rsidRDefault="00780BA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hint="cs"/>
              </w:rPr>
              <w:t>1,396</w:t>
            </w:r>
          </w:p>
        </w:tc>
      </w:tr>
      <w:tr w:rsidR="004235D3" w:rsidRPr="0009107A" w14:paraId="534DB488" w14:textId="77777777" w:rsidTr="00BA558D">
        <w:tc>
          <w:tcPr>
            <w:tcW w:w="2295" w:type="pct"/>
            <w:shd w:val="clear" w:color="auto" w:fill="auto"/>
          </w:tcPr>
          <w:p w14:paraId="7A3F0754" w14:textId="574054B8" w:rsidR="004235D3" w:rsidRPr="0009107A" w:rsidRDefault="004235D3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5F091953" w14:textId="4C78B119" w:rsidR="004235D3" w:rsidRPr="0009107A" w:rsidRDefault="004235D3" w:rsidP="00CA6E1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7B1D7012" w14:textId="1DFDD05F" w:rsidR="004235D3" w:rsidRPr="0009107A" w:rsidRDefault="004235D3" w:rsidP="00CA6E1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33616A76" w14:textId="1CE3BCB9" w:rsidR="004235D3" w:rsidRPr="0009107A" w:rsidRDefault="004235D3" w:rsidP="00CA6E1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1,422</w:t>
            </w:r>
          </w:p>
        </w:tc>
        <w:tc>
          <w:tcPr>
            <w:tcW w:w="676" w:type="pct"/>
            <w:shd w:val="clear" w:color="auto" w:fill="auto"/>
          </w:tcPr>
          <w:p w14:paraId="3B3DF786" w14:textId="765F4367" w:rsidR="004235D3" w:rsidRPr="0009107A" w:rsidRDefault="004235D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</w:rPr>
              <w:t>1,396</w:t>
            </w:r>
          </w:p>
        </w:tc>
      </w:tr>
      <w:tr w:rsidR="00475764" w:rsidRPr="0009107A" w14:paraId="496309C7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1873B4C9" w14:textId="7D692EA1" w:rsidR="00BA558D" w:rsidRPr="0009107A" w:rsidRDefault="00BA558D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  <w:shd w:val="clear" w:color="auto" w:fill="auto"/>
          </w:tcPr>
          <w:p w14:paraId="29EB3320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F151DA1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81E7C83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9B6AF5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475764" w:rsidRPr="0009107A" w14:paraId="300E6DE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14C5BA7" w14:textId="6C609658" w:rsidR="00475764" w:rsidRPr="0009107A" w:rsidRDefault="00475764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  <w:shd w:val="clear" w:color="auto" w:fill="auto"/>
          </w:tcPr>
          <w:p w14:paraId="2964DA9B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D2323FC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282C72" w14:textId="77777777" w:rsidR="00475764" w:rsidRPr="0009107A" w:rsidRDefault="0047576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3E1091" w14:textId="77777777" w:rsidR="00475764" w:rsidRPr="0009107A" w:rsidRDefault="0047576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4235D3" w:rsidRPr="0009107A" w14:paraId="109BEC7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349A3D76" w14:textId="77777777" w:rsidR="004235D3" w:rsidRPr="0009107A" w:rsidRDefault="004235D3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1C34A0DA" w14:textId="6B916B71" w:rsidR="004235D3" w:rsidRPr="0009107A" w:rsidRDefault="004235D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A0B7B87" w14:textId="4EA3FAED" w:rsidR="004235D3" w:rsidRPr="0009107A" w:rsidRDefault="00780BAE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58EA397" w14:textId="49466A01" w:rsidR="004235D3" w:rsidRPr="0009107A" w:rsidRDefault="004235D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676" w:type="pct"/>
            <w:shd w:val="clear" w:color="auto" w:fill="auto"/>
          </w:tcPr>
          <w:p w14:paraId="1C269E84" w14:textId="6DE542B6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09107A">
              <w:rPr>
                <w:rFonts w:hint="cs"/>
              </w:rPr>
              <w:t>24</w:t>
            </w:r>
          </w:p>
        </w:tc>
      </w:tr>
      <w:tr w:rsidR="004235D3" w:rsidRPr="0009107A" w14:paraId="53369D9F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04AE920" w14:textId="764C18BF" w:rsidR="004235D3" w:rsidRPr="0009107A" w:rsidRDefault="004235D3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676" w:type="pct"/>
            <w:shd w:val="clear" w:color="auto" w:fill="auto"/>
          </w:tcPr>
          <w:p w14:paraId="14DE4EE3" w14:textId="44D3BED1" w:rsidR="004235D3" w:rsidRPr="0009107A" w:rsidRDefault="004235D3" w:rsidP="00CA6E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677" w:type="pct"/>
            <w:shd w:val="clear" w:color="auto" w:fill="auto"/>
          </w:tcPr>
          <w:p w14:paraId="2F852146" w14:textId="1CCB6134" w:rsidR="004235D3" w:rsidRPr="0009107A" w:rsidRDefault="004235D3" w:rsidP="00CA6E1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215A46DC" w14:textId="2D5D91F0" w:rsidR="004235D3" w:rsidRPr="0009107A" w:rsidRDefault="004235D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F5D23E4" w14:textId="3B6380EA" w:rsidR="004235D3" w:rsidRPr="0009107A" w:rsidRDefault="004235D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09107A">
              <w:rPr>
                <w:rFonts w:hint="cs"/>
              </w:rPr>
              <w:t>-</w:t>
            </w:r>
          </w:p>
        </w:tc>
      </w:tr>
      <w:tr w:rsidR="004235D3" w:rsidRPr="0009107A" w14:paraId="414346F1" w14:textId="77777777" w:rsidTr="007D3404">
        <w:trPr>
          <w:trHeight w:val="509"/>
          <w:tblHeader/>
        </w:trPr>
        <w:tc>
          <w:tcPr>
            <w:tcW w:w="2295" w:type="pct"/>
            <w:shd w:val="clear" w:color="auto" w:fill="auto"/>
            <w:vAlign w:val="center"/>
          </w:tcPr>
          <w:p w14:paraId="40038389" w14:textId="44A735CB" w:rsidR="004235D3" w:rsidRPr="0009107A" w:rsidRDefault="004235D3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61D9E8CC" w14:textId="0A4C4001" w:rsidR="004235D3" w:rsidRPr="0009107A" w:rsidRDefault="004235D3" w:rsidP="00CA6E1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677" w:type="pct"/>
            <w:shd w:val="clear" w:color="auto" w:fill="auto"/>
          </w:tcPr>
          <w:p w14:paraId="7FC4C5A1" w14:textId="20475765" w:rsidR="004235D3" w:rsidRPr="0009107A" w:rsidRDefault="004235D3" w:rsidP="00CA6E1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3ADEA46E" w14:textId="1BEF08BE" w:rsidR="004235D3" w:rsidRPr="0009107A" w:rsidRDefault="004235D3" w:rsidP="00CA6E1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676" w:type="pct"/>
            <w:shd w:val="clear" w:color="auto" w:fill="auto"/>
          </w:tcPr>
          <w:p w14:paraId="0A56DC04" w14:textId="2D8988AC" w:rsidR="004235D3" w:rsidRPr="0009107A" w:rsidRDefault="004235D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</w:rPr>
              <w:t>24</w:t>
            </w:r>
          </w:p>
        </w:tc>
      </w:tr>
    </w:tbl>
    <w:p w14:paraId="2B86DA5B" w14:textId="77777777" w:rsidR="00C554BB" w:rsidRPr="0009107A" w:rsidRDefault="00C554BB" w:rsidP="00CA6E18"/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9"/>
        <w:gridCol w:w="835"/>
        <w:gridCol w:w="835"/>
        <w:gridCol w:w="912"/>
        <w:gridCol w:w="912"/>
        <w:gridCol w:w="912"/>
        <w:gridCol w:w="912"/>
        <w:gridCol w:w="916"/>
      </w:tblGrid>
      <w:tr w:rsidR="004D270B" w:rsidRPr="0009107A" w14:paraId="5DF78B3B" w14:textId="77777777" w:rsidTr="00CC2E49">
        <w:trPr>
          <w:trHeight w:val="81"/>
          <w:tblHeader/>
        </w:trPr>
        <w:tc>
          <w:tcPr>
            <w:tcW w:w="1617" w:type="pct"/>
            <w:vAlign w:val="bottom"/>
          </w:tcPr>
          <w:p w14:paraId="105DF6C8" w14:textId="77777777" w:rsidR="004D270B" w:rsidRPr="0009107A" w:rsidRDefault="004D270B" w:rsidP="00CA6E1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6" w:type="pct"/>
            <w:gridSpan w:val="2"/>
          </w:tcPr>
          <w:p w14:paraId="7FD11811" w14:textId="77777777" w:rsidR="004D270B" w:rsidRPr="0009107A" w:rsidRDefault="004D270B" w:rsidP="00CA6E18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477" w:type="pct"/>
            <w:gridSpan w:val="5"/>
          </w:tcPr>
          <w:p w14:paraId="139533F9" w14:textId="77777777" w:rsidR="004D270B" w:rsidRPr="0009107A" w:rsidRDefault="004D270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D17FA" w:rsidRPr="0009107A" w14:paraId="3FF00814" w14:textId="77777777" w:rsidTr="00CC2E49">
        <w:trPr>
          <w:trHeight w:val="60"/>
          <w:tblHeader/>
        </w:trPr>
        <w:tc>
          <w:tcPr>
            <w:tcW w:w="1617" w:type="pct"/>
            <w:tcBorders>
              <w:bottom w:val="nil"/>
            </w:tcBorders>
            <w:vAlign w:val="bottom"/>
          </w:tcPr>
          <w:p w14:paraId="7CA543FA" w14:textId="77777777" w:rsidR="003D17FA" w:rsidRPr="0009107A" w:rsidRDefault="003D17FA" w:rsidP="00CA6E1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nil"/>
            </w:tcBorders>
          </w:tcPr>
          <w:p w14:paraId="2D0E790E" w14:textId="77777777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cs/>
              </w:rPr>
              <w:br/>
            </w:r>
            <w:r w:rsidRPr="0009107A">
              <w:rPr>
                <w:rFonts w:asciiTheme="majorBidi" w:hAnsiTheme="majorBidi" w:cstheme="majorBidi"/>
              </w:rPr>
              <w:t>31</w:t>
            </w:r>
            <w:r w:rsidRPr="0009107A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6B2DBD16" w14:textId="0DC08080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453" w:type="pct"/>
            <w:tcBorders>
              <w:bottom w:val="nil"/>
            </w:tcBorders>
          </w:tcPr>
          <w:p w14:paraId="7CB2727C" w14:textId="77777777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cs/>
              </w:rPr>
              <w:br/>
            </w:r>
            <w:r w:rsidRPr="0009107A">
              <w:rPr>
                <w:rFonts w:asciiTheme="majorBidi" w:hAnsiTheme="majorBidi" w:cstheme="majorBidi"/>
              </w:rPr>
              <w:t xml:space="preserve">30 </w:t>
            </w:r>
          </w:p>
          <w:p w14:paraId="54BBEB27" w14:textId="1F46DDA9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495" w:type="pct"/>
            <w:tcBorders>
              <w:bottom w:val="nil"/>
            </w:tcBorders>
          </w:tcPr>
          <w:p w14:paraId="5840FF73" w14:textId="77777777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cs/>
              </w:rPr>
              <w:br/>
            </w:r>
            <w:r w:rsidRPr="0009107A">
              <w:rPr>
                <w:rFonts w:asciiTheme="majorBidi" w:hAnsiTheme="majorBidi" w:cstheme="majorBidi"/>
              </w:rPr>
              <w:t>31</w:t>
            </w:r>
            <w:r w:rsidRPr="0009107A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4839223E" w14:textId="64DEF3EF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495" w:type="pct"/>
            <w:vMerge w:val="restart"/>
            <w:vAlign w:val="bottom"/>
          </w:tcPr>
          <w:p w14:paraId="3BAD7874" w14:textId="0C1F33A6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495" w:type="pct"/>
            <w:vMerge w:val="restart"/>
            <w:vAlign w:val="bottom"/>
          </w:tcPr>
          <w:p w14:paraId="3FA52D2A" w14:textId="37FFBF61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495" w:type="pct"/>
            <w:vMerge w:val="restart"/>
            <w:vAlign w:val="bottom"/>
          </w:tcPr>
          <w:p w14:paraId="79F2844B" w14:textId="5AA9D033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pacing w:val="-14"/>
              </w:rPr>
            </w:pPr>
            <w:r w:rsidRPr="0009107A">
              <w:rPr>
                <w:rFonts w:asciiTheme="majorBidi" w:hAnsiTheme="majorBidi" w:cstheme="majorBidi"/>
                <w:spacing w:val="-16"/>
              </w:rPr>
              <w:tab/>
            </w:r>
            <w:r w:rsidRPr="0009107A">
              <w:rPr>
                <w:rFonts w:asciiTheme="majorBidi" w:hAnsiTheme="majorBidi" w:cstheme="majorBidi"/>
                <w:spacing w:val="-14"/>
                <w:cs/>
              </w:rPr>
              <w:t>ผลกระทบ</w:t>
            </w:r>
          </w:p>
          <w:p w14:paraId="505E6018" w14:textId="77777777" w:rsidR="00CC2E49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pacing w:val="-14"/>
              </w:rPr>
            </w:pPr>
            <w:r w:rsidRPr="0009107A">
              <w:rPr>
                <w:rFonts w:asciiTheme="majorBidi" w:hAnsiTheme="majorBidi" w:cstheme="majorBidi"/>
                <w:spacing w:val="-14"/>
                <w:cs/>
              </w:rPr>
              <w:t>จา</w:t>
            </w:r>
            <w:r w:rsidRPr="0009107A">
              <w:rPr>
                <w:rFonts w:asciiTheme="majorBidi" w:hAnsiTheme="majorBidi" w:cstheme="majorBidi" w:hint="cs"/>
                <w:spacing w:val="-14"/>
                <w:cs/>
              </w:rPr>
              <w:t>กการ</w:t>
            </w:r>
          </w:p>
          <w:p w14:paraId="489C42A3" w14:textId="77777777" w:rsidR="00CC2E49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pacing w:val="-14"/>
              </w:rPr>
            </w:pPr>
            <w:r w:rsidRPr="0009107A">
              <w:rPr>
                <w:rFonts w:asciiTheme="majorBidi" w:hAnsiTheme="majorBidi" w:cstheme="majorBidi" w:hint="cs"/>
                <w:spacing w:val="-14"/>
                <w:cs/>
              </w:rPr>
              <w:t>แปลงค่า</w:t>
            </w:r>
          </w:p>
          <w:p w14:paraId="67CA2F46" w14:textId="4F99569A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pacing w:val="-16"/>
                <w:cs/>
              </w:rPr>
            </w:pPr>
            <w:r w:rsidRPr="0009107A">
              <w:rPr>
                <w:rFonts w:asciiTheme="majorBidi" w:hAnsiTheme="majorBidi" w:cstheme="majorBidi" w:hint="cs"/>
                <w:spacing w:val="-14"/>
                <w:cs/>
              </w:rPr>
              <w:t>งบการเงิน</w:t>
            </w:r>
          </w:p>
        </w:tc>
        <w:tc>
          <w:tcPr>
            <w:tcW w:w="497" w:type="pct"/>
            <w:tcBorders>
              <w:bottom w:val="nil"/>
            </w:tcBorders>
          </w:tcPr>
          <w:p w14:paraId="75AEE93B" w14:textId="77777777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cs/>
              </w:rPr>
              <w:br/>
            </w:r>
            <w:r w:rsidRPr="0009107A">
              <w:rPr>
                <w:rFonts w:asciiTheme="majorBidi" w:hAnsiTheme="majorBidi" w:cstheme="majorBidi"/>
              </w:rPr>
              <w:t xml:space="preserve">30 </w:t>
            </w:r>
          </w:p>
          <w:p w14:paraId="52847E59" w14:textId="5094C0A2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3D17FA" w:rsidRPr="0009107A" w14:paraId="43B03FC7" w14:textId="77777777" w:rsidTr="00CC2E49">
        <w:trPr>
          <w:trHeight w:val="71"/>
          <w:tblHeader/>
        </w:trPr>
        <w:tc>
          <w:tcPr>
            <w:tcW w:w="1617" w:type="pct"/>
            <w:tcBorders>
              <w:bottom w:val="nil"/>
            </w:tcBorders>
            <w:vAlign w:val="bottom"/>
          </w:tcPr>
          <w:p w14:paraId="7672C8BF" w14:textId="77777777" w:rsidR="003D17FA" w:rsidRPr="0009107A" w:rsidRDefault="003D17FA" w:rsidP="00CA6E1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nil"/>
            </w:tcBorders>
          </w:tcPr>
          <w:p w14:paraId="2C8C2D4A" w14:textId="04E5DBC9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453" w:type="pct"/>
            <w:tcBorders>
              <w:bottom w:val="nil"/>
            </w:tcBorders>
          </w:tcPr>
          <w:p w14:paraId="18B24AEC" w14:textId="779C30A0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495" w:type="pct"/>
            <w:tcBorders>
              <w:bottom w:val="nil"/>
            </w:tcBorders>
          </w:tcPr>
          <w:p w14:paraId="0AF10DD0" w14:textId="53741AE8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495" w:type="pct"/>
            <w:vMerge/>
            <w:tcBorders>
              <w:bottom w:val="nil"/>
            </w:tcBorders>
          </w:tcPr>
          <w:p w14:paraId="78757A02" w14:textId="77777777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vMerge/>
            <w:tcBorders>
              <w:bottom w:val="nil"/>
            </w:tcBorders>
          </w:tcPr>
          <w:p w14:paraId="129EB6C7" w14:textId="77777777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vMerge/>
            <w:tcBorders>
              <w:bottom w:val="nil"/>
            </w:tcBorders>
          </w:tcPr>
          <w:p w14:paraId="3F813775" w14:textId="43363BBE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7" w:type="pct"/>
            <w:tcBorders>
              <w:bottom w:val="nil"/>
            </w:tcBorders>
          </w:tcPr>
          <w:p w14:paraId="5B3963A3" w14:textId="5ADE67A6" w:rsidR="003D17FA" w:rsidRPr="0009107A" w:rsidRDefault="003D17F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2566</w:t>
            </w:r>
          </w:p>
        </w:tc>
      </w:tr>
      <w:tr w:rsidR="004D270B" w:rsidRPr="0009107A" w14:paraId="7D61F39C" w14:textId="77777777" w:rsidTr="00CC2E49">
        <w:trPr>
          <w:trHeight w:val="81"/>
          <w:tblHeader/>
        </w:trPr>
        <w:tc>
          <w:tcPr>
            <w:tcW w:w="1617" w:type="pct"/>
            <w:vAlign w:val="bottom"/>
          </w:tcPr>
          <w:p w14:paraId="5B8B8DC8" w14:textId="77777777" w:rsidR="004D270B" w:rsidRPr="0009107A" w:rsidRDefault="004D270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06" w:type="pct"/>
            <w:gridSpan w:val="2"/>
          </w:tcPr>
          <w:p w14:paraId="13CB1F5B" w14:textId="77777777" w:rsidR="004D270B" w:rsidRPr="0009107A" w:rsidRDefault="004D270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77" w:type="pct"/>
            <w:gridSpan w:val="5"/>
          </w:tcPr>
          <w:p w14:paraId="727E9689" w14:textId="77777777" w:rsidR="004D270B" w:rsidRPr="0009107A" w:rsidRDefault="004D270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9107A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11F42" w:rsidRPr="0009107A" w14:paraId="05DC5A2B" w14:textId="77777777" w:rsidTr="00696A5A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617" w:type="pct"/>
          </w:tcPr>
          <w:p w14:paraId="31CBB2F7" w14:textId="4F9FDF92" w:rsidR="00744FB3" w:rsidRPr="0009107A" w:rsidRDefault="00744FB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บริษัทร่วมและ</w:t>
            </w: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453" w:type="pct"/>
            <w:tcBorders>
              <w:bottom w:val="nil"/>
            </w:tcBorders>
          </w:tcPr>
          <w:p w14:paraId="6E9D7AFB" w14:textId="77777777" w:rsidR="00744FB3" w:rsidRPr="0009107A" w:rsidRDefault="00744FB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53" w:type="pct"/>
            <w:tcBorders>
              <w:bottom w:val="nil"/>
            </w:tcBorders>
            <w:shd w:val="clear" w:color="auto" w:fill="auto"/>
          </w:tcPr>
          <w:p w14:paraId="2A83D370" w14:textId="77777777" w:rsidR="00744FB3" w:rsidRPr="0009107A" w:rsidRDefault="00744FB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nil"/>
            </w:tcBorders>
            <w:shd w:val="clear" w:color="auto" w:fill="auto"/>
          </w:tcPr>
          <w:p w14:paraId="1E534B07" w14:textId="77777777" w:rsidR="00744FB3" w:rsidRPr="0009107A" w:rsidRDefault="00744FB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nil"/>
            </w:tcBorders>
            <w:shd w:val="clear" w:color="auto" w:fill="auto"/>
          </w:tcPr>
          <w:p w14:paraId="7C720F20" w14:textId="77777777" w:rsidR="00744FB3" w:rsidRPr="0009107A" w:rsidRDefault="00744FB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nil"/>
            </w:tcBorders>
          </w:tcPr>
          <w:p w14:paraId="45F0A006" w14:textId="77777777" w:rsidR="00744FB3" w:rsidRPr="0009107A" w:rsidRDefault="00744FB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nil"/>
            </w:tcBorders>
            <w:shd w:val="clear" w:color="auto" w:fill="auto"/>
          </w:tcPr>
          <w:p w14:paraId="3EBB38AF" w14:textId="3D5D78D0" w:rsidR="00744FB3" w:rsidRPr="0009107A" w:rsidRDefault="00744FB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97" w:type="pct"/>
            <w:tcBorders>
              <w:bottom w:val="nil"/>
            </w:tcBorders>
            <w:shd w:val="clear" w:color="auto" w:fill="auto"/>
          </w:tcPr>
          <w:p w14:paraId="2F7A675E" w14:textId="77777777" w:rsidR="00744FB3" w:rsidRPr="0009107A" w:rsidRDefault="00744FB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011F42" w:rsidRPr="0009107A" w14:paraId="32837E06" w14:textId="77777777" w:rsidTr="00696A5A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617" w:type="pct"/>
          </w:tcPr>
          <w:p w14:paraId="717BCF00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Impact Energy Asia Development Limited</w:t>
            </w:r>
          </w:p>
        </w:tc>
        <w:tc>
          <w:tcPr>
            <w:tcW w:w="453" w:type="pct"/>
            <w:tcBorders>
              <w:bottom w:val="nil"/>
            </w:tcBorders>
            <w:vAlign w:val="bottom"/>
          </w:tcPr>
          <w:p w14:paraId="50D03876" w14:textId="4E4D6B60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09107A">
              <w:rPr>
                <w:rFonts w:hint="cs"/>
              </w:rPr>
              <w:t>4</w:t>
            </w:r>
            <w:r w:rsidRPr="0009107A">
              <w:rPr>
                <w:rFonts w:hint="cs"/>
                <w:cs/>
              </w:rPr>
              <w:t>.</w:t>
            </w:r>
            <w:r w:rsidRPr="0009107A">
              <w:rPr>
                <w:rFonts w:hint="cs"/>
              </w:rPr>
              <w:t>70</w:t>
            </w:r>
          </w:p>
        </w:tc>
        <w:tc>
          <w:tcPr>
            <w:tcW w:w="453" w:type="pct"/>
            <w:tcBorders>
              <w:bottom w:val="nil"/>
            </w:tcBorders>
            <w:shd w:val="clear" w:color="auto" w:fill="auto"/>
            <w:vAlign w:val="bottom"/>
          </w:tcPr>
          <w:p w14:paraId="724BF109" w14:textId="554E694A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09107A">
              <w:rPr>
                <w:rFonts w:hint="cs"/>
              </w:rPr>
              <w:t>4</w:t>
            </w:r>
            <w:r w:rsidRPr="0009107A">
              <w:rPr>
                <w:rFonts w:hint="cs"/>
                <w:cs/>
              </w:rPr>
              <w:t>.</w:t>
            </w:r>
            <w:r w:rsidRPr="0009107A">
              <w:rPr>
                <w:rFonts w:hint="cs"/>
              </w:rPr>
              <w:t>70</w:t>
            </w: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2C2CF7BF" w14:textId="114BF809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54291B93" w14:textId="3583DCC4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1,12</w:t>
            </w:r>
            <w:r w:rsidR="00022B31" w:rsidRPr="0009107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95" w:type="pct"/>
            <w:tcBorders>
              <w:bottom w:val="nil"/>
            </w:tcBorders>
            <w:vAlign w:val="bottom"/>
          </w:tcPr>
          <w:p w14:paraId="6A6EA7EA" w14:textId="1770006A" w:rsidR="003B73D5" w:rsidRPr="0009107A" w:rsidRDefault="003B73D5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(1,265)</w:t>
            </w: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4813B14A" w14:textId="3ECC344F" w:rsidR="003B73D5" w:rsidRPr="0009107A" w:rsidRDefault="003B73D5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022B31" w:rsidRPr="000910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497" w:type="pct"/>
            <w:tcBorders>
              <w:bottom w:val="nil"/>
            </w:tcBorders>
            <w:shd w:val="clear" w:color="auto" w:fill="auto"/>
            <w:vAlign w:val="bottom"/>
          </w:tcPr>
          <w:p w14:paraId="36854A63" w14:textId="4B0DD7E5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5</w:t>
            </w:r>
            <w:r w:rsidRPr="0009107A">
              <w:rPr>
                <w:rFonts w:asciiTheme="majorBidi" w:hAnsiTheme="majorBidi" w:cstheme="majorBidi"/>
              </w:rPr>
              <w:t>4</w:t>
            </w:r>
            <w:r w:rsidR="00C12F7E" w:rsidRPr="0009107A">
              <w:rPr>
                <w:rFonts w:asciiTheme="majorBidi" w:hAnsiTheme="majorBidi" w:cstheme="majorBidi"/>
              </w:rPr>
              <w:t>3</w:t>
            </w:r>
          </w:p>
        </w:tc>
      </w:tr>
      <w:tr w:rsidR="00011F42" w:rsidRPr="0009107A" w14:paraId="3867F6FA" w14:textId="77777777" w:rsidTr="00696A5A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1617" w:type="pct"/>
          </w:tcPr>
          <w:p w14:paraId="79867FA6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Nam Tai Hydropower </w:t>
            </w:r>
          </w:p>
          <w:p w14:paraId="37DBEA7B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Co., Ltd.</w:t>
            </w:r>
          </w:p>
        </w:tc>
        <w:tc>
          <w:tcPr>
            <w:tcW w:w="453" w:type="pct"/>
            <w:tcBorders>
              <w:bottom w:val="nil"/>
            </w:tcBorders>
            <w:vAlign w:val="bottom"/>
          </w:tcPr>
          <w:p w14:paraId="684D0055" w14:textId="37869909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09107A">
              <w:t>5.75</w:t>
            </w:r>
          </w:p>
        </w:tc>
        <w:tc>
          <w:tcPr>
            <w:tcW w:w="453" w:type="pct"/>
            <w:tcBorders>
              <w:bottom w:val="nil"/>
            </w:tcBorders>
            <w:shd w:val="clear" w:color="auto" w:fill="auto"/>
            <w:vAlign w:val="bottom"/>
          </w:tcPr>
          <w:p w14:paraId="7F0FCCC9" w14:textId="3C2A108D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09107A">
              <w:t>5.75</w:t>
            </w: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010C4F14" w14:textId="6C0F6DAA" w:rsidR="003B73D5" w:rsidRPr="0009107A" w:rsidRDefault="003B73D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1,028</w:t>
            </w: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50426C8F" w14:textId="084B6DBC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95" w:type="pct"/>
            <w:tcBorders>
              <w:bottom w:val="nil"/>
            </w:tcBorders>
          </w:tcPr>
          <w:p w14:paraId="31469124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</w:p>
          <w:p w14:paraId="7976B2B3" w14:textId="111D6F61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1F4B8FEE" w14:textId="041C8686" w:rsidR="003B73D5" w:rsidRPr="0009107A" w:rsidRDefault="003B73D5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33711" w:rsidRPr="0009107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97" w:type="pct"/>
            <w:tcBorders>
              <w:bottom w:val="nil"/>
            </w:tcBorders>
            <w:shd w:val="clear" w:color="auto" w:fill="auto"/>
            <w:vAlign w:val="bottom"/>
          </w:tcPr>
          <w:p w14:paraId="30DD6492" w14:textId="16779449" w:rsidR="003B73D5" w:rsidRPr="0009107A" w:rsidRDefault="003B73D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1,05</w:t>
            </w:r>
            <w:r w:rsidR="00533711" w:rsidRPr="0009107A">
              <w:rPr>
                <w:rFonts w:asciiTheme="majorBidi" w:hAnsiTheme="majorBidi" w:cstheme="majorBidi"/>
              </w:rPr>
              <w:t>8</w:t>
            </w:r>
          </w:p>
        </w:tc>
      </w:tr>
      <w:tr w:rsidR="00011F42" w:rsidRPr="0009107A" w14:paraId="43809E6C" w14:textId="77777777" w:rsidTr="00696A5A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617" w:type="pct"/>
          </w:tcPr>
          <w:p w14:paraId="077AA8AB" w14:textId="77777777" w:rsidR="003B73D5" w:rsidRPr="0009107A" w:rsidRDefault="003B73D5" w:rsidP="00CA6E1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453" w:type="pct"/>
            <w:tcBorders>
              <w:top w:val="nil"/>
            </w:tcBorders>
          </w:tcPr>
          <w:p w14:paraId="07A5656B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</w:p>
        </w:tc>
        <w:tc>
          <w:tcPr>
            <w:tcW w:w="453" w:type="pct"/>
            <w:tcBorders>
              <w:top w:val="nil"/>
            </w:tcBorders>
            <w:shd w:val="clear" w:color="auto" w:fill="auto"/>
          </w:tcPr>
          <w:p w14:paraId="6F305D4F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</w:p>
        </w:tc>
        <w:tc>
          <w:tcPr>
            <w:tcW w:w="495" w:type="pct"/>
            <w:tcBorders>
              <w:top w:val="nil"/>
            </w:tcBorders>
            <w:shd w:val="clear" w:color="auto" w:fill="auto"/>
          </w:tcPr>
          <w:p w14:paraId="2D789CAE" w14:textId="06A93259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1,680</w:t>
            </w:r>
          </w:p>
        </w:tc>
        <w:tc>
          <w:tcPr>
            <w:tcW w:w="495" w:type="pct"/>
            <w:tcBorders>
              <w:top w:val="nil"/>
            </w:tcBorders>
            <w:shd w:val="clear" w:color="auto" w:fill="auto"/>
            <w:vAlign w:val="bottom"/>
          </w:tcPr>
          <w:p w14:paraId="071F9828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5" w:type="pct"/>
            <w:tcBorders>
              <w:top w:val="nil"/>
            </w:tcBorders>
          </w:tcPr>
          <w:p w14:paraId="2E8F5CC9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5" w:type="pct"/>
            <w:tcBorders>
              <w:top w:val="nil"/>
            </w:tcBorders>
            <w:shd w:val="clear" w:color="auto" w:fill="auto"/>
            <w:vAlign w:val="bottom"/>
          </w:tcPr>
          <w:p w14:paraId="621CDAF2" w14:textId="59B27716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  <w:tcBorders>
              <w:top w:val="nil"/>
            </w:tcBorders>
            <w:shd w:val="clear" w:color="auto" w:fill="auto"/>
            <w:vAlign w:val="bottom"/>
          </w:tcPr>
          <w:p w14:paraId="08085A66" w14:textId="165B7387" w:rsidR="003B73D5" w:rsidRPr="0009107A" w:rsidRDefault="0053371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1,60</w:t>
            </w:r>
            <w:r w:rsidR="00C12F7E" w:rsidRPr="0009107A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  <w:tr w:rsidR="00011F42" w:rsidRPr="0009107A" w14:paraId="0CFCA231" w14:textId="77777777" w:rsidTr="00B6429C">
        <w:tblPrEx>
          <w:tblLook w:val="04A0" w:firstRow="1" w:lastRow="0" w:firstColumn="1" w:lastColumn="0" w:noHBand="0" w:noVBand="1"/>
        </w:tblPrEx>
        <w:trPr>
          <w:trHeight w:val="807"/>
        </w:trPr>
        <w:tc>
          <w:tcPr>
            <w:tcW w:w="1617" w:type="pct"/>
            <w:tcBorders>
              <w:bottom w:val="nil"/>
            </w:tcBorders>
          </w:tcPr>
          <w:p w14:paraId="384A64E2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09107A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  <w:p w14:paraId="190D0F2A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   ที่คาดว่าจะเกิดขึ้น</w:t>
            </w:r>
          </w:p>
        </w:tc>
        <w:tc>
          <w:tcPr>
            <w:tcW w:w="453" w:type="pct"/>
            <w:tcBorders>
              <w:bottom w:val="nil"/>
            </w:tcBorders>
          </w:tcPr>
          <w:p w14:paraId="250B88AA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53" w:type="pct"/>
            <w:tcBorders>
              <w:bottom w:val="nil"/>
            </w:tcBorders>
            <w:shd w:val="clear" w:color="auto" w:fill="auto"/>
          </w:tcPr>
          <w:p w14:paraId="4686A365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7F6D3251" w14:textId="09C01E62" w:rsidR="003B73D5" w:rsidRPr="0009107A" w:rsidRDefault="003B73D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(27)</w:t>
            </w: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1B303C19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nil"/>
            </w:tcBorders>
          </w:tcPr>
          <w:p w14:paraId="63F57F04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247E4980" w14:textId="4CE76409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97" w:type="pct"/>
            <w:tcBorders>
              <w:bottom w:val="nil"/>
            </w:tcBorders>
            <w:shd w:val="clear" w:color="auto" w:fill="auto"/>
            <w:vAlign w:val="bottom"/>
          </w:tcPr>
          <w:p w14:paraId="1BD672BE" w14:textId="27CB6E38" w:rsidR="003B73D5" w:rsidRPr="0009107A" w:rsidRDefault="003A093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(43)</w:t>
            </w:r>
          </w:p>
        </w:tc>
      </w:tr>
      <w:tr w:rsidR="00011F42" w:rsidRPr="0009107A" w14:paraId="54902D7A" w14:textId="77777777" w:rsidTr="00B6429C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617" w:type="pct"/>
            <w:tcBorders>
              <w:bottom w:val="nil"/>
            </w:tcBorders>
          </w:tcPr>
          <w:p w14:paraId="52E6E9FF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453" w:type="pct"/>
            <w:tcBorders>
              <w:bottom w:val="nil"/>
            </w:tcBorders>
          </w:tcPr>
          <w:p w14:paraId="7FABBE50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53" w:type="pct"/>
            <w:tcBorders>
              <w:bottom w:val="nil"/>
            </w:tcBorders>
            <w:shd w:val="clear" w:color="auto" w:fill="auto"/>
          </w:tcPr>
          <w:p w14:paraId="7AB10BBA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tcBorders>
              <w:bottom w:val="nil"/>
            </w:tcBorders>
            <w:shd w:val="clear" w:color="auto" w:fill="auto"/>
          </w:tcPr>
          <w:p w14:paraId="751BEAC2" w14:textId="2D21FF73" w:rsidR="003B73D5" w:rsidRPr="0009107A" w:rsidRDefault="003B73D5" w:rsidP="00CA6E1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1,653</w:t>
            </w: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4B0A0EFC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5" w:type="pct"/>
            <w:tcBorders>
              <w:bottom w:val="nil"/>
            </w:tcBorders>
          </w:tcPr>
          <w:p w14:paraId="6A8AA1AA" w14:textId="77777777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5" w:type="pct"/>
            <w:tcBorders>
              <w:bottom w:val="nil"/>
            </w:tcBorders>
            <w:shd w:val="clear" w:color="auto" w:fill="auto"/>
            <w:vAlign w:val="bottom"/>
          </w:tcPr>
          <w:p w14:paraId="5BEDB2C9" w14:textId="5C169CCF" w:rsidR="003B73D5" w:rsidRPr="0009107A" w:rsidRDefault="003B73D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  <w:tcBorders>
              <w:bottom w:val="nil"/>
            </w:tcBorders>
            <w:shd w:val="clear" w:color="auto" w:fill="auto"/>
            <w:vAlign w:val="bottom"/>
          </w:tcPr>
          <w:p w14:paraId="48F0AFAC" w14:textId="42BF6161" w:rsidR="003B73D5" w:rsidRPr="0009107A" w:rsidRDefault="00533711" w:rsidP="00CA6E1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</w:t>
            </w:r>
            <w:r w:rsidR="003A093A" w:rsidRPr="0009107A">
              <w:rPr>
                <w:rFonts w:asciiTheme="majorBidi" w:hAnsiTheme="majorBidi" w:cstheme="majorBidi"/>
                <w:b/>
                <w:bCs/>
              </w:rPr>
              <w:t>55</w:t>
            </w:r>
            <w:r w:rsidR="00C12F7E" w:rsidRPr="0009107A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</w:tbl>
    <w:p w14:paraId="63C1D028" w14:textId="77777777" w:rsidR="00696A5A" w:rsidRPr="0009107A" w:rsidRDefault="00696A5A" w:rsidP="00CA6E18"/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9"/>
        <w:gridCol w:w="1559"/>
        <w:gridCol w:w="1559"/>
        <w:gridCol w:w="1559"/>
        <w:gridCol w:w="1557"/>
      </w:tblGrid>
      <w:tr w:rsidR="004E3BF2" w:rsidRPr="0009107A" w14:paraId="33413065" w14:textId="77777777" w:rsidTr="00585E83">
        <w:trPr>
          <w:trHeight w:val="415"/>
        </w:trPr>
        <w:tc>
          <w:tcPr>
            <w:tcW w:w="1617" w:type="pct"/>
          </w:tcPr>
          <w:p w14:paraId="44F8FF5E" w14:textId="77777777" w:rsidR="004E3BF2" w:rsidRPr="0009107A" w:rsidRDefault="004E3BF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pct"/>
            <w:gridSpan w:val="2"/>
          </w:tcPr>
          <w:p w14:paraId="420E63BD" w14:textId="646B66A3" w:rsidR="004E3BF2" w:rsidRPr="0009107A" w:rsidRDefault="004E3BF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1692" w:type="pct"/>
            <w:gridSpan w:val="2"/>
            <w:shd w:val="clear" w:color="auto" w:fill="auto"/>
            <w:vAlign w:val="bottom"/>
          </w:tcPr>
          <w:p w14:paraId="4D077C87" w14:textId="3C5951A9" w:rsidR="004E3BF2" w:rsidRPr="0009107A" w:rsidRDefault="004E3BF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585E83" w:rsidRPr="0009107A" w14:paraId="53280566" w14:textId="77777777" w:rsidTr="00585E83">
        <w:trPr>
          <w:trHeight w:val="415"/>
        </w:trPr>
        <w:tc>
          <w:tcPr>
            <w:tcW w:w="1617" w:type="pct"/>
          </w:tcPr>
          <w:p w14:paraId="40151CDD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6" w:type="pct"/>
          </w:tcPr>
          <w:p w14:paraId="2E32129C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5C2C918" w14:textId="7ABAF0E9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31 </w:t>
            </w:r>
            <w:r w:rsidRPr="0009107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846" w:type="pct"/>
          </w:tcPr>
          <w:p w14:paraId="4F4EE555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AF24AEB" w14:textId="1856A6EF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30 </w:t>
            </w:r>
            <w:r w:rsidRPr="0009107A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846" w:type="pct"/>
            <w:shd w:val="clear" w:color="auto" w:fill="auto"/>
          </w:tcPr>
          <w:p w14:paraId="2951F70B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A31CFD7" w14:textId="327BC0F2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31 </w:t>
            </w:r>
            <w:r w:rsidRPr="0009107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3DD559FD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9EF79FF" w14:textId="30C6227C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</w:rPr>
              <w:t xml:space="preserve">30 </w:t>
            </w:r>
            <w:r w:rsidRPr="0009107A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696A5A" w:rsidRPr="0009107A" w14:paraId="45DFC01E" w14:textId="77777777" w:rsidTr="00585E83">
        <w:trPr>
          <w:trHeight w:val="415"/>
        </w:trPr>
        <w:tc>
          <w:tcPr>
            <w:tcW w:w="1617" w:type="pct"/>
            <w:vAlign w:val="bottom"/>
          </w:tcPr>
          <w:p w14:paraId="381B1713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6" w:type="pct"/>
          </w:tcPr>
          <w:p w14:paraId="7919143F" w14:textId="51A76DCC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46" w:type="pct"/>
          </w:tcPr>
          <w:p w14:paraId="522AAB0D" w14:textId="0D167D8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</w:rPr>
              <w:t>256</w:t>
            </w:r>
            <w:r w:rsidRPr="0009107A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846" w:type="pct"/>
            <w:shd w:val="clear" w:color="auto" w:fill="auto"/>
          </w:tcPr>
          <w:p w14:paraId="3ACEC1E2" w14:textId="3BD50682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09107A">
              <w:rPr>
                <w:rFonts w:asciiTheme="majorBidi" w:hAnsiTheme="majorBidi" w:cstheme="majorBidi" w:hint="cs"/>
                <w:color w:val="000000" w:themeColor="text1"/>
                <w:cs/>
              </w:rPr>
              <w:t>5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36C1DA48" w14:textId="0CBD6A12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color w:val="000000" w:themeColor="text1"/>
                <w:cs/>
              </w:rPr>
              <w:t>2566</w:t>
            </w:r>
          </w:p>
        </w:tc>
      </w:tr>
      <w:tr w:rsidR="00696A5A" w:rsidRPr="0009107A" w14:paraId="5029EC36" w14:textId="77777777" w:rsidTr="00585E83">
        <w:trPr>
          <w:trHeight w:val="415"/>
        </w:trPr>
        <w:tc>
          <w:tcPr>
            <w:tcW w:w="1617" w:type="pct"/>
            <w:vAlign w:val="bottom"/>
          </w:tcPr>
          <w:p w14:paraId="3B2C1B9B" w14:textId="0CF0D895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692" w:type="pct"/>
            <w:gridSpan w:val="2"/>
          </w:tcPr>
          <w:p w14:paraId="0C59AF20" w14:textId="78315C1F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691" w:type="pct"/>
            <w:gridSpan w:val="2"/>
            <w:shd w:val="clear" w:color="auto" w:fill="auto"/>
            <w:vAlign w:val="bottom"/>
          </w:tcPr>
          <w:p w14:paraId="049B2D6A" w14:textId="7565DB33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696A5A" w:rsidRPr="0009107A" w14:paraId="611239DF" w14:textId="77777777" w:rsidTr="00585E83">
        <w:trPr>
          <w:trHeight w:val="415"/>
        </w:trPr>
        <w:tc>
          <w:tcPr>
            <w:tcW w:w="1617" w:type="pct"/>
          </w:tcPr>
          <w:p w14:paraId="788831B4" w14:textId="35BFC183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46" w:type="pct"/>
          </w:tcPr>
          <w:p w14:paraId="24955429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46" w:type="pct"/>
          </w:tcPr>
          <w:p w14:paraId="0FCA613E" w14:textId="6FB21842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6" w:type="pct"/>
            <w:shd w:val="clear" w:color="auto" w:fill="auto"/>
          </w:tcPr>
          <w:p w14:paraId="67AB195B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41EAA03E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96A5A" w:rsidRPr="0009107A" w14:paraId="7E168614" w14:textId="77777777" w:rsidTr="00585E83">
        <w:trPr>
          <w:trHeight w:val="415"/>
        </w:trPr>
        <w:tc>
          <w:tcPr>
            <w:tcW w:w="1617" w:type="pct"/>
          </w:tcPr>
          <w:p w14:paraId="745A91E8" w14:textId="186F974F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846" w:type="pct"/>
            <w:vAlign w:val="bottom"/>
          </w:tcPr>
          <w:p w14:paraId="77B7EADD" w14:textId="7D0C6AA2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1.75 - 4.00</w:t>
            </w:r>
          </w:p>
        </w:tc>
        <w:tc>
          <w:tcPr>
            <w:tcW w:w="846" w:type="pct"/>
          </w:tcPr>
          <w:p w14:paraId="7DB40E38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65BA28CD" w14:textId="51A68E75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1.75 - 4.00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1DC501A0" w14:textId="42584AE0" w:rsidR="00696A5A" w:rsidRPr="0009107A" w:rsidRDefault="00696A5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7CD1221C" w14:textId="43801BF8" w:rsidR="00696A5A" w:rsidRPr="0009107A" w:rsidRDefault="00696A5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</w:rPr>
              <w:t>810</w:t>
            </w:r>
          </w:p>
        </w:tc>
      </w:tr>
      <w:tr w:rsidR="00696A5A" w:rsidRPr="0009107A" w14:paraId="3D68F69A" w14:textId="77777777" w:rsidTr="00585E83">
        <w:trPr>
          <w:trHeight w:val="415"/>
        </w:trPr>
        <w:tc>
          <w:tcPr>
            <w:tcW w:w="1617" w:type="pct"/>
          </w:tcPr>
          <w:p w14:paraId="30B540CB" w14:textId="3B62EF3F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846" w:type="pct"/>
            <w:vAlign w:val="bottom"/>
          </w:tcPr>
          <w:p w14:paraId="353E1671" w14:textId="77777777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46" w:type="pct"/>
          </w:tcPr>
          <w:p w14:paraId="29EFAFF7" w14:textId="70FA1DAC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50DF7759" w14:textId="69C83090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185CDBCD" w14:textId="6D4E6AC5" w:rsidR="00696A5A" w:rsidRPr="0009107A" w:rsidRDefault="00696A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</w:tr>
      <w:tr w:rsidR="00585E83" w:rsidRPr="0009107A" w14:paraId="6502CD20" w14:textId="77777777" w:rsidTr="00585E83">
        <w:trPr>
          <w:trHeight w:val="415"/>
        </w:trPr>
        <w:tc>
          <w:tcPr>
            <w:tcW w:w="1617" w:type="pct"/>
            <w:tcBorders>
              <w:bottom w:val="nil"/>
            </w:tcBorders>
          </w:tcPr>
          <w:p w14:paraId="1BBCC8BE" w14:textId="38C3D0E5" w:rsidR="00542A15" w:rsidRPr="0009107A" w:rsidRDefault="00542A1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846" w:type="pct"/>
            <w:tcBorders>
              <w:bottom w:val="nil"/>
            </w:tcBorders>
          </w:tcPr>
          <w:p w14:paraId="76D9A903" w14:textId="77777777" w:rsidR="00542A15" w:rsidRPr="0009107A" w:rsidRDefault="00542A1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46" w:type="pct"/>
            <w:tcBorders>
              <w:bottom w:val="nil"/>
            </w:tcBorders>
          </w:tcPr>
          <w:p w14:paraId="1735C26A" w14:textId="33DEB923" w:rsidR="00542A15" w:rsidRPr="0009107A" w:rsidRDefault="00542A1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6" w:type="pct"/>
            <w:tcBorders>
              <w:bottom w:val="nil"/>
            </w:tcBorders>
            <w:shd w:val="clear" w:color="auto" w:fill="auto"/>
            <w:vAlign w:val="bottom"/>
          </w:tcPr>
          <w:p w14:paraId="5E71D68E" w14:textId="18405D27" w:rsidR="00542A15" w:rsidRPr="0009107A" w:rsidRDefault="00542A1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5" w:type="pct"/>
            <w:tcBorders>
              <w:bottom w:val="nil"/>
            </w:tcBorders>
            <w:shd w:val="clear" w:color="auto" w:fill="auto"/>
            <w:vAlign w:val="bottom"/>
          </w:tcPr>
          <w:p w14:paraId="6806B962" w14:textId="6954E46F" w:rsidR="00542A15" w:rsidRPr="0009107A" w:rsidRDefault="00542A1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585E83" w:rsidRPr="0009107A" w14:paraId="21E9DC4A" w14:textId="77777777" w:rsidTr="00585E83">
        <w:trPr>
          <w:trHeight w:val="415"/>
        </w:trPr>
        <w:tc>
          <w:tcPr>
            <w:tcW w:w="1617" w:type="pct"/>
            <w:tcBorders>
              <w:bottom w:val="nil"/>
            </w:tcBorders>
          </w:tcPr>
          <w:p w14:paraId="27CDFCC3" w14:textId="23B4CE0A" w:rsidR="00542A15" w:rsidRPr="0009107A" w:rsidRDefault="00542A1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846" w:type="pct"/>
            <w:tcBorders>
              <w:bottom w:val="nil"/>
            </w:tcBorders>
          </w:tcPr>
          <w:p w14:paraId="0CDFED8C" w14:textId="77777777" w:rsidR="00542A15" w:rsidRPr="0009107A" w:rsidRDefault="00542A1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46" w:type="pct"/>
            <w:tcBorders>
              <w:bottom w:val="nil"/>
            </w:tcBorders>
          </w:tcPr>
          <w:p w14:paraId="05A8BECC" w14:textId="4EE73BB3" w:rsidR="00542A15" w:rsidRPr="0009107A" w:rsidRDefault="00542A1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846" w:type="pct"/>
            <w:tcBorders>
              <w:bottom w:val="nil"/>
            </w:tcBorders>
            <w:shd w:val="clear" w:color="auto" w:fill="auto"/>
          </w:tcPr>
          <w:p w14:paraId="2E5265DD" w14:textId="1E07DF00" w:rsidR="00542A15" w:rsidRPr="0009107A" w:rsidRDefault="00542A1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  <w:tc>
          <w:tcPr>
            <w:tcW w:w="845" w:type="pct"/>
            <w:tcBorders>
              <w:bottom w:val="nil"/>
            </w:tcBorders>
            <w:shd w:val="clear" w:color="auto" w:fill="auto"/>
          </w:tcPr>
          <w:p w14:paraId="5972BDD8" w14:textId="5E5A8BC2" w:rsidR="00542A15" w:rsidRPr="0009107A" w:rsidRDefault="00542A1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</w:tr>
    </w:tbl>
    <w:p w14:paraId="2EE75247" w14:textId="77777777" w:rsidR="00BF1490" w:rsidRPr="0009107A" w:rsidRDefault="00BF1490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10"/>
        <w:gridCol w:w="1241"/>
        <w:gridCol w:w="1244"/>
        <w:gridCol w:w="1241"/>
        <w:gridCol w:w="1235"/>
      </w:tblGrid>
      <w:tr w:rsidR="009740B6" w:rsidRPr="0009107A" w14:paraId="09B6DE1F" w14:textId="77777777" w:rsidTr="00673562">
        <w:trPr>
          <w:gridBefore w:val="1"/>
          <w:wBefore w:w="10" w:type="pct"/>
          <w:tblHeader/>
        </w:trPr>
        <w:tc>
          <w:tcPr>
            <w:tcW w:w="2291" w:type="pct"/>
          </w:tcPr>
          <w:p w14:paraId="0AFF8AE7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2"/>
            <w:shd w:val="clear" w:color="auto" w:fill="auto"/>
          </w:tcPr>
          <w:p w14:paraId="432557DF" w14:textId="17F60F9F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7" w:type="pct"/>
            <w:gridSpan w:val="2"/>
            <w:shd w:val="clear" w:color="auto" w:fill="auto"/>
          </w:tcPr>
          <w:p w14:paraId="0C21DA0D" w14:textId="4FCAA320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9740B6" w:rsidRPr="0009107A" w14:paraId="6AAE8E27" w14:textId="77777777" w:rsidTr="00673562">
        <w:trPr>
          <w:gridBefore w:val="1"/>
          <w:wBefore w:w="10" w:type="pct"/>
          <w:tblHeader/>
        </w:trPr>
        <w:tc>
          <w:tcPr>
            <w:tcW w:w="2291" w:type="pct"/>
          </w:tcPr>
          <w:p w14:paraId="33171E63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18F594D5" w14:textId="5AD3B79F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205B7331" w14:textId="64819DCC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31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  <w:shd w:val="clear" w:color="auto" w:fill="auto"/>
          </w:tcPr>
          <w:p w14:paraId="6F5EE109" w14:textId="133D8DCE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25EC05FD" w14:textId="2C40E086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31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40B6" w:rsidRPr="0009107A" w14:paraId="55186A93" w14:textId="77777777" w:rsidTr="00673562">
        <w:trPr>
          <w:gridBefore w:val="1"/>
          <w:wBefore w:w="10" w:type="pct"/>
          <w:tblHeader/>
        </w:trPr>
        <w:tc>
          <w:tcPr>
            <w:tcW w:w="2291" w:type="pct"/>
          </w:tcPr>
          <w:p w14:paraId="4212DE83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8EF31B0" w14:textId="1D117D9F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B520E92" w14:textId="6449303C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75" w:type="pct"/>
            <w:shd w:val="clear" w:color="auto" w:fill="auto"/>
          </w:tcPr>
          <w:p w14:paraId="5605C484" w14:textId="462CE6A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3650CEC0" w14:textId="71EECEDA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740B6" w:rsidRPr="0009107A" w14:paraId="362871BE" w14:textId="77777777" w:rsidTr="00AD04A2">
        <w:trPr>
          <w:gridBefore w:val="1"/>
          <w:wBefore w:w="10" w:type="pct"/>
          <w:tblHeader/>
        </w:trPr>
        <w:tc>
          <w:tcPr>
            <w:tcW w:w="2291" w:type="pct"/>
          </w:tcPr>
          <w:p w14:paraId="24BD668A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11138D82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40B6" w:rsidRPr="0009107A" w14:paraId="0767FD86" w14:textId="77777777" w:rsidTr="00673562">
        <w:tc>
          <w:tcPr>
            <w:tcW w:w="2301" w:type="pct"/>
            <w:gridSpan w:val="2"/>
            <w:shd w:val="clear" w:color="auto" w:fill="auto"/>
          </w:tcPr>
          <w:p w14:paraId="48A064BC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91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4C454A8D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7" w:type="pct"/>
            <w:shd w:val="clear" w:color="auto" w:fill="auto"/>
          </w:tcPr>
          <w:p w14:paraId="1949DD4A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41BB2019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2" w:type="pct"/>
            <w:shd w:val="clear" w:color="auto" w:fill="auto"/>
          </w:tcPr>
          <w:p w14:paraId="42CB2C1C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</w:tr>
      <w:tr w:rsidR="00673562" w:rsidRPr="0009107A" w14:paraId="59243EA2" w14:textId="77777777" w:rsidTr="00673562">
        <w:tc>
          <w:tcPr>
            <w:tcW w:w="2301" w:type="pct"/>
            <w:gridSpan w:val="2"/>
            <w:shd w:val="clear" w:color="auto" w:fill="auto"/>
          </w:tcPr>
          <w:p w14:paraId="6B5C32FA" w14:textId="6D6391C9" w:rsidR="00673562" w:rsidRPr="0009107A" w:rsidRDefault="00673562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4B1CA0F0" w14:textId="6CA48038" w:rsidR="00673562" w:rsidRPr="0009107A" w:rsidRDefault="00C43E4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rPr>
                <w:rFonts w:hint="cs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456F91F" w14:textId="2B9943AA" w:rsidR="00673562" w:rsidRPr="0009107A" w:rsidRDefault="0067356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379FDD40" w14:textId="39D511F8" w:rsidR="00673562" w:rsidRPr="0009107A" w:rsidRDefault="0067356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t>102</w:t>
            </w:r>
          </w:p>
        </w:tc>
        <w:tc>
          <w:tcPr>
            <w:tcW w:w="672" w:type="pct"/>
            <w:shd w:val="clear" w:color="auto" w:fill="auto"/>
          </w:tcPr>
          <w:p w14:paraId="0AF7A291" w14:textId="2ACCEC68" w:rsidR="00673562" w:rsidRPr="0009107A" w:rsidRDefault="0067356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t>102</w:t>
            </w:r>
          </w:p>
        </w:tc>
      </w:tr>
      <w:tr w:rsidR="00673562" w:rsidRPr="0009107A" w14:paraId="7C15D722" w14:textId="77777777" w:rsidTr="00673562">
        <w:tc>
          <w:tcPr>
            <w:tcW w:w="2301" w:type="pct"/>
            <w:gridSpan w:val="2"/>
            <w:shd w:val="clear" w:color="auto" w:fill="auto"/>
          </w:tcPr>
          <w:p w14:paraId="7FDF316A" w14:textId="305099AE" w:rsidR="00673562" w:rsidRPr="0009107A" w:rsidRDefault="008C5689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="00673562" w:rsidRPr="0009107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shd w:val="clear" w:color="auto" w:fill="auto"/>
          </w:tcPr>
          <w:p w14:paraId="3077AA9E" w14:textId="666BDC8F" w:rsidR="00673562" w:rsidRPr="0009107A" w:rsidRDefault="00C43E4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09107A">
              <w:rPr>
                <w:rFonts w:hint="cs"/>
                <w:cs/>
              </w:rPr>
              <w:t>79</w:t>
            </w:r>
          </w:p>
        </w:tc>
        <w:tc>
          <w:tcPr>
            <w:tcW w:w="677" w:type="pct"/>
            <w:shd w:val="clear" w:color="auto" w:fill="auto"/>
          </w:tcPr>
          <w:p w14:paraId="79D933A8" w14:textId="6AB886B6" w:rsidR="00673562" w:rsidRPr="0009107A" w:rsidRDefault="0067356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t>50</w:t>
            </w:r>
          </w:p>
        </w:tc>
        <w:tc>
          <w:tcPr>
            <w:tcW w:w="675" w:type="pct"/>
            <w:shd w:val="clear" w:color="auto" w:fill="auto"/>
          </w:tcPr>
          <w:p w14:paraId="1C9FA015" w14:textId="3E1F3534" w:rsidR="00673562" w:rsidRPr="0009107A" w:rsidRDefault="0067356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t>-</w:t>
            </w:r>
          </w:p>
        </w:tc>
        <w:tc>
          <w:tcPr>
            <w:tcW w:w="672" w:type="pct"/>
            <w:shd w:val="clear" w:color="auto" w:fill="auto"/>
          </w:tcPr>
          <w:p w14:paraId="32CCF669" w14:textId="057A90D9" w:rsidR="00673562" w:rsidRPr="0009107A" w:rsidRDefault="0067356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09107A">
              <w:t>-</w:t>
            </w:r>
          </w:p>
        </w:tc>
      </w:tr>
      <w:tr w:rsidR="00673562" w:rsidRPr="0009107A" w14:paraId="60D6F7FF" w14:textId="77777777" w:rsidTr="00673562">
        <w:trPr>
          <w:trHeight w:val="60"/>
        </w:trPr>
        <w:tc>
          <w:tcPr>
            <w:tcW w:w="2301" w:type="pct"/>
            <w:gridSpan w:val="2"/>
            <w:shd w:val="clear" w:color="auto" w:fill="auto"/>
          </w:tcPr>
          <w:p w14:paraId="47DCBEB2" w14:textId="77777777" w:rsidR="00673562" w:rsidRPr="0009107A" w:rsidRDefault="00673562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7A8C9471" w14:textId="3F0AC99F" w:rsidR="00673562" w:rsidRPr="0009107A" w:rsidRDefault="00C43E4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  <w:cs/>
              </w:rPr>
              <w:t>79</w:t>
            </w:r>
          </w:p>
        </w:tc>
        <w:tc>
          <w:tcPr>
            <w:tcW w:w="677" w:type="pct"/>
            <w:shd w:val="clear" w:color="auto" w:fill="auto"/>
          </w:tcPr>
          <w:p w14:paraId="7E27B4D3" w14:textId="62F0D6A9" w:rsidR="00673562" w:rsidRPr="0009107A" w:rsidRDefault="0067356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50</w:t>
            </w:r>
          </w:p>
        </w:tc>
        <w:tc>
          <w:tcPr>
            <w:tcW w:w="675" w:type="pct"/>
            <w:shd w:val="clear" w:color="auto" w:fill="auto"/>
          </w:tcPr>
          <w:p w14:paraId="5450F392" w14:textId="2FFEC3D4" w:rsidR="00673562" w:rsidRPr="0009107A" w:rsidRDefault="0067356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102</w:t>
            </w:r>
          </w:p>
        </w:tc>
        <w:tc>
          <w:tcPr>
            <w:tcW w:w="672" w:type="pct"/>
            <w:shd w:val="clear" w:color="auto" w:fill="auto"/>
          </w:tcPr>
          <w:p w14:paraId="409CF7B0" w14:textId="53D17551" w:rsidR="00673562" w:rsidRPr="0009107A" w:rsidRDefault="0067356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102</w:t>
            </w:r>
          </w:p>
        </w:tc>
      </w:tr>
      <w:tr w:rsidR="009740B6" w:rsidRPr="0009107A" w14:paraId="1555EEE1" w14:textId="77777777" w:rsidTr="00673562">
        <w:tc>
          <w:tcPr>
            <w:tcW w:w="2301" w:type="pct"/>
            <w:gridSpan w:val="2"/>
            <w:shd w:val="clear" w:color="auto" w:fill="auto"/>
          </w:tcPr>
          <w:p w14:paraId="4970846F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shd w:val="clear" w:color="auto" w:fill="auto"/>
          </w:tcPr>
          <w:p w14:paraId="7C9561EC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09DAA581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240C08A0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2" w:type="pct"/>
            <w:shd w:val="clear" w:color="auto" w:fill="auto"/>
          </w:tcPr>
          <w:p w14:paraId="7CB3B5E4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0B6" w:rsidRPr="0009107A" w14:paraId="780756BE" w14:textId="77777777" w:rsidTr="00673562">
        <w:tc>
          <w:tcPr>
            <w:tcW w:w="2301" w:type="pct"/>
            <w:gridSpan w:val="2"/>
            <w:shd w:val="clear" w:color="auto" w:fill="auto"/>
          </w:tcPr>
          <w:p w14:paraId="7D8F84F3" w14:textId="3441687D" w:rsidR="009740B6" w:rsidRPr="0009107A" w:rsidRDefault="009740B6" w:rsidP="00CA6E18">
            <w:pPr>
              <w:pStyle w:val="block"/>
              <w:spacing w:after="0" w:line="240" w:lineRule="auto"/>
              <w:ind w:left="152" w:hanging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091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(กลับรายการ) ผลขาดทุนด้านเครดิตที่คาดว่าจะ</w:t>
            </w:r>
            <w:r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เกิดขึ้นสำหรับงวดหกเดือนสิ้นสุดวันที่ </w:t>
            </w:r>
            <w:r w:rsidRPr="00091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091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091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675" w:type="pct"/>
            <w:shd w:val="clear" w:color="auto" w:fill="auto"/>
          </w:tcPr>
          <w:p w14:paraId="05EC5F62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7" w:type="pct"/>
            <w:shd w:val="clear" w:color="auto" w:fill="auto"/>
          </w:tcPr>
          <w:p w14:paraId="5813E4E1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5" w:type="pct"/>
            <w:shd w:val="clear" w:color="auto" w:fill="auto"/>
          </w:tcPr>
          <w:p w14:paraId="0E406103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2" w:type="pct"/>
            <w:shd w:val="clear" w:color="auto" w:fill="auto"/>
          </w:tcPr>
          <w:p w14:paraId="56D65853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C43E43" w:rsidRPr="0009107A" w14:paraId="23A8F21D" w14:textId="77777777" w:rsidTr="00673562">
        <w:trPr>
          <w:gridBefore w:val="1"/>
          <w:wBefore w:w="10" w:type="pct"/>
        </w:trPr>
        <w:tc>
          <w:tcPr>
            <w:tcW w:w="2291" w:type="pct"/>
          </w:tcPr>
          <w:p w14:paraId="0353CC3C" w14:textId="77777777" w:rsidR="00C43E43" w:rsidRPr="0009107A" w:rsidRDefault="00C43E43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09107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75" w:type="pct"/>
          </w:tcPr>
          <w:p w14:paraId="40CEBE36" w14:textId="16AB6E0B" w:rsidR="00C43E43" w:rsidRPr="0009107A" w:rsidRDefault="00022B31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rPr>
                <w:rFonts w:hint="cs"/>
                <w:cs/>
              </w:rPr>
              <w:t>16</w:t>
            </w:r>
          </w:p>
        </w:tc>
        <w:tc>
          <w:tcPr>
            <w:tcW w:w="677" w:type="pct"/>
            <w:shd w:val="clear" w:color="auto" w:fill="auto"/>
          </w:tcPr>
          <w:p w14:paraId="56640219" w14:textId="3BC13E34" w:rsidR="00C43E43" w:rsidRPr="0009107A" w:rsidRDefault="00C43E4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t>8</w:t>
            </w:r>
          </w:p>
        </w:tc>
        <w:tc>
          <w:tcPr>
            <w:tcW w:w="675" w:type="pct"/>
            <w:shd w:val="clear" w:color="auto" w:fill="auto"/>
          </w:tcPr>
          <w:p w14:paraId="55B159D0" w14:textId="14380B38" w:rsidR="00C43E43" w:rsidRPr="0009107A" w:rsidRDefault="00C43E4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09107A">
              <w:rPr>
                <w:rFonts w:hint="cs"/>
                <w:cs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14:paraId="0FCF6D83" w14:textId="7731DCED" w:rsidR="00C43E43" w:rsidRPr="0009107A" w:rsidRDefault="00C43E4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rPr>
                <w:rFonts w:asciiTheme="majorBidi" w:hAnsiTheme="majorBidi" w:cstheme="majorBidi"/>
              </w:rPr>
              <w:t>(985)</w:t>
            </w:r>
          </w:p>
        </w:tc>
      </w:tr>
      <w:tr w:rsidR="00C43E43" w:rsidRPr="0009107A" w14:paraId="2C83693D" w14:textId="77777777" w:rsidTr="00673562">
        <w:trPr>
          <w:gridBefore w:val="1"/>
          <w:wBefore w:w="10" w:type="pct"/>
        </w:trPr>
        <w:tc>
          <w:tcPr>
            <w:tcW w:w="2291" w:type="pct"/>
          </w:tcPr>
          <w:p w14:paraId="07592F1C" w14:textId="2CA9B1F4" w:rsidR="00C43E43" w:rsidRPr="0009107A" w:rsidRDefault="00C43E43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5" w:type="pct"/>
          </w:tcPr>
          <w:p w14:paraId="0370F3C8" w14:textId="49A95CF5" w:rsidR="00C43E43" w:rsidRPr="0009107A" w:rsidRDefault="00022B31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16</w:t>
            </w:r>
          </w:p>
        </w:tc>
        <w:tc>
          <w:tcPr>
            <w:tcW w:w="677" w:type="pct"/>
            <w:shd w:val="clear" w:color="auto" w:fill="auto"/>
          </w:tcPr>
          <w:p w14:paraId="1F44F263" w14:textId="29EADA93" w:rsidR="00C43E43" w:rsidRPr="0009107A" w:rsidRDefault="00C43E4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8</w:t>
            </w:r>
          </w:p>
        </w:tc>
        <w:tc>
          <w:tcPr>
            <w:tcW w:w="675" w:type="pct"/>
            <w:shd w:val="clear" w:color="auto" w:fill="auto"/>
          </w:tcPr>
          <w:p w14:paraId="33137251" w14:textId="45130DFA" w:rsidR="00C43E43" w:rsidRPr="0009107A" w:rsidRDefault="00C43E4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14:paraId="0C1569AA" w14:textId="2A4C6996" w:rsidR="00C43E43" w:rsidRPr="0009107A" w:rsidRDefault="00C43E4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(985)</w:t>
            </w:r>
          </w:p>
        </w:tc>
      </w:tr>
      <w:tr w:rsidR="009740B6" w:rsidRPr="0009107A" w14:paraId="39173264" w14:textId="77777777" w:rsidTr="00673562">
        <w:trPr>
          <w:gridBefore w:val="1"/>
          <w:wBefore w:w="10" w:type="pct"/>
        </w:trPr>
        <w:tc>
          <w:tcPr>
            <w:tcW w:w="2291" w:type="pct"/>
          </w:tcPr>
          <w:p w14:paraId="16489115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</w:tcPr>
          <w:p w14:paraId="78F28367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677" w:type="pct"/>
            <w:shd w:val="clear" w:color="auto" w:fill="auto"/>
          </w:tcPr>
          <w:p w14:paraId="0AA81024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C7FE328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13A6A93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0B6" w:rsidRPr="0009107A" w14:paraId="343B6C0E" w14:textId="77777777" w:rsidTr="00673562">
        <w:tc>
          <w:tcPr>
            <w:tcW w:w="2301" w:type="pct"/>
            <w:gridSpan w:val="2"/>
            <w:shd w:val="clear" w:color="auto" w:fill="auto"/>
          </w:tcPr>
          <w:p w14:paraId="49F4E784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5" w:type="pct"/>
            <w:shd w:val="clear" w:color="auto" w:fill="auto"/>
          </w:tcPr>
          <w:p w14:paraId="5362994E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08A023D3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28B0B01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2B31E56E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9740B6" w:rsidRPr="0009107A" w14:paraId="365D0767" w14:textId="77777777" w:rsidTr="00673562">
        <w:tc>
          <w:tcPr>
            <w:tcW w:w="2301" w:type="pct"/>
            <w:gridSpan w:val="2"/>
            <w:shd w:val="clear" w:color="auto" w:fill="auto"/>
          </w:tcPr>
          <w:p w14:paraId="66AD1D51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1A4A8A2A" w14:textId="316C820D" w:rsidR="009740B6" w:rsidRPr="0009107A" w:rsidRDefault="00C43E4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09107A">
              <w:rPr>
                <w:rFonts w:hint="cs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38A329A7" w14:textId="16CD1310" w:rsidR="009740B6" w:rsidRPr="0009107A" w:rsidRDefault="009740B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09107A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6681AE94" w14:textId="742252FE" w:rsidR="009740B6" w:rsidRPr="0009107A" w:rsidRDefault="00B708D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t>3,638</w:t>
            </w:r>
          </w:p>
        </w:tc>
        <w:tc>
          <w:tcPr>
            <w:tcW w:w="672" w:type="pct"/>
            <w:shd w:val="clear" w:color="auto" w:fill="auto"/>
          </w:tcPr>
          <w:p w14:paraId="1813457A" w14:textId="31E8A8B5" w:rsidR="009740B6" w:rsidRPr="0009107A" w:rsidRDefault="009740B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09107A">
              <w:t>9,371</w:t>
            </w:r>
          </w:p>
        </w:tc>
      </w:tr>
      <w:tr w:rsidR="009740B6" w:rsidRPr="0009107A" w14:paraId="39830CDB" w14:textId="77777777" w:rsidTr="00673562">
        <w:trPr>
          <w:trHeight w:val="60"/>
        </w:trPr>
        <w:tc>
          <w:tcPr>
            <w:tcW w:w="2301" w:type="pct"/>
            <w:gridSpan w:val="2"/>
            <w:shd w:val="clear" w:color="auto" w:fill="auto"/>
          </w:tcPr>
          <w:p w14:paraId="52B89F3B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0FC17BFE" w14:textId="2AC5FC26" w:rsidR="009740B6" w:rsidRPr="0009107A" w:rsidRDefault="00C43E4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0CBE85C9" w14:textId="77777777" w:rsidR="009740B6" w:rsidRPr="0009107A" w:rsidRDefault="009740B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041F2094" w14:textId="7EE2B908" w:rsidR="009740B6" w:rsidRPr="0009107A" w:rsidRDefault="00B708D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3,638</w:t>
            </w:r>
          </w:p>
        </w:tc>
        <w:tc>
          <w:tcPr>
            <w:tcW w:w="672" w:type="pct"/>
            <w:shd w:val="clear" w:color="auto" w:fill="auto"/>
          </w:tcPr>
          <w:p w14:paraId="393175DA" w14:textId="52C4575E" w:rsidR="009740B6" w:rsidRPr="0009107A" w:rsidRDefault="009740B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9,371</w:t>
            </w:r>
          </w:p>
        </w:tc>
      </w:tr>
      <w:tr w:rsidR="009740B6" w:rsidRPr="0009107A" w14:paraId="630C8401" w14:textId="77777777" w:rsidTr="00673562">
        <w:trPr>
          <w:trHeight w:val="60"/>
        </w:trPr>
        <w:tc>
          <w:tcPr>
            <w:tcW w:w="2301" w:type="pct"/>
            <w:gridSpan w:val="2"/>
            <w:shd w:val="clear" w:color="auto" w:fill="auto"/>
          </w:tcPr>
          <w:p w14:paraId="3CF3284D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75DF540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4A968BF0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C83616A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2" w:type="pct"/>
            <w:shd w:val="clear" w:color="auto" w:fill="auto"/>
          </w:tcPr>
          <w:p w14:paraId="273CD037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0B6" w:rsidRPr="0009107A" w14:paraId="2A34A3F9" w14:textId="77777777" w:rsidTr="00AD04A2">
        <w:tc>
          <w:tcPr>
            <w:tcW w:w="2301" w:type="pct"/>
            <w:gridSpan w:val="2"/>
            <w:shd w:val="clear" w:color="auto" w:fill="auto"/>
          </w:tcPr>
          <w:p w14:paraId="3DB729FD" w14:textId="3F7E0078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36D29A70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487B981F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887CA82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C70B0A0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40B6" w:rsidRPr="0009107A" w14:paraId="01E9596B" w14:textId="77777777" w:rsidTr="00AD04A2">
        <w:tc>
          <w:tcPr>
            <w:tcW w:w="2301" w:type="pct"/>
            <w:gridSpan w:val="2"/>
            <w:shd w:val="clear" w:color="auto" w:fill="auto"/>
          </w:tcPr>
          <w:p w14:paraId="408343A0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06C62580" w14:textId="19DE5432" w:rsidR="009740B6" w:rsidRPr="0009107A" w:rsidRDefault="006B394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09107A">
              <w:rPr>
                <w:rFonts w:hint="cs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7A9940D7" w14:textId="08DA316E" w:rsidR="009740B6" w:rsidRPr="0009107A" w:rsidRDefault="009740B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09107A">
              <w:t>-</w:t>
            </w:r>
          </w:p>
        </w:tc>
        <w:tc>
          <w:tcPr>
            <w:tcW w:w="675" w:type="pct"/>
            <w:shd w:val="clear" w:color="auto" w:fill="auto"/>
          </w:tcPr>
          <w:p w14:paraId="645971CA" w14:textId="3837AF32" w:rsidR="009740B6" w:rsidRPr="0009107A" w:rsidRDefault="00B708D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09107A">
              <w:t>158</w:t>
            </w:r>
          </w:p>
        </w:tc>
        <w:tc>
          <w:tcPr>
            <w:tcW w:w="672" w:type="pct"/>
            <w:shd w:val="clear" w:color="auto" w:fill="auto"/>
          </w:tcPr>
          <w:p w14:paraId="566F2B9F" w14:textId="55A0441A" w:rsidR="009740B6" w:rsidRPr="0009107A" w:rsidRDefault="009740B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09107A">
              <w:t>118</w:t>
            </w:r>
          </w:p>
        </w:tc>
      </w:tr>
      <w:tr w:rsidR="009740B6" w:rsidRPr="0009107A" w14:paraId="3199B783" w14:textId="77777777" w:rsidTr="00AD04A2">
        <w:trPr>
          <w:trHeight w:val="60"/>
        </w:trPr>
        <w:tc>
          <w:tcPr>
            <w:tcW w:w="2301" w:type="pct"/>
            <w:gridSpan w:val="2"/>
            <w:shd w:val="clear" w:color="auto" w:fill="auto"/>
          </w:tcPr>
          <w:p w14:paraId="1169EF8B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281768AF" w14:textId="0EF608DA" w:rsidR="009740B6" w:rsidRPr="0009107A" w:rsidRDefault="00DF596B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517DC77" w14:textId="7C847783" w:rsidR="009740B6" w:rsidRPr="0009107A" w:rsidRDefault="009740B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1F71815F" w14:textId="4D123601" w:rsidR="009740B6" w:rsidRPr="0009107A" w:rsidRDefault="00B708D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158</w:t>
            </w:r>
          </w:p>
        </w:tc>
        <w:tc>
          <w:tcPr>
            <w:tcW w:w="672" w:type="pct"/>
            <w:shd w:val="clear" w:color="auto" w:fill="auto"/>
          </w:tcPr>
          <w:p w14:paraId="607CDF91" w14:textId="7A0B6DC1" w:rsidR="009740B6" w:rsidRPr="0009107A" w:rsidRDefault="009740B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118</w:t>
            </w:r>
          </w:p>
        </w:tc>
      </w:tr>
      <w:tr w:rsidR="009740B6" w:rsidRPr="0009107A" w14:paraId="021E9618" w14:textId="77777777" w:rsidTr="00AD04A2">
        <w:tc>
          <w:tcPr>
            <w:tcW w:w="2301" w:type="pct"/>
            <w:gridSpan w:val="2"/>
            <w:shd w:val="clear" w:color="auto" w:fill="auto"/>
          </w:tcPr>
          <w:p w14:paraId="7121DD66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3B3796D4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5EA217C2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B765807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561BC342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40B6" w:rsidRPr="0009107A" w14:paraId="3AA5C9D4" w14:textId="77777777" w:rsidTr="00AD04A2">
        <w:tc>
          <w:tcPr>
            <w:tcW w:w="2301" w:type="pct"/>
            <w:gridSpan w:val="2"/>
            <w:shd w:val="clear" w:color="auto" w:fill="auto"/>
          </w:tcPr>
          <w:p w14:paraId="6A70C566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0351BA1E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715DD621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37ECA9E6" w14:textId="77777777" w:rsidR="009740B6" w:rsidRPr="0009107A" w:rsidRDefault="009740B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0D3EBB58" w14:textId="77777777" w:rsidR="009740B6" w:rsidRPr="0009107A" w:rsidRDefault="009740B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40B6" w:rsidRPr="0009107A" w14:paraId="075B5C11" w14:textId="77777777" w:rsidTr="00AD04A2">
        <w:tc>
          <w:tcPr>
            <w:tcW w:w="2301" w:type="pct"/>
            <w:gridSpan w:val="2"/>
            <w:shd w:val="clear" w:color="auto" w:fill="auto"/>
          </w:tcPr>
          <w:p w14:paraId="053C9FF6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01D160F6" w14:textId="6E5E7675" w:rsidR="009740B6" w:rsidRPr="0009107A" w:rsidRDefault="006B394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09107A">
              <w:rPr>
                <w:rFonts w:hint="cs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58816082" w14:textId="271B85AB" w:rsidR="009740B6" w:rsidRPr="0009107A" w:rsidRDefault="009740B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09107A">
              <w:t>-</w:t>
            </w:r>
          </w:p>
        </w:tc>
        <w:tc>
          <w:tcPr>
            <w:tcW w:w="675" w:type="pct"/>
            <w:shd w:val="clear" w:color="auto" w:fill="auto"/>
          </w:tcPr>
          <w:p w14:paraId="76603C55" w14:textId="7AD4AA03" w:rsidR="009740B6" w:rsidRPr="0009107A" w:rsidRDefault="00B708D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09107A">
              <w:t>3</w:t>
            </w:r>
          </w:p>
        </w:tc>
        <w:tc>
          <w:tcPr>
            <w:tcW w:w="672" w:type="pct"/>
            <w:shd w:val="clear" w:color="auto" w:fill="auto"/>
          </w:tcPr>
          <w:p w14:paraId="64F7894E" w14:textId="4826623D" w:rsidR="009740B6" w:rsidRPr="0009107A" w:rsidRDefault="009740B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09107A">
              <w:t>6</w:t>
            </w:r>
          </w:p>
        </w:tc>
      </w:tr>
      <w:tr w:rsidR="009740B6" w:rsidRPr="0009107A" w14:paraId="44646E35" w14:textId="77777777" w:rsidTr="00AD04A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523"/>
        </w:trPr>
        <w:tc>
          <w:tcPr>
            <w:tcW w:w="230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6E7ACC6" w14:textId="77777777" w:rsidR="009740B6" w:rsidRPr="0009107A" w:rsidRDefault="009740B6" w:rsidP="00CA6E1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0DC1567" w14:textId="38F35151" w:rsidR="009740B6" w:rsidRPr="0009107A" w:rsidRDefault="006B394E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77" w:type="pct"/>
            <w:tcBorders>
              <w:top w:val="nil"/>
              <w:bottom w:val="nil"/>
            </w:tcBorders>
            <w:shd w:val="clear" w:color="auto" w:fill="auto"/>
          </w:tcPr>
          <w:p w14:paraId="662DD25A" w14:textId="6E3344F2" w:rsidR="009740B6" w:rsidRPr="0009107A" w:rsidRDefault="009740B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06EBC0E8" w14:textId="4B8B3D29" w:rsidR="009740B6" w:rsidRPr="0009107A" w:rsidRDefault="00B708D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3</w:t>
            </w:r>
          </w:p>
        </w:tc>
        <w:tc>
          <w:tcPr>
            <w:tcW w:w="672" w:type="pct"/>
            <w:tcBorders>
              <w:top w:val="nil"/>
              <w:bottom w:val="nil"/>
            </w:tcBorders>
            <w:shd w:val="clear" w:color="auto" w:fill="auto"/>
          </w:tcPr>
          <w:p w14:paraId="1D544193" w14:textId="505AA840" w:rsidR="009740B6" w:rsidRPr="0009107A" w:rsidRDefault="009740B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6</w:t>
            </w:r>
          </w:p>
        </w:tc>
      </w:tr>
    </w:tbl>
    <w:p w14:paraId="50BB8D11" w14:textId="5C203B01" w:rsidR="00706E72" w:rsidRPr="0009107A" w:rsidRDefault="00706E72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p w14:paraId="61339E00" w14:textId="77777777" w:rsidR="00002A05" w:rsidRPr="0009107A" w:rsidRDefault="00002A05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AD9096" w14:textId="77777777" w:rsidR="00002A05" w:rsidRPr="0009107A" w:rsidRDefault="00002A05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684BF01" w14:textId="77777777" w:rsidR="00002A05" w:rsidRPr="0009107A" w:rsidRDefault="00002A05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DCECA7" w14:textId="77777777" w:rsidR="00002A05" w:rsidRPr="0009107A" w:rsidRDefault="00002A05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0DD6E59" w14:textId="1DA054AB" w:rsidR="00267988" w:rsidRPr="0009107A" w:rsidRDefault="00267988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07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สัญญาสำคัญที่ทำกับกิจการที่เกี่ยวข้องกันในระหว่างงวด</w:t>
      </w:r>
    </w:p>
    <w:p w14:paraId="49DEEBA7" w14:textId="77777777" w:rsidR="00267988" w:rsidRPr="0009107A" w:rsidRDefault="00267988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033CAA" w14:textId="4013069D" w:rsidR="00267988" w:rsidRPr="0009107A" w:rsidRDefault="00267988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07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สัญญาบริการคลัง</w:t>
      </w:r>
      <w:r w:rsidR="00F777AB" w:rsidRPr="0009107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น้ำมัน</w:t>
      </w:r>
    </w:p>
    <w:p w14:paraId="7F3B0046" w14:textId="77777777" w:rsidR="00267988" w:rsidRPr="0009107A" w:rsidRDefault="00267988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867851" w14:textId="31987467" w:rsidR="00267988" w:rsidRPr="0009107A" w:rsidRDefault="00267988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บริษัทได้ทำสัญญาใช้บริการท่าเทียบเรือและถังเก็บน้ำมันกับบริษัทย่อย</w:t>
      </w:r>
      <w:r w:rsidR="007325E7" w:rsidRPr="0009107A">
        <w:rPr>
          <w:rFonts w:asciiTheme="majorBidi" w:hAnsiTheme="majorBidi" w:cstheme="majorBidi"/>
          <w:sz w:val="30"/>
          <w:szCs w:val="30"/>
        </w:rPr>
        <w:tab/>
      </w:r>
      <w:r w:rsidR="007325E7" w:rsidRPr="0009107A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แห่งหนึ่ง โดยบริษัทดังกล่าวจะบริการรับน้ำมัน เก็บน้ำมันในถัง และจ่ายน้ำมันของบริษัท สัญญาดังกล่าวสิ้นสุดในเดือนมีนาคม </w:t>
      </w:r>
      <w:r w:rsidRPr="0009107A">
        <w:rPr>
          <w:rFonts w:asciiTheme="majorBidi" w:hAnsiTheme="majorBidi" w:cstheme="majorBidi"/>
          <w:sz w:val="30"/>
          <w:szCs w:val="30"/>
        </w:rPr>
        <w:t xml:space="preserve">2576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ซึ่งบริษัทได้บันทึกรายการดังกล่าวในสินทรัพย์สิทธิการใช้และหนี้สินตามสัญญาเช่าในงบแสดงฐานะการเงิน อย่างไรก็ตาม ตามที่กล่าวในหมายเหตุข้อ </w:t>
      </w:r>
      <w:r w:rsidRPr="0009107A">
        <w:rPr>
          <w:rFonts w:asciiTheme="majorBidi" w:hAnsiTheme="majorBidi" w:cstheme="majorBidi"/>
          <w:sz w:val="30"/>
          <w:szCs w:val="30"/>
        </w:rPr>
        <w:t>3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 รายการนี้ได้ตัดรายการในงบการเงินรวมแล้ว</w:t>
      </w:r>
    </w:p>
    <w:p w14:paraId="3FA928B2" w14:textId="77777777" w:rsidR="009B7BCB" w:rsidRPr="0009107A" w:rsidRDefault="009B7BCB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p w14:paraId="74EF51E1" w14:textId="673E010F" w:rsidR="00313EA6" w:rsidRPr="0009107A" w:rsidRDefault="00313EA6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</w:p>
    <w:p w14:paraId="1DFAB691" w14:textId="77777777" w:rsidR="00A010DE" w:rsidRPr="0009107A" w:rsidRDefault="00A010DE" w:rsidP="00CA6E18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38"/>
        <w:gridCol w:w="1238"/>
        <w:gridCol w:w="1238"/>
        <w:gridCol w:w="1238"/>
      </w:tblGrid>
      <w:tr w:rsidR="00A010DE" w:rsidRPr="0009107A" w14:paraId="0B1C900D" w14:textId="77777777" w:rsidTr="00AD04A2">
        <w:trPr>
          <w:cantSplit/>
          <w:tblHeader/>
        </w:trPr>
        <w:tc>
          <w:tcPr>
            <w:tcW w:w="4228" w:type="dxa"/>
            <w:vAlign w:val="bottom"/>
          </w:tcPr>
          <w:p w14:paraId="363AA999" w14:textId="77777777" w:rsidR="00A010DE" w:rsidRPr="0009107A" w:rsidRDefault="00A010DE" w:rsidP="00CA6E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6" w:type="dxa"/>
            <w:gridSpan w:val="2"/>
          </w:tcPr>
          <w:p w14:paraId="03893305" w14:textId="77777777" w:rsidR="00A010DE" w:rsidRPr="0009107A" w:rsidRDefault="00A010DE" w:rsidP="00CA6E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176F187" w14:textId="77777777" w:rsidR="00A010DE" w:rsidRPr="0009107A" w:rsidRDefault="00A010DE" w:rsidP="00CA6E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2E5C" w:rsidRPr="0009107A" w14:paraId="6801F665" w14:textId="77777777" w:rsidTr="00AD04A2">
        <w:trPr>
          <w:cantSplit/>
          <w:tblHeader/>
        </w:trPr>
        <w:tc>
          <w:tcPr>
            <w:tcW w:w="4228" w:type="dxa"/>
            <w:vAlign w:val="bottom"/>
          </w:tcPr>
          <w:p w14:paraId="606013FF" w14:textId="77777777" w:rsidR="00AF2E5C" w:rsidRPr="0009107A" w:rsidRDefault="00AF2E5C" w:rsidP="00CA6E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</w:tcPr>
          <w:p w14:paraId="60EC0A95" w14:textId="0F1AEE90" w:rsidR="00AF2E5C" w:rsidRPr="0009107A" w:rsidRDefault="00177B7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14:paraId="5A5ED403" w14:textId="7F4CB308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31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</w:tcPr>
          <w:p w14:paraId="02F867C9" w14:textId="5E23331F" w:rsidR="00AF2E5C" w:rsidRPr="0009107A" w:rsidRDefault="00177B7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14:paraId="0EB244B1" w14:textId="3F8A191E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31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F2E5C" w:rsidRPr="0009107A" w14:paraId="4A45D28E" w14:textId="77777777" w:rsidTr="00AD04A2">
        <w:trPr>
          <w:cantSplit/>
          <w:tblHeader/>
        </w:trPr>
        <w:tc>
          <w:tcPr>
            <w:tcW w:w="4228" w:type="dxa"/>
            <w:vAlign w:val="bottom"/>
          </w:tcPr>
          <w:p w14:paraId="61CF0B8D" w14:textId="430A0B68" w:rsidR="00AF2E5C" w:rsidRPr="0009107A" w:rsidRDefault="00AF2E5C" w:rsidP="00CA6E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</w:tcPr>
          <w:p w14:paraId="5EFB0F57" w14:textId="6C41DF1D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608864C1" w14:textId="2AAC9B9C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6B8E2C62" w14:textId="02D8EF4C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48499780" w14:textId="397D3CA3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F2E5C" w:rsidRPr="0009107A" w14:paraId="751576F4" w14:textId="77777777" w:rsidTr="00AD04A2">
        <w:trPr>
          <w:cantSplit/>
          <w:tblHeader/>
        </w:trPr>
        <w:tc>
          <w:tcPr>
            <w:tcW w:w="4228" w:type="dxa"/>
            <w:vAlign w:val="bottom"/>
            <w:hideMark/>
          </w:tcPr>
          <w:p w14:paraId="73AB6F3E" w14:textId="77777777" w:rsidR="00AF2E5C" w:rsidRPr="0009107A" w:rsidRDefault="00AF2E5C" w:rsidP="00CA6E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12D79FAD" w14:textId="77777777" w:rsidR="00AF2E5C" w:rsidRPr="0009107A" w:rsidRDefault="00AF2E5C" w:rsidP="00CA6E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F2E5C" w:rsidRPr="0009107A" w14:paraId="30FBB3C4" w14:textId="77777777" w:rsidTr="00AD04A2">
        <w:trPr>
          <w:cantSplit/>
        </w:trPr>
        <w:tc>
          <w:tcPr>
            <w:tcW w:w="4228" w:type="dxa"/>
            <w:hideMark/>
          </w:tcPr>
          <w:p w14:paraId="538156F1" w14:textId="77777777" w:rsidR="00AF2E5C" w:rsidRPr="0009107A" w:rsidRDefault="00AF2E5C" w:rsidP="00CA6E18">
            <w:pPr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</w:tcPr>
          <w:p w14:paraId="23F12F66" w14:textId="4017A6B1" w:rsidR="00AF2E5C" w:rsidRPr="0009107A" w:rsidRDefault="00DE54DA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</w:t>
            </w:r>
            <w:r w:rsidR="00245D0E" w:rsidRPr="0009107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="00F13D02" w:rsidRPr="0009107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238" w:type="dxa"/>
          </w:tcPr>
          <w:p w14:paraId="76B41958" w14:textId="322A3650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11,648</w:t>
            </w:r>
          </w:p>
        </w:tc>
        <w:tc>
          <w:tcPr>
            <w:tcW w:w="1238" w:type="dxa"/>
          </w:tcPr>
          <w:p w14:paraId="763D3522" w14:textId="636B2278" w:rsidR="00AF2E5C" w:rsidRPr="0009107A" w:rsidRDefault="00D62C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5,305</w:t>
            </w:r>
          </w:p>
        </w:tc>
        <w:tc>
          <w:tcPr>
            <w:tcW w:w="1238" w:type="dxa"/>
          </w:tcPr>
          <w:p w14:paraId="252C5669" w14:textId="2F43AFD6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6,549</w:t>
            </w:r>
          </w:p>
        </w:tc>
      </w:tr>
      <w:tr w:rsidR="00AF2E5C" w:rsidRPr="0009107A" w14:paraId="45B8B970" w14:textId="77777777" w:rsidTr="00AD04A2">
        <w:trPr>
          <w:cantSplit/>
        </w:trPr>
        <w:tc>
          <w:tcPr>
            <w:tcW w:w="4228" w:type="dxa"/>
            <w:hideMark/>
          </w:tcPr>
          <w:p w14:paraId="432C33D4" w14:textId="77777777" w:rsidR="00AF2E5C" w:rsidRPr="0009107A" w:rsidRDefault="00AF2E5C" w:rsidP="00CA6E18">
            <w:pPr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8" w:type="dxa"/>
          </w:tcPr>
          <w:p w14:paraId="11CD2CC0" w14:textId="77777777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8" w:type="dxa"/>
          </w:tcPr>
          <w:p w14:paraId="073A8856" w14:textId="77777777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B8D02C3" w14:textId="77777777" w:rsidR="00AF2E5C" w:rsidRPr="0009107A" w:rsidRDefault="00AF2E5C" w:rsidP="00CA6E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BAFE389" w14:textId="77777777" w:rsidR="00AF2E5C" w:rsidRPr="0009107A" w:rsidRDefault="00AF2E5C" w:rsidP="00CA6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2E5C" w:rsidRPr="0009107A" w14:paraId="05A52787" w14:textId="77777777" w:rsidTr="00AD04A2">
        <w:trPr>
          <w:cantSplit/>
        </w:trPr>
        <w:tc>
          <w:tcPr>
            <w:tcW w:w="4228" w:type="dxa"/>
            <w:hideMark/>
          </w:tcPr>
          <w:p w14:paraId="5AAEE024" w14:textId="77777777" w:rsidR="00AF2E5C" w:rsidRPr="0009107A" w:rsidRDefault="00AF2E5C" w:rsidP="00CA6E18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09107A">
              <w:rPr>
                <w:rFonts w:asciiTheme="majorBidi" w:hAnsiTheme="majorBidi" w:cstheme="majorBidi"/>
              </w:rPr>
              <w:t>3</w:t>
            </w:r>
            <w:r w:rsidRPr="0009107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01D9B8D9" w14:textId="6CCBCFE2" w:rsidR="00AF2E5C" w:rsidRPr="0009107A" w:rsidRDefault="00D62C16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45D0E" w:rsidRPr="0009107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="00F13D02" w:rsidRPr="0009107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238" w:type="dxa"/>
          </w:tcPr>
          <w:p w14:paraId="1895024D" w14:textId="79FE7375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238" w:type="dxa"/>
          </w:tcPr>
          <w:p w14:paraId="2785F08F" w14:textId="29B38713" w:rsidR="00AF2E5C" w:rsidRPr="0009107A" w:rsidRDefault="00A55E4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238" w:type="dxa"/>
          </w:tcPr>
          <w:p w14:paraId="586A6B59" w14:textId="46DC97C5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AF2E5C" w:rsidRPr="0009107A" w14:paraId="087935BF" w14:textId="77777777" w:rsidTr="00AD04A2">
        <w:trPr>
          <w:cantSplit/>
        </w:trPr>
        <w:tc>
          <w:tcPr>
            <w:tcW w:w="4228" w:type="dxa"/>
            <w:hideMark/>
          </w:tcPr>
          <w:p w14:paraId="2BEA12A0" w14:textId="1D3AD9B7" w:rsidR="00AF2E5C" w:rsidRPr="0009107A" w:rsidRDefault="00AF2E5C" w:rsidP="00CA6E18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   </w:t>
            </w:r>
            <w:r w:rsidRPr="0009107A">
              <w:rPr>
                <w:rFonts w:asciiTheme="majorBidi" w:hAnsiTheme="majorBidi" w:cstheme="majorBidi"/>
              </w:rPr>
              <w:t>3</w:t>
            </w:r>
            <w:r w:rsidRPr="0009107A">
              <w:rPr>
                <w:rFonts w:asciiTheme="majorBidi" w:hAnsiTheme="majorBidi" w:cstheme="majorBidi"/>
                <w:cs/>
              </w:rPr>
              <w:t xml:space="preserve"> </w:t>
            </w:r>
            <w:r w:rsidR="00394C94" w:rsidRPr="0009107A">
              <w:rPr>
                <w:rFonts w:asciiTheme="majorBidi" w:hAnsiTheme="majorBidi" w:cstheme="majorBidi"/>
              </w:rPr>
              <w:t>-</w:t>
            </w:r>
            <w:r w:rsidRPr="0009107A">
              <w:rPr>
                <w:rFonts w:asciiTheme="majorBidi" w:hAnsiTheme="majorBidi" w:cs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</w:rPr>
              <w:t>6</w:t>
            </w:r>
            <w:r w:rsidRPr="0009107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4DD960E3" w14:textId="23A8D61B" w:rsidR="00AF2E5C" w:rsidRPr="0009107A" w:rsidRDefault="00D62C16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DE54DA"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38" w:type="dxa"/>
          </w:tcPr>
          <w:p w14:paraId="2766B95C" w14:textId="6D6F4C76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238" w:type="dxa"/>
          </w:tcPr>
          <w:p w14:paraId="2AE1D08B" w14:textId="6751A1F1" w:rsidR="00AF2E5C" w:rsidRPr="0009107A" w:rsidRDefault="00A55E4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8" w:type="dxa"/>
          </w:tcPr>
          <w:p w14:paraId="340A4155" w14:textId="6E399791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F2E5C" w:rsidRPr="0009107A" w14:paraId="7376D962" w14:textId="77777777" w:rsidTr="00AD04A2">
        <w:trPr>
          <w:cantSplit/>
        </w:trPr>
        <w:tc>
          <w:tcPr>
            <w:tcW w:w="4228" w:type="dxa"/>
            <w:hideMark/>
          </w:tcPr>
          <w:p w14:paraId="2D0F8806" w14:textId="77777777" w:rsidR="00AF2E5C" w:rsidRPr="0009107A" w:rsidRDefault="00AF2E5C" w:rsidP="00CA6E18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   </w:t>
            </w:r>
            <w:r w:rsidRPr="0009107A">
              <w:rPr>
                <w:rFonts w:asciiTheme="majorBidi" w:hAnsiTheme="majorBidi" w:cstheme="majorBidi"/>
              </w:rPr>
              <w:t>6</w:t>
            </w:r>
            <w:r w:rsidRPr="0009107A">
              <w:rPr>
                <w:rFonts w:asciiTheme="majorBidi" w:hAnsiTheme="majorBidi" w:cstheme="majorBidi"/>
                <w:cs/>
              </w:rPr>
              <w:t xml:space="preserve"> - </w:t>
            </w:r>
            <w:r w:rsidRPr="0009107A">
              <w:rPr>
                <w:rFonts w:asciiTheme="majorBidi" w:hAnsiTheme="majorBidi" w:cstheme="majorBidi"/>
              </w:rPr>
              <w:t>12</w:t>
            </w:r>
            <w:r w:rsidRPr="0009107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47E22B64" w14:textId="1FC8F9BD" w:rsidR="00AF2E5C" w:rsidRPr="0009107A" w:rsidRDefault="00D62C16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C96565"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38" w:type="dxa"/>
          </w:tcPr>
          <w:p w14:paraId="4AA773AB" w14:textId="4E20E9B2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238" w:type="dxa"/>
          </w:tcPr>
          <w:p w14:paraId="150D46E2" w14:textId="41BE83AD" w:rsidR="00AF2E5C" w:rsidRPr="0009107A" w:rsidRDefault="00A55E4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38" w:type="dxa"/>
          </w:tcPr>
          <w:p w14:paraId="396504D3" w14:textId="5634B4D5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E5D9B" w:rsidRPr="0009107A" w14:paraId="4501F088" w14:textId="77777777" w:rsidTr="00AD04A2">
        <w:trPr>
          <w:cantSplit/>
        </w:trPr>
        <w:tc>
          <w:tcPr>
            <w:tcW w:w="4228" w:type="dxa"/>
            <w:hideMark/>
          </w:tcPr>
          <w:p w14:paraId="317E706D" w14:textId="77777777" w:rsidR="007E5D9B" w:rsidRPr="0009107A" w:rsidRDefault="007E5D9B" w:rsidP="00CA6E18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09107A">
              <w:rPr>
                <w:rFonts w:asciiTheme="majorBidi" w:hAnsiTheme="majorBidi" w:cstheme="majorBidi"/>
              </w:rPr>
              <w:t>12</w:t>
            </w:r>
            <w:r w:rsidRPr="0009107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</w:tcPr>
          <w:p w14:paraId="5AABC7C2" w14:textId="5676829F" w:rsidR="007E5D9B" w:rsidRPr="0009107A" w:rsidRDefault="00D62C16" w:rsidP="00CA6E18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1B463B" w14:textId="54C53CCC" w:rsidR="007E5D9B" w:rsidRPr="0009107A" w:rsidRDefault="007E5D9B" w:rsidP="00CA6E18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238" w:type="dxa"/>
          </w:tcPr>
          <w:p w14:paraId="3061F65D" w14:textId="3B042516" w:rsidR="007E5D9B" w:rsidRPr="0009107A" w:rsidRDefault="00A55E4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93518B7" w14:textId="02804AAB" w:rsidR="007E5D9B" w:rsidRPr="0009107A" w:rsidRDefault="007E5D9B" w:rsidP="00CA6E18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7E5D9B" w:rsidRPr="0009107A" w14:paraId="0CA3B20A" w14:textId="77777777" w:rsidTr="00AD04A2">
        <w:trPr>
          <w:cantSplit/>
        </w:trPr>
        <w:tc>
          <w:tcPr>
            <w:tcW w:w="4228" w:type="dxa"/>
            <w:hideMark/>
          </w:tcPr>
          <w:p w14:paraId="76757941" w14:textId="77777777" w:rsidR="007E5D9B" w:rsidRPr="0009107A" w:rsidRDefault="007E5D9B" w:rsidP="00CA6E1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8" w:type="dxa"/>
          </w:tcPr>
          <w:p w14:paraId="13B9A961" w14:textId="6AEAF85B" w:rsidR="007E5D9B" w:rsidRPr="0009107A" w:rsidRDefault="00C96565" w:rsidP="00CA6E18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9,282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4A39DF7" w14:textId="5CDE8CFD" w:rsidR="007E5D9B" w:rsidRPr="0009107A" w:rsidRDefault="007E5D9B" w:rsidP="00CA6E18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13,442</w:t>
            </w:r>
          </w:p>
        </w:tc>
        <w:tc>
          <w:tcPr>
            <w:tcW w:w="1238" w:type="dxa"/>
          </w:tcPr>
          <w:p w14:paraId="23F0019F" w14:textId="34A47679" w:rsidR="007E5D9B" w:rsidRPr="0009107A" w:rsidRDefault="00D62C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5,401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97AF206" w14:textId="0BA9E12A" w:rsidR="007E5D9B" w:rsidRPr="0009107A" w:rsidRDefault="007E5D9B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6,757</w:t>
            </w:r>
          </w:p>
        </w:tc>
      </w:tr>
      <w:tr w:rsidR="007E5D9B" w:rsidRPr="0009107A" w14:paraId="24380343" w14:textId="77777777" w:rsidTr="00AD04A2">
        <w:trPr>
          <w:cantSplit/>
          <w:trHeight w:val="71"/>
        </w:trPr>
        <w:tc>
          <w:tcPr>
            <w:tcW w:w="4228" w:type="dxa"/>
            <w:vAlign w:val="bottom"/>
            <w:hideMark/>
          </w:tcPr>
          <w:p w14:paraId="7EF1E5A6" w14:textId="77777777" w:rsidR="007E5D9B" w:rsidRPr="0009107A" w:rsidRDefault="007E5D9B" w:rsidP="00CA6E18">
            <w:pPr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9107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bottom"/>
          </w:tcPr>
          <w:p w14:paraId="2103FE1A" w14:textId="16208511" w:rsidR="007E5D9B" w:rsidRPr="0009107A" w:rsidRDefault="00D62C16" w:rsidP="00CA6E18">
            <w:pPr>
              <w:pStyle w:val="acctfourfigures"/>
              <w:pBdr>
                <w:bottom w:val="single" w:sz="4" w:space="1" w:color="auto"/>
              </w:pBdr>
              <w:tabs>
                <w:tab w:val="decimal" w:pos="910"/>
              </w:tabs>
              <w:spacing w:line="240" w:lineRule="auto"/>
              <w:ind w:left="7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137FB65" w14:textId="35C34AF6" w:rsidR="007E5D9B" w:rsidRPr="0009107A" w:rsidRDefault="007E5D9B" w:rsidP="00CA6E18">
            <w:pPr>
              <w:pStyle w:val="acctfourfigures"/>
              <w:pBdr>
                <w:bottom w:val="single" w:sz="4" w:space="1" w:color="auto"/>
              </w:pBdr>
              <w:tabs>
                <w:tab w:val="decimal" w:pos="910"/>
              </w:tabs>
              <w:spacing w:line="240" w:lineRule="auto"/>
              <w:ind w:left="7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9107A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Pr="000910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4BB42443" w14:textId="04C06245" w:rsidR="007E5D9B" w:rsidRPr="0009107A" w:rsidRDefault="00F875D0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8DFFE9F" w14:textId="37361678" w:rsidR="007E5D9B" w:rsidRPr="0009107A" w:rsidRDefault="007E5D9B" w:rsidP="00CA6E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83"/>
                <w:tab w:val="decimal" w:pos="82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  <w:tr w:rsidR="007E5D9B" w:rsidRPr="0009107A" w14:paraId="6E29D290" w14:textId="77777777" w:rsidTr="00AD04A2">
        <w:trPr>
          <w:cantSplit/>
        </w:trPr>
        <w:tc>
          <w:tcPr>
            <w:tcW w:w="4228" w:type="dxa"/>
            <w:hideMark/>
          </w:tcPr>
          <w:p w14:paraId="13E1F197" w14:textId="77777777" w:rsidR="007E5D9B" w:rsidRPr="0009107A" w:rsidRDefault="007E5D9B" w:rsidP="00CA6E1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8" w:type="dxa"/>
          </w:tcPr>
          <w:p w14:paraId="5DFDF5EF" w14:textId="57641FDB" w:rsidR="007E5D9B" w:rsidRPr="0009107A" w:rsidRDefault="00C96565" w:rsidP="00CA6E18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62C16" w:rsidRPr="00091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2D0C7FC" w14:textId="74C454C3" w:rsidR="007E5D9B" w:rsidRPr="0009107A" w:rsidRDefault="007E5D9B" w:rsidP="00CA6E18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12,979</w:t>
            </w:r>
          </w:p>
        </w:tc>
        <w:tc>
          <w:tcPr>
            <w:tcW w:w="1238" w:type="dxa"/>
          </w:tcPr>
          <w:p w14:paraId="4E94F98B" w14:textId="2E4F4DDF" w:rsidR="007E5D9B" w:rsidRPr="0009107A" w:rsidRDefault="00D62C1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5,391</w:t>
            </w:r>
          </w:p>
        </w:tc>
        <w:tc>
          <w:tcPr>
            <w:tcW w:w="1238" w:type="dxa"/>
          </w:tcPr>
          <w:p w14:paraId="44363205" w14:textId="3699498E" w:rsidR="007E5D9B" w:rsidRPr="0009107A" w:rsidRDefault="007E5D9B" w:rsidP="00CA6E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03"/>
              </w:tabs>
              <w:spacing w:line="240" w:lineRule="auto"/>
              <w:ind w:lef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6,735</w:t>
            </w:r>
          </w:p>
        </w:tc>
      </w:tr>
    </w:tbl>
    <w:p w14:paraId="4AD0BD0B" w14:textId="3A1471CD" w:rsidR="006C5CF0" w:rsidRPr="0009107A" w:rsidRDefault="006C5CF0" w:rsidP="00CA6E18">
      <w:bookmarkStart w:id="5" w:name="_Hlk102305855"/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2"/>
        <w:gridCol w:w="1116"/>
        <w:gridCol w:w="1238"/>
        <w:gridCol w:w="1238"/>
        <w:gridCol w:w="1238"/>
      </w:tblGrid>
      <w:tr w:rsidR="00AF2E5C" w:rsidRPr="0009107A" w14:paraId="279A328A" w14:textId="77777777" w:rsidTr="00AD04A2">
        <w:trPr>
          <w:cantSplit/>
          <w:tblHeader/>
        </w:trPr>
        <w:tc>
          <w:tcPr>
            <w:tcW w:w="4228" w:type="dxa"/>
            <w:vAlign w:val="bottom"/>
            <w:hideMark/>
          </w:tcPr>
          <w:p w14:paraId="3AECFB0C" w14:textId="328F9EED" w:rsidR="00AF2E5C" w:rsidRPr="0009107A" w:rsidRDefault="00AF2E5C" w:rsidP="00CA6E18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476" w:type="dxa"/>
            <w:gridSpan w:val="3"/>
            <w:vAlign w:val="bottom"/>
          </w:tcPr>
          <w:p w14:paraId="3067CE9B" w14:textId="77777777" w:rsidR="00AF2E5C" w:rsidRPr="0009107A" w:rsidRDefault="00AF2E5C" w:rsidP="00CA6E1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9107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196DE295" w14:textId="77777777" w:rsidR="00AF2E5C" w:rsidRPr="0009107A" w:rsidRDefault="00AF2E5C" w:rsidP="00CA6E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0792" w:rsidRPr="0009107A" w14:paraId="6706E34A" w14:textId="77777777" w:rsidTr="00090792">
        <w:trPr>
          <w:cantSplit/>
          <w:tblHeader/>
        </w:trPr>
        <w:tc>
          <w:tcPr>
            <w:tcW w:w="4350" w:type="dxa"/>
            <w:gridSpan w:val="2"/>
            <w:vAlign w:val="bottom"/>
          </w:tcPr>
          <w:p w14:paraId="6191ABC0" w14:textId="1EA61346" w:rsidR="00090792" w:rsidRPr="0009107A" w:rsidRDefault="00090792" w:rsidP="00CA6E18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116" w:type="dxa"/>
            <w:vAlign w:val="bottom"/>
          </w:tcPr>
          <w:p w14:paraId="2C76D9DD" w14:textId="500D9F7A" w:rsidR="00090792" w:rsidRPr="0009107A" w:rsidRDefault="00090792" w:rsidP="00CA6E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107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38" w:type="dxa"/>
            <w:vAlign w:val="bottom"/>
          </w:tcPr>
          <w:p w14:paraId="6690C973" w14:textId="269072F7" w:rsidR="00090792" w:rsidRPr="0009107A" w:rsidRDefault="00090792" w:rsidP="00CA6E1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38" w:type="dxa"/>
            <w:vAlign w:val="bottom"/>
          </w:tcPr>
          <w:p w14:paraId="5B8D3CA2" w14:textId="5ADB5225" w:rsidR="00090792" w:rsidRPr="0009107A" w:rsidRDefault="00090792" w:rsidP="00CA6E1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9107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38" w:type="dxa"/>
            <w:vAlign w:val="bottom"/>
          </w:tcPr>
          <w:p w14:paraId="545BF65B" w14:textId="1B48316B" w:rsidR="00090792" w:rsidRPr="0009107A" w:rsidRDefault="00090792" w:rsidP="00CA6E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AF2E5C" w:rsidRPr="0009107A" w14:paraId="594848CD" w14:textId="77777777" w:rsidTr="005B6E7B">
        <w:trPr>
          <w:cantSplit/>
          <w:tblHeader/>
        </w:trPr>
        <w:tc>
          <w:tcPr>
            <w:tcW w:w="4228" w:type="dxa"/>
            <w:vAlign w:val="bottom"/>
          </w:tcPr>
          <w:p w14:paraId="0E4A6CBF" w14:textId="77777777" w:rsidR="00AF2E5C" w:rsidRPr="0009107A" w:rsidRDefault="00AF2E5C" w:rsidP="00CA6E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5"/>
            <w:vAlign w:val="bottom"/>
            <w:hideMark/>
          </w:tcPr>
          <w:p w14:paraId="583A8D36" w14:textId="77777777" w:rsidR="00AF2E5C" w:rsidRPr="0009107A" w:rsidRDefault="00AF2E5C" w:rsidP="00CA6E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F2E5C" w:rsidRPr="0009107A" w14:paraId="08FB3C3B" w14:textId="77777777" w:rsidTr="00AD04A2">
        <w:trPr>
          <w:cantSplit/>
        </w:trPr>
        <w:tc>
          <w:tcPr>
            <w:tcW w:w="4228" w:type="dxa"/>
          </w:tcPr>
          <w:p w14:paraId="451DC7CC" w14:textId="77777777" w:rsidR="00AF2E5C" w:rsidRPr="0009107A" w:rsidRDefault="00AF2E5C" w:rsidP="00CA6E18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9107A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09107A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38" w:type="dxa"/>
            <w:gridSpan w:val="2"/>
          </w:tcPr>
          <w:p w14:paraId="2286C975" w14:textId="5BEC71CF" w:rsidR="00AF2E5C" w:rsidRPr="0009107A" w:rsidRDefault="00260EF0" w:rsidP="00CA6E1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38" w:type="dxa"/>
          </w:tcPr>
          <w:p w14:paraId="27EB5A02" w14:textId="11601C98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B6E7B" w:rsidRPr="0009107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71</w:t>
            </w:r>
          </w:p>
        </w:tc>
        <w:tc>
          <w:tcPr>
            <w:tcW w:w="1238" w:type="dxa"/>
          </w:tcPr>
          <w:p w14:paraId="0AE8C3AA" w14:textId="4E13A6F6" w:rsidR="00AF2E5C" w:rsidRPr="0009107A" w:rsidRDefault="00F875D0" w:rsidP="00CA6E1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8" w:type="dxa"/>
          </w:tcPr>
          <w:p w14:paraId="1EA7086F" w14:textId="51779890" w:rsidR="00AF2E5C" w:rsidRPr="0009107A" w:rsidRDefault="005B6E7B" w:rsidP="00CA6E18">
            <w:pPr>
              <w:pStyle w:val="acctfourfigures"/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17</w:t>
            </w:r>
          </w:p>
        </w:tc>
      </w:tr>
      <w:tr w:rsidR="00AF2E5C" w:rsidRPr="0009107A" w14:paraId="7BA647E9" w14:textId="77777777" w:rsidTr="00AD04A2">
        <w:trPr>
          <w:cantSplit/>
        </w:trPr>
        <w:tc>
          <w:tcPr>
            <w:tcW w:w="4228" w:type="dxa"/>
          </w:tcPr>
          <w:p w14:paraId="294255DD" w14:textId="77777777" w:rsidR="00AF2E5C" w:rsidRPr="0009107A" w:rsidRDefault="00AF2E5C" w:rsidP="00CA6E18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09107A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09107A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38" w:type="dxa"/>
            <w:gridSpan w:val="2"/>
            <w:vAlign w:val="bottom"/>
          </w:tcPr>
          <w:p w14:paraId="70E4BC20" w14:textId="2241FCC1" w:rsidR="00AF2E5C" w:rsidRPr="0009107A" w:rsidRDefault="00843461" w:rsidP="00CA6E18">
            <w:pPr>
              <w:pStyle w:val="acctfourfigures"/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96565"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38" w:type="dxa"/>
            <w:vAlign w:val="bottom"/>
          </w:tcPr>
          <w:p w14:paraId="12120459" w14:textId="3CBEE9FB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8" w:type="dxa"/>
            <w:vAlign w:val="bottom"/>
          </w:tcPr>
          <w:p w14:paraId="583D9363" w14:textId="4BA80422" w:rsidR="00AF2E5C" w:rsidRPr="0009107A" w:rsidRDefault="00843461" w:rsidP="00CA6E18">
            <w:pPr>
              <w:pStyle w:val="acctfourfigures"/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875D0"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38" w:type="dxa"/>
            <w:vAlign w:val="bottom"/>
          </w:tcPr>
          <w:p w14:paraId="4D4C1AA0" w14:textId="696BEF89" w:rsidR="00AF2E5C" w:rsidRPr="0009107A" w:rsidRDefault="00AF2E5C" w:rsidP="00CA6E1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1450BB2" w14:textId="5E67B2FF" w:rsidR="00634469" w:rsidRPr="0009107A" w:rsidRDefault="00634469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</w:rPr>
        <w:tab/>
      </w:r>
    </w:p>
    <w:p w14:paraId="18D70F38" w14:textId="77777777" w:rsidR="005A5D5E" w:rsidRPr="0009107A" w:rsidRDefault="005A5D5E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</w:rPr>
      </w:pPr>
    </w:p>
    <w:bookmarkEnd w:id="5"/>
    <w:p w14:paraId="4075A1F9" w14:textId="675E6A95" w:rsidR="00870CCC" w:rsidRPr="0009107A" w:rsidRDefault="004762B0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19D28C72" w14:textId="77777777" w:rsidR="00AF2E5C" w:rsidRPr="0009107A" w:rsidRDefault="00AF2E5C" w:rsidP="00CA6E18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AF2E5C" w:rsidRPr="0009107A" w14:paraId="3202AE73" w14:textId="77777777" w:rsidTr="004E3076">
        <w:trPr>
          <w:tblHeader/>
        </w:trPr>
        <w:tc>
          <w:tcPr>
            <w:tcW w:w="4230" w:type="dxa"/>
            <w:shd w:val="clear" w:color="auto" w:fill="auto"/>
          </w:tcPr>
          <w:p w14:paraId="29C53EC0" w14:textId="77777777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0F050560" w14:textId="77777777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4EABDB23" w14:textId="77777777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F2E5C" w:rsidRPr="0009107A" w14:paraId="48E63C95" w14:textId="77777777" w:rsidTr="004E3076">
        <w:trPr>
          <w:tblHeader/>
        </w:trPr>
        <w:tc>
          <w:tcPr>
            <w:tcW w:w="4230" w:type="dxa"/>
          </w:tcPr>
          <w:p w14:paraId="241DD17F" w14:textId="77777777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26FAC6A9" w14:textId="1E0FEB0D" w:rsidR="00AF2E5C" w:rsidRPr="0009107A" w:rsidRDefault="00177B7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14:paraId="7DA40CD8" w14:textId="39ADD4FF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0910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7" w:type="dxa"/>
          </w:tcPr>
          <w:p w14:paraId="198DB74D" w14:textId="4D67F76C" w:rsidR="00AF2E5C" w:rsidRPr="0009107A" w:rsidRDefault="00177B7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14:paraId="6CBDD020" w14:textId="473D7D28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0910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AF2E5C" w:rsidRPr="0009107A" w14:paraId="2673D379" w14:textId="77777777" w:rsidTr="004E3076">
        <w:trPr>
          <w:tblHeader/>
        </w:trPr>
        <w:tc>
          <w:tcPr>
            <w:tcW w:w="4230" w:type="dxa"/>
          </w:tcPr>
          <w:p w14:paraId="2BEB385D" w14:textId="77777777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79DDFF4E" w14:textId="2A24D3F5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0910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54984407" w14:textId="08370E10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237" w:type="dxa"/>
          </w:tcPr>
          <w:p w14:paraId="7076A193" w14:textId="570EEE9A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0910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122166DC" w14:textId="4041F744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AF2E5C" w:rsidRPr="0009107A" w14:paraId="12169128" w14:textId="77777777" w:rsidTr="004E3076">
        <w:trPr>
          <w:tblHeader/>
        </w:trPr>
        <w:tc>
          <w:tcPr>
            <w:tcW w:w="4230" w:type="dxa"/>
          </w:tcPr>
          <w:p w14:paraId="4484A2B9" w14:textId="77777777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2F635DE9" w14:textId="77777777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2E5C" w:rsidRPr="0009107A" w14:paraId="7F423B6F" w14:textId="77777777" w:rsidTr="004E3076">
        <w:tc>
          <w:tcPr>
            <w:tcW w:w="4230" w:type="dxa"/>
          </w:tcPr>
          <w:p w14:paraId="6659105A" w14:textId="5DA8B529" w:rsidR="00AF2E5C" w:rsidRPr="0009107A" w:rsidRDefault="00824119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</w:tcPr>
          <w:p w14:paraId="01D5287D" w14:textId="758CE2DE" w:rsidR="00AF2E5C" w:rsidRPr="0009107A" w:rsidRDefault="00CD6C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09107A">
              <w:t>29,775</w:t>
            </w:r>
          </w:p>
        </w:tc>
        <w:tc>
          <w:tcPr>
            <w:tcW w:w="1238" w:type="dxa"/>
          </w:tcPr>
          <w:p w14:paraId="697EE414" w14:textId="7E021559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rPr>
                <w:rFonts w:hint="cs"/>
              </w:rPr>
              <w:t>30,1</w:t>
            </w:r>
            <w:r w:rsidRPr="0009107A">
              <w:t>51</w:t>
            </w:r>
          </w:p>
        </w:tc>
        <w:tc>
          <w:tcPr>
            <w:tcW w:w="1237" w:type="dxa"/>
          </w:tcPr>
          <w:p w14:paraId="4400B49A" w14:textId="2DEA7381" w:rsidR="00AF2E5C" w:rsidRPr="0009107A" w:rsidRDefault="00F875D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23,595</w:t>
            </w:r>
          </w:p>
        </w:tc>
        <w:tc>
          <w:tcPr>
            <w:tcW w:w="1238" w:type="dxa"/>
          </w:tcPr>
          <w:p w14:paraId="6A1D408C" w14:textId="69EED9D3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</w:pPr>
            <w:r w:rsidRPr="0009107A">
              <w:rPr>
                <w:rFonts w:hint="cs"/>
              </w:rPr>
              <w:t>24,955</w:t>
            </w:r>
          </w:p>
        </w:tc>
      </w:tr>
      <w:tr w:rsidR="00AF2E5C" w:rsidRPr="0009107A" w14:paraId="46A064F3" w14:textId="77777777" w:rsidTr="004E3076">
        <w:tc>
          <w:tcPr>
            <w:tcW w:w="4230" w:type="dxa"/>
          </w:tcPr>
          <w:p w14:paraId="2AEF05D7" w14:textId="77777777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2EBFCDF7" w14:textId="3B742278" w:rsidR="00AF2E5C" w:rsidRPr="0009107A" w:rsidRDefault="00CD6C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09107A">
              <w:t>(433)</w:t>
            </w:r>
          </w:p>
        </w:tc>
        <w:tc>
          <w:tcPr>
            <w:tcW w:w="1238" w:type="dxa"/>
          </w:tcPr>
          <w:p w14:paraId="0F4D53CD" w14:textId="01BC6762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rPr>
                <w:rFonts w:hint="cs"/>
              </w:rPr>
              <w:t>(286)</w:t>
            </w:r>
          </w:p>
        </w:tc>
        <w:tc>
          <w:tcPr>
            <w:tcW w:w="1237" w:type="dxa"/>
          </w:tcPr>
          <w:p w14:paraId="2494957F" w14:textId="564B4A32" w:rsidR="00AF2E5C" w:rsidRPr="0009107A" w:rsidRDefault="00F875D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09107A">
              <w:t>(433)</w:t>
            </w:r>
          </w:p>
        </w:tc>
        <w:tc>
          <w:tcPr>
            <w:tcW w:w="1238" w:type="dxa"/>
          </w:tcPr>
          <w:p w14:paraId="7338018D" w14:textId="01FF1C78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</w:rPr>
              <w:t>(286)</w:t>
            </w:r>
          </w:p>
        </w:tc>
      </w:tr>
      <w:tr w:rsidR="00AF2E5C" w:rsidRPr="0009107A" w14:paraId="53AFFF48" w14:textId="77777777" w:rsidTr="004E3076">
        <w:trPr>
          <w:trHeight w:val="58"/>
        </w:trPr>
        <w:tc>
          <w:tcPr>
            <w:tcW w:w="4230" w:type="dxa"/>
          </w:tcPr>
          <w:p w14:paraId="124D9951" w14:textId="77777777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45FF8680" w14:textId="3780F83E" w:rsidR="00AF2E5C" w:rsidRPr="0009107A" w:rsidRDefault="00CD6C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09107A">
              <w:t>(8)</w:t>
            </w:r>
          </w:p>
        </w:tc>
        <w:tc>
          <w:tcPr>
            <w:tcW w:w="1238" w:type="dxa"/>
          </w:tcPr>
          <w:p w14:paraId="76D7C0AD" w14:textId="5378BDC2" w:rsidR="00AF2E5C" w:rsidRPr="0009107A" w:rsidRDefault="00AF2E5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rPr>
                <w:rFonts w:hint="cs"/>
              </w:rPr>
              <w:t>(33</w:t>
            </w:r>
            <w:r w:rsidRPr="0009107A">
              <w:t>2</w:t>
            </w:r>
            <w:r w:rsidRPr="0009107A">
              <w:rPr>
                <w:rFonts w:hint="cs"/>
              </w:rPr>
              <w:t>)</w:t>
            </w:r>
          </w:p>
        </w:tc>
        <w:tc>
          <w:tcPr>
            <w:tcW w:w="1237" w:type="dxa"/>
            <w:vAlign w:val="bottom"/>
          </w:tcPr>
          <w:p w14:paraId="4E07A76E" w14:textId="216A4A44" w:rsidR="00AF2E5C" w:rsidRPr="0009107A" w:rsidRDefault="00F875D0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1238" w:type="dxa"/>
            <w:vAlign w:val="bottom"/>
          </w:tcPr>
          <w:p w14:paraId="16AF0719" w14:textId="50EE6A4A" w:rsidR="00AF2E5C" w:rsidRPr="0009107A" w:rsidRDefault="00AF2E5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</w:pPr>
            <w:r w:rsidRPr="0009107A">
              <w:rPr>
                <w:rFonts w:hint="cs"/>
              </w:rPr>
              <w:t>(324)</w:t>
            </w:r>
          </w:p>
        </w:tc>
      </w:tr>
      <w:tr w:rsidR="00AF2E5C" w:rsidRPr="0009107A" w14:paraId="1434FE82" w14:textId="77777777" w:rsidTr="004E3076">
        <w:trPr>
          <w:trHeight w:val="58"/>
        </w:trPr>
        <w:tc>
          <w:tcPr>
            <w:tcW w:w="4230" w:type="dxa"/>
          </w:tcPr>
          <w:p w14:paraId="21E145A6" w14:textId="77777777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5A39B8A3" w14:textId="37D66F76" w:rsidR="00AF2E5C" w:rsidRPr="0009107A" w:rsidRDefault="00CD6CFF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29,334</w:t>
            </w:r>
          </w:p>
        </w:tc>
        <w:tc>
          <w:tcPr>
            <w:tcW w:w="1238" w:type="dxa"/>
          </w:tcPr>
          <w:p w14:paraId="736D1C0E" w14:textId="627798AF" w:rsidR="00AF2E5C" w:rsidRPr="0009107A" w:rsidRDefault="00AF2E5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</w:rPr>
              <w:t>29,533</w:t>
            </w:r>
          </w:p>
        </w:tc>
        <w:tc>
          <w:tcPr>
            <w:tcW w:w="1237" w:type="dxa"/>
          </w:tcPr>
          <w:p w14:paraId="3BDA32EE" w14:textId="016F63DD" w:rsidR="00AF2E5C" w:rsidRPr="0009107A" w:rsidRDefault="00F875D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23,162</w:t>
            </w:r>
          </w:p>
        </w:tc>
        <w:tc>
          <w:tcPr>
            <w:tcW w:w="1238" w:type="dxa"/>
          </w:tcPr>
          <w:p w14:paraId="3CE0B964" w14:textId="26F0A93E" w:rsidR="00AF2E5C" w:rsidRPr="0009107A" w:rsidRDefault="00AF2E5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</w:rPr>
              <w:t>24,345</w:t>
            </w:r>
          </w:p>
        </w:tc>
      </w:tr>
    </w:tbl>
    <w:p w14:paraId="62ADE0C0" w14:textId="77777777" w:rsidR="00F83C1B" w:rsidRPr="0009107A" w:rsidRDefault="00F83C1B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05AB7" w14:textId="0C308DEA" w:rsidR="00A178CA" w:rsidRPr="0009107A" w:rsidRDefault="00F83C1B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รายการเปลี่ยนแปลงของรายการปรับลดราคาทุนให้เป็นมูลค่าสุทธิที่จะได้รับสำหรับงวด</w:t>
      </w:r>
      <w:r w:rsidR="00382CDF" w:rsidRPr="0009107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09107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90792" w:rsidRPr="0009107A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</w:rPr>
        <w:t>3</w:t>
      </w:r>
      <w:r w:rsidR="00382CDF" w:rsidRPr="0009107A">
        <w:rPr>
          <w:rFonts w:asciiTheme="majorBidi" w:hAnsiTheme="majorBidi" w:cstheme="majorBidi"/>
          <w:sz w:val="30"/>
          <w:szCs w:val="30"/>
        </w:rPr>
        <w:t>0</w:t>
      </w:r>
      <w:r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="00382CDF" w:rsidRPr="0009107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4425" w:rsidRPr="0009107A">
        <w:rPr>
          <w:rFonts w:asciiTheme="majorBidi" w:hAnsiTheme="majorBidi" w:cstheme="majorBidi"/>
          <w:sz w:val="30"/>
          <w:szCs w:val="30"/>
        </w:rPr>
        <w:t>2566</w:t>
      </w:r>
      <w:r w:rsidR="00B44425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4425" w:rsidRPr="0009107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44425" w:rsidRPr="0009107A">
        <w:rPr>
          <w:rFonts w:asciiTheme="majorBidi" w:hAnsiTheme="majorBidi" w:cstheme="majorBidi"/>
          <w:sz w:val="30"/>
          <w:szCs w:val="30"/>
        </w:rPr>
        <w:t>2565</w:t>
      </w:r>
      <w:r w:rsidR="00B44425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23BF6899" w14:textId="77777777" w:rsidR="00F83C1B" w:rsidRPr="0009107A" w:rsidRDefault="00F83C1B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A178CA" w:rsidRPr="0009107A" w14:paraId="76AD452A" w14:textId="77777777" w:rsidTr="002F590C">
        <w:tc>
          <w:tcPr>
            <w:tcW w:w="4230" w:type="dxa"/>
          </w:tcPr>
          <w:p w14:paraId="31FEA8C1" w14:textId="77777777" w:rsidR="00A178CA" w:rsidRPr="0009107A" w:rsidRDefault="00A178C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469EA66F" w14:textId="00F70241" w:rsidR="00A178CA" w:rsidRPr="0009107A" w:rsidRDefault="00A178C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39CEFEE" w14:textId="12BB5CDA" w:rsidR="00A178CA" w:rsidRPr="0009107A" w:rsidRDefault="00A178C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09107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96712" w:rsidRPr="0009107A" w14:paraId="22C6CF2A" w14:textId="77777777" w:rsidTr="001A6EC4">
        <w:tc>
          <w:tcPr>
            <w:tcW w:w="4230" w:type="dxa"/>
          </w:tcPr>
          <w:p w14:paraId="002439CE" w14:textId="4B5A5F4D" w:rsidR="00396712" w:rsidRPr="0009107A" w:rsidRDefault="00C3131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237" w:type="dxa"/>
          </w:tcPr>
          <w:p w14:paraId="08CA496A" w14:textId="0C20AE2E" w:rsidR="00396712" w:rsidRPr="0009107A" w:rsidRDefault="00396712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536F161D" w14:textId="530BCBA9" w:rsidR="00396712" w:rsidRPr="0009107A" w:rsidRDefault="00396712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237" w:type="dxa"/>
          </w:tcPr>
          <w:p w14:paraId="67B03E00" w14:textId="0690E532" w:rsidR="00396712" w:rsidRPr="0009107A" w:rsidRDefault="00396712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38" w:type="dxa"/>
          </w:tcPr>
          <w:p w14:paraId="6F4770FF" w14:textId="6AEF7242" w:rsidR="00396712" w:rsidRPr="0009107A" w:rsidRDefault="00396712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302E18" w:rsidRPr="0009107A" w14:paraId="4A6BF45F" w14:textId="77777777" w:rsidTr="009571B0">
        <w:tc>
          <w:tcPr>
            <w:tcW w:w="4230" w:type="dxa"/>
          </w:tcPr>
          <w:p w14:paraId="7B8EC95E" w14:textId="77777777" w:rsidR="00302E18" w:rsidRPr="0009107A" w:rsidRDefault="00302E1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5C127053" w14:textId="765C47E0" w:rsidR="00302E18" w:rsidRPr="0009107A" w:rsidRDefault="00302E1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09107A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726BE" w:rsidRPr="0009107A" w14:paraId="3B2ED8DE" w14:textId="77777777" w:rsidTr="001A6EC4">
        <w:tc>
          <w:tcPr>
            <w:tcW w:w="4230" w:type="dxa"/>
          </w:tcPr>
          <w:p w14:paraId="7735FC9D" w14:textId="7D24D595" w:rsidR="00D726BE" w:rsidRPr="0009107A" w:rsidRDefault="00D726BE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107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37" w:type="dxa"/>
          </w:tcPr>
          <w:p w14:paraId="6D29012D" w14:textId="6CA095B9" w:rsidR="00D726BE" w:rsidRPr="0009107A" w:rsidRDefault="00C53C2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61</w:t>
            </w:r>
            <w:r w:rsidR="00750821" w:rsidRPr="0009107A">
              <w:rPr>
                <w:rFonts w:hint="cs"/>
                <w:cs/>
              </w:rPr>
              <w:t>8</w:t>
            </w:r>
          </w:p>
        </w:tc>
        <w:tc>
          <w:tcPr>
            <w:tcW w:w="1238" w:type="dxa"/>
          </w:tcPr>
          <w:p w14:paraId="591F1C26" w14:textId="1BE74AA8" w:rsidR="00D726BE" w:rsidRPr="0009107A" w:rsidRDefault="00575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380</w:t>
            </w:r>
          </w:p>
        </w:tc>
        <w:tc>
          <w:tcPr>
            <w:tcW w:w="1237" w:type="dxa"/>
          </w:tcPr>
          <w:p w14:paraId="1987C0F0" w14:textId="17A2C9DC" w:rsidR="00D726BE" w:rsidRPr="0009107A" w:rsidRDefault="00C53C2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610</w:t>
            </w:r>
          </w:p>
        </w:tc>
        <w:tc>
          <w:tcPr>
            <w:tcW w:w="1238" w:type="dxa"/>
          </w:tcPr>
          <w:p w14:paraId="08017695" w14:textId="7A711865" w:rsidR="00D726BE" w:rsidRPr="0009107A" w:rsidRDefault="00575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378</w:t>
            </w:r>
          </w:p>
        </w:tc>
      </w:tr>
      <w:tr w:rsidR="00D726BE" w:rsidRPr="0009107A" w14:paraId="7D6CB4AC" w14:textId="77777777" w:rsidTr="00C53C21">
        <w:tc>
          <w:tcPr>
            <w:tcW w:w="4230" w:type="dxa"/>
          </w:tcPr>
          <w:p w14:paraId="59648E4D" w14:textId="13E17D4A" w:rsidR="00D726BE" w:rsidRPr="0009107A" w:rsidRDefault="00C00A4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7" w:type="dxa"/>
          </w:tcPr>
          <w:p w14:paraId="01B4122B" w14:textId="58FC8A49" w:rsidR="00D726BE" w:rsidRPr="0009107A" w:rsidRDefault="00C53C2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1</w:t>
            </w:r>
            <w:r w:rsidR="00750821" w:rsidRPr="0009107A">
              <w:rPr>
                <w:rFonts w:hint="cs"/>
                <w:cs/>
              </w:rPr>
              <w:t>47</w:t>
            </w:r>
          </w:p>
        </w:tc>
        <w:tc>
          <w:tcPr>
            <w:tcW w:w="1238" w:type="dxa"/>
          </w:tcPr>
          <w:p w14:paraId="7429A833" w14:textId="3CF45880" w:rsidR="00D726BE" w:rsidRPr="0009107A" w:rsidRDefault="00C3258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59</w:t>
            </w:r>
          </w:p>
        </w:tc>
        <w:tc>
          <w:tcPr>
            <w:tcW w:w="1237" w:type="dxa"/>
            <w:shd w:val="clear" w:color="auto" w:fill="auto"/>
          </w:tcPr>
          <w:p w14:paraId="7D26AFA7" w14:textId="3AC4C406" w:rsidR="00D726BE" w:rsidRPr="0009107A" w:rsidRDefault="00C53C2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14</w:t>
            </w:r>
            <w:r w:rsidR="00A534AE" w:rsidRPr="0009107A">
              <w:rPr>
                <w:rFonts w:hint="cs"/>
                <w:cs/>
              </w:rPr>
              <w:t>7</w:t>
            </w:r>
          </w:p>
        </w:tc>
        <w:tc>
          <w:tcPr>
            <w:tcW w:w="1238" w:type="dxa"/>
          </w:tcPr>
          <w:p w14:paraId="502D85A4" w14:textId="335371A0" w:rsidR="00D726BE" w:rsidRPr="0009107A" w:rsidRDefault="00C3258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-</w:t>
            </w:r>
          </w:p>
        </w:tc>
      </w:tr>
      <w:tr w:rsidR="00D726BE" w:rsidRPr="0009107A" w14:paraId="5913B9E8" w14:textId="77777777" w:rsidTr="00C53C21">
        <w:trPr>
          <w:trHeight w:val="58"/>
        </w:trPr>
        <w:tc>
          <w:tcPr>
            <w:tcW w:w="4230" w:type="dxa"/>
          </w:tcPr>
          <w:p w14:paraId="7FDA5AED" w14:textId="669F621B" w:rsidR="00D726BE" w:rsidRPr="0009107A" w:rsidRDefault="00D726BE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กลับ</w:t>
            </w:r>
            <w:r w:rsidR="00750821" w:rsidRPr="0009107A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237" w:type="dxa"/>
          </w:tcPr>
          <w:p w14:paraId="76DF3CD1" w14:textId="32EFB376" w:rsidR="00D726BE" w:rsidRPr="0009107A" w:rsidRDefault="00C53C21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(3</w:t>
            </w:r>
            <w:r w:rsidR="00750821" w:rsidRPr="0009107A">
              <w:rPr>
                <w:rFonts w:hint="cs"/>
                <w:cs/>
              </w:rPr>
              <w:t>24</w:t>
            </w:r>
            <w:r w:rsidRPr="0009107A">
              <w:t>)</w:t>
            </w:r>
          </w:p>
        </w:tc>
        <w:tc>
          <w:tcPr>
            <w:tcW w:w="1238" w:type="dxa"/>
          </w:tcPr>
          <w:p w14:paraId="6D2D0E8A" w14:textId="04F40A4F" w:rsidR="00D726BE" w:rsidRPr="0009107A" w:rsidRDefault="00D726B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rPr>
                <w:rFonts w:hint="cs"/>
              </w:rPr>
              <w:t>(</w:t>
            </w:r>
            <w:r w:rsidR="000966C3" w:rsidRPr="0009107A">
              <w:t>3</w:t>
            </w:r>
            <w:r w:rsidRPr="0009107A">
              <w:rPr>
                <w:rFonts w:hint="cs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493C4A2" w14:textId="1E2B9C16" w:rsidR="00D726BE" w:rsidRPr="0009107A" w:rsidRDefault="00C53C21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(32</w:t>
            </w:r>
            <w:r w:rsidR="00A534AE" w:rsidRPr="0009107A">
              <w:rPr>
                <w:rFonts w:hint="cs"/>
                <w:cs/>
              </w:rPr>
              <w:t>4</w:t>
            </w:r>
            <w:r w:rsidRPr="0009107A">
              <w:t>)</w:t>
            </w:r>
          </w:p>
        </w:tc>
        <w:tc>
          <w:tcPr>
            <w:tcW w:w="1238" w:type="dxa"/>
            <w:vAlign w:val="bottom"/>
          </w:tcPr>
          <w:p w14:paraId="63EB6878" w14:textId="564D93FB" w:rsidR="00D726BE" w:rsidRPr="0009107A" w:rsidRDefault="00D726B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rPr>
                <w:rFonts w:hint="cs"/>
              </w:rPr>
              <w:t>(</w:t>
            </w:r>
            <w:r w:rsidR="006C4BE3" w:rsidRPr="0009107A">
              <w:t>3</w:t>
            </w:r>
            <w:r w:rsidRPr="0009107A">
              <w:rPr>
                <w:rFonts w:hint="cs"/>
              </w:rPr>
              <w:t>)</w:t>
            </w:r>
          </w:p>
        </w:tc>
      </w:tr>
      <w:tr w:rsidR="00D726BE" w:rsidRPr="0009107A" w14:paraId="401FD2C8" w14:textId="77777777" w:rsidTr="00C53C21">
        <w:trPr>
          <w:trHeight w:val="58"/>
        </w:trPr>
        <w:tc>
          <w:tcPr>
            <w:tcW w:w="4230" w:type="dxa"/>
          </w:tcPr>
          <w:p w14:paraId="64CFCBDA" w14:textId="5FDE843F" w:rsidR="00D726BE" w:rsidRPr="0009107A" w:rsidRDefault="00D726BE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107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0910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7" w:type="dxa"/>
          </w:tcPr>
          <w:p w14:paraId="12CC4A7B" w14:textId="6D8E1FC8" w:rsidR="00D726BE" w:rsidRPr="0009107A" w:rsidRDefault="00C53C21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441</w:t>
            </w:r>
          </w:p>
        </w:tc>
        <w:tc>
          <w:tcPr>
            <w:tcW w:w="1238" w:type="dxa"/>
          </w:tcPr>
          <w:p w14:paraId="425213D2" w14:textId="40C33F87" w:rsidR="00D726BE" w:rsidRPr="0009107A" w:rsidRDefault="00C3258F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436</w:t>
            </w:r>
          </w:p>
        </w:tc>
        <w:tc>
          <w:tcPr>
            <w:tcW w:w="1237" w:type="dxa"/>
            <w:shd w:val="clear" w:color="auto" w:fill="auto"/>
          </w:tcPr>
          <w:p w14:paraId="61CF2F89" w14:textId="67970752" w:rsidR="00D726BE" w:rsidRPr="0009107A" w:rsidRDefault="00C53C21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433</w:t>
            </w:r>
          </w:p>
        </w:tc>
        <w:tc>
          <w:tcPr>
            <w:tcW w:w="1238" w:type="dxa"/>
          </w:tcPr>
          <w:p w14:paraId="645F8936" w14:textId="7A494EB0" w:rsidR="00D726BE" w:rsidRPr="0009107A" w:rsidRDefault="00575ED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375</w:t>
            </w:r>
          </w:p>
        </w:tc>
      </w:tr>
    </w:tbl>
    <w:p w14:paraId="5EC97A0C" w14:textId="77777777" w:rsidR="00CF6FDA" w:rsidRPr="0009107A" w:rsidRDefault="00CF6FDA" w:rsidP="00CA6E18">
      <w:pPr>
        <w:rPr>
          <w:rFonts w:asciiTheme="majorBidi" w:hAnsiTheme="majorBidi" w:cstheme="majorBidi"/>
        </w:rPr>
      </w:pPr>
    </w:p>
    <w:p w14:paraId="4BEB9E80" w14:textId="07B9E022" w:rsidR="00083046" w:rsidRPr="0009107A" w:rsidRDefault="004762B0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</w:t>
      </w:r>
      <w:r w:rsidR="00EA319F" w:rsidRPr="0009107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63585" w:rsidRPr="0009107A">
        <w:rPr>
          <w:rFonts w:asciiTheme="majorBidi" w:hAnsiTheme="majorBidi" w:cstheme="majorBidi"/>
          <w:sz w:val="30"/>
          <w:szCs w:val="30"/>
        </w:rPr>
        <w:t xml:space="preserve">30 </w:t>
      </w:r>
      <w:r w:rsidR="00C63585" w:rsidRPr="00091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  <w:sz w:val="30"/>
          <w:szCs w:val="30"/>
        </w:rPr>
        <w:t>2566</w:t>
      </w:r>
      <w:r w:rsidR="00B011A9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4880" w:rsidRPr="0009107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09107A">
        <w:rPr>
          <w:rFonts w:asciiTheme="majorBidi" w:hAnsiTheme="majorBidi" w:cstheme="majorBidi"/>
          <w:sz w:val="30"/>
          <w:szCs w:val="30"/>
        </w:rPr>
        <w:t>31</w:t>
      </w:r>
      <w:r w:rsidRPr="0009107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09107A">
        <w:rPr>
          <w:rFonts w:asciiTheme="majorBidi" w:hAnsiTheme="majorBidi" w:cstheme="majorBidi"/>
          <w:sz w:val="30"/>
          <w:szCs w:val="30"/>
        </w:rPr>
        <w:t>256</w:t>
      </w:r>
      <w:r w:rsidR="00AF2E5C" w:rsidRPr="0009107A">
        <w:rPr>
          <w:rFonts w:asciiTheme="majorBidi" w:hAnsiTheme="majorBidi" w:cstheme="majorBidi"/>
          <w:sz w:val="30"/>
          <w:szCs w:val="30"/>
        </w:rPr>
        <w:t>5</w:t>
      </w:r>
      <w:r w:rsidR="000A28C1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  <w:cs/>
        </w:rPr>
        <w:t>ของบริษัทได้รวมสำรองน้ำมันตามกฎหมายไว้แล้วจำนว</w:t>
      </w:r>
      <w:r w:rsidR="00884A1B" w:rsidRPr="0009107A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884A1B" w:rsidRPr="0009107A">
        <w:rPr>
          <w:rFonts w:asciiTheme="majorBidi" w:hAnsiTheme="majorBidi" w:cstheme="majorBidi"/>
          <w:sz w:val="30"/>
          <w:szCs w:val="30"/>
        </w:rPr>
        <w:t>385</w:t>
      </w:r>
      <w:r w:rsidR="00862309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70C2" w:rsidRPr="0009107A">
        <w:rPr>
          <w:rFonts w:asciiTheme="majorBidi" w:hAnsiTheme="majorBidi" w:cstheme="majorBidi"/>
          <w:sz w:val="30"/>
          <w:szCs w:val="30"/>
          <w:cs/>
        </w:rPr>
        <w:t>ล้าน</w:t>
      </w:r>
      <w:r w:rsidR="006C520D" w:rsidRPr="0009107A">
        <w:rPr>
          <w:rFonts w:asciiTheme="majorBidi" w:hAnsiTheme="majorBidi" w:cstheme="majorBidi"/>
          <w:sz w:val="30"/>
          <w:szCs w:val="30"/>
          <w:cs/>
        </w:rPr>
        <w:t>ลิตร คิดเป็นมูลค่า</w:t>
      </w:r>
      <w:r w:rsidR="00884A1B" w:rsidRPr="0009107A">
        <w:rPr>
          <w:rFonts w:asciiTheme="majorBidi" w:hAnsiTheme="majorBidi" w:cstheme="majorBidi"/>
          <w:sz w:val="30"/>
          <w:szCs w:val="30"/>
        </w:rPr>
        <w:t xml:space="preserve"> 7,304 </w:t>
      </w:r>
      <w:r w:rsidRPr="0009107A">
        <w:rPr>
          <w:rFonts w:asciiTheme="majorBidi" w:hAnsiTheme="majorBidi" w:cstheme="majorBidi"/>
          <w:sz w:val="30"/>
          <w:szCs w:val="30"/>
          <w:cs/>
        </w:rPr>
        <w:t xml:space="preserve">ล้านบาท และจำนวน </w:t>
      </w:r>
      <w:r w:rsidR="00657974" w:rsidRPr="0009107A">
        <w:rPr>
          <w:rFonts w:asciiTheme="majorBidi" w:hAnsiTheme="majorBidi" w:cstheme="majorBidi"/>
          <w:sz w:val="30"/>
          <w:szCs w:val="30"/>
        </w:rPr>
        <w:t>329</w:t>
      </w:r>
      <w:r w:rsidR="00862309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  <w:cs/>
        </w:rPr>
        <w:t xml:space="preserve">ล้านลิตร คิดเป็นมูลค่า </w:t>
      </w:r>
      <w:r w:rsidR="00657974" w:rsidRPr="0009107A">
        <w:rPr>
          <w:rFonts w:asciiTheme="majorBidi" w:hAnsiTheme="majorBidi" w:cstheme="majorBidi"/>
          <w:sz w:val="30"/>
          <w:szCs w:val="30"/>
        </w:rPr>
        <w:t>7,480</w:t>
      </w:r>
      <w:r w:rsidR="00862309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111B0679" w14:textId="023CA37E" w:rsidR="00C554BB" w:rsidRPr="0009107A" w:rsidRDefault="00C554BB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29453DD2" w14:textId="77777777" w:rsidR="005A5D5E" w:rsidRPr="0009107A" w:rsidRDefault="005A5D5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117C2F30" w14:textId="77777777" w:rsidR="005A5D5E" w:rsidRPr="0009107A" w:rsidRDefault="005A5D5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60F6CC59" w14:textId="77777777" w:rsidR="005A5D5E" w:rsidRPr="0009107A" w:rsidRDefault="005A5D5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6482DE57" w14:textId="77777777" w:rsidR="005A5D5E" w:rsidRPr="0009107A" w:rsidRDefault="005A5D5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7CC15D7" w14:textId="77777777" w:rsidR="005A5D5E" w:rsidRPr="0009107A" w:rsidRDefault="005A5D5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13C4DDC8" w14:textId="77777777" w:rsidR="005A5D5E" w:rsidRPr="0009107A" w:rsidRDefault="005A5D5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0EFD2937" w14:textId="77777777" w:rsidR="005A5D5E" w:rsidRPr="0009107A" w:rsidRDefault="005A5D5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53530F1B" w14:textId="77777777" w:rsidR="005A5D5E" w:rsidRPr="0009107A" w:rsidRDefault="005A5D5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15AB4E17" w14:textId="7E8A0CD3" w:rsidR="00870CCC" w:rsidRPr="0009107A" w:rsidRDefault="004762B0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8E55C8"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5C307FE9" w14:textId="77777777" w:rsidR="00AF2E5C" w:rsidRPr="0009107A" w:rsidRDefault="00AF2E5C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75"/>
        <w:gridCol w:w="1275"/>
      </w:tblGrid>
      <w:tr w:rsidR="007E5D9B" w:rsidRPr="0009107A" w14:paraId="111D900C" w14:textId="77777777" w:rsidTr="007108B7">
        <w:trPr>
          <w:trHeight w:val="400"/>
        </w:trPr>
        <w:tc>
          <w:tcPr>
            <w:tcW w:w="3612" w:type="pct"/>
          </w:tcPr>
          <w:p w14:paraId="4BA7F2F2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88" w:type="pct"/>
            <w:gridSpan w:val="2"/>
          </w:tcPr>
          <w:p w14:paraId="3C292281" w14:textId="77777777" w:rsidR="007E5D9B" w:rsidRPr="0009107A" w:rsidRDefault="007E5D9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7E5D9B" w:rsidRPr="0009107A" w14:paraId="3B95507A" w14:textId="77777777" w:rsidTr="007108B7">
        <w:trPr>
          <w:trHeight w:val="421"/>
        </w:trPr>
        <w:tc>
          <w:tcPr>
            <w:tcW w:w="3612" w:type="pct"/>
          </w:tcPr>
          <w:p w14:paraId="362BE664" w14:textId="14416656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09107A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09107A">
              <w:rPr>
                <w:b/>
                <w:bCs/>
                <w:i/>
                <w:iCs/>
              </w:rPr>
              <w:t xml:space="preserve">30 </w:t>
            </w:r>
            <w:r w:rsidRPr="0009107A"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694" w:type="pct"/>
            <w:shd w:val="clear" w:color="auto" w:fill="auto"/>
          </w:tcPr>
          <w:p w14:paraId="1E203AFD" w14:textId="1293AED5" w:rsidR="007E5D9B" w:rsidRPr="0009107A" w:rsidRDefault="007E5D9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5583C7D0" w14:textId="0A601A4D" w:rsidR="007E5D9B" w:rsidRPr="0009107A" w:rsidRDefault="007E5D9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7E5D9B" w:rsidRPr="0009107A" w14:paraId="47953B28" w14:textId="77777777" w:rsidTr="007108B7">
        <w:trPr>
          <w:trHeight w:val="421"/>
        </w:trPr>
        <w:tc>
          <w:tcPr>
            <w:tcW w:w="3612" w:type="pct"/>
          </w:tcPr>
          <w:p w14:paraId="6A3D30F5" w14:textId="77777777" w:rsidR="007E5D9B" w:rsidRPr="0009107A" w:rsidRDefault="007E5D9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2"/>
            <w:shd w:val="clear" w:color="auto" w:fill="auto"/>
          </w:tcPr>
          <w:p w14:paraId="431995D1" w14:textId="77777777" w:rsidR="007E5D9B" w:rsidRPr="0009107A" w:rsidRDefault="007E5D9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5D9B" w:rsidRPr="0009107A" w14:paraId="424C8B72" w14:textId="77777777" w:rsidTr="007108B7">
        <w:trPr>
          <w:trHeight w:val="400"/>
        </w:trPr>
        <w:tc>
          <w:tcPr>
            <w:tcW w:w="3612" w:type="pct"/>
          </w:tcPr>
          <w:p w14:paraId="430B4B44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09107A">
              <w:rPr>
                <w:color w:val="000000" w:themeColor="text1"/>
                <w:cs/>
              </w:rPr>
              <w:t xml:space="preserve">ณ วันที่ </w:t>
            </w:r>
            <w:r w:rsidRPr="0009107A">
              <w:rPr>
                <w:color w:val="000000" w:themeColor="text1"/>
              </w:rPr>
              <w:t>1</w:t>
            </w:r>
            <w:r w:rsidRPr="0009107A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694" w:type="pct"/>
          </w:tcPr>
          <w:p w14:paraId="4E8F3BC7" w14:textId="6D758A56" w:rsidR="007E5D9B" w:rsidRPr="0009107A" w:rsidRDefault="001F7B0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09107A">
              <w:rPr>
                <w:cs/>
              </w:rPr>
              <w:t>18</w:t>
            </w:r>
            <w:r w:rsidRPr="0009107A">
              <w:t>,</w:t>
            </w:r>
            <w:r w:rsidRPr="0009107A">
              <w:rPr>
                <w:cs/>
              </w:rPr>
              <w:t>573</w:t>
            </w:r>
          </w:p>
        </w:tc>
        <w:tc>
          <w:tcPr>
            <w:tcW w:w="693" w:type="pct"/>
          </w:tcPr>
          <w:p w14:paraId="67F522FF" w14:textId="28D88054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09107A">
              <w:rPr>
                <w:rFonts w:asciiTheme="majorBidi" w:hAnsiTheme="majorBidi" w:cstheme="majorBidi"/>
              </w:rPr>
              <w:t>16,492</w:t>
            </w:r>
          </w:p>
        </w:tc>
      </w:tr>
      <w:tr w:rsidR="007E5D9B" w:rsidRPr="0009107A" w14:paraId="24FB1EDC" w14:textId="77777777" w:rsidTr="007108B7">
        <w:trPr>
          <w:trHeight w:val="400"/>
        </w:trPr>
        <w:tc>
          <w:tcPr>
            <w:tcW w:w="3612" w:type="pct"/>
          </w:tcPr>
          <w:p w14:paraId="0D8E6318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09107A">
              <w:rPr>
                <w:rFonts w:hint="cs"/>
                <w:color w:val="000000" w:themeColor="text1"/>
                <w:cs/>
              </w:rPr>
              <w:t>เพิ่มเงินลงทุน</w:t>
            </w:r>
          </w:p>
        </w:tc>
        <w:tc>
          <w:tcPr>
            <w:tcW w:w="694" w:type="pct"/>
          </w:tcPr>
          <w:p w14:paraId="7A927932" w14:textId="4B0F9634" w:rsidR="007E5D9B" w:rsidRPr="0009107A" w:rsidRDefault="001F7B0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09107A">
              <w:rPr>
                <w:rFonts w:hint="cs"/>
                <w:cs/>
              </w:rPr>
              <w:t>10</w:t>
            </w:r>
          </w:p>
        </w:tc>
        <w:tc>
          <w:tcPr>
            <w:tcW w:w="693" w:type="pct"/>
          </w:tcPr>
          <w:p w14:paraId="60407CA8" w14:textId="212CF37A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09107A">
              <w:rPr>
                <w:rFonts w:asciiTheme="majorBidi" w:hAnsiTheme="majorBidi" w:cstheme="majorBidi" w:hint="cs"/>
                <w:cs/>
              </w:rPr>
              <w:t>844</w:t>
            </w:r>
          </w:p>
        </w:tc>
      </w:tr>
      <w:tr w:rsidR="007E5D9B" w:rsidRPr="0009107A" w14:paraId="2E24027C" w14:textId="77777777" w:rsidTr="007108B7">
        <w:trPr>
          <w:trHeight w:val="400"/>
        </w:trPr>
        <w:tc>
          <w:tcPr>
            <w:tcW w:w="3612" w:type="pct"/>
          </w:tcPr>
          <w:p w14:paraId="50DBB1FE" w14:textId="129D4B2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09107A">
              <w:rPr>
                <w:color w:val="000000" w:themeColor="text1"/>
                <w:cs/>
              </w:rPr>
              <w:t>จัดประเภทใหม่</w:t>
            </w:r>
          </w:p>
        </w:tc>
        <w:tc>
          <w:tcPr>
            <w:tcW w:w="694" w:type="pct"/>
          </w:tcPr>
          <w:p w14:paraId="4751F266" w14:textId="37335630" w:rsidR="007E5D9B" w:rsidRPr="0009107A" w:rsidRDefault="001F7B0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09107A">
              <w:rPr>
                <w:rFonts w:hint="cs"/>
                <w:cs/>
              </w:rPr>
              <w:t>-</w:t>
            </w:r>
          </w:p>
        </w:tc>
        <w:tc>
          <w:tcPr>
            <w:tcW w:w="693" w:type="pct"/>
          </w:tcPr>
          <w:p w14:paraId="2DCD0ACC" w14:textId="18B94E44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</w:pPr>
            <w:r w:rsidRPr="0009107A">
              <w:rPr>
                <w:rFonts w:asciiTheme="majorBidi" w:hAnsiTheme="majorBidi" w:cstheme="majorBidi"/>
              </w:rPr>
              <w:t>1</w:t>
            </w:r>
          </w:p>
        </w:tc>
      </w:tr>
      <w:tr w:rsidR="007E5D9B" w:rsidRPr="0009107A" w14:paraId="780A3627" w14:textId="77777777" w:rsidTr="007108B7">
        <w:trPr>
          <w:trHeight w:val="400"/>
        </w:trPr>
        <w:tc>
          <w:tcPr>
            <w:tcW w:w="3612" w:type="pct"/>
          </w:tcPr>
          <w:p w14:paraId="368028BD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09107A">
              <w:rPr>
                <w:rFonts w:hint="cs"/>
                <w:color w:val="000000" w:themeColor="text1"/>
                <w:cs/>
              </w:rPr>
              <w:t>กลับรายการขาดทุนจากการด้อยค่า</w:t>
            </w:r>
          </w:p>
        </w:tc>
        <w:tc>
          <w:tcPr>
            <w:tcW w:w="694" w:type="pct"/>
          </w:tcPr>
          <w:p w14:paraId="52746A52" w14:textId="2B42E700" w:rsidR="007E5D9B" w:rsidRPr="0009107A" w:rsidRDefault="001F7B08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09107A">
              <w:rPr>
                <w:rFonts w:hint="cs"/>
                <w:cs/>
              </w:rPr>
              <w:t>-</w:t>
            </w:r>
          </w:p>
        </w:tc>
        <w:tc>
          <w:tcPr>
            <w:tcW w:w="693" w:type="pct"/>
          </w:tcPr>
          <w:p w14:paraId="571FBFB4" w14:textId="42E081EB" w:rsidR="007E5D9B" w:rsidRPr="0009107A" w:rsidRDefault="007E5D9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155</w:t>
            </w:r>
          </w:p>
        </w:tc>
      </w:tr>
      <w:tr w:rsidR="007E5D9B" w:rsidRPr="0009107A" w14:paraId="10A38AED" w14:textId="77777777" w:rsidTr="007108B7">
        <w:trPr>
          <w:trHeight w:val="400"/>
        </w:trPr>
        <w:tc>
          <w:tcPr>
            <w:tcW w:w="3612" w:type="pct"/>
          </w:tcPr>
          <w:p w14:paraId="3ACC673C" w14:textId="0BDD1BCF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09107A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09107A">
              <w:rPr>
                <w:b/>
                <w:bCs/>
                <w:color w:val="000000" w:themeColor="text1"/>
              </w:rPr>
              <w:t xml:space="preserve">30 </w:t>
            </w:r>
            <w:r w:rsidRPr="0009107A">
              <w:rPr>
                <w:b/>
                <w:bCs/>
                <w:color w:val="000000" w:themeColor="text1"/>
                <w:cs/>
              </w:rPr>
              <w:t>มิถุนายน</w:t>
            </w:r>
            <w:r w:rsidRPr="0009107A"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</w:p>
        </w:tc>
        <w:tc>
          <w:tcPr>
            <w:tcW w:w="694" w:type="pct"/>
          </w:tcPr>
          <w:p w14:paraId="1C15F26C" w14:textId="3D063350" w:rsidR="007E5D9B" w:rsidRPr="0009107A" w:rsidRDefault="001F7B08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  <w:cs/>
              </w:rPr>
              <w:t>18</w:t>
            </w:r>
            <w:r w:rsidRPr="0009107A">
              <w:rPr>
                <w:b/>
                <w:bCs/>
              </w:rPr>
              <w:t>,</w:t>
            </w:r>
            <w:r w:rsidRPr="0009107A">
              <w:rPr>
                <w:rFonts w:hint="cs"/>
                <w:b/>
                <w:bCs/>
                <w:cs/>
              </w:rPr>
              <w:t>583</w:t>
            </w:r>
          </w:p>
        </w:tc>
        <w:tc>
          <w:tcPr>
            <w:tcW w:w="693" w:type="pct"/>
          </w:tcPr>
          <w:p w14:paraId="1101E464" w14:textId="1C5FF8A4" w:rsidR="007E5D9B" w:rsidRPr="0009107A" w:rsidRDefault="007E5D9B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17,492</w:t>
            </w:r>
          </w:p>
        </w:tc>
      </w:tr>
    </w:tbl>
    <w:p w14:paraId="478E36B6" w14:textId="6D59FF63" w:rsidR="00B41C04" w:rsidRPr="0009107A" w:rsidRDefault="00B41C04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p w14:paraId="67B137A0" w14:textId="285751BA" w:rsidR="00507F3F" w:rsidRPr="0009107A" w:rsidRDefault="00507F3F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107A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การเปลี่ยนแปลงเงินลงทุนในบริษัทย่อย</w:t>
      </w:r>
    </w:p>
    <w:p w14:paraId="14AFD26A" w14:textId="77777777" w:rsidR="00507F3F" w:rsidRPr="0009107A" w:rsidRDefault="00507F3F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i/>
          <w:iCs/>
        </w:rPr>
      </w:pPr>
    </w:p>
    <w:p w14:paraId="39B049A8" w14:textId="77777777" w:rsidR="00C1240A" w:rsidRPr="0009107A" w:rsidRDefault="00C1240A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107A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บีซีพีจี จำกัด (มหาชน)</w:t>
      </w:r>
    </w:p>
    <w:p w14:paraId="3B0697B6" w14:textId="77777777" w:rsidR="00C1240A" w:rsidRPr="0009107A" w:rsidRDefault="00C1240A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90"/>
        <w:jc w:val="thaiDistribute"/>
      </w:pPr>
    </w:p>
    <w:p w14:paraId="06F6E741" w14:textId="580AB93B" w:rsidR="00C1240A" w:rsidRPr="0009107A" w:rsidRDefault="00C1240A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09107A">
        <w:rPr>
          <w:rFonts w:asciiTheme="majorBidi" w:hAnsiTheme="majorBidi" w:cstheme="majorBidi" w:hint="cs"/>
          <w:sz w:val="30"/>
          <w:szCs w:val="30"/>
        </w:rPr>
        <w:t>256</w:t>
      </w:r>
      <w:r w:rsidRPr="0009107A">
        <w:rPr>
          <w:rFonts w:asciiTheme="majorBidi" w:hAnsiTheme="majorBidi" w:cstheme="majorBidi"/>
          <w:sz w:val="30"/>
          <w:szCs w:val="30"/>
        </w:rPr>
        <w:t>6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 บริษัท บีซีพีจี จำกัด (มหาชน)</w:t>
      </w:r>
      <w:r w:rsidRPr="0009107A">
        <w:rPr>
          <w:rFonts w:asciiTheme="majorBidi" w:hAnsiTheme="majorBidi" w:cstheme="majorBidi"/>
          <w:sz w:val="30"/>
          <w:szCs w:val="30"/>
        </w:rPr>
        <w:t xml:space="preserve"> (“</w:t>
      </w:r>
      <w:r w:rsidRPr="0009107A">
        <w:rPr>
          <w:rFonts w:asciiTheme="majorBidi" w:hAnsiTheme="majorBidi" w:cstheme="majorBidi" w:hint="cs"/>
          <w:sz w:val="30"/>
          <w:szCs w:val="30"/>
        </w:rPr>
        <w:t>BCPG</w:t>
      </w:r>
      <w:r w:rsidRPr="0009107A">
        <w:rPr>
          <w:rFonts w:asciiTheme="majorBidi" w:hAnsiTheme="majorBidi" w:cstheme="majorBidi"/>
          <w:sz w:val="30"/>
          <w:szCs w:val="30"/>
        </w:rPr>
        <w:t>”)</w:t>
      </w:r>
      <w:r w:rsidRPr="0009107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ได้ออกหุ้นสามัญเพิ่มทุน เพื่อการใช้สิทธิของใบสำคัญแสดงสิทธิในการจองซื้อหุ้นสามัญของ </w:t>
      </w:r>
      <w:r w:rsidRPr="0009107A">
        <w:rPr>
          <w:rFonts w:asciiTheme="majorBidi" w:hAnsiTheme="majorBidi" w:cstheme="majorBidi" w:hint="cs"/>
          <w:sz w:val="30"/>
          <w:szCs w:val="30"/>
        </w:rPr>
        <w:t xml:space="preserve">BCPG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="006D6AB3" w:rsidRPr="0009107A">
        <w:rPr>
          <w:rFonts w:asciiTheme="majorBidi" w:hAnsiTheme="majorBidi" w:cstheme="majorBidi"/>
          <w:sz w:val="30"/>
          <w:szCs w:val="30"/>
        </w:rPr>
        <w:t>1</w:t>
      </w:r>
      <w:r w:rsidR="006250FC"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Pr="0009107A">
        <w:rPr>
          <w:rFonts w:asciiTheme="majorBidi" w:hAnsiTheme="majorBidi" w:cstheme="majorBidi" w:hint="cs"/>
          <w:sz w:val="30"/>
          <w:szCs w:val="30"/>
        </w:rPr>
        <w:t>(BCPG-W</w:t>
      </w:r>
      <w:r w:rsidR="006250FC" w:rsidRPr="0009107A">
        <w:rPr>
          <w:rFonts w:asciiTheme="majorBidi" w:hAnsiTheme="majorBidi" w:cstheme="majorBidi"/>
          <w:sz w:val="30"/>
          <w:szCs w:val="30"/>
        </w:rPr>
        <w:t>2</w:t>
      </w:r>
      <w:r w:rsidRPr="0009107A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646E56" w:rsidRPr="0009107A">
        <w:rPr>
          <w:rFonts w:asciiTheme="majorBidi" w:hAnsiTheme="majorBidi" w:cstheme="majorBidi"/>
          <w:sz w:val="30"/>
          <w:szCs w:val="30"/>
        </w:rPr>
        <w:t xml:space="preserve">51,781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หน่วย </w:t>
      </w:r>
      <w:r w:rsidR="004A10DC" w:rsidRPr="0009107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D6AB3" w:rsidRPr="0009107A">
        <w:rPr>
          <w:rFonts w:asciiTheme="majorBidi" w:hAnsiTheme="majorBidi" w:cstheme="majorBidi" w:hint="cs"/>
          <w:sz w:val="30"/>
          <w:szCs w:val="30"/>
          <w:cs/>
        </w:rPr>
        <w:t xml:space="preserve">ออกหุ้นสามัญเพิ่มทุน เพื่อการใช้สิทธิของใบสำคัญแสดงสิทธิในการจองซื้อหุ้นสามัญของ </w:t>
      </w:r>
      <w:r w:rsidR="006D6AB3" w:rsidRPr="0009107A">
        <w:rPr>
          <w:rFonts w:asciiTheme="majorBidi" w:hAnsiTheme="majorBidi" w:cstheme="majorBidi" w:hint="cs"/>
          <w:sz w:val="30"/>
          <w:szCs w:val="30"/>
        </w:rPr>
        <w:t xml:space="preserve">BCPG </w:t>
      </w:r>
      <w:r w:rsidR="006D6AB3" w:rsidRPr="0009107A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="006D6AB3" w:rsidRPr="0009107A">
        <w:rPr>
          <w:rFonts w:asciiTheme="majorBidi" w:hAnsiTheme="majorBidi" w:cstheme="majorBidi"/>
          <w:sz w:val="30"/>
          <w:szCs w:val="30"/>
        </w:rPr>
        <w:t xml:space="preserve">2 </w:t>
      </w:r>
      <w:r w:rsidR="006D6AB3" w:rsidRPr="0009107A">
        <w:rPr>
          <w:rFonts w:asciiTheme="majorBidi" w:hAnsiTheme="majorBidi" w:cstheme="majorBidi" w:hint="cs"/>
          <w:sz w:val="30"/>
          <w:szCs w:val="30"/>
        </w:rPr>
        <w:t>(BCPG-W</w:t>
      </w:r>
      <w:r w:rsidR="006D6AB3" w:rsidRPr="0009107A">
        <w:rPr>
          <w:rFonts w:asciiTheme="majorBidi" w:hAnsiTheme="majorBidi" w:cstheme="majorBidi"/>
          <w:sz w:val="30"/>
          <w:szCs w:val="30"/>
        </w:rPr>
        <w:t>2</w:t>
      </w:r>
      <w:r w:rsidR="006D6AB3" w:rsidRPr="0009107A">
        <w:rPr>
          <w:rFonts w:asciiTheme="majorBidi" w:hAnsiTheme="majorBidi" w:cstheme="majorBidi" w:hint="cs"/>
          <w:sz w:val="30"/>
          <w:szCs w:val="30"/>
        </w:rPr>
        <w:t>)</w:t>
      </w:r>
      <w:r w:rsidR="006D6AB3"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="004A10DC" w:rsidRPr="0009107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A10DC" w:rsidRPr="0009107A">
        <w:rPr>
          <w:rFonts w:asciiTheme="majorBidi" w:hAnsiTheme="majorBidi" w:cstheme="majorBidi"/>
          <w:sz w:val="30"/>
          <w:szCs w:val="30"/>
        </w:rPr>
        <w:t xml:space="preserve">430,710 </w:t>
      </w:r>
      <w:r w:rsidR="004A10DC" w:rsidRPr="0009107A">
        <w:rPr>
          <w:rFonts w:asciiTheme="majorBidi" w:hAnsiTheme="majorBidi" w:cstheme="majorBidi" w:hint="cs"/>
          <w:sz w:val="30"/>
          <w:szCs w:val="30"/>
          <w:cs/>
        </w:rPr>
        <w:t xml:space="preserve">หน่วย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ทำให้บริษัทมีสัดส่วนการถือหุ้นใน </w:t>
      </w:r>
      <w:r w:rsidRPr="0009107A">
        <w:rPr>
          <w:rFonts w:asciiTheme="majorBidi" w:hAnsiTheme="majorBidi" w:cstheme="majorBidi" w:hint="cs"/>
          <w:sz w:val="30"/>
          <w:szCs w:val="30"/>
        </w:rPr>
        <w:t xml:space="preserve">BCPG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646E56"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="00646E56" w:rsidRPr="0009107A">
        <w:rPr>
          <w:rFonts w:asciiTheme="majorBidi" w:hAnsiTheme="majorBidi" w:cstheme="majorBidi" w:hint="cs"/>
          <w:sz w:val="30"/>
          <w:szCs w:val="30"/>
          <w:cs/>
        </w:rPr>
        <w:t xml:space="preserve">จากร้อยละ </w:t>
      </w:r>
      <w:r w:rsidR="00646E56" w:rsidRPr="0009107A">
        <w:rPr>
          <w:rFonts w:asciiTheme="majorBidi" w:hAnsiTheme="majorBidi" w:cstheme="majorBidi"/>
          <w:sz w:val="30"/>
          <w:szCs w:val="30"/>
        </w:rPr>
        <w:t xml:space="preserve">57.19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Pr="0009107A">
        <w:rPr>
          <w:rFonts w:asciiTheme="majorBidi" w:hAnsiTheme="majorBidi" w:cstheme="majorBidi" w:hint="cs"/>
          <w:sz w:val="30"/>
          <w:szCs w:val="30"/>
        </w:rPr>
        <w:t>57.1</w:t>
      </w:r>
      <w:r w:rsidRPr="0009107A">
        <w:rPr>
          <w:rFonts w:asciiTheme="majorBidi" w:hAnsiTheme="majorBidi" w:cstheme="majorBidi"/>
          <w:sz w:val="30"/>
          <w:szCs w:val="30"/>
        </w:rPr>
        <w:t>8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 โดยที่อำนาจควบคุมใน </w:t>
      </w:r>
      <w:r w:rsidRPr="0009107A">
        <w:rPr>
          <w:rFonts w:asciiTheme="majorBidi" w:hAnsiTheme="majorBidi" w:cstheme="majorBidi" w:hint="cs"/>
          <w:sz w:val="30"/>
          <w:szCs w:val="30"/>
        </w:rPr>
        <w:t xml:space="preserve">BCPG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>ไม่เปลี่ยนแปลง</w:t>
      </w:r>
    </w:p>
    <w:p w14:paraId="0EAF755E" w14:textId="77777777" w:rsidR="004A13C4" w:rsidRPr="0009107A" w:rsidRDefault="004A13C4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450"/>
        <w:jc w:val="thaiDistribute"/>
      </w:pPr>
    </w:p>
    <w:p w14:paraId="072BCA93" w14:textId="4B107640" w:rsidR="00006A4B" w:rsidRPr="0009107A" w:rsidRDefault="00006A4B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9107A">
        <w:rPr>
          <w:rFonts w:asciiTheme="majorBidi" w:hAnsiTheme="majorBidi" w:cstheme="majorBidi" w:hint="cs"/>
          <w:i/>
          <w:iCs/>
          <w:sz w:val="30"/>
          <w:szCs w:val="30"/>
          <w:cs/>
        </w:rPr>
        <w:t>บร</w:t>
      </w:r>
      <w:r w:rsidR="00431512" w:rsidRPr="0009107A">
        <w:rPr>
          <w:rFonts w:asciiTheme="majorBidi" w:hAnsiTheme="majorBidi" w:cstheme="majorBidi" w:hint="cs"/>
          <w:i/>
          <w:iCs/>
          <w:sz w:val="30"/>
          <w:szCs w:val="30"/>
          <w:cs/>
        </w:rPr>
        <w:t>ิษัท บางจาก ศูนย์บริหารเงิน จำกัด</w:t>
      </w:r>
    </w:p>
    <w:p w14:paraId="433E56E8" w14:textId="4998E975" w:rsidR="00006A4B" w:rsidRPr="0009107A" w:rsidRDefault="00006A4B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hanging="90"/>
        <w:jc w:val="thaiDistribute"/>
      </w:pPr>
    </w:p>
    <w:p w14:paraId="5497D4B8" w14:textId="065BE051" w:rsidR="007A118A" w:rsidRPr="0009107A" w:rsidRDefault="00006A4B" w:rsidP="00CA6E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  <w:sectPr w:rsidR="007A118A" w:rsidRPr="0009107A" w:rsidSect="00E23505"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408"/>
        </w:sectPr>
      </w:pP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4C5CFA" w:rsidRPr="0009107A">
        <w:rPr>
          <w:rFonts w:asciiTheme="majorBidi" w:hAnsiTheme="majorBidi" w:cstheme="majorBidi"/>
          <w:sz w:val="30"/>
          <w:szCs w:val="30"/>
        </w:rPr>
        <w:t>20</w:t>
      </w:r>
      <w:r w:rsidR="00997FB5"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="00997FB5" w:rsidRPr="0009107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09107A">
        <w:rPr>
          <w:rFonts w:asciiTheme="majorBidi" w:hAnsiTheme="majorBidi" w:cstheme="majorBidi"/>
          <w:sz w:val="30"/>
          <w:szCs w:val="30"/>
        </w:rPr>
        <w:t>256</w:t>
      </w:r>
      <w:r w:rsidR="00997FB5" w:rsidRPr="0009107A">
        <w:rPr>
          <w:rFonts w:asciiTheme="majorBidi" w:hAnsiTheme="majorBidi" w:cstheme="majorBidi" w:hint="cs"/>
          <w:sz w:val="30"/>
          <w:szCs w:val="30"/>
          <w:cs/>
        </w:rPr>
        <w:t>6</w:t>
      </w:r>
      <w:r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ที่ประชุมคณะกรรมการบริษัทมีมติอนุมัติให้จัดตั้งบริษัท </w:t>
      </w:r>
      <w:r w:rsidR="00997FB5" w:rsidRPr="0009107A">
        <w:rPr>
          <w:rFonts w:asciiTheme="majorBidi" w:hAnsiTheme="majorBidi" w:cstheme="majorBidi" w:hint="cs"/>
          <w:sz w:val="30"/>
          <w:szCs w:val="30"/>
          <w:cs/>
        </w:rPr>
        <w:t>บางจาก ศูนย์บริหารเงิน จำกัด</w:t>
      </w:r>
      <w:r w:rsidR="008753E6" w:rsidRPr="0009107A">
        <w:rPr>
          <w:rFonts w:asciiTheme="majorBidi" w:hAnsiTheme="majorBidi" w:cstheme="majorBidi"/>
          <w:sz w:val="30"/>
          <w:szCs w:val="30"/>
        </w:rPr>
        <w:t xml:space="preserve"> (“</w:t>
      </w:r>
      <w:r w:rsidRPr="0009107A">
        <w:rPr>
          <w:rFonts w:asciiTheme="majorBidi" w:hAnsiTheme="majorBidi" w:cstheme="majorBidi"/>
          <w:sz w:val="30"/>
          <w:szCs w:val="30"/>
        </w:rPr>
        <w:t>B</w:t>
      </w:r>
      <w:r w:rsidR="00997FB5" w:rsidRPr="0009107A">
        <w:rPr>
          <w:rFonts w:asciiTheme="majorBidi" w:hAnsiTheme="majorBidi" w:cstheme="majorBidi"/>
          <w:sz w:val="30"/>
          <w:szCs w:val="30"/>
        </w:rPr>
        <w:t>CTC</w:t>
      </w:r>
      <w:r w:rsidRPr="0009107A">
        <w:rPr>
          <w:rFonts w:asciiTheme="majorBidi" w:hAnsiTheme="majorBidi" w:cstheme="majorBidi"/>
          <w:sz w:val="30"/>
          <w:szCs w:val="30"/>
        </w:rPr>
        <w:t>”)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 เพื่อประกอบ</w:t>
      </w:r>
      <w:r w:rsidR="00997FB5" w:rsidRPr="0009107A">
        <w:rPr>
          <w:rFonts w:asciiTheme="majorBidi" w:hAnsiTheme="majorBidi" w:cstheme="majorBidi" w:hint="cs"/>
          <w:sz w:val="30"/>
          <w:szCs w:val="30"/>
          <w:cs/>
        </w:rPr>
        <w:t>กิจการเป็นศูนย์บริหารเงินและศูนย์กลางธุรกิจระหว่างประเทศ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 โดยถือหุ้นในสัดส่วนร้อยละ </w:t>
      </w:r>
      <w:r w:rsidRPr="0009107A">
        <w:rPr>
          <w:rFonts w:asciiTheme="majorBidi" w:hAnsiTheme="majorBidi" w:cstheme="majorBidi"/>
          <w:sz w:val="30"/>
          <w:szCs w:val="30"/>
        </w:rPr>
        <w:t xml:space="preserve">100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97FB5" w:rsidRPr="0009107A">
        <w:rPr>
          <w:rFonts w:asciiTheme="majorBidi" w:hAnsiTheme="majorBidi" w:cstheme="majorBidi"/>
          <w:sz w:val="30"/>
          <w:szCs w:val="30"/>
        </w:rPr>
        <w:t>1</w:t>
      </w:r>
      <w:r w:rsidR="00997FB5" w:rsidRPr="0009107A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</w:rPr>
        <w:t>256</w:t>
      </w:r>
      <w:r w:rsidR="00997FB5" w:rsidRPr="0009107A">
        <w:rPr>
          <w:rFonts w:asciiTheme="majorBidi" w:hAnsiTheme="majorBidi" w:cstheme="majorBidi" w:hint="cs"/>
          <w:sz w:val="30"/>
          <w:szCs w:val="30"/>
          <w:cs/>
        </w:rPr>
        <w:t>6</w:t>
      </w:r>
      <w:r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20185" w:rsidRPr="0009107A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>ดังกล่าวได้จดทะเบียนจัดตั้งบริษัทกับกระทรวงพาณิชย์ด้วย</w:t>
      </w:r>
      <w:r w:rsidR="00425473" w:rsidRPr="0009107A">
        <w:rPr>
          <w:rFonts w:asciiTheme="majorBidi" w:hAnsiTheme="majorBidi" w:cstheme="majorBidi"/>
          <w:sz w:val="30"/>
          <w:szCs w:val="30"/>
        </w:rPr>
        <w:br/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 </w:t>
      </w:r>
      <w:r w:rsidRPr="0009107A">
        <w:rPr>
          <w:rFonts w:asciiTheme="majorBidi" w:hAnsiTheme="majorBidi" w:cstheme="majorBidi"/>
          <w:sz w:val="30"/>
          <w:szCs w:val="30"/>
        </w:rPr>
        <w:t>1</w:t>
      </w:r>
      <w:r w:rsidR="00997FB5" w:rsidRPr="0009107A">
        <w:rPr>
          <w:rFonts w:asciiTheme="majorBidi" w:hAnsiTheme="majorBidi" w:cstheme="majorBidi"/>
          <w:sz w:val="30"/>
          <w:szCs w:val="30"/>
        </w:rPr>
        <w:t xml:space="preserve">0 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>ล้านบาท และได้รับชำระค่าหุ้นเต็มจำนวนแล้วในเดือน</w:t>
      </w:r>
      <w:r w:rsidR="00997FB5" w:rsidRPr="0009107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</w:rPr>
        <w:t>256</w:t>
      </w:r>
      <w:r w:rsidR="00997FB5" w:rsidRPr="0009107A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5FC885A9" w14:textId="4BBC9894" w:rsidR="00CD48DF" w:rsidRPr="0009107A" w:rsidRDefault="004762B0" w:rsidP="00CA6E1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09107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63585" w:rsidRPr="0009107A">
        <w:rPr>
          <w:rFonts w:asciiTheme="majorBidi" w:hAnsiTheme="majorBidi" w:cstheme="majorBidi"/>
          <w:sz w:val="30"/>
          <w:szCs w:val="30"/>
        </w:rPr>
        <w:t xml:space="preserve">30 </w:t>
      </w:r>
      <w:r w:rsidR="00C63585" w:rsidRPr="00091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  <w:sz w:val="30"/>
          <w:szCs w:val="30"/>
        </w:rPr>
        <w:t>2566</w:t>
      </w:r>
      <w:r w:rsidR="00FF6346" w:rsidRPr="0009107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09107A">
        <w:rPr>
          <w:rFonts w:asciiTheme="majorBidi" w:hAnsiTheme="majorBidi" w:cstheme="majorBidi"/>
          <w:sz w:val="30"/>
          <w:szCs w:val="30"/>
        </w:rPr>
        <w:t>31</w:t>
      </w:r>
      <w:r w:rsidR="00FF6346" w:rsidRPr="0009107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09107A">
        <w:rPr>
          <w:rFonts w:asciiTheme="majorBidi" w:hAnsiTheme="majorBidi" w:cstheme="majorBidi"/>
          <w:sz w:val="30"/>
          <w:szCs w:val="30"/>
        </w:rPr>
        <w:t>256</w:t>
      </w:r>
      <w:r w:rsidR="00AF2E5C" w:rsidRPr="0009107A">
        <w:rPr>
          <w:rFonts w:asciiTheme="majorBidi" w:hAnsiTheme="majorBidi" w:cstheme="majorBidi"/>
          <w:sz w:val="30"/>
          <w:szCs w:val="30"/>
        </w:rPr>
        <w:t>5</w:t>
      </w:r>
      <w:r w:rsidR="00B8432C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</w:t>
      </w:r>
      <w:r w:rsidR="00177B73" w:rsidRPr="0009107A">
        <w:rPr>
          <w:rFonts w:asciiTheme="majorBidi" w:hAnsiTheme="majorBidi" w:cstheme="majorBidi"/>
          <w:sz w:val="30"/>
          <w:szCs w:val="30"/>
          <w:cs/>
        </w:rPr>
        <w:t>งวดหกเดือนสิ้นสุดวันที่</w:t>
      </w:r>
      <w:r w:rsidR="00941FE5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B73" w:rsidRPr="0009107A">
        <w:rPr>
          <w:rFonts w:asciiTheme="majorBidi" w:hAnsiTheme="majorBidi" w:cstheme="majorBidi"/>
          <w:sz w:val="30"/>
          <w:szCs w:val="30"/>
        </w:rPr>
        <w:t xml:space="preserve">30 </w:t>
      </w:r>
      <w:r w:rsidR="00177B73" w:rsidRPr="0009107A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B90217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107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668DAF" w14:textId="77777777" w:rsidR="00AF2E5C" w:rsidRPr="0009107A" w:rsidRDefault="00AF2E5C" w:rsidP="00CA6E18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4A48BA51" w14:textId="77777777" w:rsidR="001269A9" w:rsidRPr="0009107A" w:rsidRDefault="001269A9" w:rsidP="00CA6E18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862"/>
        <w:gridCol w:w="810"/>
        <w:gridCol w:w="937"/>
        <w:gridCol w:w="938"/>
        <w:gridCol w:w="937"/>
        <w:gridCol w:w="938"/>
        <w:gridCol w:w="937"/>
        <w:gridCol w:w="938"/>
        <w:gridCol w:w="937"/>
        <w:gridCol w:w="938"/>
        <w:gridCol w:w="937"/>
        <w:gridCol w:w="938"/>
        <w:gridCol w:w="937"/>
        <w:gridCol w:w="938"/>
      </w:tblGrid>
      <w:tr w:rsidR="00AF2E5C" w:rsidRPr="0009107A" w14:paraId="35589D10" w14:textId="77777777" w:rsidTr="004E3076">
        <w:trPr>
          <w:cantSplit/>
          <w:tblHeader/>
        </w:trPr>
        <w:tc>
          <w:tcPr>
            <w:tcW w:w="2862" w:type="dxa"/>
          </w:tcPr>
          <w:p w14:paraId="44563BEE" w14:textId="77777777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3B45ECA2" w14:textId="77777777" w:rsidR="00AF2E5C" w:rsidRPr="0009107A" w:rsidRDefault="00AF2E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1250" w:type="dxa"/>
            <w:gridSpan w:val="12"/>
          </w:tcPr>
          <w:p w14:paraId="0493CE29" w14:textId="77777777" w:rsidR="00AF2E5C" w:rsidRPr="0009107A" w:rsidRDefault="00AF2E5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9107A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A93E35" w:rsidRPr="0009107A" w14:paraId="74EB1A72" w14:textId="77777777" w:rsidTr="005D19F1">
        <w:trPr>
          <w:cantSplit/>
          <w:tblHeader/>
        </w:trPr>
        <w:tc>
          <w:tcPr>
            <w:tcW w:w="2862" w:type="dxa"/>
          </w:tcPr>
          <w:p w14:paraId="3441A5B0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557E2BE6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875" w:type="dxa"/>
            <w:gridSpan w:val="2"/>
            <w:vAlign w:val="bottom"/>
          </w:tcPr>
          <w:p w14:paraId="64670406" w14:textId="43491177" w:rsidR="00A93E35" w:rsidRPr="0009107A" w:rsidRDefault="0025285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สัดส่วนความเป็นเ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875" w:type="dxa"/>
            <w:gridSpan w:val="2"/>
            <w:vAlign w:val="bottom"/>
          </w:tcPr>
          <w:p w14:paraId="5F12427A" w14:textId="51D4E697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75" w:type="dxa"/>
            <w:gridSpan w:val="2"/>
            <w:vAlign w:val="bottom"/>
          </w:tcPr>
          <w:p w14:paraId="5A8D3C87" w14:textId="6F9F0E9C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75" w:type="dxa"/>
            <w:gridSpan w:val="2"/>
            <w:vAlign w:val="bottom"/>
          </w:tcPr>
          <w:p w14:paraId="7757EAB2" w14:textId="44007C1F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875" w:type="dxa"/>
            <w:gridSpan w:val="2"/>
            <w:vAlign w:val="bottom"/>
          </w:tcPr>
          <w:p w14:paraId="02D39ED6" w14:textId="61A67811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 xml:space="preserve">ราคาทุน 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- สุทธิ</w:t>
            </w:r>
          </w:p>
        </w:tc>
        <w:tc>
          <w:tcPr>
            <w:tcW w:w="1875" w:type="dxa"/>
            <w:gridSpan w:val="2"/>
          </w:tcPr>
          <w:p w14:paraId="3E66A812" w14:textId="77777777" w:rsidR="00252855" w:rsidRPr="0009107A" w:rsidRDefault="0025285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เงินปันผลรับสำหรับ</w:t>
            </w:r>
          </w:p>
          <w:p w14:paraId="0B812813" w14:textId="4237B34A" w:rsidR="00A93E35" w:rsidRPr="0009107A" w:rsidRDefault="00177B73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งวดหกเดือนสิ้นสุดวันที่</w:t>
            </w:r>
          </w:p>
        </w:tc>
      </w:tr>
      <w:tr w:rsidR="00A93E35" w:rsidRPr="0009107A" w14:paraId="752272C1" w14:textId="77777777" w:rsidTr="005D19F1">
        <w:trPr>
          <w:cantSplit/>
          <w:tblHeader/>
        </w:trPr>
        <w:tc>
          <w:tcPr>
            <w:tcW w:w="2862" w:type="dxa"/>
          </w:tcPr>
          <w:p w14:paraId="07FD3B44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18D753A2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37" w:type="dxa"/>
          </w:tcPr>
          <w:p w14:paraId="17B01C9C" w14:textId="45556D6E" w:rsidR="00A93E35" w:rsidRPr="0009107A" w:rsidRDefault="00177B73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938" w:type="dxa"/>
          </w:tcPr>
          <w:p w14:paraId="5A464D55" w14:textId="4E51DDCE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7" w:type="dxa"/>
          </w:tcPr>
          <w:p w14:paraId="5611ACB7" w14:textId="22425410" w:rsidR="00A93E35" w:rsidRPr="0009107A" w:rsidRDefault="00177B73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938" w:type="dxa"/>
          </w:tcPr>
          <w:p w14:paraId="7F1BC577" w14:textId="5110E1E7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7" w:type="dxa"/>
          </w:tcPr>
          <w:p w14:paraId="67735007" w14:textId="3A6FCE61" w:rsidR="00A93E35" w:rsidRPr="0009107A" w:rsidRDefault="00177B73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938" w:type="dxa"/>
          </w:tcPr>
          <w:p w14:paraId="4DD208AA" w14:textId="21C5B223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7" w:type="dxa"/>
          </w:tcPr>
          <w:p w14:paraId="0DA33FB9" w14:textId="22405533" w:rsidR="00A93E35" w:rsidRPr="0009107A" w:rsidRDefault="00177B73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938" w:type="dxa"/>
          </w:tcPr>
          <w:p w14:paraId="4AD04724" w14:textId="59D38BBE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7" w:type="dxa"/>
          </w:tcPr>
          <w:p w14:paraId="33460CFE" w14:textId="48960110" w:rsidR="00A93E35" w:rsidRPr="0009107A" w:rsidRDefault="00177B73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938" w:type="dxa"/>
          </w:tcPr>
          <w:p w14:paraId="216D28BE" w14:textId="5C3C5163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7" w:type="dxa"/>
          </w:tcPr>
          <w:p w14:paraId="73C0CAE6" w14:textId="3139A590" w:rsidR="00A93E35" w:rsidRPr="0009107A" w:rsidRDefault="00177B73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938" w:type="dxa"/>
          </w:tcPr>
          <w:p w14:paraId="4634DD81" w14:textId="5FA9531E" w:rsidR="00A93E35" w:rsidRPr="0009107A" w:rsidRDefault="00177B73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</w:tr>
      <w:tr w:rsidR="00A93E35" w:rsidRPr="0009107A" w14:paraId="78E4C869" w14:textId="77777777" w:rsidTr="005D19F1">
        <w:trPr>
          <w:cantSplit/>
          <w:tblHeader/>
        </w:trPr>
        <w:tc>
          <w:tcPr>
            <w:tcW w:w="2862" w:type="dxa"/>
          </w:tcPr>
          <w:p w14:paraId="7D99AC74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0B79E3BE" w14:textId="3EEEDC34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37" w:type="dxa"/>
          </w:tcPr>
          <w:p w14:paraId="5E229E67" w14:textId="7F7322B2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7123BFF7" w14:textId="4B96A4B5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37" w:type="dxa"/>
          </w:tcPr>
          <w:p w14:paraId="03884BD0" w14:textId="016FF3AA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1ED11F64" w14:textId="3456F158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37" w:type="dxa"/>
          </w:tcPr>
          <w:p w14:paraId="57ADF4FA" w14:textId="63585C41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479BF6C2" w14:textId="2D45A819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37" w:type="dxa"/>
          </w:tcPr>
          <w:p w14:paraId="45564572" w14:textId="05645957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19B2FF82" w14:textId="7DD9C297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37" w:type="dxa"/>
          </w:tcPr>
          <w:p w14:paraId="0300D095" w14:textId="7498E2C5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514E9A00" w14:textId="500213F9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37" w:type="dxa"/>
          </w:tcPr>
          <w:p w14:paraId="4F76E2D8" w14:textId="4508E436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38" w:type="dxa"/>
          </w:tcPr>
          <w:p w14:paraId="1EE95814" w14:textId="6D842E89" w:rsidR="00A93E35" w:rsidRPr="0009107A" w:rsidRDefault="00A93E35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</w:tr>
      <w:tr w:rsidR="005D19F1" w:rsidRPr="0009107A" w14:paraId="4FADE3C4" w14:textId="77777777" w:rsidTr="00EE618E">
        <w:trPr>
          <w:cantSplit/>
          <w:tblHeader/>
        </w:trPr>
        <w:tc>
          <w:tcPr>
            <w:tcW w:w="2862" w:type="dxa"/>
          </w:tcPr>
          <w:p w14:paraId="497EBDC0" w14:textId="77777777" w:rsidR="005D19F1" w:rsidRPr="0009107A" w:rsidRDefault="005D19F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1E424299" w14:textId="77777777" w:rsidR="005D19F1" w:rsidRPr="0009107A" w:rsidRDefault="005D19F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875" w:type="dxa"/>
            <w:gridSpan w:val="2"/>
          </w:tcPr>
          <w:p w14:paraId="2D1EEF2E" w14:textId="2B011C00" w:rsidR="005D19F1" w:rsidRPr="0009107A" w:rsidRDefault="005D19F1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9375" w:type="dxa"/>
            <w:gridSpan w:val="10"/>
          </w:tcPr>
          <w:p w14:paraId="01B9CB03" w14:textId="63C20BD7" w:rsidR="005D19F1" w:rsidRPr="0009107A" w:rsidRDefault="005D19F1" w:rsidP="00CA6E18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(ล้านบาท)</w:t>
            </w:r>
          </w:p>
        </w:tc>
      </w:tr>
      <w:tr w:rsidR="00A93E35" w:rsidRPr="0009107A" w14:paraId="0595740E" w14:textId="77777777" w:rsidTr="005D19F1">
        <w:trPr>
          <w:cantSplit/>
        </w:trPr>
        <w:tc>
          <w:tcPr>
            <w:tcW w:w="2862" w:type="dxa"/>
          </w:tcPr>
          <w:p w14:paraId="563F50FB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09107A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6128BAB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37" w:type="dxa"/>
          </w:tcPr>
          <w:p w14:paraId="2084FAD6" w14:textId="77777777" w:rsidR="00A93E35" w:rsidRPr="0009107A" w:rsidRDefault="00A93E35" w:rsidP="00CA6E18">
            <w:pPr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38" w:type="dxa"/>
          </w:tcPr>
          <w:p w14:paraId="2897A3CF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37" w:type="dxa"/>
          </w:tcPr>
          <w:p w14:paraId="5C73FB4A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8" w:type="dxa"/>
          </w:tcPr>
          <w:p w14:paraId="687C1D79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7" w:type="dxa"/>
          </w:tcPr>
          <w:p w14:paraId="7C8391C1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8" w:type="dxa"/>
          </w:tcPr>
          <w:p w14:paraId="5E7BA168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37" w:type="dxa"/>
          </w:tcPr>
          <w:p w14:paraId="47EBFC35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8" w:type="dxa"/>
          </w:tcPr>
          <w:p w14:paraId="43374689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18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7" w:type="dxa"/>
          </w:tcPr>
          <w:p w14:paraId="3A99C1F9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38" w:type="dxa"/>
          </w:tcPr>
          <w:p w14:paraId="37B33CE2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37" w:type="dxa"/>
          </w:tcPr>
          <w:p w14:paraId="72337241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8" w:type="dxa"/>
          </w:tcPr>
          <w:p w14:paraId="3AB324BF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F605A1" w:rsidRPr="0009107A" w14:paraId="5DC570DB" w14:textId="77777777" w:rsidTr="005D19F1">
        <w:trPr>
          <w:cantSplit/>
        </w:trPr>
        <w:tc>
          <w:tcPr>
            <w:tcW w:w="2862" w:type="dxa"/>
          </w:tcPr>
          <w:p w14:paraId="5191E732" w14:textId="77777777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บางจากกรีนเนท จำกัด</w:t>
            </w:r>
          </w:p>
        </w:tc>
        <w:tc>
          <w:tcPr>
            <w:tcW w:w="810" w:type="dxa"/>
          </w:tcPr>
          <w:p w14:paraId="655F4626" w14:textId="77777777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1313099B" w14:textId="468999CC" w:rsidR="00F605A1" w:rsidRPr="0009107A" w:rsidRDefault="00F605A1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49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5C644511" w14:textId="6D641FA5" w:rsidR="00F605A1" w:rsidRPr="0009107A" w:rsidRDefault="00F605A1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49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0DBA7B24" w14:textId="7F14925B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38" w:type="dxa"/>
            <w:vAlign w:val="bottom"/>
          </w:tcPr>
          <w:p w14:paraId="4612BF03" w14:textId="63050F0F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37" w:type="dxa"/>
            <w:vAlign w:val="bottom"/>
          </w:tcPr>
          <w:p w14:paraId="5836B300" w14:textId="72B0FD8A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457DE9D5" w14:textId="6EB5AD40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0A805A43" w14:textId="11F9A87B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7913738F" w14:textId="02C6C647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7A453021" w14:textId="0DFCD6E0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4B545381" w14:textId="5AE1E792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</w:tcPr>
          <w:p w14:paraId="7D145CE4" w14:textId="2936B1C0" w:rsidR="00F605A1" w:rsidRPr="0009107A" w:rsidRDefault="005E366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sz w:val="23"/>
                <w:szCs w:val="23"/>
              </w:rPr>
              <w:t>41</w:t>
            </w:r>
          </w:p>
        </w:tc>
        <w:tc>
          <w:tcPr>
            <w:tcW w:w="938" w:type="dxa"/>
            <w:shd w:val="clear" w:color="auto" w:fill="auto"/>
          </w:tcPr>
          <w:p w14:paraId="113C9FA6" w14:textId="3AF19DC5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69</w:t>
            </w:r>
          </w:p>
        </w:tc>
      </w:tr>
      <w:tr w:rsidR="00F605A1" w:rsidRPr="0009107A" w14:paraId="06E2A795" w14:textId="77777777" w:rsidTr="005D19F1">
        <w:trPr>
          <w:cantSplit/>
        </w:trPr>
        <w:tc>
          <w:tcPr>
            <w:tcW w:w="2862" w:type="dxa"/>
          </w:tcPr>
          <w:p w14:paraId="7A875B52" w14:textId="77777777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บีซีพีจี จำกัด (มหาชน)</w:t>
            </w:r>
          </w:p>
        </w:tc>
        <w:tc>
          <w:tcPr>
            <w:tcW w:w="810" w:type="dxa"/>
          </w:tcPr>
          <w:p w14:paraId="35C749DB" w14:textId="77777777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9693425" w14:textId="3DF1652A" w:rsidR="00F605A1" w:rsidRPr="0009107A" w:rsidRDefault="00F605A1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57.1</w:t>
            </w:r>
            <w:r w:rsidRPr="0009107A">
              <w:rPr>
                <w:rFonts w:ascii="Angsana New" w:hAnsi="Angsana New"/>
                <w:sz w:val="23"/>
                <w:szCs w:val="23"/>
                <w:lang w:val="en-US" w:bidi="th-TH"/>
              </w:rPr>
              <w:t>8</w:t>
            </w:r>
          </w:p>
        </w:tc>
        <w:tc>
          <w:tcPr>
            <w:tcW w:w="938" w:type="dxa"/>
            <w:vAlign w:val="bottom"/>
          </w:tcPr>
          <w:p w14:paraId="14024443" w14:textId="0107A470" w:rsidR="00F605A1" w:rsidRPr="0009107A" w:rsidRDefault="00F605A1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57.19</w:t>
            </w:r>
          </w:p>
        </w:tc>
        <w:tc>
          <w:tcPr>
            <w:tcW w:w="937" w:type="dxa"/>
            <w:vAlign w:val="bottom"/>
          </w:tcPr>
          <w:p w14:paraId="3601897E" w14:textId="533FA7A4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14,538</w:t>
            </w:r>
          </w:p>
        </w:tc>
        <w:tc>
          <w:tcPr>
            <w:tcW w:w="938" w:type="dxa"/>
            <w:vAlign w:val="bottom"/>
          </w:tcPr>
          <w:p w14:paraId="740487BA" w14:textId="5D1B991A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14,538</w:t>
            </w:r>
          </w:p>
        </w:tc>
        <w:tc>
          <w:tcPr>
            <w:tcW w:w="937" w:type="dxa"/>
            <w:vAlign w:val="bottom"/>
          </w:tcPr>
          <w:p w14:paraId="6CD7EC6B" w14:textId="0AFB8DAC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38" w:type="dxa"/>
            <w:vAlign w:val="bottom"/>
          </w:tcPr>
          <w:p w14:paraId="3295BCD5" w14:textId="6C296EC0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37" w:type="dxa"/>
          </w:tcPr>
          <w:p w14:paraId="357A09E0" w14:textId="31C12D15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25D9AFB1" w14:textId="0FC9F01E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2B35E08F" w14:textId="37CC028D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38" w:type="dxa"/>
            <w:vAlign w:val="bottom"/>
          </w:tcPr>
          <w:p w14:paraId="4CF49DD3" w14:textId="1EE645A6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37" w:type="dxa"/>
          </w:tcPr>
          <w:p w14:paraId="5F577341" w14:textId="486DF2D1" w:rsidR="00F605A1" w:rsidRPr="0009107A" w:rsidRDefault="008D445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sz w:val="23"/>
                <w:szCs w:val="23"/>
              </w:rPr>
              <w:t>266</w:t>
            </w:r>
          </w:p>
        </w:tc>
        <w:tc>
          <w:tcPr>
            <w:tcW w:w="938" w:type="dxa"/>
            <w:shd w:val="clear" w:color="auto" w:fill="auto"/>
          </w:tcPr>
          <w:p w14:paraId="38ED6905" w14:textId="101B453D" w:rsidR="00F605A1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283</w:t>
            </w:r>
          </w:p>
        </w:tc>
      </w:tr>
      <w:tr w:rsidR="00A93E35" w:rsidRPr="0009107A" w14:paraId="68E021A4" w14:textId="77777777" w:rsidTr="005D19F1">
        <w:trPr>
          <w:cantSplit/>
        </w:trPr>
        <w:tc>
          <w:tcPr>
            <w:tcW w:w="2862" w:type="dxa"/>
          </w:tcPr>
          <w:p w14:paraId="4043AC89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บางจาก รีเทล จำกัด</w:t>
            </w:r>
          </w:p>
        </w:tc>
        <w:tc>
          <w:tcPr>
            <w:tcW w:w="810" w:type="dxa"/>
          </w:tcPr>
          <w:p w14:paraId="7F3EE074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2A35B66E" w14:textId="0BF0EF4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69A47034" w14:textId="21EC27F6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6471575A" w14:textId="4C0F1EB6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8" w:type="dxa"/>
            <w:vAlign w:val="bottom"/>
          </w:tcPr>
          <w:p w14:paraId="6B30F714" w14:textId="0D8C0D2E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7" w:type="dxa"/>
            <w:vAlign w:val="bottom"/>
          </w:tcPr>
          <w:p w14:paraId="50839CDF" w14:textId="6F76C0BF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8" w:type="dxa"/>
            <w:vAlign w:val="bottom"/>
          </w:tcPr>
          <w:p w14:paraId="6425F259" w14:textId="3CB626E0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7" w:type="dxa"/>
          </w:tcPr>
          <w:p w14:paraId="1ECF2A48" w14:textId="5AEB5385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0C95DFDB" w14:textId="0A80C32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6CB983E9" w14:textId="288AB763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8" w:type="dxa"/>
            <w:vAlign w:val="bottom"/>
          </w:tcPr>
          <w:p w14:paraId="24067A0E" w14:textId="4B4C13B9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37" w:type="dxa"/>
          </w:tcPr>
          <w:p w14:paraId="27854108" w14:textId="2CA02AB9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3E1C907F" w14:textId="1C974770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3BE560A0" w14:textId="77777777" w:rsidTr="005D19F1">
        <w:trPr>
          <w:cantSplit/>
        </w:trPr>
        <w:tc>
          <w:tcPr>
            <w:tcW w:w="2862" w:type="dxa"/>
          </w:tcPr>
          <w:p w14:paraId="797771AF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BCP Innovation Pte</w:t>
            </w:r>
            <w:r w:rsidRPr="0009107A">
              <w:rPr>
                <w:rFonts w:hint="cs"/>
                <w:sz w:val="23"/>
                <w:szCs w:val="23"/>
                <w:cs/>
              </w:rPr>
              <w:t xml:space="preserve">. </w:t>
            </w:r>
            <w:r w:rsidRPr="0009107A">
              <w:rPr>
                <w:rFonts w:hint="cs"/>
                <w:sz w:val="23"/>
                <w:szCs w:val="23"/>
              </w:rPr>
              <w:t>Ltd</w:t>
            </w:r>
            <w:r w:rsidRPr="0009107A">
              <w:rPr>
                <w:rFonts w:hint="cs"/>
                <w:sz w:val="23"/>
                <w:szCs w:val="23"/>
                <w:cs/>
              </w:rPr>
              <w:t>.</w:t>
            </w:r>
          </w:p>
        </w:tc>
        <w:tc>
          <w:tcPr>
            <w:tcW w:w="810" w:type="dxa"/>
          </w:tcPr>
          <w:p w14:paraId="76512FFF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23AB395B" w14:textId="35183BF4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7AC42B4D" w14:textId="70041E30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52BE219B" w14:textId="7B1A07AD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8" w:type="dxa"/>
            <w:vAlign w:val="bottom"/>
          </w:tcPr>
          <w:p w14:paraId="631C223B" w14:textId="141AFE14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7" w:type="dxa"/>
            <w:vAlign w:val="bottom"/>
          </w:tcPr>
          <w:p w14:paraId="495A12FD" w14:textId="39CD413E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8" w:type="dxa"/>
            <w:vAlign w:val="bottom"/>
          </w:tcPr>
          <w:p w14:paraId="1F9760C9" w14:textId="5C44F76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7" w:type="dxa"/>
          </w:tcPr>
          <w:p w14:paraId="0D68AF94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8" w:type="dxa"/>
          </w:tcPr>
          <w:p w14:paraId="042468DB" w14:textId="08CC10A2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03D753DB" w14:textId="6CAA1479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8" w:type="dxa"/>
            <w:vAlign w:val="bottom"/>
          </w:tcPr>
          <w:p w14:paraId="76B8B82B" w14:textId="75687B22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37" w:type="dxa"/>
          </w:tcPr>
          <w:p w14:paraId="277E51FE" w14:textId="1793C949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341C473B" w14:textId="74315C16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44DBC33F" w14:textId="77777777" w:rsidTr="005D19F1">
        <w:trPr>
          <w:cantSplit/>
        </w:trPr>
        <w:tc>
          <w:tcPr>
            <w:tcW w:w="2862" w:type="dxa"/>
          </w:tcPr>
          <w:p w14:paraId="69B8AAD2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BCP Trading Pte</w:t>
            </w:r>
            <w:r w:rsidRPr="0009107A">
              <w:rPr>
                <w:rFonts w:hint="cs"/>
                <w:sz w:val="23"/>
                <w:szCs w:val="23"/>
                <w:cs/>
              </w:rPr>
              <w:t xml:space="preserve">. </w:t>
            </w:r>
            <w:r w:rsidRPr="0009107A">
              <w:rPr>
                <w:rFonts w:hint="cs"/>
                <w:sz w:val="23"/>
                <w:szCs w:val="23"/>
              </w:rPr>
              <w:t>Ltd</w:t>
            </w:r>
            <w:r w:rsidRPr="0009107A">
              <w:rPr>
                <w:rFonts w:hint="cs"/>
                <w:sz w:val="23"/>
                <w:szCs w:val="23"/>
                <w:cs/>
              </w:rPr>
              <w:t>.</w:t>
            </w:r>
          </w:p>
        </w:tc>
        <w:tc>
          <w:tcPr>
            <w:tcW w:w="810" w:type="dxa"/>
          </w:tcPr>
          <w:p w14:paraId="6C7E2C2D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F71BE26" w14:textId="7DC0CC3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09987EC4" w14:textId="4F2B8B72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3A43D934" w14:textId="30A576B4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991</w:t>
            </w:r>
          </w:p>
        </w:tc>
        <w:tc>
          <w:tcPr>
            <w:tcW w:w="938" w:type="dxa"/>
            <w:vAlign w:val="bottom"/>
          </w:tcPr>
          <w:p w14:paraId="57F07BFA" w14:textId="00647BA5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991</w:t>
            </w:r>
          </w:p>
        </w:tc>
        <w:tc>
          <w:tcPr>
            <w:tcW w:w="937" w:type="dxa"/>
            <w:vAlign w:val="bottom"/>
          </w:tcPr>
          <w:p w14:paraId="3FD108BA" w14:textId="124CCA0F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38" w:type="dxa"/>
            <w:vAlign w:val="bottom"/>
          </w:tcPr>
          <w:p w14:paraId="5148986B" w14:textId="4FF2E446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37" w:type="dxa"/>
          </w:tcPr>
          <w:p w14:paraId="690C1A55" w14:textId="10F00DCE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105B2A70" w14:textId="7220478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1477D252" w14:textId="53E0590C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38" w:type="dxa"/>
            <w:vAlign w:val="bottom"/>
          </w:tcPr>
          <w:p w14:paraId="53CC6024" w14:textId="365BCCEC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37" w:type="dxa"/>
          </w:tcPr>
          <w:p w14:paraId="62912270" w14:textId="1B9DB35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74E308F6" w14:textId="2882841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221A6EB2" w14:textId="77777777" w:rsidTr="005D19F1">
        <w:trPr>
          <w:cantSplit/>
        </w:trPr>
        <w:tc>
          <w:tcPr>
            <w:tcW w:w="2862" w:type="dxa"/>
            <w:shd w:val="clear" w:color="auto" w:fill="auto"/>
          </w:tcPr>
          <w:p w14:paraId="3DDE27B8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บีบีจีไอ จำกัด (มหาชน)</w:t>
            </w:r>
          </w:p>
        </w:tc>
        <w:tc>
          <w:tcPr>
            <w:tcW w:w="810" w:type="dxa"/>
            <w:shd w:val="clear" w:color="auto" w:fill="auto"/>
          </w:tcPr>
          <w:p w14:paraId="0EA6A3E6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9EA712B" w14:textId="68674C3E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45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22044475" w14:textId="6C984A41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45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8C2FB12" w14:textId="56C79ECC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3,615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B26AEB8" w14:textId="45FC248C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3,615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6097FC4" w14:textId="26F04F75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5776184" w14:textId="1D316B7E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37" w:type="dxa"/>
            <w:shd w:val="clear" w:color="auto" w:fill="auto"/>
          </w:tcPr>
          <w:p w14:paraId="1FE4BA3B" w14:textId="644E4E4F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24C92288" w14:textId="6111B15C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33E7E9E" w14:textId="60C4FB32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38" w:type="dxa"/>
            <w:vAlign w:val="bottom"/>
          </w:tcPr>
          <w:p w14:paraId="1F8C4A9E" w14:textId="4C9113CA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37" w:type="dxa"/>
          </w:tcPr>
          <w:p w14:paraId="6417535B" w14:textId="7AF27D06" w:rsidR="00A93E35" w:rsidRPr="0009107A" w:rsidRDefault="008D445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sz w:val="23"/>
                <w:szCs w:val="23"/>
              </w:rPr>
              <w:t>3</w:t>
            </w:r>
            <w:r w:rsidR="00A74D0E" w:rsidRPr="0009107A">
              <w:rPr>
                <w:rFonts w:hint="cs"/>
                <w:sz w:val="23"/>
                <w:szCs w:val="23"/>
                <w:cs/>
              </w:rPr>
              <w:t>3</w:t>
            </w:r>
          </w:p>
        </w:tc>
        <w:tc>
          <w:tcPr>
            <w:tcW w:w="938" w:type="dxa"/>
          </w:tcPr>
          <w:p w14:paraId="6DE5C098" w14:textId="67725463" w:rsidR="00A93E35" w:rsidRPr="0009107A" w:rsidRDefault="00F605A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asciiTheme="majorBidi" w:hAnsiTheme="majorBidi" w:cstheme="majorBidi" w:hint="cs"/>
                <w:sz w:val="24"/>
                <w:szCs w:val="24"/>
                <w:cs/>
              </w:rPr>
              <w:t>97</w:t>
            </w:r>
          </w:p>
        </w:tc>
      </w:tr>
      <w:tr w:rsidR="00A93E35" w:rsidRPr="0009107A" w14:paraId="51081DA5" w14:textId="77777777" w:rsidTr="005D19F1">
        <w:trPr>
          <w:cantSplit/>
        </w:trPr>
        <w:tc>
          <w:tcPr>
            <w:tcW w:w="2862" w:type="dxa"/>
            <w:shd w:val="clear" w:color="auto" w:fill="auto"/>
          </w:tcPr>
          <w:p w14:paraId="6B1576A8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บีซีพีอาร์ จำกัด</w:t>
            </w:r>
          </w:p>
        </w:tc>
        <w:tc>
          <w:tcPr>
            <w:tcW w:w="810" w:type="dxa"/>
            <w:shd w:val="clear" w:color="auto" w:fill="auto"/>
          </w:tcPr>
          <w:p w14:paraId="3175FCA0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66947B1" w14:textId="5DE4E6E0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5FF0024D" w14:textId="3807A566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5953C3C" w14:textId="4323D5E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93491BB" w14:textId="731999D1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0C774CC" w14:textId="6C250335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ED882FC" w14:textId="6311E611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37" w:type="dxa"/>
            <w:shd w:val="clear" w:color="auto" w:fill="auto"/>
          </w:tcPr>
          <w:p w14:paraId="6325E552" w14:textId="2B1F0890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(162)</w:t>
            </w:r>
          </w:p>
        </w:tc>
        <w:tc>
          <w:tcPr>
            <w:tcW w:w="938" w:type="dxa"/>
            <w:shd w:val="clear" w:color="auto" w:fill="auto"/>
          </w:tcPr>
          <w:p w14:paraId="3FDB6A95" w14:textId="425274CA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(162)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F94B044" w14:textId="7FE5A532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499</w:t>
            </w:r>
          </w:p>
        </w:tc>
        <w:tc>
          <w:tcPr>
            <w:tcW w:w="938" w:type="dxa"/>
            <w:vAlign w:val="bottom"/>
          </w:tcPr>
          <w:p w14:paraId="663B0E3F" w14:textId="450C589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499</w:t>
            </w:r>
          </w:p>
        </w:tc>
        <w:tc>
          <w:tcPr>
            <w:tcW w:w="937" w:type="dxa"/>
            <w:vAlign w:val="bottom"/>
          </w:tcPr>
          <w:p w14:paraId="029E7629" w14:textId="6D9894FF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1427AC42" w14:textId="2E4B72BD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7AB379B4" w14:textId="77777777" w:rsidTr="005D19F1">
        <w:trPr>
          <w:cantSplit/>
        </w:trPr>
        <w:tc>
          <w:tcPr>
            <w:tcW w:w="2862" w:type="dxa"/>
          </w:tcPr>
          <w:p w14:paraId="1A11F1F8" w14:textId="17BD869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บีซีวี เอ็นเนอร์ยี จำกัด</w:t>
            </w:r>
          </w:p>
        </w:tc>
        <w:tc>
          <w:tcPr>
            <w:tcW w:w="810" w:type="dxa"/>
          </w:tcPr>
          <w:p w14:paraId="3D7C83F8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6CDFA8DE" w14:textId="3179FEFC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5B5E3C71" w14:textId="09722368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49419530" w14:textId="50D28218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8" w:type="dxa"/>
            <w:vAlign w:val="bottom"/>
          </w:tcPr>
          <w:p w14:paraId="74053FFB" w14:textId="78036919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7" w:type="dxa"/>
            <w:vAlign w:val="bottom"/>
          </w:tcPr>
          <w:p w14:paraId="08746F75" w14:textId="62F901F0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8" w:type="dxa"/>
            <w:vAlign w:val="bottom"/>
          </w:tcPr>
          <w:p w14:paraId="75E484F0" w14:textId="71A36E4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7" w:type="dxa"/>
          </w:tcPr>
          <w:p w14:paraId="5ACCD62F" w14:textId="60984A50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7F41B198" w14:textId="14DC804A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16472356" w14:textId="27FF6EE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8" w:type="dxa"/>
            <w:vAlign w:val="bottom"/>
          </w:tcPr>
          <w:p w14:paraId="42234B52" w14:textId="7D9DD410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37" w:type="dxa"/>
            <w:vAlign w:val="bottom"/>
          </w:tcPr>
          <w:p w14:paraId="5F0D61A7" w14:textId="1198FC91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1F682DD8" w14:textId="53B14865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24FA0935" w14:textId="77777777" w:rsidTr="005D19F1">
        <w:trPr>
          <w:cantSplit/>
        </w:trPr>
        <w:tc>
          <w:tcPr>
            <w:tcW w:w="2862" w:type="dxa"/>
          </w:tcPr>
          <w:p w14:paraId="5250DE1C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บีซีวี อินโนเวชั่น จำกัด</w:t>
            </w:r>
          </w:p>
        </w:tc>
        <w:tc>
          <w:tcPr>
            <w:tcW w:w="810" w:type="dxa"/>
          </w:tcPr>
          <w:p w14:paraId="0365AB6C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6E6DFA24" w14:textId="3037DAB2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0C2221DB" w14:textId="75BE3215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14797BE5" w14:textId="36D5B7DF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8" w:type="dxa"/>
            <w:vAlign w:val="bottom"/>
          </w:tcPr>
          <w:p w14:paraId="1392AF8D" w14:textId="00EACB2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7" w:type="dxa"/>
            <w:vAlign w:val="bottom"/>
          </w:tcPr>
          <w:p w14:paraId="7D655FE7" w14:textId="05CC2D6E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8" w:type="dxa"/>
            <w:vAlign w:val="bottom"/>
          </w:tcPr>
          <w:p w14:paraId="351D1D26" w14:textId="7E3143BA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7" w:type="dxa"/>
          </w:tcPr>
          <w:p w14:paraId="38F41AF0" w14:textId="4D67BC46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07BA44C1" w14:textId="260B00B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0FEC523E" w14:textId="0D4EFBAD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8" w:type="dxa"/>
            <w:vAlign w:val="bottom"/>
          </w:tcPr>
          <w:p w14:paraId="781BDBDA" w14:textId="0A250528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37" w:type="dxa"/>
            <w:vAlign w:val="bottom"/>
          </w:tcPr>
          <w:p w14:paraId="5FCE3766" w14:textId="351DF8F4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053031FA" w14:textId="6C49A45C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26B53B98" w14:textId="77777777" w:rsidTr="005D19F1">
        <w:trPr>
          <w:cantSplit/>
        </w:trPr>
        <w:tc>
          <w:tcPr>
            <w:tcW w:w="2862" w:type="dxa"/>
          </w:tcPr>
          <w:p w14:paraId="273FF160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 xml:space="preserve">บริษัท บีทีเอสจี จำกัด </w:t>
            </w:r>
          </w:p>
        </w:tc>
        <w:tc>
          <w:tcPr>
            <w:tcW w:w="810" w:type="dxa"/>
          </w:tcPr>
          <w:p w14:paraId="5B1BAF6A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5025508C" w14:textId="69CDADA3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51.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8" w:type="dxa"/>
            <w:vAlign w:val="bottom"/>
          </w:tcPr>
          <w:p w14:paraId="428FD8EF" w14:textId="7D9CD498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51.</w:t>
            </w: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37" w:type="dxa"/>
            <w:vAlign w:val="bottom"/>
          </w:tcPr>
          <w:p w14:paraId="23822D01" w14:textId="3FFBC818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200</w:t>
            </w:r>
          </w:p>
        </w:tc>
        <w:tc>
          <w:tcPr>
            <w:tcW w:w="938" w:type="dxa"/>
            <w:vAlign w:val="bottom"/>
          </w:tcPr>
          <w:p w14:paraId="54055395" w14:textId="4BB31C2A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200</w:t>
            </w:r>
          </w:p>
        </w:tc>
        <w:tc>
          <w:tcPr>
            <w:tcW w:w="937" w:type="dxa"/>
            <w:vAlign w:val="bottom"/>
          </w:tcPr>
          <w:p w14:paraId="6B645B42" w14:textId="04F79541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38" w:type="dxa"/>
            <w:vAlign w:val="bottom"/>
          </w:tcPr>
          <w:p w14:paraId="040DF4E8" w14:textId="79CC410D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37" w:type="dxa"/>
          </w:tcPr>
          <w:p w14:paraId="26791A8F" w14:textId="1FAEA1C6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0EFCB539" w14:textId="70BBC9B8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0FC0F3F2" w14:textId="2A19C835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38" w:type="dxa"/>
            <w:vAlign w:val="bottom"/>
          </w:tcPr>
          <w:p w14:paraId="785B5324" w14:textId="40A37744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37" w:type="dxa"/>
            <w:vAlign w:val="bottom"/>
          </w:tcPr>
          <w:p w14:paraId="6291902D" w14:textId="59E47DE8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0554F12F" w14:textId="2C11C6AA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4470D2CA" w14:textId="77777777" w:rsidTr="005D19F1">
        <w:trPr>
          <w:cantSplit/>
        </w:trPr>
        <w:tc>
          <w:tcPr>
            <w:tcW w:w="2862" w:type="dxa"/>
          </w:tcPr>
          <w:p w14:paraId="11BBED72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810" w:type="dxa"/>
          </w:tcPr>
          <w:p w14:paraId="7190DCDE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5D76222A" w14:textId="128B314A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49.00</w:t>
            </w:r>
          </w:p>
        </w:tc>
        <w:tc>
          <w:tcPr>
            <w:tcW w:w="938" w:type="dxa"/>
            <w:vAlign w:val="bottom"/>
          </w:tcPr>
          <w:p w14:paraId="1809864B" w14:textId="58364378" w:rsidR="00A93E35" w:rsidRPr="0009107A" w:rsidRDefault="00A93E35" w:rsidP="00CA6E18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49.00</w:t>
            </w:r>
          </w:p>
        </w:tc>
        <w:tc>
          <w:tcPr>
            <w:tcW w:w="937" w:type="dxa"/>
            <w:vAlign w:val="bottom"/>
          </w:tcPr>
          <w:p w14:paraId="4071A757" w14:textId="393811A4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8" w:type="dxa"/>
            <w:vAlign w:val="bottom"/>
          </w:tcPr>
          <w:p w14:paraId="632D8201" w14:textId="56434F9A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7" w:type="dxa"/>
            <w:vAlign w:val="bottom"/>
          </w:tcPr>
          <w:p w14:paraId="63E1528D" w14:textId="29258C3F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5628E488" w14:textId="127EF91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</w:tcPr>
          <w:p w14:paraId="79D4122A" w14:textId="0980E254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57C9D084" w14:textId="17DF0AE0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74512A26" w14:textId="3A22611C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68CAD79B" w14:textId="15F359E3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48BE536A" w14:textId="2DBF223F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4892D7E2" w14:textId="1BE8F7B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651D732A" w14:textId="77777777" w:rsidTr="005D19F1">
        <w:trPr>
          <w:cantSplit/>
        </w:trPr>
        <w:tc>
          <w:tcPr>
            <w:tcW w:w="2862" w:type="dxa"/>
          </w:tcPr>
          <w:p w14:paraId="3753797B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กรุงเทพขนส่งเชื้อเพลิงทางท่อ</w:t>
            </w:r>
          </w:p>
          <w:p w14:paraId="18684551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2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และโลจิสติกส์ จำกัด</w:t>
            </w:r>
          </w:p>
        </w:tc>
        <w:tc>
          <w:tcPr>
            <w:tcW w:w="810" w:type="dxa"/>
          </w:tcPr>
          <w:p w14:paraId="733801E6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2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46ADCDB7" w14:textId="00EEAD04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100.00</w:t>
            </w:r>
          </w:p>
        </w:tc>
        <w:tc>
          <w:tcPr>
            <w:tcW w:w="938" w:type="dxa"/>
            <w:vAlign w:val="bottom"/>
          </w:tcPr>
          <w:p w14:paraId="14B9B462" w14:textId="5B0B6CF3" w:rsidR="00A93E35" w:rsidRPr="0009107A" w:rsidRDefault="00A93E35" w:rsidP="00CA6E18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100.00</w:t>
            </w:r>
          </w:p>
        </w:tc>
        <w:tc>
          <w:tcPr>
            <w:tcW w:w="937" w:type="dxa"/>
            <w:vAlign w:val="bottom"/>
          </w:tcPr>
          <w:p w14:paraId="3349D158" w14:textId="3709A103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38" w:type="dxa"/>
            <w:vAlign w:val="bottom"/>
          </w:tcPr>
          <w:p w14:paraId="31F0EA39" w14:textId="287E1D1C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37" w:type="dxa"/>
            <w:vAlign w:val="bottom"/>
          </w:tcPr>
          <w:p w14:paraId="02564A9A" w14:textId="2082181E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38" w:type="dxa"/>
            <w:vAlign w:val="bottom"/>
          </w:tcPr>
          <w:p w14:paraId="4378AAC5" w14:textId="5EC9DDAA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37" w:type="dxa"/>
            <w:vAlign w:val="bottom"/>
          </w:tcPr>
          <w:p w14:paraId="073C2396" w14:textId="3077693D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5EB906A8" w14:textId="37950ADE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7B4134F1" w14:textId="53F4506E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800</w:t>
            </w:r>
          </w:p>
        </w:tc>
        <w:tc>
          <w:tcPr>
            <w:tcW w:w="938" w:type="dxa"/>
            <w:vAlign w:val="bottom"/>
          </w:tcPr>
          <w:p w14:paraId="0F99008F" w14:textId="37809B0F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800</w:t>
            </w:r>
          </w:p>
        </w:tc>
        <w:tc>
          <w:tcPr>
            <w:tcW w:w="937" w:type="dxa"/>
            <w:vAlign w:val="bottom"/>
          </w:tcPr>
          <w:p w14:paraId="7BB71CED" w14:textId="1891931F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3ADDAC08" w14:textId="36F302B0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6CEC284B" w14:textId="77777777" w:rsidTr="005D19F1">
        <w:trPr>
          <w:cantSplit/>
        </w:trPr>
        <w:tc>
          <w:tcPr>
            <w:tcW w:w="2862" w:type="dxa"/>
          </w:tcPr>
          <w:p w14:paraId="35D7FE4E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บีเอสจีเอฟ จำกัด</w:t>
            </w:r>
          </w:p>
        </w:tc>
        <w:tc>
          <w:tcPr>
            <w:tcW w:w="810" w:type="dxa"/>
          </w:tcPr>
          <w:p w14:paraId="3A43CD54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5628E4EF" w14:textId="5F7030B8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/>
              </w:rPr>
              <w:t>51.00</w:t>
            </w:r>
          </w:p>
        </w:tc>
        <w:tc>
          <w:tcPr>
            <w:tcW w:w="938" w:type="dxa"/>
            <w:vAlign w:val="bottom"/>
          </w:tcPr>
          <w:p w14:paraId="79E3815C" w14:textId="4A0DB8B8" w:rsidR="00A93E35" w:rsidRPr="0009107A" w:rsidRDefault="00A93E35" w:rsidP="00CA6E18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51.00</w:t>
            </w:r>
          </w:p>
        </w:tc>
        <w:tc>
          <w:tcPr>
            <w:tcW w:w="937" w:type="dxa"/>
            <w:vAlign w:val="bottom"/>
          </w:tcPr>
          <w:p w14:paraId="27E68CC7" w14:textId="0772C12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8" w:type="dxa"/>
            <w:vAlign w:val="bottom"/>
          </w:tcPr>
          <w:p w14:paraId="52B36690" w14:textId="7D7513CC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7" w:type="dxa"/>
            <w:vAlign w:val="bottom"/>
          </w:tcPr>
          <w:p w14:paraId="47728BF6" w14:textId="39E3F876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8" w:type="dxa"/>
            <w:vAlign w:val="bottom"/>
          </w:tcPr>
          <w:p w14:paraId="10703A8E" w14:textId="00C442DA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7" w:type="dxa"/>
          </w:tcPr>
          <w:p w14:paraId="3C83196D" w14:textId="700D0FE4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0C733B26" w14:textId="75AA0DD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3BB0DE65" w14:textId="5EBE5CF5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8" w:type="dxa"/>
            <w:vAlign w:val="bottom"/>
          </w:tcPr>
          <w:p w14:paraId="0B50AE5F" w14:textId="562BEDA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37" w:type="dxa"/>
            <w:vAlign w:val="bottom"/>
          </w:tcPr>
          <w:p w14:paraId="313E38A5" w14:textId="23C5C3A3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3B0FEC61" w14:textId="52D13160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45CC0EF0" w14:textId="77777777" w:rsidTr="005D19F1">
        <w:trPr>
          <w:cantSplit/>
        </w:trPr>
        <w:tc>
          <w:tcPr>
            <w:tcW w:w="2862" w:type="dxa"/>
          </w:tcPr>
          <w:p w14:paraId="3AD2A408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810" w:type="dxa"/>
            <w:vAlign w:val="bottom"/>
          </w:tcPr>
          <w:p w14:paraId="3DEB9834" w14:textId="16B72BA0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300" w:lineRule="exact"/>
              <w:ind w:left="217" w:right="-450"/>
              <w:contextualSpacing/>
              <w:rPr>
                <w:i/>
                <w:iCs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123ADFCE" w14:textId="6E09DA82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/>
              </w:rPr>
              <w:t>50.40</w:t>
            </w:r>
          </w:p>
        </w:tc>
        <w:tc>
          <w:tcPr>
            <w:tcW w:w="938" w:type="dxa"/>
            <w:vAlign w:val="bottom"/>
          </w:tcPr>
          <w:p w14:paraId="77A89E4D" w14:textId="05146F6A" w:rsidR="00A93E35" w:rsidRPr="0009107A" w:rsidRDefault="00A93E35" w:rsidP="00CA6E18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lang w:val="en-US" w:bidi="th-TH"/>
              </w:rPr>
              <w:t>50.40</w:t>
            </w:r>
          </w:p>
        </w:tc>
        <w:tc>
          <w:tcPr>
            <w:tcW w:w="937" w:type="dxa"/>
            <w:vAlign w:val="bottom"/>
          </w:tcPr>
          <w:p w14:paraId="1ACDE038" w14:textId="58693043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126</w:t>
            </w:r>
          </w:p>
        </w:tc>
        <w:tc>
          <w:tcPr>
            <w:tcW w:w="938" w:type="dxa"/>
            <w:vAlign w:val="bottom"/>
          </w:tcPr>
          <w:p w14:paraId="671F7BB7" w14:textId="0FDEF48D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126</w:t>
            </w:r>
          </w:p>
        </w:tc>
        <w:tc>
          <w:tcPr>
            <w:tcW w:w="937" w:type="dxa"/>
            <w:vAlign w:val="bottom"/>
          </w:tcPr>
          <w:p w14:paraId="3DD9FE3D" w14:textId="79BF9E3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38" w:type="dxa"/>
            <w:vAlign w:val="bottom"/>
          </w:tcPr>
          <w:p w14:paraId="6EFB2D12" w14:textId="73703B44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37" w:type="dxa"/>
          </w:tcPr>
          <w:p w14:paraId="34FCED3F" w14:textId="402789A6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</w:tcPr>
          <w:p w14:paraId="66265E54" w14:textId="66D5C4E6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7" w:type="dxa"/>
            <w:vAlign w:val="bottom"/>
          </w:tcPr>
          <w:p w14:paraId="68FDB18D" w14:textId="48010A68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38" w:type="dxa"/>
            <w:vAlign w:val="bottom"/>
          </w:tcPr>
          <w:p w14:paraId="679163C8" w14:textId="0181976D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37" w:type="dxa"/>
            <w:vAlign w:val="bottom"/>
          </w:tcPr>
          <w:p w14:paraId="4FADEFA2" w14:textId="74EF009B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38" w:type="dxa"/>
            <w:vAlign w:val="bottom"/>
          </w:tcPr>
          <w:p w14:paraId="5ECEFCFB" w14:textId="04C36A45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09107A" w14:paraId="7D35CE54" w14:textId="77777777" w:rsidTr="005D19F1">
        <w:trPr>
          <w:cantSplit/>
        </w:trPr>
        <w:tc>
          <w:tcPr>
            <w:tcW w:w="2862" w:type="dxa"/>
          </w:tcPr>
          <w:p w14:paraId="36E2FB70" w14:textId="458A1A0F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810" w:type="dxa"/>
            <w:vAlign w:val="bottom"/>
          </w:tcPr>
          <w:p w14:paraId="3CD4C337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300" w:lineRule="exact"/>
              <w:ind w:left="217" w:right="-450"/>
              <w:contextualSpacing/>
              <w:rPr>
                <w:i/>
                <w:iCs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4951F26A" w14:textId="6A08AC4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100.00</w:t>
            </w:r>
          </w:p>
        </w:tc>
        <w:tc>
          <w:tcPr>
            <w:tcW w:w="938" w:type="dxa"/>
            <w:vAlign w:val="bottom"/>
          </w:tcPr>
          <w:p w14:paraId="67CDB9C0" w14:textId="442528D9" w:rsidR="00A93E35" w:rsidRPr="0009107A" w:rsidRDefault="00C41B9A" w:rsidP="00CA6E18">
            <w:pPr>
              <w:pStyle w:val="acctfourfigures"/>
              <w:tabs>
                <w:tab w:val="clear" w:pos="765"/>
                <w:tab w:val="decimal" w:pos="545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9107A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7" w:type="dxa"/>
            <w:vAlign w:val="bottom"/>
          </w:tcPr>
          <w:p w14:paraId="5A5BF482" w14:textId="61877DD4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10</w:t>
            </w:r>
          </w:p>
        </w:tc>
        <w:tc>
          <w:tcPr>
            <w:tcW w:w="938" w:type="dxa"/>
            <w:vAlign w:val="bottom"/>
          </w:tcPr>
          <w:p w14:paraId="14BFFF70" w14:textId="566D6988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24B727DB" w14:textId="70D45050" w:rsidR="00A93E35" w:rsidRPr="0009107A" w:rsidRDefault="00A93E3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10</w:t>
            </w:r>
          </w:p>
        </w:tc>
        <w:tc>
          <w:tcPr>
            <w:tcW w:w="938" w:type="dxa"/>
            <w:vAlign w:val="bottom"/>
          </w:tcPr>
          <w:p w14:paraId="2180D0EE" w14:textId="472635B2" w:rsidR="00A93E35" w:rsidRPr="0009107A" w:rsidRDefault="00A93E3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</w:tcPr>
          <w:p w14:paraId="65DC022A" w14:textId="6AF904BB" w:rsidR="00A93E35" w:rsidRPr="0009107A" w:rsidRDefault="00A93E3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8" w:type="dxa"/>
          </w:tcPr>
          <w:p w14:paraId="444BFEF1" w14:textId="6E3768AD" w:rsidR="00A93E35" w:rsidRPr="0009107A" w:rsidRDefault="00A93E3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32803CCB" w14:textId="459BA8A5" w:rsidR="00A93E35" w:rsidRPr="0009107A" w:rsidRDefault="00A93E3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10</w:t>
            </w:r>
          </w:p>
        </w:tc>
        <w:tc>
          <w:tcPr>
            <w:tcW w:w="938" w:type="dxa"/>
            <w:vAlign w:val="bottom"/>
          </w:tcPr>
          <w:p w14:paraId="7CA8F808" w14:textId="26BF4401" w:rsidR="00A93E35" w:rsidRPr="0009107A" w:rsidRDefault="00A93E3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79404543" w14:textId="0FF72396" w:rsidR="00A93E35" w:rsidRPr="0009107A" w:rsidRDefault="00A93E3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31AE0D02" w14:textId="6C36BECD" w:rsidR="00A93E35" w:rsidRPr="0009107A" w:rsidRDefault="00A93E3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09107A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A93E35" w:rsidRPr="0009107A" w14:paraId="33B33D99" w14:textId="77777777" w:rsidTr="005D19F1">
        <w:trPr>
          <w:cantSplit/>
        </w:trPr>
        <w:tc>
          <w:tcPr>
            <w:tcW w:w="2862" w:type="dxa"/>
          </w:tcPr>
          <w:p w14:paraId="4065DA4A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1E741F34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67DDCAF5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300" w:lineRule="exact"/>
              <w:jc w:val="right"/>
              <w:rPr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42BFF444" w14:textId="77777777" w:rsidR="00A93E35" w:rsidRPr="0009107A" w:rsidRDefault="00A93E35" w:rsidP="00CA6E18">
            <w:pPr>
              <w:pStyle w:val="acctfourfigures"/>
              <w:tabs>
                <w:tab w:val="clear" w:pos="765"/>
                <w:tab w:val="decimal" w:pos="432"/>
              </w:tabs>
              <w:spacing w:line="30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590AB7AF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0B358C65" w14:textId="77777777" w:rsidR="00A93E35" w:rsidRPr="0009107A" w:rsidRDefault="00A93E3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2057ADAC" w14:textId="135657D2" w:rsidR="00A93E35" w:rsidRPr="0009107A" w:rsidRDefault="00A93E3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09107A">
              <w:rPr>
                <w:rFonts w:hint="cs"/>
                <w:b/>
                <w:bCs/>
                <w:sz w:val="23"/>
                <w:szCs w:val="23"/>
                <w:cs/>
              </w:rPr>
              <w:t>18</w:t>
            </w:r>
            <w:r w:rsidRPr="0009107A">
              <w:rPr>
                <w:b/>
                <w:bCs/>
                <w:sz w:val="23"/>
                <w:szCs w:val="23"/>
              </w:rPr>
              <w:t>,745</w:t>
            </w:r>
          </w:p>
        </w:tc>
        <w:tc>
          <w:tcPr>
            <w:tcW w:w="938" w:type="dxa"/>
            <w:vAlign w:val="bottom"/>
          </w:tcPr>
          <w:p w14:paraId="5EAE750D" w14:textId="643DA99C" w:rsidR="00A93E35" w:rsidRPr="0009107A" w:rsidRDefault="00A93E3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09107A">
              <w:rPr>
                <w:rFonts w:hint="cs"/>
                <w:b/>
                <w:bCs/>
                <w:sz w:val="23"/>
                <w:szCs w:val="23"/>
              </w:rPr>
              <w:t>18,735</w:t>
            </w:r>
          </w:p>
        </w:tc>
        <w:tc>
          <w:tcPr>
            <w:tcW w:w="937" w:type="dxa"/>
            <w:vAlign w:val="bottom"/>
          </w:tcPr>
          <w:p w14:paraId="65CD5E32" w14:textId="6D4AF3E0" w:rsidR="00A93E35" w:rsidRPr="0009107A" w:rsidRDefault="00A93E3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09107A">
              <w:rPr>
                <w:b/>
                <w:bCs/>
                <w:sz w:val="23"/>
                <w:szCs w:val="23"/>
              </w:rPr>
              <w:t>(162)</w:t>
            </w:r>
          </w:p>
        </w:tc>
        <w:tc>
          <w:tcPr>
            <w:tcW w:w="938" w:type="dxa"/>
            <w:vAlign w:val="bottom"/>
          </w:tcPr>
          <w:p w14:paraId="12A38247" w14:textId="4EF6CD2E" w:rsidR="00A93E35" w:rsidRPr="0009107A" w:rsidRDefault="00A93E3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09107A">
              <w:rPr>
                <w:rFonts w:hint="cs"/>
                <w:b/>
                <w:bCs/>
                <w:sz w:val="23"/>
                <w:szCs w:val="23"/>
              </w:rPr>
              <w:t>(162)</w:t>
            </w:r>
          </w:p>
        </w:tc>
        <w:tc>
          <w:tcPr>
            <w:tcW w:w="937" w:type="dxa"/>
            <w:vAlign w:val="bottom"/>
          </w:tcPr>
          <w:p w14:paraId="25C996AA" w14:textId="2549A8EF" w:rsidR="00A93E35" w:rsidRPr="0009107A" w:rsidRDefault="00A93E3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09107A">
              <w:rPr>
                <w:b/>
                <w:bCs/>
                <w:sz w:val="23"/>
                <w:szCs w:val="23"/>
              </w:rPr>
              <w:t>18,583</w:t>
            </w:r>
          </w:p>
        </w:tc>
        <w:tc>
          <w:tcPr>
            <w:tcW w:w="938" w:type="dxa"/>
            <w:vAlign w:val="bottom"/>
          </w:tcPr>
          <w:p w14:paraId="41A5CC6D" w14:textId="49D5EB6F" w:rsidR="00A93E35" w:rsidRPr="0009107A" w:rsidRDefault="00A93E3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09107A">
              <w:rPr>
                <w:rFonts w:hint="cs"/>
                <w:b/>
                <w:bCs/>
                <w:sz w:val="23"/>
                <w:szCs w:val="23"/>
              </w:rPr>
              <w:t>18,573</w:t>
            </w:r>
          </w:p>
        </w:tc>
        <w:tc>
          <w:tcPr>
            <w:tcW w:w="937" w:type="dxa"/>
            <w:vAlign w:val="bottom"/>
          </w:tcPr>
          <w:p w14:paraId="10A0552E" w14:textId="5BB9C298" w:rsidR="00A93E35" w:rsidRPr="0009107A" w:rsidRDefault="008D4457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09107A">
              <w:rPr>
                <w:b/>
                <w:bCs/>
                <w:sz w:val="23"/>
                <w:szCs w:val="23"/>
              </w:rPr>
              <w:t>3</w:t>
            </w:r>
            <w:r w:rsidR="00A74D0E" w:rsidRPr="0009107A">
              <w:rPr>
                <w:rFonts w:hint="cs"/>
                <w:b/>
                <w:bCs/>
                <w:sz w:val="23"/>
                <w:szCs w:val="23"/>
                <w:cs/>
              </w:rPr>
              <w:t>40</w:t>
            </w:r>
          </w:p>
        </w:tc>
        <w:tc>
          <w:tcPr>
            <w:tcW w:w="938" w:type="dxa"/>
            <w:vAlign w:val="bottom"/>
          </w:tcPr>
          <w:p w14:paraId="71F0888B" w14:textId="58357B8B" w:rsidR="00A93E35" w:rsidRPr="0009107A" w:rsidRDefault="00F605A1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09107A">
              <w:rPr>
                <w:b/>
                <w:bCs/>
                <w:sz w:val="23"/>
                <w:szCs w:val="23"/>
              </w:rPr>
              <w:t>449</w:t>
            </w:r>
          </w:p>
        </w:tc>
      </w:tr>
    </w:tbl>
    <w:p w14:paraId="43C1DE01" w14:textId="13804AD2" w:rsidR="00AF2E5C" w:rsidRPr="0009107A" w:rsidRDefault="00AF2E5C" w:rsidP="00CA6E18">
      <w:pPr>
        <w:jc w:val="thaiDistribute"/>
        <w:rPr>
          <w:rFonts w:asciiTheme="majorBidi" w:hAnsiTheme="majorBidi" w:cstheme="majorBidi"/>
        </w:rPr>
        <w:sectPr w:rsidR="00AF2E5C" w:rsidRPr="0009107A" w:rsidSect="00E23505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ECEED9" w14:textId="51A1F4F0" w:rsidR="00F421FF" w:rsidRPr="0009107A" w:rsidRDefault="004762B0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6" w:name="OLE_LINK11"/>
      <w:bookmarkStart w:id="7" w:name="OLE_LINK12"/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09107A" w:rsidRDefault="0066035F" w:rsidP="00CA6E18">
      <w:pPr>
        <w:pStyle w:val="ListParagraph"/>
        <w:ind w:left="540"/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18"/>
        <w:gridCol w:w="1220"/>
        <w:gridCol w:w="1218"/>
        <w:gridCol w:w="1217"/>
      </w:tblGrid>
      <w:tr w:rsidR="007E5D9B" w:rsidRPr="0009107A" w14:paraId="7241F6BF" w14:textId="77777777" w:rsidTr="007E5D9B">
        <w:trPr>
          <w:tblHeader/>
        </w:trPr>
        <w:tc>
          <w:tcPr>
            <w:tcW w:w="2348" w:type="pct"/>
          </w:tcPr>
          <w:p w14:paraId="13EE4E69" w14:textId="77777777" w:rsidR="007E5D9B" w:rsidRPr="0009107A" w:rsidRDefault="007E5D9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2"/>
          </w:tcPr>
          <w:p w14:paraId="7892492B" w14:textId="77777777" w:rsidR="007E5D9B" w:rsidRPr="0009107A" w:rsidRDefault="007E5D9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</w:tcPr>
          <w:p w14:paraId="1F0DDF73" w14:textId="77777777" w:rsidR="007E5D9B" w:rsidRPr="0009107A" w:rsidRDefault="007E5D9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5D9B" w:rsidRPr="0009107A" w14:paraId="451428F0" w14:textId="77777777" w:rsidTr="007E5D9B">
        <w:trPr>
          <w:trHeight w:val="182"/>
          <w:tblHeader/>
        </w:trPr>
        <w:tc>
          <w:tcPr>
            <w:tcW w:w="2348" w:type="pct"/>
          </w:tcPr>
          <w:p w14:paraId="67A3F186" w14:textId="1342D359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663" w:type="pct"/>
          </w:tcPr>
          <w:p w14:paraId="14354AC8" w14:textId="37DAD032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64" w:type="pct"/>
          </w:tcPr>
          <w:p w14:paraId="5B828AAF" w14:textId="0D80A8B2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63" w:type="pct"/>
          </w:tcPr>
          <w:p w14:paraId="3A0F45F9" w14:textId="7052C50B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62" w:type="pct"/>
          </w:tcPr>
          <w:p w14:paraId="76FC3898" w14:textId="393DD704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2565</w:t>
            </w:r>
          </w:p>
        </w:tc>
      </w:tr>
      <w:tr w:rsidR="007E5D9B" w:rsidRPr="0009107A" w14:paraId="3249E224" w14:textId="77777777" w:rsidTr="007E5D9B">
        <w:trPr>
          <w:tblHeader/>
        </w:trPr>
        <w:tc>
          <w:tcPr>
            <w:tcW w:w="2348" w:type="pct"/>
          </w:tcPr>
          <w:p w14:paraId="317353A2" w14:textId="77777777" w:rsidR="007E5D9B" w:rsidRPr="0009107A" w:rsidRDefault="007E5D9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2" w:type="pct"/>
            <w:gridSpan w:val="4"/>
          </w:tcPr>
          <w:p w14:paraId="5D8AD63E" w14:textId="77777777" w:rsidR="007E5D9B" w:rsidRPr="0009107A" w:rsidRDefault="007E5D9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5D9B" w:rsidRPr="0009107A" w14:paraId="792B6B43" w14:textId="77777777" w:rsidTr="00410FC3">
        <w:tc>
          <w:tcPr>
            <w:tcW w:w="2348" w:type="pct"/>
          </w:tcPr>
          <w:p w14:paraId="57753BD8" w14:textId="6A52A704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6F395ECE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06F70185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D020862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620872DD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E5D9B" w:rsidRPr="0009107A" w14:paraId="233F82A7" w14:textId="77777777" w:rsidTr="00410FC3">
        <w:tc>
          <w:tcPr>
            <w:tcW w:w="2348" w:type="pct"/>
          </w:tcPr>
          <w:p w14:paraId="11BEE786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0B6D5EF7" w14:textId="023697F0" w:rsidR="007E5D9B" w:rsidRPr="0009107A" w:rsidRDefault="003E163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557</w:t>
            </w:r>
          </w:p>
        </w:tc>
        <w:tc>
          <w:tcPr>
            <w:tcW w:w="664" w:type="pct"/>
            <w:vAlign w:val="bottom"/>
          </w:tcPr>
          <w:p w14:paraId="7DE0EDD6" w14:textId="06E71FFE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13,486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9112F37" w14:textId="08A05CAE" w:rsidR="007E5D9B" w:rsidRPr="0009107A" w:rsidRDefault="00410FC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23</w:t>
            </w:r>
            <w:r w:rsidR="004636C1" w:rsidRPr="0009107A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662" w:type="pct"/>
            <w:vAlign w:val="bottom"/>
          </w:tcPr>
          <w:p w14:paraId="634D3036" w14:textId="1636A376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80024" w:rsidRPr="0009107A" w14:paraId="52D4512A" w14:textId="77777777" w:rsidTr="00410FC3">
        <w:tc>
          <w:tcPr>
            <w:tcW w:w="2348" w:type="pct"/>
          </w:tcPr>
          <w:p w14:paraId="1E62A6D5" w14:textId="5B41BDF6" w:rsidR="00D80024" w:rsidRPr="0009107A" w:rsidRDefault="00D8002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49A6F685" w14:textId="27FE2D37" w:rsidR="00D80024" w:rsidRPr="0009107A" w:rsidRDefault="00D8002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664" w:type="pct"/>
            <w:vAlign w:val="bottom"/>
          </w:tcPr>
          <w:p w14:paraId="254C2E8D" w14:textId="32874F41" w:rsidR="00D80024" w:rsidRPr="0009107A" w:rsidRDefault="00D8002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6A28FB7" w14:textId="0BF8462F" w:rsidR="00D80024" w:rsidRPr="0009107A" w:rsidRDefault="00D8002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5705E09" w14:textId="4EA93D2F" w:rsidR="00D80024" w:rsidRPr="0009107A" w:rsidRDefault="00D8002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7E5D9B" w:rsidRPr="0009107A" w14:paraId="28D683F1" w14:textId="77777777" w:rsidTr="00410FC3">
        <w:tc>
          <w:tcPr>
            <w:tcW w:w="2348" w:type="pct"/>
          </w:tcPr>
          <w:p w14:paraId="5683FDE2" w14:textId="4F401A41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</w:rPr>
              <w:t>(</w:t>
            </w:r>
            <w:r w:rsidRPr="0009107A">
              <w:rPr>
                <w:rFonts w:asciiTheme="majorBidi" w:hAnsiTheme="majorBidi" w:cstheme="majorBidi" w:hint="cs"/>
                <w:cs/>
              </w:rPr>
              <w:t>ขาดทุน</w:t>
            </w:r>
            <w:r w:rsidRPr="0009107A">
              <w:rPr>
                <w:rFonts w:asciiTheme="majorBidi" w:hAnsiTheme="majorBidi" w:cstheme="majorBidi"/>
              </w:rPr>
              <w:t>)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cs/>
              </w:rPr>
              <w:t>สุทธิจากเงินลงทุนในบริษัทร่วม</w:t>
            </w:r>
          </w:p>
        </w:tc>
        <w:tc>
          <w:tcPr>
            <w:tcW w:w="663" w:type="pct"/>
            <w:vAlign w:val="bottom"/>
          </w:tcPr>
          <w:p w14:paraId="0F0B54B7" w14:textId="62FD344F" w:rsidR="007E5D9B" w:rsidRPr="0009107A" w:rsidRDefault="00FF08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481533" w:rsidRPr="0009107A">
              <w:rPr>
                <w:rFonts w:asciiTheme="majorBidi" w:hAnsiTheme="majorBidi" w:cstheme="majorBidi" w:hint="cs"/>
                <w:cs/>
              </w:rPr>
              <w:t>58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40BDA2AF" w14:textId="5F3B8FED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616E1E0" w14:textId="01C6F984" w:rsidR="007E5D9B" w:rsidRPr="0009107A" w:rsidRDefault="00410FC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6E42118" w14:textId="3223B77F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7E5D9B" w:rsidRPr="0009107A" w14:paraId="695CB312" w14:textId="77777777" w:rsidTr="00410FC3">
        <w:tc>
          <w:tcPr>
            <w:tcW w:w="2348" w:type="pct"/>
          </w:tcPr>
          <w:p w14:paraId="40C8D52E" w14:textId="19CA6CAD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ผลกระทบจาก</w:t>
            </w:r>
            <w:r w:rsidR="00582A8E" w:rsidRPr="0009107A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6F6EFF00" w14:textId="64D5BDC2" w:rsidR="007E5D9B" w:rsidRPr="0009107A" w:rsidRDefault="0048153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4" w:type="pct"/>
            <w:vAlign w:val="bottom"/>
          </w:tcPr>
          <w:p w14:paraId="1039A24E" w14:textId="3CDCDC8B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(280)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E145531" w14:textId="5E0A194D" w:rsidR="007E5D9B" w:rsidRPr="0009107A" w:rsidRDefault="00410FC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3D14FDE3" w14:textId="164CCB59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7E5D9B" w:rsidRPr="0009107A" w14:paraId="211DD80D" w14:textId="77777777" w:rsidTr="00410FC3">
        <w:tc>
          <w:tcPr>
            <w:tcW w:w="2348" w:type="pct"/>
          </w:tcPr>
          <w:p w14:paraId="244EAFEE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537F7960" w14:textId="20E522C6" w:rsidR="007E5D9B" w:rsidRPr="0009107A" w:rsidRDefault="0048153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38</w:t>
            </w:r>
          </w:p>
        </w:tc>
        <w:tc>
          <w:tcPr>
            <w:tcW w:w="664" w:type="pct"/>
            <w:vAlign w:val="bottom"/>
          </w:tcPr>
          <w:p w14:paraId="5C6041E6" w14:textId="000594A5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3CCEF37" w14:textId="31C8BBB0" w:rsidR="007E5D9B" w:rsidRPr="0009107A" w:rsidRDefault="00410FC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80208F2" w14:textId="7281EBFC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35</w:t>
            </w:r>
          </w:p>
        </w:tc>
      </w:tr>
      <w:tr w:rsidR="007E5D9B" w:rsidRPr="0009107A" w14:paraId="43532A38" w14:textId="77777777" w:rsidTr="00410FC3">
        <w:tc>
          <w:tcPr>
            <w:tcW w:w="2348" w:type="pct"/>
          </w:tcPr>
          <w:p w14:paraId="10F61DAD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จำหน่ายเงินลงทุน</w:t>
            </w:r>
          </w:p>
        </w:tc>
        <w:tc>
          <w:tcPr>
            <w:tcW w:w="663" w:type="pct"/>
            <w:vAlign w:val="bottom"/>
          </w:tcPr>
          <w:p w14:paraId="5E7E04AE" w14:textId="4E23F669" w:rsidR="007E5D9B" w:rsidRPr="0009107A" w:rsidRDefault="00FF08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2386792E" w14:textId="712430BD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(12,148)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8E397C0" w14:textId="5A93A902" w:rsidR="007E5D9B" w:rsidRPr="0009107A" w:rsidRDefault="00410FC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4E4189E0" w14:textId="6C989E39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7E5D9B" w:rsidRPr="0009107A" w14:paraId="6F847AF5" w14:textId="77777777" w:rsidTr="007E5D9B">
        <w:tc>
          <w:tcPr>
            <w:tcW w:w="2348" w:type="pct"/>
            <w:shd w:val="clear" w:color="auto" w:fill="auto"/>
          </w:tcPr>
          <w:p w14:paraId="688789FF" w14:textId="436E9743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DF41473" w14:textId="54B10238" w:rsidR="007E5D9B" w:rsidRPr="0009107A" w:rsidRDefault="00FF0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47C17F15" w14:textId="146EC8B6" w:rsidR="007E5D9B" w:rsidRPr="0009107A" w:rsidRDefault="007E5D9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(1,199)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535137B" w14:textId="4F711FD0" w:rsidR="007E5D9B" w:rsidRPr="0009107A" w:rsidRDefault="004636C1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0394122" w14:textId="042BBECC" w:rsidR="007E5D9B" w:rsidRPr="0009107A" w:rsidRDefault="007E5D9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E5D9B" w:rsidRPr="0009107A" w14:paraId="2EF7AA30" w14:textId="77777777" w:rsidTr="00410FC3">
        <w:tc>
          <w:tcPr>
            <w:tcW w:w="2348" w:type="pct"/>
          </w:tcPr>
          <w:p w14:paraId="486DFF64" w14:textId="321653CE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663" w:type="pct"/>
            <w:vAlign w:val="bottom"/>
          </w:tcPr>
          <w:p w14:paraId="6A88B8CF" w14:textId="632DF568" w:rsidR="007E5D9B" w:rsidRPr="0009107A" w:rsidRDefault="0048153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536</w:t>
            </w:r>
          </w:p>
        </w:tc>
        <w:tc>
          <w:tcPr>
            <w:tcW w:w="664" w:type="pct"/>
            <w:vAlign w:val="bottom"/>
          </w:tcPr>
          <w:p w14:paraId="1A26C713" w14:textId="079D8D85" w:rsidR="007E5D9B" w:rsidRPr="0009107A" w:rsidRDefault="007E5D9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273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CAFF0A1" w14:textId="12999C1C" w:rsidR="007E5D9B" w:rsidRPr="0009107A" w:rsidRDefault="00410FC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235</w:t>
            </w:r>
          </w:p>
        </w:tc>
        <w:tc>
          <w:tcPr>
            <w:tcW w:w="662" w:type="pct"/>
            <w:vAlign w:val="bottom"/>
          </w:tcPr>
          <w:p w14:paraId="64AF2A53" w14:textId="31347A33" w:rsidR="007E5D9B" w:rsidRPr="0009107A" w:rsidRDefault="007E5D9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35</w:t>
            </w:r>
          </w:p>
        </w:tc>
      </w:tr>
      <w:tr w:rsidR="007E5D9B" w:rsidRPr="0009107A" w14:paraId="726B9374" w14:textId="77777777" w:rsidTr="00410FC3">
        <w:tc>
          <w:tcPr>
            <w:tcW w:w="2348" w:type="pct"/>
          </w:tcPr>
          <w:p w14:paraId="6E48CCD3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3" w:type="pct"/>
            <w:vAlign w:val="bottom"/>
          </w:tcPr>
          <w:p w14:paraId="21DDA947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4FB3D4D8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0F94A52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36A4FC30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E5D9B" w:rsidRPr="0009107A" w14:paraId="357FB8F3" w14:textId="77777777" w:rsidTr="007E5D9B">
        <w:tc>
          <w:tcPr>
            <w:tcW w:w="2348" w:type="pct"/>
          </w:tcPr>
          <w:p w14:paraId="2404B710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7BCA8D83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24A3E2BD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3E3E21C9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70A2ED8A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582A8E" w:rsidRPr="0009107A" w14:paraId="3610A2E6" w14:textId="77777777" w:rsidTr="007E5D9B">
        <w:tc>
          <w:tcPr>
            <w:tcW w:w="2348" w:type="pct"/>
          </w:tcPr>
          <w:p w14:paraId="7FE718D1" w14:textId="77777777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7E539363" w14:textId="708073C2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1,295</w:t>
            </w:r>
          </w:p>
        </w:tc>
        <w:tc>
          <w:tcPr>
            <w:tcW w:w="664" w:type="pct"/>
            <w:vAlign w:val="bottom"/>
          </w:tcPr>
          <w:p w14:paraId="674A2F01" w14:textId="3640EDEB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663" w:type="pct"/>
            <w:vAlign w:val="bottom"/>
          </w:tcPr>
          <w:p w14:paraId="23FA24E3" w14:textId="60803FCE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72</w:t>
            </w:r>
          </w:p>
        </w:tc>
        <w:tc>
          <w:tcPr>
            <w:tcW w:w="662" w:type="pct"/>
            <w:vAlign w:val="bottom"/>
          </w:tcPr>
          <w:p w14:paraId="4E65E50A" w14:textId="58C6FCC8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7</w:t>
            </w:r>
            <w:r w:rsidRPr="0009107A">
              <w:rPr>
                <w:rFonts w:asciiTheme="majorBidi" w:hAnsiTheme="majorBidi" w:cstheme="majorBidi"/>
                <w:cs/>
              </w:rPr>
              <w:t>3</w:t>
            </w:r>
          </w:p>
        </w:tc>
      </w:tr>
      <w:tr w:rsidR="00582A8E" w:rsidRPr="0009107A" w14:paraId="177D1544" w14:textId="77777777" w:rsidTr="007E5D9B">
        <w:tc>
          <w:tcPr>
            <w:tcW w:w="2348" w:type="pct"/>
          </w:tcPr>
          <w:p w14:paraId="37462B78" w14:textId="77777777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663" w:type="pct"/>
            <w:vAlign w:val="bottom"/>
          </w:tcPr>
          <w:p w14:paraId="51979A11" w14:textId="131A617F" w:rsidR="00582A8E" w:rsidRPr="0009107A" w:rsidRDefault="0048153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48</w:t>
            </w:r>
          </w:p>
        </w:tc>
        <w:tc>
          <w:tcPr>
            <w:tcW w:w="664" w:type="pct"/>
            <w:vAlign w:val="bottom"/>
          </w:tcPr>
          <w:p w14:paraId="3FFE4CC7" w14:textId="614D25EA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63" w:type="pct"/>
            <w:vAlign w:val="bottom"/>
          </w:tcPr>
          <w:p w14:paraId="19D43687" w14:textId="36822413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D3C9069" w14:textId="30FD3E91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582A8E" w:rsidRPr="0009107A" w14:paraId="3662711B" w14:textId="77777777" w:rsidTr="007E5D9B">
        <w:tc>
          <w:tcPr>
            <w:tcW w:w="2348" w:type="pct"/>
          </w:tcPr>
          <w:p w14:paraId="47BE0267" w14:textId="47A35E81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ส่วนแบ่งกำไรขาดทุนเบ็ดเสร็จอื่นจากเงินลงทุนใน</w:t>
            </w:r>
            <w:r w:rsidRPr="0009107A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40DCCCA6" w14:textId="77DB7E2C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664" w:type="pct"/>
            <w:vAlign w:val="bottom"/>
          </w:tcPr>
          <w:p w14:paraId="71A3D5B1" w14:textId="652B3E95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3549DBE4" w14:textId="39AEB3EF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6D858594" w14:textId="51E1AEE8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582A8E" w:rsidRPr="0009107A" w14:paraId="06D917A3" w14:textId="77777777" w:rsidTr="007E5D9B">
        <w:tc>
          <w:tcPr>
            <w:tcW w:w="2348" w:type="pct"/>
          </w:tcPr>
          <w:p w14:paraId="27C21D59" w14:textId="28D7BC06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ผลกระทบจาก</w:t>
            </w:r>
            <w:r w:rsidRPr="0009107A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7D0D86BE" w14:textId="68579572" w:rsidR="00582A8E" w:rsidRPr="0009107A" w:rsidRDefault="0048153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179</w:t>
            </w:r>
          </w:p>
        </w:tc>
        <w:tc>
          <w:tcPr>
            <w:tcW w:w="664" w:type="pct"/>
            <w:vAlign w:val="bottom"/>
          </w:tcPr>
          <w:p w14:paraId="0AF73252" w14:textId="3DBB673A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663" w:type="pct"/>
            <w:vAlign w:val="bottom"/>
          </w:tcPr>
          <w:p w14:paraId="48521AAD" w14:textId="7E39B927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0D6431B" w14:textId="55F62EFE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582A8E" w:rsidRPr="0009107A" w14:paraId="585717F6" w14:textId="77777777" w:rsidTr="007E5D9B">
        <w:tc>
          <w:tcPr>
            <w:tcW w:w="2348" w:type="pct"/>
          </w:tcPr>
          <w:p w14:paraId="766D9E1C" w14:textId="7A056416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473E867D" w14:textId="6E39273E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4,</w:t>
            </w:r>
            <w:r w:rsidR="00481533" w:rsidRPr="0009107A">
              <w:rPr>
                <w:rFonts w:asciiTheme="majorBidi" w:hAnsiTheme="majorBidi" w:cstheme="majorBidi" w:hint="cs"/>
                <w:cs/>
              </w:rPr>
              <w:t>947</w:t>
            </w:r>
          </w:p>
        </w:tc>
        <w:tc>
          <w:tcPr>
            <w:tcW w:w="664" w:type="pct"/>
            <w:vAlign w:val="bottom"/>
          </w:tcPr>
          <w:p w14:paraId="44BA35FD" w14:textId="77A2301B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3" w:type="pct"/>
            <w:vAlign w:val="bottom"/>
          </w:tcPr>
          <w:p w14:paraId="36B5F6D0" w14:textId="07810B80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DCA6379" w14:textId="2310C97E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82A8E" w:rsidRPr="0009107A" w14:paraId="4C2B5F7E" w14:textId="77777777" w:rsidTr="007E5D9B">
        <w:tc>
          <w:tcPr>
            <w:tcW w:w="2348" w:type="pct"/>
            <w:shd w:val="clear" w:color="auto" w:fill="auto"/>
          </w:tcPr>
          <w:p w14:paraId="3159CC30" w14:textId="77777777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2613CF06" w14:textId="2C62B048" w:rsidR="00582A8E" w:rsidRPr="0009107A" w:rsidRDefault="0048153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60F9E5FB" w14:textId="350F07F2" w:rsidR="00582A8E" w:rsidRPr="0009107A" w:rsidRDefault="00582A8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1,198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DF8AEFD" w14:textId="7CA2EA90" w:rsidR="00582A8E" w:rsidRPr="0009107A" w:rsidRDefault="00582A8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5E13D2" w14:textId="7CB14A88" w:rsidR="00582A8E" w:rsidRPr="0009107A" w:rsidRDefault="00582A8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(1)</w:t>
            </w:r>
          </w:p>
        </w:tc>
      </w:tr>
      <w:tr w:rsidR="00582A8E" w:rsidRPr="0009107A" w14:paraId="640BA4E5" w14:textId="77777777" w:rsidTr="007E5D9B">
        <w:tc>
          <w:tcPr>
            <w:tcW w:w="2348" w:type="pct"/>
          </w:tcPr>
          <w:p w14:paraId="36FB3685" w14:textId="319A135E" w:rsidR="00582A8E" w:rsidRPr="0009107A" w:rsidRDefault="00582A8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663" w:type="pct"/>
            <w:vAlign w:val="bottom"/>
          </w:tcPr>
          <w:p w14:paraId="40C0F2F4" w14:textId="4A1BF445" w:rsidR="00582A8E" w:rsidRPr="0009107A" w:rsidRDefault="00582A8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6,</w:t>
            </w:r>
            <w:r w:rsidR="00481533" w:rsidRPr="0009107A">
              <w:rPr>
                <w:rFonts w:asciiTheme="majorBidi" w:hAnsiTheme="majorBidi" w:cstheme="majorBidi"/>
                <w:b/>
                <w:bCs/>
              </w:rPr>
              <w:t>619</w:t>
            </w:r>
          </w:p>
        </w:tc>
        <w:tc>
          <w:tcPr>
            <w:tcW w:w="664" w:type="pct"/>
            <w:vAlign w:val="bottom"/>
          </w:tcPr>
          <w:p w14:paraId="453546C5" w14:textId="61BC22F5" w:rsidR="00582A8E" w:rsidRPr="0009107A" w:rsidRDefault="00582A8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</w:t>
            </w: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  <w:r w:rsidRPr="0009107A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  <w:tc>
          <w:tcPr>
            <w:tcW w:w="663" w:type="pct"/>
            <w:vAlign w:val="bottom"/>
          </w:tcPr>
          <w:p w14:paraId="27E8BC06" w14:textId="230B13D0" w:rsidR="00582A8E" w:rsidRPr="0009107A" w:rsidRDefault="00582A8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72</w:t>
            </w:r>
          </w:p>
        </w:tc>
        <w:tc>
          <w:tcPr>
            <w:tcW w:w="662" w:type="pct"/>
            <w:vAlign w:val="bottom"/>
          </w:tcPr>
          <w:p w14:paraId="2681FE75" w14:textId="67E7B2CD" w:rsidR="00582A8E" w:rsidRPr="0009107A" w:rsidRDefault="00582A8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72</w:t>
            </w:r>
          </w:p>
        </w:tc>
      </w:tr>
      <w:tr w:rsidR="007E5D9B" w:rsidRPr="0009107A" w14:paraId="22AA1E84" w14:textId="77777777" w:rsidTr="007E5D9B">
        <w:tc>
          <w:tcPr>
            <w:tcW w:w="2348" w:type="pct"/>
          </w:tcPr>
          <w:p w14:paraId="7246A6D8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6F409AD2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06204E7C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09512240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54DD72D2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3CE9DDF1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5C3594AA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7F709D9F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3" w:type="pct"/>
            <w:vAlign w:val="bottom"/>
          </w:tcPr>
          <w:p w14:paraId="439AD41A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vAlign w:val="bottom"/>
          </w:tcPr>
          <w:p w14:paraId="25C7B56D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7987D11D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6A6E406A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E5D9B" w:rsidRPr="0009107A" w14:paraId="17EDB933" w14:textId="77777777" w:rsidTr="00582A8E">
        <w:tc>
          <w:tcPr>
            <w:tcW w:w="2348" w:type="pct"/>
          </w:tcPr>
          <w:p w14:paraId="0A9247CF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63" w:type="pct"/>
            <w:vAlign w:val="bottom"/>
          </w:tcPr>
          <w:p w14:paraId="3D6940D4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4" w:type="pct"/>
            <w:vAlign w:val="bottom"/>
          </w:tcPr>
          <w:p w14:paraId="09E8D737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3" w:type="pct"/>
            <w:vAlign w:val="bottom"/>
          </w:tcPr>
          <w:p w14:paraId="4495166C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2" w:type="pct"/>
            <w:vAlign w:val="bottom"/>
          </w:tcPr>
          <w:p w14:paraId="268A04FA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E5D9B" w:rsidRPr="0009107A" w14:paraId="39431D09" w14:textId="77777777" w:rsidTr="00582A8E">
        <w:tc>
          <w:tcPr>
            <w:tcW w:w="2348" w:type="pct"/>
          </w:tcPr>
          <w:p w14:paraId="15E68CDB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1A252BE1" w14:textId="6A16102A" w:rsidR="007E5D9B" w:rsidRPr="0009107A" w:rsidRDefault="0067282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1,852</w:t>
            </w:r>
          </w:p>
        </w:tc>
        <w:tc>
          <w:tcPr>
            <w:tcW w:w="664" w:type="pct"/>
            <w:vAlign w:val="bottom"/>
          </w:tcPr>
          <w:p w14:paraId="1F112437" w14:textId="65C1FD81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13,670</w:t>
            </w:r>
          </w:p>
        </w:tc>
        <w:tc>
          <w:tcPr>
            <w:tcW w:w="663" w:type="pct"/>
            <w:vAlign w:val="bottom"/>
          </w:tcPr>
          <w:p w14:paraId="6FA724C6" w14:textId="31E4BF79" w:rsidR="007E5D9B" w:rsidRPr="0009107A" w:rsidRDefault="00C42F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30</w:t>
            </w:r>
            <w:r w:rsidR="009F18AB" w:rsidRPr="0009107A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662" w:type="pct"/>
            <w:vAlign w:val="bottom"/>
          </w:tcPr>
          <w:p w14:paraId="7A3AB51D" w14:textId="660F96A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73</w:t>
            </w:r>
          </w:p>
        </w:tc>
      </w:tr>
      <w:tr w:rsidR="007E5D9B" w:rsidRPr="0009107A" w14:paraId="5FB19850" w14:textId="77777777" w:rsidTr="00582A8E">
        <w:tc>
          <w:tcPr>
            <w:tcW w:w="2348" w:type="pct"/>
          </w:tcPr>
          <w:p w14:paraId="2EA45E54" w14:textId="1C282FC5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481533" w:rsidRPr="0009107A">
              <w:rPr>
                <w:rFonts w:asciiTheme="majorBidi" w:hAnsiTheme="majorBidi" w:cstheme="majorBidi"/>
              </w:rPr>
              <w:t xml:space="preserve"> (</w:t>
            </w:r>
            <w:r w:rsidR="00481533" w:rsidRPr="0009107A">
              <w:rPr>
                <w:rFonts w:asciiTheme="majorBidi" w:hAnsiTheme="majorBidi" w:cstheme="majorBidi" w:hint="cs"/>
                <w:cs/>
              </w:rPr>
              <w:t>ขาดทุน</w:t>
            </w:r>
            <w:r w:rsidR="00481533" w:rsidRPr="0009107A">
              <w:rPr>
                <w:rFonts w:asciiTheme="majorBidi" w:hAnsiTheme="majorBidi" w:cstheme="majorBidi"/>
              </w:rPr>
              <w:t xml:space="preserve">) </w:t>
            </w:r>
            <w:r w:rsidRPr="0009107A">
              <w:rPr>
                <w:rFonts w:asciiTheme="majorBidi" w:hAnsiTheme="majorBidi" w:cstheme="majorBidi"/>
                <w:cs/>
              </w:rPr>
              <w:t>สุทธิจากเงินลงทุนในบริษัทร่วมและการร่วมค้า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5488B170" w14:textId="1DFA4039" w:rsidR="007E5D9B" w:rsidRPr="0009107A" w:rsidRDefault="0067282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</w:t>
            </w:r>
            <w:r w:rsidR="00481533" w:rsidRPr="0009107A">
              <w:rPr>
                <w:rFonts w:asciiTheme="majorBidi" w:hAnsiTheme="majorBidi" w:cstheme="majorBidi"/>
              </w:rPr>
              <w:t>0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1B0BEC3B" w14:textId="64D1F625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 w:cstheme="majorBidi" w:hint="cs"/>
                <w:cs/>
              </w:rPr>
              <w:t>4</w:t>
            </w:r>
            <w:r w:rsidRPr="0009107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63" w:type="pct"/>
            <w:vAlign w:val="bottom"/>
          </w:tcPr>
          <w:p w14:paraId="33726568" w14:textId="0DC474FC" w:rsidR="007E5D9B" w:rsidRPr="0009107A" w:rsidRDefault="00C42F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46A915AE" w14:textId="253751BD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7E5D9B" w:rsidRPr="0009107A" w14:paraId="190D953B" w14:textId="77777777" w:rsidTr="00582A8E">
        <w:tc>
          <w:tcPr>
            <w:tcW w:w="2348" w:type="pct"/>
          </w:tcPr>
          <w:p w14:paraId="3A5CAED4" w14:textId="1210952F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663" w:type="pct"/>
            <w:vAlign w:val="bottom"/>
          </w:tcPr>
          <w:p w14:paraId="2A11D2BE" w14:textId="59F89139" w:rsidR="007E5D9B" w:rsidRPr="0009107A" w:rsidRDefault="0067282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664" w:type="pct"/>
            <w:vAlign w:val="bottom"/>
          </w:tcPr>
          <w:p w14:paraId="08CE8B8F" w14:textId="2C7597C8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63" w:type="pct"/>
            <w:vAlign w:val="bottom"/>
          </w:tcPr>
          <w:p w14:paraId="76CC99D4" w14:textId="44C891E2" w:rsidR="007E5D9B" w:rsidRPr="0009107A" w:rsidRDefault="00C42F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223652A7" w14:textId="35FF1A71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81533" w:rsidRPr="0009107A" w14:paraId="6D345737" w14:textId="77777777" w:rsidTr="00582A8E">
        <w:tc>
          <w:tcPr>
            <w:tcW w:w="2348" w:type="pct"/>
          </w:tcPr>
          <w:p w14:paraId="64DD663A" w14:textId="1146403B" w:rsidR="00481533" w:rsidRPr="0009107A" w:rsidRDefault="0048153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1CA7B323" w14:textId="18E869D1" w:rsidR="00481533" w:rsidRPr="0009107A" w:rsidRDefault="0048153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664" w:type="pct"/>
            <w:vAlign w:val="bottom"/>
          </w:tcPr>
          <w:p w14:paraId="6890070D" w14:textId="3FFA30B3" w:rsidR="00481533" w:rsidRPr="0009107A" w:rsidRDefault="0048153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3" w:type="pct"/>
            <w:vAlign w:val="bottom"/>
          </w:tcPr>
          <w:p w14:paraId="786B668B" w14:textId="7C2B1F43" w:rsidR="00481533" w:rsidRPr="0009107A" w:rsidRDefault="0048153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4B49E71E" w14:textId="1D5B3E2F" w:rsidR="00481533" w:rsidRPr="0009107A" w:rsidRDefault="0048153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7E5D9B" w:rsidRPr="0009107A" w14:paraId="7F2B384A" w14:textId="77777777" w:rsidTr="00582A8E">
        <w:tc>
          <w:tcPr>
            <w:tcW w:w="2348" w:type="pct"/>
          </w:tcPr>
          <w:p w14:paraId="5FB669A2" w14:textId="5561D0C7" w:rsidR="007E5D9B" w:rsidRPr="0009107A" w:rsidRDefault="0067282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ผลกระทบจาก</w:t>
            </w:r>
            <w:r w:rsidRPr="0009107A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2737B9E6" w14:textId="0ABDB3F1" w:rsidR="007E5D9B" w:rsidRPr="0009107A" w:rsidRDefault="0067282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</w:t>
            </w:r>
            <w:r w:rsidR="00481533" w:rsidRPr="0009107A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664" w:type="pct"/>
            <w:vAlign w:val="bottom"/>
          </w:tcPr>
          <w:p w14:paraId="1FE38233" w14:textId="222A458F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(287)</w:t>
            </w:r>
          </w:p>
        </w:tc>
        <w:tc>
          <w:tcPr>
            <w:tcW w:w="663" w:type="pct"/>
            <w:vAlign w:val="bottom"/>
          </w:tcPr>
          <w:p w14:paraId="7606A99A" w14:textId="5D9156A1" w:rsidR="007E5D9B" w:rsidRPr="0009107A" w:rsidRDefault="00C42F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78A5794B" w14:textId="3FA46349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7E5D9B" w:rsidRPr="0009107A" w14:paraId="5214EACB" w14:textId="77777777" w:rsidTr="00582A8E">
        <w:tc>
          <w:tcPr>
            <w:tcW w:w="2348" w:type="pct"/>
          </w:tcPr>
          <w:p w14:paraId="381B6D70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79C1C96C" w14:textId="4BF22622" w:rsidR="007E5D9B" w:rsidRPr="0009107A" w:rsidRDefault="0067282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4,9</w:t>
            </w:r>
            <w:r w:rsidR="00481533" w:rsidRPr="0009107A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664" w:type="pct"/>
            <w:vAlign w:val="bottom"/>
          </w:tcPr>
          <w:p w14:paraId="1A591C76" w14:textId="0B0E99B6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277</w:t>
            </w:r>
          </w:p>
        </w:tc>
        <w:tc>
          <w:tcPr>
            <w:tcW w:w="663" w:type="pct"/>
            <w:vAlign w:val="bottom"/>
          </w:tcPr>
          <w:p w14:paraId="67A5A7D1" w14:textId="2BB53BED" w:rsidR="007E5D9B" w:rsidRPr="0009107A" w:rsidRDefault="00C42F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5923EBAB" w14:textId="2EA9A56C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35</w:t>
            </w:r>
          </w:p>
        </w:tc>
      </w:tr>
      <w:tr w:rsidR="007E5D9B" w:rsidRPr="0009107A" w14:paraId="2E2CA749" w14:textId="77777777" w:rsidTr="00582A8E">
        <w:tc>
          <w:tcPr>
            <w:tcW w:w="2348" w:type="pct"/>
          </w:tcPr>
          <w:p w14:paraId="07804843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จำหน่ายเงินลงทุน</w:t>
            </w:r>
          </w:p>
        </w:tc>
        <w:tc>
          <w:tcPr>
            <w:tcW w:w="663" w:type="pct"/>
            <w:vAlign w:val="bottom"/>
          </w:tcPr>
          <w:p w14:paraId="25CA38AA" w14:textId="32599779" w:rsidR="007E5D9B" w:rsidRPr="0009107A" w:rsidRDefault="0067282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59ECA35A" w14:textId="03973411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(12,148)</w:t>
            </w:r>
          </w:p>
        </w:tc>
        <w:tc>
          <w:tcPr>
            <w:tcW w:w="663" w:type="pct"/>
            <w:vAlign w:val="bottom"/>
          </w:tcPr>
          <w:p w14:paraId="6643AC7A" w14:textId="62C8B9FA" w:rsidR="007E5D9B" w:rsidRPr="0009107A" w:rsidRDefault="00C42F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4D3CBD08" w14:textId="016CEA7A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7E5D9B" w:rsidRPr="0009107A" w14:paraId="322A410E" w14:textId="77777777" w:rsidTr="00582A8E">
        <w:tc>
          <w:tcPr>
            <w:tcW w:w="2348" w:type="pct"/>
          </w:tcPr>
          <w:p w14:paraId="021A6B06" w14:textId="77777777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663" w:type="pct"/>
            <w:vAlign w:val="bottom"/>
          </w:tcPr>
          <w:p w14:paraId="6EEE8932" w14:textId="76F60E99" w:rsidR="007E5D9B" w:rsidRPr="0009107A" w:rsidRDefault="0048153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664" w:type="pct"/>
            <w:vAlign w:val="bottom"/>
          </w:tcPr>
          <w:p w14:paraId="5012416B" w14:textId="73C93C75" w:rsidR="007E5D9B" w:rsidRPr="0009107A" w:rsidRDefault="007E5D9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663" w:type="pct"/>
            <w:vAlign w:val="bottom"/>
          </w:tcPr>
          <w:p w14:paraId="67648241" w14:textId="1DBE849C" w:rsidR="007E5D9B" w:rsidRPr="0009107A" w:rsidRDefault="009F18A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15E5F665" w14:textId="40C9B942" w:rsidR="007E5D9B" w:rsidRPr="0009107A" w:rsidRDefault="007E5D9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(1)</w:t>
            </w:r>
          </w:p>
        </w:tc>
      </w:tr>
      <w:tr w:rsidR="007E5D9B" w:rsidRPr="0009107A" w14:paraId="6487E8B4" w14:textId="77777777" w:rsidTr="00582A8E">
        <w:tc>
          <w:tcPr>
            <w:tcW w:w="2348" w:type="pct"/>
          </w:tcPr>
          <w:p w14:paraId="1A0E910D" w14:textId="516185FF" w:rsidR="007E5D9B" w:rsidRPr="0009107A" w:rsidRDefault="007E5D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663" w:type="pct"/>
            <w:vAlign w:val="bottom"/>
          </w:tcPr>
          <w:p w14:paraId="0478BB52" w14:textId="195992CF" w:rsidR="007E5D9B" w:rsidRPr="0009107A" w:rsidRDefault="0067282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7,1</w:t>
            </w:r>
            <w:r w:rsidR="00481533" w:rsidRPr="0009107A">
              <w:rPr>
                <w:rFonts w:asciiTheme="majorBidi" w:hAnsiTheme="majorBidi" w:cstheme="majorBidi"/>
                <w:b/>
                <w:bCs/>
              </w:rPr>
              <w:t>55</w:t>
            </w:r>
          </w:p>
        </w:tc>
        <w:tc>
          <w:tcPr>
            <w:tcW w:w="664" w:type="pct"/>
            <w:vAlign w:val="bottom"/>
          </w:tcPr>
          <w:p w14:paraId="26B6E646" w14:textId="368B5CD2" w:rsidR="007E5D9B" w:rsidRPr="0009107A" w:rsidRDefault="007E5D9B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1,652</w:t>
            </w:r>
          </w:p>
        </w:tc>
        <w:tc>
          <w:tcPr>
            <w:tcW w:w="663" w:type="pct"/>
            <w:vAlign w:val="bottom"/>
          </w:tcPr>
          <w:p w14:paraId="51ACC8B8" w14:textId="19C35648" w:rsidR="007E5D9B" w:rsidRPr="0009107A" w:rsidRDefault="00C42F2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307</w:t>
            </w:r>
          </w:p>
        </w:tc>
        <w:tc>
          <w:tcPr>
            <w:tcW w:w="662" w:type="pct"/>
            <w:vAlign w:val="bottom"/>
          </w:tcPr>
          <w:p w14:paraId="6C9D2B02" w14:textId="50F6DCD9" w:rsidR="007E5D9B" w:rsidRPr="0009107A" w:rsidRDefault="007E5D9B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107</w:t>
            </w:r>
          </w:p>
        </w:tc>
      </w:tr>
    </w:tbl>
    <w:p w14:paraId="19E3E417" w14:textId="77777777" w:rsidR="0066035F" w:rsidRPr="0009107A" w:rsidRDefault="0066035F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02E8843" w14:textId="33A9F334" w:rsidR="00AE5C41" w:rsidRPr="0009107A" w:rsidRDefault="00AE5C41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09107A">
        <w:rPr>
          <w:rFonts w:asciiTheme="majorBidi" w:hAnsiTheme="majorBidi" w:cstheme="majorBidi"/>
          <w:i/>
          <w:iCs/>
          <w:cs/>
          <w:lang w:val="en-GB"/>
        </w:rPr>
        <w:t>การเปลี่ยนแปลงเงินลงทุนใน</w:t>
      </w:r>
      <w:r w:rsidR="00EB4D05" w:rsidRPr="0009107A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09107A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4B61BE19" w14:textId="793D1E78" w:rsidR="00AE5C41" w:rsidRPr="0009107A" w:rsidRDefault="00AE5C41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450FDE2B" w14:textId="63C6AA2E" w:rsidR="00C36595" w:rsidRPr="0009107A" w:rsidRDefault="001032C2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rPr>
          <w:rFonts w:asciiTheme="majorBidi" w:hAnsiTheme="majorBidi" w:cstheme="majorBidi"/>
          <w:i/>
          <w:iCs/>
        </w:rPr>
      </w:pPr>
      <w:proofErr w:type="spellStart"/>
      <w:r w:rsidRPr="0009107A">
        <w:rPr>
          <w:rFonts w:asciiTheme="majorBidi" w:hAnsiTheme="majorBidi" w:cstheme="majorBidi"/>
          <w:i/>
          <w:iCs/>
        </w:rPr>
        <w:t>PetroWind</w:t>
      </w:r>
      <w:proofErr w:type="spellEnd"/>
      <w:r w:rsidRPr="0009107A">
        <w:rPr>
          <w:rFonts w:asciiTheme="majorBidi" w:hAnsiTheme="majorBidi" w:cstheme="majorBidi"/>
          <w:i/>
          <w:iCs/>
        </w:rPr>
        <w:t xml:space="preserve"> Energy Inc.</w:t>
      </w:r>
    </w:p>
    <w:p w14:paraId="4DE865FF" w14:textId="3E07FD5A" w:rsidR="006C5CF0" w:rsidRPr="0009107A" w:rsidRDefault="006C5CF0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lang w:val="en-GB"/>
        </w:rPr>
      </w:pPr>
    </w:p>
    <w:p w14:paraId="3CAD0103" w14:textId="3939F5CB" w:rsidR="00E74594" w:rsidRPr="0009107A" w:rsidRDefault="00D30E52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9107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9107A">
        <w:rPr>
          <w:rFonts w:ascii="Angsana New" w:hAnsi="Angsana New" w:hint="cs"/>
          <w:sz w:val="30"/>
          <w:szCs w:val="30"/>
        </w:rPr>
        <w:t>20</w:t>
      </w:r>
      <w:r w:rsidRPr="0009107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09107A">
        <w:rPr>
          <w:rFonts w:ascii="Angsana New" w:hAnsi="Angsana New" w:hint="cs"/>
          <w:sz w:val="30"/>
          <w:szCs w:val="30"/>
        </w:rPr>
        <w:t>2565</w:t>
      </w:r>
      <w:r w:rsidRPr="0009107A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ที่ประชุมคณะกรรมการบริษัทของ </w:t>
      </w:r>
      <w:proofErr w:type="spellStart"/>
      <w:r w:rsidRPr="0009107A">
        <w:rPr>
          <w:rFonts w:ascii="Angsana New" w:hAnsi="Angsana New" w:hint="cs"/>
          <w:sz w:val="30"/>
          <w:szCs w:val="30"/>
        </w:rPr>
        <w:t>PetroWind</w:t>
      </w:r>
      <w:proofErr w:type="spellEnd"/>
      <w:r w:rsidRPr="0009107A">
        <w:rPr>
          <w:rFonts w:ascii="Angsana New" w:hAnsi="Angsana New" w:hint="cs"/>
          <w:sz w:val="30"/>
          <w:szCs w:val="30"/>
        </w:rPr>
        <w:t xml:space="preserve"> Energy Inc. (“PWEI”) </w:t>
      </w:r>
      <w:r w:rsidRPr="0009107A">
        <w:rPr>
          <w:rFonts w:ascii="Angsana New" w:hAnsi="Angsana New" w:hint="cs"/>
          <w:sz w:val="30"/>
          <w:szCs w:val="30"/>
          <w:cs/>
        </w:rPr>
        <w:t xml:space="preserve">ซึ่งเป็นการร่วมค้าของ </w:t>
      </w:r>
      <w:r w:rsidRPr="0009107A">
        <w:rPr>
          <w:rFonts w:ascii="Angsana New" w:hAnsi="Angsana New" w:hint="cs"/>
          <w:sz w:val="30"/>
          <w:szCs w:val="30"/>
        </w:rPr>
        <w:t xml:space="preserve">BCPG Wind </w:t>
      </w:r>
      <w:proofErr w:type="spellStart"/>
      <w:r w:rsidRPr="0009107A">
        <w:rPr>
          <w:rFonts w:ascii="Angsana New" w:hAnsi="Angsana New" w:hint="cs"/>
          <w:sz w:val="30"/>
          <w:szCs w:val="30"/>
        </w:rPr>
        <w:t>Cooperatief</w:t>
      </w:r>
      <w:proofErr w:type="spellEnd"/>
      <w:r w:rsidRPr="0009107A">
        <w:rPr>
          <w:rFonts w:ascii="Angsana New" w:hAnsi="Angsana New" w:hint="cs"/>
          <w:sz w:val="30"/>
          <w:szCs w:val="30"/>
        </w:rPr>
        <w:t xml:space="preserve"> U.A. (“BCPGW”) </w:t>
      </w:r>
      <w:r w:rsidRPr="0009107A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ซึ่งเป็นบริษัทย่อยทางอ้อมของกลุ่มบริษัทมีมติอนุมัติเพิ่มทุนจดทะเบียนจำนวน </w:t>
      </w:r>
      <w:r w:rsidRPr="0009107A">
        <w:rPr>
          <w:rFonts w:ascii="Angsana New" w:hAnsi="Angsana New" w:hint="cs"/>
          <w:sz w:val="30"/>
          <w:szCs w:val="30"/>
        </w:rPr>
        <w:t>156</w:t>
      </w:r>
      <w:r w:rsidRPr="0009107A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จากทุนจดทะเบียนเดิมจำนวน </w:t>
      </w:r>
      <w:r w:rsidRPr="0009107A">
        <w:rPr>
          <w:rFonts w:ascii="Angsana New" w:hAnsi="Angsana New" w:hint="cs"/>
          <w:sz w:val="30"/>
          <w:szCs w:val="30"/>
        </w:rPr>
        <w:t>1,900</w:t>
      </w:r>
      <w:r w:rsidRPr="0009107A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เป็นทุนจดทะเบียนใหม่จำนวน </w:t>
      </w:r>
      <w:r w:rsidRPr="0009107A">
        <w:rPr>
          <w:rFonts w:ascii="Angsana New" w:hAnsi="Angsana New" w:hint="cs"/>
          <w:sz w:val="30"/>
          <w:szCs w:val="30"/>
        </w:rPr>
        <w:t>2,056</w:t>
      </w:r>
      <w:r w:rsidRPr="0009107A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</w:t>
      </w:r>
      <w:r w:rsidRPr="0009107A">
        <w:rPr>
          <w:rFonts w:ascii="Angsana New" w:hAnsi="Angsana New" w:hint="cs"/>
          <w:sz w:val="30"/>
          <w:szCs w:val="30"/>
        </w:rPr>
        <w:t xml:space="preserve">PWEI </w:t>
      </w:r>
      <w:r w:rsidRPr="0009107A">
        <w:rPr>
          <w:rFonts w:ascii="Angsana New" w:hAnsi="Angsana New" w:hint="cs"/>
          <w:sz w:val="30"/>
          <w:szCs w:val="30"/>
          <w:cs/>
        </w:rPr>
        <w:t xml:space="preserve">ได้มีการเรียกชำระค่าหุ้นจำนวน </w:t>
      </w:r>
      <w:r w:rsidR="00DA14FF" w:rsidRPr="0009107A">
        <w:rPr>
          <w:rFonts w:ascii="Angsana New" w:hAnsi="Angsana New"/>
          <w:sz w:val="30"/>
          <w:szCs w:val="30"/>
        </w:rPr>
        <w:t xml:space="preserve">10 </w:t>
      </w:r>
      <w:r w:rsidRPr="0009107A">
        <w:rPr>
          <w:rFonts w:ascii="Angsana New" w:hAnsi="Angsana New" w:hint="cs"/>
          <w:sz w:val="30"/>
          <w:szCs w:val="30"/>
          <w:cs/>
        </w:rPr>
        <w:t xml:space="preserve">ล้านเปโซฟิลิปปินส์ เมื่อวันที่ </w:t>
      </w:r>
      <w:r w:rsidRPr="0009107A">
        <w:rPr>
          <w:rFonts w:ascii="Angsana New" w:hAnsi="Angsana New" w:hint="cs"/>
          <w:sz w:val="30"/>
          <w:szCs w:val="30"/>
        </w:rPr>
        <w:t>11</w:t>
      </w:r>
      <w:r w:rsidRPr="0009107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09107A">
        <w:rPr>
          <w:rFonts w:ascii="Angsana New" w:hAnsi="Angsana New" w:hint="cs"/>
          <w:sz w:val="30"/>
          <w:szCs w:val="30"/>
        </w:rPr>
        <w:t>2566</w:t>
      </w:r>
      <w:r w:rsidRPr="0009107A">
        <w:rPr>
          <w:rFonts w:ascii="Angsana New" w:hAnsi="Angsana New" w:hint="cs"/>
          <w:sz w:val="30"/>
          <w:szCs w:val="30"/>
          <w:cs/>
        </w:rPr>
        <w:t xml:space="preserve"> </w:t>
      </w:r>
      <w:r w:rsidRPr="0009107A">
        <w:rPr>
          <w:rFonts w:ascii="Angsana New" w:hAnsi="Angsana New" w:hint="cs"/>
          <w:sz w:val="30"/>
          <w:szCs w:val="30"/>
        </w:rPr>
        <w:t xml:space="preserve">BCPGW </w:t>
      </w:r>
      <w:r w:rsidRPr="0009107A">
        <w:rPr>
          <w:rFonts w:ascii="Angsana New" w:hAnsi="Angsana New" w:hint="cs"/>
          <w:sz w:val="30"/>
          <w:szCs w:val="30"/>
          <w:cs/>
        </w:rPr>
        <w:t xml:space="preserve">ได้ชำระค่าหุ้นร้อยละ </w:t>
      </w:r>
      <w:r w:rsidRPr="0009107A">
        <w:rPr>
          <w:rFonts w:ascii="Angsana New" w:hAnsi="Angsana New" w:hint="cs"/>
          <w:sz w:val="30"/>
          <w:szCs w:val="30"/>
        </w:rPr>
        <w:t>40</w:t>
      </w:r>
      <w:r w:rsidRPr="0009107A">
        <w:rPr>
          <w:rFonts w:ascii="Angsana New" w:hAnsi="Angsana New" w:hint="cs"/>
          <w:sz w:val="30"/>
          <w:szCs w:val="30"/>
          <w:cs/>
        </w:rPr>
        <w:t xml:space="preserve"> ของจำนวนดังกล่าวตามสัดส่วนการถือหุ้น คิดเป็นจำนวน</w:t>
      </w:r>
      <w:r w:rsidRPr="0009107A">
        <w:rPr>
          <w:rFonts w:ascii="Angsana New" w:hAnsi="Angsana New" w:hint="cs"/>
          <w:spacing w:val="6"/>
          <w:sz w:val="30"/>
          <w:szCs w:val="30"/>
          <w:cs/>
        </w:rPr>
        <w:t xml:space="preserve">เงิน </w:t>
      </w:r>
      <w:r w:rsidR="00DA14FF" w:rsidRPr="0009107A">
        <w:rPr>
          <w:rFonts w:ascii="Angsana New" w:hAnsi="Angsana New"/>
          <w:spacing w:val="6"/>
          <w:sz w:val="30"/>
          <w:szCs w:val="30"/>
        </w:rPr>
        <w:t>4</w:t>
      </w:r>
      <w:r w:rsidRPr="0009107A">
        <w:rPr>
          <w:rFonts w:ascii="Angsana New" w:hAnsi="Angsana New" w:hint="cs"/>
          <w:spacing w:val="6"/>
          <w:sz w:val="30"/>
          <w:szCs w:val="30"/>
          <w:cs/>
        </w:rPr>
        <w:t xml:space="preserve"> ล้านเปโซฟิลิปปินส์ (ประมาณ </w:t>
      </w:r>
      <w:r w:rsidR="00DA14FF" w:rsidRPr="0009107A">
        <w:rPr>
          <w:rFonts w:ascii="Angsana New" w:hAnsi="Angsana New"/>
          <w:spacing w:val="6"/>
          <w:sz w:val="30"/>
          <w:szCs w:val="30"/>
        </w:rPr>
        <w:t>3</w:t>
      </w:r>
      <w:r w:rsidRPr="0009107A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ล้านบาท) ทั้งนี้ สัดส่วนการลงทุนของบริษัทย่อยในการร่วมค้ายังคงเป็นร้อย</w:t>
      </w:r>
      <w:r w:rsidRPr="0009107A">
        <w:rPr>
          <w:rFonts w:ascii="Angsana New" w:hAnsi="Angsana New" w:hint="cs"/>
          <w:sz w:val="30"/>
          <w:szCs w:val="30"/>
          <w:cs/>
        </w:rPr>
        <w:t>ละ</w:t>
      </w:r>
      <w:r w:rsidRPr="0009107A">
        <w:rPr>
          <w:rFonts w:ascii="Angsana New" w:hAnsi="Angsana New" w:hint="cs"/>
          <w:sz w:val="30"/>
          <w:szCs w:val="30"/>
        </w:rPr>
        <w:t xml:space="preserve"> 40</w:t>
      </w:r>
    </w:p>
    <w:p w14:paraId="5B504E9E" w14:textId="77777777" w:rsidR="00E74594" w:rsidRPr="0009107A" w:rsidRDefault="00E74594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9107A">
        <w:br w:type="page"/>
      </w:r>
    </w:p>
    <w:p w14:paraId="3251A399" w14:textId="14E1E7AF" w:rsidR="006250FC" w:rsidRPr="0009107A" w:rsidRDefault="006250FC" w:rsidP="00CA6E18">
      <w:pPr>
        <w:tabs>
          <w:tab w:val="clear" w:pos="680"/>
        </w:tabs>
        <w:spacing w:line="240" w:lineRule="auto"/>
        <w:ind w:left="540"/>
        <w:jc w:val="thaiDistribute"/>
        <w:rPr>
          <w:i/>
          <w:iCs/>
        </w:rPr>
      </w:pPr>
      <w:bookmarkStart w:id="8" w:name="_Hlk134375092"/>
      <w:r w:rsidRPr="0009107A">
        <w:rPr>
          <w:rFonts w:hint="cs"/>
          <w:i/>
          <w:iCs/>
          <w:cs/>
        </w:rPr>
        <w:lastRenderedPageBreak/>
        <w:t>บริษัท ประทุมวันสมาร์ทดิสทริคท์คูลลิ่ง จำกัด</w:t>
      </w:r>
    </w:p>
    <w:p w14:paraId="00FDED0B" w14:textId="77777777" w:rsidR="006250FC" w:rsidRPr="0009107A" w:rsidRDefault="006250FC" w:rsidP="00CA6E18">
      <w:pPr>
        <w:tabs>
          <w:tab w:val="clear" w:pos="680"/>
        </w:tabs>
        <w:spacing w:line="240" w:lineRule="auto"/>
        <w:jc w:val="thaiDistribute"/>
        <w:rPr>
          <w:color w:val="000000" w:themeColor="text1"/>
        </w:rPr>
      </w:pPr>
    </w:p>
    <w:p w14:paraId="2EAA252C" w14:textId="1E5305A9" w:rsidR="00DD204B" w:rsidRPr="0009107A" w:rsidRDefault="00DD204B" w:rsidP="00CA6E18">
      <w:pPr>
        <w:tabs>
          <w:tab w:val="clear" w:pos="680"/>
        </w:tabs>
        <w:spacing w:line="240" w:lineRule="auto"/>
        <w:ind w:left="567"/>
        <w:jc w:val="thaiDistribute"/>
        <w:rPr>
          <w:i/>
          <w:iCs/>
        </w:rPr>
      </w:pPr>
      <w:r w:rsidRPr="0009107A">
        <w:rPr>
          <w:color w:val="000000" w:themeColor="text1"/>
          <w:cs/>
        </w:rPr>
        <w:t>เมื่อวันที่</w:t>
      </w:r>
      <w:r w:rsidRPr="0009107A">
        <w:rPr>
          <w:rFonts w:ascii="Times New Roman" w:hAnsi="Times New Roman" w:cs="Times New Roman"/>
          <w:color w:val="000000" w:themeColor="text1"/>
        </w:rPr>
        <w:t> </w:t>
      </w:r>
      <w:r w:rsidRPr="0009107A">
        <w:rPr>
          <w:color w:val="000000" w:themeColor="text1"/>
        </w:rPr>
        <w:t xml:space="preserve">3 </w:t>
      </w:r>
      <w:r w:rsidRPr="0009107A">
        <w:rPr>
          <w:rFonts w:hint="cs"/>
          <w:color w:val="000000" w:themeColor="text1"/>
          <w:cs/>
        </w:rPr>
        <w:t>มกราคม</w:t>
      </w:r>
      <w:r w:rsidRPr="0009107A">
        <w:rPr>
          <w:rFonts w:ascii="Times New Roman" w:hAnsi="Times New Roman" w:cs="Times New Roman"/>
          <w:color w:val="000000" w:themeColor="text1"/>
        </w:rPr>
        <w:t> </w:t>
      </w:r>
      <w:r w:rsidRPr="0009107A">
        <w:rPr>
          <w:color w:val="000000" w:themeColor="text1"/>
        </w:rPr>
        <w:t>2566</w:t>
      </w:r>
      <w:r w:rsidRPr="0009107A">
        <w:rPr>
          <w:rFonts w:ascii="Times New Roman" w:hAnsi="Times New Roman" w:cs="Times New Roman"/>
          <w:color w:val="000000" w:themeColor="text1"/>
        </w:rPr>
        <w:t> </w:t>
      </w:r>
      <w:r w:rsidRPr="0009107A">
        <w:rPr>
          <w:color w:val="000000" w:themeColor="text1"/>
          <w:cs/>
        </w:rPr>
        <w:t>ที่ประชุมวิสามัญผู้ถือหุ้นขอ</w:t>
      </w:r>
      <w:r w:rsidRPr="0009107A">
        <w:rPr>
          <w:rFonts w:hint="cs"/>
          <w:color w:val="000000" w:themeColor="text1"/>
          <w:cs/>
        </w:rPr>
        <w:t xml:space="preserve">งบริษัท </w:t>
      </w:r>
      <w:r w:rsidR="00C41B9A" w:rsidRPr="0009107A">
        <w:rPr>
          <w:rFonts w:hint="cs"/>
          <w:color w:val="000000" w:themeColor="text1"/>
          <w:cs/>
        </w:rPr>
        <w:t>ประทุมวันสมาร์ทดิสทริคท์คูลลิ่ง จำกัด</w:t>
      </w:r>
      <w:r w:rsidR="00C41B9A" w:rsidRPr="0009107A">
        <w:rPr>
          <w:color w:val="000000" w:themeColor="text1"/>
        </w:rPr>
        <w:t xml:space="preserve"> (“</w:t>
      </w:r>
      <w:r w:rsidRPr="0009107A">
        <w:rPr>
          <w:color w:val="000000" w:themeColor="text1"/>
        </w:rPr>
        <w:t>PSDC</w:t>
      </w:r>
      <w:r w:rsidR="00C41B9A" w:rsidRPr="0009107A">
        <w:rPr>
          <w:color w:val="000000" w:themeColor="text1"/>
        </w:rPr>
        <w:t>”)</w:t>
      </w:r>
      <w:r w:rsidRPr="0009107A">
        <w:rPr>
          <w:rFonts w:hint="cs"/>
          <w:color w:val="000000" w:themeColor="text1"/>
          <w:cs/>
        </w:rPr>
        <w:t xml:space="preserve"> ซึ่งเป็นบริษัทร่วมทางอ้อมของบริษัท มีมติอนุมัติเพิ่มทุนจดทะเบียนจำนวน </w:t>
      </w:r>
      <w:r w:rsidRPr="0009107A">
        <w:rPr>
          <w:color w:val="000000" w:themeColor="text1"/>
        </w:rPr>
        <w:t>340</w:t>
      </w:r>
      <w:r w:rsidRPr="0009107A">
        <w:rPr>
          <w:rFonts w:hint="cs"/>
          <w:color w:val="000000" w:themeColor="text1"/>
          <w:cs/>
        </w:rPr>
        <w:t xml:space="preserve"> ล้านบาท จากทุนจดทะเบียนเดิ</w:t>
      </w:r>
      <w:r w:rsidR="001D081F" w:rsidRPr="0009107A">
        <w:rPr>
          <w:rFonts w:hint="cs"/>
          <w:color w:val="000000" w:themeColor="text1"/>
          <w:cs/>
        </w:rPr>
        <w:t xml:space="preserve">ม </w:t>
      </w:r>
      <w:r w:rsidR="001D081F" w:rsidRPr="0009107A">
        <w:rPr>
          <w:color w:val="000000" w:themeColor="text1"/>
        </w:rPr>
        <w:t xml:space="preserve">50 </w:t>
      </w:r>
      <w:r w:rsidRPr="0009107A">
        <w:rPr>
          <w:rFonts w:hint="cs"/>
          <w:color w:val="000000" w:themeColor="text1"/>
          <w:cs/>
        </w:rPr>
        <w:t xml:space="preserve">ล้านบาท เป็นทุนจดทะเบียนใหม่ </w:t>
      </w:r>
      <w:r w:rsidR="001D081F" w:rsidRPr="0009107A">
        <w:rPr>
          <w:color w:val="000000" w:themeColor="text1"/>
        </w:rPr>
        <w:t>390</w:t>
      </w:r>
      <w:r w:rsidRPr="0009107A">
        <w:rPr>
          <w:color w:val="000000" w:themeColor="text1"/>
        </w:rPr>
        <w:t xml:space="preserve"> </w:t>
      </w:r>
      <w:r w:rsidRPr="0009107A">
        <w:rPr>
          <w:rFonts w:hint="cs"/>
          <w:color w:val="000000" w:themeColor="text1"/>
          <w:cs/>
        </w:rPr>
        <w:t xml:space="preserve">ล้านบาท โดยออกหุ้นสามัญเพิ่มทุน </w:t>
      </w:r>
      <w:r w:rsidRPr="0009107A">
        <w:rPr>
          <w:color w:val="000000" w:themeColor="text1"/>
        </w:rPr>
        <w:t>3.4</w:t>
      </w:r>
      <w:r w:rsidRPr="0009107A">
        <w:rPr>
          <w:rFonts w:hint="cs"/>
          <w:color w:val="000000" w:themeColor="text1"/>
          <w:cs/>
        </w:rPr>
        <w:t xml:space="preserve"> ล้านหุ้น มูลค่าหุ้นละ </w:t>
      </w:r>
      <w:r w:rsidRPr="0009107A">
        <w:rPr>
          <w:color w:val="000000" w:themeColor="text1"/>
        </w:rPr>
        <w:t>100</w:t>
      </w:r>
      <w:r w:rsidRPr="0009107A">
        <w:rPr>
          <w:rFonts w:hint="cs"/>
          <w:color w:val="000000" w:themeColor="text1"/>
          <w:cs/>
        </w:rPr>
        <w:t xml:space="preserve"> บาท ในเดือนมกราคม </w:t>
      </w:r>
      <w:r w:rsidRPr="0009107A">
        <w:rPr>
          <w:color w:val="000000" w:themeColor="text1"/>
        </w:rPr>
        <w:t xml:space="preserve">2566 PSDC </w:t>
      </w:r>
      <w:r w:rsidRPr="0009107A">
        <w:rPr>
          <w:rFonts w:hint="cs"/>
          <w:color w:val="000000" w:themeColor="text1"/>
          <w:cs/>
        </w:rPr>
        <w:t xml:space="preserve">ได้มีการเรียกชำระค่าหุ้นจำนวน </w:t>
      </w:r>
      <w:r w:rsidR="001D081F" w:rsidRPr="0009107A">
        <w:rPr>
          <w:color w:val="000000" w:themeColor="text1"/>
        </w:rPr>
        <w:t>85</w:t>
      </w:r>
      <w:r w:rsidRPr="0009107A">
        <w:rPr>
          <w:color w:val="000000" w:themeColor="text1"/>
        </w:rPr>
        <w:t xml:space="preserve"> </w:t>
      </w:r>
      <w:r w:rsidRPr="0009107A">
        <w:rPr>
          <w:rFonts w:hint="cs"/>
          <w:color w:val="000000" w:themeColor="text1"/>
          <w:cs/>
        </w:rPr>
        <w:t>ล้านบาท และ</w:t>
      </w:r>
      <w:r w:rsidR="00C41B9A" w:rsidRPr="0009107A">
        <w:rPr>
          <w:rFonts w:hint="cs"/>
          <w:color w:val="000000" w:themeColor="text1"/>
          <w:cs/>
        </w:rPr>
        <w:t>กลุ่ม</w:t>
      </w:r>
      <w:r w:rsidRPr="0009107A">
        <w:rPr>
          <w:rFonts w:hint="cs"/>
          <w:color w:val="000000" w:themeColor="text1"/>
          <w:cs/>
        </w:rPr>
        <w:t xml:space="preserve">บริษัทได้ชำระค่าหุ้นร้อยละ </w:t>
      </w:r>
      <w:r w:rsidRPr="0009107A">
        <w:rPr>
          <w:color w:val="000000" w:themeColor="text1"/>
        </w:rPr>
        <w:t xml:space="preserve">44 </w:t>
      </w:r>
      <w:r w:rsidRPr="0009107A">
        <w:rPr>
          <w:rFonts w:hint="cs"/>
          <w:color w:val="000000" w:themeColor="text1"/>
          <w:cs/>
        </w:rPr>
        <w:t xml:space="preserve">ของจำนวนดังกล่าวตามสัดส่วนการถือหุ้น คิดเป็นจำนวนเงิน </w:t>
      </w:r>
      <w:r w:rsidRPr="0009107A">
        <w:rPr>
          <w:color w:val="000000" w:themeColor="text1"/>
        </w:rPr>
        <w:t xml:space="preserve">37 </w:t>
      </w:r>
      <w:r w:rsidRPr="0009107A">
        <w:rPr>
          <w:rFonts w:hint="cs"/>
          <w:color w:val="000000" w:themeColor="text1"/>
          <w:cs/>
        </w:rPr>
        <w:t>ล้านบาท</w:t>
      </w:r>
      <w:r w:rsidRPr="0009107A">
        <w:rPr>
          <w:color w:val="000000" w:themeColor="text1"/>
        </w:rPr>
        <w:t>  </w:t>
      </w:r>
    </w:p>
    <w:bookmarkEnd w:id="8"/>
    <w:p w14:paraId="002A62BE" w14:textId="77777777" w:rsidR="006250FC" w:rsidRPr="0009107A" w:rsidRDefault="006250FC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24D8F8" w14:textId="28F7C77F" w:rsidR="00E75B5B" w:rsidRPr="0009107A" w:rsidRDefault="00C45B58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107A">
        <w:rPr>
          <w:rFonts w:ascii="Angsana New" w:hAnsi="Angsana New" w:hint="cs"/>
          <w:i/>
          <w:iCs/>
          <w:sz w:val="30"/>
          <w:szCs w:val="30"/>
          <w:cs/>
        </w:rPr>
        <w:t>การลงทุนในโครงกา</w:t>
      </w:r>
      <w:r w:rsidR="00022B31" w:rsidRPr="0009107A">
        <w:rPr>
          <w:rFonts w:ascii="Angsana New" w:hAnsi="Angsana New" w:hint="cs"/>
          <w:i/>
          <w:iCs/>
          <w:sz w:val="30"/>
          <w:szCs w:val="30"/>
          <w:cs/>
        </w:rPr>
        <w:t>รโรงไฟฟ้า</w:t>
      </w:r>
      <w:r w:rsidRPr="0009107A">
        <w:rPr>
          <w:rFonts w:ascii="Angsana New" w:hAnsi="Angsana New" w:hint="cs"/>
          <w:i/>
          <w:iCs/>
          <w:sz w:val="30"/>
          <w:szCs w:val="30"/>
          <w:cs/>
        </w:rPr>
        <w:t>ก๊าซธรรมชาติ</w:t>
      </w:r>
      <w:r w:rsidR="001042BD" w:rsidRPr="0009107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B160420" w14:textId="77777777" w:rsidR="00402756" w:rsidRPr="0009107A" w:rsidRDefault="00402756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9E4671" w14:textId="1D18B736" w:rsidR="00C45B58" w:rsidRPr="0009107A" w:rsidRDefault="00C45B58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910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9107A">
        <w:rPr>
          <w:rFonts w:ascii="Angsana New" w:hAnsi="Angsana New"/>
          <w:sz w:val="30"/>
          <w:szCs w:val="30"/>
        </w:rPr>
        <w:t xml:space="preserve">24 </w:t>
      </w:r>
      <w:r w:rsidRPr="0009107A">
        <w:rPr>
          <w:rFonts w:ascii="Angsana New" w:hAnsi="Angsana New"/>
          <w:sz w:val="30"/>
          <w:szCs w:val="30"/>
          <w:cs/>
        </w:rPr>
        <w:t xml:space="preserve">มกราคม </w:t>
      </w:r>
      <w:r w:rsidRPr="0009107A">
        <w:rPr>
          <w:rFonts w:ascii="Angsana New" w:hAnsi="Angsana New"/>
          <w:sz w:val="30"/>
          <w:szCs w:val="30"/>
        </w:rPr>
        <w:t>2566</w:t>
      </w:r>
      <w:r w:rsidRPr="0009107A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ย่อยมีมติอนุมัติการลงทุนในโครงการโรงไฟฟ้าก๊าซธรรมชาติในประเทศสหรัฐอเมริกา โดยเมื่อวันที่ </w:t>
      </w:r>
      <w:r w:rsidRPr="0009107A">
        <w:rPr>
          <w:rFonts w:ascii="Angsana New" w:hAnsi="Angsana New"/>
          <w:sz w:val="30"/>
          <w:szCs w:val="30"/>
        </w:rPr>
        <w:t>15</w:t>
      </w:r>
      <w:r w:rsidRPr="0009107A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09107A">
        <w:rPr>
          <w:rFonts w:ascii="Angsana New" w:hAnsi="Angsana New"/>
          <w:sz w:val="30"/>
          <w:szCs w:val="30"/>
        </w:rPr>
        <w:t xml:space="preserve">2566 </w:t>
      </w:r>
      <w:r w:rsidRPr="0009107A">
        <w:rPr>
          <w:rFonts w:ascii="Angsana New" w:hAnsi="Angsana New"/>
          <w:sz w:val="30"/>
          <w:szCs w:val="30"/>
          <w:cs/>
        </w:rPr>
        <w:t>บริษัทย่อยดังกล่าวได้จัดตั้งบริษัทย่อยทางอ้อมในประเทศสหรัฐอเมริกา</w:t>
      </w:r>
      <w:r w:rsidR="00FC0C73" w:rsidRPr="0009107A">
        <w:rPr>
          <w:rFonts w:ascii="Angsana New" w:hAnsi="Angsana New"/>
          <w:sz w:val="30"/>
          <w:szCs w:val="30"/>
        </w:rPr>
        <w:t xml:space="preserve"> BCPG USA Inc. (“B</w:t>
      </w:r>
      <w:r w:rsidR="000B591F" w:rsidRPr="0009107A">
        <w:rPr>
          <w:rFonts w:ascii="Angsana New" w:hAnsi="Angsana New"/>
          <w:sz w:val="30"/>
          <w:szCs w:val="30"/>
        </w:rPr>
        <w:t>USA</w:t>
      </w:r>
      <w:r w:rsidR="00FC0C73" w:rsidRPr="0009107A">
        <w:rPr>
          <w:rFonts w:ascii="Angsana New" w:hAnsi="Angsana New"/>
          <w:sz w:val="30"/>
          <w:szCs w:val="30"/>
        </w:rPr>
        <w:t>”)</w:t>
      </w:r>
      <w:r w:rsidRPr="0009107A">
        <w:rPr>
          <w:rFonts w:ascii="Angsana New" w:hAnsi="Angsana New"/>
          <w:sz w:val="30"/>
          <w:szCs w:val="30"/>
          <w:cs/>
        </w:rPr>
        <w:t xml:space="preserve"> </w:t>
      </w:r>
      <w:r w:rsidR="00FC0C73" w:rsidRPr="0009107A">
        <w:rPr>
          <w:rFonts w:ascii="Angsana New" w:hAnsi="Angsana New" w:hint="cs"/>
          <w:sz w:val="30"/>
          <w:szCs w:val="30"/>
          <w:cs/>
        </w:rPr>
        <w:t xml:space="preserve">ด้วยทุน </w:t>
      </w:r>
      <w:r w:rsidR="00FC0C73" w:rsidRPr="0009107A">
        <w:rPr>
          <w:rFonts w:ascii="Angsana New" w:hAnsi="Angsana New"/>
          <w:sz w:val="30"/>
          <w:szCs w:val="30"/>
        </w:rPr>
        <w:t xml:space="preserve">65 </w:t>
      </w:r>
      <w:r w:rsidR="00FC0C73" w:rsidRPr="0009107A">
        <w:rPr>
          <w:rFonts w:ascii="Angsana New" w:hAnsi="Angsana New" w:hint="cs"/>
          <w:sz w:val="30"/>
          <w:szCs w:val="30"/>
          <w:cs/>
        </w:rPr>
        <w:t>ล้านเหรียญ</w:t>
      </w:r>
      <w:r w:rsidR="005101D2" w:rsidRPr="0009107A">
        <w:rPr>
          <w:rFonts w:ascii="Angsana New" w:hAnsi="Angsana New"/>
          <w:sz w:val="30"/>
          <w:szCs w:val="30"/>
          <w:cs/>
        </w:rPr>
        <w:t>สหรัฐฯ</w:t>
      </w:r>
      <w:r w:rsidR="00FC0C73" w:rsidRPr="0009107A">
        <w:rPr>
          <w:rFonts w:ascii="Angsana New" w:hAnsi="Angsana New"/>
          <w:sz w:val="30"/>
          <w:szCs w:val="30"/>
          <w:cs/>
        </w:rPr>
        <w:t xml:space="preserve"> </w:t>
      </w:r>
      <w:r w:rsidRPr="0009107A">
        <w:rPr>
          <w:rFonts w:ascii="Angsana New" w:hAnsi="Angsana New"/>
          <w:sz w:val="30"/>
          <w:szCs w:val="30"/>
          <w:cs/>
        </w:rPr>
        <w:t>เพื่อวัตถุประสงค์ในการลงทุนโครงการโรงไฟฟ้า</w:t>
      </w:r>
      <w:r w:rsidRPr="0009107A">
        <w:rPr>
          <w:rFonts w:ascii="Angsana New" w:hAnsi="Angsana New"/>
          <w:sz w:val="30"/>
          <w:szCs w:val="30"/>
        </w:rPr>
        <w:t xml:space="preserve"> </w:t>
      </w:r>
      <w:r w:rsidRPr="0009107A">
        <w:rPr>
          <w:rFonts w:ascii="Angsana New" w:hAnsi="Angsana New"/>
          <w:sz w:val="30"/>
          <w:szCs w:val="30"/>
          <w:cs/>
        </w:rPr>
        <w:t xml:space="preserve">โดยมีสัดส่วนการถือหุ้นร้อยละ </w:t>
      </w:r>
      <w:r w:rsidRPr="0009107A">
        <w:rPr>
          <w:rFonts w:ascii="Angsana New" w:hAnsi="Angsana New"/>
          <w:sz w:val="30"/>
          <w:szCs w:val="30"/>
        </w:rPr>
        <w:t>100</w:t>
      </w:r>
      <w:r w:rsidRPr="0009107A">
        <w:rPr>
          <w:rFonts w:ascii="Angsana New" w:hAnsi="Angsana New"/>
          <w:sz w:val="30"/>
          <w:szCs w:val="30"/>
          <w:cs/>
        </w:rPr>
        <w:t xml:space="preserve"> </w:t>
      </w:r>
      <w:r w:rsidR="00FC0C73" w:rsidRPr="0009107A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FC0C73" w:rsidRPr="0009107A">
        <w:rPr>
          <w:rFonts w:ascii="Angsana New" w:hAnsi="Angsana New"/>
          <w:sz w:val="30"/>
          <w:szCs w:val="30"/>
        </w:rPr>
        <w:t xml:space="preserve">27 </w:t>
      </w:r>
      <w:r w:rsidR="00FC0C73" w:rsidRPr="0009107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C0C73" w:rsidRPr="0009107A">
        <w:rPr>
          <w:rFonts w:ascii="Angsana New" w:hAnsi="Angsana New"/>
          <w:sz w:val="30"/>
          <w:szCs w:val="30"/>
        </w:rPr>
        <w:t xml:space="preserve">2566 </w:t>
      </w:r>
      <w:r w:rsidR="000B591F" w:rsidRPr="0009107A">
        <w:rPr>
          <w:rFonts w:ascii="Angsana New" w:hAnsi="Angsana New"/>
          <w:sz w:val="30"/>
          <w:szCs w:val="30"/>
        </w:rPr>
        <w:t xml:space="preserve">BUSA </w:t>
      </w:r>
      <w:r w:rsidR="000B591F" w:rsidRPr="0009107A">
        <w:rPr>
          <w:rFonts w:ascii="Angsana New" w:hAnsi="Angsana New" w:hint="cs"/>
          <w:sz w:val="30"/>
          <w:szCs w:val="30"/>
          <w:cs/>
        </w:rPr>
        <w:t>ได้ชำระและรับโอนหุ้น</w:t>
      </w:r>
      <w:r w:rsidR="00FC0C73" w:rsidRPr="0009107A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09107A">
        <w:rPr>
          <w:rFonts w:ascii="Angsana New" w:hAnsi="Angsana New"/>
          <w:sz w:val="30"/>
          <w:szCs w:val="30"/>
        </w:rPr>
        <w:t xml:space="preserve">AP-BCPG CCE Partners LLC (“AP-BCPG CCE”) </w:t>
      </w:r>
      <w:r w:rsidRPr="0009107A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="001D081F" w:rsidRPr="0009107A">
        <w:rPr>
          <w:rFonts w:ascii="Angsana New" w:hAnsi="Angsana New"/>
          <w:sz w:val="30"/>
          <w:szCs w:val="30"/>
        </w:rPr>
        <w:t>49</w:t>
      </w:r>
      <w:r w:rsidRPr="0009107A">
        <w:rPr>
          <w:rFonts w:ascii="Angsana New" w:hAnsi="Angsana New"/>
          <w:sz w:val="30"/>
          <w:szCs w:val="30"/>
          <w:cs/>
        </w:rPr>
        <w:t xml:space="preserve"> จาก </w:t>
      </w:r>
      <w:r w:rsidRPr="0009107A">
        <w:rPr>
          <w:rFonts w:ascii="Angsana New" w:hAnsi="Angsana New"/>
          <w:sz w:val="30"/>
          <w:szCs w:val="30"/>
        </w:rPr>
        <w:t xml:space="preserve">AP Carroll County Holdings LLC (“APCCH”) </w:t>
      </w:r>
      <w:r w:rsidRPr="0009107A">
        <w:rPr>
          <w:rFonts w:ascii="Angsana New" w:hAnsi="Angsana New"/>
          <w:sz w:val="30"/>
          <w:szCs w:val="30"/>
          <w:cs/>
        </w:rPr>
        <w:t xml:space="preserve">และหุ้น </w:t>
      </w:r>
      <w:r w:rsidRPr="0009107A">
        <w:rPr>
          <w:rFonts w:ascii="Angsana New" w:hAnsi="Angsana New"/>
          <w:sz w:val="30"/>
          <w:szCs w:val="30"/>
        </w:rPr>
        <w:t xml:space="preserve">AP-BCPG SFE Partners LLC (“AP-BCPG SFE”) </w:t>
      </w:r>
      <w:r w:rsidRPr="0009107A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="001D081F" w:rsidRPr="0009107A">
        <w:rPr>
          <w:rFonts w:ascii="Angsana New" w:hAnsi="Angsana New"/>
          <w:sz w:val="30"/>
          <w:szCs w:val="30"/>
        </w:rPr>
        <w:t>49</w:t>
      </w:r>
      <w:r w:rsidRPr="0009107A">
        <w:rPr>
          <w:rFonts w:ascii="Angsana New" w:hAnsi="Angsana New"/>
          <w:sz w:val="30"/>
          <w:szCs w:val="30"/>
          <w:cs/>
        </w:rPr>
        <w:t xml:space="preserve"> จาก </w:t>
      </w:r>
      <w:r w:rsidRPr="0009107A">
        <w:rPr>
          <w:rFonts w:ascii="Angsana New" w:hAnsi="Angsana New"/>
          <w:sz w:val="30"/>
          <w:szCs w:val="30"/>
        </w:rPr>
        <w:t xml:space="preserve">AP South Field Holdings LLC (“APSFH”) </w:t>
      </w:r>
      <w:r w:rsidRPr="0009107A">
        <w:rPr>
          <w:rFonts w:ascii="Angsana New" w:hAnsi="Angsana New"/>
          <w:sz w:val="30"/>
          <w:szCs w:val="30"/>
          <w:cs/>
        </w:rPr>
        <w:t xml:space="preserve">ในวงเงินรวมไม่เกิน </w:t>
      </w:r>
      <w:r w:rsidR="00FC0C73" w:rsidRPr="0009107A">
        <w:rPr>
          <w:rFonts w:ascii="Angsana New" w:hAnsi="Angsana New"/>
          <w:sz w:val="30"/>
          <w:szCs w:val="30"/>
        </w:rPr>
        <w:t>115</w:t>
      </w:r>
      <w:r w:rsidRPr="0009107A">
        <w:rPr>
          <w:rFonts w:ascii="Angsana New" w:hAnsi="Angsana New"/>
          <w:sz w:val="30"/>
          <w:szCs w:val="30"/>
          <w:cs/>
        </w:rPr>
        <w:t xml:space="preserve"> ล้านเหรียญสหรัฐฯ</w:t>
      </w:r>
      <w:r w:rsidR="00FC0C73" w:rsidRPr="0009107A">
        <w:rPr>
          <w:rFonts w:ascii="Angsana New" w:hAnsi="Angsana New"/>
          <w:sz w:val="30"/>
          <w:szCs w:val="30"/>
        </w:rPr>
        <w:t xml:space="preserve"> (</w:t>
      </w:r>
      <w:r w:rsidR="00FC0C73" w:rsidRPr="0009107A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="000E57BD" w:rsidRPr="0009107A">
        <w:rPr>
          <w:rFonts w:ascii="Angsana New" w:hAnsi="Angsana New"/>
          <w:sz w:val="30"/>
          <w:szCs w:val="30"/>
        </w:rPr>
        <w:t>4,084</w:t>
      </w:r>
      <w:r w:rsidR="00FC0C73" w:rsidRPr="0009107A">
        <w:rPr>
          <w:rFonts w:ascii="Angsana New" w:hAnsi="Angsana New"/>
          <w:sz w:val="30"/>
          <w:szCs w:val="30"/>
        </w:rPr>
        <w:t xml:space="preserve"> </w:t>
      </w:r>
      <w:r w:rsidR="00FC0C73" w:rsidRPr="0009107A">
        <w:rPr>
          <w:rFonts w:ascii="Angsana New" w:hAnsi="Angsana New" w:hint="cs"/>
          <w:sz w:val="30"/>
          <w:szCs w:val="30"/>
          <w:cs/>
        </w:rPr>
        <w:t>ล้านบาท)</w:t>
      </w:r>
      <w:r w:rsidRPr="0009107A">
        <w:rPr>
          <w:rFonts w:ascii="Angsana New" w:hAnsi="Angsana New"/>
          <w:sz w:val="30"/>
          <w:szCs w:val="30"/>
          <w:cs/>
        </w:rPr>
        <w:t xml:space="preserve"> ซึ่งทำให้กลุ่มบริษัทได้มาซึ่งกำลังการผลิตไฟฟ้าจากโรงไฟฟ้าก๊าซธรรมชาติตามสัดส่วนการถือหุ้นรวม </w:t>
      </w:r>
      <w:r w:rsidR="00FC0C73" w:rsidRPr="0009107A">
        <w:rPr>
          <w:rFonts w:ascii="Angsana New" w:hAnsi="Angsana New"/>
          <w:sz w:val="30"/>
          <w:szCs w:val="30"/>
        </w:rPr>
        <w:t>15</w:t>
      </w:r>
      <w:r w:rsidR="0015578B" w:rsidRPr="0009107A">
        <w:rPr>
          <w:rFonts w:ascii="Angsana New" w:hAnsi="Angsana New"/>
          <w:sz w:val="30"/>
          <w:szCs w:val="30"/>
        </w:rPr>
        <w:t xml:space="preserve">1 </w:t>
      </w:r>
      <w:r w:rsidRPr="0009107A">
        <w:rPr>
          <w:rFonts w:ascii="Angsana New" w:hAnsi="Angsana New"/>
          <w:sz w:val="30"/>
          <w:szCs w:val="30"/>
          <w:cs/>
        </w:rPr>
        <w:t>เมกะวัตต์</w:t>
      </w:r>
    </w:p>
    <w:p w14:paraId="48F85CD2" w14:textId="77777777" w:rsidR="00FC0C73" w:rsidRPr="0009107A" w:rsidRDefault="00FC0C73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F6D10" w14:textId="40420FE1" w:rsidR="00E73532" w:rsidRPr="0009107A" w:rsidRDefault="00D2504B" w:rsidP="00CA6E18">
      <w:pPr>
        <w:tabs>
          <w:tab w:val="clear" w:pos="680"/>
        </w:tabs>
        <w:ind w:left="540"/>
        <w:jc w:val="thaiDistribute"/>
      </w:pPr>
      <w:r w:rsidRPr="0009107A">
        <w:rPr>
          <w:rFonts w:hint="cs"/>
          <w:cs/>
        </w:rPr>
        <w:t xml:space="preserve">เมื่อวันที่ </w:t>
      </w:r>
      <w:r w:rsidR="00DD3C52" w:rsidRPr="0009107A">
        <w:t xml:space="preserve">31 </w:t>
      </w:r>
      <w:r w:rsidR="00DD3C52" w:rsidRPr="0009107A">
        <w:rPr>
          <w:rFonts w:hint="cs"/>
          <w:cs/>
        </w:rPr>
        <w:t xml:space="preserve">มีนาคม </w:t>
      </w:r>
      <w:r w:rsidR="00C63585" w:rsidRPr="0009107A">
        <w:t>2566</w:t>
      </w:r>
      <w:r w:rsidRPr="0009107A">
        <w:t xml:space="preserve"> BUSA </w:t>
      </w:r>
      <w:r w:rsidR="00FC0C73" w:rsidRPr="0009107A">
        <w:rPr>
          <w:rFonts w:hint="cs"/>
          <w:cs/>
        </w:rPr>
        <w:t xml:space="preserve">ได้ลงนามในสัญญาซื้อขายหุ้นกับ </w:t>
      </w:r>
      <w:r w:rsidR="00FC0C73" w:rsidRPr="0009107A">
        <w:t xml:space="preserve">Franklin Power Holding LLC </w:t>
      </w:r>
      <w:r w:rsidRPr="0009107A">
        <w:t>(“</w:t>
      </w:r>
      <w:r w:rsidRPr="0009107A">
        <w:rPr>
          <w:rFonts w:hint="cs"/>
          <w:cs/>
        </w:rPr>
        <w:t>ผู้ขาย</w:t>
      </w:r>
      <w:r w:rsidRPr="0009107A">
        <w:t>”)</w:t>
      </w:r>
      <w:r w:rsidRPr="0009107A">
        <w:rPr>
          <w:rFonts w:hint="cs"/>
          <w:cs/>
        </w:rPr>
        <w:t xml:space="preserve"> </w:t>
      </w:r>
      <w:r w:rsidR="00FC0C73" w:rsidRPr="0009107A">
        <w:rPr>
          <w:rFonts w:hint="cs"/>
          <w:cs/>
        </w:rPr>
        <w:t xml:space="preserve">เพื่อเข้าซื้อหุ้นในสัดส่วนร้อยละ </w:t>
      </w:r>
      <w:r w:rsidR="00FC0C73" w:rsidRPr="0009107A">
        <w:t xml:space="preserve">25 </w:t>
      </w:r>
      <w:r w:rsidR="00FC0C73" w:rsidRPr="0009107A">
        <w:rPr>
          <w:rFonts w:hint="cs"/>
          <w:cs/>
        </w:rPr>
        <w:t xml:space="preserve">ของหุ้นทั้งหมดใน </w:t>
      </w:r>
      <w:r w:rsidR="00FC0C73" w:rsidRPr="0009107A">
        <w:t xml:space="preserve">Hamilton Holdings II LLC </w:t>
      </w:r>
      <w:r w:rsidR="00FC0C73" w:rsidRPr="0009107A">
        <w:rPr>
          <w:rFonts w:hint="cs"/>
          <w:cs/>
        </w:rPr>
        <w:t xml:space="preserve">ในวงเงินรวมไม่เกิน </w:t>
      </w:r>
      <w:r w:rsidR="00FC0C73" w:rsidRPr="0009107A">
        <w:t xml:space="preserve">260 </w:t>
      </w:r>
      <w:r w:rsidR="00FC0C73" w:rsidRPr="0009107A">
        <w:rPr>
          <w:rFonts w:hint="cs"/>
          <w:cs/>
        </w:rPr>
        <w:t>ล้านเหรียญสหรัฐฯ โดยจะทำให้</w:t>
      </w:r>
      <w:r w:rsidR="00AE10AB" w:rsidRPr="0009107A">
        <w:rPr>
          <w:rFonts w:hint="cs"/>
          <w:cs/>
        </w:rPr>
        <w:t>กลุ่ม</w:t>
      </w:r>
      <w:r w:rsidR="00FC0C73" w:rsidRPr="0009107A">
        <w:rPr>
          <w:rFonts w:hint="cs"/>
          <w:cs/>
        </w:rPr>
        <w:t xml:space="preserve">บริษัทได้มาซึ่งกำลังการผลิตไฟฟ้าจากโรงไฟฟ้าก๊าซธรรมชาติ </w:t>
      </w:r>
      <w:r w:rsidR="00FC0C73" w:rsidRPr="0009107A">
        <w:t xml:space="preserve">Hamilton Liberty LLC </w:t>
      </w:r>
      <w:r w:rsidR="00FC0C73" w:rsidRPr="0009107A">
        <w:rPr>
          <w:rFonts w:hint="cs"/>
          <w:cs/>
        </w:rPr>
        <w:t xml:space="preserve">และ </w:t>
      </w:r>
      <w:r w:rsidR="00FC0C73" w:rsidRPr="0009107A">
        <w:t xml:space="preserve">Hamilton Patriot LLC </w:t>
      </w:r>
      <w:r w:rsidR="00FC0C73" w:rsidRPr="0009107A">
        <w:rPr>
          <w:rFonts w:hint="cs"/>
          <w:cs/>
        </w:rPr>
        <w:t xml:space="preserve">ตามสัดส่วนการถือหุ้น รวม </w:t>
      </w:r>
      <w:r w:rsidR="00FC0C73" w:rsidRPr="0009107A">
        <w:t xml:space="preserve">426 </w:t>
      </w:r>
      <w:r w:rsidR="00FC0C73" w:rsidRPr="0009107A">
        <w:rPr>
          <w:rFonts w:hint="cs"/>
          <w:cs/>
        </w:rPr>
        <w:t xml:space="preserve">เมกะวัตต์ </w:t>
      </w:r>
      <w:r w:rsidR="00E73532" w:rsidRPr="0009107A">
        <w:rPr>
          <w:rFonts w:hint="cs"/>
          <w:cs/>
        </w:rPr>
        <w:t xml:space="preserve">ณ วันที่ </w:t>
      </w:r>
      <w:r w:rsidR="00E73532" w:rsidRPr="0009107A">
        <w:t xml:space="preserve">30 </w:t>
      </w:r>
      <w:r w:rsidR="00E73532" w:rsidRPr="0009107A">
        <w:rPr>
          <w:rFonts w:hint="cs"/>
          <w:cs/>
        </w:rPr>
        <w:t xml:space="preserve">มิถุนายน </w:t>
      </w:r>
      <w:r w:rsidR="00E73532" w:rsidRPr="0009107A">
        <w:t>2566</w:t>
      </w:r>
      <w:r w:rsidR="006870DD" w:rsidRPr="0009107A">
        <w:t xml:space="preserve"> </w:t>
      </w:r>
      <w:r w:rsidR="00E73532" w:rsidRPr="0009107A">
        <w:t xml:space="preserve">BUSA </w:t>
      </w:r>
      <w:r w:rsidR="00E73532" w:rsidRPr="0009107A">
        <w:rPr>
          <w:cs/>
        </w:rPr>
        <w:t>และผู้ขายอยู่ระหว่างการดำเนินการตามเงื่อนไขภายใต้สัญญาซื้อขายหุ้น</w:t>
      </w:r>
    </w:p>
    <w:p w14:paraId="3AEF3762" w14:textId="77777777" w:rsidR="00E674B6" w:rsidRPr="0009107A" w:rsidRDefault="00E674B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968099F" w14:textId="77777777" w:rsidR="001D6DD6" w:rsidRPr="0009107A" w:rsidRDefault="001D6DD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ACA7C91" w14:textId="77777777" w:rsidR="001D6DD6" w:rsidRPr="0009107A" w:rsidRDefault="001D6DD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2A5BFD5" w14:textId="77777777" w:rsidR="001D6DD6" w:rsidRPr="0009107A" w:rsidRDefault="001D6DD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3917472" w14:textId="77777777" w:rsidR="001D6DD6" w:rsidRPr="0009107A" w:rsidRDefault="001D6DD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281F3B4" w14:textId="77777777" w:rsidR="001D6DD6" w:rsidRPr="0009107A" w:rsidRDefault="001D6DD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0A2A7EE" w14:textId="77777777" w:rsidR="001D6DD6" w:rsidRPr="0009107A" w:rsidRDefault="001D6DD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E22921A" w14:textId="77777777" w:rsidR="0016769A" w:rsidRPr="0009107A" w:rsidRDefault="0016769A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107A">
        <w:rPr>
          <w:rFonts w:ascii="Angsana New" w:hAnsi="Angsana New"/>
          <w:i/>
          <w:iCs/>
          <w:sz w:val="30"/>
          <w:szCs w:val="30"/>
        </w:rPr>
        <w:lastRenderedPageBreak/>
        <w:t>Monsoon Wind Power Company Limited</w:t>
      </w:r>
    </w:p>
    <w:p w14:paraId="31498FAE" w14:textId="77777777" w:rsidR="005F2B52" w:rsidRPr="0009107A" w:rsidRDefault="005F2B52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09FB77" w14:textId="3C3B6BA2" w:rsidR="005F2B52" w:rsidRPr="0009107A" w:rsidRDefault="005F2B52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9107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9107A">
        <w:rPr>
          <w:rFonts w:ascii="Angsana New" w:hAnsi="Angsana New"/>
          <w:sz w:val="30"/>
          <w:szCs w:val="30"/>
        </w:rPr>
        <w:t xml:space="preserve">14 </w:t>
      </w:r>
      <w:r w:rsidRPr="0009107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9107A">
        <w:rPr>
          <w:rFonts w:ascii="Angsana New" w:hAnsi="Angsana New"/>
          <w:sz w:val="30"/>
          <w:szCs w:val="30"/>
        </w:rPr>
        <w:t xml:space="preserve">2566 </w:t>
      </w:r>
      <w:r w:rsidR="00087731" w:rsidRPr="0009107A">
        <w:rPr>
          <w:rFonts w:ascii="Angsana New" w:hAnsi="Angsana New"/>
          <w:sz w:val="30"/>
          <w:szCs w:val="30"/>
        </w:rPr>
        <w:t>Impact Energy Asia Development Limited</w:t>
      </w:r>
      <w:r w:rsidR="00087731" w:rsidRPr="0009107A">
        <w:rPr>
          <w:rFonts w:ascii="Angsana New" w:hAnsi="Angsana New" w:hint="cs"/>
          <w:sz w:val="30"/>
          <w:szCs w:val="30"/>
          <w:cs/>
        </w:rPr>
        <w:t xml:space="preserve"> </w:t>
      </w:r>
      <w:r w:rsidR="00087731" w:rsidRPr="0009107A">
        <w:rPr>
          <w:rFonts w:ascii="Angsana New" w:hAnsi="Angsana New"/>
          <w:sz w:val="30"/>
          <w:szCs w:val="30"/>
        </w:rPr>
        <w:t>(“IEAD”)</w:t>
      </w:r>
      <w:r w:rsidR="002862DE" w:rsidRPr="0009107A">
        <w:rPr>
          <w:rFonts w:ascii="Angsana New" w:hAnsi="Angsana New" w:hint="cs"/>
          <w:sz w:val="30"/>
          <w:szCs w:val="30"/>
          <w:cs/>
        </w:rPr>
        <w:t xml:space="preserve"> </w:t>
      </w:r>
      <w:r w:rsidRPr="0009107A">
        <w:rPr>
          <w:rFonts w:ascii="Angsana New" w:hAnsi="Angsana New" w:hint="cs"/>
          <w:sz w:val="30"/>
          <w:szCs w:val="30"/>
          <w:cs/>
        </w:rPr>
        <w:t>ซึ่งเป็นการร่วมค้าของ</w:t>
      </w:r>
      <w:r w:rsidRPr="0009107A">
        <w:rPr>
          <w:rFonts w:ascii="Angsana New" w:hAnsi="Angsana New"/>
          <w:sz w:val="30"/>
          <w:szCs w:val="30"/>
        </w:rPr>
        <w:t xml:space="preserve"> </w:t>
      </w:r>
      <w:r w:rsidR="002862DE" w:rsidRPr="0009107A">
        <w:rPr>
          <w:rFonts w:ascii="Angsana New" w:hAnsi="Angsana New"/>
          <w:sz w:val="30"/>
          <w:szCs w:val="30"/>
        </w:rPr>
        <w:t>Indochina Development and Operation Holdings  Pte. Ltd. (“IDO”)</w:t>
      </w:r>
      <w:r w:rsidR="00A27F77" w:rsidRPr="0009107A">
        <w:rPr>
          <w:rFonts w:ascii="Angsana New" w:hAnsi="Angsana New" w:hint="cs"/>
          <w:sz w:val="30"/>
          <w:szCs w:val="30"/>
          <w:cs/>
        </w:rPr>
        <w:t xml:space="preserve"> </w:t>
      </w:r>
      <w:r w:rsidRPr="0009107A">
        <w:rPr>
          <w:rFonts w:ascii="Angsana New" w:hAnsi="Angsana New"/>
          <w:sz w:val="30"/>
          <w:szCs w:val="30"/>
          <w:cs/>
        </w:rPr>
        <w:t>ได้เพิ่มทุนจดทะเบียน</w:t>
      </w:r>
      <w:r w:rsidRPr="0009107A">
        <w:rPr>
          <w:rFonts w:ascii="Angsana New" w:hAnsi="Angsana New" w:hint="cs"/>
          <w:sz w:val="30"/>
          <w:szCs w:val="30"/>
          <w:cs/>
        </w:rPr>
        <w:t>และเรียกชำระทุน</w:t>
      </w:r>
      <w:r w:rsidR="009959A2" w:rsidRPr="0009107A">
        <w:rPr>
          <w:rFonts w:ascii="Angsana New" w:hAnsi="Angsana New" w:hint="cs"/>
          <w:sz w:val="30"/>
          <w:szCs w:val="30"/>
          <w:cs/>
        </w:rPr>
        <w:t xml:space="preserve">อีกจำนวน </w:t>
      </w:r>
      <w:r w:rsidRPr="0009107A">
        <w:rPr>
          <w:rFonts w:ascii="Angsana New" w:hAnsi="Angsana New"/>
          <w:sz w:val="30"/>
          <w:szCs w:val="30"/>
        </w:rPr>
        <w:t>3</w:t>
      </w:r>
      <w:r w:rsidR="00145D3F" w:rsidRPr="0009107A">
        <w:rPr>
          <w:rFonts w:ascii="Angsana New" w:hAnsi="Angsana New" w:hint="cs"/>
          <w:sz w:val="30"/>
          <w:szCs w:val="30"/>
          <w:cs/>
        </w:rPr>
        <w:t>3</w:t>
      </w:r>
      <w:r w:rsidRPr="0009107A">
        <w:rPr>
          <w:rFonts w:ascii="Angsana New" w:hAnsi="Angsana New"/>
          <w:sz w:val="30"/>
          <w:szCs w:val="30"/>
        </w:rPr>
        <w:t xml:space="preserve"> </w:t>
      </w:r>
      <w:r w:rsidRPr="0009107A">
        <w:rPr>
          <w:rFonts w:ascii="Angsana New" w:hAnsi="Angsana New" w:hint="cs"/>
          <w:sz w:val="30"/>
          <w:szCs w:val="30"/>
          <w:cs/>
        </w:rPr>
        <w:t xml:space="preserve">ล้านเหรียญสหรัฐฯ ทั้งนี้ </w:t>
      </w:r>
      <w:r w:rsidRPr="0009107A">
        <w:rPr>
          <w:rFonts w:ascii="Angsana New" w:hAnsi="Angsana New"/>
          <w:sz w:val="30"/>
          <w:szCs w:val="30"/>
        </w:rPr>
        <w:t xml:space="preserve">IDO </w:t>
      </w:r>
      <w:r w:rsidRPr="0009107A">
        <w:rPr>
          <w:rFonts w:ascii="Angsana New" w:hAnsi="Angsana New"/>
          <w:sz w:val="30"/>
          <w:szCs w:val="30"/>
          <w:cs/>
        </w:rPr>
        <w:t xml:space="preserve">ได้ชำระค่าหุ้นร้อยละ </w:t>
      </w:r>
      <w:r w:rsidRPr="0009107A">
        <w:rPr>
          <w:rFonts w:ascii="Angsana New" w:hAnsi="Angsana New"/>
          <w:sz w:val="30"/>
          <w:szCs w:val="30"/>
        </w:rPr>
        <w:t>45</w:t>
      </w:r>
      <w:r w:rsidRPr="0009107A">
        <w:rPr>
          <w:rFonts w:ascii="Angsana New" w:hAnsi="Angsana New"/>
          <w:sz w:val="30"/>
          <w:szCs w:val="30"/>
          <w:cs/>
        </w:rPr>
        <w:t xml:space="preserve"> ของจำนวนดังกล่าวตามสัดส่วนการถือหุ้น คิดเป็นจำนวนเงิน</w:t>
      </w:r>
      <w:r w:rsidRPr="0009107A">
        <w:rPr>
          <w:rFonts w:ascii="Angsana New" w:hAnsi="Angsana New"/>
          <w:sz w:val="30"/>
          <w:szCs w:val="30"/>
        </w:rPr>
        <w:t> 1</w:t>
      </w:r>
      <w:r w:rsidR="00145D3F" w:rsidRPr="0009107A">
        <w:rPr>
          <w:rFonts w:ascii="Angsana New" w:hAnsi="Angsana New"/>
          <w:sz w:val="30"/>
          <w:szCs w:val="30"/>
        </w:rPr>
        <w:t xml:space="preserve">5 </w:t>
      </w:r>
      <w:r w:rsidRPr="0009107A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Pr="0009107A">
        <w:rPr>
          <w:rFonts w:ascii="Angsana New" w:hAnsi="Angsana New"/>
          <w:sz w:val="30"/>
          <w:szCs w:val="30"/>
          <w:cs/>
        </w:rPr>
        <w:t xml:space="preserve"> </w:t>
      </w:r>
      <w:r w:rsidR="002A0599" w:rsidRPr="0009107A">
        <w:rPr>
          <w:rFonts w:ascii="Angsana New" w:hAnsi="Angsana New"/>
          <w:sz w:val="30"/>
          <w:szCs w:val="30"/>
        </w:rPr>
        <w:t>(</w:t>
      </w:r>
      <w:r w:rsidRPr="0009107A">
        <w:rPr>
          <w:rFonts w:ascii="Angsana New" w:hAnsi="Angsana New" w:hint="cs"/>
          <w:sz w:val="30"/>
          <w:szCs w:val="30"/>
          <w:cs/>
        </w:rPr>
        <w:t>ประมาณ</w:t>
      </w:r>
      <w:r w:rsidRPr="0009107A">
        <w:rPr>
          <w:rFonts w:ascii="Angsana New" w:hAnsi="Angsana New"/>
          <w:sz w:val="30"/>
          <w:szCs w:val="30"/>
          <w:cs/>
        </w:rPr>
        <w:t xml:space="preserve"> </w:t>
      </w:r>
      <w:r w:rsidRPr="0009107A">
        <w:rPr>
          <w:rFonts w:ascii="Angsana New" w:hAnsi="Angsana New"/>
          <w:sz w:val="30"/>
          <w:szCs w:val="30"/>
        </w:rPr>
        <w:t>510</w:t>
      </w:r>
      <w:r w:rsidRPr="0009107A">
        <w:rPr>
          <w:rFonts w:ascii="Angsana New" w:hAnsi="Angsana New"/>
          <w:sz w:val="30"/>
          <w:szCs w:val="30"/>
          <w:cs/>
        </w:rPr>
        <w:t xml:space="preserve"> </w:t>
      </w:r>
      <w:r w:rsidRPr="0009107A">
        <w:rPr>
          <w:rFonts w:ascii="Angsana New" w:hAnsi="Angsana New" w:hint="cs"/>
          <w:sz w:val="30"/>
          <w:szCs w:val="30"/>
          <w:cs/>
        </w:rPr>
        <w:t>ล้านบาท</w:t>
      </w:r>
      <w:r w:rsidR="002A0599" w:rsidRPr="0009107A">
        <w:rPr>
          <w:rFonts w:ascii="Angsana New" w:hAnsi="Angsana New"/>
          <w:sz w:val="30"/>
          <w:szCs w:val="30"/>
        </w:rPr>
        <w:t>)</w:t>
      </w:r>
    </w:p>
    <w:p w14:paraId="0200B191" w14:textId="77777777" w:rsidR="005F2B52" w:rsidRPr="0009107A" w:rsidRDefault="005F2B52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9D99CE8" w14:textId="1FFF3EE3" w:rsidR="0016769A" w:rsidRPr="0009107A" w:rsidRDefault="005F2B52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  <w:sectPr w:rsidR="0016769A" w:rsidRPr="0009107A" w:rsidSect="00E23505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09107A"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Pr="0009107A">
        <w:rPr>
          <w:rFonts w:ascii="Angsana New" w:hAnsi="Angsana New"/>
          <w:sz w:val="30"/>
          <w:szCs w:val="30"/>
        </w:rPr>
        <w:t xml:space="preserve">30 </w:t>
      </w:r>
      <w:r w:rsidRPr="0009107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9107A">
        <w:rPr>
          <w:rFonts w:ascii="Angsana New" w:hAnsi="Angsana New"/>
          <w:sz w:val="30"/>
          <w:szCs w:val="30"/>
        </w:rPr>
        <w:t xml:space="preserve">2566 </w:t>
      </w:r>
      <w:r w:rsidRPr="0009107A">
        <w:rPr>
          <w:rFonts w:ascii="Angsana New" w:hAnsi="Angsana New"/>
          <w:sz w:val="30"/>
          <w:szCs w:val="30"/>
          <w:cs/>
        </w:rPr>
        <w:t>ที่ประชุมคณะกรรมการของ</w:t>
      </w:r>
      <w:r w:rsidR="00425EB4" w:rsidRPr="0009107A">
        <w:rPr>
          <w:rFonts w:ascii="Angsana New" w:hAnsi="Angsana New" w:hint="cs"/>
          <w:sz w:val="30"/>
          <w:szCs w:val="30"/>
          <w:cs/>
        </w:rPr>
        <w:t xml:space="preserve"> </w:t>
      </w:r>
      <w:r w:rsidR="00425EB4" w:rsidRPr="0009107A">
        <w:rPr>
          <w:rFonts w:ascii="Angsana New" w:hAnsi="Angsana New"/>
          <w:sz w:val="30"/>
          <w:szCs w:val="30"/>
        </w:rPr>
        <w:t>Monsoon Wind Power Co., Ltd</w:t>
      </w:r>
      <w:r w:rsidR="00F65CDE" w:rsidRPr="0009107A">
        <w:rPr>
          <w:rFonts w:ascii="Angsana New" w:hAnsi="Angsana New"/>
          <w:sz w:val="30"/>
          <w:szCs w:val="30"/>
        </w:rPr>
        <w:t>.</w:t>
      </w:r>
      <w:r w:rsidRPr="0009107A">
        <w:rPr>
          <w:rFonts w:ascii="Angsana New" w:hAnsi="Angsana New"/>
          <w:sz w:val="30"/>
          <w:szCs w:val="30"/>
          <w:cs/>
        </w:rPr>
        <w:t xml:space="preserve">ได้มีมติอนุมัติเรียกชำระค่าหุ้นเพิ่มเติมจำนวน </w:t>
      </w:r>
      <w:r w:rsidRPr="0009107A">
        <w:rPr>
          <w:rFonts w:ascii="Angsana New" w:hAnsi="Angsana New"/>
          <w:sz w:val="30"/>
          <w:szCs w:val="30"/>
        </w:rPr>
        <w:t>78</w:t>
      </w:r>
      <w:r w:rsidR="00F635D3" w:rsidRPr="0009107A">
        <w:rPr>
          <w:rFonts w:ascii="Angsana New" w:hAnsi="Angsana New"/>
          <w:sz w:val="30"/>
          <w:szCs w:val="30"/>
        </w:rPr>
        <w:t xml:space="preserve"> </w:t>
      </w:r>
      <w:r w:rsidRPr="0009107A">
        <w:rPr>
          <w:rFonts w:ascii="Angsana New" w:hAnsi="Angsana New"/>
          <w:sz w:val="30"/>
          <w:szCs w:val="30"/>
          <w:cs/>
        </w:rPr>
        <w:t xml:space="preserve">ล้านเหรียญสหรัฐฯ โดย </w:t>
      </w:r>
      <w:r w:rsidRPr="0009107A">
        <w:rPr>
          <w:rFonts w:ascii="Angsana New" w:hAnsi="Angsana New"/>
          <w:sz w:val="30"/>
          <w:szCs w:val="30"/>
        </w:rPr>
        <w:t xml:space="preserve">IEAD </w:t>
      </w:r>
      <w:r w:rsidRPr="000910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E33590" w:rsidRPr="0009107A">
        <w:rPr>
          <w:rFonts w:ascii="Angsana New" w:hAnsi="Angsana New"/>
          <w:sz w:val="30"/>
          <w:szCs w:val="30"/>
        </w:rPr>
        <w:t>SMP AS. Pte. Ltd.</w:t>
      </w:r>
      <w:r w:rsidR="00F65CDE" w:rsidRPr="0009107A">
        <w:rPr>
          <w:rFonts w:ascii="Angsana New" w:hAnsi="Angsana New"/>
          <w:sz w:val="30"/>
          <w:szCs w:val="30"/>
        </w:rPr>
        <w:t xml:space="preserve"> </w:t>
      </w:r>
      <w:r w:rsidRPr="0009107A">
        <w:rPr>
          <w:rFonts w:ascii="Angsana New" w:hAnsi="Angsana New"/>
          <w:sz w:val="30"/>
          <w:szCs w:val="30"/>
          <w:cs/>
        </w:rPr>
        <w:t>ได้ชำระค่าหุ้</w:t>
      </w:r>
      <w:r w:rsidRPr="0009107A">
        <w:rPr>
          <w:rFonts w:ascii="Angsana New" w:hAnsi="Angsana New" w:hint="cs"/>
          <w:sz w:val="30"/>
          <w:szCs w:val="30"/>
          <w:cs/>
        </w:rPr>
        <w:t>น</w:t>
      </w:r>
      <w:r w:rsidRPr="0009107A">
        <w:rPr>
          <w:rFonts w:ascii="Angsana New" w:hAnsi="Angsana New"/>
          <w:sz w:val="30"/>
          <w:szCs w:val="30"/>
          <w:cs/>
        </w:rPr>
        <w:t>ดังกล่าวตามสัดส่วนการถือหุ้น</w:t>
      </w:r>
      <w:r w:rsidR="00F635D3" w:rsidRPr="0009107A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ตามที่กล่าวในหมายเหตุข้อ </w:t>
      </w:r>
      <w:r w:rsidR="00F635D3" w:rsidRPr="0009107A">
        <w:rPr>
          <w:rFonts w:ascii="Angsana New" w:hAnsi="Angsana New"/>
          <w:sz w:val="30"/>
          <w:szCs w:val="30"/>
        </w:rPr>
        <w:t>3</w:t>
      </w:r>
      <w:r w:rsidRPr="0009107A">
        <w:rPr>
          <w:rFonts w:ascii="Angsana New" w:hAnsi="Angsana New"/>
          <w:sz w:val="30"/>
          <w:szCs w:val="30"/>
        </w:rPr>
        <w:t xml:space="preserve"> </w:t>
      </w:r>
      <w:r w:rsidRPr="0009107A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Pr="0009107A">
        <w:rPr>
          <w:rFonts w:ascii="Angsana New" w:hAnsi="Angsana New"/>
          <w:sz w:val="30"/>
          <w:szCs w:val="30"/>
        </w:rPr>
        <w:t>6</w:t>
      </w:r>
      <w:r w:rsidR="00F635D3" w:rsidRPr="0009107A">
        <w:rPr>
          <w:rFonts w:ascii="Angsana New" w:hAnsi="Angsana New"/>
          <w:sz w:val="30"/>
          <w:szCs w:val="30"/>
        </w:rPr>
        <w:t xml:space="preserve">7 </w:t>
      </w:r>
      <w:r w:rsidRPr="0009107A">
        <w:rPr>
          <w:rFonts w:ascii="Angsana New" w:hAnsi="Angsana New"/>
          <w:sz w:val="30"/>
          <w:szCs w:val="30"/>
          <w:cs/>
        </w:rPr>
        <w:t>ล้านเหรียญสหรัฐฯ</w:t>
      </w:r>
      <w:r w:rsidRPr="0009107A">
        <w:rPr>
          <w:rFonts w:ascii="Angsana New" w:hAnsi="Angsana New"/>
          <w:sz w:val="30"/>
          <w:szCs w:val="30"/>
        </w:rPr>
        <w:t xml:space="preserve"> </w:t>
      </w:r>
      <w:r w:rsidRPr="000910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35D3" w:rsidRPr="0009107A">
        <w:rPr>
          <w:rFonts w:ascii="Angsana New" w:hAnsi="Angsana New"/>
          <w:sz w:val="30"/>
          <w:szCs w:val="30"/>
        </w:rPr>
        <w:t>8</w:t>
      </w:r>
      <w:r w:rsidRPr="0009107A">
        <w:rPr>
          <w:rFonts w:ascii="Angsana New" w:hAnsi="Angsana New"/>
          <w:sz w:val="30"/>
          <w:szCs w:val="30"/>
        </w:rPr>
        <w:t xml:space="preserve"> </w:t>
      </w:r>
      <w:r w:rsidRPr="0009107A">
        <w:rPr>
          <w:rFonts w:ascii="Angsana New" w:hAnsi="Angsana New"/>
          <w:sz w:val="30"/>
          <w:szCs w:val="30"/>
          <w:cs/>
        </w:rPr>
        <w:t>ล้านเหรียญสหรัฐฯ</w:t>
      </w:r>
      <w:r w:rsidRPr="0009107A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09107A">
        <w:rPr>
          <w:rFonts w:ascii="Angsana New" w:hAnsi="Angsana New"/>
          <w:sz w:val="30"/>
          <w:szCs w:val="30"/>
        </w:rPr>
        <w:t xml:space="preserve"> </w:t>
      </w:r>
      <w:r w:rsidR="002A0599" w:rsidRPr="0009107A">
        <w:rPr>
          <w:rFonts w:ascii="Angsana New" w:hAnsi="Angsana New"/>
          <w:sz w:val="30"/>
          <w:szCs w:val="30"/>
        </w:rPr>
        <w:t>(</w:t>
      </w:r>
      <w:r w:rsidRPr="0009107A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Pr="0009107A">
        <w:rPr>
          <w:rFonts w:ascii="Angsana New" w:hAnsi="Angsana New"/>
          <w:sz w:val="30"/>
          <w:szCs w:val="30"/>
        </w:rPr>
        <w:t>2,30</w:t>
      </w:r>
      <w:r w:rsidR="00F635D3" w:rsidRPr="0009107A">
        <w:rPr>
          <w:rFonts w:ascii="Angsana New" w:hAnsi="Angsana New"/>
          <w:sz w:val="30"/>
          <w:szCs w:val="30"/>
        </w:rPr>
        <w:t xml:space="preserve">7 </w:t>
      </w:r>
      <w:r w:rsidRPr="0009107A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09107A">
        <w:rPr>
          <w:rFonts w:ascii="Angsana New" w:hAnsi="Angsana New"/>
          <w:sz w:val="30"/>
          <w:szCs w:val="30"/>
        </w:rPr>
        <w:t>27</w:t>
      </w:r>
      <w:r w:rsidR="00F635D3" w:rsidRPr="0009107A">
        <w:rPr>
          <w:rFonts w:ascii="Angsana New" w:hAnsi="Angsana New"/>
          <w:sz w:val="30"/>
          <w:szCs w:val="30"/>
        </w:rPr>
        <w:t>2</w:t>
      </w:r>
      <w:r w:rsidR="00A16DF7" w:rsidRPr="0009107A">
        <w:rPr>
          <w:rFonts w:ascii="Angsana New" w:hAnsi="Angsana New" w:hint="cs"/>
          <w:sz w:val="30"/>
          <w:szCs w:val="30"/>
          <w:cs/>
        </w:rPr>
        <w:t xml:space="preserve"> </w:t>
      </w:r>
      <w:r w:rsidRPr="0009107A">
        <w:rPr>
          <w:rFonts w:ascii="Angsana New" w:hAnsi="Angsana New" w:hint="cs"/>
          <w:sz w:val="30"/>
          <w:szCs w:val="30"/>
          <w:cs/>
        </w:rPr>
        <w:t>ล้านบาท ตามลำดับ)</w:t>
      </w:r>
    </w:p>
    <w:p w14:paraId="1D677599" w14:textId="328EC2D2" w:rsidR="0047512C" w:rsidRPr="0009107A" w:rsidRDefault="006E6CFE" w:rsidP="00CA6E18">
      <w:pPr>
        <w:pStyle w:val="BodyText2"/>
        <w:spacing w:line="180" w:lineRule="atLeast"/>
        <w:ind w:left="91" w:hanging="539"/>
        <w:contextualSpacing/>
        <w:jc w:val="left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="00D42518" w:rsidRPr="0009107A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  <w:r w:rsidR="00D42518" w:rsidRPr="0009107A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F429F" w:rsidRPr="0009107A">
        <w:rPr>
          <w:rFonts w:asciiTheme="majorBidi" w:hAnsiTheme="majorBidi" w:cstheme="majorBidi"/>
          <w:sz w:val="30"/>
          <w:szCs w:val="30"/>
          <w:cs/>
        </w:rPr>
        <w:t>ณ</w:t>
      </w:r>
      <w:r w:rsidR="004F429F" w:rsidRPr="0009107A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F429F" w:rsidRPr="0009107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207F6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3585" w:rsidRPr="0009107A">
        <w:rPr>
          <w:rFonts w:asciiTheme="majorBidi" w:hAnsiTheme="majorBidi" w:cstheme="majorBidi"/>
          <w:sz w:val="30"/>
          <w:szCs w:val="30"/>
          <w:lang w:bidi="ar-SA"/>
        </w:rPr>
        <w:t xml:space="preserve">30 </w:t>
      </w:r>
      <w:r w:rsidR="00C63585" w:rsidRPr="00091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  <w:sz w:val="30"/>
          <w:szCs w:val="30"/>
          <w:lang w:bidi="ar-SA"/>
        </w:rPr>
        <w:t>2566</w:t>
      </w:r>
      <w:r w:rsidR="004F429F" w:rsidRPr="0009107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09107A">
        <w:rPr>
          <w:rFonts w:asciiTheme="majorBidi" w:hAnsiTheme="majorBidi" w:cstheme="majorBidi"/>
          <w:sz w:val="30"/>
          <w:szCs w:val="30"/>
        </w:rPr>
        <w:t>31</w:t>
      </w:r>
      <w:r w:rsidR="004F429F" w:rsidRPr="0009107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09107A">
        <w:rPr>
          <w:rFonts w:asciiTheme="majorBidi" w:hAnsiTheme="majorBidi" w:cstheme="majorBidi"/>
          <w:sz w:val="30"/>
          <w:szCs w:val="30"/>
        </w:rPr>
        <w:t>256</w:t>
      </w:r>
      <w:r w:rsidR="00A117EC" w:rsidRPr="0009107A">
        <w:rPr>
          <w:rFonts w:asciiTheme="majorBidi" w:hAnsiTheme="majorBidi" w:cstheme="majorBidi"/>
          <w:sz w:val="30"/>
          <w:szCs w:val="30"/>
        </w:rPr>
        <w:t>5</w:t>
      </w:r>
      <w:r w:rsidR="00A64B6A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512C" w:rsidRPr="0009107A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</w:t>
      </w:r>
      <w:r w:rsidR="00177B73" w:rsidRPr="0009107A">
        <w:rPr>
          <w:rFonts w:asciiTheme="majorBidi" w:hAnsiTheme="majorBidi" w:cstheme="majorBidi"/>
          <w:sz w:val="30"/>
          <w:szCs w:val="30"/>
          <w:cs/>
        </w:rPr>
        <w:t>งวดหกเดือนสิ้นสุดวันที่</w:t>
      </w:r>
      <w:r w:rsidR="0047512C"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B73" w:rsidRPr="0009107A">
        <w:rPr>
          <w:rFonts w:asciiTheme="majorBidi" w:hAnsiTheme="majorBidi" w:cstheme="majorBidi"/>
          <w:sz w:val="30"/>
          <w:szCs w:val="30"/>
        </w:rPr>
        <w:t xml:space="preserve">30 </w:t>
      </w:r>
      <w:r w:rsidR="00177B73" w:rsidRPr="0009107A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910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512C" w:rsidRPr="0009107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A4A300" w14:textId="77777777" w:rsidR="00A117EC" w:rsidRPr="0009107A" w:rsidRDefault="00A117EC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"/>
          <w:szCs w:val="2"/>
        </w:rPr>
      </w:pPr>
    </w:p>
    <w:tbl>
      <w:tblPr>
        <w:tblW w:w="15116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940"/>
        <w:gridCol w:w="750"/>
        <w:gridCol w:w="816"/>
        <w:gridCol w:w="791"/>
        <w:gridCol w:w="25"/>
        <w:gridCol w:w="816"/>
        <w:gridCol w:w="816"/>
        <w:gridCol w:w="816"/>
        <w:gridCol w:w="816"/>
        <w:gridCol w:w="817"/>
        <w:gridCol w:w="816"/>
        <w:gridCol w:w="816"/>
        <w:gridCol w:w="816"/>
        <w:gridCol w:w="816"/>
        <w:gridCol w:w="816"/>
        <w:gridCol w:w="816"/>
        <w:gridCol w:w="817"/>
      </w:tblGrid>
      <w:tr w:rsidR="00A117EC" w:rsidRPr="0009107A" w14:paraId="4CFEDF2C" w14:textId="77777777" w:rsidTr="00887419">
        <w:trPr>
          <w:cantSplit/>
          <w:trHeight w:hRule="exact" w:val="227"/>
        </w:trPr>
        <w:tc>
          <w:tcPr>
            <w:tcW w:w="2940" w:type="dxa"/>
          </w:tcPr>
          <w:p w14:paraId="220DEA2E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0ADD9C83" w14:textId="77777777" w:rsidR="00A117EC" w:rsidRPr="0009107A" w:rsidRDefault="00A117E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426" w:type="dxa"/>
            <w:gridSpan w:val="15"/>
          </w:tcPr>
          <w:p w14:paraId="72CA1119" w14:textId="77777777" w:rsidR="00A117EC" w:rsidRPr="0009107A" w:rsidRDefault="00A117E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9107A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งบการเงินรวม </w:t>
            </w:r>
          </w:p>
        </w:tc>
      </w:tr>
      <w:tr w:rsidR="00A117EC" w:rsidRPr="0009107A" w14:paraId="2052481C" w14:textId="77777777" w:rsidTr="0065451F">
        <w:trPr>
          <w:cantSplit/>
        </w:trPr>
        <w:tc>
          <w:tcPr>
            <w:tcW w:w="2940" w:type="dxa"/>
          </w:tcPr>
          <w:p w14:paraId="68C474D2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53C29453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632" w:type="dxa"/>
            <w:gridSpan w:val="3"/>
            <w:vAlign w:val="bottom"/>
          </w:tcPr>
          <w:p w14:paraId="6AC10D8A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rtl/>
                <w:cs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สัดส่วนความเป็นเ</w:t>
            </w:r>
            <w:r w:rsidRPr="0009107A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จ้าของ</w:t>
            </w:r>
          </w:p>
        </w:tc>
        <w:tc>
          <w:tcPr>
            <w:tcW w:w="1632" w:type="dxa"/>
            <w:gridSpan w:val="2"/>
            <w:vAlign w:val="bottom"/>
          </w:tcPr>
          <w:p w14:paraId="0B315BBA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ทุนชำระแล้ว</w:t>
            </w:r>
          </w:p>
        </w:tc>
        <w:tc>
          <w:tcPr>
            <w:tcW w:w="1632" w:type="dxa"/>
            <w:gridSpan w:val="2"/>
            <w:vAlign w:val="bottom"/>
          </w:tcPr>
          <w:p w14:paraId="7F9893F5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633" w:type="dxa"/>
            <w:gridSpan w:val="2"/>
            <w:vAlign w:val="bottom"/>
          </w:tcPr>
          <w:p w14:paraId="1B711059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32" w:type="dxa"/>
            <w:gridSpan w:val="2"/>
            <w:vAlign w:val="bottom"/>
          </w:tcPr>
          <w:p w14:paraId="5B8CE100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การด้อยค่า</w:t>
            </w:r>
          </w:p>
        </w:tc>
        <w:tc>
          <w:tcPr>
            <w:tcW w:w="1632" w:type="dxa"/>
            <w:gridSpan w:val="2"/>
            <w:vAlign w:val="bottom"/>
          </w:tcPr>
          <w:p w14:paraId="46A09F75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633" w:type="dxa"/>
            <w:gridSpan w:val="2"/>
          </w:tcPr>
          <w:p w14:paraId="04BFCF86" w14:textId="77777777" w:rsidR="00252855" w:rsidRPr="0009107A" w:rsidRDefault="00252855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เงินปันผลรับสำหรับ</w:t>
            </w:r>
          </w:p>
          <w:p w14:paraId="1B1218E8" w14:textId="2342DD7F" w:rsidR="00A117EC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งวดหกเดือนสิ้นสุดวันที่</w:t>
            </w:r>
          </w:p>
        </w:tc>
      </w:tr>
      <w:tr w:rsidR="00A117EC" w:rsidRPr="0009107A" w14:paraId="5616F3CF" w14:textId="77777777" w:rsidTr="0065451F">
        <w:trPr>
          <w:cantSplit/>
        </w:trPr>
        <w:tc>
          <w:tcPr>
            <w:tcW w:w="2940" w:type="dxa"/>
          </w:tcPr>
          <w:p w14:paraId="24E4A547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72A5687C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816" w:type="dxa"/>
          </w:tcPr>
          <w:p w14:paraId="4EA65921" w14:textId="5F3B529D" w:rsidR="00A117EC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816" w:type="dxa"/>
            <w:gridSpan w:val="2"/>
          </w:tcPr>
          <w:p w14:paraId="5EB61909" w14:textId="6D350881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16" w:type="dxa"/>
          </w:tcPr>
          <w:p w14:paraId="0AEB4424" w14:textId="1E8E905B" w:rsidR="00A117EC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816" w:type="dxa"/>
          </w:tcPr>
          <w:p w14:paraId="7EA1D2B2" w14:textId="19A7C6FB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16" w:type="dxa"/>
          </w:tcPr>
          <w:p w14:paraId="211CEAA8" w14:textId="0F50496D" w:rsidR="00A117EC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816" w:type="dxa"/>
          </w:tcPr>
          <w:p w14:paraId="6D62E966" w14:textId="6956E22A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17" w:type="dxa"/>
          </w:tcPr>
          <w:p w14:paraId="06A0DB01" w14:textId="0533F3D9" w:rsidR="00A117EC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816" w:type="dxa"/>
          </w:tcPr>
          <w:p w14:paraId="63FE6D08" w14:textId="7DBD30BA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16" w:type="dxa"/>
          </w:tcPr>
          <w:p w14:paraId="32A9CA89" w14:textId="6DFE2BC2" w:rsidR="00A117EC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816" w:type="dxa"/>
          </w:tcPr>
          <w:p w14:paraId="36CBC28F" w14:textId="66B77668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16" w:type="dxa"/>
          </w:tcPr>
          <w:p w14:paraId="41F3CB28" w14:textId="4B737FAF" w:rsidR="00A117EC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816" w:type="dxa"/>
          </w:tcPr>
          <w:p w14:paraId="40C583E4" w14:textId="430369B4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16" w:type="dxa"/>
          </w:tcPr>
          <w:p w14:paraId="74618ACE" w14:textId="0A21E035" w:rsidR="00A117EC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817" w:type="dxa"/>
          </w:tcPr>
          <w:p w14:paraId="5D16FDE4" w14:textId="194CA7DC" w:rsidR="00A117EC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</w:tr>
      <w:tr w:rsidR="00A117EC" w:rsidRPr="0009107A" w14:paraId="54791B69" w14:textId="77777777" w:rsidTr="0065451F">
        <w:trPr>
          <w:cantSplit/>
        </w:trPr>
        <w:tc>
          <w:tcPr>
            <w:tcW w:w="2940" w:type="dxa"/>
          </w:tcPr>
          <w:p w14:paraId="0FA52D1F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4EC0B4A9" w14:textId="5BAAF4A6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</w:tcPr>
          <w:p w14:paraId="51DF8C4A" w14:textId="0DEE0F50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6" w:type="dxa"/>
            <w:gridSpan w:val="2"/>
          </w:tcPr>
          <w:p w14:paraId="0815C502" w14:textId="7F86B32E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16" w:type="dxa"/>
          </w:tcPr>
          <w:p w14:paraId="46339433" w14:textId="3326C92F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6" w:type="dxa"/>
          </w:tcPr>
          <w:p w14:paraId="43C94464" w14:textId="2734920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16" w:type="dxa"/>
          </w:tcPr>
          <w:p w14:paraId="1B517E55" w14:textId="457132C2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6" w:type="dxa"/>
          </w:tcPr>
          <w:p w14:paraId="206839BB" w14:textId="1984A353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17" w:type="dxa"/>
          </w:tcPr>
          <w:p w14:paraId="597B6CE9" w14:textId="403AAF20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6" w:type="dxa"/>
          </w:tcPr>
          <w:p w14:paraId="6F0E0666" w14:textId="609CA6CA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16" w:type="dxa"/>
          </w:tcPr>
          <w:p w14:paraId="08187C81" w14:textId="51CB9F86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6" w:type="dxa"/>
          </w:tcPr>
          <w:p w14:paraId="2E6D27AC" w14:textId="097CD82C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16" w:type="dxa"/>
          </w:tcPr>
          <w:p w14:paraId="2C97BDEA" w14:textId="5C0BD5DA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6" w:type="dxa"/>
          </w:tcPr>
          <w:p w14:paraId="545D77F9" w14:textId="2C954E44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16" w:type="dxa"/>
          </w:tcPr>
          <w:p w14:paraId="20D06D9E" w14:textId="5302C3C1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17" w:type="dxa"/>
          </w:tcPr>
          <w:p w14:paraId="7709F7EC" w14:textId="62E035BD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</w:tr>
      <w:tr w:rsidR="006205CC" w:rsidRPr="0009107A" w14:paraId="73ECB473" w14:textId="77777777" w:rsidTr="0065451F">
        <w:trPr>
          <w:cantSplit/>
        </w:trPr>
        <w:tc>
          <w:tcPr>
            <w:tcW w:w="2940" w:type="dxa"/>
          </w:tcPr>
          <w:p w14:paraId="38BAE397" w14:textId="77777777" w:rsidR="006205CC" w:rsidRPr="0009107A" w:rsidRDefault="006205C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74B9F716" w14:textId="77777777" w:rsidR="006205CC" w:rsidRPr="0009107A" w:rsidRDefault="006205C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607" w:type="dxa"/>
            <w:gridSpan w:val="2"/>
          </w:tcPr>
          <w:p w14:paraId="14DF83EA" w14:textId="109B2DB3" w:rsidR="006205CC" w:rsidRPr="0009107A" w:rsidRDefault="006205C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9819" w:type="dxa"/>
            <w:gridSpan w:val="13"/>
          </w:tcPr>
          <w:p w14:paraId="2BBFB0C1" w14:textId="48E33A39" w:rsidR="006205CC" w:rsidRPr="0009107A" w:rsidRDefault="006205C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i/>
                <w:iCs/>
                <w:sz w:val="21"/>
                <w:szCs w:val="21"/>
                <w:cs/>
                <w:lang w:val="en-US" w:bidi="th-TH"/>
              </w:rPr>
              <w:t>(ล้านบาท)</w:t>
            </w:r>
          </w:p>
        </w:tc>
      </w:tr>
      <w:tr w:rsidR="00A117EC" w:rsidRPr="0009107A" w14:paraId="4BDB2424" w14:textId="77777777" w:rsidTr="00887419">
        <w:trPr>
          <w:cantSplit/>
          <w:trHeight w:hRule="exact" w:val="227"/>
        </w:trPr>
        <w:tc>
          <w:tcPr>
            <w:tcW w:w="2940" w:type="dxa"/>
          </w:tcPr>
          <w:p w14:paraId="62463CC7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1"/>
                <w:szCs w:val="21"/>
                <w:cs/>
              </w:rPr>
            </w:pPr>
            <w:r w:rsidRPr="0009107A">
              <w:rPr>
                <w:rFonts w:hint="cs"/>
                <w:b/>
                <w:bCs/>
                <w:i/>
                <w:i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750" w:type="dxa"/>
          </w:tcPr>
          <w:p w14:paraId="3B96938E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AA792B1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29B35D8E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118CE7A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FB5F983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331CC3D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8751C19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817" w:type="dxa"/>
            <w:vAlign w:val="bottom"/>
          </w:tcPr>
          <w:p w14:paraId="7FC3C00C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3AB8BD1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71F835A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EFEF6E6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2652C247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FF3E6C6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5AE9109F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7" w:type="dxa"/>
            <w:vAlign w:val="bottom"/>
          </w:tcPr>
          <w:p w14:paraId="3A2F83AC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</w:tr>
      <w:tr w:rsidR="00C06FFF" w:rsidRPr="0009107A" w14:paraId="3D13E106" w14:textId="77777777" w:rsidTr="003110FE">
        <w:trPr>
          <w:cantSplit/>
          <w:trHeight w:hRule="exact" w:val="283"/>
        </w:trPr>
        <w:tc>
          <w:tcPr>
            <w:tcW w:w="2940" w:type="dxa"/>
          </w:tcPr>
          <w:p w14:paraId="04635C4B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บริษัท เคหะสุขประชา จำกัด (มหาชน)</w:t>
            </w:r>
          </w:p>
        </w:tc>
        <w:tc>
          <w:tcPr>
            <w:tcW w:w="750" w:type="dxa"/>
          </w:tcPr>
          <w:p w14:paraId="72D85500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041E432" w14:textId="5AAE320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2ADC5477" w14:textId="13138FFE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25.00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1A12E46" w14:textId="55CDC2E2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500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F79137C" w14:textId="7732025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500</w:t>
            </w:r>
          </w:p>
        </w:tc>
        <w:tc>
          <w:tcPr>
            <w:tcW w:w="816" w:type="dxa"/>
            <w:vAlign w:val="bottom"/>
          </w:tcPr>
          <w:p w14:paraId="62ED7701" w14:textId="4AC1744C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125</w:t>
            </w:r>
          </w:p>
        </w:tc>
        <w:tc>
          <w:tcPr>
            <w:tcW w:w="816" w:type="dxa"/>
            <w:vAlign w:val="bottom"/>
          </w:tcPr>
          <w:p w14:paraId="4AFB3E0D" w14:textId="7836EE4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125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238846A6" w14:textId="6DE72A1F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79</w:t>
            </w:r>
          </w:p>
        </w:tc>
        <w:tc>
          <w:tcPr>
            <w:tcW w:w="816" w:type="dxa"/>
            <w:vAlign w:val="bottom"/>
          </w:tcPr>
          <w:p w14:paraId="3E0B248C" w14:textId="2E8FF20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102</w:t>
            </w:r>
          </w:p>
        </w:tc>
        <w:tc>
          <w:tcPr>
            <w:tcW w:w="816" w:type="dxa"/>
            <w:vAlign w:val="bottom"/>
          </w:tcPr>
          <w:p w14:paraId="4C85EB52" w14:textId="48595429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48A1882C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7F1E296" w14:textId="5F9F6FC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79</w:t>
            </w:r>
          </w:p>
        </w:tc>
        <w:tc>
          <w:tcPr>
            <w:tcW w:w="816" w:type="dxa"/>
            <w:vAlign w:val="bottom"/>
          </w:tcPr>
          <w:p w14:paraId="158E9632" w14:textId="33E288DC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102</w:t>
            </w:r>
          </w:p>
        </w:tc>
        <w:tc>
          <w:tcPr>
            <w:tcW w:w="816" w:type="dxa"/>
            <w:vAlign w:val="bottom"/>
          </w:tcPr>
          <w:p w14:paraId="1A24BFD4" w14:textId="7AB1FD89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EDFDC52" w14:textId="5C123F1B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</w:tr>
      <w:tr w:rsidR="00C06FFF" w:rsidRPr="0009107A" w14:paraId="6E18692F" w14:textId="77777777" w:rsidTr="003110FE">
        <w:trPr>
          <w:cantSplit/>
          <w:trHeight w:hRule="exact" w:val="283"/>
        </w:trPr>
        <w:tc>
          <w:tcPr>
            <w:tcW w:w="2940" w:type="dxa"/>
          </w:tcPr>
          <w:p w14:paraId="3EAC759A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บริษัท ไบโอม จำกัด</w:t>
            </w:r>
          </w:p>
        </w:tc>
        <w:tc>
          <w:tcPr>
            <w:tcW w:w="750" w:type="dxa"/>
          </w:tcPr>
          <w:p w14:paraId="7928674A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E0F73A0" w14:textId="67C218D9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20.00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51D390C6" w14:textId="2021C4F1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20.00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C65D8FE" w14:textId="51BA43B3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69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A4252AE" w14:textId="4E140C35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69</w:t>
            </w:r>
          </w:p>
        </w:tc>
        <w:tc>
          <w:tcPr>
            <w:tcW w:w="816" w:type="dxa"/>
            <w:vAlign w:val="bottom"/>
          </w:tcPr>
          <w:p w14:paraId="4D6A9ED9" w14:textId="7A975CF3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83</w:t>
            </w:r>
          </w:p>
        </w:tc>
        <w:tc>
          <w:tcPr>
            <w:tcW w:w="816" w:type="dxa"/>
            <w:vAlign w:val="bottom"/>
          </w:tcPr>
          <w:p w14:paraId="0E5CC92C" w14:textId="7CE842B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83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89E4466" w14:textId="0203AC99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79</w:t>
            </w:r>
          </w:p>
        </w:tc>
        <w:tc>
          <w:tcPr>
            <w:tcW w:w="816" w:type="dxa"/>
            <w:vAlign w:val="bottom"/>
          </w:tcPr>
          <w:p w14:paraId="0AB2C55D" w14:textId="6EE79C6B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816" w:type="dxa"/>
            <w:vAlign w:val="bottom"/>
          </w:tcPr>
          <w:p w14:paraId="074A3F21" w14:textId="25FE880E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46648D42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1A8C06A1" w14:textId="7003BEE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79</w:t>
            </w:r>
          </w:p>
        </w:tc>
        <w:tc>
          <w:tcPr>
            <w:tcW w:w="816" w:type="dxa"/>
            <w:vAlign w:val="bottom"/>
          </w:tcPr>
          <w:p w14:paraId="08E70650" w14:textId="39BDEF29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816" w:type="dxa"/>
            <w:vAlign w:val="bottom"/>
          </w:tcPr>
          <w:p w14:paraId="21E9EAE7" w14:textId="19586F7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25E57078" w14:textId="365117A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</w:tr>
      <w:tr w:rsidR="00C06FFF" w:rsidRPr="0009107A" w14:paraId="4B3BC849" w14:textId="77777777" w:rsidTr="003110FE">
        <w:trPr>
          <w:cantSplit/>
          <w:trHeight w:hRule="exact" w:val="283"/>
        </w:trPr>
        <w:tc>
          <w:tcPr>
            <w:tcW w:w="2940" w:type="dxa"/>
          </w:tcPr>
          <w:p w14:paraId="398815C1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บริษัท ดาต้า คาเฟ่ จำกัด</w:t>
            </w:r>
          </w:p>
        </w:tc>
        <w:tc>
          <w:tcPr>
            <w:tcW w:w="750" w:type="dxa"/>
          </w:tcPr>
          <w:p w14:paraId="34B75352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8045231" w14:textId="1C4022A9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35.00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58D22719" w14:textId="2419F4C3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35.00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132C952" w14:textId="71C3FD92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12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461FD18" w14:textId="181CE11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12</w:t>
            </w:r>
          </w:p>
        </w:tc>
        <w:tc>
          <w:tcPr>
            <w:tcW w:w="816" w:type="dxa"/>
            <w:vAlign w:val="bottom"/>
          </w:tcPr>
          <w:p w14:paraId="1E37654D" w14:textId="1BD5D23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35</w:t>
            </w:r>
          </w:p>
        </w:tc>
        <w:tc>
          <w:tcPr>
            <w:tcW w:w="816" w:type="dxa"/>
            <w:vAlign w:val="bottom"/>
          </w:tcPr>
          <w:p w14:paraId="4E35FDCF" w14:textId="4996C161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35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856C8F1" w14:textId="2E4FF5C4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34</w:t>
            </w:r>
          </w:p>
        </w:tc>
        <w:tc>
          <w:tcPr>
            <w:tcW w:w="816" w:type="dxa"/>
            <w:vAlign w:val="bottom"/>
          </w:tcPr>
          <w:p w14:paraId="046777C2" w14:textId="363476E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36</w:t>
            </w:r>
          </w:p>
        </w:tc>
        <w:tc>
          <w:tcPr>
            <w:tcW w:w="816" w:type="dxa"/>
            <w:vAlign w:val="bottom"/>
          </w:tcPr>
          <w:p w14:paraId="1069F56B" w14:textId="30B64EC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4BF8B63A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1F73BD4B" w14:textId="0B6318BE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34</w:t>
            </w:r>
          </w:p>
        </w:tc>
        <w:tc>
          <w:tcPr>
            <w:tcW w:w="816" w:type="dxa"/>
            <w:vAlign w:val="bottom"/>
          </w:tcPr>
          <w:p w14:paraId="3631A124" w14:textId="2342CBE0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36</w:t>
            </w:r>
          </w:p>
        </w:tc>
        <w:tc>
          <w:tcPr>
            <w:tcW w:w="816" w:type="dxa"/>
            <w:vAlign w:val="bottom"/>
          </w:tcPr>
          <w:p w14:paraId="28FFB314" w14:textId="3C78BD1D" w:rsidR="00C06FFF" w:rsidRPr="0009107A" w:rsidRDefault="00CF24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sz w:val="21"/>
                <w:szCs w:val="21"/>
              </w:rPr>
              <w:t>1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7485C74D" w14:textId="3E597A7E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</w:tr>
      <w:tr w:rsidR="00C06FFF" w:rsidRPr="0009107A" w14:paraId="22A8D569" w14:textId="77777777" w:rsidTr="003110FE">
        <w:trPr>
          <w:cantSplit/>
          <w:trHeight w:hRule="exact" w:val="283"/>
        </w:trPr>
        <w:tc>
          <w:tcPr>
            <w:tcW w:w="2940" w:type="dxa"/>
          </w:tcPr>
          <w:p w14:paraId="6A77E0E1" w14:textId="4A254E7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บริษัท มีที่ มีเงิน จำกัด</w:t>
            </w:r>
            <w:r w:rsidRPr="0009107A">
              <w:rPr>
                <w:rFonts w:hint="cs"/>
                <w:sz w:val="21"/>
                <w:szCs w:val="21"/>
              </w:rPr>
              <w:t xml:space="preserve">   </w:t>
            </w:r>
          </w:p>
        </w:tc>
        <w:tc>
          <w:tcPr>
            <w:tcW w:w="750" w:type="dxa"/>
          </w:tcPr>
          <w:p w14:paraId="224E102C" w14:textId="144032EE" w:rsidR="00C06FFF" w:rsidRPr="0009107A" w:rsidRDefault="00C06FFF" w:rsidP="00CA6E18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7CF3F21" w14:textId="637E8176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20.00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54B591FB" w14:textId="425E6863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20.00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4AE1E7A" w14:textId="06E3B830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1,000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6D4156C" w14:textId="7609CEC5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1,000</w:t>
            </w:r>
          </w:p>
        </w:tc>
        <w:tc>
          <w:tcPr>
            <w:tcW w:w="816" w:type="dxa"/>
            <w:vAlign w:val="bottom"/>
          </w:tcPr>
          <w:p w14:paraId="0146A7AE" w14:textId="74EE25E0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200</w:t>
            </w:r>
          </w:p>
        </w:tc>
        <w:tc>
          <w:tcPr>
            <w:tcW w:w="816" w:type="dxa"/>
            <w:vAlign w:val="bottom"/>
          </w:tcPr>
          <w:p w14:paraId="0E9B70B7" w14:textId="184748A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200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7C3FE04A" w14:textId="707E83E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sz w:val="21"/>
                <w:szCs w:val="21"/>
              </w:rPr>
              <w:t>196</w:t>
            </w:r>
          </w:p>
        </w:tc>
        <w:tc>
          <w:tcPr>
            <w:tcW w:w="816" w:type="dxa"/>
            <w:vAlign w:val="bottom"/>
          </w:tcPr>
          <w:p w14:paraId="398C6AFC" w14:textId="557BA90B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196</w:t>
            </w:r>
          </w:p>
        </w:tc>
        <w:tc>
          <w:tcPr>
            <w:tcW w:w="816" w:type="dxa"/>
            <w:vAlign w:val="bottom"/>
          </w:tcPr>
          <w:p w14:paraId="5AF11D96" w14:textId="5CF95CB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6F08EDBD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44955B3A" w14:textId="16DAF76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sz w:val="21"/>
                <w:szCs w:val="21"/>
              </w:rPr>
              <w:t>196</w:t>
            </w:r>
          </w:p>
        </w:tc>
        <w:tc>
          <w:tcPr>
            <w:tcW w:w="816" w:type="dxa"/>
            <w:vAlign w:val="bottom"/>
          </w:tcPr>
          <w:p w14:paraId="30D9ABBE" w14:textId="51A602D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196</w:t>
            </w:r>
          </w:p>
        </w:tc>
        <w:tc>
          <w:tcPr>
            <w:tcW w:w="816" w:type="dxa"/>
            <w:vAlign w:val="bottom"/>
          </w:tcPr>
          <w:p w14:paraId="299E728A" w14:textId="10F6AF70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E9CDBCB" w14:textId="34A35300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</w:tr>
      <w:tr w:rsidR="00C06FFF" w:rsidRPr="0009107A" w14:paraId="78490961" w14:textId="77777777" w:rsidTr="003110FE">
        <w:trPr>
          <w:cantSplit/>
          <w:trHeight w:hRule="exact" w:val="283"/>
        </w:trPr>
        <w:tc>
          <w:tcPr>
            <w:tcW w:w="2940" w:type="dxa"/>
          </w:tcPr>
          <w:p w14:paraId="420FEEBE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Transitus Energy</w:t>
            </w:r>
            <w:r w:rsidRPr="0009107A">
              <w:rPr>
                <w:rFonts w:hint="cs"/>
                <w:sz w:val="21"/>
                <w:szCs w:val="21"/>
                <w:cs/>
              </w:rPr>
              <w:t xml:space="preserve"> </w:t>
            </w:r>
            <w:r w:rsidRPr="0009107A">
              <w:rPr>
                <w:rFonts w:hint="cs"/>
                <w:sz w:val="21"/>
                <w:szCs w:val="21"/>
              </w:rPr>
              <w:t>Ltd.</w:t>
            </w:r>
          </w:p>
        </w:tc>
        <w:tc>
          <w:tcPr>
            <w:tcW w:w="750" w:type="dxa"/>
          </w:tcPr>
          <w:p w14:paraId="7846C171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D7804C3" w14:textId="0739846E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40.10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105B784C" w14:textId="20789EB5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40.10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022ABB7" w14:textId="691DBD83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D22567B" w14:textId="66CA1ECF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595CA611" w14:textId="6F2FEE6B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816" w:type="dxa"/>
            <w:vAlign w:val="bottom"/>
          </w:tcPr>
          <w:p w14:paraId="525BBDE8" w14:textId="0B6868F9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24913E0E" w14:textId="756AB6E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35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3067194" w14:textId="195DFDF1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9403A71" w14:textId="6566E7AB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00EEEAD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7E70C5C" w14:textId="0E5CBCE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35</w:t>
            </w:r>
          </w:p>
        </w:tc>
        <w:tc>
          <w:tcPr>
            <w:tcW w:w="816" w:type="dxa"/>
            <w:vAlign w:val="bottom"/>
          </w:tcPr>
          <w:p w14:paraId="65D1F106" w14:textId="66BC5BB4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816" w:type="dxa"/>
            <w:vAlign w:val="bottom"/>
          </w:tcPr>
          <w:p w14:paraId="42185795" w14:textId="62B51E72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AE4D841" w14:textId="2CED05A4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</w:tr>
      <w:tr w:rsidR="00C06FFF" w:rsidRPr="0009107A" w14:paraId="12458F82" w14:textId="77777777" w:rsidTr="003110FE">
        <w:trPr>
          <w:cantSplit/>
          <w:trHeight w:hRule="exact" w:val="283"/>
        </w:trPr>
        <w:tc>
          <w:tcPr>
            <w:tcW w:w="2940" w:type="dxa"/>
          </w:tcPr>
          <w:p w14:paraId="24F9D14A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Nam Tai Hydropower Co., Ltd.</w:t>
            </w:r>
          </w:p>
        </w:tc>
        <w:tc>
          <w:tcPr>
            <w:tcW w:w="750" w:type="dxa"/>
          </w:tcPr>
          <w:p w14:paraId="1EDED1E3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526A84F" w14:textId="449A2D6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1713DD68" w14:textId="263C114D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25.00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021982C" w14:textId="34FC2DA5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319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3D7D56E" w14:textId="515963F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319</w:t>
            </w:r>
          </w:p>
        </w:tc>
        <w:tc>
          <w:tcPr>
            <w:tcW w:w="816" w:type="dxa"/>
            <w:vAlign w:val="bottom"/>
          </w:tcPr>
          <w:p w14:paraId="1A23CA22" w14:textId="1CDA7C61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90</w:t>
            </w:r>
          </w:p>
        </w:tc>
        <w:tc>
          <w:tcPr>
            <w:tcW w:w="816" w:type="dxa"/>
            <w:vAlign w:val="bottom"/>
          </w:tcPr>
          <w:p w14:paraId="6A0E46C7" w14:textId="092B088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90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40BE249F" w14:textId="22993A6B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55</w:t>
            </w:r>
          </w:p>
        </w:tc>
        <w:tc>
          <w:tcPr>
            <w:tcW w:w="816" w:type="dxa"/>
            <w:vAlign w:val="bottom"/>
          </w:tcPr>
          <w:p w14:paraId="598FC9EB" w14:textId="4B649BB9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87</w:t>
            </w:r>
          </w:p>
        </w:tc>
        <w:tc>
          <w:tcPr>
            <w:tcW w:w="816" w:type="dxa"/>
            <w:vAlign w:val="bottom"/>
          </w:tcPr>
          <w:p w14:paraId="7C421442" w14:textId="37D26962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0E102AA8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1D411A1E" w14:textId="07A5470D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sz w:val="21"/>
                <w:szCs w:val="21"/>
              </w:rPr>
              <w:t>55</w:t>
            </w:r>
          </w:p>
        </w:tc>
        <w:tc>
          <w:tcPr>
            <w:tcW w:w="816" w:type="dxa"/>
            <w:vAlign w:val="bottom"/>
          </w:tcPr>
          <w:p w14:paraId="6593B562" w14:textId="04C8AB5F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87</w:t>
            </w:r>
          </w:p>
        </w:tc>
        <w:tc>
          <w:tcPr>
            <w:tcW w:w="816" w:type="dxa"/>
            <w:vAlign w:val="bottom"/>
          </w:tcPr>
          <w:p w14:paraId="6EA24B30" w14:textId="595DF58C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32B616D" w14:textId="011DFE09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</w:tr>
      <w:tr w:rsidR="00C06FFF" w:rsidRPr="0009107A" w14:paraId="38F3CBD5" w14:textId="77777777" w:rsidTr="00231D7F">
        <w:trPr>
          <w:cantSplit/>
          <w:trHeight w:val="20"/>
        </w:trPr>
        <w:tc>
          <w:tcPr>
            <w:tcW w:w="2940" w:type="dxa"/>
          </w:tcPr>
          <w:p w14:paraId="119F19D7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750" w:type="dxa"/>
          </w:tcPr>
          <w:p w14:paraId="1FAEF5A5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61278AF" w14:textId="69CCA028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44.00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5DAC9ED3" w14:textId="19DE61DF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44.00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255E8E8" w14:textId="4016E37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135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4D4E777" w14:textId="2449E68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50</w:t>
            </w:r>
          </w:p>
        </w:tc>
        <w:tc>
          <w:tcPr>
            <w:tcW w:w="816" w:type="dxa"/>
            <w:vAlign w:val="bottom"/>
          </w:tcPr>
          <w:p w14:paraId="26C0C29C" w14:textId="55965FA2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59</w:t>
            </w:r>
          </w:p>
        </w:tc>
        <w:tc>
          <w:tcPr>
            <w:tcW w:w="816" w:type="dxa"/>
            <w:vAlign w:val="bottom"/>
          </w:tcPr>
          <w:p w14:paraId="4BF6903F" w14:textId="4CFC315F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22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4D0895DB" w14:textId="0704E6F0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58</w:t>
            </w:r>
          </w:p>
        </w:tc>
        <w:tc>
          <w:tcPr>
            <w:tcW w:w="816" w:type="dxa"/>
            <w:vAlign w:val="bottom"/>
          </w:tcPr>
          <w:p w14:paraId="5D69CBA6" w14:textId="1F3273B1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21</w:t>
            </w:r>
          </w:p>
        </w:tc>
        <w:tc>
          <w:tcPr>
            <w:tcW w:w="816" w:type="dxa"/>
            <w:vAlign w:val="bottom"/>
          </w:tcPr>
          <w:p w14:paraId="3EB67805" w14:textId="1E219B69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927340D" w14:textId="77777777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004C790" w14:textId="40A0C822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58</w:t>
            </w:r>
          </w:p>
        </w:tc>
        <w:tc>
          <w:tcPr>
            <w:tcW w:w="816" w:type="dxa"/>
            <w:vAlign w:val="bottom"/>
          </w:tcPr>
          <w:p w14:paraId="0268CE6F" w14:textId="6E79C624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21</w:t>
            </w:r>
          </w:p>
        </w:tc>
        <w:tc>
          <w:tcPr>
            <w:tcW w:w="816" w:type="dxa"/>
            <w:vAlign w:val="bottom"/>
          </w:tcPr>
          <w:p w14:paraId="09C43A31" w14:textId="04A1D88D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47F91051" w14:textId="09219D77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</w:tr>
      <w:tr w:rsidR="00C06FFF" w:rsidRPr="0009107A" w14:paraId="584670B4" w14:textId="77777777" w:rsidTr="00231D7F">
        <w:trPr>
          <w:cantSplit/>
          <w:trHeight w:val="20"/>
        </w:trPr>
        <w:tc>
          <w:tcPr>
            <w:tcW w:w="2940" w:type="dxa"/>
          </w:tcPr>
          <w:p w14:paraId="7BDF81D1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</w:tcPr>
          <w:p w14:paraId="48842E27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1EB787F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117A49F3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B73B065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042C040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6" w:type="dxa"/>
            <w:vAlign w:val="bottom"/>
          </w:tcPr>
          <w:p w14:paraId="5BD61B82" w14:textId="524AC00F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  <w:cs/>
              </w:rPr>
              <w:t>626</w:t>
            </w:r>
          </w:p>
        </w:tc>
        <w:tc>
          <w:tcPr>
            <w:tcW w:w="816" w:type="dxa"/>
            <w:vAlign w:val="bottom"/>
          </w:tcPr>
          <w:p w14:paraId="3FEA3646" w14:textId="29FA6A27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589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730F26D" w14:textId="414BBF2E" w:rsidR="00C06FFF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536</w:t>
            </w:r>
          </w:p>
        </w:tc>
        <w:tc>
          <w:tcPr>
            <w:tcW w:w="816" w:type="dxa"/>
            <w:vAlign w:val="bottom"/>
          </w:tcPr>
          <w:p w14:paraId="4BD0EEA7" w14:textId="5A03EEAE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557</w:t>
            </w:r>
          </w:p>
        </w:tc>
        <w:tc>
          <w:tcPr>
            <w:tcW w:w="816" w:type="dxa"/>
            <w:vAlign w:val="bottom"/>
          </w:tcPr>
          <w:p w14:paraId="29605935" w14:textId="26F2381E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04B063D" w14:textId="77777777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093B5703" w14:textId="0227192A" w:rsidR="00C06FFF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536</w:t>
            </w:r>
          </w:p>
        </w:tc>
        <w:tc>
          <w:tcPr>
            <w:tcW w:w="816" w:type="dxa"/>
            <w:vAlign w:val="bottom"/>
          </w:tcPr>
          <w:p w14:paraId="4485C384" w14:textId="0AF35E75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557</w:t>
            </w:r>
          </w:p>
        </w:tc>
        <w:tc>
          <w:tcPr>
            <w:tcW w:w="816" w:type="dxa"/>
            <w:vAlign w:val="bottom"/>
          </w:tcPr>
          <w:p w14:paraId="5AAA65FC" w14:textId="7D7FBD64" w:rsidR="00C06FFF" w:rsidRPr="0009107A" w:rsidRDefault="00B97BD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61755E1" w14:textId="1BF3677B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</w:tr>
      <w:tr w:rsidR="00C06FFF" w:rsidRPr="0009107A" w14:paraId="4FF7ADDE" w14:textId="77777777" w:rsidTr="003110FE">
        <w:trPr>
          <w:cantSplit/>
          <w:trHeight w:hRule="exact" w:val="284"/>
        </w:trPr>
        <w:tc>
          <w:tcPr>
            <w:tcW w:w="2940" w:type="dxa"/>
          </w:tcPr>
          <w:p w14:paraId="215E8CAC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1"/>
                <w:szCs w:val="21"/>
                <w:cs/>
              </w:rPr>
            </w:pPr>
            <w:r w:rsidRPr="0009107A">
              <w:rPr>
                <w:rFonts w:hint="cs"/>
                <w:b/>
                <w:bCs/>
                <w:i/>
                <w:i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750" w:type="dxa"/>
          </w:tcPr>
          <w:p w14:paraId="43476FCF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699436C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60BC5D4D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5542F5C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9A9B4D6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6" w:type="dxa"/>
            <w:vAlign w:val="bottom"/>
          </w:tcPr>
          <w:p w14:paraId="7E8B5C77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6" w:type="dxa"/>
            <w:vAlign w:val="bottom"/>
          </w:tcPr>
          <w:p w14:paraId="436742A2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B740F00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6" w:type="dxa"/>
            <w:vAlign w:val="bottom"/>
          </w:tcPr>
          <w:p w14:paraId="5E705E25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6" w:type="dxa"/>
            <w:vAlign w:val="bottom"/>
          </w:tcPr>
          <w:p w14:paraId="17D8A80E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</w:p>
        </w:tc>
        <w:tc>
          <w:tcPr>
            <w:tcW w:w="816" w:type="dxa"/>
            <w:vAlign w:val="bottom"/>
          </w:tcPr>
          <w:p w14:paraId="6DB3E92A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</w:p>
        </w:tc>
        <w:tc>
          <w:tcPr>
            <w:tcW w:w="816" w:type="dxa"/>
            <w:vAlign w:val="bottom"/>
          </w:tcPr>
          <w:p w14:paraId="2A04E66C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6" w:type="dxa"/>
            <w:vAlign w:val="bottom"/>
          </w:tcPr>
          <w:p w14:paraId="190881F2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6" w:type="dxa"/>
            <w:vAlign w:val="bottom"/>
          </w:tcPr>
          <w:p w14:paraId="766DEA0B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1B88C9F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</w:tr>
      <w:tr w:rsidR="00C06FFF" w:rsidRPr="0009107A" w14:paraId="3140575E" w14:textId="77777777" w:rsidTr="003110FE">
        <w:trPr>
          <w:cantSplit/>
          <w:trHeight w:hRule="exact" w:val="284"/>
        </w:trPr>
        <w:tc>
          <w:tcPr>
            <w:tcW w:w="2940" w:type="dxa"/>
          </w:tcPr>
          <w:p w14:paraId="6BD5EC19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บริษัท บงกช มารีน เซอร์วิส จำกัด</w:t>
            </w:r>
          </w:p>
        </w:tc>
        <w:tc>
          <w:tcPr>
            <w:tcW w:w="750" w:type="dxa"/>
          </w:tcPr>
          <w:p w14:paraId="08CF5BBE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5FF47CA" w14:textId="6A291344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30.00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7D71D9F5" w14:textId="339F0D23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30.00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3C39A72" w14:textId="66993DC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240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208C66E" w14:textId="083D6FE9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240</w:t>
            </w:r>
          </w:p>
        </w:tc>
        <w:tc>
          <w:tcPr>
            <w:tcW w:w="816" w:type="dxa"/>
            <w:vAlign w:val="bottom"/>
          </w:tcPr>
          <w:p w14:paraId="35B13A96" w14:textId="5F4F363E" w:rsidR="00C06FFF" w:rsidRPr="0009107A" w:rsidDel="00FF482C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72</w:t>
            </w:r>
          </w:p>
        </w:tc>
        <w:tc>
          <w:tcPr>
            <w:tcW w:w="816" w:type="dxa"/>
            <w:vAlign w:val="bottom"/>
          </w:tcPr>
          <w:p w14:paraId="6B21510D" w14:textId="22EC7BDC" w:rsidR="00C06FFF" w:rsidRPr="0009107A" w:rsidDel="00FF482C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72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782F4147" w14:textId="7F898E3E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sz w:val="21"/>
                <w:szCs w:val="21"/>
              </w:rPr>
              <w:t>80</w:t>
            </w:r>
          </w:p>
        </w:tc>
        <w:tc>
          <w:tcPr>
            <w:tcW w:w="816" w:type="dxa"/>
            <w:vAlign w:val="bottom"/>
          </w:tcPr>
          <w:p w14:paraId="47E82DD0" w14:textId="69658AC4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79</w:t>
            </w:r>
          </w:p>
        </w:tc>
        <w:tc>
          <w:tcPr>
            <w:tcW w:w="816" w:type="dxa"/>
            <w:vAlign w:val="bottom"/>
          </w:tcPr>
          <w:p w14:paraId="3132697E" w14:textId="4725451D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605D3F2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58A0EE90" w14:textId="19EADBE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sz w:val="21"/>
                <w:szCs w:val="21"/>
              </w:rPr>
              <w:t>80</w:t>
            </w:r>
          </w:p>
        </w:tc>
        <w:tc>
          <w:tcPr>
            <w:tcW w:w="816" w:type="dxa"/>
            <w:vAlign w:val="bottom"/>
          </w:tcPr>
          <w:p w14:paraId="30ECE9B3" w14:textId="5711E6E2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79</w:t>
            </w:r>
          </w:p>
        </w:tc>
        <w:tc>
          <w:tcPr>
            <w:tcW w:w="816" w:type="dxa"/>
            <w:vAlign w:val="bottom"/>
          </w:tcPr>
          <w:p w14:paraId="0BCE3446" w14:textId="27D1CC20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09107A">
              <w:rPr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0B81668" w14:textId="76FED6F9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color w:val="000000" w:themeColor="text1"/>
                <w:sz w:val="21"/>
                <w:szCs w:val="21"/>
              </w:rPr>
              <w:t>-</w:t>
            </w:r>
          </w:p>
        </w:tc>
      </w:tr>
      <w:tr w:rsidR="00C06FFF" w:rsidRPr="0009107A" w14:paraId="077A8140" w14:textId="77777777" w:rsidTr="003110FE">
        <w:trPr>
          <w:cantSplit/>
          <w:trHeight w:hRule="exact" w:val="284"/>
        </w:trPr>
        <w:tc>
          <w:tcPr>
            <w:tcW w:w="2940" w:type="dxa"/>
          </w:tcPr>
          <w:p w14:paraId="7861BE3D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bookmarkStart w:id="9" w:name="_Hlk127645979"/>
            <w:proofErr w:type="spellStart"/>
            <w:r w:rsidRPr="0009107A">
              <w:rPr>
                <w:rFonts w:hint="cs"/>
                <w:sz w:val="21"/>
                <w:szCs w:val="21"/>
              </w:rPr>
              <w:t>PetroWind</w:t>
            </w:r>
            <w:proofErr w:type="spellEnd"/>
            <w:r w:rsidRPr="0009107A">
              <w:rPr>
                <w:rFonts w:hint="cs"/>
                <w:sz w:val="21"/>
                <w:szCs w:val="21"/>
              </w:rPr>
              <w:t xml:space="preserve"> Energy Inc</w:t>
            </w:r>
            <w:r w:rsidRPr="0009107A">
              <w:rPr>
                <w:rFonts w:hint="cs"/>
                <w:sz w:val="21"/>
                <w:szCs w:val="21"/>
                <w:cs/>
              </w:rPr>
              <w:t>.</w:t>
            </w:r>
            <w:bookmarkEnd w:id="9"/>
          </w:p>
        </w:tc>
        <w:tc>
          <w:tcPr>
            <w:tcW w:w="750" w:type="dxa"/>
          </w:tcPr>
          <w:p w14:paraId="58CC256A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AC44C12" w14:textId="44D517C1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47A70BFB" w14:textId="1EF332A3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E8373EC" w14:textId="0B8B23C5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9</w:t>
            </w:r>
            <w:r w:rsidRPr="0009107A">
              <w:rPr>
                <w:rFonts w:hint="cs"/>
                <w:sz w:val="21"/>
                <w:szCs w:val="21"/>
                <w:cs/>
              </w:rPr>
              <w:t>94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4031979" w14:textId="7DE9FD84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988</w:t>
            </w:r>
          </w:p>
        </w:tc>
        <w:tc>
          <w:tcPr>
            <w:tcW w:w="816" w:type="dxa"/>
            <w:vAlign w:val="bottom"/>
          </w:tcPr>
          <w:p w14:paraId="45F510CC" w14:textId="22420053" w:rsidR="00C06FFF" w:rsidRPr="0009107A" w:rsidDel="00FF482C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1,2</w:t>
            </w:r>
            <w:r w:rsidRPr="0009107A">
              <w:rPr>
                <w:sz w:val="21"/>
                <w:szCs w:val="21"/>
              </w:rPr>
              <w:t>30</w:t>
            </w:r>
          </w:p>
        </w:tc>
        <w:tc>
          <w:tcPr>
            <w:tcW w:w="816" w:type="dxa"/>
            <w:vAlign w:val="bottom"/>
          </w:tcPr>
          <w:p w14:paraId="659233C7" w14:textId="5C9FE1EA" w:rsidR="00C06FFF" w:rsidRPr="0009107A" w:rsidDel="00FF482C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1,228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4D9590C" w14:textId="4AAFE4AB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1,333</w:t>
            </w:r>
          </w:p>
        </w:tc>
        <w:tc>
          <w:tcPr>
            <w:tcW w:w="816" w:type="dxa"/>
            <w:vAlign w:val="bottom"/>
          </w:tcPr>
          <w:p w14:paraId="1139EF96" w14:textId="7A4578EF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1,182</w:t>
            </w:r>
          </w:p>
        </w:tc>
        <w:tc>
          <w:tcPr>
            <w:tcW w:w="816" w:type="dxa"/>
            <w:vAlign w:val="bottom"/>
          </w:tcPr>
          <w:p w14:paraId="76A9193E" w14:textId="7BD937D5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503A51DD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68636C51" w14:textId="296C0F0C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1,333</w:t>
            </w:r>
          </w:p>
        </w:tc>
        <w:tc>
          <w:tcPr>
            <w:tcW w:w="816" w:type="dxa"/>
            <w:vAlign w:val="bottom"/>
          </w:tcPr>
          <w:p w14:paraId="493F41E2" w14:textId="34A75EEE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1,182</w:t>
            </w:r>
          </w:p>
        </w:tc>
        <w:tc>
          <w:tcPr>
            <w:tcW w:w="816" w:type="dxa"/>
            <w:vAlign w:val="bottom"/>
          </w:tcPr>
          <w:p w14:paraId="1ACF4881" w14:textId="3690A405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09107A">
              <w:rPr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817" w:type="dxa"/>
            <w:vAlign w:val="bottom"/>
          </w:tcPr>
          <w:p w14:paraId="1D1D48B1" w14:textId="2D507E8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color w:val="000000" w:themeColor="text1"/>
                <w:sz w:val="21"/>
                <w:szCs w:val="21"/>
              </w:rPr>
              <w:t>-</w:t>
            </w:r>
          </w:p>
        </w:tc>
      </w:tr>
      <w:tr w:rsidR="00C06FFF" w:rsidRPr="0009107A" w14:paraId="599E9F08" w14:textId="77777777" w:rsidTr="003110FE">
        <w:trPr>
          <w:cantSplit/>
          <w:trHeight w:hRule="exact" w:val="284"/>
        </w:trPr>
        <w:tc>
          <w:tcPr>
            <w:tcW w:w="2940" w:type="dxa"/>
          </w:tcPr>
          <w:p w14:paraId="01BD2AA7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Impact Energy Asia Development Limited</w:t>
            </w:r>
          </w:p>
        </w:tc>
        <w:tc>
          <w:tcPr>
            <w:tcW w:w="750" w:type="dxa"/>
          </w:tcPr>
          <w:p w14:paraId="5119F733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C2D31A6" w14:textId="3DFD3136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45.00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1CD6A125" w14:textId="25DAC4F3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45.00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0F0DB62" w14:textId="18DDC8E4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31D41B9" w14:textId="32E160A4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46F519C" w14:textId="557EF31B" w:rsidR="00C06FFF" w:rsidRPr="0009107A" w:rsidDel="00FF482C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6D9AD417" w14:textId="3C126931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7C77176" w14:textId="274D435B" w:rsidR="00C06FFF" w:rsidRPr="0009107A" w:rsidRDefault="006B70A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471</w:t>
            </w:r>
          </w:p>
        </w:tc>
        <w:tc>
          <w:tcPr>
            <w:tcW w:w="816" w:type="dxa"/>
            <w:vAlign w:val="bottom"/>
          </w:tcPr>
          <w:p w14:paraId="6958A67D" w14:textId="0B5DB59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08F7F576" w14:textId="573FDF7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2B90607F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5CD2BD8E" w14:textId="59EAECAB" w:rsidR="00C06FFF" w:rsidRPr="0009107A" w:rsidRDefault="0090753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515</w:t>
            </w:r>
          </w:p>
        </w:tc>
        <w:tc>
          <w:tcPr>
            <w:tcW w:w="816" w:type="dxa"/>
            <w:vAlign w:val="bottom"/>
          </w:tcPr>
          <w:p w14:paraId="1BBECD20" w14:textId="38FF7F11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01D0049E" w14:textId="022E7DCD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09107A">
              <w:rPr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817" w:type="dxa"/>
            <w:vAlign w:val="bottom"/>
          </w:tcPr>
          <w:p w14:paraId="244DD986" w14:textId="5AC9D953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09107A">
              <w:rPr>
                <w:color w:val="000000" w:themeColor="text1"/>
                <w:sz w:val="21"/>
                <w:szCs w:val="21"/>
              </w:rPr>
              <w:t>-</w:t>
            </w:r>
          </w:p>
        </w:tc>
      </w:tr>
      <w:tr w:rsidR="00C06FFF" w:rsidRPr="0009107A" w14:paraId="616CAA96" w14:textId="77777777" w:rsidTr="003110FE">
        <w:trPr>
          <w:cantSplit/>
          <w:trHeight w:hRule="exact" w:val="284"/>
        </w:trPr>
        <w:tc>
          <w:tcPr>
            <w:tcW w:w="2940" w:type="dxa"/>
          </w:tcPr>
          <w:p w14:paraId="3547CCF9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บริษัท วิน อินกรีเดียนส์ จำกัด</w:t>
            </w:r>
          </w:p>
        </w:tc>
        <w:tc>
          <w:tcPr>
            <w:tcW w:w="750" w:type="dxa"/>
          </w:tcPr>
          <w:p w14:paraId="1E8F48D9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9EA5EE2" w14:textId="3555C640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2F46EAD4" w14:textId="43366C31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 w:hint="cs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EABA20E" w14:textId="0F709C5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974C12A" w14:textId="7C8135FF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816" w:type="dxa"/>
            <w:vAlign w:val="bottom"/>
          </w:tcPr>
          <w:p w14:paraId="7F232612" w14:textId="024137BE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41</w:t>
            </w:r>
          </w:p>
        </w:tc>
        <w:tc>
          <w:tcPr>
            <w:tcW w:w="816" w:type="dxa"/>
            <w:vAlign w:val="bottom"/>
          </w:tcPr>
          <w:p w14:paraId="02787B20" w14:textId="088FB0B4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41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3183465" w14:textId="346C5EEC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29</w:t>
            </w:r>
          </w:p>
        </w:tc>
        <w:tc>
          <w:tcPr>
            <w:tcW w:w="816" w:type="dxa"/>
            <w:vAlign w:val="bottom"/>
          </w:tcPr>
          <w:p w14:paraId="329EE242" w14:textId="6FB767ED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816" w:type="dxa"/>
            <w:vAlign w:val="bottom"/>
          </w:tcPr>
          <w:p w14:paraId="145AC71C" w14:textId="486CA01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9953B6F" w14:textId="7777777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09107A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6D160F5A" w14:textId="7691F45C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29</w:t>
            </w:r>
          </w:p>
        </w:tc>
        <w:tc>
          <w:tcPr>
            <w:tcW w:w="816" w:type="dxa"/>
            <w:vAlign w:val="bottom"/>
          </w:tcPr>
          <w:p w14:paraId="0257DD9F" w14:textId="5C2144DF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816" w:type="dxa"/>
            <w:vAlign w:val="bottom"/>
          </w:tcPr>
          <w:p w14:paraId="7FDDBBDA" w14:textId="65F116B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09107A">
              <w:rPr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817" w:type="dxa"/>
            <w:vAlign w:val="bottom"/>
          </w:tcPr>
          <w:p w14:paraId="787CA902" w14:textId="6D01F8BD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color w:val="000000" w:themeColor="text1"/>
                <w:sz w:val="21"/>
                <w:szCs w:val="21"/>
              </w:rPr>
              <w:t>-</w:t>
            </w:r>
          </w:p>
        </w:tc>
      </w:tr>
      <w:tr w:rsidR="00C06FFF" w:rsidRPr="0009107A" w14:paraId="2D42C4E9" w14:textId="77777777" w:rsidTr="003110FE">
        <w:trPr>
          <w:cantSplit/>
          <w:trHeight w:hRule="exact" w:val="284"/>
        </w:trPr>
        <w:tc>
          <w:tcPr>
            <w:tcW w:w="2940" w:type="dxa"/>
          </w:tcPr>
          <w:p w14:paraId="6FA2905B" w14:textId="7F412D90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sz w:val="21"/>
                <w:szCs w:val="21"/>
              </w:rPr>
              <w:t>AP-BCPG CCE Partners LLC</w:t>
            </w:r>
          </w:p>
        </w:tc>
        <w:tc>
          <w:tcPr>
            <w:tcW w:w="750" w:type="dxa"/>
          </w:tcPr>
          <w:p w14:paraId="4A88D5D0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E7F75FC" w14:textId="219C6BE6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49.00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7ADE3430" w14:textId="08E41439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9850827" w14:textId="717F7420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3,336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F969D9B" w14:textId="65A89649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10290A32" w14:textId="0F9A495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1,669</w:t>
            </w:r>
          </w:p>
        </w:tc>
        <w:tc>
          <w:tcPr>
            <w:tcW w:w="816" w:type="dxa"/>
            <w:vAlign w:val="bottom"/>
          </w:tcPr>
          <w:p w14:paraId="1178CD33" w14:textId="2CFC216A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264D75F" w14:textId="0092A162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1,792</w:t>
            </w:r>
          </w:p>
        </w:tc>
        <w:tc>
          <w:tcPr>
            <w:tcW w:w="816" w:type="dxa"/>
            <w:vAlign w:val="bottom"/>
          </w:tcPr>
          <w:p w14:paraId="51A73A0B" w14:textId="4B6C980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176A8C5E" w14:textId="2011559B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6D97B9DA" w14:textId="540DE7F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0C1D9E0" w14:textId="4FBDCF8C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1,792</w:t>
            </w:r>
          </w:p>
        </w:tc>
        <w:tc>
          <w:tcPr>
            <w:tcW w:w="816" w:type="dxa"/>
            <w:vAlign w:val="bottom"/>
          </w:tcPr>
          <w:p w14:paraId="57D065FA" w14:textId="77B848F3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0E50E8B" w14:textId="73D391A7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7" w:type="dxa"/>
            <w:vAlign w:val="bottom"/>
          </w:tcPr>
          <w:p w14:paraId="1E6BEBD3" w14:textId="1687ABC8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</w:tr>
      <w:tr w:rsidR="00C06FFF" w:rsidRPr="0009107A" w14:paraId="183413A5" w14:textId="77777777" w:rsidTr="003110FE">
        <w:trPr>
          <w:cantSplit/>
          <w:trHeight w:hRule="exact" w:val="284"/>
        </w:trPr>
        <w:tc>
          <w:tcPr>
            <w:tcW w:w="2940" w:type="dxa"/>
          </w:tcPr>
          <w:p w14:paraId="433842A6" w14:textId="62D59BD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AP-BCPG SFE Partners LLC</w:t>
            </w:r>
          </w:p>
        </w:tc>
        <w:tc>
          <w:tcPr>
            <w:tcW w:w="750" w:type="dxa"/>
          </w:tcPr>
          <w:p w14:paraId="6061A71B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D54979E" w14:textId="27604FAA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49.00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14:paraId="514955F3" w14:textId="34DCE255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573250C" w14:textId="373E6A11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4,827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D60E1B3" w14:textId="7077DCB3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8BF6D89" w14:textId="10738A0B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2,415</w:t>
            </w:r>
          </w:p>
        </w:tc>
        <w:tc>
          <w:tcPr>
            <w:tcW w:w="816" w:type="dxa"/>
            <w:vAlign w:val="bottom"/>
          </w:tcPr>
          <w:p w14:paraId="62DA14FB" w14:textId="3B8370AF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363D6E5" w14:textId="2AA54403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2,635</w:t>
            </w:r>
          </w:p>
        </w:tc>
        <w:tc>
          <w:tcPr>
            <w:tcW w:w="816" w:type="dxa"/>
            <w:vAlign w:val="bottom"/>
          </w:tcPr>
          <w:p w14:paraId="0837F6BF" w14:textId="262D50D2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6601B1E9" w14:textId="5912EB66" w:rsidR="00C06FFF" w:rsidRPr="0009107A" w:rsidRDefault="00C718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6A131E25" w14:textId="3382607B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7A785DDC" w14:textId="2E5366B4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2,635</w:t>
            </w:r>
          </w:p>
        </w:tc>
        <w:tc>
          <w:tcPr>
            <w:tcW w:w="816" w:type="dxa"/>
            <w:vAlign w:val="bottom"/>
          </w:tcPr>
          <w:p w14:paraId="76B5BAC1" w14:textId="3332BE01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34CA6571" w14:textId="3CAFECF4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7" w:type="dxa"/>
            <w:vAlign w:val="bottom"/>
          </w:tcPr>
          <w:p w14:paraId="53A2661C" w14:textId="44221625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</w:tr>
      <w:tr w:rsidR="00C06FFF" w:rsidRPr="0009107A" w14:paraId="7859BAC4" w14:textId="77777777" w:rsidTr="00231D7F">
        <w:trPr>
          <w:cantSplit/>
          <w:trHeight w:val="20"/>
        </w:trPr>
        <w:tc>
          <w:tcPr>
            <w:tcW w:w="2940" w:type="dxa"/>
          </w:tcPr>
          <w:p w14:paraId="74528797" w14:textId="2D3B7F06" w:rsidR="00C06FFF" w:rsidRPr="0009107A" w:rsidRDefault="00355F3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09107A">
              <w:rPr>
                <w:sz w:val="21"/>
                <w:szCs w:val="21"/>
              </w:rPr>
              <w:t xml:space="preserve">Monsoon Wind Power </w:t>
            </w:r>
            <w:r w:rsidR="004462CA" w:rsidRPr="0009107A">
              <w:rPr>
                <w:sz w:val="21"/>
                <w:szCs w:val="21"/>
              </w:rPr>
              <w:t>Co., Ltd.</w:t>
            </w:r>
          </w:p>
        </w:tc>
        <w:tc>
          <w:tcPr>
            <w:tcW w:w="750" w:type="dxa"/>
          </w:tcPr>
          <w:p w14:paraId="1D28A445" w14:textId="77777777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B329AA6" w14:textId="41410B40" w:rsidR="00C06FFF" w:rsidRPr="0009107A" w:rsidRDefault="00355F3B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48.25</w:t>
            </w:r>
          </w:p>
        </w:tc>
        <w:tc>
          <w:tcPr>
            <w:tcW w:w="816" w:type="dxa"/>
            <w:gridSpan w:val="2"/>
            <w:vAlign w:val="bottom"/>
          </w:tcPr>
          <w:p w14:paraId="1F6392E5" w14:textId="0A3B8B1A" w:rsidR="00C06FFF" w:rsidRPr="0009107A" w:rsidRDefault="00C06FFF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09107A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16" w:type="dxa"/>
            <w:vAlign w:val="bottom"/>
          </w:tcPr>
          <w:p w14:paraId="4A0724B2" w14:textId="50826E00" w:rsidR="00C06FFF" w:rsidRPr="0009107A" w:rsidRDefault="0070115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2,714</w:t>
            </w:r>
          </w:p>
        </w:tc>
        <w:tc>
          <w:tcPr>
            <w:tcW w:w="816" w:type="dxa"/>
            <w:vAlign w:val="bottom"/>
          </w:tcPr>
          <w:p w14:paraId="0F17A1C6" w14:textId="19B0AFB6" w:rsidR="00C06FFF" w:rsidRPr="0009107A" w:rsidRDefault="00C06FF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18A5EBFE" w14:textId="7E58F023" w:rsidR="00C06FFF" w:rsidRPr="0009107A" w:rsidRDefault="0070115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rFonts w:hint="cs"/>
                <w:sz w:val="21"/>
                <w:szCs w:val="21"/>
                <w:cs/>
              </w:rPr>
              <w:t>272</w:t>
            </w:r>
          </w:p>
        </w:tc>
        <w:tc>
          <w:tcPr>
            <w:tcW w:w="816" w:type="dxa"/>
            <w:vAlign w:val="bottom"/>
          </w:tcPr>
          <w:p w14:paraId="305B388E" w14:textId="17CD3AE6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6956BCA" w14:textId="72199033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279</w:t>
            </w:r>
          </w:p>
        </w:tc>
        <w:tc>
          <w:tcPr>
            <w:tcW w:w="816" w:type="dxa"/>
            <w:vAlign w:val="bottom"/>
          </w:tcPr>
          <w:p w14:paraId="1D54F3CF" w14:textId="77CEB352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5F1A145B" w14:textId="4FC257F6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068BBDD4" w14:textId="6DB545EA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39FE2E88" w14:textId="6D498A5F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279</w:t>
            </w:r>
          </w:p>
        </w:tc>
        <w:tc>
          <w:tcPr>
            <w:tcW w:w="816" w:type="dxa"/>
            <w:vAlign w:val="bottom"/>
          </w:tcPr>
          <w:p w14:paraId="674BD9F1" w14:textId="10526392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63F4D7C7" w14:textId="43C29D1F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  <w:tc>
          <w:tcPr>
            <w:tcW w:w="817" w:type="dxa"/>
            <w:vAlign w:val="bottom"/>
          </w:tcPr>
          <w:p w14:paraId="4306D658" w14:textId="1C129A3C" w:rsidR="00C06FFF" w:rsidRPr="0009107A" w:rsidRDefault="00C06FF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09107A">
              <w:rPr>
                <w:sz w:val="21"/>
                <w:szCs w:val="21"/>
              </w:rPr>
              <w:t>-</w:t>
            </w:r>
          </w:p>
        </w:tc>
      </w:tr>
      <w:tr w:rsidR="00C7183D" w:rsidRPr="0009107A" w14:paraId="189A34FB" w14:textId="77777777" w:rsidTr="00231D7F">
        <w:trPr>
          <w:cantSplit/>
          <w:trHeight w:val="20"/>
        </w:trPr>
        <w:tc>
          <w:tcPr>
            <w:tcW w:w="2940" w:type="dxa"/>
          </w:tcPr>
          <w:p w14:paraId="20D915E2" w14:textId="77777777" w:rsidR="00C7183D" w:rsidRPr="0009107A" w:rsidRDefault="00C718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</w:tcPr>
          <w:p w14:paraId="43294D54" w14:textId="77777777" w:rsidR="00C7183D" w:rsidRPr="0009107A" w:rsidRDefault="00C7183D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2885B45" w14:textId="77777777" w:rsidR="00C7183D" w:rsidRPr="0009107A" w:rsidRDefault="00C7183D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6422320B" w14:textId="77777777" w:rsidR="00C7183D" w:rsidRPr="0009107A" w:rsidRDefault="00C7183D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EE6B0E2" w14:textId="77777777" w:rsidR="00C7183D" w:rsidRPr="0009107A" w:rsidRDefault="00C718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6" w:type="dxa"/>
            <w:vAlign w:val="bottom"/>
          </w:tcPr>
          <w:p w14:paraId="431C7C42" w14:textId="77777777" w:rsidR="00C7183D" w:rsidRPr="0009107A" w:rsidRDefault="00C718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6" w:type="dxa"/>
            <w:vAlign w:val="bottom"/>
          </w:tcPr>
          <w:p w14:paraId="36D7C59F" w14:textId="36A47F32" w:rsidR="00C7183D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5,</w:t>
            </w:r>
            <w:r w:rsidR="0070115E" w:rsidRPr="0009107A">
              <w:rPr>
                <w:rFonts w:hint="cs"/>
                <w:b/>
                <w:bCs/>
                <w:sz w:val="21"/>
                <w:szCs w:val="21"/>
                <w:cs/>
              </w:rPr>
              <w:t>699</w:t>
            </w:r>
          </w:p>
        </w:tc>
        <w:tc>
          <w:tcPr>
            <w:tcW w:w="816" w:type="dxa"/>
            <w:vAlign w:val="bottom"/>
          </w:tcPr>
          <w:p w14:paraId="0EC52FD8" w14:textId="7ACC77B6" w:rsidR="00C7183D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1,341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DC92518" w14:textId="22B2DA1E" w:rsidR="00C7183D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6,</w:t>
            </w:r>
            <w:r w:rsidR="006B70A9" w:rsidRPr="0009107A">
              <w:rPr>
                <w:b/>
                <w:bCs/>
                <w:sz w:val="21"/>
                <w:szCs w:val="21"/>
              </w:rPr>
              <w:t>619</w:t>
            </w:r>
          </w:p>
        </w:tc>
        <w:tc>
          <w:tcPr>
            <w:tcW w:w="816" w:type="dxa"/>
            <w:vAlign w:val="bottom"/>
          </w:tcPr>
          <w:p w14:paraId="68A0E953" w14:textId="2408296B" w:rsidR="00C7183D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1,295</w:t>
            </w:r>
          </w:p>
        </w:tc>
        <w:tc>
          <w:tcPr>
            <w:tcW w:w="816" w:type="dxa"/>
            <w:vAlign w:val="bottom"/>
          </w:tcPr>
          <w:p w14:paraId="00240CAB" w14:textId="0A464D41" w:rsidR="00C7183D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0206A4BD" w14:textId="77777777" w:rsidR="00C7183D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53EA8502" w14:textId="13D5FCCE" w:rsidR="00C7183D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6,663</w:t>
            </w:r>
          </w:p>
        </w:tc>
        <w:tc>
          <w:tcPr>
            <w:tcW w:w="816" w:type="dxa"/>
            <w:vAlign w:val="bottom"/>
          </w:tcPr>
          <w:p w14:paraId="66FD753B" w14:textId="7E184A51" w:rsidR="00C7183D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1,295</w:t>
            </w:r>
          </w:p>
        </w:tc>
        <w:tc>
          <w:tcPr>
            <w:tcW w:w="816" w:type="dxa"/>
            <w:vAlign w:val="bottom"/>
          </w:tcPr>
          <w:p w14:paraId="24873858" w14:textId="6D01BF46" w:rsidR="00C7183D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color w:val="000000" w:themeColor="text1"/>
                <w:sz w:val="21"/>
                <w:szCs w:val="21"/>
                <w:cs/>
              </w:rPr>
            </w:pPr>
            <w:r w:rsidRPr="0009107A">
              <w:rPr>
                <w:b/>
                <w:bCs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817" w:type="dxa"/>
            <w:vAlign w:val="bottom"/>
          </w:tcPr>
          <w:p w14:paraId="72894EA0" w14:textId="2CBBA0B9" w:rsidR="00C7183D" w:rsidRPr="0009107A" w:rsidRDefault="00C7183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09107A">
              <w:rPr>
                <w:b/>
                <w:bCs/>
                <w:color w:val="000000" w:themeColor="text1"/>
                <w:sz w:val="21"/>
                <w:szCs w:val="21"/>
              </w:rPr>
              <w:t>-</w:t>
            </w:r>
          </w:p>
        </w:tc>
      </w:tr>
      <w:tr w:rsidR="00C7183D" w:rsidRPr="0009107A" w14:paraId="30F6D300" w14:textId="77777777" w:rsidTr="00231D7F">
        <w:trPr>
          <w:cantSplit/>
          <w:trHeight w:val="20"/>
        </w:trPr>
        <w:tc>
          <w:tcPr>
            <w:tcW w:w="2940" w:type="dxa"/>
            <w:vAlign w:val="bottom"/>
          </w:tcPr>
          <w:p w14:paraId="6EEF478A" w14:textId="77777777" w:rsidR="00C7183D" w:rsidRPr="0009107A" w:rsidRDefault="00C718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750" w:type="dxa"/>
          </w:tcPr>
          <w:p w14:paraId="6C986879" w14:textId="77777777" w:rsidR="00C7183D" w:rsidRPr="0009107A" w:rsidRDefault="00C7183D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DECE72A" w14:textId="77777777" w:rsidR="00C7183D" w:rsidRPr="0009107A" w:rsidRDefault="00C7183D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16" w:type="dxa"/>
            <w:gridSpan w:val="2"/>
            <w:vAlign w:val="bottom"/>
          </w:tcPr>
          <w:p w14:paraId="746CFDD0" w14:textId="77777777" w:rsidR="00C7183D" w:rsidRPr="0009107A" w:rsidRDefault="00C7183D" w:rsidP="00CA6E1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4520050" w14:textId="77777777" w:rsidR="00C7183D" w:rsidRPr="0009107A" w:rsidRDefault="00C718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6" w:type="dxa"/>
            <w:vAlign w:val="bottom"/>
          </w:tcPr>
          <w:p w14:paraId="28E2B855" w14:textId="77777777" w:rsidR="00C7183D" w:rsidRPr="0009107A" w:rsidRDefault="00C718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6" w:type="dxa"/>
            <w:vAlign w:val="bottom"/>
          </w:tcPr>
          <w:p w14:paraId="1CC6625B" w14:textId="23E6B1A9" w:rsidR="00C7183D" w:rsidRPr="0009107A" w:rsidRDefault="00C7183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09107A">
              <w:rPr>
                <w:b/>
                <w:bCs/>
                <w:sz w:val="21"/>
                <w:szCs w:val="21"/>
              </w:rPr>
              <w:t>6,</w:t>
            </w:r>
            <w:r w:rsidR="0070115E" w:rsidRPr="0009107A">
              <w:rPr>
                <w:rFonts w:hint="cs"/>
                <w:b/>
                <w:bCs/>
                <w:sz w:val="21"/>
                <w:szCs w:val="21"/>
                <w:cs/>
              </w:rPr>
              <w:t>325</w:t>
            </w:r>
          </w:p>
        </w:tc>
        <w:tc>
          <w:tcPr>
            <w:tcW w:w="816" w:type="dxa"/>
            <w:vAlign w:val="bottom"/>
          </w:tcPr>
          <w:p w14:paraId="01B80FDC" w14:textId="1B8B6CA4" w:rsidR="00C7183D" w:rsidRPr="0009107A" w:rsidRDefault="00C7183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1,930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D451363" w14:textId="0DE08A1B" w:rsidR="00C7183D" w:rsidRPr="0009107A" w:rsidRDefault="00C7183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09107A">
              <w:rPr>
                <w:b/>
                <w:bCs/>
                <w:sz w:val="21"/>
                <w:szCs w:val="21"/>
              </w:rPr>
              <w:t>7,</w:t>
            </w:r>
            <w:r w:rsidR="006B70A9" w:rsidRPr="0009107A">
              <w:rPr>
                <w:b/>
                <w:bCs/>
                <w:sz w:val="21"/>
                <w:szCs w:val="21"/>
              </w:rPr>
              <w:t>155</w:t>
            </w:r>
          </w:p>
        </w:tc>
        <w:tc>
          <w:tcPr>
            <w:tcW w:w="816" w:type="dxa"/>
            <w:vAlign w:val="bottom"/>
          </w:tcPr>
          <w:p w14:paraId="2E0573BE" w14:textId="216A3622" w:rsidR="00C7183D" w:rsidRPr="0009107A" w:rsidRDefault="00C7183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1,852</w:t>
            </w:r>
          </w:p>
        </w:tc>
        <w:tc>
          <w:tcPr>
            <w:tcW w:w="816" w:type="dxa"/>
            <w:vAlign w:val="bottom"/>
          </w:tcPr>
          <w:p w14:paraId="22360207" w14:textId="460E613F" w:rsidR="00C7183D" w:rsidRPr="0009107A" w:rsidRDefault="00C7183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0CF8921D" w14:textId="77777777" w:rsidR="00C7183D" w:rsidRPr="0009107A" w:rsidRDefault="00C7183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816" w:type="dxa"/>
            <w:vAlign w:val="bottom"/>
          </w:tcPr>
          <w:p w14:paraId="370A09E9" w14:textId="3F4A2CB7" w:rsidR="00C7183D" w:rsidRPr="0009107A" w:rsidRDefault="00C7183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7,199</w:t>
            </w:r>
          </w:p>
        </w:tc>
        <w:tc>
          <w:tcPr>
            <w:tcW w:w="816" w:type="dxa"/>
            <w:vAlign w:val="bottom"/>
          </w:tcPr>
          <w:p w14:paraId="172B07A7" w14:textId="52247AB8" w:rsidR="00C7183D" w:rsidRPr="0009107A" w:rsidRDefault="00C7183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rFonts w:hint="cs"/>
                <w:b/>
                <w:bCs/>
                <w:sz w:val="21"/>
                <w:szCs w:val="21"/>
              </w:rPr>
              <w:t>1,852</w:t>
            </w:r>
          </w:p>
        </w:tc>
        <w:tc>
          <w:tcPr>
            <w:tcW w:w="816" w:type="dxa"/>
            <w:vAlign w:val="bottom"/>
          </w:tcPr>
          <w:p w14:paraId="68D13EEC" w14:textId="761DC903" w:rsidR="00C7183D" w:rsidRPr="0009107A" w:rsidRDefault="00C7183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817" w:type="dxa"/>
            <w:vAlign w:val="bottom"/>
          </w:tcPr>
          <w:p w14:paraId="3E67D8D9" w14:textId="002346A9" w:rsidR="00C7183D" w:rsidRPr="0009107A" w:rsidRDefault="00C7183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09107A">
              <w:rPr>
                <w:b/>
                <w:bCs/>
                <w:sz w:val="21"/>
                <w:szCs w:val="21"/>
              </w:rPr>
              <w:t>-</w:t>
            </w:r>
          </w:p>
        </w:tc>
      </w:tr>
    </w:tbl>
    <w:p w14:paraId="1C3A5D7C" w14:textId="7D0B5CD8" w:rsidR="00CE754A" w:rsidRPr="0009107A" w:rsidRDefault="00F50B13" w:rsidP="00CA6E18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  <w:sectPr w:rsidR="00CE754A" w:rsidRPr="0009107A" w:rsidSect="00E23505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09107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63585" w:rsidRPr="0009107A">
        <w:rPr>
          <w:rFonts w:asciiTheme="majorBidi" w:hAnsiTheme="majorBidi" w:cstheme="majorBidi"/>
          <w:sz w:val="30"/>
          <w:szCs w:val="30"/>
        </w:rPr>
        <w:t xml:space="preserve">30 </w:t>
      </w:r>
      <w:r w:rsidR="00C63585" w:rsidRPr="00091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  <w:sz w:val="30"/>
          <w:szCs w:val="30"/>
        </w:rPr>
        <w:t>2566</w:t>
      </w:r>
      <w:r w:rsidRPr="0009107A">
        <w:rPr>
          <w:rFonts w:asciiTheme="majorBidi" w:hAnsiTheme="majorBidi" w:cstheme="majorBidi"/>
          <w:sz w:val="30"/>
          <w:szCs w:val="30"/>
        </w:rPr>
        <w:t xml:space="preserve"> </w:t>
      </w:r>
      <w:r w:rsidR="00B94EE9" w:rsidRPr="0009107A">
        <w:rPr>
          <w:rFonts w:asciiTheme="majorBidi" w:hAnsiTheme="majorBidi" w:cstheme="majorBidi"/>
          <w:sz w:val="30"/>
          <w:szCs w:val="30"/>
          <w:cs/>
        </w:rPr>
        <w:t>กลุ่มบริษัทไม่มี</w:t>
      </w:r>
      <w:r w:rsidR="00680B35" w:rsidRPr="0009107A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4B22A4" w:rsidRPr="0009107A">
        <w:rPr>
          <w:rFonts w:asciiTheme="majorBidi" w:hAnsiTheme="majorBidi" w:cstheme="majorBidi"/>
          <w:sz w:val="30"/>
          <w:szCs w:val="30"/>
          <w:cs/>
        </w:rPr>
        <w:t>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51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36"/>
        <w:gridCol w:w="1005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9"/>
      </w:tblGrid>
      <w:tr w:rsidR="00A117EC" w:rsidRPr="0009107A" w14:paraId="18309E33" w14:textId="77777777" w:rsidTr="00565D50">
        <w:trPr>
          <w:cantSplit/>
        </w:trPr>
        <w:tc>
          <w:tcPr>
            <w:tcW w:w="3038" w:type="dxa"/>
          </w:tcPr>
          <w:p w14:paraId="57EE26AB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011" w:type="dxa"/>
            <w:gridSpan w:val="2"/>
          </w:tcPr>
          <w:p w14:paraId="664E4F60" w14:textId="77777777" w:rsidR="00A117EC" w:rsidRPr="0009107A" w:rsidRDefault="00A117E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1" w:type="dxa"/>
            <w:gridSpan w:val="10"/>
          </w:tcPr>
          <w:p w14:paraId="65480D3C" w14:textId="77777777" w:rsidR="00A117EC" w:rsidRPr="0009107A" w:rsidRDefault="00A117E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160" w:right="-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107A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7EC" w:rsidRPr="0009107A" w14:paraId="5DF8BC57" w14:textId="77777777" w:rsidTr="00565D50">
        <w:trPr>
          <w:cantSplit/>
        </w:trPr>
        <w:tc>
          <w:tcPr>
            <w:tcW w:w="3038" w:type="dxa"/>
          </w:tcPr>
          <w:p w14:paraId="1C31D77B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013" w:type="dxa"/>
            <w:gridSpan w:val="2"/>
            <w:vAlign w:val="bottom"/>
          </w:tcPr>
          <w:p w14:paraId="3F245211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09107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014" w:type="dxa"/>
            <w:gridSpan w:val="2"/>
            <w:vAlign w:val="bottom"/>
          </w:tcPr>
          <w:p w14:paraId="6F6D1B7B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014" w:type="dxa"/>
            <w:gridSpan w:val="2"/>
            <w:vAlign w:val="bottom"/>
          </w:tcPr>
          <w:p w14:paraId="47C43E8F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3" w:type="dxa"/>
            <w:gridSpan w:val="2"/>
            <w:vAlign w:val="bottom"/>
          </w:tcPr>
          <w:p w14:paraId="4EA0DDF9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14" w:type="dxa"/>
            <w:gridSpan w:val="2"/>
            <w:vAlign w:val="bottom"/>
          </w:tcPr>
          <w:p w14:paraId="0C707420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2014" w:type="dxa"/>
            <w:gridSpan w:val="2"/>
          </w:tcPr>
          <w:p w14:paraId="67B636A0" w14:textId="77777777" w:rsidR="007D1FE2" w:rsidRPr="0009107A" w:rsidRDefault="007D1FE2" w:rsidP="00CA6E18">
            <w:pPr>
              <w:pStyle w:val="acctfourfigures"/>
              <w:tabs>
                <w:tab w:val="left" w:pos="720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เงินปันผลรับสำหรับ</w:t>
            </w:r>
          </w:p>
          <w:p w14:paraId="51239ADC" w14:textId="1D8E3042" w:rsidR="00A117EC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9107A">
              <w:rPr>
                <w:sz w:val="26"/>
                <w:szCs w:val="26"/>
                <w:cs/>
                <w:lang w:bidi="th-TH"/>
              </w:rPr>
              <w:t>งวดหกเดือนสิ้นสุดวันที่</w:t>
            </w:r>
          </w:p>
        </w:tc>
      </w:tr>
      <w:tr w:rsidR="007D1FE2" w:rsidRPr="0009107A" w14:paraId="5947510D" w14:textId="77777777" w:rsidTr="00565D50">
        <w:trPr>
          <w:cantSplit/>
        </w:trPr>
        <w:tc>
          <w:tcPr>
            <w:tcW w:w="3038" w:type="dxa"/>
          </w:tcPr>
          <w:p w14:paraId="6D148C23" w14:textId="77777777" w:rsidR="007D1FE2" w:rsidRPr="0009107A" w:rsidRDefault="007D1FE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</w:tcPr>
          <w:p w14:paraId="485117D8" w14:textId="4ED48122" w:rsidR="007D1FE2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07" w:type="dxa"/>
          </w:tcPr>
          <w:p w14:paraId="6A0CA07E" w14:textId="5E651C09" w:rsidR="007D1FE2" w:rsidRPr="0009107A" w:rsidRDefault="007D1FE2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0175F89D" w14:textId="21703E6A" w:rsidR="007D1FE2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07" w:type="dxa"/>
          </w:tcPr>
          <w:p w14:paraId="25CF55A9" w14:textId="00E61197" w:rsidR="007D1FE2" w:rsidRPr="0009107A" w:rsidRDefault="007D1FE2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1E15F7D5" w14:textId="170BDC85" w:rsidR="007D1FE2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07" w:type="dxa"/>
          </w:tcPr>
          <w:p w14:paraId="4BD177A3" w14:textId="04DA4D50" w:rsidR="007D1FE2" w:rsidRPr="0009107A" w:rsidRDefault="007D1FE2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6" w:type="dxa"/>
          </w:tcPr>
          <w:p w14:paraId="3DE794D3" w14:textId="4BB5D5C5" w:rsidR="007D1FE2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07" w:type="dxa"/>
          </w:tcPr>
          <w:p w14:paraId="78453452" w14:textId="3B85F5EE" w:rsidR="007D1FE2" w:rsidRPr="0009107A" w:rsidRDefault="007D1FE2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11F52D8C" w14:textId="61382994" w:rsidR="007D1FE2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07" w:type="dxa"/>
          </w:tcPr>
          <w:p w14:paraId="05E0FBCD" w14:textId="4999FA4B" w:rsidR="007D1FE2" w:rsidRPr="0009107A" w:rsidRDefault="007D1FE2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09107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7" w:type="dxa"/>
          </w:tcPr>
          <w:p w14:paraId="232893D5" w14:textId="0D449C79" w:rsidR="007D1FE2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07" w:type="dxa"/>
          </w:tcPr>
          <w:p w14:paraId="66BC1A3C" w14:textId="016ED4AE" w:rsidR="007D1FE2" w:rsidRPr="0009107A" w:rsidRDefault="00177B73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Pr="000910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A117EC" w:rsidRPr="0009107A" w14:paraId="4FE36C7E" w14:textId="77777777" w:rsidTr="00565D50">
        <w:trPr>
          <w:cantSplit/>
        </w:trPr>
        <w:tc>
          <w:tcPr>
            <w:tcW w:w="3038" w:type="dxa"/>
          </w:tcPr>
          <w:p w14:paraId="2A5E4E51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</w:tcPr>
          <w:p w14:paraId="7EEF44CD" w14:textId="038F94EB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3C2F6256" w14:textId="4DD54916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7" w:type="dxa"/>
          </w:tcPr>
          <w:p w14:paraId="00DC4C72" w14:textId="70C30C24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1E6D64AB" w14:textId="2514736D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7" w:type="dxa"/>
          </w:tcPr>
          <w:p w14:paraId="65BBB0E3" w14:textId="0A3C8786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6C7DE5B7" w14:textId="4743C70A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6" w:type="dxa"/>
          </w:tcPr>
          <w:p w14:paraId="34E29F8F" w14:textId="1D10E4A1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750FF103" w14:textId="575E6AAD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7" w:type="dxa"/>
          </w:tcPr>
          <w:p w14:paraId="7F9DE58A" w14:textId="04D135BC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677BDD3C" w14:textId="52EB4D4E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7" w:type="dxa"/>
          </w:tcPr>
          <w:p w14:paraId="15E33B9D" w14:textId="6125548C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7" w:type="dxa"/>
          </w:tcPr>
          <w:p w14:paraId="4972B054" w14:textId="7F8FA1ED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09107A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A117EC" w:rsidRPr="0009107A" w14:paraId="4762DFC5" w14:textId="77777777" w:rsidTr="00565D50">
        <w:trPr>
          <w:cantSplit/>
        </w:trPr>
        <w:tc>
          <w:tcPr>
            <w:tcW w:w="3038" w:type="dxa"/>
          </w:tcPr>
          <w:p w14:paraId="62C5FFC7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011" w:type="dxa"/>
            <w:gridSpan w:val="2"/>
          </w:tcPr>
          <w:p w14:paraId="60F2659C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0071" w:type="dxa"/>
            <w:gridSpan w:val="10"/>
          </w:tcPr>
          <w:p w14:paraId="4E30F63A" w14:textId="77777777" w:rsidR="00A117EC" w:rsidRPr="0009107A" w:rsidRDefault="00A117EC" w:rsidP="00CA6E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10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117EC" w:rsidRPr="0009107A" w14:paraId="3A20D2AF" w14:textId="77777777" w:rsidTr="00565D50">
        <w:trPr>
          <w:cantSplit/>
        </w:trPr>
        <w:tc>
          <w:tcPr>
            <w:tcW w:w="3038" w:type="dxa"/>
          </w:tcPr>
          <w:p w14:paraId="372F5418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9107A">
              <w:rPr>
                <w:rFonts w:hint="cs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005" w:type="dxa"/>
            <w:vAlign w:val="bottom"/>
          </w:tcPr>
          <w:p w14:paraId="2DB9FA28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52BE976A" w14:textId="77777777" w:rsidR="00A117EC" w:rsidRPr="0009107A" w:rsidRDefault="00A117EC" w:rsidP="00CA6E1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74C390E6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0D9ACE21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06E28429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3AF4C6E7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5B7F539F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  <w:vAlign w:val="bottom"/>
          </w:tcPr>
          <w:p w14:paraId="3EB7F472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s/>
              </w:rPr>
            </w:pPr>
          </w:p>
        </w:tc>
        <w:tc>
          <w:tcPr>
            <w:tcW w:w="1007" w:type="dxa"/>
          </w:tcPr>
          <w:p w14:paraId="322992A8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6" w:type="dxa"/>
          </w:tcPr>
          <w:p w14:paraId="7FEBF751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7" w:type="dxa"/>
            <w:vAlign w:val="bottom"/>
          </w:tcPr>
          <w:p w14:paraId="1A7BD8C9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  <w:tc>
          <w:tcPr>
            <w:tcW w:w="1009" w:type="dxa"/>
            <w:vAlign w:val="bottom"/>
          </w:tcPr>
          <w:p w14:paraId="1C386253" w14:textId="77777777" w:rsidR="00A117EC" w:rsidRPr="0009107A" w:rsidRDefault="00A11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</w:pPr>
          </w:p>
        </w:tc>
      </w:tr>
      <w:tr w:rsidR="00500C6E" w:rsidRPr="0009107A" w14:paraId="0F923D19" w14:textId="77777777" w:rsidTr="00565D50">
        <w:trPr>
          <w:cantSplit/>
        </w:trPr>
        <w:tc>
          <w:tcPr>
            <w:tcW w:w="3038" w:type="dxa"/>
          </w:tcPr>
          <w:p w14:paraId="183F56D3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  <w:cs/>
              </w:rPr>
              <w:t>บริษัท ดาต้า คาเฟ่ จำกัด</w:t>
            </w:r>
          </w:p>
        </w:tc>
        <w:tc>
          <w:tcPr>
            <w:tcW w:w="1005" w:type="dxa"/>
            <w:vAlign w:val="bottom"/>
          </w:tcPr>
          <w:p w14:paraId="50F2888F" w14:textId="28A1FE6E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6" w:type="dxa"/>
            <w:vAlign w:val="bottom"/>
          </w:tcPr>
          <w:p w14:paraId="036DC0BA" w14:textId="4D07FB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7" w:type="dxa"/>
            <w:vAlign w:val="bottom"/>
          </w:tcPr>
          <w:p w14:paraId="24874CD4" w14:textId="78DE6752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7" w:type="dxa"/>
            <w:vAlign w:val="bottom"/>
          </w:tcPr>
          <w:p w14:paraId="759B2FC3" w14:textId="5EB94D3C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7" w:type="dxa"/>
            <w:vAlign w:val="bottom"/>
          </w:tcPr>
          <w:p w14:paraId="5D84485F" w14:textId="5D2F51C4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36D93A28" w14:textId="07B2D611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4698DB9C" w14:textId="22D7B68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12DC9A8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049E3802" w14:textId="39926B4A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6" w:type="dxa"/>
            <w:vAlign w:val="bottom"/>
          </w:tcPr>
          <w:p w14:paraId="44D74F83" w14:textId="3397DEBC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7" w:type="dxa"/>
            <w:vAlign w:val="bottom"/>
          </w:tcPr>
          <w:p w14:paraId="13122391" w14:textId="28AEE83F" w:rsidR="00500C6E" w:rsidRPr="0009107A" w:rsidRDefault="00A672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9" w:type="dxa"/>
            <w:vAlign w:val="bottom"/>
          </w:tcPr>
          <w:p w14:paraId="39EB3663" w14:textId="658C7B08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-</w:t>
            </w:r>
          </w:p>
        </w:tc>
      </w:tr>
      <w:tr w:rsidR="00500C6E" w:rsidRPr="0009107A" w14:paraId="510A7249" w14:textId="77777777" w:rsidTr="00565D50">
        <w:trPr>
          <w:cantSplit/>
        </w:trPr>
        <w:tc>
          <w:tcPr>
            <w:tcW w:w="3038" w:type="dxa"/>
          </w:tcPr>
          <w:p w14:paraId="16807C00" w14:textId="03C48514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  <w:cs/>
              </w:rPr>
              <w:t>บริษัท มีที่ มีเงิน จำกัด</w:t>
            </w:r>
            <w:r w:rsidRPr="0009107A">
              <w:rPr>
                <w:rFonts w:hint="cs"/>
              </w:rPr>
              <w:t xml:space="preserve">           </w:t>
            </w:r>
          </w:p>
        </w:tc>
        <w:tc>
          <w:tcPr>
            <w:tcW w:w="1005" w:type="dxa"/>
            <w:vAlign w:val="bottom"/>
          </w:tcPr>
          <w:p w14:paraId="5A21D38E" w14:textId="69AA79DB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6" w:type="dxa"/>
            <w:vAlign w:val="bottom"/>
          </w:tcPr>
          <w:p w14:paraId="5EBDDA55" w14:textId="286EA274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7" w:type="dxa"/>
            <w:vAlign w:val="bottom"/>
          </w:tcPr>
          <w:p w14:paraId="346DD05D" w14:textId="072EBF1C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7" w:type="dxa"/>
            <w:vAlign w:val="bottom"/>
          </w:tcPr>
          <w:p w14:paraId="73DF3F52" w14:textId="547C5F09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7" w:type="dxa"/>
            <w:vAlign w:val="bottom"/>
          </w:tcPr>
          <w:p w14:paraId="568D2E30" w14:textId="7B60A956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0131DBF5" w14:textId="455C1F5F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70CFE46C" w14:textId="48821296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27AF9B2" w14:textId="77777777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C7FB60E" w14:textId="412AD09F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6" w:type="dxa"/>
            <w:vAlign w:val="bottom"/>
          </w:tcPr>
          <w:p w14:paraId="4AF4A85B" w14:textId="1E5A3B1D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7" w:type="dxa"/>
            <w:vAlign w:val="bottom"/>
          </w:tcPr>
          <w:p w14:paraId="26EB8A25" w14:textId="403313AF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009" w:type="dxa"/>
            <w:vAlign w:val="bottom"/>
          </w:tcPr>
          <w:p w14:paraId="12B8A7CF" w14:textId="3C32DF8B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-</w:t>
            </w:r>
          </w:p>
        </w:tc>
      </w:tr>
      <w:tr w:rsidR="00500C6E" w:rsidRPr="0009107A" w14:paraId="16027D77" w14:textId="77777777" w:rsidTr="00565D50">
        <w:trPr>
          <w:cantSplit/>
        </w:trPr>
        <w:tc>
          <w:tcPr>
            <w:tcW w:w="3038" w:type="dxa"/>
          </w:tcPr>
          <w:p w14:paraId="18CF3C4E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05" w:type="dxa"/>
            <w:vAlign w:val="bottom"/>
          </w:tcPr>
          <w:p w14:paraId="61493162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FF86D85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88E56E5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7A83EEB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6C82B242" w14:textId="464D3FFA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6CFD759A" w14:textId="11AEEBE8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529576E0" w14:textId="410FF183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4AFE58CC" w14:textId="77777777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1AA179C1" w14:textId="22923C54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6" w:type="dxa"/>
            <w:vAlign w:val="bottom"/>
          </w:tcPr>
          <w:p w14:paraId="3FC8AD51" w14:textId="73C381D7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7" w:type="dxa"/>
            <w:vAlign w:val="bottom"/>
          </w:tcPr>
          <w:p w14:paraId="10ADCBDA" w14:textId="6B63E08B" w:rsidR="00500C6E" w:rsidRPr="0009107A" w:rsidRDefault="00A6726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009" w:type="dxa"/>
            <w:vAlign w:val="bottom"/>
          </w:tcPr>
          <w:p w14:paraId="76723259" w14:textId="27345F25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</w:tr>
      <w:tr w:rsidR="00500C6E" w:rsidRPr="0009107A" w14:paraId="5E7094BE" w14:textId="77777777" w:rsidTr="00565D50">
        <w:trPr>
          <w:cantSplit/>
        </w:trPr>
        <w:tc>
          <w:tcPr>
            <w:tcW w:w="3038" w:type="dxa"/>
          </w:tcPr>
          <w:p w14:paraId="7893FEE4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9107A">
              <w:rPr>
                <w:rFonts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1005" w:type="dxa"/>
            <w:vAlign w:val="bottom"/>
          </w:tcPr>
          <w:p w14:paraId="60A667AA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6AE3C1E4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3E923F90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0B9D5B58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2EC60541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7DC4509F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6F55E4EF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4D3CAAB8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2B6E4576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06B99EE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7AFD2609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vAlign w:val="bottom"/>
          </w:tcPr>
          <w:p w14:paraId="5CA91AA8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500C6E" w:rsidRPr="0009107A" w14:paraId="6B901A2E" w14:textId="77777777" w:rsidTr="00565D50">
        <w:trPr>
          <w:cantSplit/>
        </w:trPr>
        <w:tc>
          <w:tcPr>
            <w:tcW w:w="3038" w:type="dxa"/>
          </w:tcPr>
          <w:p w14:paraId="20072494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  <w:cs/>
              </w:rPr>
              <w:t>บริษัท บงกช มารีน เซอร์วิส จำกัด</w:t>
            </w:r>
          </w:p>
        </w:tc>
        <w:tc>
          <w:tcPr>
            <w:tcW w:w="1005" w:type="dxa"/>
            <w:vAlign w:val="bottom"/>
          </w:tcPr>
          <w:p w14:paraId="4D12F64A" w14:textId="4C11B3BB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30.00</w:t>
            </w:r>
          </w:p>
        </w:tc>
        <w:tc>
          <w:tcPr>
            <w:tcW w:w="1006" w:type="dxa"/>
            <w:vAlign w:val="bottom"/>
          </w:tcPr>
          <w:p w14:paraId="6B7F5B62" w14:textId="39C66E1E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30.00</w:t>
            </w:r>
          </w:p>
        </w:tc>
        <w:tc>
          <w:tcPr>
            <w:tcW w:w="1007" w:type="dxa"/>
            <w:vAlign w:val="bottom"/>
          </w:tcPr>
          <w:p w14:paraId="0FE1AB07" w14:textId="276654A3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</w:rPr>
              <w:t>240</w:t>
            </w:r>
          </w:p>
        </w:tc>
        <w:tc>
          <w:tcPr>
            <w:tcW w:w="1007" w:type="dxa"/>
            <w:vAlign w:val="bottom"/>
          </w:tcPr>
          <w:p w14:paraId="5F6AD8B9" w14:textId="14F991CF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</w:rPr>
              <w:t>240</w:t>
            </w:r>
          </w:p>
        </w:tc>
        <w:tc>
          <w:tcPr>
            <w:tcW w:w="1007" w:type="dxa"/>
            <w:vAlign w:val="bottom"/>
          </w:tcPr>
          <w:p w14:paraId="21091F5B" w14:textId="1C9C3DDA" w:rsidR="00500C6E" w:rsidRPr="0009107A" w:rsidDel="00FF482C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7" w:type="dxa"/>
            <w:vAlign w:val="bottom"/>
          </w:tcPr>
          <w:p w14:paraId="760499FB" w14:textId="625A9CF9" w:rsidR="00500C6E" w:rsidRPr="0009107A" w:rsidDel="00FF482C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7" w:type="dxa"/>
            <w:vAlign w:val="bottom"/>
          </w:tcPr>
          <w:p w14:paraId="29942DAB" w14:textId="1BB11372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4A8B9C9" w14:textId="77777777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7EC247E" w14:textId="5F2130D0" w:rsidR="00500C6E" w:rsidRPr="0009107A" w:rsidDel="00FF482C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6" w:type="dxa"/>
            <w:vAlign w:val="bottom"/>
          </w:tcPr>
          <w:p w14:paraId="4940D2C2" w14:textId="27D5E901" w:rsidR="00500C6E" w:rsidRPr="0009107A" w:rsidDel="00FF482C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7" w:type="dxa"/>
            <w:vAlign w:val="bottom"/>
          </w:tcPr>
          <w:p w14:paraId="56E24646" w14:textId="469B788F" w:rsidR="00500C6E" w:rsidRPr="0009107A" w:rsidDel="00FF482C" w:rsidRDefault="00CA7DE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9" w:type="dxa"/>
            <w:vAlign w:val="bottom"/>
          </w:tcPr>
          <w:p w14:paraId="41AED78D" w14:textId="26BD9E44" w:rsidR="00500C6E" w:rsidRPr="0009107A" w:rsidDel="00FF482C" w:rsidRDefault="007D1FE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500C6E" w:rsidRPr="0009107A" w14:paraId="3F9C5B64" w14:textId="77777777" w:rsidTr="00565D50">
        <w:trPr>
          <w:cantSplit/>
          <w:trHeight w:val="56"/>
        </w:trPr>
        <w:tc>
          <w:tcPr>
            <w:tcW w:w="3038" w:type="dxa"/>
          </w:tcPr>
          <w:p w14:paraId="428A8726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cs/>
              </w:rPr>
            </w:pPr>
          </w:p>
        </w:tc>
        <w:tc>
          <w:tcPr>
            <w:tcW w:w="1005" w:type="dxa"/>
            <w:vAlign w:val="bottom"/>
          </w:tcPr>
          <w:p w14:paraId="576F8C01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6D5ADBFA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1B5E8F3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AB6981B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9F617E0" w14:textId="30FD9A7B" w:rsidR="00500C6E" w:rsidRPr="0009107A" w:rsidDel="00FF482C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7" w:type="dxa"/>
            <w:vAlign w:val="bottom"/>
          </w:tcPr>
          <w:p w14:paraId="50FEE4EF" w14:textId="52B45358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7" w:type="dxa"/>
            <w:vAlign w:val="bottom"/>
          </w:tcPr>
          <w:p w14:paraId="5DA188A1" w14:textId="7343C29E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1903603B" w14:textId="77777777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7" w:type="dxa"/>
            <w:vAlign w:val="bottom"/>
          </w:tcPr>
          <w:p w14:paraId="318F85CF" w14:textId="175A94A6" w:rsidR="00500C6E" w:rsidRPr="0009107A" w:rsidDel="00FF482C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6" w:type="dxa"/>
            <w:vAlign w:val="bottom"/>
          </w:tcPr>
          <w:p w14:paraId="6A0D2FE3" w14:textId="4155C557" w:rsidR="00500C6E" w:rsidRPr="0009107A" w:rsidRDefault="00500C6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7" w:type="dxa"/>
            <w:vAlign w:val="bottom"/>
          </w:tcPr>
          <w:p w14:paraId="16F30191" w14:textId="4C575AC0" w:rsidR="00500C6E" w:rsidRPr="0009107A" w:rsidDel="00FF482C" w:rsidRDefault="00CA7DE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009" w:type="dxa"/>
            <w:vAlign w:val="bottom"/>
          </w:tcPr>
          <w:p w14:paraId="038FD2F3" w14:textId="25197D7C" w:rsidR="00500C6E" w:rsidRPr="0009107A" w:rsidRDefault="007D1FE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00C6E" w:rsidRPr="0009107A" w14:paraId="28FA0726" w14:textId="77777777" w:rsidTr="00565D50">
        <w:trPr>
          <w:cantSplit/>
          <w:trHeight w:val="457"/>
        </w:trPr>
        <w:tc>
          <w:tcPr>
            <w:tcW w:w="3038" w:type="dxa"/>
            <w:vAlign w:val="bottom"/>
          </w:tcPr>
          <w:p w14:paraId="6C6ADE1F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05" w:type="dxa"/>
            <w:vAlign w:val="bottom"/>
          </w:tcPr>
          <w:p w14:paraId="5AD84073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352D58EA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vAlign w:val="bottom"/>
          </w:tcPr>
          <w:p w14:paraId="27B8DA62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799E9F1D" w14:textId="77777777" w:rsidR="00500C6E" w:rsidRPr="0009107A" w:rsidRDefault="00500C6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554B209B" w14:textId="0C1C22B3" w:rsidR="00500C6E" w:rsidRPr="0009107A" w:rsidRDefault="00500C6E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7" w:type="dxa"/>
            <w:vAlign w:val="bottom"/>
          </w:tcPr>
          <w:p w14:paraId="3E2ECAED" w14:textId="4F999DF2" w:rsidR="00500C6E" w:rsidRPr="0009107A" w:rsidRDefault="00500C6E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7" w:type="dxa"/>
            <w:vAlign w:val="bottom"/>
          </w:tcPr>
          <w:p w14:paraId="242BC02A" w14:textId="098E2F2C" w:rsidR="00500C6E" w:rsidRPr="0009107A" w:rsidRDefault="00500C6E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D77CB79" w14:textId="77777777" w:rsidR="00500C6E" w:rsidRPr="0009107A" w:rsidRDefault="00500C6E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7C5ADFC" w14:textId="09056C2A" w:rsidR="00500C6E" w:rsidRPr="0009107A" w:rsidRDefault="00500C6E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6" w:type="dxa"/>
            <w:vAlign w:val="bottom"/>
          </w:tcPr>
          <w:p w14:paraId="35B06BE6" w14:textId="63763CCD" w:rsidR="00500C6E" w:rsidRPr="0009107A" w:rsidRDefault="00500C6E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7" w:type="dxa"/>
            <w:vAlign w:val="bottom"/>
          </w:tcPr>
          <w:p w14:paraId="4C2817BE" w14:textId="56559D60" w:rsidR="00500C6E" w:rsidRPr="0009107A" w:rsidRDefault="00CA7DEB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009" w:type="dxa"/>
            <w:vAlign w:val="bottom"/>
          </w:tcPr>
          <w:p w14:paraId="3923AEEA" w14:textId="532EC8AC" w:rsidR="00500C6E" w:rsidRPr="0009107A" w:rsidRDefault="007D1FE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AF102DD" w14:textId="77777777" w:rsidR="00A117EC" w:rsidRPr="0009107A" w:rsidRDefault="00A117EC" w:rsidP="00CA6E18">
      <w:pPr>
        <w:pStyle w:val="block"/>
        <w:spacing w:after="0" w:line="240" w:lineRule="atLeast"/>
        <w:ind w:left="0" w:right="-512"/>
        <w:rPr>
          <w:rFonts w:ascii="Angsana New" w:hAnsi="Angsana New"/>
          <w:sz w:val="28"/>
          <w:szCs w:val="28"/>
          <w:lang w:bidi="th-TH"/>
        </w:rPr>
      </w:pPr>
    </w:p>
    <w:p w14:paraId="4DCEB53B" w14:textId="6D7542BF" w:rsidR="009E7A27" w:rsidRPr="0009107A" w:rsidRDefault="006B2A2F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 w:hint="cs"/>
          <w:cs/>
        </w:rPr>
        <w:t xml:space="preserve">ณ วันที่ </w:t>
      </w:r>
      <w:r w:rsidR="00C63585" w:rsidRPr="0009107A">
        <w:rPr>
          <w:rFonts w:asciiTheme="majorBidi" w:hAnsiTheme="majorBidi" w:cstheme="majorBidi"/>
        </w:rPr>
        <w:t xml:space="preserve">30 </w:t>
      </w:r>
      <w:r w:rsidR="00C63585" w:rsidRPr="0009107A">
        <w:rPr>
          <w:rFonts w:asciiTheme="majorBidi" w:hAnsiTheme="majorBidi" w:cstheme="majorBidi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</w:rPr>
        <w:t>2566</w:t>
      </w:r>
      <w:r w:rsidRPr="0009107A">
        <w:rPr>
          <w:rFonts w:asciiTheme="majorBidi" w:hAnsiTheme="majorBidi" w:cstheme="majorBidi"/>
        </w:rPr>
        <w:t xml:space="preserve"> </w:t>
      </w:r>
      <w:r w:rsidR="00E7127C" w:rsidRPr="0009107A">
        <w:rPr>
          <w:rFonts w:asciiTheme="majorBidi" w:hAnsiTheme="majorBidi" w:cstheme="majorBidi"/>
          <w:cs/>
        </w:rPr>
        <w:t>บริษัท</w:t>
      </w:r>
      <w:r w:rsidR="00D42518" w:rsidRPr="0009107A">
        <w:rPr>
          <w:rFonts w:asciiTheme="majorBidi" w:hAnsiTheme="majorBidi" w:cstheme="majorBidi"/>
          <w:cs/>
        </w:rPr>
        <w:t>ไม่มีเงินลงทุนใน</w:t>
      </w:r>
      <w:r w:rsidR="00680B35" w:rsidRPr="0009107A">
        <w:rPr>
          <w:rFonts w:asciiTheme="majorBidi" w:hAnsiTheme="majorBidi" w:cstheme="majorBidi" w:hint="cs"/>
          <w:cs/>
        </w:rPr>
        <w:t>บริษัทร่วมและ</w:t>
      </w:r>
      <w:r w:rsidR="00D42518" w:rsidRPr="0009107A">
        <w:rPr>
          <w:rFonts w:asciiTheme="majorBidi" w:hAnsiTheme="majorBidi" w:cstheme="majorBidi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4230E6C" w14:textId="77777777" w:rsidR="00A92745" w:rsidRPr="0009107A" w:rsidRDefault="00A92745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  <w:rPr>
          <w:rFonts w:asciiTheme="majorBidi" w:hAnsiTheme="majorBidi" w:cstheme="majorBidi"/>
        </w:rPr>
      </w:pPr>
    </w:p>
    <w:p w14:paraId="1AAE212E" w14:textId="3889B906" w:rsidR="00A00ABD" w:rsidRPr="0009107A" w:rsidRDefault="00A00ABD" w:rsidP="00CA6E18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sectPr w:rsidR="00A00ABD" w:rsidRPr="0009107A" w:rsidSect="00E23505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4F4AF17" w14:textId="253BB1A9" w:rsidR="00BB46DE" w:rsidRPr="0009107A" w:rsidRDefault="00BB46DE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Pr="0009107A" w:rsidRDefault="00BB46DE" w:rsidP="00CA6E18">
      <w:pPr>
        <w:rPr>
          <w:rFonts w:asciiTheme="majorBidi" w:hAnsiTheme="majorBidi" w:cstheme="majorBidi"/>
        </w:rPr>
      </w:pPr>
    </w:p>
    <w:p w14:paraId="6C3B3D7B" w14:textId="4CDBE746" w:rsidR="00BB46DE" w:rsidRPr="0009107A" w:rsidRDefault="00A24F14" w:rsidP="00CA6E1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ab/>
      </w:r>
      <w:r w:rsidRPr="0009107A">
        <w:rPr>
          <w:rFonts w:asciiTheme="majorBidi" w:hAnsiTheme="majorBidi" w:cstheme="majorBidi"/>
          <w:cs/>
        </w:rPr>
        <w:tab/>
      </w:r>
      <w:r w:rsidR="00BB46DE" w:rsidRPr="0009107A">
        <w:rPr>
          <w:rFonts w:asciiTheme="majorBidi" w:hAnsiTheme="majorBidi" w:cstheme="majorBidi"/>
          <w:cs/>
        </w:rPr>
        <w:t>รายการเคลื่อนไหวของที่ดิน อาคารและอุปกรณ์ระหว่าง</w:t>
      </w:r>
      <w:r w:rsidR="00177B73" w:rsidRPr="0009107A">
        <w:rPr>
          <w:rFonts w:asciiTheme="majorBidi" w:hAnsiTheme="majorBidi" w:cstheme="majorBidi"/>
          <w:cs/>
        </w:rPr>
        <w:t>งวดหกเดือนสิ้นสุดวันที่</w:t>
      </w:r>
      <w:r w:rsidR="00BB46DE" w:rsidRPr="0009107A">
        <w:rPr>
          <w:rFonts w:asciiTheme="majorBidi" w:hAnsiTheme="majorBidi" w:cstheme="majorBidi"/>
          <w:cs/>
        </w:rPr>
        <w:t xml:space="preserve"> </w:t>
      </w:r>
      <w:r w:rsidR="00C63585" w:rsidRPr="0009107A">
        <w:rPr>
          <w:rFonts w:asciiTheme="majorBidi" w:hAnsiTheme="majorBidi" w:cstheme="majorBidi"/>
        </w:rPr>
        <w:t xml:space="preserve">30 </w:t>
      </w:r>
      <w:r w:rsidR="00C63585" w:rsidRPr="0009107A">
        <w:rPr>
          <w:rFonts w:asciiTheme="majorBidi" w:hAnsiTheme="majorBidi" w:cstheme="majorBidi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</w:rPr>
        <w:t>2566</w:t>
      </w:r>
      <w:r w:rsidR="00BB46DE" w:rsidRPr="0009107A">
        <w:rPr>
          <w:rFonts w:asciiTheme="majorBidi" w:hAnsiTheme="majorBidi" w:cstheme="majorBidi"/>
          <w:cs/>
        </w:rPr>
        <w:t xml:space="preserve"> มีดังนี้</w:t>
      </w:r>
    </w:p>
    <w:p w14:paraId="0A9D9736" w14:textId="77777777" w:rsidR="00076D0F" w:rsidRPr="0009107A" w:rsidRDefault="00076D0F" w:rsidP="00CA6E1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</w:p>
    <w:tbl>
      <w:tblPr>
        <w:tblW w:w="500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224"/>
        <w:gridCol w:w="27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9"/>
      </w:tblGrid>
      <w:tr w:rsidR="00831C2E" w:rsidRPr="0009107A" w14:paraId="4CB9FFD9" w14:textId="77777777" w:rsidTr="001D3107">
        <w:trPr>
          <w:tblHeader/>
        </w:trPr>
        <w:tc>
          <w:tcPr>
            <w:tcW w:w="1109" w:type="pct"/>
          </w:tcPr>
          <w:p w14:paraId="2DFE08D0" w14:textId="77777777" w:rsidR="00831C2E" w:rsidRPr="0009107A" w:rsidRDefault="00831C2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</w:tcPr>
          <w:p w14:paraId="05A4D341" w14:textId="77777777" w:rsidR="00831C2E" w:rsidRPr="0009107A" w:rsidRDefault="00831C2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797" w:type="pct"/>
            <w:gridSpan w:val="11"/>
          </w:tcPr>
          <w:p w14:paraId="5472A1E7" w14:textId="77777777" w:rsidR="00831C2E" w:rsidRPr="0009107A" w:rsidRDefault="00831C2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6AD6" w:rsidRPr="0009107A" w14:paraId="59C8FAB2" w14:textId="77777777" w:rsidTr="00C67BBB">
        <w:trPr>
          <w:tblHeader/>
        </w:trPr>
        <w:tc>
          <w:tcPr>
            <w:tcW w:w="1109" w:type="pct"/>
          </w:tcPr>
          <w:p w14:paraId="1698F503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  <w:vAlign w:val="bottom"/>
          </w:tcPr>
          <w:p w14:paraId="04FC2B04" w14:textId="366D4876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3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45" w:type="pct"/>
            <w:vAlign w:val="bottom"/>
          </w:tcPr>
          <w:p w14:paraId="590AF166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45" w:type="pct"/>
            <w:vAlign w:val="bottom"/>
          </w:tcPr>
          <w:p w14:paraId="13DBB1B2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45" w:type="pct"/>
            <w:vAlign w:val="bottom"/>
          </w:tcPr>
          <w:p w14:paraId="6E3CB2C2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09107A">
              <w:rPr>
                <w:rFonts w:asciiTheme="majorBidi" w:eastAsia="Calibri" w:hAnsiTheme="majorBidi" w:cstheme="majorBidi"/>
              </w:rPr>
              <w:br/>
            </w:r>
            <w:r w:rsidRPr="0009107A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29A2A60D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5FC91803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45" w:type="pct"/>
            <w:vAlign w:val="bottom"/>
          </w:tcPr>
          <w:p w14:paraId="40AB1C62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7F6CA7A6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45" w:type="pct"/>
          </w:tcPr>
          <w:p w14:paraId="06689986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สินทรัพย์เพื่อการสำรวจ</w:t>
            </w:r>
          </w:p>
          <w:p w14:paraId="75D653DD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และผลิตปิโตรเลียม</w:t>
            </w:r>
          </w:p>
        </w:tc>
        <w:tc>
          <w:tcPr>
            <w:tcW w:w="345" w:type="pct"/>
            <w:vAlign w:val="bottom"/>
          </w:tcPr>
          <w:p w14:paraId="3A5C293D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45" w:type="pct"/>
            <w:vAlign w:val="bottom"/>
          </w:tcPr>
          <w:p w14:paraId="7CA6EEFC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2B2B33FB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45" w:type="pct"/>
            <w:vAlign w:val="bottom"/>
          </w:tcPr>
          <w:p w14:paraId="3375F688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45" w:type="pct"/>
            <w:vAlign w:val="bottom"/>
          </w:tcPr>
          <w:p w14:paraId="4F7F8AC9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45" w:type="pct"/>
            <w:vAlign w:val="bottom"/>
          </w:tcPr>
          <w:p w14:paraId="6AFC1084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bookmarkStart w:id="10" w:name="_Hlk134177422"/>
            <w:r w:rsidRPr="0009107A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  <w:bookmarkEnd w:id="10"/>
          </w:p>
        </w:tc>
        <w:tc>
          <w:tcPr>
            <w:tcW w:w="347" w:type="pct"/>
            <w:vAlign w:val="bottom"/>
          </w:tcPr>
          <w:p w14:paraId="63128D70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9237AD" w:rsidRPr="0009107A" w14:paraId="20750E11" w14:textId="77777777" w:rsidTr="001D3107">
        <w:trPr>
          <w:trHeight w:val="68"/>
        </w:trPr>
        <w:tc>
          <w:tcPr>
            <w:tcW w:w="1109" w:type="pct"/>
          </w:tcPr>
          <w:p w14:paraId="0E4665EB" w14:textId="77777777" w:rsidR="009237AD" w:rsidRPr="0009107A" w:rsidRDefault="009237A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4" w:type="pct"/>
          </w:tcPr>
          <w:p w14:paraId="3DC0A763" w14:textId="77777777" w:rsidR="009237AD" w:rsidRPr="0009107A" w:rsidRDefault="009237A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797" w:type="pct"/>
            <w:gridSpan w:val="11"/>
          </w:tcPr>
          <w:p w14:paraId="5F60D26A" w14:textId="77777777" w:rsidR="009237AD" w:rsidRPr="0009107A" w:rsidRDefault="009237A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6AD6" w:rsidRPr="0009107A" w14:paraId="5EC641B5" w14:textId="77777777" w:rsidTr="00C67BBB">
        <w:tc>
          <w:tcPr>
            <w:tcW w:w="1109" w:type="pct"/>
          </w:tcPr>
          <w:p w14:paraId="45A968AF" w14:textId="0FBAA314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0910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" w:type="pct"/>
          </w:tcPr>
          <w:p w14:paraId="0F21D87F" w14:textId="77777777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5" w:type="pct"/>
            <w:vAlign w:val="bottom"/>
          </w:tcPr>
          <w:p w14:paraId="207B283A" w14:textId="20D74BEB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4,244</w:t>
            </w:r>
          </w:p>
        </w:tc>
        <w:tc>
          <w:tcPr>
            <w:tcW w:w="345" w:type="pct"/>
            <w:vAlign w:val="bottom"/>
          </w:tcPr>
          <w:p w14:paraId="2FC2F35E" w14:textId="48587FE7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4,557</w:t>
            </w:r>
          </w:p>
        </w:tc>
        <w:tc>
          <w:tcPr>
            <w:tcW w:w="345" w:type="pct"/>
            <w:vAlign w:val="bottom"/>
          </w:tcPr>
          <w:p w14:paraId="64FF1CC3" w14:textId="693FEDF1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27,04</w:t>
            </w:r>
            <w:r w:rsidRPr="0009107A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345" w:type="pct"/>
            <w:vAlign w:val="bottom"/>
          </w:tcPr>
          <w:p w14:paraId="29FF46D9" w14:textId="6D0F2C14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12,854</w:t>
            </w:r>
          </w:p>
        </w:tc>
        <w:tc>
          <w:tcPr>
            <w:tcW w:w="345" w:type="pct"/>
            <w:vAlign w:val="bottom"/>
          </w:tcPr>
          <w:p w14:paraId="414DBCC9" w14:textId="75709BE5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17,800</w:t>
            </w:r>
          </w:p>
        </w:tc>
        <w:tc>
          <w:tcPr>
            <w:tcW w:w="345" w:type="pct"/>
            <w:vAlign w:val="bottom"/>
          </w:tcPr>
          <w:p w14:paraId="5E504F92" w14:textId="7A9EBD4D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3,340</w:t>
            </w:r>
          </w:p>
        </w:tc>
        <w:tc>
          <w:tcPr>
            <w:tcW w:w="345" w:type="pct"/>
            <w:vAlign w:val="bottom"/>
          </w:tcPr>
          <w:p w14:paraId="4A098B1A" w14:textId="13518F57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345" w:type="pct"/>
            <w:vAlign w:val="bottom"/>
          </w:tcPr>
          <w:p w14:paraId="6B2A2FF9" w14:textId="567E9989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345" w:type="pct"/>
            <w:vAlign w:val="bottom"/>
          </w:tcPr>
          <w:p w14:paraId="4C7F40E4" w14:textId="7581723F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1</w:t>
            </w:r>
            <w:r w:rsidR="00C67BBB" w:rsidRPr="0009107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345" w:type="pct"/>
            <w:vAlign w:val="bottom"/>
          </w:tcPr>
          <w:p w14:paraId="48E95826" w14:textId="46258ACA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2,724</w:t>
            </w:r>
          </w:p>
        </w:tc>
        <w:tc>
          <w:tcPr>
            <w:tcW w:w="347" w:type="pct"/>
            <w:vAlign w:val="bottom"/>
          </w:tcPr>
          <w:p w14:paraId="3AE7842B" w14:textId="462CCDBD" w:rsidR="00267385" w:rsidRPr="0009107A" w:rsidRDefault="002673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73,01</w:t>
            </w:r>
            <w:r w:rsidR="00706E72" w:rsidRPr="0009107A">
              <w:rPr>
                <w:rFonts w:asciiTheme="majorBidi" w:hAnsiTheme="majorBidi" w:cstheme="majorBidi"/>
              </w:rPr>
              <w:t>8</w:t>
            </w:r>
          </w:p>
        </w:tc>
      </w:tr>
      <w:tr w:rsidR="009F1319" w:rsidRPr="0009107A" w14:paraId="1F52F790" w14:textId="77777777" w:rsidTr="00C67BBB">
        <w:tc>
          <w:tcPr>
            <w:tcW w:w="1109" w:type="pct"/>
          </w:tcPr>
          <w:p w14:paraId="69EAB5F2" w14:textId="45649AFE" w:rsidR="009F1319" w:rsidRPr="0009107A" w:rsidRDefault="009F131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ได้มาจากการซื้อธุรกิจ</w:t>
            </w:r>
            <w:r w:rsidR="001C0ECC" w:rsidRPr="0009107A">
              <w:rPr>
                <w:rFonts w:asciiTheme="majorBidi" w:hAnsiTheme="majorBidi" w:cstheme="majorBidi" w:hint="cs"/>
                <w:cs/>
              </w:rPr>
              <w:t xml:space="preserve"> </w:t>
            </w:r>
            <w:r w:rsidR="001C0ECC" w:rsidRPr="0009107A">
              <w:rPr>
                <w:rFonts w:asciiTheme="majorBidi" w:hAnsiTheme="majorBidi" w:cstheme="majorBidi"/>
                <w:i/>
                <w:iCs/>
              </w:rPr>
              <w:t>(</w:t>
            </w:r>
            <w:r w:rsidR="001C0ECC" w:rsidRPr="0009107A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  <w:r w:rsidR="00513680" w:rsidRPr="0009107A">
              <w:rPr>
                <w:rFonts w:asciiTheme="majorBidi" w:hAnsiTheme="majorBidi" w:cstheme="majorBidi"/>
                <w:i/>
                <w:iCs/>
              </w:rPr>
              <w:t xml:space="preserve"> 3</w:t>
            </w:r>
            <w:r w:rsidR="001C0ECC" w:rsidRPr="0009107A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94" w:type="pct"/>
          </w:tcPr>
          <w:p w14:paraId="6C52F8C0" w14:textId="77777777" w:rsidR="009F1319" w:rsidRPr="0009107A" w:rsidRDefault="009F131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5" w:type="pct"/>
            <w:vAlign w:val="bottom"/>
          </w:tcPr>
          <w:p w14:paraId="461DD6E9" w14:textId="0C84079D" w:rsidR="009F1319" w:rsidRPr="0009107A" w:rsidRDefault="009F131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1,374</w:t>
            </w:r>
          </w:p>
        </w:tc>
        <w:tc>
          <w:tcPr>
            <w:tcW w:w="345" w:type="pct"/>
            <w:vAlign w:val="bottom"/>
          </w:tcPr>
          <w:p w14:paraId="01CA778C" w14:textId="3B25F0EF" w:rsidR="009F1319" w:rsidRPr="0009107A" w:rsidRDefault="009F131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345" w:type="pct"/>
            <w:vAlign w:val="bottom"/>
          </w:tcPr>
          <w:p w14:paraId="4F58F39A" w14:textId="4950B74F" w:rsidR="009F1319" w:rsidRPr="0009107A" w:rsidRDefault="009F4AD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4</w:t>
            </w:r>
            <w:r w:rsidRPr="0009107A">
              <w:rPr>
                <w:rFonts w:asciiTheme="majorBidi" w:hAnsiTheme="majorBidi" w:cstheme="majorBidi"/>
              </w:rPr>
              <w:t>,828</w:t>
            </w:r>
          </w:p>
        </w:tc>
        <w:tc>
          <w:tcPr>
            <w:tcW w:w="345" w:type="pct"/>
            <w:vAlign w:val="bottom"/>
          </w:tcPr>
          <w:p w14:paraId="22862833" w14:textId="16AF9B11" w:rsidR="009F1319" w:rsidRPr="0009107A" w:rsidRDefault="009F4AD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vAlign w:val="bottom"/>
          </w:tcPr>
          <w:p w14:paraId="0FC1016D" w14:textId="161CCEB6" w:rsidR="009F1319" w:rsidRPr="0009107A" w:rsidRDefault="00400F5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vAlign w:val="bottom"/>
          </w:tcPr>
          <w:p w14:paraId="7A605E5A" w14:textId="0F161224" w:rsidR="009F1319" w:rsidRPr="0009107A" w:rsidRDefault="001C5E7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345" w:type="pct"/>
            <w:vAlign w:val="bottom"/>
          </w:tcPr>
          <w:p w14:paraId="5E10A5E5" w14:textId="10CC5777" w:rsidR="009F1319" w:rsidRPr="0009107A" w:rsidRDefault="00F21E3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vAlign w:val="bottom"/>
          </w:tcPr>
          <w:p w14:paraId="3FB91E21" w14:textId="4812C041" w:rsidR="009F1319" w:rsidRPr="0009107A" w:rsidRDefault="00B573A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45" w:type="pct"/>
            <w:vAlign w:val="bottom"/>
          </w:tcPr>
          <w:p w14:paraId="3BC5ACF5" w14:textId="4CE5F791" w:rsidR="009F1319" w:rsidRPr="0009107A" w:rsidRDefault="006A3D6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vAlign w:val="bottom"/>
          </w:tcPr>
          <w:p w14:paraId="29890C18" w14:textId="6A3648DC" w:rsidR="009F1319" w:rsidRPr="0009107A" w:rsidRDefault="00630A2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347" w:type="pct"/>
            <w:vAlign w:val="bottom"/>
          </w:tcPr>
          <w:p w14:paraId="09A1CD70" w14:textId="104600E0" w:rsidR="009F1319" w:rsidRPr="0009107A" w:rsidRDefault="00BD1A7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6,</w:t>
            </w:r>
            <w:r w:rsidR="009F4AD7" w:rsidRPr="0009107A">
              <w:rPr>
                <w:rFonts w:asciiTheme="majorBidi" w:hAnsiTheme="majorBidi" w:cstheme="majorBidi"/>
              </w:rPr>
              <w:t>487</w:t>
            </w:r>
          </w:p>
        </w:tc>
      </w:tr>
      <w:tr w:rsidR="00C67BBB" w:rsidRPr="0009107A" w14:paraId="13E3EDF5" w14:textId="77777777" w:rsidTr="00C67BBB">
        <w:tc>
          <w:tcPr>
            <w:tcW w:w="1109" w:type="pct"/>
          </w:tcPr>
          <w:p w14:paraId="76D39FA8" w14:textId="77777777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2FA0E73E" w14:textId="77777777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0F10" w14:textId="06C86A15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B4F9" w14:textId="7E7C53EE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9E55" w14:textId="036B1487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EF9A" w14:textId="0263956F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E726" w14:textId="409A8F47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2,983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36E8D" w14:textId="77BE0A95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7204F794" w14:textId="34F6EDA3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D93C" w14:textId="5514A464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68C9F00" w14:textId="03825B72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7BBC926C" w14:textId="38B6AECD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347" w:type="pct"/>
            <w:shd w:val="clear" w:color="auto" w:fill="auto"/>
          </w:tcPr>
          <w:p w14:paraId="0C4A27C2" w14:textId="1539576F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3,920</w:t>
            </w:r>
          </w:p>
        </w:tc>
      </w:tr>
      <w:tr w:rsidR="00C67BBB" w:rsidRPr="0009107A" w14:paraId="77FFCF52" w14:textId="77777777" w:rsidTr="00C67BBB">
        <w:trPr>
          <w:trHeight w:val="272"/>
        </w:trPr>
        <w:tc>
          <w:tcPr>
            <w:tcW w:w="1109" w:type="pct"/>
          </w:tcPr>
          <w:p w14:paraId="3F4BBC8B" w14:textId="013B874A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4" w:type="pct"/>
          </w:tcPr>
          <w:p w14:paraId="578D0041" w14:textId="77777777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F9CB2" w14:textId="193D6D6B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/>
                <w:cs/>
              </w:rPr>
              <w:t>214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B45C3" w14:textId="6661E4DB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00F4D" w14:textId="7BD077F9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534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7BF0F" w14:textId="7649AA2D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B9843B" w14:textId="3C504117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09107A">
              <w:rPr>
                <w:rFonts w:asciiTheme="majorBidi" w:hAnsiTheme="majorBidi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2A6D8" w14:textId="2A53B952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24979D63" w14:textId="00076035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DAE89" w14:textId="7D9173A7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B9DBA39" w14:textId="3AFAD8A4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4CFE1198" w14:textId="421DF405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(1,530)</w:t>
            </w:r>
          </w:p>
        </w:tc>
        <w:tc>
          <w:tcPr>
            <w:tcW w:w="347" w:type="pct"/>
            <w:shd w:val="clear" w:color="auto" w:fill="auto"/>
          </w:tcPr>
          <w:p w14:paraId="49F5DBD8" w14:textId="38EDEBEB" w:rsidR="00C67BBB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8</w:t>
            </w:r>
          </w:p>
        </w:tc>
      </w:tr>
      <w:tr w:rsidR="00EA6AD6" w:rsidRPr="0009107A" w14:paraId="42683606" w14:textId="77777777" w:rsidTr="00C67BBB">
        <w:trPr>
          <w:trHeight w:val="272"/>
        </w:trPr>
        <w:tc>
          <w:tcPr>
            <w:tcW w:w="1109" w:type="pct"/>
          </w:tcPr>
          <w:p w14:paraId="5AB29903" w14:textId="27DE65B2" w:rsidR="00670086" w:rsidRPr="0009107A" w:rsidRDefault="0067008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94" w:type="pct"/>
          </w:tcPr>
          <w:p w14:paraId="10A4F770" w14:textId="77777777" w:rsidR="00670086" w:rsidRPr="0009107A" w:rsidRDefault="0067008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B53405" w14:textId="61A974E0" w:rsidR="00670086" w:rsidRPr="0009107A" w:rsidRDefault="0015369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995D5C" w14:textId="40997A50" w:rsidR="00670086" w:rsidRPr="0009107A" w:rsidRDefault="00DB6F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9F7F72" w14:textId="3AA1B1D4" w:rsidR="00670086" w:rsidRPr="0009107A" w:rsidRDefault="00DB6F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E8F6FC" w14:textId="765D41EE" w:rsidR="00670086" w:rsidRPr="0009107A" w:rsidRDefault="005513B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57C85D" w14:textId="30A3AC28" w:rsidR="00670086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09107A">
              <w:rPr>
                <w:rFonts w:asciiTheme="majorBidi" w:hAnsi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AE4EB6" w14:textId="02B098CA" w:rsidR="00670086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580E608F" w14:textId="36028A80" w:rsidR="00670086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9B30A1" w14:textId="5633B4A3" w:rsidR="00670086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6EA572CB" w14:textId="4455D635" w:rsidR="00670086" w:rsidRPr="0009107A" w:rsidRDefault="00A37BC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5C31BB92" w14:textId="5FC3ADA4" w:rsidR="00670086" w:rsidRPr="0009107A" w:rsidRDefault="006A3D6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347" w:type="pct"/>
            <w:shd w:val="clear" w:color="auto" w:fill="auto"/>
          </w:tcPr>
          <w:p w14:paraId="7AF5CA8B" w14:textId="1248839A" w:rsidR="00670086" w:rsidRPr="0009107A" w:rsidRDefault="00BD1A7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141</w:t>
            </w:r>
          </w:p>
        </w:tc>
      </w:tr>
      <w:tr w:rsidR="00EA6AD6" w:rsidRPr="0009107A" w14:paraId="798BED63" w14:textId="77777777" w:rsidTr="00C67BBB">
        <w:trPr>
          <w:trHeight w:val="272"/>
        </w:trPr>
        <w:tc>
          <w:tcPr>
            <w:tcW w:w="1109" w:type="pct"/>
          </w:tcPr>
          <w:p w14:paraId="2BC18589" w14:textId="77777777" w:rsidR="00670086" w:rsidRPr="0009107A" w:rsidRDefault="0067008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94" w:type="pct"/>
          </w:tcPr>
          <w:p w14:paraId="3A2C9F47" w14:textId="77777777" w:rsidR="00670086" w:rsidRPr="0009107A" w:rsidRDefault="0067008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E73DB5" w14:textId="3CF59FA0" w:rsidR="00670086" w:rsidRPr="0009107A" w:rsidRDefault="0015369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373D92" w14:textId="7BEA50BA" w:rsidR="00670086" w:rsidRPr="0009107A" w:rsidRDefault="009F131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41C456" w14:textId="2D8C1EF9" w:rsidR="00670086" w:rsidRPr="0009107A" w:rsidRDefault="009F131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5D6DC" w14:textId="0719CC34" w:rsidR="00670086" w:rsidRPr="0009107A" w:rsidRDefault="005513B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5405EF" w:rsidRPr="0009107A">
              <w:rPr>
                <w:rFonts w:asciiTheme="majorBidi" w:hAnsiTheme="majorBidi" w:cstheme="majorBidi"/>
              </w:rPr>
              <w:t>4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E07191" w14:textId="5C6D7E94" w:rsidR="00670086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09107A">
              <w:rPr>
                <w:rFonts w:asciiTheme="majorBidi" w:hAnsi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191A1" w14:textId="3B8E666D" w:rsidR="00670086" w:rsidRPr="0009107A" w:rsidRDefault="001C5E7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B573AD" w:rsidRPr="0009107A">
              <w:rPr>
                <w:rFonts w:asciiTheme="majorBidi" w:hAnsiTheme="majorBidi" w:cstheme="majorBidi"/>
              </w:rPr>
              <w:t>2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0EECB20C" w14:textId="1A8821A7" w:rsidR="00670086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720B2" w14:textId="1B5EF199" w:rsidR="00670086" w:rsidRPr="0009107A" w:rsidRDefault="006A3D6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5A2E1831" w14:textId="2C0785CC" w:rsidR="00670086" w:rsidRPr="0009107A" w:rsidRDefault="00A37BC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3562ED3D" w14:textId="4C76030B" w:rsidR="00670086" w:rsidRPr="0009107A" w:rsidRDefault="00A37BC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7" w:type="pct"/>
            <w:shd w:val="clear" w:color="auto" w:fill="auto"/>
          </w:tcPr>
          <w:p w14:paraId="2F34040B" w14:textId="5B59357F" w:rsidR="00670086" w:rsidRPr="0009107A" w:rsidRDefault="00BD1A7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B573AD" w:rsidRPr="0009107A">
              <w:rPr>
                <w:rFonts w:asciiTheme="majorBidi" w:hAnsiTheme="majorBidi" w:cstheme="majorBidi"/>
              </w:rPr>
              <w:t>8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</w:tr>
      <w:tr w:rsidR="00EA6AD6" w:rsidRPr="0009107A" w14:paraId="78DE1F18" w14:textId="77777777" w:rsidTr="00C67BBB">
        <w:trPr>
          <w:trHeight w:val="272"/>
        </w:trPr>
        <w:tc>
          <w:tcPr>
            <w:tcW w:w="1109" w:type="pct"/>
          </w:tcPr>
          <w:p w14:paraId="081EF58A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4" w:type="pct"/>
          </w:tcPr>
          <w:p w14:paraId="26BE6B4D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73D57" w14:textId="35F991CB" w:rsidR="00076D0F" w:rsidRPr="0009107A" w:rsidRDefault="0015369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920AC" w14:textId="67214725" w:rsidR="00076D0F" w:rsidRPr="0009107A" w:rsidRDefault="00DB6F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/>
                <w:cs/>
              </w:rPr>
              <w:t>(1</w:t>
            </w:r>
            <w:r w:rsidR="009F1319" w:rsidRPr="0009107A">
              <w:rPr>
                <w:rFonts w:asciiTheme="majorBidi" w:hAnsiTheme="majorBidi"/>
              </w:rPr>
              <w:t>6</w:t>
            </w:r>
            <w:r w:rsidR="000F5DDE" w:rsidRPr="0009107A">
              <w:rPr>
                <w:rFonts w:asciiTheme="majorBidi" w:hAnsiTheme="majorBidi"/>
              </w:rPr>
              <w:t>4</w:t>
            </w:r>
            <w:r w:rsidRPr="0009107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603E" w14:textId="3229CEE1" w:rsidR="00076D0F" w:rsidRPr="0009107A" w:rsidRDefault="00DB6F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/>
                <w:cs/>
              </w:rPr>
              <w:t>(1</w:t>
            </w:r>
            <w:r w:rsidRPr="0009107A">
              <w:rPr>
                <w:rFonts w:asciiTheme="majorBidi" w:hAnsiTheme="majorBidi" w:cstheme="majorBidi"/>
              </w:rPr>
              <w:t>,</w:t>
            </w:r>
            <w:r w:rsidRPr="0009107A">
              <w:rPr>
                <w:rFonts w:asciiTheme="majorBidi" w:hAnsiTheme="majorBidi"/>
                <w:cs/>
              </w:rPr>
              <w:t>5</w:t>
            </w:r>
            <w:r w:rsidR="00D01DE5" w:rsidRPr="0009107A">
              <w:rPr>
                <w:rFonts w:asciiTheme="majorBidi" w:hAnsiTheme="majorBidi" w:hint="cs"/>
                <w:cs/>
              </w:rPr>
              <w:t>9</w:t>
            </w:r>
            <w:r w:rsidRPr="0009107A">
              <w:rPr>
                <w:rFonts w:asciiTheme="majorBidi" w:hAnsiTheme="majorBidi"/>
                <w:cs/>
              </w:rPr>
              <w:t>7)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40ABC" w14:textId="23FDC1D7" w:rsidR="00076D0F" w:rsidRPr="0009107A" w:rsidRDefault="005513B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D01DE5" w:rsidRPr="0009107A">
              <w:rPr>
                <w:rFonts w:asciiTheme="majorBidi" w:hAnsiTheme="majorBidi" w:cstheme="majorBidi" w:hint="cs"/>
                <w:cs/>
              </w:rPr>
              <w:t>397</w:t>
            </w:r>
            <w:r w:rsidR="00DA2BA7"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AC8A76" w14:textId="3D70D238" w:rsidR="00076D0F" w:rsidRPr="0009107A" w:rsidRDefault="00400F5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09107A">
              <w:rPr>
                <w:rFonts w:asciiTheme="majorBidi" w:hAnsiTheme="majorBidi"/>
              </w:rPr>
              <w:t>(1,64</w:t>
            </w:r>
            <w:r w:rsidR="005405EF" w:rsidRPr="0009107A">
              <w:rPr>
                <w:rFonts w:asciiTheme="majorBidi" w:hAnsiTheme="majorBidi"/>
              </w:rPr>
              <w:t>9</w:t>
            </w:r>
            <w:r w:rsidR="002F32C2" w:rsidRPr="0009107A">
              <w:rPr>
                <w:rFonts w:asciiTheme="majorBidi" w:hAnsi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8CB99" w14:textId="28827003" w:rsidR="00076D0F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1C5E74" w:rsidRPr="0009107A">
              <w:rPr>
                <w:rFonts w:asciiTheme="majorBidi" w:hAnsiTheme="majorBidi" w:cstheme="majorBidi"/>
              </w:rPr>
              <w:t>293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1BB79AA7" w14:textId="737FB9EA" w:rsidR="00076D0F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4CC10" w14:textId="3529A873" w:rsidR="00076D0F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6A3D69" w:rsidRPr="0009107A">
              <w:rPr>
                <w:rFonts w:asciiTheme="majorBidi" w:hAnsiTheme="majorBidi" w:cstheme="majorBidi"/>
              </w:rPr>
              <w:t>3</w:t>
            </w:r>
            <w:r w:rsidR="000F5DDE"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4C056205" w14:textId="75060889" w:rsidR="00076D0F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A37BC1"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shd w:val="clear" w:color="auto" w:fill="auto"/>
          </w:tcPr>
          <w:p w14:paraId="058E3C5A" w14:textId="17F95E42" w:rsidR="00076D0F" w:rsidRPr="0009107A" w:rsidRDefault="006A3D6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7" w:type="pct"/>
            <w:shd w:val="clear" w:color="auto" w:fill="auto"/>
          </w:tcPr>
          <w:p w14:paraId="3CADF6B4" w14:textId="32867CB7" w:rsidR="00076D0F" w:rsidRPr="0009107A" w:rsidRDefault="0020087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BD1A75" w:rsidRPr="0009107A">
              <w:rPr>
                <w:rFonts w:asciiTheme="majorBidi" w:hAnsiTheme="majorBidi" w:cstheme="majorBidi"/>
              </w:rPr>
              <w:t>4,13</w:t>
            </w:r>
            <w:r w:rsidR="0053674E" w:rsidRPr="0009107A">
              <w:rPr>
                <w:rFonts w:asciiTheme="majorBidi" w:hAnsiTheme="majorBidi" w:cstheme="majorBidi"/>
              </w:rPr>
              <w:t>2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</w:tr>
      <w:tr w:rsidR="00831C2E" w:rsidRPr="0009107A" w14:paraId="115B19FE" w14:textId="77777777" w:rsidTr="00C67BBB">
        <w:trPr>
          <w:trHeight w:val="272"/>
        </w:trPr>
        <w:tc>
          <w:tcPr>
            <w:tcW w:w="1109" w:type="pct"/>
          </w:tcPr>
          <w:p w14:paraId="4F0944C1" w14:textId="77777777" w:rsidR="00831C2E" w:rsidRPr="0009107A" w:rsidRDefault="00831C2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กลับรายการ (ขาดทุนจากการด้อยค่า)</w:t>
            </w:r>
          </w:p>
        </w:tc>
        <w:tc>
          <w:tcPr>
            <w:tcW w:w="94" w:type="pct"/>
          </w:tcPr>
          <w:p w14:paraId="7C5BD566" w14:textId="7467D953" w:rsidR="00831C2E" w:rsidRPr="0009107A" w:rsidRDefault="00831C2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6A9A8" w14:textId="425AFC53" w:rsidR="00831C2E" w:rsidRPr="0009107A" w:rsidRDefault="0015369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7778C3" w14:textId="2D86BA61" w:rsidR="00831C2E" w:rsidRPr="0009107A" w:rsidRDefault="00DB6F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08571" w14:textId="3C26C4EC" w:rsidR="00831C2E" w:rsidRPr="0009107A" w:rsidRDefault="00DB6F9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/>
                <w:cs/>
              </w:rPr>
              <w:t>(187)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C0729" w14:textId="201BDDB2" w:rsidR="00831C2E" w:rsidRPr="0009107A" w:rsidRDefault="005513B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DB88D6" w14:textId="2DC1D5EA" w:rsidR="00831C2E" w:rsidRPr="0009107A" w:rsidRDefault="00400F5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09107A">
              <w:rPr>
                <w:rFonts w:asciiTheme="majorBidi" w:hAnsiTheme="majorBidi"/>
              </w:rPr>
              <w:t>(1,278</w:t>
            </w:r>
            <w:r w:rsidR="002F32C2" w:rsidRPr="0009107A">
              <w:rPr>
                <w:rFonts w:asciiTheme="majorBidi" w:hAnsi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1D4484" w14:textId="6D3DCDA1" w:rsidR="00831C2E" w:rsidRPr="0009107A" w:rsidRDefault="001C5E7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345" w:type="pct"/>
            <w:shd w:val="clear" w:color="auto" w:fill="auto"/>
          </w:tcPr>
          <w:p w14:paraId="2CDA86CC" w14:textId="060C3355" w:rsidR="00831C2E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7209EA" w14:textId="442762A4" w:rsidR="00831C2E" w:rsidRPr="0009107A" w:rsidRDefault="002F32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6FF32C9F" w14:textId="37A4B515" w:rsidR="00831C2E" w:rsidRPr="0009107A" w:rsidRDefault="00A37BC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5F03CF10" w14:textId="62CF8999" w:rsidR="00831C2E" w:rsidRPr="0009107A" w:rsidRDefault="00A37BC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347" w:type="pct"/>
            <w:shd w:val="clear" w:color="auto" w:fill="auto"/>
            <w:vAlign w:val="bottom"/>
          </w:tcPr>
          <w:p w14:paraId="302B8A08" w14:textId="3A56F843" w:rsidR="00831C2E" w:rsidRPr="0009107A" w:rsidRDefault="0020087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BD1A75" w:rsidRPr="0009107A">
              <w:rPr>
                <w:rFonts w:asciiTheme="majorBidi" w:hAnsiTheme="majorBidi" w:cstheme="majorBidi"/>
              </w:rPr>
              <w:t>1,421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</w:tr>
      <w:tr w:rsidR="00EA6AD6" w:rsidRPr="0009107A" w14:paraId="041C52F4" w14:textId="77777777" w:rsidTr="00C67BBB">
        <w:trPr>
          <w:trHeight w:val="227"/>
        </w:trPr>
        <w:tc>
          <w:tcPr>
            <w:tcW w:w="1109" w:type="pct"/>
          </w:tcPr>
          <w:p w14:paraId="6F00EAE1" w14:textId="3A2E3046" w:rsidR="00076D0F" w:rsidRPr="0009107A" w:rsidRDefault="00680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ผลกระทบจาก</w:t>
            </w:r>
            <w:r w:rsidRPr="0009107A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94" w:type="pct"/>
          </w:tcPr>
          <w:p w14:paraId="113FB021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4952A" w14:textId="113AB3AF" w:rsidR="00076D0F" w:rsidRPr="0009107A" w:rsidRDefault="00153690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/>
                <w:cs/>
              </w:rPr>
              <w:t>(</w:t>
            </w:r>
            <w:r w:rsidR="009F1319" w:rsidRPr="0009107A">
              <w:rPr>
                <w:rFonts w:asciiTheme="majorBidi" w:hAnsiTheme="majorBidi"/>
              </w:rPr>
              <w:t>21</w:t>
            </w:r>
            <w:r w:rsidRPr="0009107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B486B" w14:textId="69DDC769" w:rsidR="00076D0F" w:rsidRPr="0009107A" w:rsidRDefault="00DB6F9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/>
                <w:cs/>
              </w:rPr>
              <w:t>(</w:t>
            </w:r>
            <w:r w:rsidR="009F1319" w:rsidRPr="0009107A">
              <w:rPr>
                <w:rFonts w:asciiTheme="majorBidi" w:hAnsiTheme="majorBidi"/>
              </w:rPr>
              <w:t>95</w:t>
            </w:r>
            <w:r w:rsidRPr="0009107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1ABE" w14:textId="10612EC7" w:rsidR="00076D0F" w:rsidRPr="0009107A" w:rsidRDefault="00DB6F9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CDE30" w14:textId="54212B70" w:rsidR="00076D0F" w:rsidRPr="0009107A" w:rsidRDefault="005513B9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9F1319" w:rsidRPr="0009107A">
              <w:rPr>
                <w:rFonts w:asciiTheme="majorBidi" w:hAnsiTheme="majorBidi" w:cstheme="majorBidi"/>
              </w:rPr>
              <w:t>26</w:t>
            </w:r>
            <w:r w:rsidR="00C67BBB" w:rsidRPr="0009107A">
              <w:rPr>
                <w:rFonts w:asciiTheme="majorBidi" w:hAnsiTheme="majorBidi" w:cstheme="majorBidi"/>
              </w:rPr>
              <w:t>3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64B83F" w14:textId="048CD124" w:rsidR="00076D0F" w:rsidRPr="0009107A" w:rsidRDefault="002F32C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/>
              </w:rPr>
            </w:pPr>
            <w:r w:rsidRPr="0009107A">
              <w:rPr>
                <w:rFonts w:asciiTheme="majorBidi" w:hAnsiTheme="majorBidi"/>
              </w:rPr>
              <w:t>(1,</w:t>
            </w:r>
            <w:r w:rsidR="00400F50" w:rsidRPr="0009107A">
              <w:rPr>
                <w:rFonts w:asciiTheme="majorBidi" w:hAnsiTheme="majorBidi"/>
              </w:rPr>
              <w:t>2</w:t>
            </w:r>
            <w:r w:rsidR="00B573AD" w:rsidRPr="0009107A">
              <w:rPr>
                <w:rFonts w:asciiTheme="majorBidi" w:hAnsiTheme="majorBidi"/>
              </w:rPr>
              <w:t>29</w:t>
            </w:r>
            <w:r w:rsidRPr="0009107A">
              <w:rPr>
                <w:rFonts w:asciiTheme="majorBidi" w:hAnsiTheme="majorBidi"/>
              </w:rPr>
              <w:t>)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D1670" w14:textId="05B72C24" w:rsidR="00076D0F" w:rsidRPr="0009107A" w:rsidRDefault="002F32C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1A52A074" w14:textId="1D19F7F5" w:rsidR="00076D0F" w:rsidRPr="0009107A" w:rsidRDefault="002F32C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24CD7" w14:textId="5FB55B85" w:rsidR="00076D0F" w:rsidRPr="0009107A" w:rsidRDefault="00B573A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  <w:vAlign w:val="bottom"/>
          </w:tcPr>
          <w:p w14:paraId="7AAAD7FA" w14:textId="44C3B587" w:rsidR="00076D0F" w:rsidRPr="0009107A" w:rsidRDefault="00A37BC1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072C860A" w14:textId="0852523D" w:rsidR="00076D0F" w:rsidRPr="0009107A" w:rsidRDefault="00B573A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347" w:type="pct"/>
            <w:shd w:val="clear" w:color="auto" w:fill="auto"/>
          </w:tcPr>
          <w:p w14:paraId="521ED69E" w14:textId="7C60B23F" w:rsidR="00076D0F" w:rsidRPr="0009107A" w:rsidRDefault="00C67BB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(1,612)</w:t>
            </w:r>
          </w:p>
        </w:tc>
      </w:tr>
      <w:tr w:rsidR="00EA6AD6" w:rsidRPr="0009107A" w14:paraId="1DCF9E8E" w14:textId="77777777" w:rsidTr="00C67BBB">
        <w:tc>
          <w:tcPr>
            <w:tcW w:w="1109" w:type="pct"/>
          </w:tcPr>
          <w:p w14:paraId="4DA70F2A" w14:textId="2681081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63585"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63585"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C63585" w:rsidRPr="0009107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4" w:type="pct"/>
          </w:tcPr>
          <w:p w14:paraId="1CFDA4C3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5" w:type="pct"/>
            <w:shd w:val="clear" w:color="auto" w:fill="auto"/>
          </w:tcPr>
          <w:p w14:paraId="49A692E6" w14:textId="4206F06F" w:rsidR="00076D0F" w:rsidRPr="0009107A" w:rsidRDefault="009F1319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5,811</w:t>
            </w:r>
          </w:p>
        </w:tc>
        <w:tc>
          <w:tcPr>
            <w:tcW w:w="345" w:type="pct"/>
            <w:shd w:val="clear" w:color="auto" w:fill="auto"/>
          </w:tcPr>
          <w:p w14:paraId="165E5507" w14:textId="430CBDA7" w:rsidR="00076D0F" w:rsidRPr="0009107A" w:rsidRDefault="009F1319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5,10</w:t>
            </w:r>
            <w:r w:rsidR="000F5DDE" w:rsidRPr="0009107A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345" w:type="pct"/>
            <w:shd w:val="clear" w:color="auto" w:fill="auto"/>
          </w:tcPr>
          <w:p w14:paraId="3BF0AE5B" w14:textId="55F270A5" w:rsidR="00076D0F" w:rsidRPr="0009107A" w:rsidRDefault="009F4AD7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30,6</w:t>
            </w:r>
            <w:r w:rsidR="00D01DE5" w:rsidRPr="0009107A">
              <w:rPr>
                <w:rFonts w:asciiTheme="majorBidi" w:hAnsiTheme="majorBidi" w:cstheme="majorBidi" w:hint="cs"/>
                <w:b/>
                <w:bCs/>
                <w:cs/>
              </w:rPr>
              <w:t>2</w:t>
            </w:r>
            <w:r w:rsidRPr="0009107A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345" w:type="pct"/>
            <w:shd w:val="clear" w:color="auto" w:fill="auto"/>
          </w:tcPr>
          <w:p w14:paraId="1B5DB779" w14:textId="7D278DC7" w:rsidR="00076D0F" w:rsidRPr="0009107A" w:rsidRDefault="009F4AD7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12,</w:t>
            </w:r>
            <w:r w:rsidR="00D01DE5" w:rsidRPr="0009107A">
              <w:rPr>
                <w:rFonts w:asciiTheme="majorBidi" w:hAnsiTheme="majorBidi" w:cstheme="majorBidi" w:hint="cs"/>
                <w:b/>
                <w:bCs/>
                <w:cs/>
              </w:rPr>
              <w:t>30</w:t>
            </w:r>
            <w:r w:rsidR="00C67BBB" w:rsidRPr="0009107A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345" w:type="pct"/>
            <w:shd w:val="clear" w:color="auto" w:fill="auto"/>
          </w:tcPr>
          <w:p w14:paraId="75544B56" w14:textId="722AC0D8" w:rsidR="00076D0F" w:rsidRPr="0009107A" w:rsidRDefault="0015369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16,</w:t>
            </w:r>
            <w:r w:rsidR="00400F50" w:rsidRPr="0009107A">
              <w:rPr>
                <w:rFonts w:asciiTheme="majorBidi" w:hAnsiTheme="majorBidi" w:cstheme="majorBidi"/>
                <w:b/>
                <w:bCs/>
              </w:rPr>
              <w:t>64</w:t>
            </w:r>
            <w:r w:rsidR="00B573AD" w:rsidRPr="0009107A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345" w:type="pct"/>
            <w:shd w:val="clear" w:color="auto" w:fill="auto"/>
          </w:tcPr>
          <w:p w14:paraId="3DDB0CCA" w14:textId="74113F69" w:rsidR="00076D0F" w:rsidRPr="0009107A" w:rsidRDefault="0015369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3,2</w:t>
            </w:r>
            <w:r w:rsidR="001C5E74" w:rsidRPr="0009107A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345" w:type="pct"/>
            <w:shd w:val="clear" w:color="auto" w:fill="auto"/>
          </w:tcPr>
          <w:p w14:paraId="1786869D" w14:textId="35FB09C5" w:rsidR="00076D0F" w:rsidRPr="0009107A" w:rsidRDefault="0015369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/>
                <w:b/>
                <w:bCs/>
                <w:cs/>
              </w:rPr>
              <w:t>239</w:t>
            </w:r>
          </w:p>
        </w:tc>
        <w:tc>
          <w:tcPr>
            <w:tcW w:w="345" w:type="pct"/>
            <w:shd w:val="clear" w:color="auto" w:fill="auto"/>
          </w:tcPr>
          <w:p w14:paraId="1EE6F7B9" w14:textId="2433AE5A" w:rsidR="00076D0F" w:rsidRPr="0009107A" w:rsidRDefault="0015369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/>
                <w:b/>
                <w:bCs/>
                <w:cs/>
              </w:rPr>
              <w:t>1</w:t>
            </w:r>
            <w:r w:rsidR="006A3D69" w:rsidRPr="0009107A">
              <w:rPr>
                <w:rFonts w:asciiTheme="majorBidi" w:hAnsiTheme="majorBidi"/>
                <w:b/>
                <w:bCs/>
              </w:rPr>
              <w:t>7</w:t>
            </w:r>
            <w:r w:rsidR="000F5DDE" w:rsidRPr="0009107A">
              <w:rPr>
                <w:rFonts w:asciiTheme="majorBidi" w:hAnsiTheme="majorBidi"/>
                <w:b/>
                <w:bCs/>
              </w:rPr>
              <w:t>6</w:t>
            </w:r>
          </w:p>
        </w:tc>
        <w:tc>
          <w:tcPr>
            <w:tcW w:w="345" w:type="pct"/>
            <w:shd w:val="clear" w:color="auto" w:fill="auto"/>
          </w:tcPr>
          <w:p w14:paraId="1DBA4103" w14:textId="27E3DD73" w:rsidR="00076D0F" w:rsidRPr="0009107A" w:rsidRDefault="0015369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/>
                <w:b/>
                <w:bCs/>
                <w:cs/>
              </w:rPr>
              <w:t>1</w:t>
            </w:r>
            <w:r w:rsidR="00C67BBB" w:rsidRPr="0009107A">
              <w:rPr>
                <w:rFonts w:asciiTheme="majorBidi" w:hAnsiTheme="majorBidi"/>
                <w:b/>
                <w:bCs/>
              </w:rPr>
              <w:t>6</w:t>
            </w:r>
          </w:p>
        </w:tc>
        <w:tc>
          <w:tcPr>
            <w:tcW w:w="345" w:type="pct"/>
            <w:shd w:val="clear" w:color="auto" w:fill="auto"/>
          </w:tcPr>
          <w:p w14:paraId="0D5CCA8A" w14:textId="2752AFB2" w:rsidR="00076D0F" w:rsidRPr="0009107A" w:rsidRDefault="0015369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/>
                <w:b/>
                <w:bCs/>
                <w:cs/>
              </w:rPr>
              <w:t>2</w:t>
            </w:r>
            <w:r w:rsidRPr="0009107A">
              <w:rPr>
                <w:rFonts w:asciiTheme="majorBidi" w:hAnsiTheme="majorBidi" w:cstheme="majorBidi"/>
                <w:b/>
                <w:bCs/>
              </w:rPr>
              <w:t>,</w:t>
            </w:r>
            <w:r w:rsidRPr="0009107A">
              <w:rPr>
                <w:rFonts w:asciiTheme="majorBidi" w:hAnsiTheme="majorBidi"/>
                <w:b/>
                <w:bCs/>
                <w:cs/>
              </w:rPr>
              <w:t>2</w:t>
            </w:r>
            <w:r w:rsidR="00630A2B" w:rsidRPr="0009107A">
              <w:rPr>
                <w:rFonts w:asciiTheme="majorBidi" w:hAnsiTheme="majorBidi"/>
                <w:b/>
                <w:bCs/>
              </w:rPr>
              <w:t>2</w:t>
            </w:r>
            <w:r w:rsidR="00604255" w:rsidRPr="0009107A">
              <w:rPr>
                <w:rFonts w:asciiTheme="majorBidi" w:hAnsiTheme="majorBidi"/>
                <w:b/>
                <w:bCs/>
              </w:rPr>
              <w:t>4</w:t>
            </w:r>
          </w:p>
        </w:tc>
        <w:tc>
          <w:tcPr>
            <w:tcW w:w="347" w:type="pct"/>
            <w:shd w:val="clear" w:color="auto" w:fill="auto"/>
          </w:tcPr>
          <w:p w14:paraId="3BD2B752" w14:textId="6D91E393" w:rsidR="00076D0F" w:rsidRPr="0009107A" w:rsidRDefault="0015369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/>
                <w:b/>
                <w:bCs/>
                <w:cs/>
              </w:rPr>
              <w:t>7</w:t>
            </w:r>
            <w:r w:rsidR="00604255" w:rsidRPr="0009107A">
              <w:rPr>
                <w:rFonts w:asciiTheme="majorBidi" w:hAnsiTheme="majorBidi"/>
                <w:b/>
                <w:bCs/>
              </w:rPr>
              <w:t>6,401</w:t>
            </w:r>
          </w:p>
        </w:tc>
      </w:tr>
    </w:tbl>
    <w:p w14:paraId="4067AC10" w14:textId="5474D4EB" w:rsidR="00532602" w:rsidRPr="0009107A" w:rsidRDefault="004F1261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 w:hint="cs"/>
          <w:cs/>
        </w:rPr>
        <w:lastRenderedPageBreak/>
        <w:t>ในระหว่างงวด</w:t>
      </w:r>
      <w:r w:rsidR="006807EC" w:rsidRPr="0009107A">
        <w:rPr>
          <w:rFonts w:asciiTheme="majorBidi" w:hAnsiTheme="majorBidi" w:cstheme="majorBidi" w:hint="cs"/>
          <w:cs/>
        </w:rPr>
        <w:t>หกเดือน</w:t>
      </w:r>
      <w:r w:rsidRPr="0009107A">
        <w:rPr>
          <w:rFonts w:asciiTheme="majorBidi" w:hAnsiTheme="majorBidi" w:cstheme="majorBidi" w:hint="cs"/>
          <w:cs/>
        </w:rPr>
        <w:t xml:space="preserve">สิ้นสุดวันที่ </w:t>
      </w:r>
      <w:r w:rsidR="00C63585" w:rsidRPr="0009107A">
        <w:rPr>
          <w:rFonts w:asciiTheme="majorBidi" w:hAnsiTheme="majorBidi" w:cstheme="majorBidi" w:hint="cs"/>
        </w:rPr>
        <w:t xml:space="preserve">30 </w:t>
      </w:r>
      <w:r w:rsidR="00C63585" w:rsidRPr="0009107A">
        <w:rPr>
          <w:rFonts w:asciiTheme="majorBidi" w:hAnsiTheme="majorBidi" w:cstheme="majorBidi" w:hint="cs"/>
          <w:cs/>
        </w:rPr>
        <w:t xml:space="preserve">มิถุนายน </w:t>
      </w:r>
      <w:r w:rsidR="00C63585" w:rsidRPr="0009107A">
        <w:rPr>
          <w:rFonts w:asciiTheme="majorBidi" w:hAnsiTheme="majorBidi" w:cstheme="majorBidi" w:hint="cs"/>
        </w:rPr>
        <w:t>2566</w:t>
      </w:r>
      <w:r w:rsidRPr="0009107A">
        <w:rPr>
          <w:rFonts w:asciiTheme="majorBidi" w:hAnsiTheme="majorBidi" w:cstheme="majorBidi" w:hint="cs"/>
          <w:cs/>
        </w:rPr>
        <w:t xml:space="preserve"> </w:t>
      </w:r>
      <w:r w:rsidR="00E6606B" w:rsidRPr="0009107A">
        <w:rPr>
          <w:rFonts w:asciiTheme="majorBidi" w:hAnsiTheme="majorBidi" w:cstheme="majorBidi" w:hint="cs"/>
          <w:cs/>
        </w:rPr>
        <w:t>กลุ่มบริษัทได้บันทึกรายการขาดทุนจากการด้อยค่าของสินทรัพย์เพื่อการสำรวจและผลิตปิโตรเลียมจำนวน</w:t>
      </w:r>
      <w:r w:rsidR="00177D73" w:rsidRPr="0009107A">
        <w:rPr>
          <w:rFonts w:asciiTheme="majorBidi" w:hAnsiTheme="majorBidi" w:cstheme="majorBidi" w:hint="cs"/>
          <w:cs/>
        </w:rPr>
        <w:t xml:space="preserve"> </w:t>
      </w:r>
      <w:r w:rsidR="000E7B29" w:rsidRPr="0009107A">
        <w:rPr>
          <w:rFonts w:asciiTheme="majorBidi" w:hAnsiTheme="majorBidi" w:cstheme="majorBidi"/>
        </w:rPr>
        <w:t>394</w:t>
      </w:r>
      <w:r w:rsidR="00E6606B" w:rsidRPr="0009107A">
        <w:rPr>
          <w:rFonts w:asciiTheme="majorBidi" w:hAnsiTheme="majorBidi" w:cstheme="majorBidi" w:hint="cs"/>
        </w:rPr>
        <w:t xml:space="preserve"> </w:t>
      </w:r>
      <w:r w:rsidR="00E6606B" w:rsidRPr="0009107A">
        <w:rPr>
          <w:rFonts w:asciiTheme="majorBidi" w:hAnsiTheme="majorBidi" w:cstheme="majorBidi" w:hint="cs"/>
          <w:cs/>
        </w:rPr>
        <w:t xml:space="preserve">ล้านโครนนอร์เวย์ (หรือเทียบเท่า </w:t>
      </w:r>
      <w:r w:rsidR="000E7B29" w:rsidRPr="0009107A">
        <w:rPr>
          <w:rFonts w:asciiTheme="majorBidi" w:hAnsiTheme="majorBidi" w:cstheme="majorBidi"/>
        </w:rPr>
        <w:t>1,278</w:t>
      </w:r>
      <w:r w:rsidR="00E6606B" w:rsidRPr="0009107A">
        <w:rPr>
          <w:rFonts w:asciiTheme="majorBidi" w:hAnsiTheme="majorBidi" w:cstheme="majorBidi" w:hint="cs"/>
        </w:rPr>
        <w:t xml:space="preserve"> </w:t>
      </w:r>
      <w:r w:rsidR="00E6606B" w:rsidRPr="0009107A">
        <w:rPr>
          <w:rFonts w:asciiTheme="majorBidi" w:hAnsiTheme="majorBidi" w:cstheme="majorBidi" w:hint="cs"/>
          <w:cs/>
        </w:rPr>
        <w:t>ล้านบาท) เพื่อปรับมูลค่าตามบัญชีให้ใกล้เคียงกับมูลค่าที่คาดว่าจะได้รับคืน</w:t>
      </w:r>
    </w:p>
    <w:p w14:paraId="58A4A449" w14:textId="77777777" w:rsidR="00E6606B" w:rsidRPr="0009107A" w:rsidRDefault="00E6606B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cs/>
        </w:rPr>
      </w:pPr>
    </w:p>
    <w:p w14:paraId="31EEBDD6" w14:textId="6F9C8831" w:rsidR="008E3082" w:rsidRPr="0009107A" w:rsidRDefault="00BE3234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bookmarkStart w:id="11" w:name="_Hlk134375828"/>
      <w:r w:rsidRPr="0009107A">
        <w:rPr>
          <w:rFonts w:asciiTheme="majorBidi" w:hAnsiTheme="majorBidi" w:cstheme="majorBidi" w:hint="cs"/>
          <w:cs/>
        </w:rPr>
        <w:t>ในระหว่างงวด</w:t>
      </w:r>
      <w:r w:rsidR="006807EC" w:rsidRPr="0009107A">
        <w:rPr>
          <w:rFonts w:asciiTheme="majorBidi" w:hAnsiTheme="majorBidi" w:cstheme="majorBidi" w:hint="cs"/>
          <w:cs/>
        </w:rPr>
        <w:t>หกเดือน</w:t>
      </w:r>
      <w:r w:rsidRPr="0009107A">
        <w:rPr>
          <w:rFonts w:asciiTheme="majorBidi" w:hAnsiTheme="majorBidi" w:cstheme="majorBidi" w:hint="cs"/>
          <w:cs/>
        </w:rPr>
        <w:t xml:space="preserve">สิ้นสุดวันที่ </w:t>
      </w:r>
      <w:r w:rsidR="00C63585" w:rsidRPr="0009107A">
        <w:rPr>
          <w:rFonts w:asciiTheme="majorBidi" w:hAnsiTheme="majorBidi" w:cstheme="majorBidi" w:hint="cs"/>
        </w:rPr>
        <w:t xml:space="preserve">30 </w:t>
      </w:r>
      <w:r w:rsidR="00C63585" w:rsidRPr="0009107A">
        <w:rPr>
          <w:rFonts w:asciiTheme="majorBidi" w:hAnsiTheme="majorBidi" w:cstheme="majorBidi" w:hint="cs"/>
          <w:cs/>
        </w:rPr>
        <w:t xml:space="preserve">มิถุนายน </w:t>
      </w:r>
      <w:r w:rsidR="00C63585" w:rsidRPr="0009107A">
        <w:rPr>
          <w:rFonts w:asciiTheme="majorBidi" w:hAnsiTheme="majorBidi" w:cstheme="majorBidi" w:hint="cs"/>
        </w:rPr>
        <w:t>2566</w:t>
      </w:r>
      <w:r w:rsidRPr="0009107A">
        <w:rPr>
          <w:rFonts w:asciiTheme="majorBidi" w:hAnsiTheme="majorBidi" w:cstheme="majorBidi" w:hint="cs"/>
          <w:cs/>
        </w:rPr>
        <w:t xml:space="preserve"> </w:t>
      </w:r>
      <w:r w:rsidR="008E3082" w:rsidRPr="0009107A">
        <w:rPr>
          <w:rFonts w:asciiTheme="majorBidi" w:hAnsiTheme="majorBidi" w:cstheme="majorBidi" w:hint="cs"/>
          <w:cs/>
        </w:rPr>
        <w:t xml:space="preserve">กลุ่มบริษัทได้บันทึกกลับรายการขาดทุนจากการด้อยค่าของสินทรัพย์ที่เกี่ยวข้องกับโครงการไฟฟ้าพลังงานแสงอาทิตย์แห่งหนึ่งในประเทศญี่ปุ่นจำนวน </w:t>
      </w:r>
      <w:r w:rsidR="008E3082" w:rsidRPr="0009107A">
        <w:rPr>
          <w:rFonts w:asciiTheme="majorBidi" w:hAnsiTheme="majorBidi" w:cstheme="majorBidi"/>
        </w:rPr>
        <w:t xml:space="preserve">267 </w:t>
      </w:r>
      <w:r w:rsidR="008E3082" w:rsidRPr="0009107A">
        <w:rPr>
          <w:rFonts w:asciiTheme="majorBidi" w:hAnsiTheme="majorBidi" w:cstheme="majorBidi" w:hint="cs"/>
          <w:cs/>
        </w:rPr>
        <w:t>ล้านบาท เนื่องจากโครงการดังกล่าวสามารถเริ่มการก่อสร้างและคาดว่าจะดำเนินการได้เสร็จตามกำหนดเวลา</w:t>
      </w:r>
    </w:p>
    <w:bookmarkEnd w:id="11"/>
    <w:p w14:paraId="2D920FE9" w14:textId="450630D2" w:rsidR="00E6606B" w:rsidRPr="0009107A" w:rsidRDefault="00E6606B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6E66F00" w14:textId="0B4AA710" w:rsidR="00BB46DE" w:rsidRPr="0009107A" w:rsidRDefault="001032C2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 xml:space="preserve">ณ วันที่ </w:t>
      </w:r>
      <w:r w:rsidR="00C63585" w:rsidRPr="0009107A">
        <w:rPr>
          <w:rFonts w:asciiTheme="majorBidi" w:hAnsiTheme="majorBidi" w:cstheme="majorBidi"/>
        </w:rPr>
        <w:t xml:space="preserve">30 </w:t>
      </w:r>
      <w:r w:rsidR="00C63585" w:rsidRPr="0009107A">
        <w:rPr>
          <w:rFonts w:asciiTheme="majorBidi" w:hAnsiTheme="majorBidi" w:cstheme="majorBidi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</w:rPr>
        <w:t>2566</w:t>
      </w:r>
      <w:r w:rsidRPr="0009107A">
        <w:rPr>
          <w:rFonts w:asciiTheme="majorBidi" w:hAnsiTheme="majorBidi" w:cstheme="majorBidi"/>
          <w:cs/>
        </w:rPr>
        <w:t xml:space="preserve"> บริษัทย่อย</w:t>
      </w:r>
      <w:r w:rsidRPr="0009107A">
        <w:rPr>
          <w:rFonts w:asciiTheme="majorBidi" w:hAnsiTheme="majorBidi" w:cstheme="majorBidi" w:hint="cs"/>
          <w:cs/>
        </w:rPr>
        <w:t>และบริษัทย่อยทางอ้อม</w:t>
      </w:r>
      <w:r w:rsidRPr="0009107A">
        <w:rPr>
          <w:rFonts w:asciiTheme="majorBidi" w:hAnsiTheme="majorBidi" w:cstheme="majorBidi"/>
          <w:cs/>
        </w:rPr>
        <w:t>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</w:t>
      </w:r>
      <w:r w:rsidR="00216448" w:rsidRPr="0009107A">
        <w:rPr>
          <w:rFonts w:asciiTheme="majorBidi" w:hAnsiTheme="majorBidi" w:cstheme="majorBidi" w:hint="cs"/>
          <w:cs/>
        </w:rPr>
        <w:t>ก</w:t>
      </w:r>
      <w:r w:rsidRPr="0009107A">
        <w:rPr>
          <w:rFonts w:asciiTheme="majorBidi" w:hAnsiTheme="majorBidi" w:cstheme="majorBidi"/>
          <w:cs/>
        </w:rPr>
        <w:t>สถาบันการเงินเหล่านั้น มูลค่าตามบัญชีเป็นจำนวน</w:t>
      </w:r>
      <w:r w:rsidRPr="0009107A">
        <w:rPr>
          <w:rFonts w:asciiTheme="majorBidi" w:hAnsiTheme="majorBidi" w:cstheme="majorBidi" w:hint="cs"/>
          <w:cs/>
        </w:rPr>
        <w:t xml:space="preserve"> </w:t>
      </w:r>
      <w:bookmarkStart w:id="12" w:name="_Hlk134001492"/>
      <w:r w:rsidR="004F3A34" w:rsidRPr="0009107A">
        <w:rPr>
          <w:rFonts w:asciiTheme="majorBidi" w:hAnsiTheme="majorBidi" w:cstheme="majorBidi"/>
        </w:rPr>
        <w:t>18,048</w:t>
      </w:r>
      <w:r w:rsidRPr="0009107A">
        <w:rPr>
          <w:rFonts w:asciiTheme="majorBidi" w:hAnsiTheme="majorBidi" w:cstheme="majorBidi"/>
        </w:rPr>
        <w:t xml:space="preserve"> </w:t>
      </w:r>
      <w:bookmarkEnd w:id="12"/>
      <w:r w:rsidRPr="0009107A">
        <w:rPr>
          <w:rFonts w:asciiTheme="majorBidi" w:hAnsiTheme="majorBidi" w:cstheme="majorBidi"/>
          <w:cs/>
        </w:rPr>
        <w:t xml:space="preserve">ล้านบาท </w:t>
      </w:r>
      <w:r w:rsidRPr="0009107A">
        <w:rPr>
          <w:rFonts w:asciiTheme="majorBidi" w:hAnsiTheme="majorBidi" w:cstheme="majorBidi"/>
          <w:i/>
          <w:iCs/>
          <w:cs/>
        </w:rPr>
        <w:t>(</w:t>
      </w:r>
      <w:r w:rsidRPr="0009107A">
        <w:rPr>
          <w:rFonts w:asciiTheme="majorBidi" w:hAnsiTheme="majorBidi" w:cstheme="majorBidi"/>
          <w:i/>
          <w:iCs/>
        </w:rPr>
        <w:t>31</w:t>
      </w:r>
      <w:r w:rsidRPr="0009107A">
        <w:rPr>
          <w:rFonts w:asciiTheme="majorBidi" w:hAnsiTheme="majorBidi" w:cstheme="majorBidi"/>
          <w:i/>
          <w:iCs/>
          <w:cs/>
        </w:rPr>
        <w:t xml:space="preserve"> ธันวาคม </w:t>
      </w:r>
      <w:r w:rsidRPr="0009107A">
        <w:rPr>
          <w:rFonts w:asciiTheme="majorBidi" w:hAnsiTheme="majorBidi" w:cstheme="majorBidi"/>
          <w:i/>
          <w:iCs/>
        </w:rPr>
        <w:t>2565</w:t>
      </w:r>
      <w:r w:rsidRPr="0009107A">
        <w:rPr>
          <w:rFonts w:asciiTheme="majorBidi" w:hAnsiTheme="majorBidi" w:cstheme="majorBidi"/>
          <w:i/>
          <w:iCs/>
          <w:cs/>
        </w:rPr>
        <w:t xml:space="preserve">: </w:t>
      </w:r>
      <w:r w:rsidRPr="0009107A">
        <w:rPr>
          <w:rFonts w:asciiTheme="majorBidi" w:hAnsiTheme="majorBidi" w:cstheme="majorBidi"/>
          <w:i/>
          <w:iCs/>
        </w:rPr>
        <w:t>35,021</w:t>
      </w:r>
      <w:r w:rsidRPr="0009107A">
        <w:rPr>
          <w:rFonts w:asciiTheme="majorBidi" w:hAnsiTheme="majorBidi" w:cstheme="majorBidi"/>
          <w:i/>
          <w:iCs/>
          <w:cs/>
        </w:rPr>
        <w:t xml:space="preserve"> ล้านบาท)</w:t>
      </w:r>
    </w:p>
    <w:p w14:paraId="2360E09F" w14:textId="77777777" w:rsidR="002F6745" w:rsidRPr="0009107A" w:rsidRDefault="002F6745" w:rsidP="00CA6E1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506A5A1B" w14:textId="77777777" w:rsidR="002F6745" w:rsidRPr="0009107A" w:rsidRDefault="002F6745" w:rsidP="00CA6E1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4289B256" w14:textId="77777777" w:rsidR="002F6745" w:rsidRPr="0009107A" w:rsidRDefault="002F6745" w:rsidP="00CA6E1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1A9DACDB" w14:textId="77777777" w:rsidR="00AD797C" w:rsidRPr="0009107A" w:rsidRDefault="00AD797C" w:rsidP="00CA6E1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349D017A" w14:textId="77777777" w:rsidR="00AD797C" w:rsidRPr="0009107A" w:rsidRDefault="00AD797C" w:rsidP="00CA6E1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792F6B9C" w14:textId="77777777" w:rsidR="002F6745" w:rsidRPr="0009107A" w:rsidRDefault="002F6745" w:rsidP="00CA6E1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4329E7D3" w14:textId="309AB726" w:rsidR="00BB46DE" w:rsidRPr="0009107A" w:rsidRDefault="00BB46D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37B125F" w14:textId="30BA005A" w:rsidR="00BB46DE" w:rsidRPr="0009107A" w:rsidRDefault="00BB46D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483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265"/>
        <w:gridCol w:w="1113"/>
        <w:gridCol w:w="1113"/>
        <w:gridCol w:w="1113"/>
        <w:gridCol w:w="1113"/>
        <w:gridCol w:w="1113"/>
        <w:gridCol w:w="1113"/>
        <w:gridCol w:w="1116"/>
        <w:gridCol w:w="1116"/>
        <w:gridCol w:w="1113"/>
        <w:gridCol w:w="1099"/>
      </w:tblGrid>
      <w:tr w:rsidR="00076D0F" w:rsidRPr="0009107A" w14:paraId="16A95C14" w14:textId="77777777" w:rsidTr="006C6D05">
        <w:trPr>
          <w:tblHeader/>
        </w:trPr>
        <w:tc>
          <w:tcPr>
            <w:tcW w:w="949" w:type="pct"/>
          </w:tcPr>
          <w:p w14:paraId="020346DB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</w:tcPr>
          <w:p w14:paraId="52C1FD39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958" w:type="pct"/>
            <w:gridSpan w:val="10"/>
            <w:vAlign w:val="bottom"/>
          </w:tcPr>
          <w:p w14:paraId="771C605A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</w:pPr>
            <w:r w:rsidRPr="0009107A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76D0F" w:rsidRPr="0009107A" w14:paraId="67186C6E" w14:textId="77777777" w:rsidTr="006C6D05">
        <w:trPr>
          <w:tblHeader/>
        </w:trPr>
        <w:tc>
          <w:tcPr>
            <w:tcW w:w="949" w:type="pct"/>
          </w:tcPr>
          <w:p w14:paraId="7A3E16A5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4" w:type="pct"/>
            <w:vAlign w:val="bottom"/>
          </w:tcPr>
          <w:p w14:paraId="3AF7BEAA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96" w:type="pct"/>
            <w:vAlign w:val="bottom"/>
          </w:tcPr>
          <w:p w14:paraId="4D5A4A03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96" w:type="pct"/>
            <w:vAlign w:val="bottom"/>
          </w:tcPr>
          <w:p w14:paraId="1BD62F28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96" w:type="pct"/>
            <w:vAlign w:val="bottom"/>
          </w:tcPr>
          <w:p w14:paraId="02DBD1C0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09107A">
              <w:rPr>
                <w:rFonts w:asciiTheme="majorBidi" w:eastAsia="Calibri" w:hAnsiTheme="majorBidi" w:cstheme="majorBidi"/>
              </w:rPr>
              <w:br/>
            </w:r>
            <w:r w:rsidRPr="0009107A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460A596A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161506DD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96" w:type="pct"/>
            <w:vAlign w:val="bottom"/>
          </w:tcPr>
          <w:p w14:paraId="3FB4FE1D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1D85705C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96" w:type="pct"/>
            <w:vAlign w:val="bottom"/>
          </w:tcPr>
          <w:p w14:paraId="23343A63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6" w:type="pct"/>
            <w:vAlign w:val="bottom"/>
          </w:tcPr>
          <w:p w14:paraId="25B0ADF3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060E0FC8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97" w:type="pct"/>
            <w:vAlign w:val="bottom"/>
          </w:tcPr>
          <w:p w14:paraId="64803097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97" w:type="pct"/>
            <w:vAlign w:val="bottom"/>
          </w:tcPr>
          <w:p w14:paraId="24D4EEE4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96" w:type="pct"/>
            <w:vAlign w:val="bottom"/>
          </w:tcPr>
          <w:p w14:paraId="17DD7919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396" w:type="pct"/>
            <w:vAlign w:val="bottom"/>
          </w:tcPr>
          <w:p w14:paraId="267B6683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09107A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076D0F" w:rsidRPr="0009107A" w14:paraId="5A422FB3" w14:textId="77777777" w:rsidTr="006C6D05">
        <w:trPr>
          <w:trHeight w:val="68"/>
        </w:trPr>
        <w:tc>
          <w:tcPr>
            <w:tcW w:w="949" w:type="pct"/>
          </w:tcPr>
          <w:p w14:paraId="2F04A4AF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4" w:type="pct"/>
          </w:tcPr>
          <w:p w14:paraId="602E968E" w14:textId="77777777" w:rsidR="00076D0F" w:rsidRPr="0009107A" w:rsidRDefault="00076D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958" w:type="pct"/>
            <w:gridSpan w:val="10"/>
          </w:tcPr>
          <w:p w14:paraId="76529C46" w14:textId="77777777" w:rsidR="00076D0F" w:rsidRPr="0009107A" w:rsidRDefault="00076D0F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F1A16" w:rsidRPr="0009107A" w14:paraId="5517DA24" w14:textId="77777777" w:rsidTr="006C6D05">
        <w:tc>
          <w:tcPr>
            <w:tcW w:w="949" w:type="pct"/>
          </w:tcPr>
          <w:p w14:paraId="382CD30C" w14:textId="06AAE4AA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09107A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94" w:type="pct"/>
          </w:tcPr>
          <w:p w14:paraId="2AA95837" w14:textId="77777777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3DA9FC30" w14:textId="5495A4A1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2,369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3D3C9ED8" w14:textId="32DFF90B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59A6A367" w14:textId="2776A463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23,739</w:t>
            </w:r>
          </w:p>
        </w:tc>
        <w:tc>
          <w:tcPr>
            <w:tcW w:w="396" w:type="pct"/>
            <w:tcBorders>
              <w:left w:val="nil"/>
              <w:right w:val="nil"/>
            </w:tcBorders>
            <w:shd w:val="clear" w:color="auto" w:fill="auto"/>
          </w:tcPr>
          <w:p w14:paraId="68D78593" w14:textId="79FA065B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396" w:type="pct"/>
          </w:tcPr>
          <w:p w14:paraId="2F2C4C78" w14:textId="3ED23C28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2,976</w:t>
            </w:r>
          </w:p>
        </w:tc>
        <w:tc>
          <w:tcPr>
            <w:tcW w:w="396" w:type="pct"/>
            <w:shd w:val="clear" w:color="auto" w:fill="auto"/>
          </w:tcPr>
          <w:p w14:paraId="517E58EE" w14:textId="07166814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77268B48" w14:textId="7A51DE0B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1CBA4DC8" w14:textId="36835CE8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396" w:type="pct"/>
          </w:tcPr>
          <w:p w14:paraId="3246B89D" w14:textId="7803C2E3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1,238</w:t>
            </w:r>
          </w:p>
        </w:tc>
        <w:tc>
          <w:tcPr>
            <w:tcW w:w="396" w:type="pct"/>
          </w:tcPr>
          <w:p w14:paraId="5E253966" w14:textId="367E8698" w:rsidR="008F1A16" w:rsidRPr="0009107A" w:rsidRDefault="008F1A1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30,880</w:t>
            </w:r>
          </w:p>
        </w:tc>
      </w:tr>
      <w:tr w:rsidR="00DC4C06" w:rsidRPr="0009107A" w14:paraId="27C98C67" w14:textId="77777777" w:rsidTr="006C6D05">
        <w:tc>
          <w:tcPr>
            <w:tcW w:w="949" w:type="pct"/>
          </w:tcPr>
          <w:p w14:paraId="0F1879FD" w14:textId="77777777" w:rsidR="00DC4C06" w:rsidRPr="0009107A" w:rsidRDefault="00DC4C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390C8965" w14:textId="77777777" w:rsidR="00DC4C06" w:rsidRPr="0009107A" w:rsidRDefault="00DC4C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C128" w14:textId="7306AF43" w:rsidR="00DC4C06" w:rsidRPr="0009107A" w:rsidRDefault="0037520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F0B9" w14:textId="7936D13D" w:rsidR="00DC4C06" w:rsidRPr="0009107A" w:rsidRDefault="0037520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D735" w14:textId="030FCC6A" w:rsidR="00DC4C06" w:rsidRPr="0009107A" w:rsidRDefault="0037520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B23D" w14:textId="6C08D18D" w:rsidR="00DC4C06" w:rsidRPr="0009107A" w:rsidRDefault="00CC5A9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D1E3" w14:textId="56A8DAB1" w:rsidR="00DC4C06" w:rsidRPr="0009107A" w:rsidRDefault="00CC5A9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4B2B188" w14:textId="4E3479B7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6D7F" w14:textId="24624EAD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3CE278BA" w14:textId="11620EBC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73E5E5F" w14:textId="3EF75CE5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0EB74472" w14:textId="33CBB4ED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641</w:t>
            </w:r>
          </w:p>
        </w:tc>
      </w:tr>
      <w:tr w:rsidR="00DC4C06" w:rsidRPr="0009107A" w14:paraId="54106388" w14:textId="77777777" w:rsidTr="006C6D05">
        <w:trPr>
          <w:trHeight w:val="272"/>
        </w:trPr>
        <w:tc>
          <w:tcPr>
            <w:tcW w:w="949" w:type="pct"/>
          </w:tcPr>
          <w:p w14:paraId="7A1C0DBA" w14:textId="77777777" w:rsidR="00DC4C06" w:rsidRPr="0009107A" w:rsidRDefault="00DC4C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4" w:type="pct"/>
          </w:tcPr>
          <w:p w14:paraId="21478F42" w14:textId="77777777" w:rsidR="00DC4C06" w:rsidRPr="0009107A" w:rsidRDefault="00DC4C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FA606" w14:textId="2098DEC8" w:rsidR="00E45CCD" w:rsidRPr="0009107A" w:rsidRDefault="0037520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21</w:t>
            </w:r>
            <w:r w:rsidR="00E45CCD" w:rsidRPr="0009107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12638" w14:textId="4705F723" w:rsidR="00DC4C06" w:rsidRPr="0009107A" w:rsidRDefault="0037520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1DB6" w14:textId="7579DBF4" w:rsidR="00DC4C06" w:rsidRPr="0009107A" w:rsidRDefault="0037520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4DA8F" w14:textId="295C036A" w:rsidR="00DC4C06" w:rsidRPr="0009107A" w:rsidRDefault="00CC5A9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7B22" w14:textId="3083BE78" w:rsidR="00DC4C06" w:rsidRPr="0009107A" w:rsidRDefault="00CC5A9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DCDC9BB" w14:textId="4E2E40A4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0C081" w14:textId="6A70FEA3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4FA61032" w14:textId="79DC002F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0C82768" w14:textId="0ACB0517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(388)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099C8113" w14:textId="76103206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E45CCD" w:rsidRPr="0009107A">
              <w:rPr>
                <w:rFonts w:asciiTheme="majorBidi" w:hAnsiTheme="majorBidi" w:cstheme="majorBidi"/>
              </w:rPr>
              <w:t>3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</w:tr>
      <w:tr w:rsidR="002D120F" w:rsidRPr="0009107A" w14:paraId="6BD38056" w14:textId="77777777" w:rsidTr="006C6D05">
        <w:trPr>
          <w:trHeight w:val="272"/>
        </w:trPr>
        <w:tc>
          <w:tcPr>
            <w:tcW w:w="949" w:type="pct"/>
          </w:tcPr>
          <w:p w14:paraId="7606EF76" w14:textId="1662E9C2" w:rsidR="002D120F" w:rsidRPr="0009107A" w:rsidRDefault="002D12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94" w:type="pct"/>
          </w:tcPr>
          <w:p w14:paraId="031D6693" w14:textId="77777777" w:rsidR="002D120F" w:rsidRPr="0009107A" w:rsidRDefault="002D12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4CDAD" w14:textId="6BAE81F4" w:rsidR="002D120F" w:rsidRPr="0009107A" w:rsidRDefault="002D12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32922" w14:textId="20BC5C9D" w:rsidR="002D120F" w:rsidRPr="0009107A" w:rsidRDefault="002D12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DF28A" w14:textId="7539A6F5" w:rsidR="002D120F" w:rsidRPr="0009107A" w:rsidRDefault="002D12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E7546" w14:textId="49FBB048" w:rsidR="002D120F" w:rsidRPr="0009107A" w:rsidRDefault="00CC5A9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5A970" w14:textId="59F9F465" w:rsidR="002D120F" w:rsidRPr="0009107A" w:rsidRDefault="00CC5A9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1C0481"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0821191" w14:textId="5F72A147" w:rsidR="002D120F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8C662" w14:textId="0BE5B179" w:rsidR="002D120F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150F8E39" w14:textId="08000CA1" w:rsidR="002D120F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0CFD47C" w14:textId="298EED2B" w:rsidR="002D120F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017603B" w14:textId="2F2784E0" w:rsidR="002D120F" w:rsidRPr="0009107A" w:rsidRDefault="00CC02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1C0481"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</w:tr>
      <w:tr w:rsidR="00DC4C06" w:rsidRPr="0009107A" w14:paraId="594D1400" w14:textId="77777777" w:rsidTr="006C6D05">
        <w:trPr>
          <w:trHeight w:val="272"/>
        </w:trPr>
        <w:tc>
          <w:tcPr>
            <w:tcW w:w="949" w:type="pct"/>
          </w:tcPr>
          <w:p w14:paraId="2F14B118" w14:textId="5459EC5E" w:rsidR="00DC4C06" w:rsidRPr="0009107A" w:rsidRDefault="00DC4C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4" w:type="pct"/>
          </w:tcPr>
          <w:p w14:paraId="47DAABC7" w14:textId="77777777" w:rsidR="00DC4C06" w:rsidRPr="0009107A" w:rsidRDefault="00DC4C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CC4C4" w14:textId="02F9F149" w:rsidR="00DC4C06" w:rsidRPr="0009107A" w:rsidRDefault="0037520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55404" w14:textId="12CAC3AE" w:rsidR="00DC4C06" w:rsidRPr="0009107A" w:rsidRDefault="0037520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4FBDD" w14:textId="578282C8" w:rsidR="00DC4C06" w:rsidRPr="0009107A" w:rsidRDefault="002D120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(1,39</w:t>
            </w:r>
            <w:r w:rsidR="001C0481" w:rsidRPr="0009107A">
              <w:rPr>
                <w:rFonts w:asciiTheme="majorBidi" w:hAnsiTheme="majorBidi" w:cstheme="majorBidi"/>
              </w:rPr>
              <w:t>8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F2208" w14:textId="5C0E4571" w:rsidR="00DC4C06" w:rsidRPr="0009107A" w:rsidRDefault="00CC5A9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95117" w14:textId="036F73C7" w:rsidR="00DC4C06" w:rsidRPr="0009107A" w:rsidRDefault="00CC5A9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(231)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77B8C46E" w14:textId="4BA2087E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4B171" w14:textId="03F36CF4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</w:t>
            </w:r>
            <w:r w:rsidR="001C0481" w:rsidRPr="0009107A">
              <w:rPr>
                <w:rFonts w:asciiTheme="majorBidi" w:hAnsiTheme="majorBidi" w:cstheme="majorBidi"/>
              </w:rPr>
              <w:t>3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7A27EABA" w14:textId="3DA4613E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864E7FD" w14:textId="6B2D4BBB" w:rsidR="00DC4C06" w:rsidRPr="0009107A" w:rsidRDefault="0019074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0224D005" w14:textId="0AA3716C" w:rsidR="00DC4C06" w:rsidRPr="0009107A" w:rsidRDefault="00CC02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(1,65</w:t>
            </w:r>
            <w:r w:rsidR="00E45CCD" w:rsidRPr="0009107A">
              <w:rPr>
                <w:rFonts w:asciiTheme="majorBidi" w:hAnsiTheme="majorBidi" w:cstheme="majorBidi"/>
              </w:rPr>
              <w:t>7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</w:tr>
      <w:tr w:rsidR="00DC4C06" w:rsidRPr="0009107A" w14:paraId="4ED653EF" w14:textId="77777777" w:rsidTr="006C6D05">
        <w:trPr>
          <w:trHeight w:val="272"/>
        </w:trPr>
        <w:tc>
          <w:tcPr>
            <w:tcW w:w="949" w:type="pct"/>
          </w:tcPr>
          <w:p w14:paraId="13C74A00" w14:textId="63C1C6D2" w:rsidR="00DC4C06" w:rsidRPr="0009107A" w:rsidRDefault="00DC4C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</w:p>
        </w:tc>
        <w:tc>
          <w:tcPr>
            <w:tcW w:w="94" w:type="pct"/>
          </w:tcPr>
          <w:p w14:paraId="5F6EA390" w14:textId="77777777" w:rsidR="00DC4C06" w:rsidRPr="0009107A" w:rsidRDefault="00DC4C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5A2AE" w14:textId="49AA2934" w:rsidR="00DC4C06" w:rsidRPr="0009107A" w:rsidRDefault="0037520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EBF1B" w14:textId="07C1B239" w:rsidR="00DC4C06" w:rsidRPr="0009107A" w:rsidRDefault="0037520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65D1A" w14:textId="0080D2E8" w:rsidR="00DC4C06" w:rsidRPr="0009107A" w:rsidRDefault="002D120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(187)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E96AC" w14:textId="2A8AF0AB" w:rsidR="00DC4C06" w:rsidRPr="0009107A" w:rsidRDefault="00CC5A99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71170" w14:textId="6B56D4D6" w:rsidR="00DC4C06" w:rsidRPr="0009107A" w:rsidRDefault="00CC5A99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1AB4BE12" w14:textId="222CB29A" w:rsidR="00DC4C06" w:rsidRPr="0009107A" w:rsidRDefault="0019074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C7DDA" w14:textId="2D7F569E" w:rsidR="00DC4C06" w:rsidRPr="0009107A" w:rsidRDefault="0019074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65A4C858" w14:textId="05DC995D" w:rsidR="00DC4C06" w:rsidRPr="0009107A" w:rsidRDefault="0019074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7DA6C1FD" w14:textId="43BF3F37" w:rsidR="00DC4C06" w:rsidRPr="0009107A" w:rsidRDefault="0019074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016D07F1" w14:textId="1C367C21" w:rsidR="00DC4C06" w:rsidRPr="0009107A" w:rsidRDefault="00CC021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(191)</w:t>
            </w:r>
          </w:p>
        </w:tc>
      </w:tr>
      <w:tr w:rsidR="00CB6F54" w:rsidRPr="0009107A" w14:paraId="592B5213" w14:textId="77777777" w:rsidTr="006C6D05">
        <w:trPr>
          <w:trHeight w:val="557"/>
        </w:trPr>
        <w:tc>
          <w:tcPr>
            <w:tcW w:w="949" w:type="pct"/>
          </w:tcPr>
          <w:p w14:paraId="0F5ED830" w14:textId="1B9F3A44" w:rsidR="00CB6F54" w:rsidRPr="0009107A" w:rsidRDefault="00CB6F5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4" w:type="pct"/>
          </w:tcPr>
          <w:p w14:paraId="449858A4" w14:textId="77777777" w:rsidR="00CB6F54" w:rsidRPr="0009107A" w:rsidRDefault="00CB6F5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6" w:type="pct"/>
            <w:shd w:val="clear" w:color="auto" w:fill="auto"/>
          </w:tcPr>
          <w:p w14:paraId="238D760E" w14:textId="75BEE617" w:rsidR="00CB6F54" w:rsidRPr="0009107A" w:rsidRDefault="00CB6F5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2,583</w:t>
            </w:r>
          </w:p>
        </w:tc>
        <w:tc>
          <w:tcPr>
            <w:tcW w:w="396" w:type="pct"/>
            <w:shd w:val="clear" w:color="auto" w:fill="auto"/>
          </w:tcPr>
          <w:p w14:paraId="04F6AED6" w14:textId="16818D20" w:rsidR="00CB6F54" w:rsidRPr="0009107A" w:rsidRDefault="00CB6F5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173</w:t>
            </w:r>
          </w:p>
        </w:tc>
        <w:tc>
          <w:tcPr>
            <w:tcW w:w="396" w:type="pct"/>
            <w:shd w:val="clear" w:color="auto" w:fill="auto"/>
          </w:tcPr>
          <w:p w14:paraId="069E009E" w14:textId="64E717CE" w:rsidR="00CB6F54" w:rsidRPr="0009107A" w:rsidRDefault="00CB6F5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22,213</w:t>
            </w:r>
          </w:p>
        </w:tc>
        <w:tc>
          <w:tcPr>
            <w:tcW w:w="396" w:type="pct"/>
            <w:shd w:val="clear" w:color="auto" w:fill="auto"/>
          </w:tcPr>
          <w:p w14:paraId="768A5BB3" w14:textId="3870B3A7" w:rsidR="00CB6F54" w:rsidRPr="0009107A" w:rsidRDefault="00CB6F5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  <w:tc>
          <w:tcPr>
            <w:tcW w:w="396" w:type="pct"/>
            <w:shd w:val="clear" w:color="auto" w:fill="auto"/>
          </w:tcPr>
          <w:p w14:paraId="34ECEBF9" w14:textId="7626611F" w:rsidR="00CB6F54" w:rsidRPr="0009107A" w:rsidRDefault="00CB6F5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2,853</w:t>
            </w:r>
          </w:p>
        </w:tc>
        <w:tc>
          <w:tcPr>
            <w:tcW w:w="396" w:type="pct"/>
            <w:shd w:val="clear" w:color="auto" w:fill="auto"/>
          </w:tcPr>
          <w:p w14:paraId="0025725F" w14:textId="2AE4BE39" w:rsidR="00CB6F54" w:rsidRPr="0009107A" w:rsidRDefault="00CB6F5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397" w:type="pct"/>
            <w:shd w:val="clear" w:color="auto" w:fill="auto"/>
          </w:tcPr>
          <w:p w14:paraId="37A161DB" w14:textId="0C76FC5B" w:rsidR="00CB6F54" w:rsidRPr="0009107A" w:rsidRDefault="00CB6F5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71</w:t>
            </w:r>
          </w:p>
        </w:tc>
        <w:tc>
          <w:tcPr>
            <w:tcW w:w="397" w:type="pct"/>
            <w:shd w:val="clear" w:color="auto" w:fill="auto"/>
          </w:tcPr>
          <w:p w14:paraId="4533E301" w14:textId="5C98508B" w:rsidR="00CB6F54" w:rsidRPr="0009107A" w:rsidRDefault="00CB6F5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396" w:type="pct"/>
            <w:shd w:val="clear" w:color="auto" w:fill="auto"/>
          </w:tcPr>
          <w:p w14:paraId="72987A6C" w14:textId="1572E4AC" w:rsidR="00CB6F54" w:rsidRPr="0009107A" w:rsidRDefault="00CB6F5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1,480</w:t>
            </w:r>
          </w:p>
        </w:tc>
        <w:tc>
          <w:tcPr>
            <w:tcW w:w="396" w:type="pct"/>
            <w:shd w:val="clear" w:color="auto" w:fill="auto"/>
          </w:tcPr>
          <w:p w14:paraId="5E9D7200" w14:textId="02309079" w:rsidR="00CB6F54" w:rsidRPr="0009107A" w:rsidRDefault="00CB6F5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29,669</w:t>
            </w:r>
          </w:p>
        </w:tc>
      </w:tr>
    </w:tbl>
    <w:p w14:paraId="65EC4073" w14:textId="77777777" w:rsidR="006672E5" w:rsidRPr="0009107A" w:rsidRDefault="006672E5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4DFBD85" w14:textId="46F2063C" w:rsidR="006672E5" w:rsidRPr="0009107A" w:rsidRDefault="006672E5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6672E5" w:rsidRPr="0009107A" w:rsidSect="00E23505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6"/>
    <w:bookmarkEnd w:id="7"/>
    <w:p w14:paraId="6E873E7C" w14:textId="77777777" w:rsidR="004B22A4" w:rsidRPr="0009107A" w:rsidRDefault="004B22A4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09107A" w:rsidRDefault="004B22A4" w:rsidP="00CA6E18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1ABDFE2" w14:textId="68E96DAC" w:rsidR="004B22A4" w:rsidRPr="0009107A" w:rsidRDefault="004B22A4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09107A">
        <w:rPr>
          <w:rFonts w:asciiTheme="majorBidi" w:hAnsiTheme="majorBidi" w:cstheme="majorBidi"/>
          <w:cs/>
        </w:rPr>
        <w:t>ระหว่าง</w:t>
      </w:r>
      <w:r w:rsidR="00177B73" w:rsidRPr="0009107A">
        <w:rPr>
          <w:rFonts w:asciiTheme="majorBidi" w:hAnsiTheme="majorBidi" w:cstheme="majorBidi"/>
          <w:cs/>
        </w:rPr>
        <w:t>งวดหกเดือนสิ้นสุดวันที่</w:t>
      </w:r>
      <w:r w:rsidR="00D33059" w:rsidRPr="0009107A">
        <w:rPr>
          <w:rFonts w:asciiTheme="majorBidi" w:hAnsiTheme="majorBidi" w:cstheme="majorBidi"/>
          <w:cs/>
        </w:rPr>
        <w:t xml:space="preserve"> </w:t>
      </w:r>
      <w:r w:rsidR="00C63585" w:rsidRPr="0009107A">
        <w:rPr>
          <w:rFonts w:asciiTheme="majorBidi" w:hAnsiTheme="majorBidi" w:cstheme="majorBidi"/>
        </w:rPr>
        <w:t xml:space="preserve">30 </w:t>
      </w:r>
      <w:r w:rsidR="00C63585" w:rsidRPr="0009107A">
        <w:rPr>
          <w:rFonts w:asciiTheme="majorBidi" w:hAnsiTheme="majorBidi" w:cstheme="majorBidi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</w:rPr>
        <w:t>2566</w:t>
      </w:r>
      <w:r w:rsidRPr="0009107A">
        <w:rPr>
          <w:rFonts w:asciiTheme="majorBidi" w:hAnsiTheme="majorBidi" w:cstheme="majorBidi"/>
          <w:cs/>
        </w:rPr>
        <w:t xml:space="preserve"> มีดังนี้</w:t>
      </w:r>
    </w:p>
    <w:p w14:paraId="0A11442B" w14:textId="77777777" w:rsidR="0022602D" w:rsidRPr="0009107A" w:rsidRDefault="0022602D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14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992"/>
        <w:gridCol w:w="1535"/>
        <w:gridCol w:w="1536"/>
        <w:gridCol w:w="1536"/>
        <w:gridCol w:w="1535"/>
        <w:gridCol w:w="1536"/>
        <w:gridCol w:w="1536"/>
      </w:tblGrid>
      <w:tr w:rsidR="00C804AB" w:rsidRPr="0009107A" w14:paraId="490ACD98" w14:textId="77777777" w:rsidTr="001D3107">
        <w:tc>
          <w:tcPr>
            <w:tcW w:w="3803" w:type="dxa"/>
          </w:tcPr>
          <w:p w14:paraId="12F2A291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6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015350FF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214" w:type="dxa"/>
            <w:gridSpan w:val="6"/>
          </w:tcPr>
          <w:p w14:paraId="74570294" w14:textId="62C633D0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09107A">
              <w:rPr>
                <w:rFonts w:eastAsia="Calibri"/>
                <w:b/>
                <w:bCs/>
                <w:cs/>
              </w:rPr>
              <w:t>งบการเงิน</w:t>
            </w:r>
            <w:r w:rsidRPr="0009107A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C804AB" w:rsidRPr="0009107A" w14:paraId="2ECC8181" w14:textId="77777777" w:rsidTr="001D3107">
        <w:trPr>
          <w:trHeight w:val="910"/>
        </w:trPr>
        <w:tc>
          <w:tcPr>
            <w:tcW w:w="3803" w:type="dxa"/>
          </w:tcPr>
          <w:p w14:paraId="0BC84B5E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1E0004A8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01BF5AA8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2" w:type="dxa"/>
          </w:tcPr>
          <w:p w14:paraId="2505864C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FFDCBFB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68739C5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535" w:type="dxa"/>
            <w:vAlign w:val="bottom"/>
          </w:tcPr>
          <w:p w14:paraId="2CC00F63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/>
                <w:cs/>
              </w:rPr>
              <w:t>อาคารและ</w:t>
            </w:r>
          </w:p>
          <w:p w14:paraId="5F1B141E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/>
                <w:cs/>
              </w:rPr>
              <w:t>ที่ดินพร้อม</w:t>
            </w:r>
          </w:p>
          <w:p w14:paraId="2CDFA3DB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09107A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536" w:type="dxa"/>
            <w:vAlign w:val="bottom"/>
          </w:tcPr>
          <w:p w14:paraId="1A9DE40C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6" w:type="dxa"/>
            <w:vAlign w:val="bottom"/>
          </w:tcPr>
          <w:p w14:paraId="364271E2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E17B68E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EC33C0D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09107A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535" w:type="dxa"/>
            <w:vAlign w:val="bottom"/>
          </w:tcPr>
          <w:p w14:paraId="64075283" w14:textId="3D916FC0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09107A">
              <w:rPr>
                <w:rFonts w:eastAsia="Calibri" w:hint="cs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536" w:type="dxa"/>
            <w:vAlign w:val="bottom"/>
          </w:tcPr>
          <w:p w14:paraId="3E1A2D16" w14:textId="4F622665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 w:hint="cs"/>
                <w:cs/>
              </w:rPr>
              <w:t>ยานพาหนะและเรือขนส่งน้ำมัน</w:t>
            </w:r>
          </w:p>
        </w:tc>
        <w:tc>
          <w:tcPr>
            <w:tcW w:w="1536" w:type="dxa"/>
            <w:vAlign w:val="bottom"/>
          </w:tcPr>
          <w:p w14:paraId="4EC9CD0E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 w:hint="cs"/>
                <w:cs/>
              </w:rPr>
              <w:t>รวม</w:t>
            </w:r>
          </w:p>
        </w:tc>
      </w:tr>
      <w:tr w:rsidR="00C804AB" w:rsidRPr="0009107A" w14:paraId="7AE7C2D3" w14:textId="77777777" w:rsidTr="001D3107">
        <w:tc>
          <w:tcPr>
            <w:tcW w:w="3803" w:type="dxa"/>
          </w:tcPr>
          <w:p w14:paraId="420713B3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248BA121" w14:textId="77777777" w:rsidR="00C804AB" w:rsidRPr="0009107A" w:rsidRDefault="00C804A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14" w:type="dxa"/>
            <w:gridSpan w:val="6"/>
            <w:vAlign w:val="bottom"/>
          </w:tcPr>
          <w:p w14:paraId="1BB1466F" w14:textId="77777777" w:rsidR="00C804AB" w:rsidRPr="0009107A" w:rsidRDefault="00C804A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10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35D3" w:rsidRPr="0009107A" w14:paraId="59BF75B3" w14:textId="77777777" w:rsidTr="00DA7D2A">
        <w:trPr>
          <w:trHeight w:val="365"/>
        </w:trPr>
        <w:tc>
          <w:tcPr>
            <w:tcW w:w="3803" w:type="dxa"/>
          </w:tcPr>
          <w:p w14:paraId="39459A5C" w14:textId="4D1C8A79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09107A">
              <w:rPr>
                <w:cs/>
              </w:rPr>
              <w:t xml:space="preserve">ณ วันที่ </w:t>
            </w:r>
            <w:r w:rsidRPr="0009107A">
              <w:t>1</w:t>
            </w:r>
            <w:r w:rsidRPr="0009107A">
              <w:rPr>
                <w:cs/>
              </w:rPr>
              <w:t xml:space="preserve"> มกราคม </w:t>
            </w:r>
            <w:r w:rsidRPr="0009107A">
              <w:t>256</w:t>
            </w:r>
            <w:r w:rsidRPr="0009107A">
              <w:rPr>
                <w:rFonts w:hint="cs"/>
                <w:cs/>
              </w:rPr>
              <w:t>6</w:t>
            </w:r>
          </w:p>
        </w:tc>
        <w:tc>
          <w:tcPr>
            <w:tcW w:w="992" w:type="dxa"/>
          </w:tcPr>
          <w:p w14:paraId="3E3F9F14" w14:textId="7777777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535" w:type="dxa"/>
          </w:tcPr>
          <w:p w14:paraId="29C68C12" w14:textId="7564C59C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rPr>
                <w:rFonts w:hint="cs"/>
              </w:rPr>
              <w:t>10,89</w:t>
            </w:r>
            <w:r w:rsidRPr="0009107A">
              <w:t>9</w:t>
            </w:r>
          </w:p>
        </w:tc>
        <w:tc>
          <w:tcPr>
            <w:tcW w:w="1536" w:type="dxa"/>
          </w:tcPr>
          <w:p w14:paraId="40F86528" w14:textId="69015DE2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17"/>
            </w:pPr>
            <w:r w:rsidRPr="0009107A">
              <w:rPr>
                <w:rFonts w:hint="cs"/>
              </w:rPr>
              <w:t>828</w:t>
            </w:r>
          </w:p>
        </w:tc>
        <w:tc>
          <w:tcPr>
            <w:tcW w:w="1536" w:type="dxa"/>
          </w:tcPr>
          <w:p w14:paraId="144D8879" w14:textId="43D46F4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rPr>
                <w:rFonts w:hint="cs"/>
              </w:rPr>
              <w:t>2,79</w:t>
            </w:r>
            <w:r w:rsidRPr="0009107A">
              <w:t>0</w:t>
            </w:r>
          </w:p>
        </w:tc>
        <w:tc>
          <w:tcPr>
            <w:tcW w:w="1535" w:type="dxa"/>
          </w:tcPr>
          <w:p w14:paraId="35D33265" w14:textId="5A9A4A43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4</w:t>
            </w:r>
          </w:p>
        </w:tc>
        <w:tc>
          <w:tcPr>
            <w:tcW w:w="1536" w:type="dxa"/>
            <w:shd w:val="clear" w:color="auto" w:fill="auto"/>
          </w:tcPr>
          <w:p w14:paraId="32B494C7" w14:textId="19282E3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2,426</w:t>
            </w:r>
          </w:p>
        </w:tc>
        <w:tc>
          <w:tcPr>
            <w:tcW w:w="1536" w:type="dxa"/>
          </w:tcPr>
          <w:p w14:paraId="54BC6019" w14:textId="4AE7FAD4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1</w:t>
            </w:r>
            <w:r w:rsidRPr="0009107A">
              <w:rPr>
                <w:rFonts w:hint="cs"/>
              </w:rPr>
              <w:t>6,947</w:t>
            </w:r>
          </w:p>
        </w:tc>
      </w:tr>
      <w:tr w:rsidR="004235D3" w:rsidRPr="0009107A" w14:paraId="62076A72" w14:textId="77777777" w:rsidTr="00DA7D2A">
        <w:trPr>
          <w:trHeight w:val="347"/>
        </w:trPr>
        <w:tc>
          <w:tcPr>
            <w:tcW w:w="3803" w:type="dxa"/>
          </w:tcPr>
          <w:p w14:paraId="21132CF8" w14:textId="7777777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09107A">
              <w:rPr>
                <w:cs/>
              </w:rPr>
              <w:t>เพิ่มขึ้น</w:t>
            </w:r>
          </w:p>
        </w:tc>
        <w:tc>
          <w:tcPr>
            <w:tcW w:w="992" w:type="dxa"/>
          </w:tcPr>
          <w:p w14:paraId="77B0F0DE" w14:textId="7777777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157F7D" w14:textId="4865B42B" w:rsidR="004235D3" w:rsidRPr="0009107A" w:rsidRDefault="0024180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t>676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C8CE95" w14:textId="555176D6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240" w:lineRule="auto"/>
              <w:ind w:left="-117" w:right="70"/>
              <w:jc w:val="right"/>
            </w:pPr>
            <w:r w:rsidRPr="0009107A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A9DA63" w14:textId="1F54A100" w:rsidR="004235D3" w:rsidRPr="0009107A" w:rsidRDefault="0024180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t>1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2E3B5D4D" w14:textId="52CB8F62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A03146" w14:textId="01133F0A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1,</w:t>
            </w:r>
            <w:r w:rsidR="00241804" w:rsidRPr="0009107A">
              <w:t>197</w:t>
            </w:r>
          </w:p>
        </w:tc>
        <w:tc>
          <w:tcPr>
            <w:tcW w:w="1536" w:type="dxa"/>
            <w:shd w:val="clear" w:color="auto" w:fill="auto"/>
          </w:tcPr>
          <w:p w14:paraId="7A8F2EE8" w14:textId="1552974D" w:rsidR="004235D3" w:rsidRPr="0009107A" w:rsidRDefault="0024180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1,874</w:t>
            </w:r>
          </w:p>
        </w:tc>
      </w:tr>
      <w:tr w:rsidR="00040F61" w:rsidRPr="0009107A" w14:paraId="78BB7F11" w14:textId="77777777" w:rsidTr="00DA7D2A">
        <w:trPr>
          <w:trHeight w:val="347"/>
        </w:trPr>
        <w:tc>
          <w:tcPr>
            <w:tcW w:w="3803" w:type="dxa"/>
          </w:tcPr>
          <w:p w14:paraId="0E7C0870" w14:textId="25EDDA4F" w:rsidR="00040F61" w:rsidRPr="0009107A" w:rsidRDefault="00C67BB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  <w:cs/>
              </w:rPr>
              <w:t xml:space="preserve">ตัดรายการระหว่างกัน </w:t>
            </w:r>
            <w:r w:rsidRPr="0009107A">
              <w:rPr>
                <w:i/>
                <w:iCs/>
              </w:rPr>
              <w:t>(</w:t>
            </w:r>
            <w:r w:rsidRPr="0009107A">
              <w:rPr>
                <w:rFonts w:hint="cs"/>
                <w:i/>
                <w:iCs/>
                <w:cs/>
              </w:rPr>
              <w:t xml:space="preserve">หมายเหตุ </w:t>
            </w:r>
            <w:r w:rsidRPr="0009107A">
              <w:rPr>
                <w:i/>
                <w:iCs/>
              </w:rPr>
              <w:t>4)</w:t>
            </w:r>
          </w:p>
        </w:tc>
        <w:tc>
          <w:tcPr>
            <w:tcW w:w="992" w:type="dxa"/>
          </w:tcPr>
          <w:p w14:paraId="475C70E7" w14:textId="77777777" w:rsidR="00040F61" w:rsidRPr="0009107A" w:rsidRDefault="00040F6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6431F3" w14:textId="33426EC3" w:rsidR="00040F61" w:rsidRPr="0009107A" w:rsidRDefault="00040F6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DCFD8F" w14:textId="169FEF81" w:rsidR="00040F61" w:rsidRPr="0009107A" w:rsidRDefault="00040F6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240" w:lineRule="auto"/>
              <w:ind w:left="-117" w:right="70"/>
              <w:jc w:val="right"/>
            </w:pPr>
            <w:r w:rsidRPr="0009107A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F83F53" w14:textId="70395579" w:rsidR="00040F61" w:rsidRPr="0009107A" w:rsidRDefault="00040F6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t>(2,206)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74A22DF6" w14:textId="10B3F857" w:rsidR="00040F61" w:rsidRPr="0009107A" w:rsidRDefault="00040F6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CA3C44" w14:textId="634AD83A" w:rsidR="00040F61" w:rsidRPr="0009107A" w:rsidRDefault="00040F6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6" w:type="dxa"/>
            <w:shd w:val="clear" w:color="auto" w:fill="auto"/>
          </w:tcPr>
          <w:p w14:paraId="4576C6F5" w14:textId="4EE781E6" w:rsidR="00040F61" w:rsidRPr="0009107A" w:rsidRDefault="00040F6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(2,206)</w:t>
            </w:r>
          </w:p>
        </w:tc>
      </w:tr>
      <w:tr w:rsidR="004235D3" w:rsidRPr="0009107A" w14:paraId="1FD8FE31" w14:textId="77777777" w:rsidTr="00DA7D2A">
        <w:trPr>
          <w:trHeight w:val="347"/>
        </w:trPr>
        <w:tc>
          <w:tcPr>
            <w:tcW w:w="3803" w:type="dxa"/>
          </w:tcPr>
          <w:p w14:paraId="518B9478" w14:textId="7777777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  <w:cs/>
              </w:rPr>
              <w:t>โอน</w:t>
            </w:r>
          </w:p>
        </w:tc>
        <w:tc>
          <w:tcPr>
            <w:tcW w:w="992" w:type="dxa"/>
          </w:tcPr>
          <w:p w14:paraId="72CB9F80" w14:textId="7777777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B2DE86" w14:textId="056B15B2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t>(1,</w:t>
            </w:r>
            <w:r w:rsidR="00E74594" w:rsidRPr="0009107A">
              <w:t>006</w:t>
            </w:r>
            <w:r w:rsidRPr="0009107A">
              <w:t>)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0F793E" w14:textId="3EBD681D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240" w:lineRule="auto"/>
              <w:ind w:left="-117" w:right="70"/>
              <w:jc w:val="right"/>
            </w:pPr>
            <w:r w:rsidRPr="0009107A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AB3310" w14:textId="034FE88C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10A049D9" w14:textId="2B98E554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A00065" w14:textId="23A2904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1,006</w:t>
            </w:r>
          </w:p>
        </w:tc>
        <w:tc>
          <w:tcPr>
            <w:tcW w:w="1536" w:type="dxa"/>
            <w:shd w:val="clear" w:color="auto" w:fill="auto"/>
          </w:tcPr>
          <w:p w14:paraId="713BD7F6" w14:textId="1794427F" w:rsidR="004235D3" w:rsidRPr="0009107A" w:rsidRDefault="00E7457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-</w:t>
            </w:r>
          </w:p>
        </w:tc>
      </w:tr>
      <w:tr w:rsidR="00556D06" w:rsidRPr="0009107A" w14:paraId="77D3FBC5" w14:textId="77777777" w:rsidTr="00DA7D2A">
        <w:trPr>
          <w:trHeight w:val="347"/>
        </w:trPr>
        <w:tc>
          <w:tcPr>
            <w:tcW w:w="3803" w:type="dxa"/>
          </w:tcPr>
          <w:p w14:paraId="48F2793C" w14:textId="0DD613C2" w:rsidR="00556D06" w:rsidRPr="0009107A" w:rsidRDefault="00556D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992" w:type="dxa"/>
          </w:tcPr>
          <w:p w14:paraId="1921BC14" w14:textId="77777777" w:rsidR="00556D06" w:rsidRPr="0009107A" w:rsidRDefault="00556D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91778" w14:textId="2CDDA249" w:rsidR="00556D06" w:rsidRPr="0009107A" w:rsidRDefault="00556D0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t>(11)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462605" w14:textId="3DE2289E" w:rsidR="00556D06" w:rsidRPr="0009107A" w:rsidRDefault="00E7457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240" w:lineRule="auto"/>
              <w:ind w:left="-117" w:right="70"/>
              <w:jc w:val="right"/>
            </w:pPr>
            <w:r w:rsidRPr="0009107A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2D55F9" w14:textId="283D099F" w:rsidR="00556D06" w:rsidRPr="0009107A" w:rsidRDefault="00E7457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</w:tcPr>
          <w:p w14:paraId="3348083A" w14:textId="2DC7C99F" w:rsidR="00556D06" w:rsidRPr="0009107A" w:rsidRDefault="00E7457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705995" w14:textId="648E972D" w:rsidR="00556D06" w:rsidRPr="0009107A" w:rsidRDefault="00E7457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6" w:type="dxa"/>
            <w:shd w:val="clear" w:color="auto" w:fill="auto"/>
          </w:tcPr>
          <w:p w14:paraId="0A299208" w14:textId="38FC2B5F" w:rsidR="00556D06" w:rsidRPr="0009107A" w:rsidRDefault="00E7457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(11)</w:t>
            </w:r>
          </w:p>
        </w:tc>
      </w:tr>
      <w:tr w:rsidR="004235D3" w:rsidRPr="0009107A" w14:paraId="501DD14F" w14:textId="77777777" w:rsidTr="00DA7D2A">
        <w:trPr>
          <w:trHeight w:val="282"/>
        </w:trPr>
        <w:tc>
          <w:tcPr>
            <w:tcW w:w="3803" w:type="dxa"/>
          </w:tcPr>
          <w:p w14:paraId="629C6129" w14:textId="7777777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09107A">
              <w:rPr>
                <w:cs/>
              </w:rPr>
              <w:t>ค่า</w:t>
            </w:r>
            <w:r w:rsidRPr="0009107A">
              <w:rPr>
                <w:rFonts w:hint="cs"/>
                <w:cs/>
              </w:rPr>
              <w:t>เสื่อมราคา</w:t>
            </w:r>
            <w:r w:rsidRPr="0009107A">
              <w:rPr>
                <w:cs/>
              </w:rPr>
              <w:t>สำหรับงวด</w:t>
            </w:r>
          </w:p>
        </w:tc>
        <w:tc>
          <w:tcPr>
            <w:tcW w:w="992" w:type="dxa"/>
          </w:tcPr>
          <w:p w14:paraId="2448470D" w14:textId="7777777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DA7972" w14:textId="3D9DB4A6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t>(4</w:t>
            </w:r>
            <w:r w:rsidR="00241804" w:rsidRPr="0009107A">
              <w:t>41</w:t>
            </w:r>
            <w:r w:rsidRPr="0009107A">
              <w:t>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1B4F9" w14:textId="22239DCD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17"/>
            </w:pPr>
            <w:r w:rsidRPr="0009107A">
              <w:t>(55)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894E3" w14:textId="4B698A8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17"/>
            </w:pPr>
            <w:r w:rsidRPr="0009107A">
              <w:t>(212)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7B245A36" w14:textId="2AF43AB4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(1)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5A8E0" w14:textId="6E4B334F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(3</w:t>
            </w:r>
            <w:r w:rsidR="00241804" w:rsidRPr="0009107A">
              <w:t>11</w:t>
            </w:r>
            <w:r w:rsidRPr="0009107A">
              <w:t>)</w:t>
            </w:r>
          </w:p>
        </w:tc>
        <w:tc>
          <w:tcPr>
            <w:tcW w:w="1536" w:type="dxa"/>
            <w:shd w:val="clear" w:color="auto" w:fill="auto"/>
          </w:tcPr>
          <w:p w14:paraId="479C3EB0" w14:textId="15E64F9A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(1,0</w:t>
            </w:r>
            <w:r w:rsidR="00241804" w:rsidRPr="0009107A">
              <w:t>20</w:t>
            </w:r>
            <w:r w:rsidRPr="0009107A">
              <w:t>)</w:t>
            </w:r>
          </w:p>
        </w:tc>
      </w:tr>
      <w:tr w:rsidR="004235D3" w:rsidRPr="0009107A" w14:paraId="1E4BF7CC" w14:textId="77777777" w:rsidTr="00DA7D2A">
        <w:trPr>
          <w:trHeight w:val="282"/>
        </w:trPr>
        <w:tc>
          <w:tcPr>
            <w:tcW w:w="3803" w:type="dxa"/>
          </w:tcPr>
          <w:p w14:paraId="22F3A8B4" w14:textId="12FA1649" w:rsidR="004235D3" w:rsidRPr="0009107A" w:rsidRDefault="006807E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ผลกระทบจาก</w:t>
            </w:r>
            <w:r w:rsidR="00A7549A" w:rsidRPr="0009107A">
              <w:rPr>
                <w:rFonts w:asciiTheme="majorBidi" w:hAnsiTheme="majorBidi" w:cstheme="majorBidi" w:hint="cs"/>
                <w:cs/>
              </w:rPr>
              <w:t>การแปลงค่างบการเงิน</w:t>
            </w:r>
          </w:p>
        </w:tc>
        <w:tc>
          <w:tcPr>
            <w:tcW w:w="992" w:type="dxa"/>
          </w:tcPr>
          <w:p w14:paraId="789BD588" w14:textId="7777777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5BC1F0" w14:textId="52DCA7A6" w:rsidR="004235D3" w:rsidRPr="0009107A" w:rsidRDefault="0024180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</w:pPr>
            <w:r w:rsidRPr="0009107A">
              <w:t>1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2BCDA9" w14:textId="4314F306" w:rsidR="004235D3" w:rsidRPr="0009107A" w:rsidRDefault="004235D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17"/>
            </w:pPr>
            <w:r w:rsidRPr="0009107A">
              <w:t>(57)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8C15" w14:textId="15BC109D" w:rsidR="004235D3" w:rsidRPr="0009107A" w:rsidRDefault="004235D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  <w:rPr>
                <w:cs/>
              </w:rPr>
            </w:pPr>
            <w:r w:rsidRPr="0009107A"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0975D3B8" w14:textId="6AD60BEF" w:rsidR="004235D3" w:rsidRPr="0009107A" w:rsidRDefault="004235D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C0237" w14:textId="3094B2CE" w:rsidR="004235D3" w:rsidRPr="0009107A" w:rsidRDefault="004235D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-</w:t>
            </w:r>
          </w:p>
        </w:tc>
        <w:tc>
          <w:tcPr>
            <w:tcW w:w="1536" w:type="dxa"/>
            <w:shd w:val="clear" w:color="auto" w:fill="auto"/>
          </w:tcPr>
          <w:p w14:paraId="01EDE3E2" w14:textId="3834D5E9" w:rsidR="004235D3" w:rsidRPr="0009107A" w:rsidRDefault="004235D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</w:pPr>
            <w:r w:rsidRPr="0009107A">
              <w:t>(5</w:t>
            </w:r>
            <w:r w:rsidR="00241804" w:rsidRPr="0009107A">
              <w:t>6</w:t>
            </w:r>
            <w:r w:rsidRPr="0009107A">
              <w:t>)</w:t>
            </w:r>
          </w:p>
        </w:tc>
      </w:tr>
      <w:tr w:rsidR="004235D3" w:rsidRPr="0009107A" w14:paraId="106D8895" w14:textId="77777777" w:rsidTr="00E11F4B">
        <w:trPr>
          <w:trHeight w:val="539"/>
        </w:trPr>
        <w:tc>
          <w:tcPr>
            <w:tcW w:w="3803" w:type="dxa"/>
          </w:tcPr>
          <w:p w14:paraId="636E0468" w14:textId="28D259D1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  <w:cs/>
              </w:rPr>
              <w:t xml:space="preserve">ณ วันที่ </w:t>
            </w:r>
            <w:r w:rsidRPr="0009107A">
              <w:rPr>
                <w:b/>
                <w:bCs/>
              </w:rPr>
              <w:t xml:space="preserve">30 </w:t>
            </w:r>
            <w:r w:rsidRPr="0009107A">
              <w:rPr>
                <w:b/>
                <w:bCs/>
                <w:cs/>
              </w:rPr>
              <w:t xml:space="preserve">มิถุนายน </w:t>
            </w:r>
            <w:r w:rsidRPr="0009107A">
              <w:rPr>
                <w:b/>
                <w:bCs/>
              </w:rPr>
              <w:t>2566</w:t>
            </w:r>
          </w:p>
        </w:tc>
        <w:tc>
          <w:tcPr>
            <w:tcW w:w="992" w:type="dxa"/>
          </w:tcPr>
          <w:p w14:paraId="0EABFC93" w14:textId="77777777" w:rsidR="004235D3" w:rsidRPr="0009107A" w:rsidRDefault="004235D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535" w:type="dxa"/>
            <w:shd w:val="clear" w:color="auto" w:fill="auto"/>
          </w:tcPr>
          <w:p w14:paraId="7705515D" w14:textId="76EBEE13" w:rsidR="004235D3" w:rsidRPr="0009107A" w:rsidRDefault="004235D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  <w:rPr>
                <w:b/>
                <w:bCs/>
              </w:rPr>
            </w:pPr>
            <w:r w:rsidRPr="0009107A">
              <w:rPr>
                <w:b/>
                <w:bCs/>
              </w:rPr>
              <w:t>10,</w:t>
            </w:r>
            <w:r w:rsidR="00241804" w:rsidRPr="0009107A">
              <w:rPr>
                <w:b/>
                <w:bCs/>
              </w:rPr>
              <w:t>118</w:t>
            </w:r>
          </w:p>
        </w:tc>
        <w:tc>
          <w:tcPr>
            <w:tcW w:w="1536" w:type="dxa"/>
            <w:shd w:val="clear" w:color="auto" w:fill="auto"/>
          </w:tcPr>
          <w:p w14:paraId="220F654F" w14:textId="3D63FE8D" w:rsidR="004235D3" w:rsidRPr="0009107A" w:rsidRDefault="004235D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716</w:t>
            </w:r>
          </w:p>
        </w:tc>
        <w:tc>
          <w:tcPr>
            <w:tcW w:w="1536" w:type="dxa"/>
            <w:shd w:val="clear" w:color="auto" w:fill="auto"/>
          </w:tcPr>
          <w:p w14:paraId="43AE3960" w14:textId="72A6F9F2" w:rsidR="004235D3" w:rsidRPr="0009107A" w:rsidRDefault="004235D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17"/>
              <w:rPr>
                <w:b/>
                <w:bCs/>
              </w:rPr>
            </w:pPr>
            <w:r w:rsidRPr="0009107A">
              <w:rPr>
                <w:b/>
                <w:bCs/>
              </w:rPr>
              <w:t>3</w:t>
            </w:r>
            <w:r w:rsidR="00241804" w:rsidRPr="0009107A">
              <w:rPr>
                <w:b/>
                <w:bCs/>
              </w:rPr>
              <w:t>73</w:t>
            </w:r>
          </w:p>
        </w:tc>
        <w:tc>
          <w:tcPr>
            <w:tcW w:w="1535" w:type="dxa"/>
          </w:tcPr>
          <w:p w14:paraId="522269F8" w14:textId="067E9959" w:rsidR="004235D3" w:rsidRPr="0009107A" w:rsidRDefault="004235D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  <w:rPr>
                <w:b/>
                <w:bCs/>
              </w:rPr>
            </w:pPr>
            <w:r w:rsidRPr="0009107A">
              <w:rPr>
                <w:b/>
                <w:bCs/>
              </w:rPr>
              <w:t>3</w:t>
            </w:r>
          </w:p>
        </w:tc>
        <w:tc>
          <w:tcPr>
            <w:tcW w:w="1536" w:type="dxa"/>
            <w:shd w:val="clear" w:color="auto" w:fill="auto"/>
          </w:tcPr>
          <w:p w14:paraId="4C4A4ED4" w14:textId="4E57B0E8" w:rsidR="004235D3" w:rsidRPr="0009107A" w:rsidRDefault="004235D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  <w:rPr>
                <w:b/>
                <w:bCs/>
              </w:rPr>
            </w:pPr>
            <w:r w:rsidRPr="0009107A">
              <w:rPr>
                <w:b/>
                <w:bCs/>
              </w:rPr>
              <w:t>4,31</w:t>
            </w:r>
            <w:r w:rsidR="00241804" w:rsidRPr="0009107A">
              <w:rPr>
                <w:b/>
                <w:bCs/>
              </w:rPr>
              <w:t>8</w:t>
            </w:r>
          </w:p>
        </w:tc>
        <w:tc>
          <w:tcPr>
            <w:tcW w:w="1536" w:type="dxa"/>
            <w:shd w:val="clear" w:color="auto" w:fill="auto"/>
          </w:tcPr>
          <w:p w14:paraId="59BF069D" w14:textId="11938186" w:rsidR="004235D3" w:rsidRPr="0009107A" w:rsidRDefault="004235D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left="-117"/>
              <w:rPr>
                <w:b/>
                <w:bCs/>
              </w:rPr>
            </w:pPr>
            <w:r w:rsidRPr="0009107A">
              <w:rPr>
                <w:b/>
                <w:bCs/>
              </w:rPr>
              <w:t>15,</w:t>
            </w:r>
            <w:r w:rsidR="00241804" w:rsidRPr="0009107A">
              <w:rPr>
                <w:b/>
                <w:bCs/>
              </w:rPr>
              <w:t>528</w:t>
            </w:r>
          </w:p>
        </w:tc>
      </w:tr>
    </w:tbl>
    <w:p w14:paraId="168A2AE9" w14:textId="77777777" w:rsidR="006F1C92" w:rsidRPr="0009107A" w:rsidRDefault="006F1C92" w:rsidP="00CA6E18"/>
    <w:p w14:paraId="161B1944" w14:textId="77777777" w:rsidR="006F1C92" w:rsidRPr="0009107A" w:rsidRDefault="006F1C92" w:rsidP="00CA6E18"/>
    <w:p w14:paraId="5B85308E" w14:textId="77777777" w:rsidR="006F1C92" w:rsidRPr="0009107A" w:rsidRDefault="006F1C92" w:rsidP="00CA6E18">
      <w:pPr>
        <w:rPr>
          <w:cs/>
        </w:rPr>
      </w:pPr>
    </w:p>
    <w:p w14:paraId="090F8164" w14:textId="77777777" w:rsidR="006F1C92" w:rsidRPr="0009107A" w:rsidRDefault="006F1C92" w:rsidP="00CA6E18">
      <w:pPr>
        <w:rPr>
          <w:cs/>
        </w:rPr>
      </w:pPr>
    </w:p>
    <w:tbl>
      <w:tblPr>
        <w:tblW w:w="14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992"/>
        <w:gridCol w:w="1842"/>
        <w:gridCol w:w="1843"/>
        <w:gridCol w:w="1843"/>
        <w:gridCol w:w="1843"/>
        <w:gridCol w:w="1843"/>
      </w:tblGrid>
      <w:tr w:rsidR="006F1D20" w:rsidRPr="0009107A" w14:paraId="042F887D" w14:textId="77777777" w:rsidTr="001D3107">
        <w:tc>
          <w:tcPr>
            <w:tcW w:w="3803" w:type="dxa"/>
          </w:tcPr>
          <w:p w14:paraId="4267C650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222FCF05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214" w:type="dxa"/>
            <w:gridSpan w:val="5"/>
          </w:tcPr>
          <w:p w14:paraId="1F25B222" w14:textId="05278598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09107A">
              <w:rPr>
                <w:rFonts w:eastAsia="Calibri"/>
                <w:b/>
                <w:bCs/>
                <w:cs/>
              </w:rPr>
              <w:t>งบการเงิน</w:t>
            </w:r>
            <w:r w:rsidRPr="0009107A"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6F1D20" w:rsidRPr="0009107A" w14:paraId="7D10E98C" w14:textId="77777777" w:rsidTr="001D3107">
        <w:tc>
          <w:tcPr>
            <w:tcW w:w="3803" w:type="dxa"/>
          </w:tcPr>
          <w:p w14:paraId="2E93D77D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78BE9319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2" w:type="dxa"/>
          </w:tcPr>
          <w:p w14:paraId="421E2B3B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1A6D47BC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D65ADD8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/>
                <w:cs/>
              </w:rPr>
              <w:t>อาคารและที่ดิน</w:t>
            </w:r>
          </w:p>
          <w:p w14:paraId="70CB1A4C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09107A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BCC5ED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01F9B9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D62C3D" w14:textId="409A247A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/>
                <w:cs/>
              </w:rPr>
              <w:t>ยานพาหนะและ</w:t>
            </w:r>
          </w:p>
          <w:p w14:paraId="306BE7B8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A5433A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09107A">
              <w:rPr>
                <w:rFonts w:eastAsia="Calibri"/>
                <w:cs/>
              </w:rPr>
              <w:t>รวม</w:t>
            </w:r>
          </w:p>
        </w:tc>
      </w:tr>
      <w:tr w:rsidR="00C804AB" w:rsidRPr="0009107A" w14:paraId="39B3C93A" w14:textId="77777777" w:rsidTr="001D3107">
        <w:tc>
          <w:tcPr>
            <w:tcW w:w="3803" w:type="dxa"/>
          </w:tcPr>
          <w:p w14:paraId="6F8294C7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7F929C30" w14:textId="77777777" w:rsidR="00C804AB" w:rsidRPr="0009107A" w:rsidRDefault="00C804A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14" w:type="dxa"/>
            <w:gridSpan w:val="5"/>
            <w:vAlign w:val="bottom"/>
          </w:tcPr>
          <w:p w14:paraId="367ECE0E" w14:textId="77777777" w:rsidR="00C804AB" w:rsidRPr="0009107A" w:rsidRDefault="00C804A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10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04AB" w:rsidRPr="0009107A" w14:paraId="1BE8EFFB" w14:textId="77777777" w:rsidTr="001D3107">
        <w:tc>
          <w:tcPr>
            <w:tcW w:w="3803" w:type="dxa"/>
          </w:tcPr>
          <w:p w14:paraId="4211B101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</w:tc>
        <w:tc>
          <w:tcPr>
            <w:tcW w:w="992" w:type="dxa"/>
          </w:tcPr>
          <w:p w14:paraId="3BC05B97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D867CBB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B6BF9B6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857848C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084C8FF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1FCC2E" w14:textId="77777777" w:rsidR="00C804AB" w:rsidRPr="0009107A" w:rsidRDefault="00C804A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</w:tr>
      <w:tr w:rsidR="006F1D20" w:rsidRPr="0009107A" w14:paraId="0702DA06" w14:textId="77777777" w:rsidTr="001D3107">
        <w:tc>
          <w:tcPr>
            <w:tcW w:w="3803" w:type="dxa"/>
          </w:tcPr>
          <w:p w14:paraId="1A00DE2C" w14:textId="72E6CF2A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09107A">
              <w:rPr>
                <w:cs/>
              </w:rPr>
              <w:t xml:space="preserve">ณ วันที่ </w:t>
            </w:r>
            <w:r w:rsidRPr="0009107A">
              <w:t>1</w:t>
            </w:r>
            <w:r w:rsidRPr="0009107A">
              <w:rPr>
                <w:cs/>
              </w:rPr>
              <w:t xml:space="preserve"> มกราคม </w:t>
            </w:r>
            <w:r w:rsidRPr="0009107A">
              <w:t>256</w:t>
            </w:r>
            <w:r w:rsidRPr="0009107A">
              <w:rPr>
                <w:rFonts w:hint="cs"/>
                <w:cs/>
              </w:rPr>
              <w:t>6</w:t>
            </w:r>
          </w:p>
        </w:tc>
        <w:tc>
          <w:tcPr>
            <w:tcW w:w="992" w:type="dxa"/>
          </w:tcPr>
          <w:p w14:paraId="2E57F7C1" w14:textId="77777777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842" w:type="dxa"/>
            <w:shd w:val="clear" w:color="auto" w:fill="auto"/>
          </w:tcPr>
          <w:p w14:paraId="7FC882AC" w14:textId="4DB780CC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</w:pPr>
            <w:r w:rsidRPr="0009107A">
              <w:t>9,131</w:t>
            </w:r>
          </w:p>
        </w:tc>
        <w:tc>
          <w:tcPr>
            <w:tcW w:w="1843" w:type="dxa"/>
            <w:shd w:val="clear" w:color="auto" w:fill="auto"/>
          </w:tcPr>
          <w:p w14:paraId="4A49FF56" w14:textId="13D4E116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09107A">
              <w:t>7</w:t>
            </w:r>
          </w:p>
        </w:tc>
        <w:tc>
          <w:tcPr>
            <w:tcW w:w="1843" w:type="dxa"/>
            <w:shd w:val="clear" w:color="auto" w:fill="auto"/>
          </w:tcPr>
          <w:p w14:paraId="13D57404" w14:textId="68CBCDB3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09107A">
              <w:t>2,790</w:t>
            </w:r>
          </w:p>
        </w:tc>
        <w:tc>
          <w:tcPr>
            <w:tcW w:w="1843" w:type="dxa"/>
            <w:shd w:val="clear" w:color="auto" w:fill="auto"/>
          </w:tcPr>
          <w:p w14:paraId="7ED074E6" w14:textId="0F2D5298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09107A">
              <w:t>875</w:t>
            </w:r>
          </w:p>
        </w:tc>
        <w:tc>
          <w:tcPr>
            <w:tcW w:w="1843" w:type="dxa"/>
            <w:shd w:val="clear" w:color="auto" w:fill="auto"/>
          </w:tcPr>
          <w:p w14:paraId="1E218548" w14:textId="10BB41F3" w:rsidR="006F1D20" w:rsidRPr="0009107A" w:rsidRDefault="006F1D2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cs/>
              </w:rPr>
            </w:pPr>
            <w:r w:rsidRPr="0009107A">
              <w:t>12,803</w:t>
            </w:r>
          </w:p>
        </w:tc>
      </w:tr>
      <w:tr w:rsidR="0007080C" w:rsidRPr="0009107A" w14:paraId="20A4B973" w14:textId="77777777" w:rsidTr="00AA0408">
        <w:tc>
          <w:tcPr>
            <w:tcW w:w="3803" w:type="dxa"/>
          </w:tcPr>
          <w:p w14:paraId="1372DADE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09107A">
              <w:rPr>
                <w:cs/>
              </w:rPr>
              <w:t>เพิ่มขึ้น</w:t>
            </w:r>
          </w:p>
        </w:tc>
        <w:tc>
          <w:tcPr>
            <w:tcW w:w="992" w:type="dxa"/>
          </w:tcPr>
          <w:p w14:paraId="38434373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F7397" w14:textId="1785D88F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</w:pPr>
            <w:r w:rsidRPr="0009107A">
              <w:t>484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20F0B" w14:textId="04D1B5C0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09107A"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7F2C2" w14:textId="1BDC15AB" w:rsidR="0007080C" w:rsidRPr="0009107A" w:rsidRDefault="00AA040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09107A"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8ED8C" w14:textId="30924D8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09107A">
              <w:t>1,</w:t>
            </w:r>
            <w:r w:rsidR="00AA0408" w:rsidRPr="0009107A">
              <w:t>1</w:t>
            </w:r>
            <w:r w:rsidRPr="0009107A">
              <w:t>77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3DCB15" w14:textId="3D4D15EC" w:rsidR="0007080C" w:rsidRPr="0009107A" w:rsidRDefault="00AA040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09107A">
              <w:t>1,661</w:t>
            </w:r>
          </w:p>
        </w:tc>
      </w:tr>
      <w:tr w:rsidR="0007080C" w:rsidRPr="0009107A" w14:paraId="55C3A970" w14:textId="77777777" w:rsidTr="001D3107">
        <w:trPr>
          <w:trHeight w:val="272"/>
        </w:trPr>
        <w:tc>
          <w:tcPr>
            <w:tcW w:w="3803" w:type="dxa"/>
          </w:tcPr>
          <w:p w14:paraId="6A6B3BEE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09107A">
              <w:rPr>
                <w:cs/>
              </w:rPr>
              <w:t>ค่า</w:t>
            </w:r>
            <w:r w:rsidRPr="0009107A">
              <w:rPr>
                <w:rFonts w:hint="cs"/>
                <w:cs/>
              </w:rPr>
              <w:t>เสื่อมราคา</w:t>
            </w:r>
            <w:r w:rsidRPr="0009107A">
              <w:rPr>
                <w:cs/>
              </w:rPr>
              <w:t>สำหรับงวด</w:t>
            </w:r>
          </w:p>
        </w:tc>
        <w:tc>
          <w:tcPr>
            <w:tcW w:w="992" w:type="dxa"/>
          </w:tcPr>
          <w:p w14:paraId="2EE6FA6B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1B65B" w14:textId="579EA2E8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340" w:lineRule="exact"/>
              <w:jc w:val="center"/>
            </w:pPr>
            <w:r w:rsidRPr="0009107A">
              <w:t>(412)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DB8F2" w14:textId="7BDC8887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09107A">
              <w:t>(1)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CE75F" w14:textId="566E929C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cs/>
              </w:rPr>
            </w:pPr>
            <w:r w:rsidRPr="0009107A">
              <w:t>(212)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4D79E" w14:textId="6AFB5657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09107A">
              <w:t>(236)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209367" w14:textId="472C487B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cs/>
              </w:rPr>
            </w:pPr>
            <w:r w:rsidRPr="0009107A">
              <w:t>(861)</w:t>
            </w:r>
          </w:p>
        </w:tc>
      </w:tr>
      <w:tr w:rsidR="0007080C" w:rsidRPr="0009107A" w14:paraId="16C09E68" w14:textId="77777777" w:rsidTr="001D3107">
        <w:tc>
          <w:tcPr>
            <w:tcW w:w="3803" w:type="dxa"/>
          </w:tcPr>
          <w:p w14:paraId="4E48116B" w14:textId="46F38234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  <w:cs/>
              </w:rPr>
              <w:t xml:space="preserve">ณ วันที่ </w:t>
            </w:r>
            <w:r w:rsidRPr="0009107A">
              <w:rPr>
                <w:b/>
                <w:bCs/>
              </w:rPr>
              <w:t xml:space="preserve">30 </w:t>
            </w:r>
            <w:r w:rsidRPr="0009107A">
              <w:rPr>
                <w:b/>
                <w:bCs/>
                <w:cs/>
              </w:rPr>
              <w:t xml:space="preserve">มิถุนายน </w:t>
            </w:r>
            <w:r w:rsidRPr="0009107A">
              <w:rPr>
                <w:b/>
                <w:bCs/>
              </w:rPr>
              <w:t>2566</w:t>
            </w:r>
          </w:p>
        </w:tc>
        <w:tc>
          <w:tcPr>
            <w:tcW w:w="992" w:type="dxa"/>
          </w:tcPr>
          <w:p w14:paraId="3DD106A5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6F8BA71" w14:textId="268D7DE4" w:rsidR="0007080C" w:rsidRPr="0009107A" w:rsidRDefault="0007080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  <w:rPr>
                <w:b/>
                <w:bCs/>
              </w:rPr>
            </w:pPr>
            <w:r w:rsidRPr="0009107A">
              <w:rPr>
                <w:b/>
                <w:bCs/>
              </w:rPr>
              <w:t>9,203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53400" w14:textId="1D23667A" w:rsidR="0007080C" w:rsidRPr="0009107A" w:rsidRDefault="0007080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78D19F" w14:textId="44F955FB" w:rsidR="0007080C" w:rsidRPr="0009107A" w:rsidRDefault="0007080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2,57</w:t>
            </w:r>
            <w:r w:rsidR="00AA0408" w:rsidRPr="0009107A"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0E90A2" w14:textId="1DAEF117" w:rsidR="0007080C" w:rsidRPr="0009107A" w:rsidRDefault="0007080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1,81</w:t>
            </w:r>
            <w:r w:rsidR="00AA0408" w:rsidRPr="0009107A">
              <w:rPr>
                <w:b/>
                <w:bCs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CF88D1" w14:textId="40DEE48D" w:rsidR="0007080C" w:rsidRPr="0009107A" w:rsidRDefault="0007080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13,603</w:t>
            </w:r>
          </w:p>
        </w:tc>
      </w:tr>
    </w:tbl>
    <w:p w14:paraId="41D0C7B3" w14:textId="77777777" w:rsidR="004235D3" w:rsidRPr="0009107A" w:rsidRDefault="004235D3" w:rsidP="00CA6E18"/>
    <w:p w14:paraId="3EF5B6EB" w14:textId="77777777" w:rsidR="004235D3" w:rsidRPr="0009107A" w:rsidRDefault="004235D3" w:rsidP="00CA6E18"/>
    <w:p w14:paraId="3213C84E" w14:textId="77777777" w:rsidR="004235D3" w:rsidRPr="0009107A" w:rsidRDefault="004235D3" w:rsidP="00CA6E18"/>
    <w:p w14:paraId="3714EEC9" w14:textId="77777777" w:rsidR="004235D3" w:rsidRPr="0009107A" w:rsidRDefault="004235D3" w:rsidP="00CA6E18"/>
    <w:p w14:paraId="1EB08BC1" w14:textId="77777777" w:rsidR="004235D3" w:rsidRPr="0009107A" w:rsidRDefault="004235D3" w:rsidP="00CA6E18"/>
    <w:p w14:paraId="4B96D2D6" w14:textId="77777777" w:rsidR="004235D3" w:rsidRPr="0009107A" w:rsidRDefault="004235D3" w:rsidP="00CA6E18"/>
    <w:p w14:paraId="07525537" w14:textId="40A48B28" w:rsidR="004235D3" w:rsidRPr="0009107A" w:rsidRDefault="004235D3" w:rsidP="00CA6E18"/>
    <w:p w14:paraId="2B108900" w14:textId="77777777" w:rsidR="00C14FCB" w:rsidRPr="0009107A" w:rsidRDefault="00C14FCB" w:rsidP="00CA6E18"/>
    <w:p w14:paraId="03190AD5" w14:textId="77777777" w:rsidR="004235D3" w:rsidRPr="0009107A" w:rsidRDefault="004235D3" w:rsidP="00CA6E18"/>
    <w:p w14:paraId="3BC95BA8" w14:textId="77777777" w:rsidR="00AA0408" w:rsidRPr="0009107A" w:rsidRDefault="00AA0408" w:rsidP="00CA6E18"/>
    <w:p w14:paraId="7A85E75E" w14:textId="77777777" w:rsidR="004235D3" w:rsidRPr="0009107A" w:rsidRDefault="004235D3" w:rsidP="00CA6E18"/>
    <w:p w14:paraId="610AE9A1" w14:textId="77777777" w:rsidR="004235D3" w:rsidRPr="0009107A" w:rsidRDefault="004235D3" w:rsidP="00CA6E18"/>
    <w:p w14:paraId="0E5EE458" w14:textId="0E0A7254" w:rsidR="00E15B5A" w:rsidRPr="0009107A" w:rsidRDefault="00E15B5A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696AAF6D" w14:textId="77777777" w:rsidR="00E15B5A" w:rsidRPr="0009107A" w:rsidRDefault="00E15B5A" w:rsidP="00CA6E18">
      <w:pPr>
        <w:spacing w:line="240" w:lineRule="auto"/>
        <w:rPr>
          <w:rFonts w:asciiTheme="majorBidi" w:hAnsiTheme="majorBidi" w:cstheme="majorBidi"/>
        </w:rPr>
      </w:pPr>
    </w:p>
    <w:p w14:paraId="3CD8CFED" w14:textId="6FBC7C99" w:rsidR="00E15B5A" w:rsidRPr="0009107A" w:rsidRDefault="00E15B5A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</w:rPr>
      </w:pPr>
      <w:r w:rsidRPr="0009107A">
        <w:rPr>
          <w:rFonts w:asciiTheme="majorBidi" w:hAnsiTheme="majorBidi" w:cstheme="majorBidi"/>
        </w:rPr>
        <w:tab/>
      </w:r>
      <w:r w:rsidRPr="0009107A">
        <w:rPr>
          <w:rFonts w:asciiTheme="majorBidi" w:hAnsiTheme="majorBidi" w:cstheme="majorBidi"/>
          <w:cs/>
        </w:rPr>
        <w:t>รายการเคลื่อนไหวของสินทรัพย์ไม่มีตัวตนระหว่าง</w:t>
      </w:r>
      <w:r w:rsidR="00177B73" w:rsidRPr="0009107A">
        <w:rPr>
          <w:rFonts w:asciiTheme="majorBidi" w:hAnsiTheme="majorBidi" w:cstheme="majorBidi"/>
          <w:cs/>
        </w:rPr>
        <w:t>งวดหกเดือนสิ้นสุดวันที่</w:t>
      </w:r>
      <w:r w:rsidRPr="0009107A">
        <w:rPr>
          <w:rFonts w:asciiTheme="majorBidi" w:hAnsiTheme="majorBidi" w:cstheme="majorBidi"/>
          <w:cs/>
        </w:rPr>
        <w:t xml:space="preserve"> </w:t>
      </w:r>
      <w:r w:rsidR="00C63585" w:rsidRPr="0009107A">
        <w:rPr>
          <w:rFonts w:asciiTheme="majorBidi" w:hAnsiTheme="majorBidi" w:cstheme="majorBidi"/>
        </w:rPr>
        <w:t xml:space="preserve">30 </w:t>
      </w:r>
      <w:r w:rsidR="00C63585" w:rsidRPr="0009107A">
        <w:rPr>
          <w:rFonts w:asciiTheme="majorBidi" w:hAnsiTheme="majorBidi" w:cstheme="majorBidi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</w:rPr>
        <w:t>2566</w:t>
      </w:r>
      <w:r w:rsidRPr="0009107A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14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300"/>
        <w:gridCol w:w="1283"/>
        <w:gridCol w:w="1283"/>
        <w:gridCol w:w="1284"/>
        <w:gridCol w:w="1283"/>
        <w:gridCol w:w="1283"/>
        <w:gridCol w:w="1284"/>
        <w:gridCol w:w="1283"/>
        <w:gridCol w:w="1283"/>
        <w:gridCol w:w="1284"/>
      </w:tblGrid>
      <w:tr w:rsidR="00AC4DC5" w:rsidRPr="0009107A" w14:paraId="3F107F8B" w14:textId="77777777" w:rsidTr="00942892">
        <w:trPr>
          <w:trHeight w:val="77"/>
          <w:tblHeader/>
        </w:trPr>
        <w:tc>
          <w:tcPr>
            <w:tcW w:w="2700" w:type="dxa"/>
          </w:tcPr>
          <w:p w14:paraId="4F0640B9" w14:textId="3B979C6A" w:rsidR="00AC4DC5" w:rsidRPr="0009107A" w:rsidRDefault="00E15B5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  <w:r w:rsidRPr="0009107A">
              <w:rPr>
                <w:rFonts w:asciiTheme="majorBidi" w:hAnsiTheme="majorBidi" w:cstheme="majorBidi"/>
                <w:b/>
                <w:bCs/>
                <w:lang w:val="en-GB"/>
              </w:rPr>
              <w:tab/>
            </w:r>
          </w:p>
        </w:tc>
        <w:tc>
          <w:tcPr>
            <w:tcW w:w="300" w:type="dxa"/>
          </w:tcPr>
          <w:p w14:paraId="629FEBF9" w14:textId="77777777" w:rsidR="00AC4DC5" w:rsidRPr="0009107A" w:rsidRDefault="00AC4DC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50" w:type="dxa"/>
            <w:gridSpan w:val="9"/>
          </w:tcPr>
          <w:p w14:paraId="726F9E15" w14:textId="5D4A3CB9" w:rsidR="00AC4DC5" w:rsidRPr="0009107A" w:rsidRDefault="00AC4DC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9107A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74594" w:rsidRPr="0009107A" w14:paraId="2BC77D3E" w14:textId="77777777" w:rsidTr="00676216">
        <w:trPr>
          <w:trHeight w:val="1242"/>
          <w:tblHeader/>
        </w:trPr>
        <w:tc>
          <w:tcPr>
            <w:tcW w:w="2700" w:type="dxa"/>
          </w:tcPr>
          <w:p w14:paraId="2ABE46C1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300" w:type="dxa"/>
          </w:tcPr>
          <w:p w14:paraId="75FDACEE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76ADC8B0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1CA711B8" w14:textId="5E6E58B2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2C06AB8" w14:textId="0DEEC924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ลิขสิทธิ์การใช้และต้นทุนพัฒนา</w:t>
            </w:r>
          </w:p>
          <w:p w14:paraId="5ACB08D5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283" w:type="dxa"/>
            <w:vAlign w:val="bottom"/>
          </w:tcPr>
          <w:p w14:paraId="3A1EB41D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284" w:type="dxa"/>
            <w:vAlign w:val="bottom"/>
          </w:tcPr>
          <w:p w14:paraId="46F0831E" w14:textId="7F50890B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283" w:type="dxa"/>
            <w:vAlign w:val="bottom"/>
          </w:tcPr>
          <w:p w14:paraId="13E2F3C9" w14:textId="7ADD970C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  <w:r w:rsidRPr="0009107A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และสินทรัพย์</w:t>
            </w: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ภายใต้ข้อตกลงสัมปทาน</w:t>
            </w:r>
          </w:p>
        </w:tc>
        <w:tc>
          <w:tcPr>
            <w:tcW w:w="1283" w:type="dxa"/>
            <w:vAlign w:val="bottom"/>
          </w:tcPr>
          <w:p w14:paraId="04AF305A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9107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ค่าใช้จ่ายในการสำรวจและประเมินค่าแหล่งทรัพยากร</w:t>
            </w:r>
          </w:p>
        </w:tc>
        <w:tc>
          <w:tcPr>
            <w:tcW w:w="1284" w:type="dxa"/>
            <w:vAlign w:val="bottom"/>
          </w:tcPr>
          <w:p w14:paraId="21A9252A" w14:textId="76BB49A3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bookmarkStart w:id="13" w:name="_Hlk134185632"/>
            <w:r w:rsidRPr="0009107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สินทรัพย์ไม่มี    ตัวตนระหว่างการพัฒนา</w:t>
            </w:r>
            <w:bookmarkEnd w:id="13"/>
          </w:p>
        </w:tc>
        <w:tc>
          <w:tcPr>
            <w:tcW w:w="1283" w:type="dxa"/>
            <w:vAlign w:val="bottom"/>
          </w:tcPr>
          <w:p w14:paraId="1F109594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4A49E656" w14:textId="5E013139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9107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สัญญาซื้อขายกับลูกค้า</w:t>
            </w:r>
          </w:p>
        </w:tc>
        <w:tc>
          <w:tcPr>
            <w:tcW w:w="1283" w:type="dxa"/>
            <w:vAlign w:val="bottom"/>
          </w:tcPr>
          <w:p w14:paraId="5FE10240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06ACAC83" w14:textId="0A646118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9107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สิทธิลงทุนในโครงการ</w:t>
            </w:r>
          </w:p>
        </w:tc>
        <w:tc>
          <w:tcPr>
            <w:tcW w:w="1284" w:type="dxa"/>
            <w:vAlign w:val="bottom"/>
          </w:tcPr>
          <w:p w14:paraId="4FDEA75D" w14:textId="352FD289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9107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C4DC5" w:rsidRPr="0009107A" w14:paraId="4FEA5A55" w14:textId="77777777" w:rsidTr="00942892">
        <w:trPr>
          <w:trHeight w:val="252"/>
          <w:tblHeader/>
        </w:trPr>
        <w:tc>
          <w:tcPr>
            <w:tcW w:w="2700" w:type="dxa"/>
          </w:tcPr>
          <w:p w14:paraId="2BDFCB21" w14:textId="77777777" w:rsidR="00AC4DC5" w:rsidRPr="0009107A" w:rsidRDefault="00AC4DC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300" w:type="dxa"/>
          </w:tcPr>
          <w:p w14:paraId="28AF6670" w14:textId="77777777" w:rsidR="00AC4DC5" w:rsidRPr="0009107A" w:rsidRDefault="00AC4DC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50" w:type="dxa"/>
            <w:gridSpan w:val="9"/>
          </w:tcPr>
          <w:p w14:paraId="267ACBD4" w14:textId="1016416B" w:rsidR="00AC4DC5" w:rsidRPr="0009107A" w:rsidRDefault="00AC4DC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</w:pPr>
            <w:r w:rsidRPr="0009107A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74594" w:rsidRPr="0009107A" w14:paraId="293D3DA3" w14:textId="77777777" w:rsidTr="00942892">
        <w:trPr>
          <w:trHeight w:val="376"/>
        </w:trPr>
        <w:tc>
          <w:tcPr>
            <w:tcW w:w="2700" w:type="dxa"/>
          </w:tcPr>
          <w:p w14:paraId="49587B5F" w14:textId="3B863ABB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09107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00" w:type="dxa"/>
          </w:tcPr>
          <w:p w14:paraId="63C1885A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657AC8F" w14:textId="41CD023B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296</w:t>
            </w:r>
          </w:p>
        </w:tc>
        <w:tc>
          <w:tcPr>
            <w:tcW w:w="1283" w:type="dxa"/>
          </w:tcPr>
          <w:p w14:paraId="0C83C1B2" w14:textId="2B985AA6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214</w:t>
            </w:r>
          </w:p>
        </w:tc>
        <w:tc>
          <w:tcPr>
            <w:tcW w:w="1284" w:type="dxa"/>
          </w:tcPr>
          <w:p w14:paraId="35AA71AD" w14:textId="690F802B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2,113</w:t>
            </w:r>
          </w:p>
        </w:tc>
        <w:tc>
          <w:tcPr>
            <w:tcW w:w="1283" w:type="dxa"/>
          </w:tcPr>
          <w:p w14:paraId="66D7D389" w14:textId="3F66A316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8,327</w:t>
            </w:r>
          </w:p>
        </w:tc>
        <w:tc>
          <w:tcPr>
            <w:tcW w:w="1283" w:type="dxa"/>
          </w:tcPr>
          <w:p w14:paraId="00DB18DF" w14:textId="02805184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650</w:t>
            </w:r>
          </w:p>
        </w:tc>
        <w:tc>
          <w:tcPr>
            <w:tcW w:w="1284" w:type="dxa"/>
          </w:tcPr>
          <w:p w14:paraId="2F0A0CA1" w14:textId="6C3C78AA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138</w:t>
            </w:r>
          </w:p>
        </w:tc>
        <w:tc>
          <w:tcPr>
            <w:tcW w:w="1283" w:type="dxa"/>
          </w:tcPr>
          <w:p w14:paraId="461FB0DA" w14:textId="10E7C0B8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3D62457C" w14:textId="5C9BE217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</w:tcPr>
          <w:p w14:paraId="7055DE47" w14:textId="46C63815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11,738</w:t>
            </w:r>
          </w:p>
        </w:tc>
      </w:tr>
      <w:tr w:rsidR="00697527" w:rsidRPr="0009107A" w14:paraId="614EF301" w14:textId="77777777" w:rsidTr="00942892">
        <w:trPr>
          <w:trHeight w:val="376"/>
        </w:trPr>
        <w:tc>
          <w:tcPr>
            <w:tcW w:w="2700" w:type="dxa"/>
          </w:tcPr>
          <w:p w14:paraId="1208A097" w14:textId="7E2E86EE" w:rsidR="00697527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107A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ได้มาจากการซื้อธุรกิจ</w:t>
            </w:r>
            <w:r w:rsidR="00942892" w:rsidRPr="0009107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42892" w:rsidRPr="0009107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942892" w:rsidRPr="0009107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 3</w:t>
            </w:r>
            <w:r w:rsidR="00942892" w:rsidRPr="0009107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00" w:type="dxa"/>
          </w:tcPr>
          <w:p w14:paraId="70056FE8" w14:textId="77777777" w:rsidR="00697527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</w:tcPr>
          <w:p w14:paraId="1BA31A2F" w14:textId="45ADB808" w:rsidR="00697527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5B303D23" w14:textId="3479EA37" w:rsidR="00697527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</w:tcPr>
          <w:p w14:paraId="64A64D2A" w14:textId="441B1B9E" w:rsidR="00697527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5AEB4236" w14:textId="5EFF5BDB" w:rsidR="00697527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0E57F86C" w14:textId="0573CA23" w:rsidR="00697527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</w:tcPr>
          <w:p w14:paraId="5FE202CD" w14:textId="461E5191" w:rsidR="00697527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7C925BD2" w14:textId="213A00F4" w:rsidR="00697527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rFonts w:hint="cs"/>
                <w:sz w:val="26"/>
                <w:szCs w:val="26"/>
                <w:cs/>
              </w:rPr>
              <w:t>651</w:t>
            </w:r>
          </w:p>
        </w:tc>
        <w:tc>
          <w:tcPr>
            <w:tcW w:w="1283" w:type="dxa"/>
          </w:tcPr>
          <w:p w14:paraId="15D96FF7" w14:textId="10464812" w:rsidR="00697527" w:rsidRPr="0009107A" w:rsidRDefault="00A850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</w:tcPr>
          <w:p w14:paraId="51A92721" w14:textId="61E4AF62" w:rsidR="00697527" w:rsidRPr="0009107A" w:rsidRDefault="00A850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651</w:t>
            </w:r>
          </w:p>
        </w:tc>
      </w:tr>
      <w:tr w:rsidR="00E74594" w:rsidRPr="0009107A" w14:paraId="3467509D" w14:textId="77777777" w:rsidTr="00942892">
        <w:trPr>
          <w:trHeight w:val="386"/>
        </w:trPr>
        <w:tc>
          <w:tcPr>
            <w:tcW w:w="2700" w:type="dxa"/>
          </w:tcPr>
          <w:p w14:paraId="2D724E30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0" w:type="dxa"/>
          </w:tcPr>
          <w:p w14:paraId="1E8B05FF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7E74A" w14:textId="355A43BC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1</w:t>
            </w:r>
            <w:r w:rsidRPr="0009107A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0C039" w14:textId="0B2DA423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B2957" w14:textId="70FE83F1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D841" w14:textId="6F189B5A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5AE13CD" w14:textId="1E0CADA1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22</w:t>
            </w:r>
          </w:p>
        </w:tc>
        <w:tc>
          <w:tcPr>
            <w:tcW w:w="1284" w:type="dxa"/>
            <w:shd w:val="clear" w:color="auto" w:fill="auto"/>
          </w:tcPr>
          <w:p w14:paraId="4144331F" w14:textId="4DB9EA3B" w:rsidR="00E74594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7</w:t>
            </w:r>
          </w:p>
        </w:tc>
        <w:tc>
          <w:tcPr>
            <w:tcW w:w="1283" w:type="dxa"/>
          </w:tcPr>
          <w:p w14:paraId="02E12C85" w14:textId="57A73BCB" w:rsidR="00E74594" w:rsidRPr="0009107A" w:rsidRDefault="0069752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5B238C55" w14:textId="65043BEA" w:rsidR="00E74594" w:rsidRPr="0009107A" w:rsidRDefault="00A850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rFonts w:hint="cs"/>
                <w:sz w:val="26"/>
                <w:szCs w:val="26"/>
                <w:cs/>
              </w:rPr>
              <w:t>311</w:t>
            </w:r>
          </w:p>
        </w:tc>
        <w:tc>
          <w:tcPr>
            <w:tcW w:w="1284" w:type="dxa"/>
            <w:shd w:val="clear" w:color="auto" w:fill="auto"/>
          </w:tcPr>
          <w:p w14:paraId="223A5F50" w14:textId="53D3A2D2" w:rsidR="00E74594" w:rsidRPr="0009107A" w:rsidRDefault="00A850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359</w:t>
            </w:r>
          </w:p>
        </w:tc>
      </w:tr>
      <w:tr w:rsidR="00E74594" w:rsidRPr="0009107A" w14:paraId="236B94F2" w14:textId="77777777" w:rsidTr="00942892">
        <w:trPr>
          <w:trHeight w:val="386"/>
        </w:trPr>
        <w:tc>
          <w:tcPr>
            <w:tcW w:w="2700" w:type="dxa"/>
          </w:tcPr>
          <w:p w14:paraId="31899239" w14:textId="104E9BFD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0" w:type="dxa"/>
          </w:tcPr>
          <w:p w14:paraId="4B241D9D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1682" w14:textId="1089DA8E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1</w:t>
            </w:r>
            <w:r w:rsidRPr="0009107A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42CA0" w14:textId="5C08BEAC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E731" w14:textId="5687C20C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2063" w14:textId="312C1FFA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D614AC8" w14:textId="04D3769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2CEC36F7" w14:textId="51999C83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(1</w:t>
            </w:r>
            <w:r w:rsidR="00697527" w:rsidRPr="0009107A">
              <w:rPr>
                <w:rFonts w:hint="cs"/>
                <w:sz w:val="26"/>
                <w:szCs w:val="26"/>
                <w:cs/>
              </w:rPr>
              <w:t>1</w:t>
            </w:r>
            <w:r w:rsidRPr="0009107A">
              <w:rPr>
                <w:sz w:val="26"/>
                <w:szCs w:val="26"/>
              </w:rPr>
              <w:t>)</w:t>
            </w:r>
          </w:p>
        </w:tc>
        <w:tc>
          <w:tcPr>
            <w:tcW w:w="1283" w:type="dxa"/>
          </w:tcPr>
          <w:p w14:paraId="2189AE0D" w14:textId="25D90499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0307F6FB" w14:textId="67E34416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287ECC2D" w14:textId="7DCB805A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3</w:t>
            </w:r>
          </w:p>
        </w:tc>
      </w:tr>
      <w:tr w:rsidR="00E74594" w:rsidRPr="0009107A" w14:paraId="39BB3AB9" w14:textId="77777777" w:rsidTr="00942892">
        <w:trPr>
          <w:trHeight w:val="386"/>
        </w:trPr>
        <w:tc>
          <w:tcPr>
            <w:tcW w:w="2700" w:type="dxa"/>
          </w:tcPr>
          <w:p w14:paraId="684961BE" w14:textId="6534BBE0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300" w:type="dxa"/>
          </w:tcPr>
          <w:p w14:paraId="6237B58D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C1E9" w14:textId="5A4C973A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7B966" w14:textId="47526F80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048E9" w14:textId="408C5CC3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9D7BA" w14:textId="63CF87D1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E95E68B" w14:textId="2B9A5B1B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17BA3286" w14:textId="5BA5F02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(120)</w:t>
            </w:r>
          </w:p>
        </w:tc>
        <w:tc>
          <w:tcPr>
            <w:tcW w:w="1283" w:type="dxa"/>
          </w:tcPr>
          <w:p w14:paraId="6DECE4E5" w14:textId="11922C70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42AF3E1A" w14:textId="14B7EFB7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5D30F1DB" w14:textId="639ABF71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(120)</w:t>
            </w:r>
          </w:p>
        </w:tc>
      </w:tr>
      <w:tr w:rsidR="00E74594" w:rsidRPr="0009107A" w14:paraId="72BCCECB" w14:textId="77777777" w:rsidTr="00942892">
        <w:trPr>
          <w:trHeight w:val="376"/>
        </w:trPr>
        <w:tc>
          <w:tcPr>
            <w:tcW w:w="2700" w:type="dxa"/>
          </w:tcPr>
          <w:p w14:paraId="093102CF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0" w:type="dxa"/>
          </w:tcPr>
          <w:p w14:paraId="4BBDFF4F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7224F" w14:textId="3E195FC5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C2A75" w14:textId="6E7BE6AD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5AAB6" w14:textId="224D5A15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EAA6" w14:textId="0C85AC60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7A0B6BF" w14:textId="73EFD696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(16)</w:t>
            </w:r>
          </w:p>
        </w:tc>
        <w:tc>
          <w:tcPr>
            <w:tcW w:w="1284" w:type="dxa"/>
            <w:shd w:val="clear" w:color="auto" w:fill="auto"/>
          </w:tcPr>
          <w:p w14:paraId="554E6E20" w14:textId="54A65B8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510CE0C8" w14:textId="2FBF89C6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682A529E" w14:textId="6F73EC49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1B8FB26D" w14:textId="280FE052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(1</w:t>
            </w:r>
            <w:r w:rsidR="00697527" w:rsidRPr="0009107A">
              <w:rPr>
                <w:rFonts w:hint="cs"/>
                <w:sz w:val="26"/>
                <w:szCs w:val="26"/>
                <w:cs/>
              </w:rPr>
              <w:t>6</w:t>
            </w:r>
            <w:r w:rsidRPr="0009107A">
              <w:rPr>
                <w:sz w:val="26"/>
                <w:szCs w:val="26"/>
              </w:rPr>
              <w:t>)</w:t>
            </w:r>
          </w:p>
        </w:tc>
      </w:tr>
      <w:tr w:rsidR="00E74594" w:rsidRPr="0009107A" w14:paraId="31B080D2" w14:textId="77777777" w:rsidTr="00942892">
        <w:trPr>
          <w:trHeight w:val="256"/>
        </w:trPr>
        <w:tc>
          <w:tcPr>
            <w:tcW w:w="2700" w:type="dxa"/>
          </w:tcPr>
          <w:p w14:paraId="79DB76C6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6"/>
                <w:szCs w:val="26"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300" w:type="dxa"/>
          </w:tcPr>
          <w:p w14:paraId="73687513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05084" w14:textId="6F42D20F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09107A">
              <w:rPr>
                <w:sz w:val="26"/>
                <w:szCs w:val="26"/>
              </w:rPr>
              <w:t>(62)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DA01C" w14:textId="3C2E7A72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(6)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428F0" w14:textId="08E2729A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(51)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36611" w14:textId="465C74B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</w:t>
            </w:r>
            <w:r w:rsidR="0043168C" w:rsidRPr="0009107A">
              <w:rPr>
                <w:sz w:val="26"/>
                <w:szCs w:val="26"/>
              </w:rPr>
              <w:t>190</w:t>
            </w:r>
            <w:r w:rsidRPr="0009107A">
              <w:rPr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17FF5CCA" w14:textId="067C1E95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3A977737" w14:textId="2653994A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1B138FC4" w14:textId="1131A05E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(9)</w:t>
            </w:r>
          </w:p>
        </w:tc>
        <w:tc>
          <w:tcPr>
            <w:tcW w:w="1283" w:type="dxa"/>
          </w:tcPr>
          <w:p w14:paraId="19B07CC2" w14:textId="4D3C9E2F" w:rsidR="00E74594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5FC55DE8" w14:textId="25B5C2DE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09107A">
              <w:rPr>
                <w:sz w:val="26"/>
                <w:szCs w:val="26"/>
              </w:rPr>
              <w:t>(</w:t>
            </w:r>
            <w:r w:rsidR="00697527" w:rsidRPr="0009107A">
              <w:rPr>
                <w:rFonts w:hint="cs"/>
                <w:sz w:val="26"/>
                <w:szCs w:val="26"/>
                <w:cs/>
              </w:rPr>
              <w:t>318</w:t>
            </w:r>
            <w:r w:rsidRPr="0009107A">
              <w:rPr>
                <w:sz w:val="26"/>
                <w:szCs w:val="26"/>
              </w:rPr>
              <w:t>)</w:t>
            </w:r>
          </w:p>
        </w:tc>
      </w:tr>
      <w:tr w:rsidR="00E74594" w:rsidRPr="0009107A" w14:paraId="2DAA570A" w14:textId="77777777" w:rsidTr="00942892">
        <w:trPr>
          <w:trHeight w:val="376"/>
        </w:trPr>
        <w:tc>
          <w:tcPr>
            <w:tcW w:w="2700" w:type="dxa"/>
          </w:tcPr>
          <w:p w14:paraId="6CF1D7A8" w14:textId="5D337DFE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 w:cstheme="majorBidi"/>
                <w:sz w:val="26"/>
                <w:szCs w:val="26"/>
              </w:rPr>
            </w:pPr>
            <w:r w:rsidRPr="0009107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</w:t>
            </w: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การด้อยค่า</w:t>
            </w:r>
          </w:p>
        </w:tc>
        <w:tc>
          <w:tcPr>
            <w:tcW w:w="300" w:type="dxa"/>
          </w:tcPr>
          <w:p w14:paraId="17906967" w14:textId="3BF21B78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6EA45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</w:p>
          <w:p w14:paraId="2047C2AB" w14:textId="66B63F31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BA31A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</w:p>
          <w:p w14:paraId="7C03DD41" w14:textId="219CDB76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39132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</w:p>
          <w:p w14:paraId="3B4BFD3A" w14:textId="7026022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B7FD0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</w:p>
          <w:p w14:paraId="6D3E6239" w14:textId="695334FD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733E33C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</w:p>
          <w:p w14:paraId="0D4B21D7" w14:textId="7CA166D6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44FE3C9D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</w:p>
          <w:p w14:paraId="049061BB" w14:textId="3C9FC1A7" w:rsidR="00E74594" w:rsidRPr="0009107A" w:rsidRDefault="007A18F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  <w:tab w:val="decimal" w:pos="1070"/>
              </w:tabs>
              <w:spacing w:line="240" w:lineRule="auto"/>
              <w:ind w:right="134"/>
              <w:jc w:val="right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201</w:t>
            </w:r>
          </w:p>
        </w:tc>
        <w:tc>
          <w:tcPr>
            <w:tcW w:w="1283" w:type="dxa"/>
          </w:tcPr>
          <w:p w14:paraId="0A35D374" w14:textId="77777777" w:rsidR="0043168C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</w:p>
          <w:p w14:paraId="1DFDDF62" w14:textId="32ECD80C" w:rsidR="0043168C" w:rsidRPr="0009107A" w:rsidRDefault="00216D9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461136CC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</w:p>
          <w:p w14:paraId="27603353" w14:textId="1D701963" w:rsidR="0043168C" w:rsidRPr="0009107A" w:rsidRDefault="004316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134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7FD62EF8" w14:textId="22AECFA2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134"/>
              <w:rPr>
                <w:sz w:val="26"/>
                <w:szCs w:val="26"/>
              </w:rPr>
            </w:pPr>
          </w:p>
          <w:p w14:paraId="165DF5C5" w14:textId="5A118AC8" w:rsidR="00E74594" w:rsidRPr="0009107A" w:rsidRDefault="007A18F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  <w:tab w:val="decimal" w:pos="1070"/>
              </w:tabs>
              <w:spacing w:line="240" w:lineRule="auto"/>
              <w:ind w:right="134"/>
              <w:jc w:val="right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201</w:t>
            </w:r>
          </w:p>
        </w:tc>
      </w:tr>
      <w:tr w:rsidR="00E74594" w:rsidRPr="0009107A" w14:paraId="0DCDB89E" w14:textId="77777777" w:rsidTr="00942892">
        <w:trPr>
          <w:trHeight w:val="213"/>
        </w:trPr>
        <w:tc>
          <w:tcPr>
            <w:tcW w:w="2700" w:type="dxa"/>
          </w:tcPr>
          <w:p w14:paraId="131E59EE" w14:textId="470F02A9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107A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  <w:r w:rsidRPr="0009107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</w:t>
            </w:r>
            <w:r w:rsidR="000308C6" w:rsidRPr="0009107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การแปลงค่า</w:t>
            </w:r>
            <w:r w:rsidR="00FC0C47" w:rsidRPr="0009107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0308C6" w:rsidRPr="0009107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300" w:type="dxa"/>
          </w:tcPr>
          <w:p w14:paraId="12AB5A4F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37D34" w14:textId="72F4B9AE" w:rsidR="00E74594" w:rsidRPr="0009107A" w:rsidRDefault="00E7459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(1)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7240F" w14:textId="54180DC1" w:rsidR="00E74594" w:rsidRPr="0009107A" w:rsidRDefault="00E7459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(1</w:t>
            </w:r>
            <w:r w:rsidR="00D2782C" w:rsidRPr="0009107A">
              <w:rPr>
                <w:sz w:val="26"/>
                <w:szCs w:val="26"/>
              </w:rPr>
              <w:t>1</w:t>
            </w:r>
            <w:r w:rsidRPr="0009107A">
              <w:rPr>
                <w:sz w:val="26"/>
                <w:szCs w:val="26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F2A24" w14:textId="38CF3230" w:rsidR="00E74594" w:rsidRPr="0009107A" w:rsidRDefault="00E7459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(62)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086FC" w14:textId="2380D3D3" w:rsidR="00E74594" w:rsidRPr="0009107A" w:rsidRDefault="0043168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239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D75E91" w14:textId="15E6E393" w:rsidR="00E74594" w:rsidRPr="0009107A" w:rsidRDefault="00E7459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</w:t>
            </w:r>
            <w:r w:rsidR="0043168C" w:rsidRPr="0009107A">
              <w:rPr>
                <w:sz w:val="26"/>
                <w:szCs w:val="26"/>
              </w:rPr>
              <w:t>46</w:t>
            </w:r>
            <w:r w:rsidRPr="0009107A">
              <w:rPr>
                <w:sz w:val="26"/>
                <w:szCs w:val="26"/>
              </w:rPr>
              <w:t>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62710B93" w14:textId="1320AEEB" w:rsidR="00E74594" w:rsidRPr="0009107A" w:rsidRDefault="00697527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</w:rPr>
            </w:pPr>
            <w:r w:rsidRPr="0009107A">
              <w:rPr>
                <w:sz w:val="26"/>
                <w:szCs w:val="26"/>
              </w:rPr>
              <w:t>(29)</w:t>
            </w:r>
          </w:p>
        </w:tc>
        <w:tc>
          <w:tcPr>
            <w:tcW w:w="1283" w:type="dxa"/>
            <w:vAlign w:val="bottom"/>
          </w:tcPr>
          <w:p w14:paraId="6160CB47" w14:textId="62153689" w:rsidR="00E74594" w:rsidRPr="0009107A" w:rsidRDefault="0043168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09107A">
              <w:rPr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D7C3F15" w14:textId="182E6EB3" w:rsidR="00E74594" w:rsidRPr="0009107A" w:rsidRDefault="0043168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09107A">
              <w:rPr>
                <w:sz w:val="26"/>
                <w:szCs w:val="26"/>
              </w:rPr>
              <w:t>10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953C588" w14:textId="5890F406" w:rsidR="00E74594" w:rsidRPr="0009107A" w:rsidRDefault="00697527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sz w:val="26"/>
                <w:szCs w:val="26"/>
                <w:cs/>
              </w:rPr>
            </w:pPr>
            <w:r w:rsidRPr="0009107A">
              <w:rPr>
                <w:sz w:val="26"/>
                <w:szCs w:val="26"/>
              </w:rPr>
              <w:t>100</w:t>
            </w:r>
          </w:p>
        </w:tc>
      </w:tr>
      <w:tr w:rsidR="00E74594" w:rsidRPr="0009107A" w14:paraId="68EE134A" w14:textId="77777777" w:rsidTr="00417203">
        <w:trPr>
          <w:trHeight w:val="442"/>
        </w:trPr>
        <w:tc>
          <w:tcPr>
            <w:tcW w:w="2700" w:type="dxa"/>
          </w:tcPr>
          <w:p w14:paraId="28304072" w14:textId="34F01512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00" w:type="dxa"/>
          </w:tcPr>
          <w:p w14:paraId="18CA8B03" w14:textId="77777777" w:rsidR="00E74594" w:rsidRPr="0009107A" w:rsidRDefault="00E745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E965BB5" w14:textId="0D3DAEE0" w:rsidR="00E74594" w:rsidRPr="0009107A" w:rsidRDefault="00E7459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09107A">
              <w:rPr>
                <w:b/>
                <w:bCs/>
                <w:sz w:val="26"/>
                <w:szCs w:val="26"/>
              </w:rPr>
              <w:t>266</w:t>
            </w:r>
          </w:p>
        </w:tc>
        <w:tc>
          <w:tcPr>
            <w:tcW w:w="1283" w:type="dxa"/>
            <w:shd w:val="clear" w:color="auto" w:fill="auto"/>
          </w:tcPr>
          <w:p w14:paraId="7948FC74" w14:textId="5261DF7D" w:rsidR="00E74594" w:rsidRPr="0009107A" w:rsidRDefault="00E7459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09107A">
              <w:rPr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1284" w:type="dxa"/>
            <w:shd w:val="clear" w:color="auto" w:fill="auto"/>
          </w:tcPr>
          <w:p w14:paraId="0009D5D8" w14:textId="35F1D4C3" w:rsidR="00E74594" w:rsidRPr="0009107A" w:rsidRDefault="00C67BBB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09107A">
              <w:rPr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283" w:type="dxa"/>
            <w:shd w:val="clear" w:color="auto" w:fill="auto"/>
          </w:tcPr>
          <w:p w14:paraId="145D81EF" w14:textId="1E94CDEB" w:rsidR="00E74594" w:rsidRPr="0009107A" w:rsidRDefault="0043168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09107A">
              <w:rPr>
                <w:b/>
                <w:bCs/>
                <w:sz w:val="26"/>
                <w:szCs w:val="26"/>
              </w:rPr>
              <w:t>8,376</w:t>
            </w:r>
          </w:p>
        </w:tc>
        <w:tc>
          <w:tcPr>
            <w:tcW w:w="1283" w:type="dxa"/>
            <w:shd w:val="clear" w:color="auto" w:fill="auto"/>
          </w:tcPr>
          <w:p w14:paraId="624E65B8" w14:textId="382C9DCD" w:rsidR="00E74594" w:rsidRPr="0009107A" w:rsidRDefault="00E7459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09107A">
              <w:rPr>
                <w:b/>
                <w:bCs/>
                <w:sz w:val="26"/>
                <w:szCs w:val="26"/>
              </w:rPr>
              <w:t>610</w:t>
            </w:r>
          </w:p>
        </w:tc>
        <w:tc>
          <w:tcPr>
            <w:tcW w:w="1284" w:type="dxa"/>
            <w:shd w:val="clear" w:color="auto" w:fill="auto"/>
          </w:tcPr>
          <w:p w14:paraId="1DA3072D" w14:textId="02D085E6" w:rsidR="00E74594" w:rsidRPr="0009107A" w:rsidRDefault="00FC0C47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09107A">
              <w:rPr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1283" w:type="dxa"/>
          </w:tcPr>
          <w:p w14:paraId="52E578CF" w14:textId="55E72A8E" w:rsidR="00E74594" w:rsidRPr="0009107A" w:rsidRDefault="0043168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09107A">
              <w:rPr>
                <w:b/>
                <w:bCs/>
                <w:sz w:val="26"/>
                <w:szCs w:val="26"/>
              </w:rPr>
              <w:t>642</w:t>
            </w:r>
          </w:p>
        </w:tc>
        <w:tc>
          <w:tcPr>
            <w:tcW w:w="1283" w:type="dxa"/>
          </w:tcPr>
          <w:p w14:paraId="3ED969CC" w14:textId="4BB764E8" w:rsidR="00E74594" w:rsidRPr="0009107A" w:rsidRDefault="0043168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09107A">
              <w:rPr>
                <w:b/>
                <w:bCs/>
                <w:sz w:val="26"/>
                <w:szCs w:val="26"/>
              </w:rPr>
              <w:t>321</w:t>
            </w:r>
          </w:p>
        </w:tc>
        <w:tc>
          <w:tcPr>
            <w:tcW w:w="1284" w:type="dxa"/>
            <w:shd w:val="clear" w:color="auto" w:fill="auto"/>
          </w:tcPr>
          <w:p w14:paraId="74A13EAB" w14:textId="12C502B1" w:rsidR="00E74594" w:rsidRPr="0009107A" w:rsidRDefault="007A18F1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09107A">
              <w:rPr>
                <w:b/>
                <w:bCs/>
                <w:sz w:val="26"/>
                <w:szCs w:val="26"/>
              </w:rPr>
              <w:t>12,598</w:t>
            </w:r>
          </w:p>
        </w:tc>
      </w:tr>
    </w:tbl>
    <w:p w14:paraId="110C7AF7" w14:textId="0CF49AFB" w:rsidR="00E15B5A" w:rsidRPr="0009107A" w:rsidRDefault="00E15B5A" w:rsidP="00CA6E18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15B5A" w:rsidRPr="0009107A" w:rsidSect="00E23505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09107A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09107A" w:rsidRDefault="00526A0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09107A" w:rsidRDefault="00526A0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09107A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09107A" w:rsidRDefault="00526A0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09107A" w:rsidRDefault="00526A0D" w:rsidP="00CA6E1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09107A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09107A" w:rsidRDefault="00526A0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09107A" w:rsidRDefault="00526A0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09107A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79710A70" w:rsidR="00526A0D" w:rsidRPr="0009107A" w:rsidRDefault="00526A0D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F1E95" w:rsidRPr="000910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6F1E95" w:rsidRPr="0009107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B8C"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076" w:type="pct"/>
            <w:vAlign w:val="bottom"/>
          </w:tcPr>
          <w:p w14:paraId="695EE7E6" w14:textId="452BCCAC" w:rsidR="00526A0D" w:rsidRPr="0009107A" w:rsidRDefault="00D7592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24</w:t>
            </w:r>
            <w:r w:rsidR="00F5456E" w:rsidRPr="0009107A">
              <w:rPr>
                <w:rFonts w:asciiTheme="majorBidi" w:hAnsiTheme="majorBidi" w:cstheme="majorBidi"/>
              </w:rPr>
              <w:t>2</w:t>
            </w:r>
          </w:p>
        </w:tc>
      </w:tr>
      <w:tr w:rsidR="0007080C" w:rsidRPr="0009107A" w14:paraId="69537B3B" w14:textId="77777777" w:rsidTr="00145E9C">
        <w:trPr>
          <w:trHeight w:val="408"/>
        </w:trPr>
        <w:tc>
          <w:tcPr>
            <w:tcW w:w="3924" w:type="pct"/>
          </w:tcPr>
          <w:p w14:paraId="2993FB82" w14:textId="77777777" w:rsidR="0007080C" w:rsidRPr="0009107A" w:rsidRDefault="0007080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2D246C17" w14:textId="2E825F58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18</w:t>
            </w:r>
          </w:p>
        </w:tc>
      </w:tr>
      <w:tr w:rsidR="0007080C" w:rsidRPr="0009107A" w14:paraId="05D9C181" w14:textId="77777777" w:rsidTr="00145E9C">
        <w:trPr>
          <w:trHeight w:val="408"/>
        </w:trPr>
        <w:tc>
          <w:tcPr>
            <w:tcW w:w="3924" w:type="pct"/>
          </w:tcPr>
          <w:p w14:paraId="42AB6E36" w14:textId="77777777" w:rsidR="0007080C" w:rsidRPr="0009107A" w:rsidRDefault="0007080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45AFD70C" w14:textId="5A908A55" w:rsidR="0007080C" w:rsidRPr="0009107A" w:rsidRDefault="0007080C" w:rsidP="00CA6E1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(53)</w:t>
            </w:r>
          </w:p>
        </w:tc>
      </w:tr>
      <w:tr w:rsidR="0007080C" w:rsidRPr="0009107A" w14:paraId="40981A68" w14:textId="77777777" w:rsidTr="00145E9C">
        <w:trPr>
          <w:trHeight w:val="423"/>
        </w:trPr>
        <w:tc>
          <w:tcPr>
            <w:tcW w:w="3924" w:type="pct"/>
          </w:tcPr>
          <w:p w14:paraId="0DE112AF" w14:textId="38851FAE" w:rsidR="0007080C" w:rsidRPr="0009107A" w:rsidRDefault="0007080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0E968C7C" w14:textId="7617D723" w:rsidR="0007080C" w:rsidRPr="0009107A" w:rsidRDefault="0007080C" w:rsidP="00CA6E1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207</w:t>
            </w:r>
          </w:p>
        </w:tc>
      </w:tr>
    </w:tbl>
    <w:p w14:paraId="01D5691D" w14:textId="5394574C" w:rsidR="00303A90" w:rsidRPr="0009107A" w:rsidRDefault="00303A90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23C9EF77" w14:textId="7CE5E6D5" w:rsidR="00870CCC" w:rsidRPr="0009107A" w:rsidRDefault="00262831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09BFC90" w14:textId="77777777" w:rsidR="00D54B8C" w:rsidRPr="0009107A" w:rsidRDefault="00D54B8C" w:rsidP="00CA6E18">
      <w:pPr>
        <w:pStyle w:val="ListParagraph"/>
        <w:tabs>
          <w:tab w:val="decimal" w:pos="540"/>
        </w:tabs>
        <w:ind w:left="540"/>
        <w:jc w:val="thaiDistribute"/>
        <w:rPr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D54B8C" w:rsidRPr="0009107A" w14:paraId="04B3350A" w14:textId="77777777" w:rsidTr="004E3076">
        <w:trPr>
          <w:tblHeader/>
        </w:trPr>
        <w:tc>
          <w:tcPr>
            <w:tcW w:w="4158" w:type="dxa"/>
            <w:shd w:val="clear" w:color="auto" w:fill="auto"/>
          </w:tcPr>
          <w:p w14:paraId="4B34D630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09B9EB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12E34FB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09107A" w14:paraId="2B513D99" w14:textId="77777777" w:rsidTr="004E3076">
        <w:trPr>
          <w:tblHeader/>
        </w:trPr>
        <w:tc>
          <w:tcPr>
            <w:tcW w:w="4158" w:type="dxa"/>
          </w:tcPr>
          <w:p w14:paraId="6A06686B" w14:textId="1F7F6400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09107A">
              <w:rPr>
                <w:b/>
                <w:bCs/>
                <w:i/>
                <w:iCs/>
                <w:cs/>
              </w:rPr>
              <w:t>สำหรับ</w:t>
            </w:r>
            <w:r w:rsidR="00177B73" w:rsidRPr="0009107A">
              <w:rPr>
                <w:b/>
                <w:bCs/>
                <w:i/>
                <w:iCs/>
                <w:cs/>
              </w:rPr>
              <w:t>งวดหกเดือนสิ้นสุดวันที่</w:t>
            </w:r>
            <w:r w:rsidRPr="0009107A">
              <w:rPr>
                <w:b/>
                <w:bCs/>
                <w:i/>
                <w:iCs/>
                <w:cs/>
              </w:rPr>
              <w:t xml:space="preserve"> </w:t>
            </w:r>
            <w:r w:rsidR="00177B73" w:rsidRPr="0009107A">
              <w:rPr>
                <w:b/>
                <w:bCs/>
                <w:i/>
                <w:iCs/>
              </w:rPr>
              <w:t xml:space="preserve">30 </w:t>
            </w:r>
            <w:r w:rsidR="00177B73" w:rsidRPr="0009107A"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282" w:type="dxa"/>
          </w:tcPr>
          <w:p w14:paraId="12E0BC06" w14:textId="49D7F016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5299DBEA" w14:textId="4DAAEDE2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</w:tcPr>
          <w:p w14:paraId="73968083" w14:textId="5AB01B5E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6FCD1FFE" w14:textId="5494F472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D54B8C" w:rsidRPr="0009107A" w14:paraId="68C41BAA" w14:textId="77777777" w:rsidTr="004E3076">
        <w:trPr>
          <w:tblHeader/>
        </w:trPr>
        <w:tc>
          <w:tcPr>
            <w:tcW w:w="4158" w:type="dxa"/>
          </w:tcPr>
          <w:p w14:paraId="66B4E6D4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45084176" w14:textId="77777777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49DF" w:rsidRPr="0009107A" w14:paraId="2BCD1219" w14:textId="77777777" w:rsidTr="004E3076">
        <w:tc>
          <w:tcPr>
            <w:tcW w:w="4158" w:type="dxa"/>
          </w:tcPr>
          <w:p w14:paraId="466633C1" w14:textId="77777777" w:rsidR="004249DF" w:rsidRPr="0009107A" w:rsidRDefault="004249DF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107A">
              <w:rPr>
                <w:rFonts w:ascii="Angsana New" w:hAnsi="Angsana New"/>
                <w:sz w:val="30"/>
                <w:szCs w:val="30"/>
              </w:rPr>
              <w:t>1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59DC5BA3" w14:textId="7D3B6C5C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t>81,239</w:t>
            </w:r>
          </w:p>
        </w:tc>
        <w:tc>
          <w:tcPr>
            <w:tcW w:w="1283" w:type="dxa"/>
          </w:tcPr>
          <w:p w14:paraId="75B464F6" w14:textId="4C7B26FD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09107A">
              <w:t>80,508</w:t>
            </w:r>
          </w:p>
        </w:tc>
        <w:tc>
          <w:tcPr>
            <w:tcW w:w="1282" w:type="dxa"/>
          </w:tcPr>
          <w:p w14:paraId="24922F06" w14:textId="67BAA6F4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09107A">
              <w:t>46,960</w:t>
            </w:r>
          </w:p>
        </w:tc>
        <w:tc>
          <w:tcPr>
            <w:tcW w:w="1283" w:type="dxa"/>
          </w:tcPr>
          <w:p w14:paraId="1722C430" w14:textId="2D75FE98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09107A">
              <w:t>36,071</w:t>
            </w:r>
          </w:p>
        </w:tc>
      </w:tr>
      <w:tr w:rsidR="004249DF" w:rsidRPr="0009107A" w14:paraId="46E2E972" w14:textId="77777777" w:rsidTr="004E3076">
        <w:tc>
          <w:tcPr>
            <w:tcW w:w="4158" w:type="dxa"/>
          </w:tcPr>
          <w:p w14:paraId="753C0672" w14:textId="77777777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09107A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1AD03A8D" w14:textId="5253FE31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09107A">
              <w:rPr>
                <w:color w:val="000000" w:themeColor="text1"/>
              </w:rPr>
              <w:t>14,433</w:t>
            </w:r>
          </w:p>
        </w:tc>
        <w:tc>
          <w:tcPr>
            <w:tcW w:w="1283" w:type="dxa"/>
          </w:tcPr>
          <w:p w14:paraId="416305DE" w14:textId="599889E9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09107A">
              <w:rPr>
                <w:color w:val="000000" w:themeColor="text1"/>
              </w:rPr>
              <w:t>4,413</w:t>
            </w:r>
          </w:p>
        </w:tc>
        <w:tc>
          <w:tcPr>
            <w:tcW w:w="1282" w:type="dxa"/>
          </w:tcPr>
          <w:p w14:paraId="0EE4FCE7" w14:textId="6C1F5EE0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09107A">
              <w:t>-</w:t>
            </w:r>
          </w:p>
        </w:tc>
        <w:tc>
          <w:tcPr>
            <w:tcW w:w="1283" w:type="dxa"/>
          </w:tcPr>
          <w:p w14:paraId="01C6E8F0" w14:textId="1172B7BA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09107A">
              <w:t>2,500</w:t>
            </w:r>
          </w:p>
        </w:tc>
      </w:tr>
      <w:tr w:rsidR="004249DF" w:rsidRPr="0009107A" w14:paraId="5765AE13" w14:textId="77777777" w:rsidTr="004E3076">
        <w:tc>
          <w:tcPr>
            <w:tcW w:w="4158" w:type="dxa"/>
          </w:tcPr>
          <w:p w14:paraId="0A22A558" w14:textId="77777777" w:rsidR="004249DF" w:rsidRPr="0009107A" w:rsidRDefault="004249DF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6E2DCCCD" w14:textId="24D7571C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09107A">
              <w:t>(8,535)</w:t>
            </w:r>
          </w:p>
        </w:tc>
        <w:tc>
          <w:tcPr>
            <w:tcW w:w="1283" w:type="dxa"/>
          </w:tcPr>
          <w:p w14:paraId="6E16B846" w14:textId="3F494DEB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09107A">
              <w:rPr>
                <w:color w:val="000000" w:themeColor="text1"/>
              </w:rPr>
              <w:t>(12,165)</w:t>
            </w:r>
          </w:p>
        </w:tc>
        <w:tc>
          <w:tcPr>
            <w:tcW w:w="1282" w:type="dxa"/>
          </w:tcPr>
          <w:p w14:paraId="78A85388" w14:textId="129D85E5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t>(3,754)</w:t>
            </w:r>
          </w:p>
        </w:tc>
        <w:tc>
          <w:tcPr>
            <w:tcW w:w="1283" w:type="dxa"/>
          </w:tcPr>
          <w:p w14:paraId="6C997D38" w14:textId="6DB91DC9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09107A">
              <w:t>(4,225)</w:t>
            </w:r>
          </w:p>
        </w:tc>
      </w:tr>
      <w:tr w:rsidR="004249DF" w:rsidRPr="0009107A" w14:paraId="26757D5C" w14:textId="77777777" w:rsidTr="004E3076">
        <w:tc>
          <w:tcPr>
            <w:tcW w:w="4158" w:type="dxa"/>
          </w:tcPr>
          <w:p w14:paraId="72D3FBEC" w14:textId="77777777" w:rsidR="004249DF" w:rsidRPr="0009107A" w:rsidRDefault="004249DF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ต้นทุนการทำรายการ-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</w:tcPr>
          <w:p w14:paraId="49747196" w14:textId="48077EC3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09107A">
              <w:t>27</w:t>
            </w:r>
          </w:p>
        </w:tc>
        <w:tc>
          <w:tcPr>
            <w:tcW w:w="1283" w:type="dxa"/>
          </w:tcPr>
          <w:p w14:paraId="13367437" w14:textId="5E667793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09107A">
              <w:rPr>
                <w:color w:val="000000" w:themeColor="text1"/>
              </w:rPr>
              <w:t>56</w:t>
            </w:r>
          </w:p>
        </w:tc>
        <w:tc>
          <w:tcPr>
            <w:tcW w:w="1282" w:type="dxa"/>
          </w:tcPr>
          <w:p w14:paraId="2B152AF6" w14:textId="1D46498A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t>9</w:t>
            </w:r>
          </w:p>
        </w:tc>
        <w:tc>
          <w:tcPr>
            <w:tcW w:w="1283" w:type="dxa"/>
          </w:tcPr>
          <w:p w14:paraId="661DF60F" w14:textId="51518487" w:rsidR="004249DF" w:rsidRPr="0009107A" w:rsidRDefault="004249D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09107A">
              <w:t>8</w:t>
            </w:r>
          </w:p>
        </w:tc>
      </w:tr>
      <w:tr w:rsidR="00F14B0A" w:rsidRPr="0009107A" w14:paraId="05C1B9C2" w14:textId="77777777" w:rsidTr="004E3076">
        <w:tc>
          <w:tcPr>
            <w:tcW w:w="4158" w:type="dxa"/>
          </w:tcPr>
          <w:p w14:paraId="59B595F7" w14:textId="34BDD527" w:rsidR="00F14B0A" w:rsidRPr="0009107A" w:rsidRDefault="00F14B0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14:paraId="26470816" w14:textId="5E76C0A5" w:rsidR="00F14B0A" w:rsidRPr="0009107A" w:rsidRDefault="00F06811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09107A">
              <w:t>2</w:t>
            </w:r>
            <w:r w:rsidR="00763BA2" w:rsidRPr="0009107A">
              <w:rPr>
                <w:rFonts w:hint="cs"/>
                <w:cs/>
              </w:rPr>
              <w:t>61</w:t>
            </w:r>
          </w:p>
        </w:tc>
        <w:tc>
          <w:tcPr>
            <w:tcW w:w="1283" w:type="dxa"/>
          </w:tcPr>
          <w:p w14:paraId="0E0E084A" w14:textId="2F13DD9F" w:rsidR="00F14B0A" w:rsidRPr="0009107A" w:rsidRDefault="00F14B0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09107A">
              <w:rPr>
                <w:color w:val="000000" w:themeColor="text1"/>
              </w:rPr>
              <w:t>1,325</w:t>
            </w:r>
          </w:p>
        </w:tc>
        <w:tc>
          <w:tcPr>
            <w:tcW w:w="1282" w:type="dxa"/>
          </w:tcPr>
          <w:p w14:paraId="4B60BF9F" w14:textId="4F29A5B7" w:rsidR="00F14B0A" w:rsidRPr="0009107A" w:rsidRDefault="00F14B0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t>-</w:t>
            </w:r>
          </w:p>
        </w:tc>
        <w:tc>
          <w:tcPr>
            <w:tcW w:w="1283" w:type="dxa"/>
          </w:tcPr>
          <w:p w14:paraId="59A40E34" w14:textId="618BA430" w:rsidR="00F14B0A" w:rsidRPr="0009107A" w:rsidRDefault="00F14B0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09107A">
              <w:t>1</w:t>
            </w:r>
            <w:r w:rsidRPr="0009107A">
              <w:rPr>
                <w:rFonts w:hint="cs"/>
                <w:cs/>
              </w:rPr>
              <w:t>49</w:t>
            </w:r>
          </w:p>
        </w:tc>
      </w:tr>
      <w:tr w:rsidR="00F14B0A" w:rsidRPr="0009107A" w14:paraId="5F79DD8D" w14:textId="77777777" w:rsidTr="004E3076">
        <w:tc>
          <w:tcPr>
            <w:tcW w:w="4158" w:type="dxa"/>
          </w:tcPr>
          <w:p w14:paraId="72101C1C" w14:textId="531C5003" w:rsidR="00F14B0A" w:rsidRPr="0009107A" w:rsidRDefault="00F14B0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</w:tcPr>
          <w:p w14:paraId="6F135994" w14:textId="0AED0994" w:rsidR="00F14B0A" w:rsidRPr="0009107A" w:rsidRDefault="00763BA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09107A">
              <w:rPr>
                <w:color w:val="000000" w:themeColor="text1"/>
              </w:rPr>
              <w:t>(541)</w:t>
            </w:r>
          </w:p>
        </w:tc>
        <w:tc>
          <w:tcPr>
            <w:tcW w:w="1283" w:type="dxa"/>
          </w:tcPr>
          <w:p w14:paraId="546062E6" w14:textId="442A739C" w:rsidR="00F14B0A" w:rsidRPr="0009107A" w:rsidRDefault="00F14B0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09107A">
              <w:rPr>
                <w:color w:val="000000" w:themeColor="text1"/>
              </w:rPr>
              <w:t>(271)</w:t>
            </w:r>
          </w:p>
        </w:tc>
        <w:tc>
          <w:tcPr>
            <w:tcW w:w="1282" w:type="dxa"/>
          </w:tcPr>
          <w:p w14:paraId="10BEED32" w14:textId="0BC74AE1" w:rsidR="00F14B0A" w:rsidRPr="0009107A" w:rsidRDefault="00F14B0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t>-</w:t>
            </w:r>
          </w:p>
        </w:tc>
        <w:tc>
          <w:tcPr>
            <w:tcW w:w="1283" w:type="dxa"/>
          </w:tcPr>
          <w:p w14:paraId="079E5043" w14:textId="00365344" w:rsidR="00F14B0A" w:rsidRPr="0009107A" w:rsidRDefault="00F14B0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09107A">
              <w:t>-</w:t>
            </w:r>
          </w:p>
        </w:tc>
      </w:tr>
      <w:tr w:rsidR="00755E13" w:rsidRPr="0009107A" w14:paraId="1AF838AA" w14:textId="77777777" w:rsidTr="001F038B">
        <w:tc>
          <w:tcPr>
            <w:tcW w:w="4158" w:type="dxa"/>
          </w:tcPr>
          <w:p w14:paraId="4E04698E" w14:textId="77777777" w:rsidR="00755E13" w:rsidRPr="0009107A" w:rsidRDefault="00755E1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 w:right="-45" w:hanging="340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  <w:p w14:paraId="1A525D0E" w14:textId="77777777" w:rsidR="00755E13" w:rsidRPr="0009107A" w:rsidRDefault="00755E1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7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ที่ถูก</w:t>
            </w:r>
            <w:r w:rsidRPr="0009107A">
              <w:rPr>
                <w:rFonts w:ascii="Angsana New" w:hAnsi="Angsana New"/>
                <w:sz w:val="30"/>
                <w:szCs w:val="30"/>
                <w:cs/>
              </w:rPr>
              <w:t>ป้องกันความเสี่ยง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C8AE36" w14:textId="71466B34" w:rsidR="00755E13" w:rsidRPr="0009107A" w:rsidRDefault="00F06811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22"/>
              <w:jc w:val="right"/>
              <w:rPr>
                <w:color w:val="000000" w:themeColor="text1"/>
              </w:rPr>
            </w:pPr>
            <w:r w:rsidRPr="0009107A">
              <w:rPr>
                <w:color w:val="000000" w:themeColor="text1"/>
              </w:rPr>
              <w:t>(32)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D03C71" w14:textId="45E8F444" w:rsidR="00755E13" w:rsidRPr="0009107A" w:rsidRDefault="00755E1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09107A">
              <w:rPr>
                <w:color w:val="000000" w:themeColor="text1"/>
              </w:rPr>
              <w:t>(570)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AB60F7" w14:textId="779054B4" w:rsidR="00755E13" w:rsidRPr="0009107A" w:rsidRDefault="00755E1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t>-</w:t>
            </w:r>
          </w:p>
        </w:tc>
        <w:tc>
          <w:tcPr>
            <w:tcW w:w="1283" w:type="dxa"/>
            <w:vAlign w:val="bottom"/>
          </w:tcPr>
          <w:p w14:paraId="45B3BA20" w14:textId="7773E48C" w:rsidR="00755E13" w:rsidRPr="0009107A" w:rsidRDefault="00755E1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09107A">
              <w:rPr>
                <w:rFonts w:hint="cs"/>
                <w:cs/>
              </w:rPr>
              <w:t>-</w:t>
            </w:r>
          </w:p>
        </w:tc>
      </w:tr>
      <w:tr w:rsidR="00755E13" w:rsidRPr="0009107A" w14:paraId="27EAC21B" w14:textId="77777777" w:rsidTr="004E3076">
        <w:tc>
          <w:tcPr>
            <w:tcW w:w="4158" w:type="dxa"/>
          </w:tcPr>
          <w:p w14:paraId="00588341" w14:textId="77777777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09107A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5EB00697" w14:textId="04496FCB" w:rsidR="00755E13" w:rsidRPr="0009107A" w:rsidRDefault="001D277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09107A">
              <w:rPr>
                <w:b/>
                <w:bCs/>
              </w:rPr>
              <w:t>86,852</w:t>
            </w:r>
          </w:p>
        </w:tc>
        <w:tc>
          <w:tcPr>
            <w:tcW w:w="1283" w:type="dxa"/>
          </w:tcPr>
          <w:p w14:paraId="21F9AE9E" w14:textId="03D7C50D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73,296</w:t>
            </w:r>
          </w:p>
        </w:tc>
        <w:tc>
          <w:tcPr>
            <w:tcW w:w="1282" w:type="dxa"/>
          </w:tcPr>
          <w:p w14:paraId="02ACAA82" w14:textId="498CE4B9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43,21</w:t>
            </w:r>
            <w:r w:rsidR="00580CFC" w:rsidRPr="0009107A">
              <w:rPr>
                <w:b/>
                <w:bCs/>
              </w:rPr>
              <w:t>5</w:t>
            </w:r>
          </w:p>
        </w:tc>
        <w:tc>
          <w:tcPr>
            <w:tcW w:w="1283" w:type="dxa"/>
          </w:tcPr>
          <w:p w14:paraId="3515FF2A" w14:textId="73CB0F49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34,503</w:t>
            </w:r>
          </w:p>
        </w:tc>
      </w:tr>
      <w:tr w:rsidR="00755E13" w:rsidRPr="0009107A" w14:paraId="117812B0" w14:textId="77777777" w:rsidTr="00F32505">
        <w:tc>
          <w:tcPr>
            <w:tcW w:w="4158" w:type="dxa"/>
            <w:vAlign w:val="bottom"/>
          </w:tcPr>
          <w:p w14:paraId="74255A1A" w14:textId="77777777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09107A">
              <w:rPr>
                <w:i/>
                <w:iCs/>
                <w:cs/>
              </w:rPr>
              <w:t>หัก</w:t>
            </w:r>
            <w:r w:rsidRPr="0009107A">
              <w:tab/>
            </w:r>
            <w:r w:rsidRPr="0009107A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09107A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</w:tcPr>
          <w:p w14:paraId="5058A074" w14:textId="77777777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</w:p>
          <w:p w14:paraId="57FE7E8C" w14:textId="73105EF9" w:rsidR="00A41245" w:rsidRPr="0009107A" w:rsidRDefault="00A4124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t>(3,615)</w:t>
            </w:r>
          </w:p>
        </w:tc>
        <w:tc>
          <w:tcPr>
            <w:tcW w:w="1283" w:type="dxa"/>
            <w:vAlign w:val="bottom"/>
          </w:tcPr>
          <w:p w14:paraId="5949984D" w14:textId="68472CCD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09107A">
              <w:t>(7,</w:t>
            </w:r>
            <w:r w:rsidRPr="0009107A">
              <w:rPr>
                <w:rFonts w:hint="cs"/>
                <w:cs/>
              </w:rPr>
              <w:t>562</w:t>
            </w:r>
            <w:r w:rsidRPr="0009107A">
              <w:t>)</w:t>
            </w:r>
          </w:p>
        </w:tc>
        <w:tc>
          <w:tcPr>
            <w:tcW w:w="1282" w:type="dxa"/>
            <w:vAlign w:val="bottom"/>
          </w:tcPr>
          <w:p w14:paraId="77649AD6" w14:textId="01AD2547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09107A">
              <w:t>(300)</w:t>
            </w:r>
          </w:p>
        </w:tc>
        <w:tc>
          <w:tcPr>
            <w:tcW w:w="1283" w:type="dxa"/>
            <w:vAlign w:val="bottom"/>
          </w:tcPr>
          <w:p w14:paraId="6994EDEA" w14:textId="0422375F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09107A">
              <w:t>(3,787)</w:t>
            </w:r>
          </w:p>
        </w:tc>
      </w:tr>
      <w:tr w:rsidR="00755E13" w:rsidRPr="0009107A" w14:paraId="01755706" w14:textId="77777777" w:rsidTr="004E3076">
        <w:tc>
          <w:tcPr>
            <w:tcW w:w="4158" w:type="dxa"/>
          </w:tcPr>
          <w:p w14:paraId="467193E6" w14:textId="77777777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09107A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0E43AD9B" w14:textId="2019BC1C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t>(6,700)</w:t>
            </w:r>
          </w:p>
        </w:tc>
        <w:tc>
          <w:tcPr>
            <w:tcW w:w="1283" w:type="dxa"/>
          </w:tcPr>
          <w:p w14:paraId="5567DEFC" w14:textId="32E4CE7E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09107A">
              <w:t>(4,066)</w:t>
            </w:r>
          </w:p>
        </w:tc>
        <w:tc>
          <w:tcPr>
            <w:tcW w:w="1282" w:type="dxa"/>
          </w:tcPr>
          <w:p w14:paraId="0CE254EC" w14:textId="6A7BC9C4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09107A">
              <w:t>(5,900)</w:t>
            </w:r>
          </w:p>
        </w:tc>
        <w:tc>
          <w:tcPr>
            <w:tcW w:w="1283" w:type="dxa"/>
          </w:tcPr>
          <w:p w14:paraId="61E0A05F" w14:textId="7E5DD889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09107A">
              <w:t>-</w:t>
            </w:r>
          </w:p>
        </w:tc>
      </w:tr>
      <w:tr w:rsidR="00755E13" w:rsidRPr="0009107A" w14:paraId="5AC9D180" w14:textId="77777777" w:rsidTr="004E3076">
        <w:tc>
          <w:tcPr>
            <w:tcW w:w="4158" w:type="dxa"/>
          </w:tcPr>
          <w:p w14:paraId="0D9833FC" w14:textId="77777777" w:rsidR="00755E13" w:rsidRPr="0009107A" w:rsidRDefault="00755E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09107A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230F03DF" w14:textId="16525099" w:rsidR="00755E13" w:rsidRPr="0009107A" w:rsidRDefault="00755E1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t>(790)</w:t>
            </w:r>
          </w:p>
        </w:tc>
        <w:tc>
          <w:tcPr>
            <w:tcW w:w="1283" w:type="dxa"/>
          </w:tcPr>
          <w:p w14:paraId="12143F45" w14:textId="3C5A660A" w:rsidR="00755E13" w:rsidRPr="0009107A" w:rsidRDefault="00755E1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1282" w:type="dxa"/>
            <w:vAlign w:val="bottom"/>
          </w:tcPr>
          <w:p w14:paraId="2DCBED35" w14:textId="29F84E28" w:rsidR="00755E13" w:rsidRPr="0009107A" w:rsidRDefault="00755E1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t>-</w:t>
            </w:r>
          </w:p>
        </w:tc>
        <w:tc>
          <w:tcPr>
            <w:tcW w:w="1283" w:type="dxa"/>
            <w:vAlign w:val="bottom"/>
          </w:tcPr>
          <w:p w14:paraId="0357CFC1" w14:textId="1768B274" w:rsidR="00755E13" w:rsidRPr="0009107A" w:rsidRDefault="00755E1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09107A">
              <w:t>-</w:t>
            </w:r>
          </w:p>
        </w:tc>
      </w:tr>
      <w:tr w:rsidR="00755E13" w:rsidRPr="0009107A" w14:paraId="336244D4" w14:textId="77777777" w:rsidTr="004E3076">
        <w:tc>
          <w:tcPr>
            <w:tcW w:w="4158" w:type="dxa"/>
          </w:tcPr>
          <w:p w14:paraId="0B770E68" w14:textId="3632F8F7" w:rsidR="00755E13" w:rsidRPr="0009107A" w:rsidRDefault="00755E1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910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0910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2" w:type="dxa"/>
          </w:tcPr>
          <w:p w14:paraId="717060FA" w14:textId="40968610" w:rsidR="00755E13" w:rsidRPr="0009107A" w:rsidRDefault="001D277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09107A">
              <w:rPr>
                <w:b/>
                <w:bCs/>
              </w:rPr>
              <w:t>75,747</w:t>
            </w:r>
          </w:p>
        </w:tc>
        <w:tc>
          <w:tcPr>
            <w:tcW w:w="1283" w:type="dxa"/>
          </w:tcPr>
          <w:p w14:paraId="7F4555AC" w14:textId="49ED68FA" w:rsidR="00755E13" w:rsidRPr="0009107A" w:rsidRDefault="00755E1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61,</w:t>
            </w:r>
            <w:r w:rsidRPr="0009107A">
              <w:rPr>
                <w:rFonts w:hint="cs"/>
                <w:b/>
                <w:bCs/>
                <w:cs/>
              </w:rPr>
              <w:t>668</w:t>
            </w:r>
          </w:p>
        </w:tc>
        <w:tc>
          <w:tcPr>
            <w:tcW w:w="1282" w:type="dxa"/>
          </w:tcPr>
          <w:p w14:paraId="21F49542" w14:textId="35DB18DE" w:rsidR="00755E13" w:rsidRPr="0009107A" w:rsidRDefault="00755E1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37,015</w:t>
            </w:r>
          </w:p>
        </w:tc>
        <w:tc>
          <w:tcPr>
            <w:tcW w:w="1283" w:type="dxa"/>
          </w:tcPr>
          <w:p w14:paraId="3F0EBC80" w14:textId="671E5E72" w:rsidR="00755E13" w:rsidRPr="0009107A" w:rsidRDefault="00755E1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30,716</w:t>
            </w:r>
          </w:p>
        </w:tc>
      </w:tr>
    </w:tbl>
    <w:p w14:paraId="0F5BAA85" w14:textId="77777777" w:rsidR="00A702AE" w:rsidRPr="0009107A" w:rsidRDefault="00A702A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GB"/>
        </w:rPr>
      </w:pPr>
    </w:p>
    <w:p w14:paraId="27AE9402" w14:textId="05B0655B" w:rsidR="008764DE" w:rsidRPr="0009107A" w:rsidRDefault="008764D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>เมื่อวันที่</w:t>
      </w:r>
      <w:r w:rsidRPr="0009107A">
        <w:rPr>
          <w:rFonts w:asciiTheme="majorBidi" w:hAnsiTheme="majorBidi" w:cstheme="majorBidi"/>
        </w:rPr>
        <w:t xml:space="preserve"> 24 </w:t>
      </w:r>
      <w:r w:rsidRPr="0009107A">
        <w:rPr>
          <w:rFonts w:asciiTheme="majorBidi" w:hAnsiTheme="majorBidi" w:cstheme="majorBidi" w:hint="cs"/>
          <w:cs/>
        </w:rPr>
        <w:t>มีนาคม</w:t>
      </w:r>
      <w:r w:rsidRPr="0009107A">
        <w:rPr>
          <w:rFonts w:asciiTheme="majorBidi" w:hAnsiTheme="majorBidi" w:cstheme="majorBidi"/>
        </w:rPr>
        <w:t> 2566 </w:t>
      </w:r>
      <w:r w:rsidRPr="0009107A">
        <w:rPr>
          <w:rFonts w:asciiTheme="majorBidi" w:hAnsiTheme="majorBidi" w:cstheme="majorBidi" w:hint="cs"/>
          <w:cs/>
        </w:rPr>
        <w:t>บริษัทย่อย</w:t>
      </w:r>
      <w:r w:rsidR="0031179D" w:rsidRPr="0009107A">
        <w:rPr>
          <w:rFonts w:asciiTheme="majorBidi" w:hAnsiTheme="majorBidi" w:cstheme="majorBidi" w:hint="cs"/>
          <w:cs/>
        </w:rPr>
        <w:t>ทางอ้อม</w:t>
      </w:r>
      <w:r w:rsidRPr="0009107A">
        <w:rPr>
          <w:rFonts w:asciiTheme="majorBidi" w:hAnsiTheme="majorBidi" w:cstheme="majorBidi" w:hint="cs"/>
          <w:cs/>
        </w:rPr>
        <w:t>ของกลุ่มบริษัทในประเทศญี่ปุ่นได้ทำสัญญาเงินกู้ยืมระยะยาวแบบมีหลักประกันกับสถาบันการเงิน เพื่อนำ</w:t>
      </w:r>
      <w:r w:rsidR="007660F8" w:rsidRPr="0009107A">
        <w:rPr>
          <w:rFonts w:asciiTheme="majorBidi" w:hAnsiTheme="majorBidi" w:cstheme="majorBidi" w:hint="cs"/>
          <w:cs/>
        </w:rPr>
        <w:t>ไปชำระคืนเงินกู้ยืม</w:t>
      </w:r>
      <w:r w:rsidR="00F7065E" w:rsidRPr="0009107A">
        <w:rPr>
          <w:rFonts w:asciiTheme="majorBidi" w:hAnsiTheme="majorBidi" w:cstheme="majorBidi" w:hint="cs"/>
          <w:cs/>
        </w:rPr>
        <w:t>ระหว่างกัน</w:t>
      </w:r>
      <w:r w:rsidR="007660F8" w:rsidRPr="0009107A">
        <w:rPr>
          <w:rFonts w:asciiTheme="majorBidi" w:hAnsiTheme="majorBidi" w:cstheme="majorBidi" w:hint="cs"/>
          <w:cs/>
        </w:rPr>
        <w:t xml:space="preserve">ภายในกลุ่มของบริษัทย่อย </w:t>
      </w:r>
      <w:r w:rsidRPr="0009107A">
        <w:rPr>
          <w:rFonts w:asciiTheme="majorBidi" w:hAnsiTheme="majorBidi" w:cstheme="majorBidi" w:hint="cs"/>
          <w:cs/>
        </w:rPr>
        <w:t>และหนี้สินที่เกี่ยวข้องกับการก่อสร้างโครงการโรงไฟฟ้าพลังงานแสงอาทิตย์ขนาดกำลังการผลิตตามสัญญาซื้อขายไฟ</w:t>
      </w:r>
      <w:r w:rsidRPr="0009107A">
        <w:rPr>
          <w:rFonts w:asciiTheme="majorBidi" w:hAnsiTheme="majorBidi" w:cstheme="majorBidi" w:hint="cs"/>
          <w:cs/>
        </w:rPr>
        <w:lastRenderedPageBreak/>
        <w:t>จำนวน</w:t>
      </w:r>
      <w:r w:rsidRPr="0009107A">
        <w:rPr>
          <w:rFonts w:asciiTheme="majorBidi" w:hAnsiTheme="majorBidi" w:cstheme="majorBidi"/>
        </w:rPr>
        <w:t> 25 </w:t>
      </w:r>
      <w:r w:rsidRPr="0009107A">
        <w:rPr>
          <w:rFonts w:asciiTheme="majorBidi" w:hAnsiTheme="majorBidi" w:cstheme="majorBidi" w:hint="cs"/>
          <w:cs/>
        </w:rPr>
        <w:t>เมกะวัตต์ ซึ่งได้เริ่มเปิดดำเนินการขายไฟฟ้าเชิงพาณิชย์แล้วตั้งแต่ไตรมาส</w:t>
      </w:r>
      <w:r w:rsidRPr="0009107A">
        <w:rPr>
          <w:rFonts w:asciiTheme="majorBidi" w:hAnsiTheme="majorBidi" w:cstheme="majorBidi"/>
        </w:rPr>
        <w:t> 1 </w:t>
      </w:r>
      <w:r w:rsidRPr="0009107A">
        <w:rPr>
          <w:rFonts w:asciiTheme="majorBidi" w:hAnsiTheme="majorBidi" w:cstheme="majorBidi" w:hint="cs"/>
          <w:cs/>
        </w:rPr>
        <w:t>ปี</w:t>
      </w:r>
      <w:r w:rsidRPr="0009107A">
        <w:rPr>
          <w:rFonts w:asciiTheme="majorBidi" w:hAnsiTheme="majorBidi" w:cstheme="majorBidi"/>
        </w:rPr>
        <w:t> 2565 </w:t>
      </w:r>
      <w:r w:rsidRPr="0009107A">
        <w:rPr>
          <w:rFonts w:asciiTheme="majorBidi" w:hAnsiTheme="majorBidi" w:cstheme="majorBidi" w:hint="cs"/>
          <w:cs/>
        </w:rPr>
        <w:t>โดยม</w:t>
      </w:r>
      <w:r w:rsidR="007660F8" w:rsidRPr="0009107A">
        <w:rPr>
          <w:rFonts w:asciiTheme="majorBidi" w:hAnsiTheme="majorBidi" w:cstheme="majorBidi" w:hint="cs"/>
          <w:cs/>
        </w:rPr>
        <w:t>ี</w:t>
      </w:r>
      <w:r w:rsidRPr="0009107A">
        <w:rPr>
          <w:rFonts w:asciiTheme="majorBidi" w:hAnsiTheme="majorBidi" w:cstheme="majorBidi" w:hint="cs"/>
          <w:cs/>
        </w:rPr>
        <w:t>วงเงิน</w:t>
      </w:r>
      <w:r w:rsidRPr="0009107A">
        <w:rPr>
          <w:rFonts w:asciiTheme="majorBidi" w:hAnsiTheme="majorBidi" w:cstheme="majorBidi"/>
        </w:rPr>
        <w:t> 13,400 </w:t>
      </w:r>
      <w:r w:rsidRPr="0009107A">
        <w:rPr>
          <w:rFonts w:asciiTheme="majorBidi" w:hAnsiTheme="majorBidi" w:cstheme="majorBidi" w:hint="cs"/>
          <w:cs/>
        </w:rPr>
        <w:t>ล้านเยน อัตราดอกเบี้ยคงที่ และกำหนดระยะเวลาทยอยจ่ายชำระคืนภายในเดือนมีนาคม</w:t>
      </w:r>
      <w:r w:rsidRPr="0009107A">
        <w:rPr>
          <w:rFonts w:asciiTheme="majorBidi" w:hAnsiTheme="majorBidi" w:cstheme="majorBidi"/>
        </w:rPr>
        <w:t> 2584 </w:t>
      </w:r>
      <w:r w:rsidRPr="0009107A">
        <w:rPr>
          <w:rFonts w:asciiTheme="majorBidi" w:hAnsiTheme="majorBidi" w:cstheme="majorBidi" w:hint="cs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</w:p>
    <w:p w14:paraId="51F9E559" w14:textId="030FB0A7" w:rsidR="00A702AE" w:rsidRPr="0009107A" w:rsidRDefault="00A702A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3C216A18" w14:textId="2F4A804B" w:rsidR="00C33C37" w:rsidRPr="0009107A" w:rsidRDefault="002D5799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b/>
          <w:bCs/>
          <w:cs/>
          <w:lang w:val="th-TH"/>
        </w:rPr>
        <w:tab/>
      </w:r>
      <w:r w:rsidR="00C33C37" w:rsidRPr="0009107A">
        <w:rPr>
          <w:rFonts w:asciiTheme="majorBidi" w:hAnsiTheme="majorBidi" w:cstheme="majorBidi"/>
          <w:cs/>
        </w:rPr>
        <w:t>ในเดือน</w:t>
      </w:r>
      <w:r w:rsidR="00C33C37" w:rsidRPr="0009107A">
        <w:rPr>
          <w:rFonts w:asciiTheme="majorBidi" w:hAnsiTheme="majorBidi" w:cstheme="majorBidi" w:hint="cs"/>
          <w:cs/>
        </w:rPr>
        <w:t xml:space="preserve">มิถุนายน </w:t>
      </w:r>
      <w:r w:rsidR="00C33C37" w:rsidRPr="0009107A">
        <w:rPr>
          <w:rFonts w:asciiTheme="majorBidi" w:hAnsiTheme="majorBidi" w:cstheme="majorBidi"/>
        </w:rPr>
        <w:t xml:space="preserve">2566 </w:t>
      </w:r>
      <w:r w:rsidR="004C6AB4" w:rsidRPr="0009107A">
        <w:rPr>
          <w:rFonts w:asciiTheme="majorBidi" w:hAnsiTheme="majorBidi" w:cstheme="majorBidi"/>
        </w:rPr>
        <w:t>BCPG</w:t>
      </w:r>
      <w:r w:rsidR="00C33C37" w:rsidRPr="0009107A">
        <w:rPr>
          <w:rFonts w:asciiTheme="majorBidi" w:hAnsiTheme="majorBidi" w:cstheme="majorBidi" w:hint="cs"/>
          <w:cs/>
        </w:rPr>
        <w:t xml:space="preserve"> ซึ่งเป็นบริษัทย่อย</w:t>
      </w:r>
      <w:r w:rsidR="00634469" w:rsidRPr="0009107A">
        <w:rPr>
          <w:rFonts w:asciiTheme="majorBidi" w:hAnsiTheme="majorBidi" w:cstheme="majorBidi" w:hint="cs"/>
          <w:cs/>
        </w:rPr>
        <w:t>ของกลุ่มบริษัท</w:t>
      </w:r>
      <w:r w:rsidR="006E36B0" w:rsidRPr="0009107A">
        <w:rPr>
          <w:rFonts w:asciiTheme="majorBidi" w:hAnsiTheme="majorBidi" w:cstheme="majorBidi"/>
          <w:cs/>
        </w:rPr>
        <w:t xml:space="preserve">ได้ออกและจำหน่ายหุ้นกู้ให้แก่ผู้ลงทุนสถาบันและผู้ลงทุนรายใหญ่ ชนิดระบุชื่อผู้ถือ ประเภทไม่ด้อยสิทธิ ไม่มีหลักประกัน และมีผู้แทนผู้ถือหุ้นกู้ ทั้งหมด </w:t>
      </w:r>
      <w:r w:rsidR="006E36B0" w:rsidRPr="0009107A">
        <w:rPr>
          <w:rFonts w:asciiTheme="majorBidi" w:hAnsiTheme="majorBidi" w:cstheme="majorBidi"/>
        </w:rPr>
        <w:t xml:space="preserve">5 </w:t>
      </w:r>
      <w:r w:rsidR="006E36B0" w:rsidRPr="0009107A">
        <w:rPr>
          <w:rFonts w:asciiTheme="majorBidi" w:hAnsiTheme="majorBidi" w:cstheme="majorBidi"/>
          <w:cs/>
        </w:rPr>
        <w:t>ชุด</w:t>
      </w:r>
      <w:r w:rsidR="006E36B0" w:rsidRPr="0009107A">
        <w:rPr>
          <w:rFonts w:asciiTheme="majorBidi" w:hAnsiTheme="majorBidi" w:cstheme="majorBidi"/>
        </w:rPr>
        <w:t xml:space="preserve"> </w:t>
      </w:r>
      <w:r w:rsidR="006E36B0" w:rsidRPr="0009107A">
        <w:rPr>
          <w:rFonts w:asciiTheme="majorBidi" w:hAnsiTheme="majorBidi" w:cstheme="majorBidi"/>
          <w:cs/>
        </w:rPr>
        <w:t xml:space="preserve">โดยมีมูลค่าที่ตราไว้หน่วยละ </w:t>
      </w:r>
      <w:r w:rsidR="006E36B0" w:rsidRPr="0009107A">
        <w:rPr>
          <w:rFonts w:asciiTheme="majorBidi" w:hAnsiTheme="majorBidi" w:cstheme="majorBidi"/>
        </w:rPr>
        <w:t>1,000</w:t>
      </w:r>
      <w:r w:rsidR="006E36B0" w:rsidRPr="0009107A">
        <w:rPr>
          <w:rFonts w:asciiTheme="majorBidi" w:hAnsiTheme="majorBidi" w:cstheme="majorBidi"/>
          <w:cs/>
        </w:rPr>
        <w:t xml:space="preserve"> บาท และมีกำหนดชำระดอกเบี้ยทุก </w:t>
      </w:r>
      <w:r w:rsidR="006E36B0" w:rsidRPr="0009107A">
        <w:rPr>
          <w:rFonts w:asciiTheme="majorBidi" w:hAnsiTheme="majorBidi" w:cstheme="majorBidi"/>
        </w:rPr>
        <w:t>6</w:t>
      </w:r>
      <w:r w:rsidR="006E36B0" w:rsidRPr="0009107A">
        <w:rPr>
          <w:rFonts w:asciiTheme="majorBidi" w:hAnsiTheme="majorBidi" w:cstheme="majorBidi"/>
          <w:cs/>
        </w:rPr>
        <w:t xml:space="preserve"> เดือน เป็นจำนวนเงินรวม </w:t>
      </w:r>
      <w:r w:rsidR="006E36B0" w:rsidRPr="0009107A">
        <w:rPr>
          <w:rFonts w:asciiTheme="majorBidi" w:hAnsiTheme="majorBidi" w:cstheme="majorBidi"/>
        </w:rPr>
        <w:t>8,191</w:t>
      </w:r>
      <w:r w:rsidR="006E36B0" w:rsidRPr="0009107A">
        <w:rPr>
          <w:rFonts w:asciiTheme="majorBidi" w:hAnsiTheme="majorBidi" w:cstheme="majorBidi"/>
          <w:cs/>
        </w:rPr>
        <w:t xml:space="preserve"> ล้านบาท ซึ่งประกอบด้วย</w:t>
      </w:r>
    </w:p>
    <w:p w14:paraId="3A367CD5" w14:textId="77777777" w:rsidR="006E36B0" w:rsidRPr="0009107A" w:rsidRDefault="006E36B0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1897"/>
        <w:gridCol w:w="1786"/>
        <w:gridCol w:w="2077"/>
        <w:gridCol w:w="1693"/>
        <w:gridCol w:w="1700"/>
      </w:tblGrid>
      <w:tr w:rsidR="00C33C37" w:rsidRPr="0009107A" w14:paraId="2FBA49C1" w14:textId="77777777" w:rsidTr="002A2B01">
        <w:tc>
          <w:tcPr>
            <w:tcW w:w="1897" w:type="dxa"/>
          </w:tcPr>
          <w:p w14:paraId="68EFF7C7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59017E0F" w14:textId="135B1A1C" w:rsidR="00C33C37" w:rsidRPr="0009107A" w:rsidRDefault="00AF39F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b/>
                <w:bCs/>
              </w:rPr>
            </w:pPr>
            <w:r w:rsidRPr="0009107A">
              <w:rPr>
                <w:rFonts w:hint="cs"/>
                <w:cs/>
              </w:rPr>
              <w:t xml:space="preserve">   </w:t>
            </w:r>
            <w:r w:rsidR="00C33C37" w:rsidRPr="0009107A">
              <w:rPr>
                <w:b/>
                <w:bCs/>
                <w:cs/>
              </w:rPr>
              <w:t>วันที่ออกหุ้นกู้</w:t>
            </w:r>
          </w:p>
        </w:tc>
        <w:tc>
          <w:tcPr>
            <w:tcW w:w="1786" w:type="dxa"/>
          </w:tcPr>
          <w:p w14:paraId="294DED74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2D9B331D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b/>
                <w:bCs/>
                <w:cs/>
              </w:rPr>
              <w:t>มูลค่า</w:t>
            </w:r>
          </w:p>
        </w:tc>
        <w:tc>
          <w:tcPr>
            <w:tcW w:w="2077" w:type="dxa"/>
          </w:tcPr>
          <w:p w14:paraId="3604AD50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6C799E5E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b/>
                <w:bCs/>
                <w:cs/>
              </w:rPr>
              <w:t>อัตราดอกเบี้ยร้อยละ</w:t>
            </w:r>
          </w:p>
        </w:tc>
        <w:tc>
          <w:tcPr>
            <w:tcW w:w="1693" w:type="dxa"/>
          </w:tcPr>
          <w:p w14:paraId="10BD60DB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4C3969D4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  <w:cs/>
              </w:rPr>
              <w:t>อายุหุ้นกู้</w:t>
            </w:r>
          </w:p>
        </w:tc>
        <w:tc>
          <w:tcPr>
            <w:tcW w:w="1700" w:type="dxa"/>
          </w:tcPr>
          <w:p w14:paraId="519DD3AA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b/>
                <w:bCs/>
                <w:cs/>
              </w:rPr>
              <w:t>วันครบกำหนด</w:t>
            </w:r>
          </w:p>
          <w:p w14:paraId="2ECDFEF2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b/>
                <w:bCs/>
                <w:cs/>
              </w:rPr>
              <w:t>ไถ่ถอนหุ้นกู้</w:t>
            </w:r>
          </w:p>
        </w:tc>
      </w:tr>
      <w:tr w:rsidR="00C33C37" w:rsidRPr="0009107A" w14:paraId="10382080" w14:textId="77777777" w:rsidTr="002A2B01">
        <w:tc>
          <w:tcPr>
            <w:tcW w:w="1897" w:type="dxa"/>
          </w:tcPr>
          <w:p w14:paraId="18AC41AA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6" w:type="dxa"/>
          </w:tcPr>
          <w:p w14:paraId="235FD45A" w14:textId="77777777" w:rsidR="00C33C37" w:rsidRPr="0009107A" w:rsidRDefault="00C33C37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077" w:type="dxa"/>
          </w:tcPr>
          <w:p w14:paraId="2E624003" w14:textId="77777777" w:rsidR="00C33C37" w:rsidRPr="0009107A" w:rsidRDefault="00C33C37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(ต่อปี)</w:t>
            </w:r>
          </w:p>
        </w:tc>
        <w:tc>
          <w:tcPr>
            <w:tcW w:w="1693" w:type="dxa"/>
          </w:tcPr>
          <w:p w14:paraId="0A3E793A" w14:textId="77777777" w:rsidR="00C33C37" w:rsidRPr="0009107A" w:rsidRDefault="00C33C37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700" w:type="dxa"/>
          </w:tcPr>
          <w:p w14:paraId="19BD5A26" w14:textId="77777777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C33C37" w:rsidRPr="0009107A" w14:paraId="6F982159" w14:textId="77777777" w:rsidTr="002A2B01">
        <w:tc>
          <w:tcPr>
            <w:tcW w:w="1897" w:type="dxa"/>
          </w:tcPr>
          <w:p w14:paraId="544386EC" w14:textId="0A096086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09107A">
              <w:t xml:space="preserve">29 </w:t>
            </w:r>
            <w:r w:rsidRPr="0009107A">
              <w:rPr>
                <w:rFonts w:hint="cs"/>
                <w:cs/>
              </w:rPr>
              <w:t xml:space="preserve">มิถุนายน </w:t>
            </w:r>
            <w:r w:rsidRPr="0009107A">
              <w:t>2566</w:t>
            </w:r>
          </w:p>
        </w:tc>
        <w:tc>
          <w:tcPr>
            <w:tcW w:w="1786" w:type="dxa"/>
          </w:tcPr>
          <w:p w14:paraId="3D9BDCF5" w14:textId="0113DFE6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1,14</w:t>
            </w:r>
            <w:r w:rsidR="008F544B" w:rsidRPr="0009107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077" w:type="dxa"/>
          </w:tcPr>
          <w:p w14:paraId="1F7878F3" w14:textId="3EC0596A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3.13</w:t>
            </w:r>
          </w:p>
        </w:tc>
        <w:tc>
          <w:tcPr>
            <w:tcW w:w="1693" w:type="dxa"/>
          </w:tcPr>
          <w:p w14:paraId="6BC4C2DD" w14:textId="2B5964D0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656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700" w:type="dxa"/>
          </w:tcPr>
          <w:p w14:paraId="76748826" w14:textId="4E9CFEAA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29 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</w:rPr>
              <w:t>2568</w:t>
            </w:r>
          </w:p>
        </w:tc>
      </w:tr>
      <w:tr w:rsidR="00C33C37" w:rsidRPr="0009107A" w14:paraId="2ED1DBDB" w14:textId="77777777" w:rsidTr="002A2B01">
        <w:tc>
          <w:tcPr>
            <w:tcW w:w="1897" w:type="dxa"/>
          </w:tcPr>
          <w:p w14:paraId="3A4443CD" w14:textId="42472E84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09107A">
              <w:t xml:space="preserve">29 </w:t>
            </w:r>
            <w:r w:rsidRPr="0009107A">
              <w:rPr>
                <w:rFonts w:hint="cs"/>
                <w:cs/>
              </w:rPr>
              <w:t xml:space="preserve">มิถุนายน </w:t>
            </w:r>
            <w:r w:rsidRPr="0009107A">
              <w:t>2566</w:t>
            </w:r>
          </w:p>
        </w:tc>
        <w:tc>
          <w:tcPr>
            <w:tcW w:w="1786" w:type="dxa"/>
          </w:tcPr>
          <w:p w14:paraId="67E9DBAC" w14:textId="24CC401C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1,61</w:t>
            </w:r>
            <w:r w:rsidR="006E36B0" w:rsidRPr="000910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077" w:type="dxa"/>
          </w:tcPr>
          <w:p w14:paraId="119D4B46" w14:textId="79185044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3.37</w:t>
            </w:r>
          </w:p>
        </w:tc>
        <w:tc>
          <w:tcPr>
            <w:tcW w:w="1693" w:type="dxa"/>
          </w:tcPr>
          <w:p w14:paraId="5A5D8496" w14:textId="77E29E04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656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00" w:type="dxa"/>
          </w:tcPr>
          <w:p w14:paraId="50B44542" w14:textId="1D08E8CB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29 </w:t>
            </w:r>
            <w:r w:rsidRPr="0009107A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73535B" w:rsidRPr="0009107A">
              <w:rPr>
                <w:rFonts w:asciiTheme="majorBidi" w:hAnsiTheme="majorBidi" w:cstheme="majorBidi"/>
              </w:rPr>
              <w:t xml:space="preserve"> 2569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C33C37" w:rsidRPr="0009107A" w14:paraId="5D09A588" w14:textId="77777777" w:rsidTr="002A2B01">
        <w:tc>
          <w:tcPr>
            <w:tcW w:w="1897" w:type="dxa"/>
          </w:tcPr>
          <w:p w14:paraId="43EC2318" w14:textId="364C1DDA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09107A">
              <w:t xml:space="preserve">29 </w:t>
            </w:r>
            <w:r w:rsidRPr="0009107A">
              <w:rPr>
                <w:rFonts w:hint="cs"/>
                <w:cs/>
              </w:rPr>
              <w:t xml:space="preserve">มิถุนายน </w:t>
            </w:r>
            <w:r w:rsidRPr="0009107A">
              <w:t>2566</w:t>
            </w:r>
          </w:p>
        </w:tc>
        <w:tc>
          <w:tcPr>
            <w:tcW w:w="1786" w:type="dxa"/>
          </w:tcPr>
          <w:p w14:paraId="550B34F2" w14:textId="78F61CB5" w:rsidR="00C33C37" w:rsidRPr="0009107A" w:rsidRDefault="0073535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2,253</w:t>
            </w:r>
          </w:p>
        </w:tc>
        <w:tc>
          <w:tcPr>
            <w:tcW w:w="2077" w:type="dxa"/>
          </w:tcPr>
          <w:p w14:paraId="29FB10F7" w14:textId="253F133A" w:rsidR="00C33C37" w:rsidRPr="0009107A" w:rsidRDefault="0073535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3.67</w:t>
            </w:r>
          </w:p>
        </w:tc>
        <w:tc>
          <w:tcPr>
            <w:tcW w:w="1693" w:type="dxa"/>
          </w:tcPr>
          <w:p w14:paraId="1FC6A089" w14:textId="5CCD8777" w:rsidR="00C33C37" w:rsidRPr="0009107A" w:rsidRDefault="0073535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51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00" w:type="dxa"/>
          </w:tcPr>
          <w:p w14:paraId="22096237" w14:textId="4F18F821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29 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73535B" w:rsidRPr="0009107A">
              <w:rPr>
                <w:rFonts w:asciiTheme="majorBidi" w:hAnsiTheme="majorBidi" w:cstheme="majorBidi"/>
              </w:rPr>
              <w:t>2570</w:t>
            </w:r>
          </w:p>
        </w:tc>
      </w:tr>
      <w:tr w:rsidR="00C33C37" w:rsidRPr="0009107A" w14:paraId="2D423424" w14:textId="77777777" w:rsidTr="002A2B01">
        <w:tc>
          <w:tcPr>
            <w:tcW w:w="1897" w:type="dxa"/>
          </w:tcPr>
          <w:p w14:paraId="29E3970E" w14:textId="2121FADB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09107A">
              <w:t xml:space="preserve">29 </w:t>
            </w:r>
            <w:r w:rsidRPr="0009107A">
              <w:rPr>
                <w:rFonts w:hint="cs"/>
                <w:cs/>
              </w:rPr>
              <w:t xml:space="preserve">มิถุนายน </w:t>
            </w:r>
            <w:r w:rsidRPr="0009107A">
              <w:t>2566</w:t>
            </w:r>
          </w:p>
        </w:tc>
        <w:tc>
          <w:tcPr>
            <w:tcW w:w="1786" w:type="dxa"/>
          </w:tcPr>
          <w:p w14:paraId="1B26AC36" w14:textId="7EE2BF82" w:rsidR="00C33C37" w:rsidRPr="0009107A" w:rsidRDefault="0073535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35</w:t>
            </w:r>
            <w:r w:rsidR="008F544B" w:rsidRPr="0009107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077" w:type="dxa"/>
          </w:tcPr>
          <w:p w14:paraId="35A948F8" w14:textId="31E34A3C" w:rsidR="00C33C37" w:rsidRPr="0009107A" w:rsidRDefault="0073535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4.07</w:t>
            </w:r>
          </w:p>
        </w:tc>
        <w:tc>
          <w:tcPr>
            <w:tcW w:w="1693" w:type="dxa"/>
          </w:tcPr>
          <w:p w14:paraId="3A611228" w14:textId="1897BC62" w:rsidR="00C33C37" w:rsidRPr="0009107A" w:rsidRDefault="0073535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51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00" w:type="dxa"/>
          </w:tcPr>
          <w:p w14:paraId="39026DFC" w14:textId="4FD0448F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29 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73535B" w:rsidRPr="0009107A">
              <w:rPr>
                <w:rFonts w:asciiTheme="majorBidi" w:hAnsiTheme="majorBidi" w:cstheme="majorBidi"/>
              </w:rPr>
              <w:t>2575</w:t>
            </w:r>
          </w:p>
        </w:tc>
      </w:tr>
      <w:tr w:rsidR="00C33C37" w:rsidRPr="0009107A" w14:paraId="325B97F1" w14:textId="77777777" w:rsidTr="002A2B01">
        <w:tc>
          <w:tcPr>
            <w:tcW w:w="1897" w:type="dxa"/>
          </w:tcPr>
          <w:p w14:paraId="2BEC2DDE" w14:textId="2FA1620D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09107A">
              <w:t xml:space="preserve">29 </w:t>
            </w:r>
            <w:r w:rsidRPr="0009107A">
              <w:rPr>
                <w:rFonts w:hint="cs"/>
                <w:cs/>
              </w:rPr>
              <w:t xml:space="preserve">มิถุนายน </w:t>
            </w:r>
            <w:r w:rsidRPr="0009107A">
              <w:t>2566</w:t>
            </w:r>
          </w:p>
        </w:tc>
        <w:tc>
          <w:tcPr>
            <w:tcW w:w="1786" w:type="dxa"/>
          </w:tcPr>
          <w:p w14:paraId="1EA8689E" w14:textId="1E410DA3" w:rsidR="00C33C37" w:rsidRPr="0009107A" w:rsidRDefault="0073535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2,825</w:t>
            </w:r>
          </w:p>
        </w:tc>
        <w:tc>
          <w:tcPr>
            <w:tcW w:w="2077" w:type="dxa"/>
          </w:tcPr>
          <w:p w14:paraId="3DC231C1" w14:textId="51FFB0D8" w:rsidR="00C33C37" w:rsidRPr="0009107A" w:rsidRDefault="0073535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4.33</w:t>
            </w:r>
          </w:p>
        </w:tc>
        <w:tc>
          <w:tcPr>
            <w:tcW w:w="1693" w:type="dxa"/>
          </w:tcPr>
          <w:p w14:paraId="5DFB8BB8" w14:textId="61E390A0" w:rsidR="00C33C37" w:rsidRPr="0009107A" w:rsidRDefault="0073535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51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700" w:type="dxa"/>
          </w:tcPr>
          <w:p w14:paraId="162C08D5" w14:textId="66C302A6" w:rsidR="00C33C37" w:rsidRPr="0009107A" w:rsidRDefault="00C33C3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29 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73535B" w:rsidRPr="0009107A">
              <w:rPr>
                <w:rFonts w:asciiTheme="majorBidi" w:hAnsiTheme="majorBidi" w:cstheme="majorBidi"/>
              </w:rPr>
              <w:t>2578</w:t>
            </w:r>
          </w:p>
        </w:tc>
      </w:tr>
    </w:tbl>
    <w:p w14:paraId="5CB71A91" w14:textId="77777777" w:rsidR="00C03020" w:rsidRPr="0009107A" w:rsidRDefault="00C03020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th-TH"/>
        </w:rPr>
      </w:pPr>
    </w:p>
    <w:p w14:paraId="7BF940F4" w14:textId="0D70DCD3" w:rsidR="008F544B" w:rsidRPr="0009107A" w:rsidRDefault="00E44F56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napToGrid w:val="0"/>
          <w:sz w:val="20"/>
          <w:cs/>
          <w:lang w:eastAsia="th-TH"/>
        </w:rPr>
      </w:pPr>
      <w:r w:rsidRPr="0009107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หุ้นทุนซื้อคืน</w:t>
      </w:r>
    </w:p>
    <w:p w14:paraId="56B7C0D6" w14:textId="77777777" w:rsidR="008F544B" w:rsidRPr="0009107A" w:rsidRDefault="008F544B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E44F56" w:rsidRPr="0009107A" w14:paraId="21FC51CA" w14:textId="77777777" w:rsidTr="00906758">
        <w:trPr>
          <w:tblHeader/>
        </w:trPr>
        <w:tc>
          <w:tcPr>
            <w:tcW w:w="4158" w:type="dxa"/>
            <w:shd w:val="clear" w:color="auto" w:fill="auto"/>
          </w:tcPr>
          <w:p w14:paraId="626DB312" w14:textId="77777777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257BB7DF" w14:textId="77777777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649A2EE" w14:textId="77777777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E44F56" w:rsidRPr="0009107A" w14:paraId="198E73F9" w14:textId="77777777" w:rsidTr="00906758">
        <w:trPr>
          <w:tblHeader/>
        </w:trPr>
        <w:tc>
          <w:tcPr>
            <w:tcW w:w="4158" w:type="dxa"/>
          </w:tcPr>
          <w:p w14:paraId="67DA773D" w14:textId="4CF2E82D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</w:p>
        </w:tc>
        <w:tc>
          <w:tcPr>
            <w:tcW w:w="1282" w:type="dxa"/>
          </w:tcPr>
          <w:p w14:paraId="431D5C97" w14:textId="406A4BD5" w:rsidR="00E44F56" w:rsidRPr="0009107A" w:rsidRDefault="00E44F5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83" w:type="dxa"/>
          </w:tcPr>
          <w:p w14:paraId="5875E93E" w14:textId="1F09456F" w:rsidR="00E44F56" w:rsidRPr="0009107A" w:rsidRDefault="00E44F5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3E81C7F0" w14:textId="050AA5B6" w:rsidR="00E44F56" w:rsidRPr="0009107A" w:rsidRDefault="00E44F5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83" w:type="dxa"/>
          </w:tcPr>
          <w:p w14:paraId="13E028EB" w14:textId="545594AF" w:rsidR="00E44F56" w:rsidRPr="0009107A" w:rsidRDefault="00E44F5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44F56" w:rsidRPr="0009107A" w14:paraId="51607AB7" w14:textId="77777777" w:rsidTr="00906758">
        <w:trPr>
          <w:tblHeader/>
        </w:trPr>
        <w:tc>
          <w:tcPr>
            <w:tcW w:w="4158" w:type="dxa"/>
          </w:tcPr>
          <w:p w14:paraId="4FA79EAB" w14:textId="77777777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</w:p>
        </w:tc>
        <w:tc>
          <w:tcPr>
            <w:tcW w:w="1282" w:type="dxa"/>
          </w:tcPr>
          <w:p w14:paraId="6C7EEA5F" w14:textId="48AE9A2E" w:rsidR="00E44F56" w:rsidRPr="0009107A" w:rsidRDefault="00E44F5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5BF24010" w14:textId="6D5DB75E" w:rsidR="00E44F56" w:rsidRPr="0009107A" w:rsidRDefault="00E44F5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</w:tcPr>
          <w:p w14:paraId="779081E5" w14:textId="3F507720" w:rsidR="00E44F56" w:rsidRPr="0009107A" w:rsidRDefault="00E44F5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7DD43775" w14:textId="0CF6E8B6" w:rsidR="00E44F56" w:rsidRPr="0009107A" w:rsidRDefault="00E44F5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/>
                <w:sz w:val="30"/>
                <w:szCs w:val="30"/>
              </w:rPr>
              <w:t>256</w:t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E44F56" w:rsidRPr="0009107A" w14:paraId="2602B4E2" w14:textId="77777777" w:rsidTr="00906758">
        <w:trPr>
          <w:tblHeader/>
        </w:trPr>
        <w:tc>
          <w:tcPr>
            <w:tcW w:w="4158" w:type="dxa"/>
          </w:tcPr>
          <w:p w14:paraId="0903DE91" w14:textId="77777777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747E229C" w14:textId="5B9DD3C8" w:rsidR="00E44F56" w:rsidRPr="0009107A" w:rsidRDefault="00E44F5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912891"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4F56" w:rsidRPr="0009107A" w14:paraId="06E94F5B" w14:textId="77777777" w:rsidTr="00906758">
        <w:tc>
          <w:tcPr>
            <w:tcW w:w="4158" w:type="dxa"/>
          </w:tcPr>
          <w:p w14:paraId="362B2E88" w14:textId="6AF05E71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</w:pPr>
            <w:r w:rsidRPr="0009107A">
              <w:rPr>
                <w:cs/>
              </w:rPr>
              <w:t xml:space="preserve">ณ วันที่ </w:t>
            </w:r>
            <w:r w:rsidRPr="0009107A">
              <w:t>1</w:t>
            </w:r>
            <w:r w:rsidRPr="0009107A">
              <w:rPr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31A4F96A" w14:textId="57D18173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rPr>
                <w:rFonts w:hint="cs"/>
                <w:cs/>
              </w:rPr>
              <w:t>24</w:t>
            </w:r>
            <w:r w:rsidR="001D6DD6" w:rsidRPr="0009107A">
              <w:t>8</w:t>
            </w:r>
          </w:p>
        </w:tc>
        <w:tc>
          <w:tcPr>
            <w:tcW w:w="1283" w:type="dxa"/>
          </w:tcPr>
          <w:p w14:paraId="21012177" w14:textId="09586D64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09107A">
              <w:t>505</w:t>
            </w:r>
          </w:p>
        </w:tc>
        <w:tc>
          <w:tcPr>
            <w:tcW w:w="1282" w:type="dxa"/>
          </w:tcPr>
          <w:p w14:paraId="436D906C" w14:textId="069E37D5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09107A">
              <w:rPr>
                <w:rFonts w:hint="cs"/>
                <w:cs/>
              </w:rPr>
              <w:t>24</w:t>
            </w:r>
            <w:r w:rsidR="001D6DD6" w:rsidRPr="0009107A">
              <w:t>8</w:t>
            </w:r>
          </w:p>
        </w:tc>
        <w:tc>
          <w:tcPr>
            <w:tcW w:w="1283" w:type="dxa"/>
          </w:tcPr>
          <w:p w14:paraId="5D4A4FEE" w14:textId="1228319E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09107A">
              <w:t>505</w:t>
            </w:r>
          </w:p>
        </w:tc>
      </w:tr>
      <w:tr w:rsidR="00E44F56" w:rsidRPr="0009107A" w14:paraId="2FD73A1C" w14:textId="77777777" w:rsidTr="000013FD">
        <w:tc>
          <w:tcPr>
            <w:tcW w:w="4158" w:type="dxa"/>
          </w:tcPr>
          <w:p w14:paraId="3F960D22" w14:textId="715FD516" w:rsidR="00E44F56" w:rsidRPr="0009107A" w:rsidRDefault="00E44F5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09107A">
              <w:rPr>
                <w:rFonts w:hint="cs"/>
                <w:cs/>
              </w:rPr>
              <w:t>จำหน่าย</w:t>
            </w:r>
          </w:p>
        </w:tc>
        <w:tc>
          <w:tcPr>
            <w:tcW w:w="1282" w:type="dxa"/>
          </w:tcPr>
          <w:p w14:paraId="7A82983B" w14:textId="4AE88933" w:rsidR="00E44F56" w:rsidRPr="0009107A" w:rsidRDefault="00E44F5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rPr>
                <w:color w:val="000000" w:themeColor="text1"/>
              </w:rPr>
              <w:t>(24</w:t>
            </w:r>
            <w:r w:rsidR="001D6DD6" w:rsidRPr="0009107A">
              <w:rPr>
                <w:color w:val="000000" w:themeColor="text1"/>
              </w:rPr>
              <w:t>8</w:t>
            </w:r>
            <w:r w:rsidRPr="0009107A">
              <w:rPr>
                <w:color w:val="000000" w:themeColor="text1"/>
              </w:rPr>
              <w:t>)</w:t>
            </w:r>
          </w:p>
        </w:tc>
        <w:tc>
          <w:tcPr>
            <w:tcW w:w="1283" w:type="dxa"/>
          </w:tcPr>
          <w:p w14:paraId="7F170930" w14:textId="3186187C" w:rsidR="00E44F56" w:rsidRPr="0009107A" w:rsidRDefault="00E44F5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09107A">
              <w:rPr>
                <w:color w:val="000000" w:themeColor="text1"/>
              </w:rPr>
              <w:t>(25</w:t>
            </w:r>
            <w:r w:rsidR="001D6DD6" w:rsidRPr="0009107A">
              <w:rPr>
                <w:color w:val="000000" w:themeColor="text1"/>
              </w:rPr>
              <w:t>7</w:t>
            </w:r>
            <w:r w:rsidRPr="0009107A">
              <w:rPr>
                <w:color w:val="000000" w:themeColor="text1"/>
              </w:rPr>
              <w:t>)</w:t>
            </w:r>
          </w:p>
        </w:tc>
        <w:tc>
          <w:tcPr>
            <w:tcW w:w="1282" w:type="dxa"/>
          </w:tcPr>
          <w:p w14:paraId="31C87D16" w14:textId="26433A5C" w:rsidR="00E44F56" w:rsidRPr="0009107A" w:rsidRDefault="00E44F5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09107A">
              <w:rPr>
                <w:color w:val="000000" w:themeColor="text1"/>
              </w:rPr>
              <w:t>(24</w:t>
            </w:r>
            <w:r w:rsidR="001D6DD6" w:rsidRPr="0009107A">
              <w:rPr>
                <w:color w:val="000000" w:themeColor="text1"/>
              </w:rPr>
              <w:t>8</w:t>
            </w:r>
            <w:r w:rsidRPr="0009107A">
              <w:rPr>
                <w:color w:val="000000" w:themeColor="text1"/>
              </w:rPr>
              <w:t>)</w:t>
            </w:r>
          </w:p>
        </w:tc>
        <w:tc>
          <w:tcPr>
            <w:tcW w:w="1283" w:type="dxa"/>
          </w:tcPr>
          <w:p w14:paraId="73737833" w14:textId="7AE3E857" w:rsidR="00E44F56" w:rsidRPr="0009107A" w:rsidRDefault="00E44F5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09107A">
              <w:rPr>
                <w:color w:val="000000" w:themeColor="text1"/>
              </w:rPr>
              <w:t>(25</w:t>
            </w:r>
            <w:r w:rsidR="001D6DD6" w:rsidRPr="0009107A">
              <w:rPr>
                <w:color w:val="000000" w:themeColor="text1"/>
              </w:rPr>
              <w:t>7</w:t>
            </w:r>
            <w:r w:rsidRPr="0009107A">
              <w:rPr>
                <w:color w:val="000000" w:themeColor="text1"/>
              </w:rPr>
              <w:t>)</w:t>
            </w:r>
          </w:p>
        </w:tc>
      </w:tr>
      <w:tr w:rsidR="00E44F56" w:rsidRPr="0009107A" w14:paraId="7D194181" w14:textId="77777777" w:rsidTr="00906758">
        <w:tc>
          <w:tcPr>
            <w:tcW w:w="4158" w:type="dxa"/>
          </w:tcPr>
          <w:p w14:paraId="6EDD0821" w14:textId="08ECDE54" w:rsidR="00E44F56" w:rsidRPr="0009107A" w:rsidRDefault="00E44F5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82" w:type="dxa"/>
          </w:tcPr>
          <w:p w14:paraId="308DD087" w14:textId="1796AF49" w:rsidR="00E44F56" w:rsidRPr="0009107A" w:rsidRDefault="00E44F5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09107A">
              <w:rPr>
                <w:b/>
                <w:bCs/>
              </w:rPr>
              <w:t>-</w:t>
            </w:r>
          </w:p>
        </w:tc>
        <w:tc>
          <w:tcPr>
            <w:tcW w:w="1283" w:type="dxa"/>
          </w:tcPr>
          <w:p w14:paraId="4B858C4E" w14:textId="6859565F" w:rsidR="00E44F56" w:rsidRPr="0009107A" w:rsidRDefault="00E44F5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  <w:color w:val="000000" w:themeColor="text1"/>
              </w:rPr>
              <w:t>24</w:t>
            </w:r>
            <w:r w:rsidR="001D6DD6" w:rsidRPr="0009107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282" w:type="dxa"/>
          </w:tcPr>
          <w:p w14:paraId="5D646E31" w14:textId="532BB0AE" w:rsidR="00E44F56" w:rsidRPr="0009107A" w:rsidRDefault="00E44F5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</w:rPr>
              <w:t>-</w:t>
            </w:r>
          </w:p>
        </w:tc>
        <w:tc>
          <w:tcPr>
            <w:tcW w:w="1283" w:type="dxa"/>
          </w:tcPr>
          <w:p w14:paraId="70E4302E" w14:textId="2492AD97" w:rsidR="00E44F56" w:rsidRPr="0009107A" w:rsidRDefault="00E44F5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09107A">
              <w:rPr>
                <w:b/>
                <w:bCs/>
                <w:color w:val="000000" w:themeColor="text1"/>
              </w:rPr>
              <w:t>24</w:t>
            </w:r>
            <w:r w:rsidR="001D6DD6" w:rsidRPr="0009107A">
              <w:rPr>
                <w:b/>
                <w:bCs/>
                <w:color w:val="000000" w:themeColor="text1"/>
              </w:rPr>
              <w:t>8</w:t>
            </w:r>
          </w:p>
        </w:tc>
      </w:tr>
    </w:tbl>
    <w:p w14:paraId="0E2F740C" w14:textId="77777777" w:rsidR="00E44F56" w:rsidRPr="0009107A" w:rsidRDefault="00E44F5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5EE3483C" w14:textId="61C8CDDF" w:rsidR="00C7681C" w:rsidRPr="0009107A" w:rsidRDefault="00420F63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  <w:sectPr w:rsidR="00C7681C" w:rsidRPr="0009107A" w:rsidSect="00E23505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09107A">
        <w:rPr>
          <w:rFonts w:asciiTheme="majorBidi" w:hAnsiTheme="majorBidi" w:cstheme="majorBidi"/>
          <w:cs/>
          <w:lang w:val="th-TH"/>
        </w:rPr>
        <w:t xml:space="preserve">ในระหว่างงวดหกเดือนสิ้นสุดวันที่ </w:t>
      </w:r>
      <w:r w:rsidR="001446DE" w:rsidRPr="0009107A">
        <w:rPr>
          <w:rFonts w:asciiTheme="majorBidi" w:hAnsiTheme="majorBidi" w:cstheme="majorBidi"/>
        </w:rPr>
        <w:t>30</w:t>
      </w:r>
      <w:r w:rsidRPr="0009107A">
        <w:rPr>
          <w:rFonts w:asciiTheme="majorBidi" w:hAnsiTheme="majorBidi" w:cstheme="majorBidi"/>
          <w:cs/>
          <w:lang w:val="th-TH"/>
        </w:rPr>
        <w:t xml:space="preserve"> มิถุนายน </w:t>
      </w:r>
      <w:r w:rsidR="001446DE" w:rsidRPr="0009107A">
        <w:rPr>
          <w:rFonts w:asciiTheme="majorBidi" w:hAnsiTheme="majorBidi" w:cstheme="majorBidi"/>
        </w:rPr>
        <w:t>2566</w:t>
      </w:r>
      <w:r w:rsidR="00B9761D" w:rsidRPr="0009107A">
        <w:t xml:space="preserve"> </w:t>
      </w:r>
      <w:r w:rsidR="00B9761D" w:rsidRPr="0009107A">
        <w:rPr>
          <w:rFonts w:hint="cs"/>
          <w:cs/>
        </w:rPr>
        <w:t xml:space="preserve">บริษัทได้จำหน่ายหุ้นทุนซื้อคืนจำนวน </w:t>
      </w:r>
      <w:r w:rsidR="00B5705F" w:rsidRPr="0009107A">
        <w:t>9</w:t>
      </w:r>
      <w:r w:rsidR="00B9761D" w:rsidRPr="0009107A">
        <w:rPr>
          <w:cs/>
        </w:rPr>
        <w:t xml:space="preserve"> </w:t>
      </w:r>
      <w:r w:rsidR="00B9761D" w:rsidRPr="0009107A">
        <w:rPr>
          <w:rFonts w:hint="cs"/>
          <w:cs/>
        </w:rPr>
        <w:t xml:space="preserve">ล้านหุ้น </w:t>
      </w:r>
      <w:r w:rsidR="00B9761D" w:rsidRPr="0009107A">
        <w:rPr>
          <w:rStyle w:val="ui-provider"/>
          <w:cs/>
        </w:rPr>
        <w:t xml:space="preserve">ในราคาหุ้นละ </w:t>
      </w:r>
      <w:r w:rsidR="00B9761D" w:rsidRPr="0009107A">
        <w:rPr>
          <w:rStyle w:val="ui-provider"/>
        </w:rPr>
        <w:t xml:space="preserve">28.14 </w:t>
      </w:r>
      <w:r w:rsidR="00B9761D" w:rsidRPr="0009107A">
        <w:rPr>
          <w:rStyle w:val="ui-provider"/>
          <w:cs/>
        </w:rPr>
        <w:t>บาท</w:t>
      </w:r>
      <w:r w:rsidR="00B9761D" w:rsidRPr="0009107A">
        <w:rPr>
          <w:rStyle w:val="ui-provider"/>
        </w:rPr>
        <w:t xml:space="preserve"> </w:t>
      </w:r>
      <w:r w:rsidR="00B9761D" w:rsidRPr="0009107A">
        <w:rPr>
          <w:rStyle w:val="ui-provider"/>
          <w:rFonts w:hint="cs"/>
          <w:cs/>
        </w:rPr>
        <w:t xml:space="preserve">โดยมีส่วนเกินมูลค่าหุ้นทุนซื้อคืนเป็นจำนวนเงิน </w:t>
      </w:r>
      <w:r w:rsidR="00B9761D" w:rsidRPr="0009107A">
        <w:rPr>
          <w:rStyle w:val="ui-provider"/>
        </w:rPr>
        <w:t xml:space="preserve">27 </w:t>
      </w:r>
      <w:r w:rsidR="00B9761D" w:rsidRPr="0009107A">
        <w:rPr>
          <w:rStyle w:val="ui-provider"/>
          <w:rFonts w:hint="cs"/>
          <w:cs/>
        </w:rPr>
        <w:t>ล้านบาท</w:t>
      </w:r>
      <w:r w:rsidR="00AD7AC6" w:rsidRPr="0009107A">
        <w:rPr>
          <w:rStyle w:val="ui-provider"/>
        </w:rPr>
        <w:t xml:space="preserve"> </w:t>
      </w:r>
      <w:r w:rsidR="00B9761D" w:rsidRPr="0009107A">
        <w:rPr>
          <w:rStyle w:val="ui-provider"/>
          <w:rFonts w:hint="cs"/>
          <w:cs/>
        </w:rPr>
        <w:t xml:space="preserve">ณ วันที่ </w:t>
      </w:r>
      <w:r w:rsidR="00FE6353" w:rsidRPr="0009107A">
        <w:rPr>
          <w:rStyle w:val="ui-provider"/>
        </w:rPr>
        <w:t xml:space="preserve">30 </w:t>
      </w:r>
      <w:r w:rsidR="00FE6353" w:rsidRPr="0009107A">
        <w:rPr>
          <w:rStyle w:val="ui-provider"/>
          <w:rFonts w:hint="cs"/>
          <w:cs/>
        </w:rPr>
        <w:t xml:space="preserve">มิถุนายน </w:t>
      </w:r>
      <w:r w:rsidR="00FE6353" w:rsidRPr="0009107A">
        <w:rPr>
          <w:rStyle w:val="ui-provider"/>
        </w:rPr>
        <w:t>2566</w:t>
      </w:r>
      <w:r w:rsidR="00B9761D" w:rsidRPr="0009107A">
        <w:rPr>
          <w:rStyle w:val="ui-provider"/>
        </w:rPr>
        <w:t xml:space="preserve"> </w:t>
      </w:r>
      <w:r w:rsidR="00B9761D" w:rsidRPr="0009107A">
        <w:rPr>
          <w:rStyle w:val="ui-provider"/>
          <w:rFonts w:hint="cs"/>
          <w:cs/>
        </w:rPr>
        <w:t>บริษัทไม่มีหุ้นทุนซื้อคืนคงเหลือ</w:t>
      </w:r>
    </w:p>
    <w:p w14:paraId="3093B4F0" w14:textId="77777777" w:rsidR="00825705" w:rsidRPr="0009107A" w:rsidRDefault="00825705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</w:t>
      </w: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65A3D91C" w14:textId="77777777" w:rsidR="00825705" w:rsidRPr="0009107A" w:rsidRDefault="00825705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0"/>
          <w:szCs w:val="20"/>
          <w:cs/>
          <w:lang w:eastAsia="th-TH"/>
        </w:rPr>
      </w:pPr>
    </w:p>
    <w:p w14:paraId="6F221040" w14:textId="6F5C5988" w:rsidR="00D54B8C" w:rsidRPr="0009107A" w:rsidRDefault="00D54B8C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09107A">
        <w:rPr>
          <w:snapToGrid w:val="0"/>
          <w:cs/>
          <w:lang w:eastAsia="th-TH"/>
        </w:rPr>
        <w:t>ข้อมูลเกี่ยวกับส่วนงานที่รายงานสำหรับ</w:t>
      </w:r>
      <w:r w:rsidR="00177B73" w:rsidRPr="0009107A">
        <w:rPr>
          <w:snapToGrid w:val="0"/>
          <w:cs/>
          <w:lang w:eastAsia="th-TH"/>
        </w:rPr>
        <w:t>งวดหกเดือนสิ้นสุดวันที่</w:t>
      </w:r>
      <w:r w:rsidRPr="0009107A">
        <w:rPr>
          <w:snapToGrid w:val="0"/>
          <w:cs/>
          <w:lang w:eastAsia="th-TH"/>
        </w:rPr>
        <w:t xml:space="preserve"> </w:t>
      </w:r>
      <w:r w:rsidR="00C63585" w:rsidRPr="0009107A">
        <w:rPr>
          <w:snapToGrid w:val="0"/>
          <w:lang w:eastAsia="th-TH"/>
        </w:rPr>
        <w:t xml:space="preserve">30 </w:t>
      </w:r>
      <w:r w:rsidR="00C63585" w:rsidRPr="0009107A">
        <w:rPr>
          <w:snapToGrid w:val="0"/>
          <w:cs/>
          <w:lang w:eastAsia="th-TH"/>
        </w:rPr>
        <w:t xml:space="preserve">มิถุนายน </w:t>
      </w:r>
      <w:r w:rsidR="00C63585" w:rsidRPr="0009107A">
        <w:rPr>
          <w:snapToGrid w:val="0"/>
          <w:lang w:eastAsia="th-TH"/>
        </w:rPr>
        <w:t>2566</w:t>
      </w:r>
      <w:r w:rsidRPr="0009107A">
        <w:rPr>
          <w:snapToGrid w:val="0"/>
          <w:cs/>
          <w:lang w:eastAsia="th-TH"/>
        </w:rPr>
        <w:t xml:space="preserve"> </w:t>
      </w:r>
      <w:r w:rsidRPr="0009107A">
        <w:rPr>
          <w:rFonts w:hint="cs"/>
          <w:snapToGrid w:val="0"/>
          <w:cs/>
          <w:lang w:eastAsia="th-TH"/>
        </w:rPr>
        <w:t xml:space="preserve">และ </w:t>
      </w:r>
      <w:r w:rsidRPr="0009107A">
        <w:rPr>
          <w:snapToGrid w:val="0"/>
          <w:lang w:eastAsia="th-TH"/>
        </w:rPr>
        <w:t>2565</w:t>
      </w:r>
      <w:r w:rsidRPr="0009107A">
        <w:rPr>
          <w:snapToGrid w:val="0"/>
          <w:cs/>
          <w:lang w:eastAsia="th-TH"/>
        </w:rPr>
        <w:t xml:space="preserve"> มีดังนี้</w:t>
      </w:r>
    </w:p>
    <w:p w14:paraId="08D655A0" w14:textId="77777777" w:rsidR="00D54B8C" w:rsidRPr="0009107A" w:rsidRDefault="00D54B8C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D54B8C" w:rsidRPr="0009107A" w14:paraId="151FBA80" w14:textId="77777777" w:rsidTr="004E3076">
        <w:tc>
          <w:tcPr>
            <w:tcW w:w="3960" w:type="dxa"/>
          </w:tcPr>
          <w:p w14:paraId="219F7DAB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7EA4D8D7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D54B8C" w:rsidRPr="0009107A" w14:paraId="33DB5217" w14:textId="77777777" w:rsidTr="004E3076">
        <w:tc>
          <w:tcPr>
            <w:tcW w:w="3960" w:type="dxa"/>
          </w:tcPr>
          <w:p w14:paraId="7D4286DB" w14:textId="77777777" w:rsidR="00D54B8C" w:rsidRPr="0009107A" w:rsidRDefault="00D54B8C" w:rsidP="00CA6E18">
            <w:pPr>
              <w:spacing w:line="240" w:lineRule="auto"/>
              <w:jc w:val="both"/>
              <w:rPr>
                <w:b/>
                <w:bCs/>
              </w:rPr>
            </w:pPr>
          </w:p>
          <w:p w14:paraId="7C3C6EE6" w14:textId="6B29DB26" w:rsidR="00D54B8C" w:rsidRPr="0009107A" w:rsidRDefault="00D54B8C" w:rsidP="00CA6E18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09107A">
              <w:rPr>
                <w:rFonts w:hint="cs"/>
                <w:b/>
                <w:bCs/>
                <w:i/>
                <w:iCs/>
                <w:cs/>
              </w:rPr>
              <w:t>สำหรับ</w:t>
            </w:r>
            <w:r w:rsidR="00177B73" w:rsidRPr="0009107A">
              <w:rPr>
                <w:rFonts w:hint="cs"/>
                <w:b/>
                <w:bCs/>
                <w:i/>
                <w:iCs/>
                <w:cs/>
              </w:rPr>
              <w:t>งวดหกเดือนสิ้นสุดวันที่</w:t>
            </w:r>
            <w:r w:rsidRPr="0009107A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</w:p>
          <w:p w14:paraId="35776AC3" w14:textId="4D3ABB86" w:rsidR="00D54B8C" w:rsidRPr="0009107A" w:rsidRDefault="00C635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firstLine="336"/>
              <w:rPr>
                <w:b/>
                <w:bCs/>
              </w:rPr>
            </w:pPr>
            <w:r w:rsidRPr="0009107A">
              <w:rPr>
                <w:b/>
                <w:bCs/>
                <w:i/>
                <w:iCs/>
              </w:rPr>
              <w:t xml:space="preserve">30 </w:t>
            </w:r>
            <w:r w:rsidRPr="0009107A">
              <w:rPr>
                <w:b/>
                <w:bCs/>
                <w:i/>
                <w:iCs/>
                <w:cs/>
              </w:rPr>
              <w:t xml:space="preserve">มิถุนายน </w:t>
            </w:r>
            <w:r w:rsidRPr="0009107A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1293" w:type="dxa"/>
            <w:vAlign w:val="bottom"/>
          </w:tcPr>
          <w:p w14:paraId="41478266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cs/>
              </w:rPr>
              <w:t>โรงกลั่น</w:t>
            </w:r>
            <w:r w:rsidRPr="0009107A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6F624870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2881D22C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rFonts w:hint="cs"/>
                <w:cs/>
              </w:rPr>
              <w:t>พลังงาน</w:t>
            </w:r>
            <w:r w:rsidRPr="0009107A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1768A19A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240C4C97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09107A">
              <w:rPr>
                <w:rFonts w:hint="cs"/>
                <w:cs/>
              </w:rPr>
              <w:t>ทรัพยากร</w:t>
            </w:r>
            <w:r w:rsidRPr="0009107A">
              <w:rPr>
                <w:cs/>
              </w:rPr>
              <w:br/>
            </w:r>
            <w:r w:rsidRPr="0009107A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06E306D0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107A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4E8917C1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cs/>
              </w:rPr>
              <w:t>รายการ</w:t>
            </w:r>
            <w:r w:rsidRPr="0009107A">
              <w:br/>
            </w:r>
            <w:r w:rsidRPr="0009107A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7C6117CF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107A">
              <w:rPr>
                <w:rFonts w:hint="cs"/>
                <w:cs/>
              </w:rPr>
              <w:t>รวม</w:t>
            </w:r>
          </w:p>
        </w:tc>
      </w:tr>
      <w:tr w:rsidR="00D54B8C" w:rsidRPr="0009107A" w14:paraId="0FBBBF09" w14:textId="77777777" w:rsidTr="004E3076">
        <w:tc>
          <w:tcPr>
            <w:tcW w:w="3960" w:type="dxa"/>
          </w:tcPr>
          <w:p w14:paraId="7FE919CA" w14:textId="77777777" w:rsidR="00D54B8C" w:rsidRPr="0009107A" w:rsidRDefault="00D54B8C" w:rsidP="00CA6E18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2C8F47A1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09107A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54B8C" w:rsidRPr="0009107A" w14:paraId="65FCC1C6" w14:textId="77777777" w:rsidTr="004E3076">
        <w:tc>
          <w:tcPr>
            <w:tcW w:w="3960" w:type="dxa"/>
            <w:vAlign w:val="bottom"/>
          </w:tcPr>
          <w:p w14:paraId="309C840D" w14:textId="77777777" w:rsidR="00D54B8C" w:rsidRPr="0009107A" w:rsidRDefault="00D54B8C" w:rsidP="00CA6E18">
            <w:pPr>
              <w:spacing w:line="240" w:lineRule="auto"/>
              <w:jc w:val="both"/>
            </w:pPr>
            <w:r w:rsidRPr="0009107A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7F82C102" w14:textId="0B34B93C" w:rsidR="00D54B8C" w:rsidRPr="0009107A" w:rsidRDefault="00CD2A9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rPr>
                <w:rFonts w:hint="cs"/>
                <w:cs/>
              </w:rPr>
              <w:t>35</w:t>
            </w:r>
            <w:r w:rsidRPr="0009107A">
              <w:t>,</w:t>
            </w:r>
            <w:r w:rsidRPr="0009107A">
              <w:rPr>
                <w:rFonts w:hint="cs"/>
                <w:cs/>
              </w:rPr>
              <w:t>5</w:t>
            </w:r>
            <w:r w:rsidR="002D021E" w:rsidRPr="0009107A">
              <w:t>4</w:t>
            </w:r>
            <w:r w:rsidR="005D57A1" w:rsidRPr="0009107A">
              <w:t>1</w:t>
            </w:r>
          </w:p>
        </w:tc>
        <w:tc>
          <w:tcPr>
            <w:tcW w:w="1294" w:type="dxa"/>
            <w:vAlign w:val="center"/>
          </w:tcPr>
          <w:p w14:paraId="56336535" w14:textId="4EA42F08" w:rsidR="00D54B8C" w:rsidRPr="0009107A" w:rsidRDefault="00CD2A9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94,62</w:t>
            </w:r>
            <w:r w:rsidR="005D57A1" w:rsidRPr="0009107A">
              <w:t>0</w:t>
            </w:r>
          </w:p>
        </w:tc>
        <w:tc>
          <w:tcPr>
            <w:tcW w:w="1294" w:type="dxa"/>
            <w:vAlign w:val="center"/>
          </w:tcPr>
          <w:p w14:paraId="0CBE8949" w14:textId="3FD39B8C" w:rsidR="00D54B8C" w:rsidRPr="0009107A" w:rsidRDefault="00CD2A9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2,103</w:t>
            </w:r>
          </w:p>
        </w:tc>
        <w:tc>
          <w:tcPr>
            <w:tcW w:w="1294" w:type="dxa"/>
            <w:vAlign w:val="center"/>
          </w:tcPr>
          <w:p w14:paraId="04A55FA2" w14:textId="664D169D" w:rsidR="00D54B8C" w:rsidRPr="0009107A" w:rsidRDefault="00CD2A9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1,003</w:t>
            </w:r>
          </w:p>
        </w:tc>
        <w:tc>
          <w:tcPr>
            <w:tcW w:w="1293" w:type="dxa"/>
            <w:vAlign w:val="center"/>
          </w:tcPr>
          <w:p w14:paraId="57528079" w14:textId="62894254" w:rsidR="00D54B8C" w:rsidRPr="0009107A" w:rsidRDefault="00CD2A9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14,991</w:t>
            </w:r>
          </w:p>
        </w:tc>
        <w:tc>
          <w:tcPr>
            <w:tcW w:w="1294" w:type="dxa"/>
            <w:vAlign w:val="center"/>
          </w:tcPr>
          <w:p w14:paraId="13178BC2" w14:textId="49FE62FF" w:rsidR="00D54B8C" w:rsidRPr="0009107A" w:rsidRDefault="00CD2A9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14</w:t>
            </w:r>
            <w:r w:rsidR="005D57A1" w:rsidRPr="0009107A">
              <w:t>5</w:t>
            </w:r>
          </w:p>
        </w:tc>
        <w:tc>
          <w:tcPr>
            <w:tcW w:w="1294" w:type="dxa"/>
            <w:vAlign w:val="center"/>
          </w:tcPr>
          <w:p w14:paraId="0959573D" w14:textId="0A3C761D" w:rsidR="00D54B8C" w:rsidRPr="0009107A" w:rsidRDefault="00CD2A9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</w:pPr>
            <w:r w:rsidRPr="0009107A">
              <w:t>-</w:t>
            </w:r>
          </w:p>
        </w:tc>
        <w:tc>
          <w:tcPr>
            <w:tcW w:w="1294" w:type="dxa"/>
            <w:vAlign w:val="center"/>
          </w:tcPr>
          <w:p w14:paraId="437476C2" w14:textId="13B63154" w:rsidR="00D54B8C" w:rsidRPr="0009107A" w:rsidRDefault="00CD2A9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148,403</w:t>
            </w:r>
          </w:p>
        </w:tc>
      </w:tr>
      <w:tr w:rsidR="00D54B8C" w:rsidRPr="0009107A" w14:paraId="2DC3E68A" w14:textId="77777777" w:rsidTr="004E3076">
        <w:tc>
          <w:tcPr>
            <w:tcW w:w="3960" w:type="dxa"/>
          </w:tcPr>
          <w:p w14:paraId="2CA2A5D8" w14:textId="77777777" w:rsidR="00D54B8C" w:rsidRPr="0009107A" w:rsidRDefault="00D54B8C" w:rsidP="00CA6E18">
            <w:pPr>
              <w:spacing w:line="240" w:lineRule="auto"/>
              <w:jc w:val="both"/>
              <w:rPr>
                <w:cs/>
              </w:rPr>
            </w:pPr>
            <w:r w:rsidRPr="0009107A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76C10BEF" w14:textId="00FB3514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88,762</w:t>
            </w:r>
          </w:p>
        </w:tc>
        <w:tc>
          <w:tcPr>
            <w:tcW w:w="1294" w:type="dxa"/>
            <w:vAlign w:val="center"/>
          </w:tcPr>
          <w:p w14:paraId="66F3C011" w14:textId="710170B5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3</w:t>
            </w:r>
            <w:r w:rsidR="002D021E" w:rsidRPr="0009107A">
              <w:t>4</w:t>
            </w:r>
          </w:p>
        </w:tc>
        <w:tc>
          <w:tcPr>
            <w:tcW w:w="1294" w:type="dxa"/>
            <w:vAlign w:val="center"/>
          </w:tcPr>
          <w:p w14:paraId="301C29EA" w14:textId="778AA626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7</w:t>
            </w:r>
          </w:p>
        </w:tc>
        <w:tc>
          <w:tcPr>
            <w:tcW w:w="1294" w:type="dxa"/>
            <w:vAlign w:val="center"/>
          </w:tcPr>
          <w:p w14:paraId="4380B266" w14:textId="3C2FC9A3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4,98</w:t>
            </w:r>
            <w:r w:rsidR="0092099B" w:rsidRPr="0009107A">
              <w:rPr>
                <w:rFonts w:hint="cs"/>
                <w:cs/>
              </w:rPr>
              <w:t>8</w:t>
            </w:r>
          </w:p>
        </w:tc>
        <w:tc>
          <w:tcPr>
            <w:tcW w:w="1293" w:type="dxa"/>
            <w:vAlign w:val="center"/>
          </w:tcPr>
          <w:p w14:paraId="3B48DC54" w14:textId="46C283BF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</w:pPr>
            <w:r w:rsidRPr="0009107A">
              <w:t>-</w:t>
            </w:r>
          </w:p>
        </w:tc>
        <w:tc>
          <w:tcPr>
            <w:tcW w:w="1294" w:type="dxa"/>
            <w:vAlign w:val="center"/>
          </w:tcPr>
          <w:p w14:paraId="75396438" w14:textId="236978F3" w:rsidR="00D54B8C" w:rsidRPr="0009107A" w:rsidRDefault="0092099B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rPr>
                <w:rFonts w:hint="cs"/>
                <w:cs/>
              </w:rPr>
              <w:t>1</w:t>
            </w:r>
          </w:p>
        </w:tc>
        <w:tc>
          <w:tcPr>
            <w:tcW w:w="1294" w:type="dxa"/>
            <w:vAlign w:val="center"/>
          </w:tcPr>
          <w:p w14:paraId="35C6B327" w14:textId="49028FFC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(93,79</w:t>
            </w:r>
            <w:r w:rsidR="005D57A1" w:rsidRPr="0009107A">
              <w:t>2</w:t>
            </w:r>
            <w:r w:rsidRPr="0009107A">
              <w:t>)</w:t>
            </w:r>
          </w:p>
        </w:tc>
        <w:tc>
          <w:tcPr>
            <w:tcW w:w="1294" w:type="dxa"/>
            <w:vAlign w:val="center"/>
          </w:tcPr>
          <w:p w14:paraId="22D3ADEB" w14:textId="55EFA90C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</w:pPr>
            <w:r w:rsidRPr="0009107A">
              <w:t>-</w:t>
            </w:r>
          </w:p>
        </w:tc>
      </w:tr>
      <w:tr w:rsidR="00D54B8C" w:rsidRPr="0009107A" w14:paraId="492F4AEC" w14:textId="77777777" w:rsidTr="004E3076">
        <w:tc>
          <w:tcPr>
            <w:tcW w:w="3960" w:type="dxa"/>
          </w:tcPr>
          <w:p w14:paraId="4F7011A0" w14:textId="77777777" w:rsidR="00D54B8C" w:rsidRPr="0009107A" w:rsidRDefault="00D54B8C" w:rsidP="00CA6E18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09107A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19610AA2" w14:textId="658825EE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124,3</w:t>
            </w:r>
            <w:r w:rsidR="002D021E" w:rsidRPr="0009107A">
              <w:rPr>
                <w:b/>
                <w:bCs/>
              </w:rPr>
              <w:t>03</w:t>
            </w:r>
          </w:p>
        </w:tc>
        <w:tc>
          <w:tcPr>
            <w:tcW w:w="1294" w:type="dxa"/>
            <w:vAlign w:val="center"/>
          </w:tcPr>
          <w:p w14:paraId="3AE1A4B8" w14:textId="620CA899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94,654</w:t>
            </w:r>
          </w:p>
        </w:tc>
        <w:tc>
          <w:tcPr>
            <w:tcW w:w="1294" w:type="dxa"/>
            <w:vAlign w:val="center"/>
          </w:tcPr>
          <w:p w14:paraId="7D7905B3" w14:textId="6BDC8A38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2,11</w:t>
            </w:r>
            <w:r w:rsidR="005D57A1" w:rsidRPr="0009107A">
              <w:rPr>
                <w:b/>
                <w:bCs/>
              </w:rPr>
              <w:t>0</w:t>
            </w:r>
          </w:p>
        </w:tc>
        <w:tc>
          <w:tcPr>
            <w:tcW w:w="1294" w:type="dxa"/>
            <w:vAlign w:val="center"/>
          </w:tcPr>
          <w:p w14:paraId="26DCA295" w14:textId="5065A2BE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5,99</w:t>
            </w:r>
            <w:r w:rsidR="0092099B" w:rsidRPr="0009107A"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1293" w:type="dxa"/>
            <w:vAlign w:val="center"/>
          </w:tcPr>
          <w:p w14:paraId="79560006" w14:textId="02779E21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14,991</w:t>
            </w:r>
          </w:p>
        </w:tc>
        <w:tc>
          <w:tcPr>
            <w:tcW w:w="1294" w:type="dxa"/>
            <w:vAlign w:val="center"/>
          </w:tcPr>
          <w:p w14:paraId="734BD479" w14:textId="7AD8D1B8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14</w:t>
            </w:r>
            <w:r w:rsidR="0092099B" w:rsidRPr="0009107A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1294" w:type="dxa"/>
            <w:vAlign w:val="center"/>
          </w:tcPr>
          <w:p w14:paraId="3F230E2F" w14:textId="69EB9A68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(93,79</w:t>
            </w:r>
            <w:r w:rsidR="005D57A1" w:rsidRPr="0009107A">
              <w:rPr>
                <w:b/>
                <w:bCs/>
              </w:rPr>
              <w:t>2</w:t>
            </w:r>
            <w:r w:rsidRPr="0009107A">
              <w:rPr>
                <w:b/>
                <w:bCs/>
              </w:rPr>
              <w:t>)</w:t>
            </w:r>
          </w:p>
        </w:tc>
        <w:tc>
          <w:tcPr>
            <w:tcW w:w="1294" w:type="dxa"/>
            <w:vAlign w:val="center"/>
          </w:tcPr>
          <w:p w14:paraId="3EE3EE07" w14:textId="39C00754" w:rsidR="00D54B8C" w:rsidRPr="0009107A" w:rsidRDefault="00CD2A9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148,403</w:t>
            </w:r>
          </w:p>
        </w:tc>
      </w:tr>
      <w:tr w:rsidR="00D54B8C" w:rsidRPr="0009107A" w14:paraId="0655EA10" w14:textId="77777777" w:rsidTr="004E3076">
        <w:tc>
          <w:tcPr>
            <w:tcW w:w="3960" w:type="dxa"/>
          </w:tcPr>
          <w:p w14:paraId="365A2B68" w14:textId="77777777" w:rsidR="00D54B8C" w:rsidRPr="0009107A" w:rsidRDefault="00D54B8C" w:rsidP="00CA6E18">
            <w:pPr>
              <w:spacing w:line="240" w:lineRule="auto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3C400F4C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00979A46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530623BB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D958E88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D89D54A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0BC86894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2260B070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725D74C7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</w:tr>
      <w:tr w:rsidR="008F52B0" w:rsidRPr="0009107A" w14:paraId="6BD80761" w14:textId="77777777" w:rsidTr="004E3076">
        <w:tc>
          <w:tcPr>
            <w:tcW w:w="3960" w:type="dxa"/>
          </w:tcPr>
          <w:p w14:paraId="29010D5A" w14:textId="230A3507" w:rsidR="008F52B0" w:rsidRPr="0009107A" w:rsidRDefault="008F52B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09107A">
              <w:rPr>
                <w:rFonts w:hint="cs"/>
                <w:cs/>
              </w:rPr>
              <w:t>กำไร</w:t>
            </w:r>
            <w:r w:rsidR="000E57BD" w:rsidRPr="0009107A">
              <w:rPr>
                <w:rFonts w:hint="cs"/>
                <w:cs/>
              </w:rPr>
              <w:t xml:space="preserve"> </w:t>
            </w:r>
            <w:r w:rsidR="000E57BD" w:rsidRPr="0009107A">
              <w:t>(</w:t>
            </w:r>
            <w:r w:rsidR="000E57BD" w:rsidRPr="0009107A">
              <w:rPr>
                <w:rFonts w:hint="cs"/>
                <w:cs/>
              </w:rPr>
              <w:t>ขาดทุน</w:t>
            </w:r>
            <w:r w:rsidR="000E57BD" w:rsidRPr="0009107A">
              <w:t>)</w:t>
            </w:r>
            <w:r w:rsidR="000E57BD" w:rsidRPr="0009107A">
              <w:rPr>
                <w:rFonts w:hint="cs"/>
                <w:cs/>
              </w:rPr>
              <w:t xml:space="preserve"> </w:t>
            </w:r>
            <w:r w:rsidRPr="0009107A">
              <w:rPr>
                <w:rFonts w:hint="cs"/>
                <w:cs/>
              </w:rPr>
              <w:t>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286A0F9C" w14:textId="03A4CEEF" w:rsidR="008F52B0" w:rsidRPr="0009107A" w:rsidRDefault="002D021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5,402</w:t>
            </w:r>
          </w:p>
        </w:tc>
        <w:tc>
          <w:tcPr>
            <w:tcW w:w="1294" w:type="dxa"/>
            <w:vAlign w:val="center"/>
          </w:tcPr>
          <w:p w14:paraId="07E5AC51" w14:textId="34AD7C15" w:rsidR="008F52B0" w:rsidRPr="0009107A" w:rsidRDefault="002D021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1,290</w:t>
            </w:r>
          </w:p>
        </w:tc>
        <w:tc>
          <w:tcPr>
            <w:tcW w:w="1294" w:type="dxa"/>
            <w:vAlign w:val="center"/>
          </w:tcPr>
          <w:p w14:paraId="11104E56" w14:textId="39BB4822" w:rsidR="008F52B0" w:rsidRPr="0009107A" w:rsidRDefault="003C51B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1,</w:t>
            </w:r>
            <w:r w:rsidR="00602EA5" w:rsidRPr="0009107A">
              <w:t>84</w:t>
            </w:r>
            <w:r w:rsidR="004E7EF6" w:rsidRPr="0009107A">
              <w:t>1</w:t>
            </w:r>
          </w:p>
        </w:tc>
        <w:tc>
          <w:tcPr>
            <w:tcW w:w="1294" w:type="dxa"/>
            <w:vAlign w:val="center"/>
          </w:tcPr>
          <w:p w14:paraId="3999E17B" w14:textId="23872C10" w:rsidR="008F52B0" w:rsidRPr="0009107A" w:rsidRDefault="002D021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245</w:t>
            </w:r>
          </w:p>
        </w:tc>
        <w:tc>
          <w:tcPr>
            <w:tcW w:w="1293" w:type="dxa"/>
            <w:vAlign w:val="center"/>
          </w:tcPr>
          <w:p w14:paraId="5F6BF3EA" w14:textId="44FF3290" w:rsidR="008F52B0" w:rsidRPr="0009107A" w:rsidRDefault="002D021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9,115</w:t>
            </w:r>
          </w:p>
        </w:tc>
        <w:tc>
          <w:tcPr>
            <w:tcW w:w="1294" w:type="dxa"/>
            <w:vAlign w:val="center"/>
          </w:tcPr>
          <w:p w14:paraId="4B7935BE" w14:textId="68ABD51B" w:rsidR="008F52B0" w:rsidRPr="0009107A" w:rsidRDefault="002D021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(</w:t>
            </w:r>
            <w:r w:rsidR="00602EA5" w:rsidRPr="0009107A">
              <w:t>27</w:t>
            </w:r>
            <w:r w:rsidR="004E7EF6" w:rsidRPr="0009107A">
              <w:t>2</w:t>
            </w:r>
            <w:r w:rsidRPr="0009107A">
              <w:t>)</w:t>
            </w:r>
          </w:p>
        </w:tc>
        <w:tc>
          <w:tcPr>
            <w:tcW w:w="1294" w:type="dxa"/>
            <w:vAlign w:val="center"/>
          </w:tcPr>
          <w:p w14:paraId="040F9CC8" w14:textId="74F334FF" w:rsidR="008F52B0" w:rsidRPr="0009107A" w:rsidRDefault="004E7EF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</w:pPr>
            <w:r w:rsidRPr="0009107A">
              <w:t>(</w:t>
            </w:r>
            <w:r w:rsidR="0092099B" w:rsidRPr="0009107A">
              <w:rPr>
                <w:rFonts w:hint="cs"/>
                <w:cs/>
              </w:rPr>
              <w:t>1</w:t>
            </w:r>
            <w:r w:rsidRPr="0009107A">
              <w:t>)</w:t>
            </w:r>
          </w:p>
        </w:tc>
        <w:tc>
          <w:tcPr>
            <w:tcW w:w="1294" w:type="dxa"/>
            <w:vAlign w:val="center"/>
          </w:tcPr>
          <w:p w14:paraId="65FE6791" w14:textId="7DE4D262" w:rsidR="008F52B0" w:rsidRPr="0009107A" w:rsidRDefault="003C51B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09107A">
              <w:t>17,</w:t>
            </w:r>
            <w:r w:rsidR="0092099B" w:rsidRPr="0009107A">
              <w:rPr>
                <w:rFonts w:hint="cs"/>
                <w:cs/>
              </w:rPr>
              <w:t>620</w:t>
            </w:r>
          </w:p>
        </w:tc>
      </w:tr>
      <w:tr w:rsidR="00D54B8C" w:rsidRPr="0009107A" w14:paraId="582DC406" w14:textId="77777777" w:rsidTr="004E3076">
        <w:tc>
          <w:tcPr>
            <w:tcW w:w="3960" w:type="dxa"/>
          </w:tcPr>
          <w:p w14:paraId="59A00F0B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09107A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6C6E0E1B" w14:textId="6E7951C6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center"/>
            </w:pPr>
          </w:p>
        </w:tc>
        <w:tc>
          <w:tcPr>
            <w:tcW w:w="1294" w:type="dxa"/>
            <w:vAlign w:val="bottom"/>
          </w:tcPr>
          <w:p w14:paraId="55201E57" w14:textId="31142FC4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</w:pPr>
          </w:p>
        </w:tc>
        <w:tc>
          <w:tcPr>
            <w:tcW w:w="1294" w:type="dxa"/>
          </w:tcPr>
          <w:p w14:paraId="4C38C540" w14:textId="2BBDF2B1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8F3F354" w14:textId="00BB47CB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01CAB782" w14:textId="4ECBEFCC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</w:pPr>
          </w:p>
        </w:tc>
        <w:tc>
          <w:tcPr>
            <w:tcW w:w="1294" w:type="dxa"/>
          </w:tcPr>
          <w:p w14:paraId="58EEAF78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7CE861B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8FB9FCA" w14:textId="2CE964BA" w:rsidR="00D54B8C" w:rsidRPr="0009107A" w:rsidRDefault="003B2CE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(5,4</w:t>
            </w:r>
            <w:r w:rsidR="004E7EF6" w:rsidRPr="0009107A">
              <w:t>72</w:t>
            </w:r>
            <w:r w:rsidRPr="0009107A">
              <w:t>)</w:t>
            </w:r>
          </w:p>
        </w:tc>
      </w:tr>
      <w:tr w:rsidR="00391357" w:rsidRPr="0009107A" w14:paraId="56DE60EA" w14:textId="77777777" w:rsidTr="004E3076">
        <w:tc>
          <w:tcPr>
            <w:tcW w:w="3960" w:type="dxa"/>
          </w:tcPr>
          <w:p w14:paraId="791F2CD8" w14:textId="60A9EE70" w:rsidR="00391357" w:rsidRPr="0009107A" w:rsidRDefault="00B455E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  <w:cs/>
              </w:rPr>
              <w:t>ขาดทุน</w:t>
            </w:r>
            <w:r w:rsidR="00391357" w:rsidRPr="0009107A">
              <w:rPr>
                <w:cs/>
              </w:rPr>
              <w:t>จากตราสารอนุพันธ์</w:t>
            </w:r>
          </w:p>
        </w:tc>
        <w:tc>
          <w:tcPr>
            <w:tcW w:w="1293" w:type="dxa"/>
          </w:tcPr>
          <w:p w14:paraId="3C0848C4" w14:textId="77777777" w:rsidR="00391357" w:rsidRPr="0009107A" w:rsidRDefault="0039135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4DC4911" w14:textId="77777777" w:rsidR="00391357" w:rsidRPr="0009107A" w:rsidRDefault="0039135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1EBDE0E" w14:textId="77777777" w:rsidR="00391357" w:rsidRPr="0009107A" w:rsidRDefault="0039135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0B28080" w14:textId="77777777" w:rsidR="00391357" w:rsidRPr="0009107A" w:rsidRDefault="0039135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1AF877EF" w14:textId="77777777" w:rsidR="00391357" w:rsidRPr="0009107A" w:rsidRDefault="0039135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491DBF99" w14:textId="77777777" w:rsidR="00391357" w:rsidRPr="0009107A" w:rsidRDefault="0039135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54C3E21" w14:textId="77777777" w:rsidR="00391357" w:rsidRPr="0009107A" w:rsidRDefault="0039135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8F840E5" w14:textId="0432393F" w:rsidR="00391357" w:rsidRPr="0009107A" w:rsidRDefault="003B2CE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(1</w:t>
            </w:r>
            <w:r w:rsidR="002D021E" w:rsidRPr="0009107A">
              <w:rPr>
                <w:rFonts w:hint="cs"/>
                <w:cs/>
              </w:rPr>
              <w:t>0</w:t>
            </w:r>
            <w:r w:rsidR="0092099B" w:rsidRPr="0009107A">
              <w:rPr>
                <w:rFonts w:hint="cs"/>
                <w:cs/>
              </w:rPr>
              <w:t>7</w:t>
            </w:r>
            <w:r w:rsidRPr="0009107A">
              <w:t>)</w:t>
            </w:r>
          </w:p>
        </w:tc>
      </w:tr>
      <w:tr w:rsidR="00D54B8C" w:rsidRPr="0009107A" w14:paraId="06536B97" w14:textId="77777777" w:rsidTr="004E3076">
        <w:tc>
          <w:tcPr>
            <w:tcW w:w="3960" w:type="dxa"/>
          </w:tcPr>
          <w:p w14:paraId="6EC60A7F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09107A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3E8D8EB1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7A7ED26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6041A444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147C042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8A791F9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F97C9CF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D25E78F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12313F3B" w14:textId="1B0DAB34" w:rsidR="00D54B8C" w:rsidRPr="0009107A" w:rsidRDefault="003B2CE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53</w:t>
            </w:r>
            <w:r w:rsidR="002D021E" w:rsidRPr="0009107A">
              <w:rPr>
                <w:rFonts w:hint="cs"/>
                <w:cs/>
              </w:rPr>
              <w:t>1</w:t>
            </w:r>
          </w:p>
        </w:tc>
      </w:tr>
      <w:tr w:rsidR="00D54B8C" w:rsidRPr="0009107A" w14:paraId="26962D1B" w14:textId="77777777" w:rsidTr="004E3076">
        <w:tc>
          <w:tcPr>
            <w:tcW w:w="3960" w:type="dxa"/>
          </w:tcPr>
          <w:p w14:paraId="49533953" w14:textId="1C6D7C6C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93" w:type="dxa"/>
          </w:tcPr>
          <w:p w14:paraId="18CB0B35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079B2DE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7CFB47C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64BB79D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71CFCF35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4C4D27E7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4700A84D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F457493" w14:textId="2CD41CE0" w:rsidR="00D54B8C" w:rsidRPr="0009107A" w:rsidRDefault="003B2CE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(1,366)</w:t>
            </w:r>
          </w:p>
        </w:tc>
      </w:tr>
      <w:tr w:rsidR="00D54B8C" w:rsidRPr="0009107A" w14:paraId="20860F03" w14:textId="77777777" w:rsidTr="004E3076">
        <w:tc>
          <w:tcPr>
            <w:tcW w:w="3960" w:type="dxa"/>
          </w:tcPr>
          <w:p w14:paraId="6A4D2877" w14:textId="77777777" w:rsidR="00D54B8C" w:rsidRPr="0009107A" w:rsidRDefault="00D54B8C" w:rsidP="00CA6E18">
            <w:pPr>
              <w:spacing w:line="240" w:lineRule="auto"/>
              <w:jc w:val="both"/>
              <w:rPr>
                <w:cs/>
              </w:rPr>
            </w:pPr>
            <w:r w:rsidRPr="0009107A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2D165E42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E2ADB93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5D3668D2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0B603901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05778062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5484D8BC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077B99CA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BC786AB" w14:textId="5A09C72D" w:rsidR="00D54B8C" w:rsidRPr="0009107A" w:rsidRDefault="003B2CE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09107A">
              <w:t>(2,032)</w:t>
            </w:r>
          </w:p>
        </w:tc>
      </w:tr>
      <w:tr w:rsidR="00D54B8C" w:rsidRPr="0009107A" w14:paraId="39428FE9" w14:textId="77777777" w:rsidTr="004E3076">
        <w:tc>
          <w:tcPr>
            <w:tcW w:w="3960" w:type="dxa"/>
          </w:tcPr>
          <w:p w14:paraId="51FAA51B" w14:textId="77777777" w:rsidR="00D54B8C" w:rsidRPr="0009107A" w:rsidRDefault="00D54B8C" w:rsidP="00CA6E18">
            <w:pPr>
              <w:spacing w:line="240" w:lineRule="auto"/>
              <w:jc w:val="both"/>
              <w:rPr>
                <w:cs/>
              </w:rPr>
            </w:pPr>
            <w:r w:rsidRPr="0009107A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179CCD6F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7581DFE1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276C2A9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7116940D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0A3A9B94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056F4321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186EEB9C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72516FFF" w14:textId="3B190B72" w:rsidR="00D54B8C" w:rsidRPr="0009107A" w:rsidRDefault="003B2CE9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(5,0</w:t>
            </w:r>
            <w:r w:rsidR="004E7EF6" w:rsidRPr="0009107A">
              <w:t>95</w:t>
            </w:r>
            <w:r w:rsidRPr="0009107A">
              <w:t>)</w:t>
            </w:r>
          </w:p>
        </w:tc>
      </w:tr>
      <w:tr w:rsidR="00D54B8C" w:rsidRPr="0009107A" w14:paraId="7844B2EC" w14:textId="77777777" w:rsidTr="004E3076">
        <w:tc>
          <w:tcPr>
            <w:tcW w:w="3960" w:type="dxa"/>
          </w:tcPr>
          <w:p w14:paraId="4997A44D" w14:textId="77777777" w:rsidR="00D54B8C" w:rsidRPr="0009107A" w:rsidRDefault="00D54B8C" w:rsidP="00CA6E18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  <w:cs/>
              </w:rPr>
              <w:t>กำไร</w:t>
            </w:r>
            <w:r w:rsidRPr="0009107A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598702D3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2B84453A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0C607D1E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6CACA078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3594FAC1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2F648BF7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3F5A5201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0708D0F3" w14:textId="63916804" w:rsidR="00D54B8C" w:rsidRPr="0009107A" w:rsidRDefault="00602EA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4,</w:t>
            </w:r>
            <w:r w:rsidR="004E7EF6" w:rsidRPr="0009107A">
              <w:rPr>
                <w:b/>
                <w:bCs/>
              </w:rPr>
              <w:t>079</w:t>
            </w:r>
          </w:p>
        </w:tc>
      </w:tr>
      <w:tr w:rsidR="00D54B8C" w:rsidRPr="0009107A" w14:paraId="5A92267C" w14:textId="77777777" w:rsidTr="004E3076">
        <w:tc>
          <w:tcPr>
            <w:tcW w:w="3960" w:type="dxa"/>
          </w:tcPr>
          <w:p w14:paraId="190200F1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7CEAE64E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09107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D54B8C" w:rsidRPr="0009107A" w14:paraId="35C2EFC9" w14:textId="77777777" w:rsidTr="004E3076">
        <w:tc>
          <w:tcPr>
            <w:tcW w:w="3960" w:type="dxa"/>
          </w:tcPr>
          <w:p w14:paraId="33DB4F78" w14:textId="77777777" w:rsidR="00D54B8C" w:rsidRPr="0009107A" w:rsidRDefault="00D54B8C" w:rsidP="00CA6E18">
            <w:pPr>
              <w:spacing w:line="240" w:lineRule="auto"/>
              <w:jc w:val="both"/>
              <w:rPr>
                <w:b/>
                <w:bCs/>
              </w:rPr>
            </w:pPr>
          </w:p>
          <w:p w14:paraId="7F84820F" w14:textId="2431F9AF" w:rsidR="00D54B8C" w:rsidRPr="0009107A" w:rsidRDefault="00D54B8C" w:rsidP="00CA6E18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09107A">
              <w:rPr>
                <w:rFonts w:hint="cs"/>
                <w:b/>
                <w:bCs/>
                <w:i/>
                <w:iCs/>
                <w:cs/>
              </w:rPr>
              <w:t>สำหรับ</w:t>
            </w:r>
            <w:r w:rsidR="00177B73" w:rsidRPr="0009107A">
              <w:rPr>
                <w:rFonts w:hint="cs"/>
                <w:b/>
                <w:bCs/>
                <w:i/>
                <w:iCs/>
                <w:cs/>
              </w:rPr>
              <w:t>งวดหกเดือนสิ้นสุดวันที่</w:t>
            </w:r>
            <w:r w:rsidRPr="0009107A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</w:p>
          <w:p w14:paraId="197E86FE" w14:textId="4E670CD6" w:rsidR="00D54B8C" w:rsidRPr="0009107A" w:rsidRDefault="00C6358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firstLine="336"/>
              <w:rPr>
                <w:b/>
                <w:bCs/>
              </w:rPr>
            </w:pPr>
            <w:r w:rsidRPr="0009107A">
              <w:rPr>
                <w:b/>
                <w:bCs/>
                <w:i/>
                <w:iCs/>
              </w:rPr>
              <w:t xml:space="preserve">30 </w:t>
            </w:r>
            <w:r w:rsidRPr="0009107A">
              <w:rPr>
                <w:b/>
                <w:bCs/>
                <w:i/>
                <w:iCs/>
                <w:cs/>
              </w:rPr>
              <w:t xml:space="preserve">มิถุนายน </w:t>
            </w:r>
            <w:r w:rsidRPr="0009107A">
              <w:rPr>
                <w:b/>
                <w:bCs/>
                <w:i/>
                <w:iCs/>
              </w:rPr>
              <w:t>2565</w:t>
            </w:r>
          </w:p>
        </w:tc>
        <w:tc>
          <w:tcPr>
            <w:tcW w:w="1293" w:type="dxa"/>
            <w:vAlign w:val="bottom"/>
          </w:tcPr>
          <w:p w14:paraId="260D7666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cs/>
              </w:rPr>
              <w:t>โรงกลั่น</w:t>
            </w:r>
            <w:r w:rsidRPr="0009107A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6D83DC67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76AB41D8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rFonts w:hint="cs"/>
                <w:cs/>
              </w:rPr>
              <w:t>พลังงาน</w:t>
            </w:r>
            <w:r w:rsidRPr="0009107A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2309E100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4D097545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09107A">
              <w:rPr>
                <w:rFonts w:hint="cs"/>
                <w:cs/>
              </w:rPr>
              <w:t>ทรัพยากร</w:t>
            </w:r>
            <w:r w:rsidRPr="0009107A">
              <w:rPr>
                <w:cs/>
              </w:rPr>
              <w:br/>
            </w:r>
            <w:r w:rsidRPr="0009107A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7EE4C1B6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107A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28E867AB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9107A">
              <w:rPr>
                <w:cs/>
              </w:rPr>
              <w:t>รายการ</w:t>
            </w:r>
            <w:r w:rsidRPr="0009107A">
              <w:br/>
            </w:r>
            <w:r w:rsidRPr="0009107A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76DDCB08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107A">
              <w:rPr>
                <w:rFonts w:hint="cs"/>
                <w:cs/>
              </w:rPr>
              <w:t>รวม</w:t>
            </w:r>
          </w:p>
        </w:tc>
      </w:tr>
      <w:tr w:rsidR="00D54B8C" w:rsidRPr="0009107A" w14:paraId="26F81FDD" w14:textId="77777777" w:rsidTr="004E3076">
        <w:tc>
          <w:tcPr>
            <w:tcW w:w="3960" w:type="dxa"/>
          </w:tcPr>
          <w:p w14:paraId="1275D1DB" w14:textId="77777777" w:rsidR="00D54B8C" w:rsidRPr="0009107A" w:rsidRDefault="00D54B8C" w:rsidP="00CA6E18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4D007E3F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09107A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01E72" w:rsidRPr="0009107A" w14:paraId="195D6791" w14:textId="77777777" w:rsidTr="004E3076">
        <w:tc>
          <w:tcPr>
            <w:tcW w:w="3960" w:type="dxa"/>
            <w:vAlign w:val="bottom"/>
          </w:tcPr>
          <w:p w14:paraId="17EB271F" w14:textId="0EDB379B" w:rsidR="00401E72" w:rsidRPr="0009107A" w:rsidRDefault="00401E72" w:rsidP="00CA6E18">
            <w:pPr>
              <w:spacing w:line="240" w:lineRule="auto"/>
              <w:jc w:val="both"/>
            </w:pPr>
            <w:r w:rsidRPr="0009107A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33488ED4" w14:textId="63AE15DA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52,511</w:t>
            </w:r>
          </w:p>
        </w:tc>
        <w:tc>
          <w:tcPr>
            <w:tcW w:w="1294" w:type="dxa"/>
            <w:vAlign w:val="center"/>
          </w:tcPr>
          <w:p w14:paraId="019C2832" w14:textId="4581F634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86,347</w:t>
            </w:r>
          </w:p>
        </w:tc>
        <w:tc>
          <w:tcPr>
            <w:tcW w:w="1294" w:type="dxa"/>
            <w:vAlign w:val="center"/>
          </w:tcPr>
          <w:p w14:paraId="5EBEBD16" w14:textId="11CDEFED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2,590</w:t>
            </w:r>
          </w:p>
        </w:tc>
        <w:tc>
          <w:tcPr>
            <w:tcW w:w="1294" w:type="dxa"/>
            <w:vAlign w:val="center"/>
          </w:tcPr>
          <w:p w14:paraId="5668D44D" w14:textId="7C5B73E3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1,075</w:t>
            </w:r>
          </w:p>
        </w:tc>
        <w:tc>
          <w:tcPr>
            <w:tcW w:w="1293" w:type="dxa"/>
            <w:vAlign w:val="center"/>
          </w:tcPr>
          <w:p w14:paraId="0EA57514" w14:textId="674E35E8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10,321</w:t>
            </w:r>
          </w:p>
        </w:tc>
        <w:tc>
          <w:tcPr>
            <w:tcW w:w="1294" w:type="dxa"/>
            <w:vAlign w:val="center"/>
          </w:tcPr>
          <w:p w14:paraId="7C893157" w14:textId="760EE3BE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8</w:t>
            </w:r>
          </w:p>
        </w:tc>
        <w:tc>
          <w:tcPr>
            <w:tcW w:w="1294" w:type="dxa"/>
            <w:vAlign w:val="center"/>
          </w:tcPr>
          <w:p w14:paraId="3636D5D6" w14:textId="2D44142B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</w:pPr>
            <w:r w:rsidRPr="0009107A">
              <w:t>-</w:t>
            </w:r>
          </w:p>
        </w:tc>
        <w:tc>
          <w:tcPr>
            <w:tcW w:w="1294" w:type="dxa"/>
            <w:vAlign w:val="center"/>
          </w:tcPr>
          <w:p w14:paraId="70B636B3" w14:textId="02B4CA82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152,852</w:t>
            </w:r>
          </w:p>
        </w:tc>
      </w:tr>
      <w:tr w:rsidR="00401E72" w:rsidRPr="0009107A" w14:paraId="5A33665C" w14:textId="77777777" w:rsidTr="004E3076">
        <w:tc>
          <w:tcPr>
            <w:tcW w:w="3960" w:type="dxa"/>
          </w:tcPr>
          <w:p w14:paraId="2F5AE6F1" w14:textId="1D09DE9B" w:rsidR="00401E72" w:rsidRPr="0009107A" w:rsidRDefault="00401E72" w:rsidP="00CA6E18">
            <w:pPr>
              <w:spacing w:line="240" w:lineRule="auto"/>
              <w:jc w:val="both"/>
              <w:rPr>
                <w:cs/>
              </w:rPr>
            </w:pPr>
            <w:r w:rsidRPr="0009107A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4D5A670B" w14:textId="33031C3B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80,957</w:t>
            </w:r>
          </w:p>
        </w:tc>
        <w:tc>
          <w:tcPr>
            <w:tcW w:w="1294" w:type="dxa"/>
            <w:vAlign w:val="center"/>
          </w:tcPr>
          <w:p w14:paraId="202FF361" w14:textId="09B312BC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5</w:t>
            </w:r>
          </w:p>
        </w:tc>
        <w:tc>
          <w:tcPr>
            <w:tcW w:w="1294" w:type="dxa"/>
            <w:vAlign w:val="center"/>
          </w:tcPr>
          <w:p w14:paraId="6A9896AB" w14:textId="4B6AD24E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5</w:t>
            </w:r>
          </w:p>
        </w:tc>
        <w:tc>
          <w:tcPr>
            <w:tcW w:w="1294" w:type="dxa"/>
            <w:vAlign w:val="center"/>
          </w:tcPr>
          <w:p w14:paraId="7AD9146E" w14:textId="5BFD7604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6,078</w:t>
            </w:r>
          </w:p>
        </w:tc>
        <w:tc>
          <w:tcPr>
            <w:tcW w:w="1293" w:type="dxa"/>
            <w:vAlign w:val="center"/>
          </w:tcPr>
          <w:p w14:paraId="74F1B8E4" w14:textId="528E3785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-</w:t>
            </w:r>
          </w:p>
        </w:tc>
        <w:tc>
          <w:tcPr>
            <w:tcW w:w="1294" w:type="dxa"/>
            <w:vAlign w:val="center"/>
          </w:tcPr>
          <w:p w14:paraId="784F099F" w14:textId="2EDE10F6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-</w:t>
            </w:r>
          </w:p>
        </w:tc>
        <w:tc>
          <w:tcPr>
            <w:tcW w:w="1294" w:type="dxa"/>
            <w:vAlign w:val="center"/>
          </w:tcPr>
          <w:p w14:paraId="0B311047" w14:textId="08AA2E43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(87,045)</w:t>
            </w:r>
          </w:p>
        </w:tc>
        <w:tc>
          <w:tcPr>
            <w:tcW w:w="1294" w:type="dxa"/>
            <w:vAlign w:val="center"/>
          </w:tcPr>
          <w:p w14:paraId="744A1C7A" w14:textId="152AF4F2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</w:pPr>
            <w:r w:rsidRPr="0009107A">
              <w:t>-</w:t>
            </w:r>
          </w:p>
        </w:tc>
      </w:tr>
      <w:tr w:rsidR="00401E72" w:rsidRPr="0009107A" w14:paraId="166B526D" w14:textId="77777777" w:rsidTr="004E3076">
        <w:tc>
          <w:tcPr>
            <w:tcW w:w="3960" w:type="dxa"/>
          </w:tcPr>
          <w:p w14:paraId="00EAC2F3" w14:textId="7566EE90" w:rsidR="00401E72" w:rsidRPr="0009107A" w:rsidRDefault="00401E72" w:rsidP="00CA6E18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09107A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49458A7E" w14:textId="682A8ECA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133,468</w:t>
            </w:r>
          </w:p>
        </w:tc>
        <w:tc>
          <w:tcPr>
            <w:tcW w:w="1294" w:type="dxa"/>
            <w:vAlign w:val="center"/>
          </w:tcPr>
          <w:p w14:paraId="0BDECFAE" w14:textId="24C5B676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86,352</w:t>
            </w:r>
          </w:p>
        </w:tc>
        <w:tc>
          <w:tcPr>
            <w:tcW w:w="1294" w:type="dxa"/>
            <w:vAlign w:val="center"/>
          </w:tcPr>
          <w:p w14:paraId="7DD20539" w14:textId="1DE6C0FB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2,595</w:t>
            </w:r>
          </w:p>
        </w:tc>
        <w:tc>
          <w:tcPr>
            <w:tcW w:w="1294" w:type="dxa"/>
            <w:vAlign w:val="center"/>
          </w:tcPr>
          <w:p w14:paraId="7D1F52B1" w14:textId="0BD222B5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7,153</w:t>
            </w:r>
          </w:p>
        </w:tc>
        <w:tc>
          <w:tcPr>
            <w:tcW w:w="1293" w:type="dxa"/>
            <w:vAlign w:val="center"/>
          </w:tcPr>
          <w:p w14:paraId="35B43B39" w14:textId="296F13B2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10,321</w:t>
            </w:r>
          </w:p>
        </w:tc>
        <w:tc>
          <w:tcPr>
            <w:tcW w:w="1294" w:type="dxa"/>
            <w:vAlign w:val="center"/>
          </w:tcPr>
          <w:p w14:paraId="5E50DB56" w14:textId="0A4C9A2E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8</w:t>
            </w:r>
          </w:p>
        </w:tc>
        <w:tc>
          <w:tcPr>
            <w:tcW w:w="1294" w:type="dxa"/>
            <w:vAlign w:val="center"/>
          </w:tcPr>
          <w:p w14:paraId="5EFB6614" w14:textId="64459D59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(87,045)</w:t>
            </w:r>
          </w:p>
        </w:tc>
        <w:tc>
          <w:tcPr>
            <w:tcW w:w="1294" w:type="dxa"/>
            <w:vAlign w:val="center"/>
          </w:tcPr>
          <w:p w14:paraId="6D88066C" w14:textId="1C673AB5" w:rsidR="00401E72" w:rsidRPr="0009107A" w:rsidRDefault="00401E7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09107A">
              <w:rPr>
                <w:b/>
                <w:bCs/>
              </w:rPr>
              <w:t>152,852</w:t>
            </w:r>
          </w:p>
        </w:tc>
      </w:tr>
      <w:tr w:rsidR="00401E72" w:rsidRPr="0009107A" w14:paraId="0061D1E0" w14:textId="77777777" w:rsidTr="004E3076">
        <w:tc>
          <w:tcPr>
            <w:tcW w:w="3960" w:type="dxa"/>
          </w:tcPr>
          <w:p w14:paraId="2E45D65F" w14:textId="77777777" w:rsidR="00401E72" w:rsidRPr="0009107A" w:rsidRDefault="00401E72" w:rsidP="00CA6E18">
            <w:pPr>
              <w:spacing w:line="240" w:lineRule="auto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483DCBE2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05C380FC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3837FBE5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56C74A72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67FD17B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60941BE5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CFF1395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509F0A7A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</w:tr>
      <w:tr w:rsidR="008531E7" w:rsidRPr="0009107A" w14:paraId="715ED387" w14:textId="77777777" w:rsidTr="004E3076">
        <w:tc>
          <w:tcPr>
            <w:tcW w:w="3960" w:type="dxa"/>
          </w:tcPr>
          <w:p w14:paraId="43BD32E6" w14:textId="7018D333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09107A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4C56880F" w14:textId="080ECC92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11,527</w:t>
            </w:r>
          </w:p>
        </w:tc>
        <w:tc>
          <w:tcPr>
            <w:tcW w:w="1294" w:type="dxa"/>
            <w:vAlign w:val="center"/>
          </w:tcPr>
          <w:p w14:paraId="2EAE7BE5" w14:textId="2B75D1D5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2,585</w:t>
            </w:r>
          </w:p>
        </w:tc>
        <w:tc>
          <w:tcPr>
            <w:tcW w:w="1294" w:type="dxa"/>
            <w:vAlign w:val="center"/>
          </w:tcPr>
          <w:p w14:paraId="76D3CEDD" w14:textId="244BDABB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4,187</w:t>
            </w:r>
          </w:p>
        </w:tc>
        <w:tc>
          <w:tcPr>
            <w:tcW w:w="1294" w:type="dxa"/>
            <w:vAlign w:val="center"/>
          </w:tcPr>
          <w:p w14:paraId="36B3E9D9" w14:textId="2E393AA4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437</w:t>
            </w:r>
          </w:p>
        </w:tc>
        <w:tc>
          <w:tcPr>
            <w:tcW w:w="1293" w:type="dxa"/>
            <w:vAlign w:val="center"/>
          </w:tcPr>
          <w:p w14:paraId="2F1F0386" w14:textId="52AA6B53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7,792</w:t>
            </w:r>
          </w:p>
        </w:tc>
        <w:tc>
          <w:tcPr>
            <w:tcW w:w="1294" w:type="dxa"/>
            <w:vAlign w:val="center"/>
          </w:tcPr>
          <w:p w14:paraId="53D6EF6A" w14:textId="421C68E9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(242)</w:t>
            </w:r>
          </w:p>
        </w:tc>
        <w:tc>
          <w:tcPr>
            <w:tcW w:w="1294" w:type="dxa"/>
            <w:vAlign w:val="center"/>
          </w:tcPr>
          <w:p w14:paraId="77AB9723" w14:textId="0C6AB9EE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-</w:t>
            </w:r>
          </w:p>
        </w:tc>
        <w:tc>
          <w:tcPr>
            <w:tcW w:w="1294" w:type="dxa"/>
            <w:vAlign w:val="center"/>
          </w:tcPr>
          <w:p w14:paraId="0CD20D8F" w14:textId="391F27D0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09107A">
              <w:t>26,286</w:t>
            </w:r>
          </w:p>
        </w:tc>
      </w:tr>
      <w:tr w:rsidR="008531E7" w:rsidRPr="0009107A" w14:paraId="786AFB5A" w14:textId="77777777" w:rsidTr="004E3076">
        <w:tc>
          <w:tcPr>
            <w:tcW w:w="3960" w:type="dxa"/>
          </w:tcPr>
          <w:p w14:paraId="5DE5E52A" w14:textId="4311DB9D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09107A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579577AA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C1C94D2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0F85EA86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F82CCEE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77FC8D6A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ECA1C3C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AAA0609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07B651C1" w14:textId="3CBBFC7D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(4,741)</w:t>
            </w:r>
          </w:p>
        </w:tc>
      </w:tr>
      <w:tr w:rsidR="008531E7" w:rsidRPr="0009107A" w14:paraId="1004D25C" w14:textId="77777777" w:rsidTr="004E3076">
        <w:tc>
          <w:tcPr>
            <w:tcW w:w="3960" w:type="dxa"/>
          </w:tcPr>
          <w:p w14:paraId="3B39AC46" w14:textId="1A28583F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09107A">
              <w:rPr>
                <w:rFonts w:hint="cs"/>
                <w:cs/>
              </w:rPr>
              <w:t>ขาดทุน</w:t>
            </w:r>
            <w:r w:rsidRPr="0009107A">
              <w:rPr>
                <w:cs/>
              </w:rPr>
              <w:t>จากอัตราแลกเปลี่ยน</w:t>
            </w:r>
          </w:p>
        </w:tc>
        <w:tc>
          <w:tcPr>
            <w:tcW w:w="1293" w:type="dxa"/>
          </w:tcPr>
          <w:p w14:paraId="2E92C795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FFF63EA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3A8D81C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F776451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2504F78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4E05727A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205A1E4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6D206D0F" w14:textId="222A27BC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09107A">
              <w:t>(456)</w:t>
            </w:r>
          </w:p>
        </w:tc>
      </w:tr>
      <w:tr w:rsidR="008531E7" w:rsidRPr="0009107A" w14:paraId="5371445E" w14:textId="77777777" w:rsidTr="004E3076">
        <w:tc>
          <w:tcPr>
            <w:tcW w:w="3960" w:type="dxa"/>
          </w:tcPr>
          <w:p w14:paraId="2406DB48" w14:textId="3AD1978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09107A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1293" w:type="dxa"/>
          </w:tcPr>
          <w:p w14:paraId="3617140D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E6907B9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0E5A0540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2E880ED7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4AE167D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15A17EB9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6F87335B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30CA1415" w14:textId="17D57F04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163</w:t>
            </w:r>
          </w:p>
        </w:tc>
      </w:tr>
      <w:tr w:rsidR="008531E7" w:rsidRPr="0009107A" w14:paraId="053C0791" w14:textId="77777777" w:rsidTr="004E3076">
        <w:tc>
          <w:tcPr>
            <w:tcW w:w="3960" w:type="dxa"/>
          </w:tcPr>
          <w:p w14:paraId="3B58A2B7" w14:textId="745215F8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09107A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526714C8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57950F60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0C7BC419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31EADFB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B0520D1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EC8D955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1A464F79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16639446" w14:textId="7E381490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t>(1,879)</w:t>
            </w:r>
          </w:p>
        </w:tc>
      </w:tr>
      <w:tr w:rsidR="008531E7" w:rsidRPr="0009107A" w14:paraId="6489A21C" w14:textId="77777777" w:rsidTr="004E3076">
        <w:tc>
          <w:tcPr>
            <w:tcW w:w="3960" w:type="dxa"/>
          </w:tcPr>
          <w:p w14:paraId="6AFAF9C0" w14:textId="03C97F18" w:rsidR="008531E7" w:rsidRPr="0009107A" w:rsidRDefault="008531E7" w:rsidP="00CA6E18">
            <w:pPr>
              <w:spacing w:line="240" w:lineRule="auto"/>
              <w:jc w:val="both"/>
              <w:rPr>
                <w:cs/>
              </w:rPr>
            </w:pPr>
            <w:r w:rsidRPr="0009107A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394C1DCE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82046C5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947D2BA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36BF745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FF9F9C4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73EFBD06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4F3393CD" w14:textId="77777777" w:rsidR="008531E7" w:rsidRPr="0009107A" w:rsidRDefault="008531E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08BA0CCC" w14:textId="029432D0" w:rsidR="008531E7" w:rsidRPr="0009107A" w:rsidRDefault="008531E7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09107A">
              <w:t>(8,380)</w:t>
            </w:r>
          </w:p>
        </w:tc>
      </w:tr>
      <w:tr w:rsidR="00401E72" w:rsidRPr="0009107A" w14:paraId="7AF52224" w14:textId="77777777" w:rsidTr="004E3076">
        <w:tc>
          <w:tcPr>
            <w:tcW w:w="3960" w:type="dxa"/>
          </w:tcPr>
          <w:p w14:paraId="0F1CE843" w14:textId="2EA74FAE" w:rsidR="00401E72" w:rsidRPr="0009107A" w:rsidRDefault="00401E72" w:rsidP="00CA6E18">
            <w:pPr>
              <w:spacing w:line="240" w:lineRule="auto"/>
              <w:jc w:val="both"/>
              <w:rPr>
                <w:cs/>
              </w:rPr>
            </w:pPr>
            <w:r w:rsidRPr="0009107A">
              <w:rPr>
                <w:rFonts w:hint="cs"/>
                <w:b/>
                <w:bCs/>
                <w:cs/>
              </w:rPr>
              <w:t>กำไร</w:t>
            </w:r>
            <w:r w:rsidRPr="0009107A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63070EE1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20D2C4F4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50DA77BE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68308937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290CF0FA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7085732B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4AA03C58" w14:textId="77777777" w:rsidR="00401E72" w:rsidRPr="0009107A" w:rsidRDefault="00401E7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0037E266" w14:textId="3877CC2A" w:rsidR="00401E72" w:rsidRPr="0009107A" w:rsidRDefault="00401E7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09107A">
              <w:rPr>
                <w:b/>
                <w:bCs/>
              </w:rPr>
              <w:t>10,993</w:t>
            </w:r>
          </w:p>
        </w:tc>
      </w:tr>
    </w:tbl>
    <w:p w14:paraId="6B240D02" w14:textId="77777777" w:rsidR="00A141F0" w:rsidRPr="0009107A" w:rsidRDefault="00A141F0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E4AC118" w14:textId="2EC232CF" w:rsidR="00A141F0" w:rsidRPr="0009107A" w:rsidRDefault="00A141F0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09107A">
        <w:rPr>
          <w:rFonts w:asciiTheme="majorBidi" w:hAnsiTheme="majorBidi" w:cstheme="majorBidi"/>
          <w:cs/>
        </w:rPr>
        <w:tab/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038B39C4" w14:textId="44DEB493" w:rsidR="00E47C20" w:rsidRPr="0009107A" w:rsidRDefault="00E47C20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5"/>
        </w:tabs>
        <w:rPr>
          <w:rFonts w:asciiTheme="majorBidi" w:hAnsiTheme="majorBidi" w:cstheme="majorBidi"/>
        </w:rPr>
      </w:pPr>
    </w:p>
    <w:p w14:paraId="22C0CCC5" w14:textId="0F33D864" w:rsidR="00A141F0" w:rsidRPr="0009107A" w:rsidRDefault="00A141F0" w:rsidP="00CA6E1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141F0" w:rsidRPr="0009107A" w:rsidSect="00E23505">
          <w:headerReference w:type="default" r:id="rId23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  <w:r w:rsidRPr="0009107A">
        <w:rPr>
          <w:rFonts w:asciiTheme="majorBidi" w:hAnsiTheme="majorBidi" w:cstheme="majorBidi"/>
          <w:cs/>
        </w:rPr>
        <w:tab/>
      </w:r>
    </w:p>
    <w:p w14:paraId="21E0473B" w14:textId="63E00299" w:rsidR="00223349" w:rsidRPr="0009107A" w:rsidRDefault="004762B0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37D08D5C" w14:textId="77777777" w:rsidR="00D54B8C" w:rsidRPr="0009107A" w:rsidRDefault="00D54B8C" w:rsidP="00CA6E18">
      <w:pPr>
        <w:pStyle w:val="ListParagraph"/>
        <w:ind w:left="540" w:right="-45"/>
        <w:jc w:val="thaiDistribute"/>
        <w:rPr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D54B8C" w:rsidRPr="0009107A" w14:paraId="6B9887CD" w14:textId="77777777" w:rsidTr="004E3076">
        <w:trPr>
          <w:tblHeader/>
        </w:trPr>
        <w:tc>
          <w:tcPr>
            <w:tcW w:w="4050" w:type="dxa"/>
            <w:shd w:val="clear" w:color="auto" w:fill="auto"/>
          </w:tcPr>
          <w:p w14:paraId="56CBDECF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62F839D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47D904C3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09107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54B8C" w:rsidRPr="0009107A" w14:paraId="786688CB" w14:textId="77777777" w:rsidTr="004E3076">
        <w:trPr>
          <w:tblHeader/>
        </w:trPr>
        <w:tc>
          <w:tcPr>
            <w:tcW w:w="4050" w:type="dxa"/>
          </w:tcPr>
          <w:p w14:paraId="559EB0F1" w14:textId="1A2AB3B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="00177B73"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งวดหกเดือนสิ้นสุดวันที่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177B73"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177B73"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260" w:type="dxa"/>
          </w:tcPr>
          <w:p w14:paraId="43F6F5ED" w14:textId="7ABD44D5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4455FE8" w14:textId="774DD51A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47D4D2E" w14:textId="7740469C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606A7F6" w14:textId="2D45D3A3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4B8C" w:rsidRPr="0009107A" w14:paraId="19AA9AB7" w14:textId="77777777" w:rsidTr="004E3076">
        <w:trPr>
          <w:tblHeader/>
        </w:trPr>
        <w:tc>
          <w:tcPr>
            <w:tcW w:w="4050" w:type="dxa"/>
          </w:tcPr>
          <w:p w14:paraId="109ABA7A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1AF08EFF" w14:textId="77777777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4B8C" w:rsidRPr="0009107A" w14:paraId="7CAEFBCC" w14:textId="77777777" w:rsidTr="004E3076">
        <w:tc>
          <w:tcPr>
            <w:tcW w:w="4050" w:type="dxa"/>
          </w:tcPr>
          <w:p w14:paraId="40FE1C4C" w14:textId="77777777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6F9063D4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1529C27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93D3972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CD18383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07080C" w:rsidRPr="0009107A" w14:paraId="209091CF" w14:textId="77777777" w:rsidTr="004E3076">
        <w:tc>
          <w:tcPr>
            <w:tcW w:w="4050" w:type="dxa"/>
          </w:tcPr>
          <w:p w14:paraId="5FFEBEB0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4AE65043" w14:textId="6FBB126D" w:rsidR="0007080C" w:rsidRPr="0009107A" w:rsidRDefault="00920EB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4,895</w:t>
            </w:r>
          </w:p>
        </w:tc>
        <w:tc>
          <w:tcPr>
            <w:tcW w:w="1260" w:type="dxa"/>
          </w:tcPr>
          <w:p w14:paraId="00A1EA84" w14:textId="75086721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5,981</w:t>
            </w:r>
          </w:p>
        </w:tc>
        <w:tc>
          <w:tcPr>
            <w:tcW w:w="1350" w:type="dxa"/>
          </w:tcPr>
          <w:p w14:paraId="5EAE8B10" w14:textId="147E9EF9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260" w:type="dxa"/>
          </w:tcPr>
          <w:p w14:paraId="6919DF18" w14:textId="5B32298D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1,574</w:t>
            </w:r>
          </w:p>
        </w:tc>
      </w:tr>
      <w:tr w:rsidR="0007080C" w:rsidRPr="0009107A" w14:paraId="70931754" w14:textId="77777777" w:rsidTr="004E3076">
        <w:tc>
          <w:tcPr>
            <w:tcW w:w="4050" w:type="dxa"/>
          </w:tcPr>
          <w:p w14:paraId="65366FDD" w14:textId="2DEEA885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ภาษีปีก่อน ๆ ที่บันทึ</w:t>
            </w:r>
            <w:r w:rsidR="00682BA3" w:rsidRPr="0009107A">
              <w:rPr>
                <w:rFonts w:asciiTheme="majorBidi" w:hAnsiTheme="majorBidi" w:cstheme="majorBidi" w:hint="cs"/>
                <w:cs/>
              </w:rPr>
              <w:t>ก</w:t>
            </w:r>
            <w:r w:rsidR="0092099B" w:rsidRPr="0009107A">
              <w:rPr>
                <w:rFonts w:asciiTheme="majorBidi" w:hAnsiTheme="majorBidi" w:cstheme="majorBidi"/>
              </w:rPr>
              <w:t xml:space="preserve"> (</w:t>
            </w:r>
            <w:r w:rsidR="0092099B" w:rsidRPr="0009107A">
              <w:rPr>
                <w:rFonts w:asciiTheme="majorBidi" w:hAnsiTheme="majorBidi" w:cstheme="majorBidi" w:hint="cs"/>
                <w:cs/>
              </w:rPr>
              <w:t>ต่ำไป</w:t>
            </w:r>
            <w:r w:rsidR="0092099B" w:rsidRPr="0009107A">
              <w:rPr>
                <w:rFonts w:asciiTheme="majorBidi" w:hAnsiTheme="majorBidi" w:cstheme="majorBidi"/>
              </w:rPr>
              <w:t xml:space="preserve">) </w:t>
            </w:r>
            <w:r w:rsidR="0092099B" w:rsidRPr="0009107A">
              <w:rPr>
                <w:rFonts w:asciiTheme="majorBidi" w:hAnsiTheme="majorBidi" w:cstheme="majorBidi" w:hint="cs"/>
                <w:cs/>
              </w:rPr>
              <w:t>สูง</w:t>
            </w:r>
            <w:r w:rsidRPr="0009107A">
              <w:rPr>
                <w:rFonts w:asciiTheme="majorBidi" w:hAnsiTheme="majorBidi" w:cstheme="majorBidi"/>
                <w:cs/>
              </w:rPr>
              <w:t>ไป</w:t>
            </w:r>
          </w:p>
        </w:tc>
        <w:tc>
          <w:tcPr>
            <w:tcW w:w="1260" w:type="dxa"/>
          </w:tcPr>
          <w:p w14:paraId="746E5DEE" w14:textId="263953D8" w:rsidR="0007080C" w:rsidRPr="0009107A" w:rsidRDefault="00920EB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(138)</w:t>
            </w:r>
          </w:p>
        </w:tc>
        <w:tc>
          <w:tcPr>
            <w:tcW w:w="1260" w:type="dxa"/>
          </w:tcPr>
          <w:p w14:paraId="49165BD6" w14:textId="0AAD580A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18</w:t>
            </w:r>
          </w:p>
        </w:tc>
        <w:tc>
          <w:tcPr>
            <w:tcW w:w="1350" w:type="dxa"/>
          </w:tcPr>
          <w:p w14:paraId="79CDFBA1" w14:textId="58A56476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260" w:type="dxa"/>
          </w:tcPr>
          <w:p w14:paraId="6E3B35FD" w14:textId="3F83BE1F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-</w:t>
            </w:r>
          </w:p>
        </w:tc>
      </w:tr>
      <w:tr w:rsidR="0007080C" w:rsidRPr="0009107A" w14:paraId="20EE9F73" w14:textId="77777777" w:rsidTr="004E3076">
        <w:tc>
          <w:tcPr>
            <w:tcW w:w="4050" w:type="dxa"/>
          </w:tcPr>
          <w:p w14:paraId="55F2EB6C" w14:textId="77777777" w:rsidR="0007080C" w:rsidRPr="0009107A" w:rsidRDefault="0007080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3E7C74" w14:textId="51ADB957" w:rsidR="0007080C" w:rsidRPr="0009107A" w:rsidRDefault="00920EB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4,757</w:t>
            </w:r>
          </w:p>
        </w:tc>
        <w:tc>
          <w:tcPr>
            <w:tcW w:w="1260" w:type="dxa"/>
          </w:tcPr>
          <w:p w14:paraId="6F394F65" w14:textId="0C9BDCD7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5,999</w:t>
            </w:r>
          </w:p>
        </w:tc>
        <w:tc>
          <w:tcPr>
            <w:tcW w:w="1350" w:type="dxa"/>
            <w:vAlign w:val="bottom"/>
          </w:tcPr>
          <w:p w14:paraId="04A7CD0E" w14:textId="5C0BF0EF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314</w:t>
            </w:r>
          </w:p>
        </w:tc>
        <w:tc>
          <w:tcPr>
            <w:tcW w:w="1260" w:type="dxa"/>
            <w:vAlign w:val="bottom"/>
          </w:tcPr>
          <w:p w14:paraId="34725333" w14:textId="6A8C442E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1,574</w:t>
            </w:r>
          </w:p>
        </w:tc>
      </w:tr>
      <w:tr w:rsidR="0007080C" w:rsidRPr="0009107A" w14:paraId="2684E2A1" w14:textId="77777777" w:rsidTr="004E3076">
        <w:tc>
          <w:tcPr>
            <w:tcW w:w="4050" w:type="dxa"/>
          </w:tcPr>
          <w:p w14:paraId="7D67C309" w14:textId="77777777" w:rsidR="0007080C" w:rsidRPr="0009107A" w:rsidRDefault="0007080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10B21C52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BF52692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6D56C08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49E4333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07080C" w:rsidRPr="0009107A" w14:paraId="259D83A8" w14:textId="77777777" w:rsidTr="004E3076">
        <w:tc>
          <w:tcPr>
            <w:tcW w:w="4050" w:type="dxa"/>
          </w:tcPr>
          <w:p w14:paraId="52F711EE" w14:textId="77777777" w:rsidR="0007080C" w:rsidRPr="0009107A" w:rsidRDefault="0007080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6B77B053" w14:textId="10B77F8C" w:rsidR="0007080C" w:rsidRPr="0009107A" w:rsidRDefault="00920EB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</w:t>
            </w:r>
            <w:r w:rsidR="005459FE" w:rsidRPr="0009107A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260" w:type="dxa"/>
          </w:tcPr>
          <w:p w14:paraId="69B44A53" w14:textId="4477FA64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2,381</w:t>
            </w:r>
          </w:p>
        </w:tc>
        <w:tc>
          <w:tcPr>
            <w:tcW w:w="1350" w:type="dxa"/>
          </w:tcPr>
          <w:p w14:paraId="44943AD4" w14:textId="73A4EC73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13</w:t>
            </w:r>
            <w:r w:rsidR="005459FE" w:rsidRPr="0009107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0" w:type="dxa"/>
          </w:tcPr>
          <w:p w14:paraId="05A1A758" w14:textId="538F291B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291</w:t>
            </w:r>
          </w:p>
        </w:tc>
      </w:tr>
      <w:tr w:rsidR="0007080C" w:rsidRPr="0009107A" w14:paraId="79807B22" w14:textId="77777777" w:rsidTr="004E3076">
        <w:tc>
          <w:tcPr>
            <w:tcW w:w="4050" w:type="dxa"/>
          </w:tcPr>
          <w:p w14:paraId="26D08FB6" w14:textId="77777777" w:rsidR="0007080C" w:rsidRPr="0009107A" w:rsidRDefault="0007080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A25FE21" w14:textId="599E22C2" w:rsidR="0007080C" w:rsidRPr="0009107A" w:rsidRDefault="00920EB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3</w:t>
            </w:r>
            <w:r w:rsidR="005459FE" w:rsidRPr="0009107A"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  <w:tc>
          <w:tcPr>
            <w:tcW w:w="1260" w:type="dxa"/>
          </w:tcPr>
          <w:p w14:paraId="0E92F6A2" w14:textId="7234E5BB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2,381</w:t>
            </w:r>
          </w:p>
        </w:tc>
        <w:tc>
          <w:tcPr>
            <w:tcW w:w="1350" w:type="dxa"/>
            <w:vAlign w:val="bottom"/>
          </w:tcPr>
          <w:p w14:paraId="370C52A2" w14:textId="13F6F1F4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13</w:t>
            </w:r>
            <w:r w:rsidR="005459FE" w:rsidRPr="0009107A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260" w:type="dxa"/>
            <w:vAlign w:val="bottom"/>
          </w:tcPr>
          <w:p w14:paraId="6ECAEA04" w14:textId="59208F60" w:rsidR="0007080C" w:rsidRPr="0009107A" w:rsidRDefault="0007080C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291</w:t>
            </w:r>
          </w:p>
        </w:tc>
      </w:tr>
      <w:tr w:rsidR="0007080C" w:rsidRPr="0009107A" w14:paraId="6BFC12E4" w14:textId="77777777" w:rsidTr="004E3076">
        <w:tc>
          <w:tcPr>
            <w:tcW w:w="4050" w:type="dxa"/>
          </w:tcPr>
          <w:p w14:paraId="5100C5E8" w14:textId="77777777" w:rsidR="0007080C" w:rsidRPr="0009107A" w:rsidRDefault="0007080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</w:tcPr>
          <w:p w14:paraId="25B5272E" w14:textId="30598EF2" w:rsidR="0007080C" w:rsidRPr="0009107A" w:rsidRDefault="00920EB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5,0</w:t>
            </w:r>
            <w:r w:rsidR="005459FE" w:rsidRPr="0009107A">
              <w:rPr>
                <w:rFonts w:asciiTheme="majorBidi" w:hAnsiTheme="majorBidi" w:cstheme="majorBidi"/>
                <w:b/>
                <w:bCs/>
              </w:rPr>
              <w:t>95</w:t>
            </w:r>
          </w:p>
        </w:tc>
        <w:tc>
          <w:tcPr>
            <w:tcW w:w="1260" w:type="dxa"/>
          </w:tcPr>
          <w:p w14:paraId="31ACD7A5" w14:textId="1FD59529" w:rsidR="0007080C" w:rsidRPr="0009107A" w:rsidRDefault="0007080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8,380</w:t>
            </w:r>
          </w:p>
        </w:tc>
        <w:tc>
          <w:tcPr>
            <w:tcW w:w="1350" w:type="dxa"/>
          </w:tcPr>
          <w:p w14:paraId="4ED996CE" w14:textId="4CCC00E8" w:rsidR="0007080C" w:rsidRPr="0009107A" w:rsidRDefault="0007080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45</w:t>
            </w:r>
            <w:r w:rsidR="005459FE" w:rsidRPr="0009107A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260" w:type="dxa"/>
          </w:tcPr>
          <w:p w14:paraId="0C7B29B7" w14:textId="37798A3A" w:rsidR="0007080C" w:rsidRPr="0009107A" w:rsidRDefault="0007080C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1,865</w:t>
            </w:r>
          </w:p>
        </w:tc>
      </w:tr>
    </w:tbl>
    <w:p w14:paraId="22C423F9" w14:textId="59A4BA4B" w:rsidR="00D01256" w:rsidRPr="0009107A" w:rsidRDefault="00D0125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C239F1A" w14:textId="04C799AD" w:rsidR="00A102D5" w:rsidRPr="0009107A" w:rsidRDefault="00A102D5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3241E7" w:rsidRPr="0009107A">
        <w:rPr>
          <w:rFonts w:asciiTheme="majorBidi" w:hAnsiTheme="majorBidi" w:cstheme="majorBidi" w:hint="cs"/>
          <w:cs/>
        </w:rPr>
        <w:t>หก</w:t>
      </w:r>
      <w:r w:rsidRPr="0009107A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469A2" w:rsidRPr="0009107A">
        <w:rPr>
          <w:rFonts w:asciiTheme="majorBidi" w:hAnsiTheme="majorBidi" w:cstheme="majorBidi"/>
        </w:rPr>
        <w:t xml:space="preserve">                </w:t>
      </w:r>
      <w:r w:rsidR="00C63585" w:rsidRPr="0009107A">
        <w:rPr>
          <w:rFonts w:asciiTheme="majorBidi" w:hAnsiTheme="majorBidi" w:cstheme="majorBidi"/>
        </w:rPr>
        <w:t xml:space="preserve">30 </w:t>
      </w:r>
      <w:r w:rsidR="00C63585" w:rsidRPr="0009107A">
        <w:rPr>
          <w:rFonts w:asciiTheme="majorBidi" w:hAnsiTheme="majorBidi" w:cstheme="majorBidi"/>
          <w:cs/>
        </w:rPr>
        <w:t xml:space="preserve">มิถุนายน </w:t>
      </w:r>
      <w:r w:rsidR="00C63585" w:rsidRPr="0009107A">
        <w:rPr>
          <w:rFonts w:asciiTheme="majorBidi" w:hAnsiTheme="majorBidi" w:cstheme="majorBidi"/>
        </w:rPr>
        <w:t>2566</w:t>
      </w:r>
      <w:r w:rsidRPr="0009107A">
        <w:rPr>
          <w:rFonts w:asciiTheme="majorBidi" w:hAnsiTheme="majorBidi" w:cstheme="majorBidi"/>
        </w:rPr>
        <w:t xml:space="preserve"> </w:t>
      </w:r>
      <w:r w:rsidR="00470928" w:rsidRPr="0009107A">
        <w:rPr>
          <w:rFonts w:asciiTheme="majorBidi" w:hAnsiTheme="majorBidi" w:cstheme="majorBidi"/>
          <w:cs/>
        </w:rPr>
        <w:t>คือร้อยล</w:t>
      </w:r>
      <w:r w:rsidR="00470928" w:rsidRPr="0009107A">
        <w:rPr>
          <w:rFonts w:asciiTheme="majorBidi" w:hAnsiTheme="majorBidi" w:cstheme="majorBidi" w:hint="cs"/>
          <w:cs/>
        </w:rPr>
        <w:t xml:space="preserve">ะ </w:t>
      </w:r>
      <w:r w:rsidR="00920EB2" w:rsidRPr="0009107A">
        <w:rPr>
          <w:rFonts w:asciiTheme="majorBidi" w:hAnsiTheme="majorBidi" w:cstheme="majorBidi"/>
        </w:rPr>
        <w:t>5</w:t>
      </w:r>
      <w:r w:rsidR="005459FE" w:rsidRPr="0009107A">
        <w:rPr>
          <w:rFonts w:asciiTheme="majorBidi" w:hAnsiTheme="majorBidi" w:cstheme="majorBidi"/>
        </w:rPr>
        <w:t>5.54</w:t>
      </w:r>
      <w:r w:rsidR="00BE62B3"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  <w:i/>
          <w:iCs/>
        </w:rPr>
        <w:t>(256</w:t>
      </w:r>
      <w:r w:rsidR="00232E37" w:rsidRPr="0009107A">
        <w:rPr>
          <w:rFonts w:asciiTheme="majorBidi" w:hAnsiTheme="majorBidi" w:cstheme="majorBidi"/>
          <w:i/>
          <w:iCs/>
        </w:rPr>
        <w:t>5</w:t>
      </w:r>
      <w:r w:rsidRPr="0009107A">
        <w:rPr>
          <w:rFonts w:asciiTheme="majorBidi" w:hAnsiTheme="majorBidi" w:cstheme="majorBidi"/>
          <w:i/>
          <w:iCs/>
        </w:rPr>
        <w:t xml:space="preserve">: </w:t>
      </w:r>
      <w:r w:rsidRPr="0009107A">
        <w:rPr>
          <w:rFonts w:asciiTheme="majorBidi" w:hAnsiTheme="majorBidi" w:cstheme="majorBidi"/>
          <w:i/>
          <w:iCs/>
          <w:cs/>
        </w:rPr>
        <w:t xml:space="preserve">ร้อยละ </w:t>
      </w:r>
      <w:r w:rsidR="008531E7" w:rsidRPr="0009107A">
        <w:rPr>
          <w:rFonts w:asciiTheme="majorBidi" w:hAnsiTheme="majorBidi" w:cstheme="majorBidi"/>
          <w:i/>
          <w:iCs/>
        </w:rPr>
        <w:t>43.26</w:t>
      </w:r>
      <w:r w:rsidRPr="0009107A">
        <w:rPr>
          <w:rFonts w:asciiTheme="majorBidi" w:hAnsiTheme="majorBidi" w:cstheme="majorBidi"/>
          <w:i/>
          <w:iCs/>
        </w:rPr>
        <w:t>)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</w:p>
    <w:p w14:paraId="3E47D9AE" w14:textId="77777777" w:rsidR="000B2957" w:rsidRPr="0009107A" w:rsidRDefault="000B2957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1E2FB9BE" w14:textId="77777777" w:rsidR="00A102D5" w:rsidRPr="0009107A" w:rsidRDefault="00A102D5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</w:pPr>
      <w:r w:rsidRPr="0009107A">
        <w:rPr>
          <w:rFonts w:asciiTheme="majorBidi" w:hAnsiTheme="majorBidi" w:cstheme="majorBidi"/>
          <w:b/>
          <w:bCs/>
          <w:cs/>
        </w:rPr>
        <w:br w:type="page"/>
      </w:r>
    </w:p>
    <w:p w14:paraId="121E8BA8" w14:textId="499CC49E" w:rsidR="0006794F" w:rsidRPr="0009107A" w:rsidRDefault="0006794F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กำไรต่อหุ้น</w:t>
      </w:r>
    </w:p>
    <w:p w14:paraId="4879D38F" w14:textId="77777777" w:rsidR="00D54B8C" w:rsidRPr="0009107A" w:rsidRDefault="00D54B8C" w:rsidP="00CA6E18">
      <w:pPr>
        <w:pStyle w:val="ListParagraph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09107A" w14:paraId="327362EE" w14:textId="77777777" w:rsidTr="004E3076">
        <w:trPr>
          <w:tblHeader/>
        </w:trPr>
        <w:tc>
          <w:tcPr>
            <w:tcW w:w="4050" w:type="dxa"/>
            <w:shd w:val="clear" w:color="auto" w:fill="auto"/>
          </w:tcPr>
          <w:p w14:paraId="04B5F3BD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3544485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2D57842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09107A" w14:paraId="139494C4" w14:textId="77777777" w:rsidTr="004E3076">
        <w:trPr>
          <w:tblHeader/>
        </w:trPr>
        <w:tc>
          <w:tcPr>
            <w:tcW w:w="4050" w:type="dxa"/>
          </w:tcPr>
          <w:p w14:paraId="0FA70DF8" w14:textId="471A63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="00177B73"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งวด</w:t>
            </w:r>
            <w:r w:rsidR="005C776A"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="00177B73"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177B73"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177B73"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282" w:type="dxa"/>
          </w:tcPr>
          <w:p w14:paraId="16CF9DD7" w14:textId="3F96F1A6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5E7042B" w14:textId="3F20991D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7A97AEE6" w14:textId="3C003ADF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281DA01F" w14:textId="65252599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4B8C" w:rsidRPr="0009107A" w14:paraId="67AB6B20" w14:textId="77777777" w:rsidTr="004E3076">
        <w:trPr>
          <w:tblHeader/>
        </w:trPr>
        <w:tc>
          <w:tcPr>
            <w:tcW w:w="4050" w:type="dxa"/>
          </w:tcPr>
          <w:p w14:paraId="461BCBF7" w14:textId="77777777" w:rsidR="00D54B8C" w:rsidRPr="0009107A" w:rsidRDefault="00D54B8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77777777" w:rsidR="00D54B8C" w:rsidRPr="0009107A" w:rsidRDefault="00D54B8C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0910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C776A" w:rsidRPr="0009107A" w14:paraId="1B493AC4" w14:textId="77777777" w:rsidTr="004E3076">
        <w:tc>
          <w:tcPr>
            <w:tcW w:w="4050" w:type="dxa"/>
          </w:tcPr>
          <w:p w14:paraId="36399001" w14:textId="77777777" w:rsidR="005C776A" w:rsidRPr="0009107A" w:rsidRDefault="005C776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595646FC" w14:textId="726FC08A" w:rsidR="005C776A" w:rsidRPr="0009107A" w:rsidRDefault="00E7294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/>
              </w:rPr>
              <w:t>4</w:t>
            </w:r>
            <w:r w:rsidR="0091153D" w:rsidRPr="0009107A">
              <w:rPr>
                <w:rFonts w:asciiTheme="majorBidi" w:hAnsiTheme="majorBidi"/>
              </w:rPr>
              <w:t>58</w:t>
            </w:r>
          </w:p>
        </w:tc>
        <w:tc>
          <w:tcPr>
            <w:tcW w:w="1283" w:type="dxa"/>
            <w:vAlign w:val="bottom"/>
          </w:tcPr>
          <w:p w14:paraId="5DEE1C78" w14:textId="05E3C463" w:rsidR="005C776A" w:rsidRPr="0009107A" w:rsidRDefault="005C77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5,276</w:t>
            </w:r>
          </w:p>
        </w:tc>
        <w:tc>
          <w:tcPr>
            <w:tcW w:w="1282" w:type="dxa"/>
            <w:vAlign w:val="bottom"/>
          </w:tcPr>
          <w:p w14:paraId="12C70927" w14:textId="2FC1A935" w:rsidR="005C776A" w:rsidRPr="0009107A" w:rsidRDefault="00755C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283" w:type="dxa"/>
            <w:vAlign w:val="bottom"/>
          </w:tcPr>
          <w:p w14:paraId="78B6E3AC" w14:textId="5BEB53B0" w:rsidR="005C776A" w:rsidRPr="0009107A" w:rsidRDefault="005C77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5,133</w:t>
            </w:r>
          </w:p>
        </w:tc>
      </w:tr>
      <w:tr w:rsidR="005C776A" w:rsidRPr="0009107A" w14:paraId="52A6324D" w14:textId="77777777" w:rsidTr="004E3076">
        <w:tc>
          <w:tcPr>
            <w:tcW w:w="4050" w:type="dxa"/>
          </w:tcPr>
          <w:p w14:paraId="63603FA7" w14:textId="77777777" w:rsidR="005C776A" w:rsidRPr="0009107A" w:rsidRDefault="005C776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E76CA52" w14:textId="02D90A3E" w:rsidR="005C776A" w:rsidRPr="0009107A" w:rsidRDefault="00CD6C2A" w:rsidP="00CA6E1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283" w:type="dxa"/>
            <w:vAlign w:val="bottom"/>
          </w:tcPr>
          <w:p w14:paraId="2E3CB822" w14:textId="0BC72334" w:rsidR="005C776A" w:rsidRPr="0009107A" w:rsidRDefault="005C776A" w:rsidP="00CA6E1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(125)</w:t>
            </w:r>
          </w:p>
        </w:tc>
        <w:tc>
          <w:tcPr>
            <w:tcW w:w="1282" w:type="dxa"/>
            <w:vAlign w:val="bottom"/>
          </w:tcPr>
          <w:p w14:paraId="6A70AC11" w14:textId="2928CB61" w:rsidR="005C776A" w:rsidRPr="0009107A" w:rsidRDefault="00755C0D" w:rsidP="00CA6E1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283" w:type="dxa"/>
            <w:vAlign w:val="bottom"/>
          </w:tcPr>
          <w:p w14:paraId="7F85FF75" w14:textId="2304E046" w:rsidR="005C776A" w:rsidRPr="0009107A" w:rsidRDefault="005C776A" w:rsidP="00CA6E1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(125)</w:t>
            </w:r>
          </w:p>
        </w:tc>
      </w:tr>
      <w:tr w:rsidR="005C776A" w:rsidRPr="0009107A" w14:paraId="38681750" w14:textId="77777777" w:rsidTr="004E3076">
        <w:tc>
          <w:tcPr>
            <w:tcW w:w="4050" w:type="dxa"/>
          </w:tcPr>
          <w:p w14:paraId="4CE4851F" w14:textId="77777777" w:rsidR="005C776A" w:rsidRPr="0009107A" w:rsidRDefault="005C776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5D3C53C" w14:textId="32440026" w:rsidR="005C776A" w:rsidRPr="0009107A" w:rsidRDefault="00E72947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3</w:t>
            </w:r>
            <w:r w:rsidR="0091153D" w:rsidRPr="0009107A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1283" w:type="dxa"/>
            <w:vAlign w:val="bottom"/>
          </w:tcPr>
          <w:p w14:paraId="584279DE" w14:textId="5E4F7EDC" w:rsidR="005C776A" w:rsidRPr="0009107A" w:rsidRDefault="005C776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5,151</w:t>
            </w:r>
          </w:p>
        </w:tc>
        <w:tc>
          <w:tcPr>
            <w:tcW w:w="1282" w:type="dxa"/>
            <w:vAlign w:val="bottom"/>
          </w:tcPr>
          <w:p w14:paraId="094A2938" w14:textId="58F7D4E7" w:rsidR="005C776A" w:rsidRPr="0009107A" w:rsidRDefault="00755C0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265</w:t>
            </w:r>
          </w:p>
        </w:tc>
        <w:tc>
          <w:tcPr>
            <w:tcW w:w="1283" w:type="dxa"/>
            <w:vAlign w:val="bottom"/>
          </w:tcPr>
          <w:p w14:paraId="7D1C0E93" w14:textId="1DE9CF32" w:rsidR="005C776A" w:rsidRPr="0009107A" w:rsidRDefault="005C776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5,008</w:t>
            </w:r>
          </w:p>
        </w:tc>
      </w:tr>
      <w:tr w:rsidR="00F74460" w:rsidRPr="0009107A" w14:paraId="2E2A350C" w14:textId="77777777" w:rsidTr="004E3076">
        <w:tc>
          <w:tcPr>
            <w:tcW w:w="4050" w:type="dxa"/>
          </w:tcPr>
          <w:p w14:paraId="23AAEAFD" w14:textId="77777777" w:rsidR="00F74460" w:rsidRPr="0009107A" w:rsidRDefault="00F7446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F05C167" w14:textId="77777777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4AD96FEC" w14:textId="77777777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12A792F8" w14:textId="77777777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  <w:vAlign w:val="bottom"/>
          </w:tcPr>
          <w:p w14:paraId="41BDEC97" w14:textId="77777777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</w:p>
        </w:tc>
      </w:tr>
      <w:tr w:rsidR="00CD6C2A" w:rsidRPr="0009107A" w14:paraId="241BA1DF" w14:textId="77777777" w:rsidTr="00C13B06">
        <w:tc>
          <w:tcPr>
            <w:tcW w:w="4050" w:type="dxa"/>
          </w:tcPr>
          <w:p w14:paraId="70A37C85" w14:textId="77777777" w:rsidR="00CD6C2A" w:rsidRPr="0009107A" w:rsidRDefault="00CD6C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14" w:name="_Hlk134627652"/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</w:tcPr>
          <w:p w14:paraId="4AECF499" w14:textId="2112410E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1,37</w:t>
            </w:r>
            <w:r w:rsidR="00E72947" w:rsidRPr="0009107A">
              <w:t>7</w:t>
            </w:r>
          </w:p>
        </w:tc>
        <w:tc>
          <w:tcPr>
            <w:tcW w:w="1283" w:type="dxa"/>
            <w:vAlign w:val="bottom"/>
          </w:tcPr>
          <w:p w14:paraId="7F707C34" w14:textId="0A66B5EC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1,377</w:t>
            </w:r>
          </w:p>
        </w:tc>
        <w:tc>
          <w:tcPr>
            <w:tcW w:w="1282" w:type="dxa"/>
            <w:vAlign w:val="bottom"/>
          </w:tcPr>
          <w:p w14:paraId="1959C2F1" w14:textId="69067E7A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23984855" w14:textId="7CA073D1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1,377</w:t>
            </w:r>
          </w:p>
        </w:tc>
      </w:tr>
      <w:tr w:rsidR="00CD6C2A" w:rsidRPr="0009107A" w14:paraId="58E12CBF" w14:textId="77777777" w:rsidTr="00C13B06">
        <w:tc>
          <w:tcPr>
            <w:tcW w:w="4050" w:type="dxa"/>
          </w:tcPr>
          <w:p w14:paraId="531DBC4E" w14:textId="77777777" w:rsidR="00CD6C2A" w:rsidRPr="0009107A" w:rsidRDefault="00CD6C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</w:tcPr>
          <w:p w14:paraId="36CDE370" w14:textId="6B961331" w:rsidR="00CD6C2A" w:rsidRPr="0009107A" w:rsidRDefault="00E72947" w:rsidP="00CA6E1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283" w:type="dxa"/>
            <w:vAlign w:val="bottom"/>
          </w:tcPr>
          <w:p w14:paraId="139B1722" w14:textId="29F6D507" w:rsidR="00CD6C2A" w:rsidRPr="0009107A" w:rsidRDefault="00CD6C2A" w:rsidP="00CA6E1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cs/>
              </w:rPr>
              <w:t>(</w:t>
            </w:r>
            <w:r w:rsidRPr="0009107A">
              <w:t>19</w:t>
            </w:r>
            <w:r w:rsidRPr="0009107A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FD325DB" w14:textId="6E0EC2A0" w:rsidR="00CD6C2A" w:rsidRPr="0009107A" w:rsidRDefault="00E72947" w:rsidP="00CA6E1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283" w:type="dxa"/>
            <w:vAlign w:val="bottom"/>
          </w:tcPr>
          <w:p w14:paraId="2260065F" w14:textId="27367B65" w:rsidR="00CD6C2A" w:rsidRPr="0009107A" w:rsidRDefault="00CD6C2A" w:rsidP="00CA6E1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(19)</w:t>
            </w:r>
          </w:p>
        </w:tc>
      </w:tr>
      <w:tr w:rsidR="00CD6C2A" w:rsidRPr="0009107A" w14:paraId="17DBCE46" w14:textId="77777777" w:rsidTr="00C13B06">
        <w:tc>
          <w:tcPr>
            <w:tcW w:w="4050" w:type="dxa"/>
          </w:tcPr>
          <w:p w14:paraId="517E8B1B" w14:textId="77777777" w:rsidR="00CD6C2A" w:rsidRPr="0009107A" w:rsidRDefault="00CD6C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</w:tcPr>
          <w:p w14:paraId="7EAB5DFA" w14:textId="59C81520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1,3</w:t>
            </w:r>
            <w:r w:rsidR="00E72947" w:rsidRPr="0009107A">
              <w:rPr>
                <w:b/>
                <w:bCs/>
              </w:rPr>
              <w:t>71</w:t>
            </w:r>
          </w:p>
        </w:tc>
        <w:tc>
          <w:tcPr>
            <w:tcW w:w="1283" w:type="dxa"/>
            <w:vAlign w:val="bottom"/>
          </w:tcPr>
          <w:p w14:paraId="0F41317D" w14:textId="177FD61B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1,358</w:t>
            </w:r>
          </w:p>
        </w:tc>
        <w:tc>
          <w:tcPr>
            <w:tcW w:w="1282" w:type="dxa"/>
            <w:vAlign w:val="bottom"/>
          </w:tcPr>
          <w:p w14:paraId="53145104" w14:textId="3C5EB6E5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1,3</w:t>
            </w:r>
            <w:r w:rsidR="00E72947" w:rsidRPr="0009107A">
              <w:rPr>
                <w:rFonts w:asciiTheme="majorBidi" w:hAnsiTheme="majorBidi" w:cstheme="majorBidi"/>
                <w:b/>
                <w:bCs/>
              </w:rPr>
              <w:t>71</w:t>
            </w:r>
          </w:p>
        </w:tc>
        <w:tc>
          <w:tcPr>
            <w:tcW w:w="1283" w:type="dxa"/>
            <w:vAlign w:val="bottom"/>
          </w:tcPr>
          <w:p w14:paraId="4D74E0AB" w14:textId="630CF4CB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1,358</w:t>
            </w:r>
          </w:p>
        </w:tc>
      </w:tr>
      <w:tr w:rsidR="005C776A" w:rsidRPr="0009107A" w14:paraId="658C192C" w14:textId="77777777" w:rsidTr="004E3076">
        <w:tc>
          <w:tcPr>
            <w:tcW w:w="4050" w:type="dxa"/>
          </w:tcPr>
          <w:p w14:paraId="66851836" w14:textId="77777777" w:rsidR="005C776A" w:rsidRPr="0009107A" w:rsidRDefault="005C776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FEC615" w14:textId="77777777" w:rsidR="005C776A" w:rsidRPr="0009107A" w:rsidRDefault="005C77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B01CDC6" w14:textId="77777777" w:rsidR="005C776A" w:rsidRPr="0009107A" w:rsidRDefault="005C77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77777777" w:rsidR="005C776A" w:rsidRPr="0009107A" w:rsidRDefault="005C77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4D8A057" w14:textId="77777777" w:rsidR="005C776A" w:rsidRPr="0009107A" w:rsidRDefault="005C77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C776A" w:rsidRPr="0009107A" w14:paraId="6907AB2B" w14:textId="77777777" w:rsidTr="00656ECD">
        <w:tc>
          <w:tcPr>
            <w:tcW w:w="4050" w:type="dxa"/>
            <w:vAlign w:val="bottom"/>
          </w:tcPr>
          <w:p w14:paraId="4AAE9895" w14:textId="77777777" w:rsidR="005C776A" w:rsidRPr="0009107A" w:rsidRDefault="005C776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5D0D68EE" w:rsidR="005C776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0.</w:t>
            </w:r>
            <w:r w:rsidR="00E72947" w:rsidRPr="0009107A">
              <w:rPr>
                <w:rFonts w:asciiTheme="majorBidi" w:hAnsiTheme="majorBidi" w:cstheme="majorBidi"/>
                <w:b/>
                <w:bCs/>
              </w:rPr>
              <w:t>2</w:t>
            </w:r>
            <w:r w:rsidR="0091153D" w:rsidRPr="0009107A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283" w:type="dxa"/>
            <w:vAlign w:val="bottom"/>
          </w:tcPr>
          <w:p w14:paraId="200337A2" w14:textId="6BCA20D8" w:rsidR="005C776A" w:rsidRPr="0009107A" w:rsidRDefault="005C776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3.79</w:t>
            </w:r>
          </w:p>
        </w:tc>
        <w:tc>
          <w:tcPr>
            <w:tcW w:w="1282" w:type="dxa"/>
            <w:vAlign w:val="bottom"/>
          </w:tcPr>
          <w:p w14:paraId="3679F5C7" w14:textId="2CC525EE" w:rsidR="005C776A" w:rsidRPr="0009107A" w:rsidRDefault="00755C0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0.19</w:t>
            </w:r>
          </w:p>
        </w:tc>
        <w:tc>
          <w:tcPr>
            <w:tcW w:w="1283" w:type="dxa"/>
            <w:vAlign w:val="bottom"/>
          </w:tcPr>
          <w:p w14:paraId="7FD6A868" w14:textId="48D320DE" w:rsidR="005C776A" w:rsidRPr="0009107A" w:rsidRDefault="005C776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3.69</w:t>
            </w:r>
          </w:p>
        </w:tc>
      </w:tr>
      <w:bookmarkEnd w:id="14"/>
      <w:tr w:rsidR="005C776A" w:rsidRPr="0009107A" w14:paraId="2A89CD7C" w14:textId="77777777" w:rsidTr="00C20F4D">
        <w:tc>
          <w:tcPr>
            <w:tcW w:w="4050" w:type="dxa"/>
          </w:tcPr>
          <w:p w14:paraId="2DED856C" w14:textId="7192D905" w:rsidR="005C776A" w:rsidRPr="0009107A" w:rsidRDefault="005C776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C24470C" w14:textId="35008FA1" w:rsidR="005C776A" w:rsidRPr="0009107A" w:rsidRDefault="005C77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66C63D6C" w14:textId="3E2BE518" w:rsidR="005C776A" w:rsidRPr="0009107A" w:rsidRDefault="005C77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</w:rPr>
            </w:pPr>
          </w:p>
        </w:tc>
        <w:tc>
          <w:tcPr>
            <w:tcW w:w="1282" w:type="dxa"/>
          </w:tcPr>
          <w:p w14:paraId="5E2F3C90" w14:textId="4FD51FA5" w:rsidR="005C776A" w:rsidRPr="0009107A" w:rsidRDefault="005C77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55334278" w14:textId="4121FC34" w:rsidR="005C776A" w:rsidRPr="0009107A" w:rsidRDefault="005C776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b/>
                <w:bCs/>
              </w:rPr>
            </w:pPr>
          </w:p>
        </w:tc>
      </w:tr>
      <w:tr w:rsidR="00F74460" w:rsidRPr="0009107A" w14:paraId="297D5C41" w14:textId="77777777" w:rsidTr="00734DA4">
        <w:tc>
          <w:tcPr>
            <w:tcW w:w="4050" w:type="dxa"/>
          </w:tcPr>
          <w:p w14:paraId="6B2AFD90" w14:textId="07442405" w:rsidR="00F74460" w:rsidRPr="0009107A" w:rsidRDefault="00F7446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3C5D4C45" w14:textId="3BB03FC1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ECAE9EF" w14:textId="3F4DFE6D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74460" w:rsidRPr="0009107A" w14:paraId="74E5A02F" w14:textId="77777777" w:rsidTr="00C20F4D">
        <w:tc>
          <w:tcPr>
            <w:tcW w:w="4050" w:type="dxa"/>
          </w:tcPr>
          <w:p w14:paraId="6280DBB2" w14:textId="1B4D85EC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282" w:type="dxa"/>
          </w:tcPr>
          <w:p w14:paraId="04792252" w14:textId="32F94372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83" w:type="dxa"/>
          </w:tcPr>
          <w:p w14:paraId="3626516C" w14:textId="6B5E6E2B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</w:rPr>
            </w:pPr>
            <w:r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82" w:type="dxa"/>
          </w:tcPr>
          <w:p w14:paraId="770E6776" w14:textId="6806F64C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83" w:type="dxa"/>
          </w:tcPr>
          <w:p w14:paraId="7EA401CA" w14:textId="6A035A6F" w:rsidR="00F74460" w:rsidRPr="0009107A" w:rsidRDefault="00F7446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b/>
                <w:bCs/>
              </w:rPr>
            </w:pPr>
            <w:r w:rsidRPr="0009107A">
              <w:rPr>
                <w:rFonts w:asciiTheme="majorBidi" w:hAnsiTheme="majorBidi" w:cstheme="majorBidi"/>
              </w:rPr>
              <w:t>2565</w:t>
            </w:r>
          </w:p>
        </w:tc>
      </w:tr>
      <w:tr w:rsidR="00F74460" w:rsidRPr="0009107A" w14:paraId="0BFC47AB" w14:textId="77777777" w:rsidTr="00616AC9">
        <w:tc>
          <w:tcPr>
            <w:tcW w:w="4050" w:type="dxa"/>
          </w:tcPr>
          <w:p w14:paraId="122AF101" w14:textId="77777777" w:rsidR="00F74460" w:rsidRPr="0009107A" w:rsidRDefault="00F7446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5C2ED708" w14:textId="6D795F2A" w:rsidR="00F74460" w:rsidRPr="0009107A" w:rsidRDefault="00F7446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0910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CD6C2A" w:rsidRPr="0009107A" w14:paraId="4B780B4F" w14:textId="77777777" w:rsidTr="00383A76">
        <w:tc>
          <w:tcPr>
            <w:tcW w:w="4050" w:type="dxa"/>
          </w:tcPr>
          <w:p w14:paraId="22548019" w14:textId="79AB73BB" w:rsidR="00CD6C2A" w:rsidRPr="0009107A" w:rsidRDefault="00CD6C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</w:tcPr>
          <w:p w14:paraId="1EC2F5C8" w14:textId="200397DA" w:rsidR="00CD6C2A" w:rsidRPr="0009107A" w:rsidRDefault="00E7294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09107A">
              <w:t>3,</w:t>
            </w:r>
            <w:r w:rsidR="0091153D" w:rsidRPr="0009107A">
              <w:t>199</w:t>
            </w:r>
          </w:p>
        </w:tc>
        <w:tc>
          <w:tcPr>
            <w:tcW w:w="1283" w:type="dxa"/>
            <w:vAlign w:val="bottom"/>
          </w:tcPr>
          <w:p w14:paraId="385BC410" w14:textId="6632422F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09107A">
              <w:t>9,633</w:t>
            </w:r>
          </w:p>
        </w:tc>
        <w:tc>
          <w:tcPr>
            <w:tcW w:w="1282" w:type="dxa"/>
            <w:vAlign w:val="bottom"/>
          </w:tcPr>
          <w:p w14:paraId="337D5B73" w14:textId="631BEB6F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09107A">
              <w:t>2,327</w:t>
            </w:r>
          </w:p>
        </w:tc>
        <w:tc>
          <w:tcPr>
            <w:tcW w:w="1283" w:type="dxa"/>
            <w:vAlign w:val="bottom"/>
          </w:tcPr>
          <w:p w14:paraId="6B2A291C" w14:textId="15256D87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09107A">
              <w:t>9,582</w:t>
            </w:r>
          </w:p>
        </w:tc>
      </w:tr>
      <w:tr w:rsidR="00CD6C2A" w:rsidRPr="0009107A" w14:paraId="799E5006" w14:textId="77777777" w:rsidTr="00383A76">
        <w:tc>
          <w:tcPr>
            <w:tcW w:w="4050" w:type="dxa"/>
          </w:tcPr>
          <w:p w14:paraId="4E06D2CD" w14:textId="5A26D1CB" w:rsidR="00CD6C2A" w:rsidRPr="0009107A" w:rsidRDefault="001E5DF5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ดอกเบี้ยจ่ายสะสมสำหรับงวดของหุ้นกู้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</w:tcPr>
          <w:p w14:paraId="2002749A" w14:textId="77777777" w:rsidR="00CD6C2A" w:rsidRPr="0009107A" w:rsidRDefault="00CD6C2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  <w:p w14:paraId="76D1D471" w14:textId="40F8B347" w:rsidR="00CD6C2A" w:rsidRPr="0009107A" w:rsidRDefault="00CD6C2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09107A">
              <w:t>(248)</w:t>
            </w:r>
          </w:p>
        </w:tc>
        <w:tc>
          <w:tcPr>
            <w:tcW w:w="1283" w:type="dxa"/>
            <w:vAlign w:val="bottom"/>
          </w:tcPr>
          <w:p w14:paraId="6ACFE850" w14:textId="7CEA17BC" w:rsidR="00CD6C2A" w:rsidRPr="0009107A" w:rsidRDefault="00CD6C2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09107A">
              <w:t>(248)</w:t>
            </w:r>
          </w:p>
        </w:tc>
        <w:tc>
          <w:tcPr>
            <w:tcW w:w="1282" w:type="dxa"/>
            <w:vAlign w:val="bottom"/>
          </w:tcPr>
          <w:p w14:paraId="4510293E" w14:textId="6AF55016" w:rsidR="00CD6C2A" w:rsidRPr="0009107A" w:rsidRDefault="00CD6C2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09107A">
              <w:t>(248)</w:t>
            </w:r>
          </w:p>
        </w:tc>
        <w:tc>
          <w:tcPr>
            <w:tcW w:w="1283" w:type="dxa"/>
            <w:vAlign w:val="bottom"/>
          </w:tcPr>
          <w:p w14:paraId="180B03D2" w14:textId="69214128" w:rsidR="00CD6C2A" w:rsidRPr="0009107A" w:rsidRDefault="00CD6C2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09107A">
              <w:t>(248)</w:t>
            </w:r>
          </w:p>
        </w:tc>
      </w:tr>
      <w:tr w:rsidR="00CD6C2A" w:rsidRPr="0009107A" w14:paraId="765F8990" w14:textId="77777777" w:rsidTr="00383A76">
        <w:tc>
          <w:tcPr>
            <w:tcW w:w="4050" w:type="dxa"/>
          </w:tcPr>
          <w:p w14:paraId="5DF667ED" w14:textId="14B303E6" w:rsidR="00CD6C2A" w:rsidRPr="0009107A" w:rsidRDefault="00CD6C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</w:tcPr>
          <w:p w14:paraId="50FDCEC8" w14:textId="506C51EE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2,</w:t>
            </w:r>
            <w:r w:rsidR="0091153D" w:rsidRPr="0009107A">
              <w:rPr>
                <w:b/>
                <w:bCs/>
              </w:rPr>
              <w:t>951</w:t>
            </w:r>
          </w:p>
        </w:tc>
        <w:tc>
          <w:tcPr>
            <w:tcW w:w="1283" w:type="dxa"/>
            <w:vAlign w:val="bottom"/>
          </w:tcPr>
          <w:p w14:paraId="33F2A6C6" w14:textId="24E870BC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9,385</w:t>
            </w:r>
          </w:p>
        </w:tc>
        <w:tc>
          <w:tcPr>
            <w:tcW w:w="1282" w:type="dxa"/>
            <w:vAlign w:val="bottom"/>
          </w:tcPr>
          <w:p w14:paraId="7EF4C4C8" w14:textId="09DC421E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2,079</w:t>
            </w:r>
          </w:p>
        </w:tc>
        <w:tc>
          <w:tcPr>
            <w:tcW w:w="1283" w:type="dxa"/>
            <w:vAlign w:val="bottom"/>
          </w:tcPr>
          <w:p w14:paraId="0F2E181B" w14:textId="58D9989B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9,334</w:t>
            </w:r>
          </w:p>
        </w:tc>
      </w:tr>
      <w:tr w:rsidR="000E4FCA" w:rsidRPr="0009107A" w14:paraId="42783DA8" w14:textId="77777777" w:rsidTr="001D6E41">
        <w:tc>
          <w:tcPr>
            <w:tcW w:w="4050" w:type="dxa"/>
          </w:tcPr>
          <w:p w14:paraId="34C24F78" w14:textId="77777777" w:rsidR="000E4FCA" w:rsidRPr="0009107A" w:rsidRDefault="000E4FC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1D6F843D" w14:textId="77777777" w:rsidR="000E4FCA" w:rsidRPr="0009107A" w:rsidRDefault="000E4FC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1283" w:type="dxa"/>
            <w:vAlign w:val="bottom"/>
          </w:tcPr>
          <w:p w14:paraId="5A30E33D" w14:textId="77777777" w:rsidR="000E4FCA" w:rsidRPr="0009107A" w:rsidRDefault="000E4FC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82" w:type="dxa"/>
            <w:vAlign w:val="bottom"/>
          </w:tcPr>
          <w:p w14:paraId="208A7527" w14:textId="77777777" w:rsidR="000E4FCA" w:rsidRPr="0009107A" w:rsidRDefault="000E4FC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1283" w:type="dxa"/>
            <w:vAlign w:val="bottom"/>
          </w:tcPr>
          <w:p w14:paraId="7ABD1269" w14:textId="77777777" w:rsidR="000E4FCA" w:rsidRPr="0009107A" w:rsidRDefault="000E4FC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CD6C2A" w:rsidRPr="0009107A" w14:paraId="652663B0" w14:textId="77777777" w:rsidTr="001D6E41">
        <w:tc>
          <w:tcPr>
            <w:tcW w:w="4050" w:type="dxa"/>
          </w:tcPr>
          <w:p w14:paraId="7076CD54" w14:textId="19EB91CD" w:rsidR="00CD6C2A" w:rsidRPr="0009107A" w:rsidRDefault="00CD6C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18B00ED2" w14:textId="66E9689E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09107A">
              <w:t>1,377</w:t>
            </w:r>
          </w:p>
        </w:tc>
        <w:tc>
          <w:tcPr>
            <w:tcW w:w="1283" w:type="dxa"/>
            <w:vAlign w:val="bottom"/>
          </w:tcPr>
          <w:p w14:paraId="35355925" w14:textId="32CB6862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09107A">
              <w:t>1,377</w:t>
            </w:r>
          </w:p>
        </w:tc>
        <w:tc>
          <w:tcPr>
            <w:tcW w:w="1282" w:type="dxa"/>
            <w:vAlign w:val="bottom"/>
          </w:tcPr>
          <w:p w14:paraId="5AA9A586" w14:textId="59C0CBD4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09107A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393FF1A7" w14:textId="25FBF406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09107A">
              <w:t>1,377</w:t>
            </w:r>
          </w:p>
        </w:tc>
      </w:tr>
      <w:tr w:rsidR="00CD6C2A" w:rsidRPr="0009107A" w14:paraId="00121C9F" w14:textId="77777777" w:rsidTr="001D6E41">
        <w:tc>
          <w:tcPr>
            <w:tcW w:w="4050" w:type="dxa"/>
          </w:tcPr>
          <w:p w14:paraId="3A17FED4" w14:textId="558EC4D3" w:rsidR="00CD6C2A" w:rsidRPr="0009107A" w:rsidRDefault="00CD6C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  <w:vAlign w:val="bottom"/>
          </w:tcPr>
          <w:p w14:paraId="4597CBE7" w14:textId="59C1A0B5" w:rsidR="00CD6C2A" w:rsidRPr="0009107A" w:rsidRDefault="00CD6C2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09107A">
              <w:t>(</w:t>
            </w:r>
            <w:r w:rsidR="00E72947" w:rsidRPr="0009107A">
              <w:t>8</w:t>
            </w:r>
            <w:r w:rsidRPr="0009107A">
              <w:t>)</w:t>
            </w:r>
          </w:p>
        </w:tc>
        <w:tc>
          <w:tcPr>
            <w:tcW w:w="1283" w:type="dxa"/>
            <w:vAlign w:val="bottom"/>
          </w:tcPr>
          <w:p w14:paraId="6B76424B" w14:textId="2D872987" w:rsidR="00CD6C2A" w:rsidRPr="0009107A" w:rsidRDefault="00CD6C2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09107A">
              <w:t>(19)</w:t>
            </w:r>
          </w:p>
        </w:tc>
        <w:tc>
          <w:tcPr>
            <w:tcW w:w="1282" w:type="dxa"/>
            <w:vAlign w:val="bottom"/>
          </w:tcPr>
          <w:p w14:paraId="32DA2E3C" w14:textId="32E577FB" w:rsidR="00CD6C2A" w:rsidRPr="0009107A" w:rsidRDefault="00CD6C2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E72947" w:rsidRPr="0009107A">
              <w:rPr>
                <w:rFonts w:asciiTheme="majorBidi" w:hAnsiTheme="majorBidi" w:cstheme="majorBidi"/>
              </w:rPr>
              <w:t>8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772C785A" w14:textId="5AE7AC78" w:rsidR="00CD6C2A" w:rsidRPr="0009107A" w:rsidRDefault="00CD6C2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09107A">
              <w:t>(19)</w:t>
            </w:r>
          </w:p>
        </w:tc>
      </w:tr>
      <w:tr w:rsidR="00CD6C2A" w:rsidRPr="0009107A" w14:paraId="31F2B1BD" w14:textId="77777777" w:rsidTr="001D6E41">
        <w:tc>
          <w:tcPr>
            <w:tcW w:w="4050" w:type="dxa"/>
          </w:tcPr>
          <w:p w14:paraId="4C958F0C" w14:textId="30C4078D" w:rsidR="00CD6C2A" w:rsidRPr="0009107A" w:rsidRDefault="00CD6C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09D9D8C" w14:textId="5CE209B6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1,3</w:t>
            </w:r>
            <w:r w:rsidR="00E72947" w:rsidRPr="0009107A">
              <w:rPr>
                <w:b/>
                <w:bCs/>
              </w:rPr>
              <w:t>69</w:t>
            </w:r>
          </w:p>
        </w:tc>
        <w:tc>
          <w:tcPr>
            <w:tcW w:w="1283" w:type="dxa"/>
            <w:vAlign w:val="bottom"/>
          </w:tcPr>
          <w:p w14:paraId="59B1C3B2" w14:textId="7F0ABF35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1,358</w:t>
            </w:r>
          </w:p>
        </w:tc>
        <w:tc>
          <w:tcPr>
            <w:tcW w:w="1282" w:type="dxa"/>
            <w:vAlign w:val="bottom"/>
          </w:tcPr>
          <w:p w14:paraId="13AD7A94" w14:textId="776AC3E6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1,36</w:t>
            </w:r>
            <w:r w:rsidR="00E72947" w:rsidRPr="0009107A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283" w:type="dxa"/>
            <w:vAlign w:val="bottom"/>
          </w:tcPr>
          <w:p w14:paraId="01443D5C" w14:textId="4B5A2CBF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1,358</w:t>
            </w:r>
          </w:p>
        </w:tc>
      </w:tr>
      <w:tr w:rsidR="00CD6C2A" w:rsidRPr="0009107A" w14:paraId="2485F31A" w14:textId="77777777" w:rsidTr="001D6E41">
        <w:tc>
          <w:tcPr>
            <w:tcW w:w="4050" w:type="dxa"/>
          </w:tcPr>
          <w:p w14:paraId="63F6BB24" w14:textId="77777777" w:rsidR="00CD6C2A" w:rsidRPr="0009107A" w:rsidRDefault="00CD6C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0B763078" w14:textId="77777777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1283" w:type="dxa"/>
            <w:vAlign w:val="bottom"/>
          </w:tcPr>
          <w:p w14:paraId="502E1DA5" w14:textId="77777777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882"/>
              </w:tabs>
              <w:spacing w:line="380" w:lineRule="exact"/>
            </w:pPr>
          </w:p>
        </w:tc>
        <w:tc>
          <w:tcPr>
            <w:tcW w:w="1282" w:type="dxa"/>
            <w:vAlign w:val="bottom"/>
          </w:tcPr>
          <w:p w14:paraId="143429AC" w14:textId="77777777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1283" w:type="dxa"/>
            <w:vAlign w:val="bottom"/>
          </w:tcPr>
          <w:p w14:paraId="302F6016" w14:textId="77777777" w:rsidR="00CD6C2A" w:rsidRPr="0009107A" w:rsidRDefault="00CD6C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82"/>
              </w:tabs>
              <w:spacing w:line="380" w:lineRule="exact"/>
            </w:pPr>
          </w:p>
        </w:tc>
      </w:tr>
      <w:tr w:rsidR="00CD6C2A" w:rsidRPr="0009107A" w14:paraId="0787871B" w14:textId="77777777" w:rsidTr="00F24226">
        <w:tc>
          <w:tcPr>
            <w:tcW w:w="4050" w:type="dxa"/>
            <w:vAlign w:val="bottom"/>
          </w:tcPr>
          <w:p w14:paraId="330C036F" w14:textId="7556BF0B" w:rsidR="00CD6C2A" w:rsidRPr="0009107A" w:rsidRDefault="00CD6C2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6EEC9B1A" w14:textId="3A657170" w:rsidR="00CD6C2A" w:rsidRPr="0009107A" w:rsidRDefault="00E72947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2.1</w:t>
            </w:r>
            <w:r w:rsidR="0091153D" w:rsidRPr="0009107A">
              <w:rPr>
                <w:b/>
                <w:bCs/>
              </w:rPr>
              <w:t>6</w:t>
            </w:r>
          </w:p>
        </w:tc>
        <w:tc>
          <w:tcPr>
            <w:tcW w:w="1283" w:type="dxa"/>
            <w:vAlign w:val="bottom"/>
          </w:tcPr>
          <w:p w14:paraId="0607363A" w14:textId="3F1225BC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6.91</w:t>
            </w:r>
          </w:p>
        </w:tc>
        <w:tc>
          <w:tcPr>
            <w:tcW w:w="1282" w:type="dxa"/>
            <w:vAlign w:val="bottom"/>
          </w:tcPr>
          <w:p w14:paraId="5DB7F342" w14:textId="7157AC25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  <w:cs/>
              </w:rPr>
            </w:pPr>
            <w:r w:rsidRPr="0009107A">
              <w:rPr>
                <w:b/>
                <w:bCs/>
              </w:rPr>
              <w:t>1.52</w:t>
            </w:r>
          </w:p>
        </w:tc>
        <w:tc>
          <w:tcPr>
            <w:tcW w:w="1283" w:type="dxa"/>
            <w:vAlign w:val="bottom"/>
          </w:tcPr>
          <w:p w14:paraId="74FC20E9" w14:textId="34C91CB0" w:rsidR="00CD6C2A" w:rsidRPr="0009107A" w:rsidRDefault="00CD6C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b/>
                <w:bCs/>
              </w:rPr>
            </w:pPr>
            <w:r w:rsidRPr="0009107A">
              <w:rPr>
                <w:b/>
                <w:bCs/>
              </w:rPr>
              <w:t>6.87</w:t>
            </w:r>
          </w:p>
        </w:tc>
      </w:tr>
    </w:tbl>
    <w:p w14:paraId="681758DA" w14:textId="77777777" w:rsidR="00F41913" w:rsidRPr="0009107A" w:rsidRDefault="00F41913" w:rsidP="00CA6E18">
      <w:pPr>
        <w:rPr>
          <w:rFonts w:asciiTheme="majorBidi" w:hAnsiTheme="majorBidi" w:cstheme="majorBidi"/>
          <w:shd w:val="clear" w:color="auto" w:fill="D9D9D9"/>
        </w:rPr>
      </w:pPr>
    </w:p>
    <w:p w14:paraId="645EBAD4" w14:textId="77777777" w:rsidR="00F41913" w:rsidRPr="0009107A" w:rsidRDefault="00F41913" w:rsidP="00CA6E18">
      <w:pPr>
        <w:rPr>
          <w:rFonts w:asciiTheme="majorBidi" w:hAnsiTheme="majorBidi" w:cstheme="majorBidi"/>
          <w:shd w:val="clear" w:color="auto" w:fill="D9D9D9"/>
        </w:rPr>
      </w:pPr>
    </w:p>
    <w:p w14:paraId="2CF9B0F7" w14:textId="77777777" w:rsidR="00C95254" w:rsidRPr="0009107A" w:rsidRDefault="00C95254" w:rsidP="00CA6E18">
      <w:pPr>
        <w:rPr>
          <w:rFonts w:asciiTheme="majorBidi" w:hAnsiTheme="majorBidi" w:cstheme="majorBidi"/>
          <w:shd w:val="clear" w:color="auto" w:fill="D9D9D9"/>
        </w:rPr>
      </w:pPr>
    </w:p>
    <w:p w14:paraId="69F753DD" w14:textId="11B501EB" w:rsidR="00F41913" w:rsidRPr="0009107A" w:rsidRDefault="00F41913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09107A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lastRenderedPageBreak/>
        <w:t>เงินปันผล</w:t>
      </w: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50592C16" w14:textId="77777777" w:rsidR="00F41913" w:rsidRPr="0009107A" w:rsidRDefault="00F41913" w:rsidP="00CA6E18">
      <w:pPr>
        <w:rPr>
          <w:rFonts w:asciiTheme="majorBidi" w:hAnsiTheme="majorBidi" w:cstheme="majorBidi"/>
          <w:shd w:val="clear" w:color="auto" w:fill="D9D9D9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778"/>
        <w:gridCol w:w="1271"/>
        <w:gridCol w:w="1271"/>
      </w:tblGrid>
      <w:tr w:rsidR="00F41913" w:rsidRPr="0009107A" w14:paraId="4676ED18" w14:textId="77777777" w:rsidTr="00A821B5">
        <w:trPr>
          <w:trHeight w:val="432"/>
          <w:tblHeader/>
        </w:trPr>
        <w:tc>
          <w:tcPr>
            <w:tcW w:w="3198" w:type="dxa"/>
            <w:vAlign w:val="bottom"/>
          </w:tcPr>
          <w:p w14:paraId="07FD29ED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  <w:vAlign w:val="bottom"/>
          </w:tcPr>
          <w:p w14:paraId="163E2C16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778" w:type="dxa"/>
            <w:vAlign w:val="bottom"/>
          </w:tcPr>
          <w:p w14:paraId="6A2E0A4D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271" w:type="dxa"/>
            <w:vAlign w:val="bottom"/>
          </w:tcPr>
          <w:p w14:paraId="034E22AA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1271" w:type="dxa"/>
            <w:vAlign w:val="bottom"/>
          </w:tcPr>
          <w:p w14:paraId="67947C71" w14:textId="77777777" w:rsidR="00F41913" w:rsidRPr="0009107A" w:rsidDel="00D43E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F41913" w:rsidRPr="0009107A" w14:paraId="02ABC0AF" w14:textId="77777777" w:rsidTr="00A821B5">
        <w:trPr>
          <w:trHeight w:val="445"/>
          <w:tblHeader/>
        </w:trPr>
        <w:tc>
          <w:tcPr>
            <w:tcW w:w="3198" w:type="dxa"/>
          </w:tcPr>
          <w:p w14:paraId="5B728DBB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54B41ADF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1C77B1FC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36F3C346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9107A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271" w:type="dxa"/>
          </w:tcPr>
          <w:p w14:paraId="40972D25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41913" w:rsidRPr="0009107A" w14:paraId="0BB7508C" w14:textId="77777777" w:rsidTr="00A821B5">
        <w:trPr>
          <w:trHeight w:val="445"/>
          <w:tblHeader/>
        </w:trPr>
        <w:tc>
          <w:tcPr>
            <w:tcW w:w="3198" w:type="dxa"/>
          </w:tcPr>
          <w:p w14:paraId="120B9DB1" w14:textId="483C6CD2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9B0FF4"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662" w:type="dxa"/>
          </w:tcPr>
          <w:p w14:paraId="62AD57E8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2F125080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6CA70395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5E415719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F41913" w:rsidRPr="0009107A" w14:paraId="5D7C752A" w14:textId="77777777" w:rsidTr="00A821B5">
        <w:trPr>
          <w:trHeight w:val="432"/>
        </w:trPr>
        <w:tc>
          <w:tcPr>
            <w:tcW w:w="3198" w:type="dxa"/>
          </w:tcPr>
          <w:p w14:paraId="1299C502" w14:textId="2B607E9C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cs/>
              </w:rPr>
              <w:t>เงินปันผล</w:t>
            </w:r>
            <w:r w:rsidRPr="0009107A">
              <w:rPr>
                <w:rFonts w:hint="cs"/>
                <w:cs/>
              </w:rPr>
              <w:t>ประจำปี</w:t>
            </w:r>
            <w:r w:rsidRPr="0009107A">
              <w:rPr>
                <w:cs/>
              </w:rPr>
              <w:t xml:space="preserve"> </w:t>
            </w:r>
            <w:r w:rsidRPr="0009107A">
              <w:t>256</w:t>
            </w:r>
            <w:r w:rsidR="008B394F" w:rsidRPr="0009107A">
              <w:t>5</w:t>
            </w:r>
          </w:p>
        </w:tc>
        <w:tc>
          <w:tcPr>
            <w:tcW w:w="1662" w:type="dxa"/>
          </w:tcPr>
          <w:p w14:paraId="30278F68" w14:textId="419851AF" w:rsidR="00F41913" w:rsidRPr="0009107A" w:rsidRDefault="00BC681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11 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0910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78" w:type="dxa"/>
          </w:tcPr>
          <w:p w14:paraId="78B54CAA" w14:textId="0234CD7E" w:rsidR="00F41913" w:rsidRPr="0009107A" w:rsidRDefault="00BC681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24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0910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1" w:type="dxa"/>
          </w:tcPr>
          <w:p w14:paraId="5E4B0553" w14:textId="0E9E2320" w:rsidR="00F41913" w:rsidRPr="0009107A" w:rsidRDefault="0025066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2.25</w:t>
            </w:r>
          </w:p>
        </w:tc>
        <w:tc>
          <w:tcPr>
            <w:tcW w:w="1271" w:type="dxa"/>
          </w:tcPr>
          <w:p w14:paraId="7F182CD2" w14:textId="6F5A6B88" w:rsidR="00F41913" w:rsidRPr="0009107A" w:rsidRDefault="00A92F5C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3,065</w:t>
            </w:r>
          </w:p>
        </w:tc>
      </w:tr>
      <w:tr w:rsidR="00D84D14" w:rsidRPr="0009107A" w14:paraId="61BEB452" w14:textId="77777777" w:rsidTr="00A821B5">
        <w:trPr>
          <w:trHeight w:val="432"/>
        </w:trPr>
        <w:tc>
          <w:tcPr>
            <w:tcW w:w="3198" w:type="dxa"/>
          </w:tcPr>
          <w:p w14:paraId="32634313" w14:textId="70EA1C12" w:rsidR="00D84D14" w:rsidRPr="0009107A" w:rsidRDefault="00A864B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cs/>
              </w:rPr>
            </w:pPr>
            <w:r w:rsidRPr="0009107A">
              <w:rPr>
                <w:cs/>
              </w:rPr>
              <w:t>เงินปันผลระหว่างกาลสำหรับงวด</w:t>
            </w:r>
            <w:r w:rsidRPr="0009107A">
              <w:rPr>
                <w:cs/>
              </w:rPr>
              <w:br/>
              <w:t>ครึ่งปี</w:t>
            </w:r>
            <w:r w:rsidR="008A2F25" w:rsidRPr="0009107A">
              <w:rPr>
                <w:rFonts w:hint="cs"/>
                <w:cs/>
              </w:rPr>
              <w:t>แรก</w:t>
            </w:r>
            <w:r w:rsidRPr="0009107A">
              <w:rPr>
                <w:cs/>
              </w:rPr>
              <w:t xml:space="preserve">ของปี </w:t>
            </w:r>
            <w:r w:rsidRPr="0009107A">
              <w:t>256</w:t>
            </w:r>
            <w:r w:rsidRPr="0009107A">
              <w:rPr>
                <w:rFonts w:hint="cs"/>
                <w:cs/>
              </w:rPr>
              <w:t>5</w:t>
            </w:r>
          </w:p>
        </w:tc>
        <w:tc>
          <w:tcPr>
            <w:tcW w:w="1662" w:type="dxa"/>
          </w:tcPr>
          <w:p w14:paraId="0D710F75" w14:textId="77777777" w:rsidR="008A2F25" w:rsidRPr="0009107A" w:rsidRDefault="008A2F2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511004D" w14:textId="06553223" w:rsidR="00D84D14" w:rsidRPr="0009107A" w:rsidRDefault="008A2F2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18 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78" w:type="dxa"/>
          </w:tcPr>
          <w:p w14:paraId="287D3AA3" w14:textId="77777777" w:rsidR="00A864B9" w:rsidRPr="0009107A" w:rsidRDefault="00A864B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18455FFE" w14:textId="3AAA0B38" w:rsidR="00D84D14" w:rsidRPr="0009107A" w:rsidRDefault="00A864B9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13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1" w:type="dxa"/>
          </w:tcPr>
          <w:p w14:paraId="78EA233D" w14:textId="77777777" w:rsidR="00A864B9" w:rsidRPr="0009107A" w:rsidRDefault="00A864B9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</w:p>
          <w:p w14:paraId="38805AD5" w14:textId="2F64D91B" w:rsidR="00D84D14" w:rsidRPr="0009107A" w:rsidRDefault="008A2F2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A864B9" w:rsidRPr="0009107A">
              <w:rPr>
                <w:rFonts w:asciiTheme="majorBidi" w:hAnsiTheme="majorBidi" w:cstheme="majorBidi" w:hint="cs"/>
                <w:cs/>
              </w:rPr>
              <w:t>1.25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1" w:type="dxa"/>
          </w:tcPr>
          <w:p w14:paraId="2EEA7A6D" w14:textId="77777777" w:rsidR="002B5873" w:rsidRPr="0009107A" w:rsidRDefault="002B587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</w:p>
          <w:p w14:paraId="2F2962C4" w14:textId="71421B31" w:rsidR="00D84D14" w:rsidRPr="0009107A" w:rsidRDefault="0098701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</w:t>
            </w:r>
            <w:r w:rsidR="00583468" w:rsidRPr="0009107A">
              <w:rPr>
                <w:rFonts w:asciiTheme="majorBidi" w:hAnsiTheme="majorBidi" w:cstheme="majorBidi"/>
              </w:rPr>
              <w:t>1,698</w:t>
            </w:r>
            <w:r w:rsidRPr="0009107A">
              <w:rPr>
                <w:rFonts w:asciiTheme="majorBidi" w:hAnsiTheme="majorBidi" w:cstheme="majorBidi"/>
              </w:rPr>
              <w:t>)</w:t>
            </w:r>
          </w:p>
        </w:tc>
      </w:tr>
      <w:tr w:rsidR="00F41913" w:rsidRPr="0009107A" w14:paraId="74E0CD92" w14:textId="77777777" w:rsidTr="00A821B5">
        <w:trPr>
          <w:trHeight w:val="432"/>
        </w:trPr>
        <w:tc>
          <w:tcPr>
            <w:tcW w:w="6638" w:type="dxa"/>
            <w:gridSpan w:val="3"/>
          </w:tcPr>
          <w:p w14:paraId="7DA5B20C" w14:textId="4D6A8942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  <w:b/>
                <w:bCs/>
              </w:rPr>
              <w:t>256</w:t>
            </w:r>
            <w:r w:rsidR="0062611C" w:rsidRPr="0009107A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271" w:type="dxa"/>
          </w:tcPr>
          <w:p w14:paraId="58AC6BD9" w14:textId="4C4EC8F1" w:rsidR="00F41913" w:rsidRPr="0009107A" w:rsidRDefault="002B5873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1.00</w:t>
            </w:r>
          </w:p>
        </w:tc>
        <w:tc>
          <w:tcPr>
            <w:tcW w:w="1271" w:type="dxa"/>
          </w:tcPr>
          <w:p w14:paraId="69B2367A" w14:textId="53557FD8" w:rsidR="00F41913" w:rsidRPr="0009107A" w:rsidRDefault="00583468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1,367</w:t>
            </w:r>
          </w:p>
        </w:tc>
      </w:tr>
      <w:tr w:rsidR="00F41913" w:rsidRPr="0009107A" w14:paraId="4CA39F8B" w14:textId="77777777" w:rsidTr="00A821B5">
        <w:trPr>
          <w:trHeight w:val="432"/>
        </w:trPr>
        <w:tc>
          <w:tcPr>
            <w:tcW w:w="3198" w:type="dxa"/>
          </w:tcPr>
          <w:p w14:paraId="6F3B3F6A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4EFCBC91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50DAF8A4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7B818FFB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47D794F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F41913" w:rsidRPr="0009107A" w14:paraId="2084465E" w14:textId="77777777" w:rsidTr="00A821B5">
        <w:trPr>
          <w:trHeight w:val="432"/>
        </w:trPr>
        <w:tc>
          <w:tcPr>
            <w:tcW w:w="3198" w:type="dxa"/>
          </w:tcPr>
          <w:p w14:paraId="3C2C7B27" w14:textId="772DC684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9B0FF4"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662" w:type="dxa"/>
          </w:tcPr>
          <w:p w14:paraId="117D50FA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0F983714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5D85ACD7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6C44A53F" w14:textId="77777777" w:rsidR="00F41913" w:rsidRPr="0009107A" w:rsidRDefault="00F4191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9B0FF4" w:rsidRPr="0009107A" w14:paraId="3DCF96C0" w14:textId="77777777" w:rsidTr="00A821B5">
        <w:trPr>
          <w:trHeight w:val="432"/>
        </w:trPr>
        <w:tc>
          <w:tcPr>
            <w:tcW w:w="3198" w:type="dxa"/>
          </w:tcPr>
          <w:p w14:paraId="7E13A646" w14:textId="1DBD832B" w:rsidR="009B0FF4" w:rsidRPr="0009107A" w:rsidRDefault="009B0FF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cs/>
              </w:rPr>
              <w:t>เงินปันผล</w:t>
            </w:r>
            <w:r w:rsidRPr="0009107A">
              <w:rPr>
                <w:rFonts w:hint="cs"/>
                <w:cs/>
              </w:rPr>
              <w:t>ประจำปี</w:t>
            </w:r>
            <w:r w:rsidRPr="0009107A">
              <w:rPr>
                <w:cs/>
              </w:rPr>
              <w:t xml:space="preserve"> </w:t>
            </w:r>
            <w:r w:rsidRPr="0009107A">
              <w:t>2564</w:t>
            </w:r>
          </w:p>
        </w:tc>
        <w:tc>
          <w:tcPr>
            <w:tcW w:w="1662" w:type="dxa"/>
          </w:tcPr>
          <w:p w14:paraId="52DED3E0" w14:textId="70643874" w:rsidR="009B0FF4" w:rsidRPr="0009107A" w:rsidRDefault="00BC681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8</w:t>
            </w:r>
            <w:r w:rsidR="009B0FF4" w:rsidRPr="0009107A">
              <w:rPr>
                <w:rFonts w:asciiTheme="majorBidi" w:hAnsiTheme="majorBidi" w:cstheme="majorBidi"/>
              </w:rPr>
              <w:t xml:space="preserve"> </w:t>
            </w:r>
            <w:r w:rsidR="009B0FF4" w:rsidRPr="0009107A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9B0FF4"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78" w:type="dxa"/>
          </w:tcPr>
          <w:p w14:paraId="4973095F" w14:textId="56FD15F8" w:rsidR="009B0FF4" w:rsidRPr="0009107A" w:rsidRDefault="009B0FF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22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1" w:type="dxa"/>
          </w:tcPr>
          <w:p w14:paraId="5D3B68E9" w14:textId="4640B903" w:rsidR="009B0FF4" w:rsidRPr="0009107A" w:rsidRDefault="009B0FF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2.00</w:t>
            </w:r>
          </w:p>
        </w:tc>
        <w:tc>
          <w:tcPr>
            <w:tcW w:w="1271" w:type="dxa"/>
          </w:tcPr>
          <w:p w14:paraId="4B34A5F5" w14:textId="3C0693D6" w:rsidR="009B0FF4" w:rsidRPr="0009107A" w:rsidRDefault="009B0FF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2,715</w:t>
            </w:r>
          </w:p>
        </w:tc>
      </w:tr>
      <w:tr w:rsidR="009B0FF4" w:rsidRPr="0009107A" w14:paraId="16D495FE" w14:textId="77777777" w:rsidTr="00A821B5">
        <w:trPr>
          <w:trHeight w:val="432"/>
        </w:trPr>
        <w:tc>
          <w:tcPr>
            <w:tcW w:w="3198" w:type="dxa"/>
          </w:tcPr>
          <w:p w14:paraId="0D8C4DF5" w14:textId="02409441" w:rsidR="009B0FF4" w:rsidRPr="0009107A" w:rsidRDefault="00EE70F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  <w:rPr>
                <w:rFonts w:asciiTheme="majorBidi" w:hAnsiTheme="majorBidi" w:cstheme="majorBidi"/>
                <w:cs/>
              </w:rPr>
            </w:pPr>
            <w:r w:rsidRPr="0009107A">
              <w:rPr>
                <w:cs/>
              </w:rPr>
              <w:t>เงินปันผลระหว่างกาลสำหรับงวด</w:t>
            </w:r>
            <w:r w:rsidRPr="0009107A">
              <w:rPr>
                <w:cs/>
              </w:rPr>
              <w:br/>
              <w:t>ครึ่งปี</w:t>
            </w:r>
            <w:r w:rsidRPr="0009107A">
              <w:rPr>
                <w:rFonts w:hint="cs"/>
                <w:cs/>
              </w:rPr>
              <w:t>แรก</w:t>
            </w:r>
            <w:r w:rsidRPr="0009107A">
              <w:rPr>
                <w:cs/>
              </w:rPr>
              <w:t xml:space="preserve">ของปี </w:t>
            </w:r>
            <w:r w:rsidRPr="0009107A">
              <w:t>2564</w:t>
            </w:r>
          </w:p>
        </w:tc>
        <w:tc>
          <w:tcPr>
            <w:tcW w:w="1662" w:type="dxa"/>
          </w:tcPr>
          <w:p w14:paraId="26A4B1A2" w14:textId="77777777" w:rsidR="00EE70FE" w:rsidRPr="0009107A" w:rsidRDefault="00EE70F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5A976042" w14:textId="02844055" w:rsidR="009B0FF4" w:rsidRPr="0009107A" w:rsidRDefault="009B0FF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26 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09107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778" w:type="dxa"/>
          </w:tcPr>
          <w:p w14:paraId="745A85C1" w14:textId="77777777" w:rsidR="00EE70FE" w:rsidRPr="0009107A" w:rsidRDefault="00EE70F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7C549CEA" w14:textId="173F5988" w:rsidR="009B0FF4" w:rsidRPr="0009107A" w:rsidRDefault="009B0FF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 xml:space="preserve">21 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09107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1" w:type="dxa"/>
          </w:tcPr>
          <w:p w14:paraId="18ED68CC" w14:textId="77777777" w:rsidR="00EE70FE" w:rsidRPr="0009107A" w:rsidRDefault="00EE70F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</w:p>
          <w:p w14:paraId="5514AE26" w14:textId="4FCA24AA" w:rsidR="009B0FF4" w:rsidRPr="0009107A" w:rsidRDefault="009B0FF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(</w:t>
            </w:r>
            <w:r w:rsidRPr="0009107A">
              <w:rPr>
                <w:rFonts w:asciiTheme="majorBidi" w:hAnsiTheme="majorBidi" w:cstheme="majorBidi"/>
              </w:rPr>
              <w:t>1.00</w:t>
            </w:r>
            <w:r w:rsidRPr="0009107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71" w:type="dxa"/>
          </w:tcPr>
          <w:p w14:paraId="5A447741" w14:textId="77777777" w:rsidR="00EE70FE" w:rsidRPr="0009107A" w:rsidRDefault="00EE70FE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</w:p>
          <w:p w14:paraId="1569CC70" w14:textId="456FDAF6" w:rsidR="009B0FF4" w:rsidRPr="0009107A" w:rsidRDefault="009B0FF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 xml:space="preserve">    </w:t>
            </w:r>
            <w:r w:rsidRPr="0009107A">
              <w:rPr>
                <w:rFonts w:asciiTheme="majorBidi" w:hAnsiTheme="majorBidi" w:cstheme="majorBidi" w:hint="cs"/>
                <w:cs/>
              </w:rPr>
              <w:t>(</w:t>
            </w:r>
            <w:r w:rsidRPr="0009107A">
              <w:rPr>
                <w:rFonts w:asciiTheme="majorBidi" w:hAnsiTheme="majorBidi" w:cstheme="majorBidi"/>
              </w:rPr>
              <w:t>1,3</w:t>
            </w:r>
            <w:r w:rsidR="004A703B" w:rsidRPr="0009107A">
              <w:rPr>
                <w:rFonts w:asciiTheme="majorBidi" w:hAnsiTheme="majorBidi" w:cstheme="majorBidi"/>
              </w:rPr>
              <w:t>57</w:t>
            </w:r>
            <w:r w:rsidRPr="0009107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F292A" w:rsidRPr="0009107A" w14:paraId="5264D64A" w14:textId="77777777" w:rsidTr="00A821B5">
        <w:trPr>
          <w:trHeight w:val="432"/>
        </w:trPr>
        <w:tc>
          <w:tcPr>
            <w:tcW w:w="6638" w:type="dxa"/>
            <w:gridSpan w:val="3"/>
          </w:tcPr>
          <w:p w14:paraId="1999123C" w14:textId="4C2F11B1" w:rsidR="008F292A" w:rsidRPr="0009107A" w:rsidRDefault="008F292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71" w:type="dxa"/>
          </w:tcPr>
          <w:p w14:paraId="205D3BA6" w14:textId="77777777" w:rsidR="008F292A" w:rsidRPr="0009107A" w:rsidRDefault="008F29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1.00</w:t>
            </w:r>
          </w:p>
        </w:tc>
        <w:tc>
          <w:tcPr>
            <w:tcW w:w="1271" w:type="dxa"/>
          </w:tcPr>
          <w:p w14:paraId="33C61D75" w14:textId="69EBE1B5" w:rsidR="008F292A" w:rsidRPr="0009107A" w:rsidRDefault="008F292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1,358</w:t>
            </w:r>
          </w:p>
        </w:tc>
      </w:tr>
    </w:tbl>
    <w:p w14:paraId="6BF25D14" w14:textId="77777777" w:rsidR="00641DD6" w:rsidRPr="0009107A" w:rsidRDefault="00641DD6" w:rsidP="00CA6E18">
      <w:pPr>
        <w:rPr>
          <w:rFonts w:asciiTheme="majorBidi" w:hAnsiTheme="majorBidi" w:cstheme="majorBidi"/>
          <w:shd w:val="clear" w:color="auto" w:fill="D9D9D9"/>
          <w:cs/>
        </w:rPr>
      </w:pPr>
    </w:p>
    <w:p w14:paraId="7284C038" w14:textId="256B31BD" w:rsidR="00F20DB7" w:rsidRPr="0009107A" w:rsidRDefault="00F20DB7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09107A" w:rsidRDefault="00F20DB7" w:rsidP="00CA6E18">
      <w:pPr>
        <w:rPr>
          <w:rFonts w:asciiTheme="majorBidi" w:hAnsiTheme="majorBidi" w:cstheme="majorBidi"/>
          <w:shd w:val="clear" w:color="auto" w:fill="D9D9D9"/>
        </w:rPr>
      </w:pPr>
    </w:p>
    <w:p w14:paraId="4A5DE4BF" w14:textId="77777777" w:rsidR="00F20DB7" w:rsidRPr="0009107A" w:rsidRDefault="00F20DB7" w:rsidP="00CA6E1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09107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09107A" w:rsidRDefault="00F20DB7" w:rsidP="00CA6E1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935692D" w14:textId="351328B7" w:rsidR="00F20DB7" w:rsidRPr="0009107A" w:rsidRDefault="00CF2A3C" w:rsidP="00CA6E1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325B7B" w:rsidRPr="0009107A">
        <w:rPr>
          <w:rFonts w:asciiTheme="majorBidi" w:hAnsiTheme="majorBidi" w:cstheme="majorBidi" w:hint="cs"/>
          <w:cs/>
        </w:rPr>
        <w:t>สำหรับเครื่องมือทางการเงินที่วัดด้วยมูลค่ายุติธรรม</w:t>
      </w:r>
      <w:r w:rsidRPr="0009107A">
        <w:rPr>
          <w:rFonts w:asciiTheme="majorBidi" w:hAnsiTheme="majorBidi" w:cstheme="majorBidi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A256CE2" w14:textId="77777777" w:rsidR="00FD0015" w:rsidRPr="0009107A" w:rsidRDefault="00FD0015" w:rsidP="00CA6E1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6DD65" w14:textId="0110BCBE" w:rsidR="00FD0015" w:rsidRPr="0009107A" w:rsidRDefault="00FD0015" w:rsidP="00CA6E18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  <w:sectPr w:rsidR="00FD0015" w:rsidRPr="0009107A" w:rsidSect="00E23505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2E57C2" w:rsidRPr="0009107A" w14:paraId="5F1B0BD8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AC09A21" w14:textId="77777777" w:rsidR="002E57C2" w:rsidRPr="0009107A" w:rsidRDefault="002E57C2" w:rsidP="00CA6E1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8E61E08" w14:textId="21357E1E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E57C2" w:rsidRPr="0009107A" w14:paraId="4B53BA16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4C0E240" w14:textId="77777777" w:rsidR="002E57C2" w:rsidRPr="0009107A" w:rsidRDefault="002E57C2" w:rsidP="00CA6E1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AC3C7E" w14:textId="1CE74A3E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0C664AE4" w14:textId="1F4D4A48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E57C2" w:rsidRPr="0009107A" w14:paraId="2439EFBD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10940E6D" w14:textId="285012B4" w:rsidR="002E57C2" w:rsidRPr="0009107A" w:rsidRDefault="002E57C2" w:rsidP="00CA6E1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09107A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9107A">
              <w:rPr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9107A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09107A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44" w:type="dxa"/>
            <w:vAlign w:val="bottom"/>
          </w:tcPr>
          <w:p w14:paraId="077E797A" w14:textId="77777777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0910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692DC52" w14:textId="77777777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2E6A233" w14:textId="77777777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E9721D" w14:textId="77777777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70CB71B" w14:textId="77777777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28352847" w14:textId="4F677A55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09107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171B4E0D" w14:textId="1DDD7A72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09107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1F5DF0AB" w14:textId="2974EBEF" w:rsidR="002E57C2" w:rsidRPr="0009107A" w:rsidRDefault="002E57C2" w:rsidP="00CA6E18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  <w:cs/>
              </w:rPr>
              <w:t xml:space="preserve">ระดับ </w:t>
            </w:r>
            <w:r w:rsidRPr="0009107A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82FFE42" w14:textId="77777777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57C2" w:rsidRPr="0009107A" w14:paraId="697215B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5D62E9F7" w14:textId="77777777" w:rsidR="002E57C2" w:rsidRPr="0009107A" w:rsidRDefault="002E57C2" w:rsidP="00CA6E1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0235EA81" w14:textId="29C68DD4" w:rsidR="002E57C2" w:rsidRPr="0009107A" w:rsidRDefault="002E57C2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E57C2" w:rsidRPr="0009107A" w14:paraId="3D7CA3BE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4F8F7DD" w14:textId="11D74562" w:rsidR="002E57C2" w:rsidRPr="0009107A" w:rsidRDefault="002E57C2" w:rsidP="00CA6E1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09107A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0B38F202" w14:textId="0A8D8A2F" w:rsidR="002E57C2" w:rsidRPr="0009107A" w:rsidRDefault="002E57C2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75585BB" w14:textId="72FAEEC9" w:rsidR="002E57C2" w:rsidRPr="0009107A" w:rsidRDefault="002E57C2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8A958B" w14:textId="1FA77A53" w:rsidR="002E57C2" w:rsidRPr="0009107A" w:rsidRDefault="002E57C2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FC52542" w14:textId="770C8BCE" w:rsidR="002E57C2" w:rsidRPr="0009107A" w:rsidRDefault="002E57C2" w:rsidP="00CA6E1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A198ACB" w14:textId="375C4CE1" w:rsidR="002E57C2" w:rsidRPr="0009107A" w:rsidRDefault="002E57C2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1C5DC2B7" w14:textId="6AFE3511" w:rsidR="002E57C2" w:rsidRPr="0009107A" w:rsidRDefault="002E57C2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E0D05F0" w14:textId="3546CB82" w:rsidR="002E57C2" w:rsidRPr="0009107A" w:rsidRDefault="002E57C2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8F0ACC7" w14:textId="77F9F74A" w:rsidR="002E57C2" w:rsidRPr="0009107A" w:rsidRDefault="002E57C2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7720D80" w14:textId="4B90D382" w:rsidR="002E57C2" w:rsidRPr="0009107A" w:rsidRDefault="002E57C2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09107A" w14:paraId="2494DFF1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1A28B5C" w14:textId="714D59CF" w:rsidR="00EF1B83" w:rsidRPr="0009107A" w:rsidRDefault="00EF1B83" w:rsidP="00CA6E1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09107A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589E3A5B" w14:textId="0CFFE02F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EBC6E4A" w14:textId="1D5E522C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244" w:type="dxa"/>
            <w:shd w:val="clear" w:color="auto" w:fill="auto"/>
          </w:tcPr>
          <w:p w14:paraId="3B67C0A8" w14:textId="302B46E6" w:rsidR="00EF1B83" w:rsidRPr="0009107A" w:rsidRDefault="00EF1B83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1,002</w:t>
            </w:r>
          </w:p>
        </w:tc>
        <w:tc>
          <w:tcPr>
            <w:tcW w:w="1244" w:type="dxa"/>
            <w:shd w:val="clear" w:color="auto" w:fill="auto"/>
          </w:tcPr>
          <w:p w14:paraId="17D9448D" w14:textId="7F2B60AC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B6BAD67" w14:textId="36F7520D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1,055</w:t>
            </w:r>
          </w:p>
        </w:tc>
        <w:tc>
          <w:tcPr>
            <w:tcW w:w="1228" w:type="dxa"/>
            <w:shd w:val="clear" w:color="auto" w:fill="auto"/>
          </w:tcPr>
          <w:p w14:paraId="006B902B" w14:textId="0C33EA24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1,055</w:t>
            </w:r>
          </w:p>
        </w:tc>
        <w:tc>
          <w:tcPr>
            <w:tcW w:w="1244" w:type="dxa"/>
            <w:shd w:val="clear" w:color="auto" w:fill="auto"/>
          </w:tcPr>
          <w:p w14:paraId="78AE3613" w14:textId="1CEF4099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466E4B1" w14:textId="5F18FEEA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AEA964D" w14:textId="3CF1B2E7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1,055</w:t>
            </w:r>
          </w:p>
        </w:tc>
      </w:tr>
      <w:tr w:rsidR="00EF1B83" w:rsidRPr="0009107A" w14:paraId="1096AA05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EC011EC" w14:textId="38F940AB" w:rsidR="00EF1B83" w:rsidRPr="0009107A" w:rsidRDefault="00EF1B83" w:rsidP="00CA6E1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09107A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A6939E8" w14:textId="1FFBB8BF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E71D74A" w14:textId="56E0D191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775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8A1B57B" w14:textId="3C4DAA87" w:rsidR="00EF1B83" w:rsidRPr="0009107A" w:rsidRDefault="00EF1B83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18224C4" w14:textId="60F5B852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3D76ACD" w14:textId="0223EB4F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1228" w:type="dxa"/>
            <w:shd w:val="clear" w:color="auto" w:fill="auto"/>
          </w:tcPr>
          <w:p w14:paraId="09BBD31C" w14:textId="1E37E004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3FECF14" w14:textId="06ADC88B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F5DCD79" w14:textId="3624D6DE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09107A">
              <w:rPr>
                <w:sz w:val="28"/>
                <w:szCs w:val="28"/>
              </w:rPr>
              <w:t>775</w:t>
            </w:r>
          </w:p>
        </w:tc>
        <w:tc>
          <w:tcPr>
            <w:tcW w:w="1245" w:type="dxa"/>
            <w:shd w:val="clear" w:color="auto" w:fill="auto"/>
          </w:tcPr>
          <w:p w14:paraId="37DC1176" w14:textId="316402E9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</w:p>
        </w:tc>
      </w:tr>
      <w:tr w:rsidR="00EF1B83" w:rsidRPr="0009107A" w14:paraId="5559A229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0597333" w14:textId="77777777" w:rsidR="00EF1B83" w:rsidRPr="0009107A" w:rsidRDefault="00EF1B83" w:rsidP="00CA6E1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09107A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F054699" w14:textId="42A5540D" w:rsidR="00EF1B83" w:rsidRPr="0009107A" w:rsidRDefault="00EF1B83" w:rsidP="00CA6E1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09107A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C25095" w14:textId="2E7162A2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EBE0F" w14:textId="428503D7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8F3679E" w14:textId="52B48081" w:rsidR="00EF1B83" w:rsidRPr="0009107A" w:rsidRDefault="00EF1B83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1,194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43AC0C" w14:textId="6ED98194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0968DD1" w14:textId="0857C420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1,199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5870029" w14:textId="1DB1E051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88538CC" w14:textId="6AB0B7A9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23DCFA" w14:textId="68996AAA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09107A">
              <w:rPr>
                <w:sz w:val="28"/>
                <w:szCs w:val="28"/>
              </w:rPr>
              <w:t>1,199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60E1573" w14:textId="242068D9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</w:rPr>
              <w:t>1,199</w:t>
            </w:r>
          </w:p>
        </w:tc>
      </w:tr>
      <w:tr w:rsidR="00EF1B83" w:rsidRPr="0009107A" w14:paraId="7F0F2786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AAEE060" w14:textId="3A8F5C75" w:rsidR="00EF1B83" w:rsidRPr="0009107A" w:rsidRDefault="00EF1B83" w:rsidP="00CA6E1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09107A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F71B554" w14:textId="1631A44B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BDCB3F8" w14:textId="6FA25DB6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77C5623" w14:textId="5B622D30" w:rsidR="00EF1B83" w:rsidRPr="0009107A" w:rsidRDefault="00EF1B83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C83D0B8" w14:textId="3A49DE37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Pr="0009107A">
              <w:rPr>
                <w:rFonts w:ascii="Angsana New" w:hAnsi="Angsana New"/>
                <w:sz w:val="28"/>
                <w:szCs w:val="28"/>
              </w:rPr>
              <w:t>,7</w:t>
            </w:r>
            <w:r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FE934EC" w14:textId="0016EAA2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Pr="0009107A">
              <w:rPr>
                <w:rFonts w:ascii="Angsana New" w:hAnsi="Angsana New"/>
                <w:sz w:val="28"/>
                <w:szCs w:val="28"/>
              </w:rPr>
              <w:t>,7</w:t>
            </w:r>
            <w:r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6FBA2D8" w14:textId="055BAB9A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24CC381" w14:textId="3CA5F4F9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1,073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123656" w14:textId="1AA851B2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926C2E2" w14:textId="70F696DC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1,073</w:t>
            </w:r>
          </w:p>
        </w:tc>
      </w:tr>
      <w:tr w:rsidR="00EF1B83" w:rsidRPr="0009107A" w14:paraId="30B49289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036C2E34" w14:textId="24AA3FC6" w:rsidR="00EF1B83" w:rsidRPr="0009107A" w:rsidRDefault="00EF1B83" w:rsidP="00CA6E1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9107A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5BB3D0FE" w14:textId="593C3CF1" w:rsidR="00EF1B83" w:rsidRPr="0009107A" w:rsidRDefault="00DE275C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244" w:type="dxa"/>
            <w:shd w:val="clear" w:color="auto" w:fill="auto"/>
          </w:tcPr>
          <w:p w14:paraId="7DAE2952" w14:textId="1CEDA8B4" w:rsidR="00EF1B83" w:rsidRPr="0009107A" w:rsidRDefault="00414BC9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907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EFC03D9" w14:textId="6294D9BA" w:rsidR="00EF1B83" w:rsidRPr="0009107A" w:rsidRDefault="00414BC9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249E015" w14:textId="2D182028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8067ACD" w14:textId="546E9242" w:rsidR="00EF1B83" w:rsidRPr="0009107A" w:rsidRDefault="00544970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  <w:r w:rsidR="00DE275C" w:rsidRPr="000910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228" w:type="dxa"/>
            <w:shd w:val="clear" w:color="auto" w:fill="auto"/>
          </w:tcPr>
          <w:p w14:paraId="07E6DA9B" w14:textId="564DADC4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7E39950" w14:textId="63E7CC84" w:rsidR="00EF1B83" w:rsidRPr="0009107A" w:rsidRDefault="00DE275C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917</w:t>
            </w:r>
          </w:p>
        </w:tc>
        <w:tc>
          <w:tcPr>
            <w:tcW w:w="1244" w:type="dxa"/>
            <w:shd w:val="clear" w:color="auto" w:fill="auto"/>
          </w:tcPr>
          <w:p w14:paraId="0E4ECBE5" w14:textId="65DFC75D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52054F00" w14:textId="160DD4D5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  <w:r w:rsidR="00DE275C" w:rsidRPr="000910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EF1B83" w:rsidRPr="0009107A" w14:paraId="29DAA0C4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A665BF3" w14:textId="264D2CCE" w:rsidR="00EF1B83" w:rsidRPr="0009107A" w:rsidRDefault="00EF1B83" w:rsidP="00CA6E1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7B98C335" w14:textId="77777777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B6E1903" w14:textId="77777777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1A3D417" w14:textId="77777777" w:rsidR="00EF1B83" w:rsidRPr="0009107A" w:rsidRDefault="00EF1B83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3454D28" w14:textId="77777777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4B9397B1" w14:textId="77777777" w:rsidR="00EF1B83" w:rsidRPr="0009107A" w:rsidRDefault="00EF1B83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780DFCD" w14:textId="1CA125B2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BAFECA2" w14:textId="1C08E761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95C2B08" w14:textId="1CC065AA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BE135D3" w14:textId="77777777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09107A" w14:paraId="402EE13C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356531F" w14:textId="563E5019" w:rsidR="00EF1B83" w:rsidRPr="0009107A" w:rsidRDefault="00EF1B83" w:rsidP="00CA6E18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09107A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12D7E827" w14:textId="2F93B343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AE3F786" w14:textId="5050E58F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2EA5E31" w14:textId="4A837F15" w:rsidR="00EF1B83" w:rsidRPr="0009107A" w:rsidRDefault="00EF1B83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5E88C5A" w14:textId="31AF2431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77707503" w14:textId="270C444B" w:rsidR="00EF1B83" w:rsidRPr="0009107A" w:rsidRDefault="00EF1B83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369B913" w14:textId="1CA4B895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F462D3F" w14:textId="7649DC9B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5A9190B" w14:textId="0AA11428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F80183F" w14:textId="608F0118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09107A" w14:paraId="123BBE17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183850D" w14:textId="07E66644" w:rsidR="00EF1B83" w:rsidRPr="0009107A" w:rsidRDefault="00EF1B83" w:rsidP="00CA6E1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09107A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06478E9A" w14:textId="1BE0AAE0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BF4005" w14:textId="729C4C9A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643F31E" w14:textId="661EFD61" w:rsidR="00EF1B83" w:rsidRPr="0009107A" w:rsidRDefault="00EF1B83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1C7751" w14:textId="7E5CFD58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12,</w:t>
            </w:r>
            <w:r w:rsidR="00544970"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1261" w:type="dxa"/>
            <w:shd w:val="clear" w:color="auto" w:fill="auto"/>
          </w:tcPr>
          <w:p w14:paraId="2744C711" w14:textId="1F0DE4EA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12,</w:t>
            </w:r>
            <w:r w:rsidR="00544970"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1228" w:type="dxa"/>
            <w:shd w:val="clear" w:color="auto" w:fill="auto"/>
          </w:tcPr>
          <w:p w14:paraId="4BEBACB0" w14:textId="3A5D076E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94B0070" w14:textId="073FC5D3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5,881</w:t>
            </w:r>
          </w:p>
        </w:tc>
        <w:tc>
          <w:tcPr>
            <w:tcW w:w="1244" w:type="dxa"/>
            <w:shd w:val="clear" w:color="auto" w:fill="auto"/>
          </w:tcPr>
          <w:p w14:paraId="37243796" w14:textId="4EB7BC36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</w:rPr>
              <w:t>1,744</w:t>
            </w:r>
          </w:p>
        </w:tc>
        <w:tc>
          <w:tcPr>
            <w:tcW w:w="1245" w:type="dxa"/>
            <w:shd w:val="clear" w:color="auto" w:fill="auto"/>
          </w:tcPr>
          <w:p w14:paraId="431B87F6" w14:textId="4726B0D0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7,625</w:t>
            </w:r>
          </w:p>
        </w:tc>
      </w:tr>
      <w:tr w:rsidR="00EF1B83" w:rsidRPr="0009107A" w14:paraId="6BF91F58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F8240B" w14:textId="14278FF6" w:rsidR="00EF1B83" w:rsidRPr="0009107A" w:rsidRDefault="00EF1B83" w:rsidP="00CA6E1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09107A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395B337C" w14:textId="3EA153AE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85B6339" w14:textId="7101E308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F5E0C27" w14:textId="078A3E2A" w:rsidR="00EF1B83" w:rsidRPr="0009107A" w:rsidRDefault="00EF1B83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E4992C" w14:textId="7E818412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64,659</w:t>
            </w:r>
          </w:p>
        </w:tc>
        <w:tc>
          <w:tcPr>
            <w:tcW w:w="1261" w:type="dxa"/>
            <w:shd w:val="clear" w:color="auto" w:fill="auto"/>
          </w:tcPr>
          <w:p w14:paraId="2199AAAF" w14:textId="3295D6F6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64,659</w:t>
            </w:r>
          </w:p>
        </w:tc>
        <w:tc>
          <w:tcPr>
            <w:tcW w:w="1228" w:type="dxa"/>
            <w:shd w:val="clear" w:color="auto" w:fill="auto"/>
          </w:tcPr>
          <w:p w14:paraId="6E54C02B" w14:textId="5C05BA0A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4,246</w:t>
            </w:r>
          </w:p>
        </w:tc>
        <w:tc>
          <w:tcPr>
            <w:tcW w:w="1244" w:type="dxa"/>
            <w:shd w:val="clear" w:color="auto" w:fill="auto"/>
          </w:tcPr>
          <w:p w14:paraId="46FC956F" w14:textId="536A5AF6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59,133</w:t>
            </w:r>
          </w:p>
        </w:tc>
        <w:tc>
          <w:tcPr>
            <w:tcW w:w="1244" w:type="dxa"/>
            <w:shd w:val="clear" w:color="auto" w:fill="auto"/>
          </w:tcPr>
          <w:p w14:paraId="39042917" w14:textId="0826B213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09107A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901FAA3" w14:textId="0360A3E8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63,379</w:t>
            </w:r>
          </w:p>
        </w:tc>
      </w:tr>
      <w:tr w:rsidR="00EF1B83" w:rsidRPr="0009107A" w14:paraId="1DADCDD6" w14:textId="77777777" w:rsidTr="00077EBC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38BD4AF" w14:textId="2FBE5A8B" w:rsidR="00EF1B83" w:rsidRPr="0009107A" w:rsidRDefault="00EF1B83" w:rsidP="00CA6E18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09107A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7EA2FD6B" w14:textId="4E642424" w:rsidR="00EF1B83" w:rsidRPr="0009107A" w:rsidRDefault="00544970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DE275C" w:rsidRPr="0009107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244" w:type="dxa"/>
            <w:shd w:val="clear" w:color="auto" w:fill="auto"/>
          </w:tcPr>
          <w:p w14:paraId="4996D5F1" w14:textId="0D3951C3" w:rsidR="00EF1B83" w:rsidRPr="0009107A" w:rsidRDefault="00EF1B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FA515D5" w14:textId="545A27E6" w:rsidR="00EF1B83" w:rsidRPr="0009107A" w:rsidRDefault="00EF1B83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6EE3EE6" w14:textId="64D7757F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90FE4E3" w14:textId="434C016B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544970"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E275C" w:rsidRPr="000910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14:paraId="268A98DF" w14:textId="40A23EA6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0E21C23" w14:textId="6E7133BF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544970"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E275C" w:rsidRPr="000910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1244" w:type="dxa"/>
            <w:shd w:val="clear" w:color="auto" w:fill="auto"/>
          </w:tcPr>
          <w:p w14:paraId="7361F9CD" w14:textId="2CC221EE" w:rsidR="00EF1B83" w:rsidRPr="0009107A" w:rsidRDefault="00EF1B83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7B31EB5" w14:textId="7BC93305" w:rsidR="00EF1B83" w:rsidRPr="0009107A" w:rsidRDefault="00EF1B83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544970"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E275C" w:rsidRPr="000910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</w:tr>
    </w:tbl>
    <w:p w14:paraId="1382C793" w14:textId="77777777" w:rsidR="007278F3" w:rsidRPr="0009107A" w:rsidRDefault="007278F3" w:rsidP="00CA6E18">
      <w:pPr>
        <w:rPr>
          <w:rFonts w:asciiTheme="majorBidi" w:hAnsiTheme="majorBidi" w:cstheme="majorBidi"/>
        </w:rPr>
      </w:pPr>
    </w:p>
    <w:p w14:paraId="3D6D0142" w14:textId="77777777" w:rsidR="004D0EDA" w:rsidRPr="0009107A" w:rsidRDefault="004D0EDA" w:rsidP="00CA6E18">
      <w:pPr>
        <w:rPr>
          <w:rFonts w:asciiTheme="majorBidi" w:hAnsiTheme="majorBidi" w:cstheme="majorBidi"/>
        </w:rPr>
      </w:pP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4D0EDA" w:rsidRPr="0009107A" w14:paraId="78337B6D" w14:textId="77777777" w:rsidTr="00D9730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4198E476" w14:textId="77777777" w:rsidR="004D0EDA" w:rsidRPr="0009107A" w:rsidRDefault="004D0EDA" w:rsidP="00CA6E1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21814B53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D0EDA" w:rsidRPr="0009107A" w14:paraId="2BD37C2B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A13015A" w14:textId="77777777" w:rsidR="004D0EDA" w:rsidRPr="0009107A" w:rsidRDefault="004D0EDA" w:rsidP="00CA6E1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627C42A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6E9D83BA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D0EDA" w:rsidRPr="0009107A" w14:paraId="42C76268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B4F525D" w14:textId="01BF4752" w:rsidR="004D0EDA" w:rsidRPr="0009107A" w:rsidRDefault="004D0EDA" w:rsidP="00CA6E1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09107A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9107A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09107A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09107A">
              <w:rPr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Pr="0009107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244" w:type="dxa"/>
            <w:vAlign w:val="bottom"/>
          </w:tcPr>
          <w:p w14:paraId="5D17A455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09107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6F08361B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1092DC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DECEDF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B32FC2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4E3BEAEF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09107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BB0BB46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09107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760D4E35" w14:textId="77777777" w:rsidR="004D0EDA" w:rsidRPr="0009107A" w:rsidRDefault="004D0EDA" w:rsidP="00CA6E18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  <w:cs/>
              </w:rPr>
              <w:t xml:space="preserve">ระดับ </w:t>
            </w:r>
            <w:r w:rsidRPr="0009107A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77E491A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D0EDA" w:rsidRPr="0009107A" w14:paraId="21B1F46E" w14:textId="77777777" w:rsidTr="00D9730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6170246" w14:textId="77777777" w:rsidR="004D0EDA" w:rsidRPr="0009107A" w:rsidRDefault="004D0EDA" w:rsidP="00CA6E1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BBF371B" w14:textId="77777777" w:rsidR="004D0EDA" w:rsidRPr="0009107A" w:rsidRDefault="004D0EDA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D0EDA" w:rsidRPr="0009107A" w14:paraId="36EF7242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2FAEFE9" w14:textId="77777777" w:rsidR="004D0EDA" w:rsidRPr="0009107A" w:rsidRDefault="004D0EDA" w:rsidP="00CA6E1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09107A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2FD29038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BF36E44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4D9E9D8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6ECAD5B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30C34424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E19E8E0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307C45F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055909" w14:textId="77777777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4359705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D0EDA" w:rsidRPr="0009107A" w14:paraId="363354D9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AFF26D8" w14:textId="77777777" w:rsidR="004D0EDA" w:rsidRPr="0009107A" w:rsidRDefault="004D0EDA" w:rsidP="00CA6E1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09107A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4981F047" w14:textId="2AAE266D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8EBBC65" w14:textId="7604F93D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44" w:type="dxa"/>
            <w:shd w:val="clear" w:color="auto" w:fill="auto"/>
          </w:tcPr>
          <w:p w14:paraId="26A7380C" w14:textId="37DA8A9A" w:rsidR="004D0EDA" w:rsidRPr="0009107A" w:rsidRDefault="004D0EDA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  <w:tc>
          <w:tcPr>
            <w:tcW w:w="1244" w:type="dxa"/>
            <w:shd w:val="clear" w:color="auto" w:fill="auto"/>
          </w:tcPr>
          <w:p w14:paraId="781DF787" w14:textId="74E9E32C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0ADE7B6" w14:textId="4BBCFE41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1,265</w:t>
            </w:r>
          </w:p>
        </w:tc>
        <w:tc>
          <w:tcPr>
            <w:tcW w:w="1228" w:type="dxa"/>
            <w:shd w:val="clear" w:color="auto" w:fill="auto"/>
          </w:tcPr>
          <w:p w14:paraId="1A9EF9BA" w14:textId="2C72D36A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1,265</w:t>
            </w:r>
          </w:p>
        </w:tc>
        <w:tc>
          <w:tcPr>
            <w:tcW w:w="1244" w:type="dxa"/>
            <w:shd w:val="clear" w:color="auto" w:fill="auto"/>
          </w:tcPr>
          <w:p w14:paraId="5FDF086B" w14:textId="4E33A39A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A52E563" w14:textId="59C4A954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936CBC0" w14:textId="71A523EE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1,265</w:t>
            </w:r>
          </w:p>
        </w:tc>
      </w:tr>
      <w:tr w:rsidR="004D0EDA" w:rsidRPr="0009107A" w14:paraId="38EFF13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A4AE956" w14:textId="77777777" w:rsidR="004D0EDA" w:rsidRPr="0009107A" w:rsidRDefault="004D0EDA" w:rsidP="00CA6E1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09107A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56E686A5" w14:textId="757EA04C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4C85230" w14:textId="15D88158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244" w:type="dxa"/>
            <w:shd w:val="clear" w:color="auto" w:fill="auto"/>
          </w:tcPr>
          <w:p w14:paraId="7405EB01" w14:textId="0746B48A" w:rsidR="004D0EDA" w:rsidRPr="0009107A" w:rsidRDefault="004D0EDA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1570F6" w14:textId="20FD78BE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B9B60EA" w14:textId="370DCB65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914</w:t>
            </w:r>
          </w:p>
        </w:tc>
        <w:tc>
          <w:tcPr>
            <w:tcW w:w="1228" w:type="dxa"/>
            <w:shd w:val="clear" w:color="auto" w:fill="auto"/>
          </w:tcPr>
          <w:p w14:paraId="02E1B8CB" w14:textId="76846350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87AF7AC" w14:textId="4E6EA125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07C569C" w14:textId="0528EAE7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09107A">
              <w:rPr>
                <w:sz w:val="28"/>
                <w:szCs w:val="28"/>
              </w:rPr>
              <w:t>914</w:t>
            </w:r>
          </w:p>
        </w:tc>
        <w:tc>
          <w:tcPr>
            <w:tcW w:w="1245" w:type="dxa"/>
            <w:shd w:val="clear" w:color="auto" w:fill="auto"/>
          </w:tcPr>
          <w:p w14:paraId="0D134FFA" w14:textId="0DC846F6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914</w:t>
            </w:r>
          </w:p>
        </w:tc>
      </w:tr>
      <w:tr w:rsidR="004D0EDA" w:rsidRPr="0009107A" w14:paraId="4A8518D7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8061BE1" w14:textId="77777777" w:rsidR="004D0EDA" w:rsidRPr="0009107A" w:rsidRDefault="004D0EDA" w:rsidP="00CA6E1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09107A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4D687076" w14:textId="77777777" w:rsidR="004D0EDA" w:rsidRPr="0009107A" w:rsidRDefault="004D0EDA" w:rsidP="00CA6E1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09107A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AF4405" w14:textId="3D61EE53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0D155E5" w14:textId="7100C2E9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D9297B" w14:textId="45425FE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1,313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B190DC2" w14:textId="482C835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B31762F" w14:textId="6EB77858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1,318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38FD772" w14:textId="3EA44598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48F93F" w14:textId="30986938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8EAEA4" w14:textId="62095791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09107A">
              <w:rPr>
                <w:sz w:val="28"/>
                <w:szCs w:val="28"/>
              </w:rPr>
              <w:t>1,318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ECEB1BB" w14:textId="1B7147CB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1,318</w:t>
            </w:r>
          </w:p>
        </w:tc>
      </w:tr>
      <w:tr w:rsidR="004D0EDA" w:rsidRPr="0009107A" w14:paraId="7410855F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F16DC00" w14:textId="77777777" w:rsidR="004D0EDA" w:rsidRPr="0009107A" w:rsidRDefault="004D0EDA" w:rsidP="00CA6E1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09107A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B02DB6B" w14:textId="0A615418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A8759C" w14:textId="07EAC906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4B49E11" w14:textId="76531E2D" w:rsidR="004D0EDA" w:rsidRPr="0009107A" w:rsidRDefault="004D0EDA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20B517" w14:textId="6DB9AA51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,823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1CFEEB3" w14:textId="06C7DCF1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,823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1051D79" w14:textId="3D8999D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879A2" w14:textId="62DF921D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1,800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36F0B0C" w14:textId="1DC64D48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607CB57" w14:textId="5B8F75F5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1,800</w:t>
            </w:r>
          </w:p>
        </w:tc>
      </w:tr>
      <w:tr w:rsidR="004D0EDA" w:rsidRPr="0009107A" w14:paraId="5EF4FDAD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8D97344" w14:textId="77777777" w:rsidR="004D0EDA" w:rsidRPr="0009107A" w:rsidRDefault="004D0EDA" w:rsidP="00CA6E1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9107A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0927C4F5" w14:textId="29AD17B0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1244" w:type="dxa"/>
            <w:shd w:val="clear" w:color="auto" w:fill="auto"/>
          </w:tcPr>
          <w:p w14:paraId="55BBA8E5" w14:textId="7072930D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4B3462" w14:textId="32C7C4B6" w:rsidR="004D0EDA" w:rsidRPr="0009107A" w:rsidRDefault="004D0EDA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F254940" w14:textId="01F1C671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477F830" w14:textId="33568C7B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633</w:t>
            </w:r>
          </w:p>
        </w:tc>
        <w:tc>
          <w:tcPr>
            <w:tcW w:w="1228" w:type="dxa"/>
            <w:shd w:val="clear" w:color="auto" w:fill="auto"/>
          </w:tcPr>
          <w:p w14:paraId="49791E68" w14:textId="425E72C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44" w:type="dxa"/>
            <w:shd w:val="clear" w:color="auto" w:fill="auto"/>
          </w:tcPr>
          <w:p w14:paraId="469054DF" w14:textId="3C661396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631</w:t>
            </w:r>
          </w:p>
        </w:tc>
        <w:tc>
          <w:tcPr>
            <w:tcW w:w="1244" w:type="dxa"/>
            <w:shd w:val="clear" w:color="auto" w:fill="auto"/>
          </w:tcPr>
          <w:p w14:paraId="2A14C7BA" w14:textId="2856F74A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7A3F06CE" w14:textId="2B59935F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633</w:t>
            </w:r>
          </w:p>
        </w:tc>
      </w:tr>
      <w:tr w:rsidR="004D0EDA" w:rsidRPr="0009107A" w14:paraId="11C3A04A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7B4C4F7" w14:textId="77777777" w:rsidR="004D0EDA" w:rsidRPr="0009107A" w:rsidRDefault="004D0EDA" w:rsidP="00CA6E1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6CF51FE1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2D4E72A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0CB4E371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12862DD6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0991EAB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D3A5B3D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2CB1A30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4B873E9" w14:textId="77777777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3438EA1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D0EDA" w:rsidRPr="0009107A" w14:paraId="72319437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E8FCA5" w14:textId="77777777" w:rsidR="004D0EDA" w:rsidRPr="0009107A" w:rsidRDefault="004D0EDA" w:rsidP="00CA6E18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09107A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3D30FD8A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B7B686F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86220DF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1793EDD8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2118415A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3A8FD0EB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A4E9C31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4CACEF3" w14:textId="77777777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372479A" w14:textId="7777777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D0EDA" w:rsidRPr="0009107A" w14:paraId="49B4A24E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31007CD" w14:textId="77777777" w:rsidR="004D0EDA" w:rsidRPr="0009107A" w:rsidRDefault="004D0EDA" w:rsidP="00CA6E1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09107A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49082D32" w14:textId="4FA687A9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9BABC64" w14:textId="5A0F84CF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DA3160" w14:textId="24E02B1E" w:rsidR="004D0EDA" w:rsidRPr="0009107A" w:rsidRDefault="004D0EDA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CA5230B" w14:textId="46E2D293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5,528</w:t>
            </w:r>
          </w:p>
        </w:tc>
        <w:tc>
          <w:tcPr>
            <w:tcW w:w="1261" w:type="dxa"/>
            <w:shd w:val="clear" w:color="auto" w:fill="auto"/>
          </w:tcPr>
          <w:p w14:paraId="563E1784" w14:textId="06B51F7B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5,528</w:t>
            </w:r>
          </w:p>
        </w:tc>
        <w:tc>
          <w:tcPr>
            <w:tcW w:w="1228" w:type="dxa"/>
            <w:shd w:val="clear" w:color="auto" w:fill="auto"/>
          </w:tcPr>
          <w:p w14:paraId="2718F779" w14:textId="331355B8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3DAB29B" w14:textId="07CC53FB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3,441</w:t>
            </w:r>
          </w:p>
        </w:tc>
        <w:tc>
          <w:tcPr>
            <w:tcW w:w="1244" w:type="dxa"/>
            <w:shd w:val="clear" w:color="auto" w:fill="auto"/>
          </w:tcPr>
          <w:p w14:paraId="78028905" w14:textId="44BE7962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</w:rPr>
              <w:t>1,793</w:t>
            </w:r>
          </w:p>
        </w:tc>
        <w:tc>
          <w:tcPr>
            <w:tcW w:w="1245" w:type="dxa"/>
            <w:shd w:val="clear" w:color="auto" w:fill="auto"/>
          </w:tcPr>
          <w:p w14:paraId="144F852C" w14:textId="5A437D17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5,234</w:t>
            </w:r>
          </w:p>
        </w:tc>
      </w:tr>
      <w:tr w:rsidR="004D0EDA" w:rsidRPr="0009107A" w14:paraId="6491B98E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1C36274" w14:textId="77777777" w:rsidR="004D0EDA" w:rsidRPr="0009107A" w:rsidRDefault="004D0EDA" w:rsidP="00CA6E1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09107A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2FA4C6FF" w14:textId="5387CE90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F72E9B8" w14:textId="209EDB50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7D23D0" w14:textId="17C32816" w:rsidR="004D0EDA" w:rsidRPr="0009107A" w:rsidRDefault="00CD3C68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9D3D8F4" w14:textId="1FE44310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56,418</w:t>
            </w:r>
          </w:p>
        </w:tc>
        <w:tc>
          <w:tcPr>
            <w:tcW w:w="1261" w:type="dxa"/>
            <w:shd w:val="clear" w:color="auto" w:fill="auto"/>
          </w:tcPr>
          <w:p w14:paraId="6F36BBD0" w14:textId="12ED7922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56,418</w:t>
            </w:r>
          </w:p>
        </w:tc>
        <w:tc>
          <w:tcPr>
            <w:tcW w:w="1228" w:type="dxa"/>
            <w:shd w:val="clear" w:color="auto" w:fill="auto"/>
          </w:tcPr>
          <w:p w14:paraId="21D01D17" w14:textId="3B4CC94B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4,159</w:t>
            </w:r>
          </w:p>
        </w:tc>
        <w:tc>
          <w:tcPr>
            <w:tcW w:w="1244" w:type="dxa"/>
            <w:shd w:val="clear" w:color="auto" w:fill="auto"/>
          </w:tcPr>
          <w:p w14:paraId="47F8BF04" w14:textId="0BD32814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43,921</w:t>
            </w:r>
          </w:p>
        </w:tc>
        <w:tc>
          <w:tcPr>
            <w:tcW w:w="1244" w:type="dxa"/>
            <w:shd w:val="clear" w:color="auto" w:fill="auto"/>
          </w:tcPr>
          <w:p w14:paraId="2CC4D71E" w14:textId="48BE06A7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09107A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67D6B80" w14:textId="3D121879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48,080</w:t>
            </w:r>
          </w:p>
        </w:tc>
      </w:tr>
      <w:tr w:rsidR="004D0EDA" w:rsidRPr="0009107A" w14:paraId="1DF37314" w14:textId="77777777" w:rsidTr="00641968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588754C" w14:textId="77777777" w:rsidR="004D0EDA" w:rsidRPr="0009107A" w:rsidRDefault="004D0EDA" w:rsidP="00CA6E18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09107A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1F08AFFD" w14:textId="7A41B1B2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63</w:t>
            </w:r>
          </w:p>
        </w:tc>
        <w:tc>
          <w:tcPr>
            <w:tcW w:w="1244" w:type="dxa"/>
            <w:shd w:val="clear" w:color="auto" w:fill="auto"/>
          </w:tcPr>
          <w:p w14:paraId="2B544C69" w14:textId="454AEE67" w:rsidR="004D0EDA" w:rsidRPr="0009107A" w:rsidRDefault="004D0EDA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1,991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C042744" w14:textId="72BE18A5" w:rsidR="004D0EDA" w:rsidRPr="0009107A" w:rsidRDefault="004D0EDA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66354B7" w14:textId="684A87F6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BB5B15E" w14:textId="0E4EE175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2,054</w:t>
            </w:r>
          </w:p>
        </w:tc>
        <w:tc>
          <w:tcPr>
            <w:tcW w:w="1228" w:type="dxa"/>
            <w:shd w:val="clear" w:color="auto" w:fill="auto"/>
          </w:tcPr>
          <w:p w14:paraId="14624888" w14:textId="49BC1E31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98533AB" w14:textId="50DF0FA0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2,054</w:t>
            </w:r>
          </w:p>
        </w:tc>
        <w:tc>
          <w:tcPr>
            <w:tcW w:w="1244" w:type="dxa"/>
            <w:shd w:val="clear" w:color="auto" w:fill="auto"/>
          </w:tcPr>
          <w:p w14:paraId="261BEBAF" w14:textId="4CD266A3" w:rsidR="004D0EDA" w:rsidRPr="0009107A" w:rsidRDefault="004D0ED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09107A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82D53C5" w14:textId="3EB8488B" w:rsidR="004D0EDA" w:rsidRPr="0009107A" w:rsidRDefault="004D0EDA" w:rsidP="00CA6E1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2,054</w:t>
            </w:r>
          </w:p>
        </w:tc>
      </w:tr>
    </w:tbl>
    <w:p w14:paraId="46C9AA59" w14:textId="77777777" w:rsidR="004D0EDA" w:rsidRPr="0009107A" w:rsidRDefault="004D0EDA" w:rsidP="00CA6E18">
      <w:pPr>
        <w:rPr>
          <w:rFonts w:asciiTheme="majorBidi" w:hAnsiTheme="majorBidi" w:cstheme="majorBidi"/>
        </w:rPr>
      </w:pPr>
    </w:p>
    <w:p w14:paraId="2812CBC1" w14:textId="77777777" w:rsidR="002E57C2" w:rsidRPr="0009107A" w:rsidRDefault="002E57C2" w:rsidP="00CA6E18">
      <w:pPr>
        <w:rPr>
          <w:rFonts w:asciiTheme="majorBidi" w:hAnsiTheme="majorBidi" w:cstheme="majorBidi"/>
        </w:rPr>
      </w:pP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AF0583" w:rsidRPr="0009107A" w14:paraId="514511B8" w14:textId="77777777" w:rsidTr="00A5026E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FA428AD" w14:textId="77777777" w:rsidR="00AF0583" w:rsidRPr="0009107A" w:rsidRDefault="00AF0583" w:rsidP="00CA6E1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4D6C5D53" w14:textId="5FBCE1B5" w:rsidR="00AF0583" w:rsidRPr="0009107A" w:rsidRDefault="00AF0583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F0583" w:rsidRPr="0009107A" w14:paraId="355D28AD" w14:textId="77777777" w:rsidTr="00FB3D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6AD7440C" w14:textId="77777777" w:rsidR="00AF0583" w:rsidRPr="0009107A" w:rsidRDefault="00AF0583" w:rsidP="00CA6E1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411DAB8C" w14:textId="6AEA4FCB" w:rsidR="00AF0583" w:rsidRPr="0009107A" w:rsidRDefault="00AF0583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1E18B825" w14:textId="3A5FE2A5" w:rsidR="00AF0583" w:rsidRPr="0009107A" w:rsidRDefault="00AF0583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09107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AF0583" w:rsidRPr="0009107A" w14:paraId="05C5AAFE" w14:textId="77777777" w:rsidTr="00D069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9510D0" w14:textId="0F2DA9FA" w:rsidR="00AF0583" w:rsidRPr="0009107A" w:rsidRDefault="00AF0583" w:rsidP="00CA6E1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94" w:type="dxa"/>
            <w:vAlign w:val="bottom"/>
          </w:tcPr>
          <w:p w14:paraId="701CD2C4" w14:textId="77777777" w:rsidR="00AF0583" w:rsidRPr="0009107A" w:rsidRDefault="00AF0583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2C7039" w14:textId="77777777" w:rsidR="00AF0583" w:rsidRPr="0009107A" w:rsidRDefault="00AF0583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47BC8F" w14:textId="77777777" w:rsidR="00AF0583" w:rsidRPr="0009107A" w:rsidRDefault="00AF0583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27DF7A" w14:textId="77777777" w:rsidR="00AF0583" w:rsidRPr="0009107A" w:rsidRDefault="00AF0583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67597C50" w14:textId="0C3FA02F" w:rsidR="00AF0583" w:rsidRPr="0009107A" w:rsidRDefault="00AF0583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0910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60793F0A" w14:textId="5498BD2B" w:rsidR="00AF0583" w:rsidRPr="0009107A" w:rsidRDefault="00AF0583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0910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57FB14B1" w14:textId="3921E43A" w:rsidR="00AF0583" w:rsidRPr="0009107A" w:rsidRDefault="00AF0583" w:rsidP="00CA6E1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910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63F548" w14:textId="77777777" w:rsidR="00AF0583" w:rsidRPr="0009107A" w:rsidRDefault="00AF0583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2A09" w:rsidRPr="0009107A" w14:paraId="7FABBC8D" w14:textId="77777777" w:rsidTr="00A351C2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DAF9C9" w14:textId="77777777" w:rsidR="00DF2A09" w:rsidRPr="0009107A" w:rsidRDefault="00DF2A09" w:rsidP="00CA6E1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6605982C" w14:textId="31C104AB" w:rsidR="00DF2A09" w:rsidRPr="0009107A" w:rsidRDefault="00DF2A09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F0583" w:rsidRPr="0009107A" w14:paraId="10A4532F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19901785" w14:textId="77777777" w:rsidR="00AF0583" w:rsidRPr="0009107A" w:rsidRDefault="00AF0583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1680FD8" w14:textId="77777777" w:rsidR="00AF0583" w:rsidRPr="0009107A" w:rsidRDefault="00AF0583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E7A7470" w14:textId="77777777" w:rsidR="00AF0583" w:rsidRPr="0009107A" w:rsidRDefault="00AF0583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60BA7AA" w14:textId="77777777" w:rsidR="00AF0583" w:rsidRPr="0009107A" w:rsidRDefault="00AF0583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A462B97" w14:textId="77777777" w:rsidR="00AF0583" w:rsidRPr="0009107A" w:rsidRDefault="00AF0583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7062A7" w14:textId="77777777" w:rsidR="00AF0583" w:rsidRPr="0009107A" w:rsidRDefault="00AF0583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7A363B" w14:textId="77777777" w:rsidR="00AF0583" w:rsidRPr="0009107A" w:rsidRDefault="00AF0583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89D2DBA" w14:textId="77777777" w:rsidR="00AF0583" w:rsidRPr="0009107A" w:rsidRDefault="00AF0583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20839F6" w14:textId="77777777" w:rsidR="00AF0583" w:rsidRPr="0009107A" w:rsidRDefault="00AF0583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B6C" w:rsidRPr="0009107A" w14:paraId="1446E4B1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0B17EA20" w14:textId="77777777" w:rsidR="00B75B6C" w:rsidRPr="0009107A" w:rsidRDefault="00B75B6C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0529F193" w14:textId="3778E202" w:rsidR="00B75B6C" w:rsidRPr="0009107A" w:rsidRDefault="00B75B6C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1395" w:type="dxa"/>
            <w:shd w:val="clear" w:color="auto" w:fill="auto"/>
          </w:tcPr>
          <w:p w14:paraId="708008B6" w14:textId="3383425D" w:rsidR="00B75B6C" w:rsidRPr="0009107A" w:rsidRDefault="00B75B6C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395" w:type="dxa"/>
            <w:shd w:val="clear" w:color="auto" w:fill="auto"/>
          </w:tcPr>
          <w:p w14:paraId="44B53B29" w14:textId="0656391A" w:rsidR="00B75B6C" w:rsidRPr="0009107A" w:rsidRDefault="00B75B6C" w:rsidP="00CA6E1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06E293DE" w14:textId="34D94B4D" w:rsidR="00B75B6C" w:rsidRPr="0009107A" w:rsidRDefault="00B75B6C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493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B6284E2" w14:textId="0F2A8CF0" w:rsidR="00B75B6C" w:rsidRPr="0009107A" w:rsidRDefault="00B75B6C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</w:t>
            </w:r>
          </w:p>
        </w:tc>
        <w:tc>
          <w:tcPr>
            <w:tcW w:w="1395" w:type="dxa"/>
            <w:shd w:val="clear" w:color="auto" w:fill="auto"/>
          </w:tcPr>
          <w:p w14:paraId="2D9D8237" w14:textId="79612A1C" w:rsidR="00B75B6C" w:rsidRPr="0009107A" w:rsidRDefault="00B75B6C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621EDCC" w14:textId="1DB1136B" w:rsidR="00B75B6C" w:rsidRPr="0009107A" w:rsidRDefault="00462F8C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38C90EBB" w14:textId="0A6A68A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</w:tr>
      <w:tr w:rsidR="00B75B6C" w:rsidRPr="0009107A" w14:paraId="55AB4BEE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7EC01C16" w14:textId="77777777" w:rsidR="00B75B6C" w:rsidRPr="0009107A" w:rsidRDefault="00B75B6C" w:rsidP="00CA6E1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B75B6C" w:rsidRPr="0009107A" w:rsidRDefault="00B75B6C" w:rsidP="00CA6E1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DD068D6" w14:textId="64B9A27E" w:rsidR="00B75B6C" w:rsidRPr="0009107A" w:rsidRDefault="00B75B6C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76756" w14:textId="409BA68C" w:rsidR="00B75B6C" w:rsidRPr="0009107A" w:rsidRDefault="00B75B6C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98C093" w14:textId="78BE696E" w:rsidR="00B75B6C" w:rsidRPr="0009107A" w:rsidRDefault="00B75B6C" w:rsidP="00CA6E1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FC829C" w14:textId="3BDF9D7E" w:rsidR="00B75B6C" w:rsidRPr="0009107A" w:rsidRDefault="00B75B6C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599FFE9" w14:textId="674793F2" w:rsidR="00B75B6C" w:rsidRPr="0009107A" w:rsidRDefault="00B75B6C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A31224" w14:textId="67CE2F4F" w:rsidR="00B75B6C" w:rsidRPr="0009107A" w:rsidRDefault="00B75B6C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BD2BCC" w14:textId="6BF9E135" w:rsidR="00B75B6C" w:rsidRPr="0009107A" w:rsidRDefault="00B75B6C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F38111" w14:textId="6C41A39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</w:tr>
      <w:tr w:rsidR="00B75B6C" w:rsidRPr="0009107A" w14:paraId="33912F4D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278CD2BD" w14:textId="77777777" w:rsidR="00B75B6C" w:rsidRPr="0009107A" w:rsidRDefault="00B75B6C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2A610993" w14:textId="4FA1AD68" w:rsidR="00B75B6C" w:rsidRPr="0009107A" w:rsidRDefault="00B75B6C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4F44A95" w14:textId="2409DD03" w:rsidR="00B75B6C" w:rsidRPr="0009107A" w:rsidRDefault="00B75B6C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5E07A33" w14:textId="29707CD4" w:rsidR="00B75B6C" w:rsidRPr="0009107A" w:rsidRDefault="00B75B6C" w:rsidP="00CA6E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395" w:type="dxa"/>
            <w:shd w:val="clear" w:color="auto" w:fill="auto"/>
          </w:tcPr>
          <w:p w14:paraId="3ECDFB8E" w14:textId="5B71A875" w:rsidR="00B75B6C" w:rsidRPr="0009107A" w:rsidRDefault="00B75B6C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394" w:type="dxa"/>
            <w:shd w:val="clear" w:color="auto" w:fill="auto"/>
          </w:tcPr>
          <w:p w14:paraId="2E0ABBED" w14:textId="04CF2553" w:rsidR="00B75B6C" w:rsidRPr="0009107A" w:rsidRDefault="00B75B6C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03D6E2C" w14:textId="4A3A51A2" w:rsidR="00B75B6C" w:rsidRPr="0009107A" w:rsidRDefault="00A178FE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395" w:type="dxa"/>
            <w:shd w:val="clear" w:color="auto" w:fill="auto"/>
          </w:tcPr>
          <w:p w14:paraId="2EE16D6E" w14:textId="7DBF8B48" w:rsidR="00B75B6C" w:rsidRPr="0009107A" w:rsidRDefault="00A178FE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F113E55" w14:textId="59EDA2B1" w:rsidR="00B75B6C" w:rsidRPr="0009107A" w:rsidRDefault="00B75B6C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B75B6C" w:rsidRPr="0009107A" w14:paraId="4F529876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5FE0E28A" w14:textId="3548BD07" w:rsidR="00B75B6C" w:rsidRPr="0009107A" w:rsidRDefault="00B75B6C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90AD8E" w14:textId="3857EFC2" w:rsidR="00B75B6C" w:rsidRPr="0009107A" w:rsidRDefault="00B75B6C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="00D47BDF"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DF0091" w14:textId="347748AE" w:rsidR="00B75B6C" w:rsidRPr="0009107A" w:rsidRDefault="00B75B6C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741E75" w14:textId="3647E6E4" w:rsidR="00B75B6C" w:rsidRPr="0009107A" w:rsidRDefault="00B75B6C" w:rsidP="00CA6E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93C30B" w14:textId="7A256615" w:rsidR="00B75B6C" w:rsidRPr="0009107A" w:rsidRDefault="00B75B6C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="00D47BDF"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0345FAA" w14:textId="3B2FD4D1" w:rsidR="00B75B6C" w:rsidRPr="0009107A" w:rsidRDefault="00B75B6C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9BE2B4" w14:textId="2C0FF5A4" w:rsidR="00B75B6C" w:rsidRPr="0009107A" w:rsidRDefault="00B75B6C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="00D47BDF"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687EBF" w14:textId="70FD479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8D1B06" w14:textId="30FE3409" w:rsidR="00B75B6C" w:rsidRPr="0009107A" w:rsidRDefault="00B75B6C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="00D47BDF"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B75B6C" w:rsidRPr="0009107A" w14:paraId="0C781C00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60B1F918" w14:textId="77777777" w:rsidR="00B75B6C" w:rsidRPr="0009107A" w:rsidRDefault="00B75B6C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2288D02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746FBD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750B2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0871B9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11AFF82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A9A7CF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33E004B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90DAB79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B6C" w:rsidRPr="0009107A" w14:paraId="1404927E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76D6D3B5" w14:textId="77777777" w:rsidR="00B75B6C" w:rsidRPr="0009107A" w:rsidRDefault="00B75B6C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38D2C43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AAFA48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42120B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537F1A9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F93BC83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7D3007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C2706C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F726E76" w14:textId="77777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B6C" w:rsidRPr="0009107A" w14:paraId="5D3E5E81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0E74955D" w14:textId="2FDCD28E" w:rsidR="00B75B6C" w:rsidRPr="0009107A" w:rsidRDefault="00B75B6C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6AE053D" w14:textId="371CAB63" w:rsidR="00B75B6C" w:rsidRPr="0009107A" w:rsidRDefault="00B75B6C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C278142" w14:textId="116EEF1F" w:rsidR="00B75B6C" w:rsidRPr="0009107A" w:rsidRDefault="00B75B6C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5A74224" w14:textId="67D820F2" w:rsidR="00B75B6C" w:rsidRPr="0009107A" w:rsidRDefault="00B75B6C" w:rsidP="00CA6E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395" w:type="dxa"/>
            <w:shd w:val="clear" w:color="auto" w:fill="auto"/>
          </w:tcPr>
          <w:p w14:paraId="226A2604" w14:textId="6974D5F4" w:rsidR="00B75B6C" w:rsidRPr="0009107A" w:rsidRDefault="00B75B6C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394" w:type="dxa"/>
            <w:shd w:val="clear" w:color="auto" w:fill="auto"/>
          </w:tcPr>
          <w:p w14:paraId="28C96A92" w14:textId="4D6BA118" w:rsidR="00B75B6C" w:rsidRPr="0009107A" w:rsidRDefault="00B75B6C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AA0DA02" w14:textId="350FE9DD" w:rsidR="00B75B6C" w:rsidRPr="0009107A" w:rsidRDefault="00B75B6C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395" w:type="dxa"/>
            <w:shd w:val="clear" w:color="auto" w:fill="auto"/>
          </w:tcPr>
          <w:p w14:paraId="04068A9E" w14:textId="0CFDC77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E6D96C8" w14:textId="7ED9D1FB" w:rsidR="00B75B6C" w:rsidRPr="0009107A" w:rsidRDefault="00B75B6C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B75B6C" w:rsidRPr="0009107A" w14:paraId="4C3CD730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3CBC71A0" w14:textId="77777777" w:rsidR="00B75B6C" w:rsidRPr="0009107A" w:rsidRDefault="00B75B6C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4B2E9E15" w14:textId="54DFE393" w:rsidR="00B75B6C" w:rsidRPr="0009107A" w:rsidRDefault="00B75B6C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5D74972" w14:textId="734B08DE" w:rsidR="00B75B6C" w:rsidRPr="0009107A" w:rsidRDefault="00B75B6C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29A6798" w14:textId="20A02CEE" w:rsidR="00B75B6C" w:rsidRPr="0009107A" w:rsidRDefault="00B75B6C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39,469</w:t>
            </w:r>
          </w:p>
        </w:tc>
        <w:tc>
          <w:tcPr>
            <w:tcW w:w="1395" w:type="dxa"/>
            <w:shd w:val="clear" w:color="auto" w:fill="auto"/>
          </w:tcPr>
          <w:p w14:paraId="1C95190A" w14:textId="3BE858BD" w:rsidR="00B75B6C" w:rsidRPr="0009107A" w:rsidRDefault="00B75B6C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39,469</w:t>
            </w:r>
          </w:p>
        </w:tc>
        <w:tc>
          <w:tcPr>
            <w:tcW w:w="1394" w:type="dxa"/>
            <w:shd w:val="clear" w:color="auto" w:fill="auto"/>
          </w:tcPr>
          <w:p w14:paraId="3A05C12B" w14:textId="4F52BC0F" w:rsidR="00B75B6C" w:rsidRPr="0009107A" w:rsidRDefault="00B75B6C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89DE710" w14:textId="34057A0B" w:rsidR="00B75B6C" w:rsidRPr="0009107A" w:rsidRDefault="00B75B6C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39,690</w:t>
            </w:r>
          </w:p>
        </w:tc>
        <w:tc>
          <w:tcPr>
            <w:tcW w:w="1395" w:type="dxa"/>
            <w:shd w:val="clear" w:color="auto" w:fill="auto"/>
          </w:tcPr>
          <w:p w14:paraId="6FC3860D" w14:textId="003F49B1" w:rsidR="00B75B6C" w:rsidRPr="0009107A" w:rsidRDefault="00B75B6C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7F1A467" w14:textId="16FACE37" w:rsidR="00B75B6C" w:rsidRPr="0009107A" w:rsidRDefault="00B75B6C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</w:rPr>
              <w:t>39,690</w:t>
            </w:r>
          </w:p>
        </w:tc>
      </w:tr>
      <w:tr w:rsidR="00B75B6C" w:rsidRPr="0009107A" w14:paraId="38598436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5518291F" w14:textId="77777777" w:rsidR="00B75B6C" w:rsidRPr="0009107A" w:rsidRDefault="00B75B6C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60B217AF" w14:textId="33630184" w:rsidR="00B75B6C" w:rsidRPr="0009107A" w:rsidRDefault="00B75B6C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CD3B98"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1395" w:type="dxa"/>
            <w:shd w:val="clear" w:color="auto" w:fill="auto"/>
          </w:tcPr>
          <w:p w14:paraId="563FFB0C" w14:textId="69B3267A" w:rsidR="00B75B6C" w:rsidRPr="0009107A" w:rsidRDefault="00B75B6C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7FFDB65" w14:textId="30221B30" w:rsidR="00B75B6C" w:rsidRPr="0009107A" w:rsidRDefault="00B75B6C" w:rsidP="00CA6E1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A790F" w14:textId="1EC6CE1F" w:rsidR="00B75B6C" w:rsidRPr="0009107A" w:rsidRDefault="00CD3B98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</w:t>
            </w:r>
          </w:p>
        </w:tc>
        <w:tc>
          <w:tcPr>
            <w:tcW w:w="1394" w:type="dxa"/>
            <w:shd w:val="clear" w:color="auto" w:fill="auto"/>
          </w:tcPr>
          <w:p w14:paraId="36014A62" w14:textId="0329E7A5" w:rsidR="00B75B6C" w:rsidRPr="0009107A" w:rsidRDefault="00B75B6C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9C94EDB" w14:textId="5D79563B" w:rsidR="00B75B6C" w:rsidRPr="0009107A" w:rsidRDefault="00CD3B98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</w:t>
            </w:r>
          </w:p>
        </w:tc>
        <w:tc>
          <w:tcPr>
            <w:tcW w:w="1395" w:type="dxa"/>
            <w:shd w:val="clear" w:color="auto" w:fill="auto"/>
          </w:tcPr>
          <w:p w14:paraId="4F2CF515" w14:textId="79A71001" w:rsidR="00B75B6C" w:rsidRPr="0009107A" w:rsidRDefault="00B75B6C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81AD490" w14:textId="25059F9B" w:rsidR="00B75B6C" w:rsidRPr="0009107A" w:rsidRDefault="00CD3B98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</w:t>
            </w:r>
          </w:p>
        </w:tc>
      </w:tr>
      <w:tr w:rsidR="00CD3B98" w:rsidRPr="0009107A" w14:paraId="6137C33B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3294EDEF" w14:textId="77777777" w:rsidR="00CD3B98" w:rsidRPr="0009107A" w:rsidRDefault="00CD3B98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1678C05F" w14:textId="77777777" w:rsidR="00CD3B98" w:rsidRPr="0009107A" w:rsidRDefault="00CD3B98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178A81F" w14:textId="77777777" w:rsidR="00CD3B98" w:rsidRPr="0009107A" w:rsidRDefault="00CD3B98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7CD67C28" w14:textId="77777777" w:rsidR="00CD3B98" w:rsidRPr="0009107A" w:rsidRDefault="00CD3B98" w:rsidP="00CA6E1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661500" w14:textId="77777777" w:rsidR="00CD3B98" w:rsidRPr="0009107A" w:rsidRDefault="00CD3B98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shd w:val="clear" w:color="auto" w:fill="auto"/>
          </w:tcPr>
          <w:p w14:paraId="26406E41" w14:textId="77777777" w:rsidR="00CD3B98" w:rsidRPr="0009107A" w:rsidRDefault="00CD3B98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10D27182" w14:textId="77777777" w:rsidR="00CD3B98" w:rsidRPr="0009107A" w:rsidRDefault="00CD3B98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74593D0C" w14:textId="77777777" w:rsidR="00CD3B98" w:rsidRPr="0009107A" w:rsidRDefault="00CD3B98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1E87F7BD" w14:textId="77777777" w:rsidR="00CD3B98" w:rsidRPr="0009107A" w:rsidRDefault="00CD3B98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3FBE05BB" w14:textId="77777777" w:rsidR="007278F3" w:rsidRPr="0009107A" w:rsidRDefault="007278F3" w:rsidP="00CA6E18">
      <w:pPr>
        <w:rPr>
          <w:rFonts w:asciiTheme="majorBidi" w:hAnsiTheme="majorBidi" w:cstheme="majorBidi"/>
        </w:rPr>
      </w:pPr>
    </w:p>
    <w:p w14:paraId="32C08AF7" w14:textId="77777777" w:rsidR="00D069BB" w:rsidRPr="0009107A" w:rsidRDefault="00D069BB" w:rsidP="00CA6E18"/>
    <w:p w14:paraId="55AC91C6" w14:textId="77777777" w:rsidR="00D069BB" w:rsidRPr="0009107A" w:rsidRDefault="00D069BB" w:rsidP="00CA6E18"/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D069BB" w:rsidRPr="0009107A" w14:paraId="0C5CBBFD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EB123D3" w14:textId="77777777" w:rsidR="00D069BB" w:rsidRPr="0009107A" w:rsidRDefault="00D069BB" w:rsidP="00CA6E1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0CB81079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69BB" w:rsidRPr="0009107A" w14:paraId="17044164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5CA49E11" w14:textId="77777777" w:rsidR="00D069BB" w:rsidRPr="0009107A" w:rsidRDefault="00D069BB" w:rsidP="00CA6E1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3250E51E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64727BCD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09107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069BB" w:rsidRPr="0009107A" w14:paraId="7CB53505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94D4B9C" w14:textId="038AB4E5" w:rsidR="00D069BB" w:rsidRPr="0009107A" w:rsidRDefault="00D069BB" w:rsidP="00CA6E1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9107A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09107A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09107A">
              <w:rPr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Pr="0009107A">
              <w:rPr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394" w:type="dxa"/>
            <w:vAlign w:val="bottom"/>
          </w:tcPr>
          <w:p w14:paraId="455A4E94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85525E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B5A860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096EF9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09F3294B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0910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5083C5C3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0910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6A46A76C" w14:textId="77777777" w:rsidR="00D069BB" w:rsidRPr="0009107A" w:rsidRDefault="00D069BB" w:rsidP="00CA6E1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910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91D56B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69BB" w:rsidRPr="0009107A" w14:paraId="33381628" w14:textId="77777777" w:rsidTr="008176C3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4EC00823" w14:textId="77777777" w:rsidR="00D069BB" w:rsidRPr="0009107A" w:rsidRDefault="00D069BB" w:rsidP="00CA6E1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3805025A" w14:textId="77777777" w:rsidR="00D069BB" w:rsidRPr="0009107A" w:rsidRDefault="00D069BB" w:rsidP="00CA6E1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069BB" w:rsidRPr="0009107A" w14:paraId="52B73190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09B6BFBF" w14:textId="77777777" w:rsidR="00D069BB" w:rsidRPr="0009107A" w:rsidRDefault="00D069BB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2E6B33D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777157C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E800639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07B79D2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BFD4136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DBB78E1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19156B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957A73B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9BB" w:rsidRPr="0009107A" w14:paraId="61AD47FE" w14:textId="77777777" w:rsidTr="007D6BC3">
        <w:trPr>
          <w:trHeight w:val="261"/>
        </w:trPr>
        <w:tc>
          <w:tcPr>
            <w:tcW w:w="3375" w:type="dxa"/>
            <w:shd w:val="clear" w:color="auto" w:fill="auto"/>
          </w:tcPr>
          <w:p w14:paraId="58F544D1" w14:textId="77777777" w:rsidR="00D069BB" w:rsidRPr="0009107A" w:rsidRDefault="00D069BB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545DE828" w14:textId="64EA41AB" w:rsidR="00D069BB" w:rsidRPr="0009107A" w:rsidRDefault="00D069BB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5" w:type="dxa"/>
            <w:shd w:val="clear" w:color="auto" w:fill="auto"/>
          </w:tcPr>
          <w:p w14:paraId="31A02564" w14:textId="0E4D3C47" w:rsidR="00D069BB" w:rsidRPr="0009107A" w:rsidRDefault="00D069BB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395" w:type="dxa"/>
            <w:shd w:val="clear" w:color="auto" w:fill="auto"/>
          </w:tcPr>
          <w:p w14:paraId="67C74584" w14:textId="1986D007" w:rsidR="00D069BB" w:rsidRPr="0009107A" w:rsidRDefault="00D069BB" w:rsidP="00CA6E1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2C2D123" w14:textId="4C9A2446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94" w:type="dxa"/>
            <w:shd w:val="clear" w:color="auto" w:fill="auto"/>
          </w:tcPr>
          <w:p w14:paraId="66DE130A" w14:textId="548422E9" w:rsidR="00D069BB" w:rsidRPr="0009107A" w:rsidRDefault="00D069BB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95" w:type="dxa"/>
            <w:shd w:val="clear" w:color="auto" w:fill="auto"/>
          </w:tcPr>
          <w:p w14:paraId="708D52FA" w14:textId="0F31535A" w:rsidR="00D069BB" w:rsidRPr="0009107A" w:rsidRDefault="00D069BB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8B533AF" w14:textId="357C08CC" w:rsidR="00D069BB" w:rsidRPr="0009107A" w:rsidRDefault="00D069BB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A8CABF2" w14:textId="4FC074A7" w:rsidR="00D069BB" w:rsidRPr="0009107A" w:rsidRDefault="00D069BB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lang w:bidi="th-TH"/>
              </w:rPr>
              <w:t>476</w:t>
            </w:r>
          </w:p>
        </w:tc>
      </w:tr>
      <w:tr w:rsidR="00D069BB" w:rsidRPr="0009107A" w14:paraId="39D8A43E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FAFB663" w14:textId="77777777" w:rsidR="00D069BB" w:rsidRPr="0009107A" w:rsidRDefault="00D069BB" w:rsidP="00CA6E1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2F4C903" w14:textId="77777777" w:rsidR="00D069BB" w:rsidRPr="0009107A" w:rsidRDefault="00D069BB" w:rsidP="00CA6E1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3D031C9" w14:textId="5E3088D4" w:rsidR="00D069BB" w:rsidRPr="0009107A" w:rsidRDefault="00D069BB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12C09E" w14:textId="440E2CA3" w:rsidR="00D069BB" w:rsidRPr="0009107A" w:rsidRDefault="00D069BB" w:rsidP="00CA6E1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7423A6" w14:textId="3F90637A" w:rsidR="00D069BB" w:rsidRPr="0009107A" w:rsidRDefault="00D069BB" w:rsidP="00CA6E1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885E42" w14:textId="506E6739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7950AB5" w14:textId="5A0B457A" w:rsidR="00D069BB" w:rsidRPr="0009107A" w:rsidRDefault="00D069BB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C877A1" w14:textId="1E19693E" w:rsidR="00D069BB" w:rsidRPr="0009107A" w:rsidRDefault="00D069BB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A225F7" w14:textId="726A54B2" w:rsidR="00D069BB" w:rsidRPr="0009107A" w:rsidRDefault="00D069BB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9763B3" w14:textId="59DB7EA0" w:rsidR="00D069BB" w:rsidRPr="0009107A" w:rsidRDefault="00D069BB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lang w:bidi="th-TH"/>
              </w:rPr>
              <w:t>525</w:t>
            </w:r>
          </w:p>
        </w:tc>
      </w:tr>
      <w:tr w:rsidR="00D069BB" w:rsidRPr="0009107A" w14:paraId="76F29805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721ACAC" w14:textId="77777777" w:rsidR="00D069BB" w:rsidRPr="0009107A" w:rsidRDefault="00D069BB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1EA2DA1" w14:textId="59D5972E" w:rsidR="00D069BB" w:rsidRPr="0009107A" w:rsidRDefault="00D069BB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FE56FF3" w14:textId="36D4E362" w:rsidR="00D069BB" w:rsidRPr="0009107A" w:rsidRDefault="00D069BB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0049DDC" w14:textId="723F32EF" w:rsidR="00D069BB" w:rsidRPr="0009107A" w:rsidRDefault="00D069BB" w:rsidP="00CA6E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810</w:t>
            </w:r>
          </w:p>
        </w:tc>
        <w:tc>
          <w:tcPr>
            <w:tcW w:w="1395" w:type="dxa"/>
            <w:shd w:val="clear" w:color="auto" w:fill="auto"/>
          </w:tcPr>
          <w:p w14:paraId="2C28DFEF" w14:textId="367ACEB9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394" w:type="dxa"/>
            <w:shd w:val="clear" w:color="auto" w:fill="auto"/>
          </w:tcPr>
          <w:p w14:paraId="37239397" w14:textId="1415FF1F" w:rsidR="00D069BB" w:rsidRPr="0009107A" w:rsidRDefault="00D069BB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AE1D16F" w14:textId="73F286DF" w:rsidR="00D069BB" w:rsidRPr="0009107A" w:rsidRDefault="00125EC4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42C7766" w14:textId="1A160EAB" w:rsidR="00D069BB" w:rsidRPr="0009107A" w:rsidRDefault="00125EC4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808</w:t>
            </w:r>
          </w:p>
        </w:tc>
        <w:tc>
          <w:tcPr>
            <w:tcW w:w="1395" w:type="dxa"/>
            <w:shd w:val="clear" w:color="auto" w:fill="auto"/>
          </w:tcPr>
          <w:p w14:paraId="68ED696E" w14:textId="0D3FE7E0" w:rsidR="00D069BB" w:rsidRPr="0009107A" w:rsidRDefault="00D069BB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lang w:bidi="th-TH"/>
              </w:rPr>
              <w:t>808</w:t>
            </w:r>
          </w:p>
        </w:tc>
      </w:tr>
      <w:tr w:rsidR="00D069BB" w:rsidRPr="0009107A" w14:paraId="3449650F" w14:textId="77777777" w:rsidTr="00EB4445">
        <w:trPr>
          <w:trHeight w:val="261"/>
        </w:trPr>
        <w:tc>
          <w:tcPr>
            <w:tcW w:w="3375" w:type="dxa"/>
            <w:shd w:val="clear" w:color="auto" w:fill="auto"/>
          </w:tcPr>
          <w:p w14:paraId="53BEE9B5" w14:textId="77777777" w:rsidR="00D069BB" w:rsidRPr="0009107A" w:rsidRDefault="00D069BB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</w:tcPr>
          <w:p w14:paraId="5E18A230" w14:textId="721596DA" w:rsidR="00D069BB" w:rsidRPr="0009107A" w:rsidRDefault="00D069BB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/>
              </w:rPr>
              <w:t>524</w:t>
            </w:r>
          </w:p>
        </w:tc>
        <w:tc>
          <w:tcPr>
            <w:tcW w:w="1395" w:type="dxa"/>
            <w:shd w:val="clear" w:color="auto" w:fill="auto"/>
          </w:tcPr>
          <w:p w14:paraId="7212F8AE" w14:textId="1FBEC5E6" w:rsidR="00D069BB" w:rsidRPr="0009107A" w:rsidRDefault="00D069BB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CDB24F8" w14:textId="64FBE5D7" w:rsidR="00D069BB" w:rsidRPr="0009107A" w:rsidRDefault="00D069BB" w:rsidP="00CA6E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E261E60" w14:textId="205960F5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394" w:type="dxa"/>
            <w:shd w:val="clear" w:color="auto" w:fill="auto"/>
          </w:tcPr>
          <w:p w14:paraId="7768325F" w14:textId="48AC40B5" w:rsidR="00D069BB" w:rsidRPr="0009107A" w:rsidRDefault="00D069BB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3615D1F" w14:textId="12F45BA2" w:rsidR="00D069BB" w:rsidRPr="0009107A" w:rsidRDefault="00D069BB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1395" w:type="dxa"/>
            <w:shd w:val="clear" w:color="auto" w:fill="auto"/>
          </w:tcPr>
          <w:p w14:paraId="793E5CC7" w14:textId="5A1AD973" w:rsidR="00D069BB" w:rsidRPr="0009107A" w:rsidRDefault="00D069BB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7A3B7F" w14:textId="488EDB90" w:rsidR="00D069BB" w:rsidRPr="0009107A" w:rsidRDefault="00D069BB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lang w:bidi="th-TH"/>
              </w:rPr>
              <w:t>524</w:t>
            </w:r>
          </w:p>
        </w:tc>
      </w:tr>
      <w:tr w:rsidR="00D069BB" w:rsidRPr="0009107A" w14:paraId="741A13D5" w14:textId="77777777" w:rsidTr="00EB4445">
        <w:trPr>
          <w:trHeight w:val="261"/>
        </w:trPr>
        <w:tc>
          <w:tcPr>
            <w:tcW w:w="3375" w:type="dxa"/>
            <w:shd w:val="clear" w:color="auto" w:fill="auto"/>
          </w:tcPr>
          <w:p w14:paraId="7EB6B5D4" w14:textId="77777777" w:rsidR="00D069BB" w:rsidRPr="0009107A" w:rsidRDefault="00D069BB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426A8DDC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CD116E7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C68578F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9F3F944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7FAE8A41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5FAD6AC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30A7673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36EFE2F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9BB" w:rsidRPr="0009107A" w14:paraId="641D37AF" w14:textId="77777777" w:rsidTr="00EB4445">
        <w:trPr>
          <w:trHeight w:val="261"/>
        </w:trPr>
        <w:tc>
          <w:tcPr>
            <w:tcW w:w="3375" w:type="dxa"/>
            <w:shd w:val="clear" w:color="auto" w:fill="auto"/>
          </w:tcPr>
          <w:p w14:paraId="2777CC84" w14:textId="77777777" w:rsidR="00D069BB" w:rsidRPr="0009107A" w:rsidRDefault="00D069BB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</w:tcPr>
          <w:p w14:paraId="39ED9A6D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B4A2375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63F33DF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1B5A8F0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011EB823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28ACBFE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1C0885E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23C733A" w14:textId="77777777" w:rsidR="00D069BB" w:rsidRPr="0009107A" w:rsidRDefault="00D069BB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9BB" w:rsidRPr="0009107A" w14:paraId="0D0AB258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4FEE1695" w14:textId="77777777" w:rsidR="00D069BB" w:rsidRPr="0009107A" w:rsidRDefault="00D069BB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BE53315" w14:textId="2A7351AB" w:rsidR="00D069BB" w:rsidRPr="0009107A" w:rsidRDefault="00D069BB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2E5AE7B" w14:textId="3C6FFDB2" w:rsidR="00D069BB" w:rsidRPr="0009107A" w:rsidRDefault="00D069BB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0637647" w14:textId="4CEA562A" w:rsidR="00D069BB" w:rsidRPr="0009107A" w:rsidRDefault="00D069BB" w:rsidP="00CA6E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395" w:type="dxa"/>
            <w:shd w:val="clear" w:color="auto" w:fill="auto"/>
          </w:tcPr>
          <w:p w14:paraId="62BD7A93" w14:textId="1FE95100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394" w:type="dxa"/>
            <w:shd w:val="clear" w:color="auto" w:fill="auto"/>
          </w:tcPr>
          <w:p w14:paraId="1A14521D" w14:textId="6519EB7D" w:rsidR="00D069BB" w:rsidRPr="0009107A" w:rsidRDefault="00D069BB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89EEDEA" w14:textId="436C0163" w:rsidR="00D069BB" w:rsidRPr="0009107A" w:rsidRDefault="00D069BB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395" w:type="dxa"/>
            <w:shd w:val="clear" w:color="auto" w:fill="auto"/>
          </w:tcPr>
          <w:p w14:paraId="2419F982" w14:textId="63E127EC" w:rsidR="00D069BB" w:rsidRPr="0009107A" w:rsidRDefault="00D069BB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385BF5B" w14:textId="6876AAB1" w:rsidR="00D069BB" w:rsidRPr="0009107A" w:rsidRDefault="00D069BB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lang w:bidi="th-TH"/>
              </w:rPr>
              <w:t>916</w:t>
            </w:r>
          </w:p>
        </w:tc>
      </w:tr>
      <w:tr w:rsidR="00D069BB" w:rsidRPr="0009107A" w14:paraId="1AE55BD8" w14:textId="77777777" w:rsidTr="008176C3">
        <w:trPr>
          <w:trHeight w:val="261"/>
        </w:trPr>
        <w:tc>
          <w:tcPr>
            <w:tcW w:w="3375" w:type="dxa"/>
            <w:shd w:val="clear" w:color="auto" w:fill="auto"/>
          </w:tcPr>
          <w:p w14:paraId="6E689ADB" w14:textId="77777777" w:rsidR="00D069BB" w:rsidRPr="0009107A" w:rsidRDefault="00D069BB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3E09A8F0" w14:textId="12CCF050" w:rsidR="00D069BB" w:rsidRPr="0009107A" w:rsidRDefault="00D069BB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3A2CFE3" w14:textId="3CD6E55C" w:rsidR="00D069BB" w:rsidRPr="0009107A" w:rsidRDefault="00D069BB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0E02FE" w14:textId="59ADB45B" w:rsidR="00D069BB" w:rsidRPr="0009107A" w:rsidRDefault="00D069BB" w:rsidP="00CA6E1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val="en-US" w:bidi="th-TH"/>
              </w:rPr>
              <w:t>39,465</w:t>
            </w:r>
          </w:p>
        </w:tc>
        <w:tc>
          <w:tcPr>
            <w:tcW w:w="1395" w:type="dxa"/>
            <w:shd w:val="clear" w:color="auto" w:fill="auto"/>
          </w:tcPr>
          <w:p w14:paraId="7C95A7B5" w14:textId="54D5371A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39,465</w:t>
            </w:r>
          </w:p>
        </w:tc>
        <w:tc>
          <w:tcPr>
            <w:tcW w:w="1394" w:type="dxa"/>
            <w:shd w:val="clear" w:color="auto" w:fill="auto"/>
          </w:tcPr>
          <w:p w14:paraId="144FB801" w14:textId="00E77182" w:rsidR="00D069BB" w:rsidRPr="0009107A" w:rsidRDefault="00D069BB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152AB8B" w14:textId="217DFAE6" w:rsidR="00D069BB" w:rsidRPr="0009107A" w:rsidRDefault="00D069BB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40,099</w:t>
            </w:r>
          </w:p>
        </w:tc>
        <w:tc>
          <w:tcPr>
            <w:tcW w:w="1395" w:type="dxa"/>
            <w:shd w:val="clear" w:color="auto" w:fill="auto"/>
          </w:tcPr>
          <w:p w14:paraId="6B8BE1A3" w14:textId="664EA5F0" w:rsidR="00D069BB" w:rsidRPr="0009107A" w:rsidRDefault="00D069BB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05C2ADD" w14:textId="48926223" w:rsidR="00D069BB" w:rsidRPr="0009107A" w:rsidRDefault="00D069BB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lang w:bidi="th-TH"/>
              </w:rPr>
              <w:t>40,099</w:t>
            </w:r>
          </w:p>
        </w:tc>
      </w:tr>
      <w:tr w:rsidR="00D069BB" w:rsidRPr="0009107A" w14:paraId="69F2C346" w14:textId="77777777" w:rsidTr="00995C0B">
        <w:trPr>
          <w:trHeight w:val="261"/>
        </w:trPr>
        <w:tc>
          <w:tcPr>
            <w:tcW w:w="3375" w:type="dxa"/>
            <w:shd w:val="clear" w:color="auto" w:fill="auto"/>
          </w:tcPr>
          <w:p w14:paraId="6C01352C" w14:textId="77777777" w:rsidR="00D069BB" w:rsidRPr="0009107A" w:rsidRDefault="00D069BB" w:rsidP="00CA6E1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10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0561D2AC" w14:textId="5B2BE050" w:rsidR="00D069BB" w:rsidRPr="0009107A" w:rsidRDefault="00D069BB" w:rsidP="00CA6E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1395" w:type="dxa"/>
            <w:shd w:val="clear" w:color="auto" w:fill="auto"/>
          </w:tcPr>
          <w:p w14:paraId="14DBC35D" w14:textId="301410C1" w:rsidR="00D069BB" w:rsidRPr="0009107A" w:rsidRDefault="00D069BB" w:rsidP="00CA6E1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DE28713" w14:textId="54C4B181" w:rsidR="00D069BB" w:rsidRPr="0009107A" w:rsidRDefault="00D069BB" w:rsidP="00CA6E1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664B7E7" w14:textId="12AFD2F0" w:rsidR="00D069BB" w:rsidRPr="0009107A" w:rsidRDefault="00D069BB" w:rsidP="00CA6E1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1394" w:type="dxa"/>
            <w:shd w:val="clear" w:color="auto" w:fill="auto"/>
          </w:tcPr>
          <w:p w14:paraId="60EFBDC8" w14:textId="210D6BD7" w:rsidR="00D069BB" w:rsidRPr="0009107A" w:rsidRDefault="00D069BB" w:rsidP="00CA6E1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508994" w14:textId="790F0B6A" w:rsidR="00D069BB" w:rsidRPr="0009107A" w:rsidRDefault="00D069BB" w:rsidP="00CA6E1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1395" w:type="dxa"/>
            <w:shd w:val="clear" w:color="auto" w:fill="auto"/>
          </w:tcPr>
          <w:p w14:paraId="74BAF07E" w14:textId="3C3D573D" w:rsidR="00D069BB" w:rsidRPr="0009107A" w:rsidRDefault="00D069BB" w:rsidP="00CA6E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2A90A09" w14:textId="4AB06D37" w:rsidR="00D069BB" w:rsidRPr="0009107A" w:rsidRDefault="00D069BB" w:rsidP="00CA6E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107A">
              <w:rPr>
                <w:rFonts w:ascii="Angsana New" w:hAnsi="Angsana New" w:hint="cs"/>
                <w:sz w:val="28"/>
                <w:szCs w:val="28"/>
                <w:lang w:bidi="th-TH"/>
              </w:rPr>
              <w:t>1,991</w:t>
            </w:r>
          </w:p>
        </w:tc>
      </w:tr>
    </w:tbl>
    <w:p w14:paraId="7D81DE55" w14:textId="58613E3B" w:rsidR="00467D72" w:rsidRPr="0009107A" w:rsidRDefault="00467D72" w:rsidP="00CA6E18">
      <w:pPr>
        <w:rPr>
          <w:cs/>
        </w:rPr>
      </w:pPr>
      <w:r w:rsidRPr="0009107A">
        <w:br w:type="page"/>
      </w:r>
    </w:p>
    <w:p w14:paraId="2D486180" w14:textId="7F709935" w:rsidR="00E41D0B" w:rsidRPr="0009107A" w:rsidRDefault="00E41D0B" w:rsidP="00CA6E1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09107A" w:rsidSect="00E23505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75077165" w:rsidR="00F20DB7" w:rsidRPr="0009107A" w:rsidRDefault="00F20DB7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6F1E95" w:rsidRPr="0009107A">
        <w:rPr>
          <w:rFonts w:asciiTheme="majorBidi" w:hAnsiTheme="majorBidi" w:cstheme="majorBidi"/>
        </w:rPr>
        <w:t>2</w:t>
      </w:r>
      <w:r w:rsidRPr="0009107A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09107A" w:rsidRDefault="00DE1CD7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E15B765" w14:textId="67070ABD" w:rsidR="007278F3" w:rsidRPr="0009107A" w:rsidRDefault="007278F3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6F1E95" w:rsidRPr="0009107A">
        <w:rPr>
          <w:rFonts w:asciiTheme="majorBidi" w:hAnsiTheme="majorBidi" w:cstheme="majorBidi"/>
        </w:rPr>
        <w:t>3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09107A" w:rsidRDefault="007278F3" w:rsidP="00CA6E18">
      <w:pPr>
        <w:pStyle w:val="ListParagraph"/>
        <w:numPr>
          <w:ilvl w:val="0"/>
          <w:numId w:val="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289DE491" w:rsidR="00CC770C" w:rsidRPr="0009107A" w:rsidRDefault="00CC770C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4C565C60" w14:textId="02A33FFC" w:rsidR="003B7AD9" w:rsidRPr="0009107A" w:rsidRDefault="003B7AD9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9107A">
        <w:rPr>
          <w:rFonts w:asciiTheme="majorBidi" w:hAnsiTheme="majorBidi" w:cstheme="majorBidi"/>
          <w:i/>
          <w:iCs/>
          <w:cs/>
        </w:rPr>
        <w:tab/>
      </w:r>
      <w:r w:rsidRPr="0009107A">
        <w:rPr>
          <w:rFonts w:asciiTheme="majorBidi" w:hAnsiTheme="majorBidi" w:cstheme="majorBidi"/>
          <w:i/>
          <w:iCs/>
          <w:cs/>
        </w:rPr>
        <w:tab/>
      </w:r>
      <w:r w:rsidRPr="0009107A">
        <w:rPr>
          <w:rFonts w:asciiTheme="majorBidi" w:hAnsiTheme="majorBidi" w:cstheme="majorBidi"/>
          <w:i/>
          <w:iCs/>
          <w:cs/>
        </w:rPr>
        <w:tab/>
      </w:r>
      <w:r w:rsidRPr="0009107A">
        <w:rPr>
          <w:rFonts w:asciiTheme="majorBidi" w:hAnsiTheme="majorBidi" w:cstheme="majorBidi"/>
          <w:i/>
          <w:iCs/>
          <w:cs/>
        </w:rPr>
        <w:tab/>
      </w:r>
      <w:r w:rsidRPr="0009107A">
        <w:rPr>
          <w:rFonts w:asciiTheme="majorBidi" w:hAnsiTheme="majorBidi" w:cstheme="majorBidi"/>
          <w:i/>
          <w:iCs/>
          <w:cs/>
        </w:rPr>
        <w:tab/>
      </w:r>
      <w:r w:rsidRPr="0009107A">
        <w:rPr>
          <w:rFonts w:asciiTheme="majorBidi" w:hAnsiTheme="majorBidi" w:cstheme="majorBidi"/>
          <w:i/>
          <w:iCs/>
          <w:cs/>
        </w:rPr>
        <w:tab/>
      </w:r>
      <w:r w:rsidRPr="0009107A">
        <w:rPr>
          <w:rFonts w:asciiTheme="majorBidi" w:hAnsiTheme="majorBidi" w:cstheme="majorBidi"/>
          <w:i/>
          <w:iCs/>
          <w:cs/>
        </w:rPr>
        <w:tab/>
      </w:r>
      <w:r w:rsidRPr="0009107A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42B923F1" w14:textId="77777777" w:rsidR="00C67B0B" w:rsidRPr="0009107A" w:rsidRDefault="00C67B0B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89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587"/>
        <w:gridCol w:w="1587"/>
        <w:gridCol w:w="1587"/>
        <w:gridCol w:w="1587"/>
      </w:tblGrid>
      <w:tr w:rsidR="00FC560E" w:rsidRPr="0009107A" w14:paraId="534A1BFD" w14:textId="77777777" w:rsidTr="00440406">
        <w:trPr>
          <w:tblHeader/>
        </w:trPr>
        <w:tc>
          <w:tcPr>
            <w:tcW w:w="2610" w:type="dxa"/>
            <w:vAlign w:val="bottom"/>
          </w:tcPr>
          <w:p w14:paraId="330A52ED" w14:textId="77777777" w:rsidR="00FC560E" w:rsidRPr="0009107A" w:rsidRDefault="00FC560E" w:rsidP="00CA6E1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48" w:type="dxa"/>
            <w:gridSpan w:val="4"/>
            <w:vAlign w:val="bottom"/>
          </w:tcPr>
          <w:p w14:paraId="09C485B5" w14:textId="5FF70DB4" w:rsidR="00FC560E" w:rsidRPr="0009107A" w:rsidRDefault="00FC560E" w:rsidP="00CA6E1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FC560E" w:rsidRPr="0009107A" w14:paraId="076985C3" w14:textId="77777777" w:rsidTr="00440406">
        <w:trPr>
          <w:tblHeader/>
        </w:trPr>
        <w:tc>
          <w:tcPr>
            <w:tcW w:w="2610" w:type="dxa"/>
            <w:vAlign w:val="bottom"/>
            <w:hideMark/>
          </w:tcPr>
          <w:p w14:paraId="786A82B1" w14:textId="77777777" w:rsidR="00FC560E" w:rsidRPr="0009107A" w:rsidRDefault="00FC560E" w:rsidP="00CA6E1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87" w:type="dxa"/>
            <w:vAlign w:val="bottom"/>
            <w:hideMark/>
          </w:tcPr>
          <w:p w14:paraId="2924BA5C" w14:textId="77777777" w:rsidR="00FC560E" w:rsidRPr="0009107A" w:rsidRDefault="00FC560E" w:rsidP="00CA6E1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10E3138" w14:textId="77777777" w:rsidR="00FC560E" w:rsidRPr="0009107A" w:rsidRDefault="00FC560E" w:rsidP="00CA6E1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1</w:t>
            </w:r>
            <w:r w:rsidRPr="0009107A">
              <w:rPr>
                <w:rFonts w:asciiTheme="majorBidi" w:hAnsiTheme="majorBidi" w:hint="cs"/>
                <w:cs/>
              </w:rPr>
              <w:t xml:space="preserve"> </w:t>
            </w:r>
            <w:r w:rsidRPr="0009107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587" w:type="dxa"/>
            <w:vAlign w:val="bottom"/>
            <w:hideMark/>
          </w:tcPr>
          <w:p w14:paraId="5BE51790" w14:textId="77777777" w:rsidR="00FC560E" w:rsidRPr="0009107A" w:rsidRDefault="00FC560E" w:rsidP="00CA6E18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ปรับปรุง</w:t>
            </w:r>
          </w:p>
          <w:p w14:paraId="62078DA8" w14:textId="0E3D2C9C" w:rsidR="00FC560E" w:rsidRPr="0009107A" w:rsidRDefault="00FC560E" w:rsidP="00CA6E18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มูลค่ายุติธรรม</w:t>
            </w:r>
          </w:p>
        </w:tc>
        <w:tc>
          <w:tcPr>
            <w:tcW w:w="1587" w:type="dxa"/>
          </w:tcPr>
          <w:p w14:paraId="3858C835" w14:textId="77777777" w:rsidR="00FC560E" w:rsidRPr="0009107A" w:rsidRDefault="00FC560E" w:rsidP="00CA6E1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ผลกระทบ</w:t>
            </w:r>
          </w:p>
          <w:p w14:paraId="5C506F84" w14:textId="0B5E3660" w:rsidR="00FC560E" w:rsidRPr="0009107A" w:rsidRDefault="00FC560E" w:rsidP="00CA6E1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จากอัตราแลกเปลี่ยน</w:t>
            </w:r>
          </w:p>
        </w:tc>
        <w:tc>
          <w:tcPr>
            <w:tcW w:w="1587" w:type="dxa"/>
            <w:vAlign w:val="bottom"/>
            <w:hideMark/>
          </w:tcPr>
          <w:p w14:paraId="7F3EDC4C" w14:textId="77777777" w:rsidR="00FC560E" w:rsidRPr="0009107A" w:rsidRDefault="00FC560E" w:rsidP="00CA6E1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9655E2" w14:textId="60F3852B" w:rsidR="00FC560E" w:rsidRPr="0009107A" w:rsidRDefault="00FC560E" w:rsidP="00CA6E1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 xml:space="preserve">30 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</w:p>
        </w:tc>
      </w:tr>
      <w:tr w:rsidR="00FC560E" w:rsidRPr="0009107A" w14:paraId="55506A25" w14:textId="77777777" w:rsidTr="00440406">
        <w:trPr>
          <w:tblHeader/>
        </w:trPr>
        <w:tc>
          <w:tcPr>
            <w:tcW w:w="2610" w:type="dxa"/>
            <w:vAlign w:val="bottom"/>
          </w:tcPr>
          <w:p w14:paraId="4890B800" w14:textId="77777777" w:rsidR="00FC560E" w:rsidRPr="0009107A" w:rsidRDefault="00FC560E" w:rsidP="00CA6E1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48" w:type="dxa"/>
            <w:gridSpan w:val="4"/>
            <w:vAlign w:val="bottom"/>
          </w:tcPr>
          <w:p w14:paraId="5A7BAAB3" w14:textId="11FCF233" w:rsidR="00FC560E" w:rsidRPr="0009107A" w:rsidRDefault="00FC560E" w:rsidP="00CA6E1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0910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FC560E" w:rsidRPr="0009107A" w14:paraId="4D7DACEA" w14:textId="77777777" w:rsidTr="00440406">
        <w:tc>
          <w:tcPr>
            <w:tcW w:w="2610" w:type="dxa"/>
          </w:tcPr>
          <w:p w14:paraId="37DEA3DC" w14:textId="1402730B" w:rsidR="00FC560E" w:rsidRPr="0009107A" w:rsidRDefault="00FC560E" w:rsidP="00CA6E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587" w:type="dxa"/>
          </w:tcPr>
          <w:p w14:paraId="734109F5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6B6D3494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742AE471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5FAB663A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C560E" w:rsidRPr="0009107A" w14:paraId="1932021F" w14:textId="77777777" w:rsidTr="00440406">
        <w:tc>
          <w:tcPr>
            <w:tcW w:w="8958" w:type="dxa"/>
            <w:gridSpan w:val="5"/>
          </w:tcPr>
          <w:p w14:paraId="1F3D9962" w14:textId="05220027" w:rsidR="00FC560E" w:rsidRPr="0009107A" w:rsidRDefault="00FC560E" w:rsidP="00CA6E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FC560E" w:rsidRPr="0009107A" w14:paraId="221D5071" w14:textId="77777777" w:rsidTr="00440406">
        <w:tc>
          <w:tcPr>
            <w:tcW w:w="2610" w:type="dxa"/>
          </w:tcPr>
          <w:p w14:paraId="2E88179C" w14:textId="77777777" w:rsidR="00FC560E" w:rsidRPr="0009107A" w:rsidRDefault="00FC560E" w:rsidP="00CA6E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ตราสาร</w:t>
            </w:r>
            <w:r w:rsidRPr="0009107A">
              <w:rPr>
                <w:rFonts w:hint="cs"/>
                <w:cs/>
              </w:rPr>
              <w:t>ทุน</w:t>
            </w:r>
            <w:r w:rsidRPr="0009107A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09107A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587" w:type="dxa"/>
          </w:tcPr>
          <w:p w14:paraId="35FE85ED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7A852547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102F3CDE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2791DECE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75B6C" w:rsidRPr="0009107A" w14:paraId="31D2C8AA" w14:textId="77777777" w:rsidTr="00440406">
        <w:tc>
          <w:tcPr>
            <w:tcW w:w="2610" w:type="dxa"/>
          </w:tcPr>
          <w:p w14:paraId="59A3BD17" w14:textId="77777777" w:rsidR="00B75B6C" w:rsidRPr="0009107A" w:rsidRDefault="00B75B6C" w:rsidP="00CA6E1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7" w:type="dxa"/>
            <w:vAlign w:val="bottom"/>
          </w:tcPr>
          <w:p w14:paraId="799A047A" w14:textId="6E021560" w:rsidR="00B75B6C" w:rsidRPr="0009107A" w:rsidRDefault="00B75B6C" w:rsidP="00CA6E18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587" w:type="dxa"/>
            <w:vAlign w:val="bottom"/>
          </w:tcPr>
          <w:p w14:paraId="6CA50D92" w14:textId="171AB8FC" w:rsidR="00B75B6C" w:rsidRPr="0009107A" w:rsidRDefault="00B75B6C" w:rsidP="00CA6E18">
            <w:pPr>
              <w:tabs>
                <w:tab w:val="clear" w:pos="907"/>
                <w:tab w:val="left" w:pos="738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87" w:type="dxa"/>
            <w:vAlign w:val="bottom"/>
          </w:tcPr>
          <w:p w14:paraId="7FD9685F" w14:textId="238B6090" w:rsidR="00B75B6C" w:rsidRPr="0009107A" w:rsidRDefault="00B75B6C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vAlign w:val="bottom"/>
          </w:tcPr>
          <w:p w14:paraId="7B52C815" w14:textId="350448E8" w:rsidR="00B75B6C" w:rsidRPr="0009107A" w:rsidRDefault="00B75B6C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53</w:t>
            </w:r>
          </w:p>
        </w:tc>
      </w:tr>
      <w:tr w:rsidR="00B75B6C" w:rsidRPr="0009107A" w14:paraId="674A677F" w14:textId="77777777" w:rsidTr="00440406">
        <w:tc>
          <w:tcPr>
            <w:tcW w:w="2610" w:type="dxa"/>
          </w:tcPr>
          <w:p w14:paraId="7E68DF1F" w14:textId="77777777" w:rsidR="00B75B6C" w:rsidRPr="0009107A" w:rsidRDefault="00B75B6C" w:rsidP="00CA6E1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7" w:type="dxa"/>
            <w:vAlign w:val="bottom"/>
          </w:tcPr>
          <w:p w14:paraId="18449F67" w14:textId="006DC8E6" w:rsidR="00B75B6C" w:rsidRPr="0009107A" w:rsidRDefault="00B75B6C" w:rsidP="00CA6E18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1,214</w:t>
            </w:r>
          </w:p>
        </w:tc>
        <w:tc>
          <w:tcPr>
            <w:tcW w:w="1587" w:type="dxa"/>
            <w:vAlign w:val="bottom"/>
          </w:tcPr>
          <w:p w14:paraId="671C8DAE" w14:textId="0EC0C027" w:rsidR="00B75B6C" w:rsidRPr="0009107A" w:rsidRDefault="00B75B6C" w:rsidP="00CA6E18">
            <w:pPr>
              <w:tabs>
                <w:tab w:val="clear" w:pos="907"/>
                <w:tab w:val="left" w:pos="738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(215)</w:t>
            </w:r>
          </w:p>
        </w:tc>
        <w:tc>
          <w:tcPr>
            <w:tcW w:w="1587" w:type="dxa"/>
            <w:vAlign w:val="bottom"/>
          </w:tcPr>
          <w:p w14:paraId="7F7F48E1" w14:textId="13984C2C" w:rsidR="00B75B6C" w:rsidRPr="0009107A" w:rsidRDefault="00B75B6C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87" w:type="dxa"/>
            <w:vAlign w:val="bottom"/>
          </w:tcPr>
          <w:p w14:paraId="3293B318" w14:textId="54AEF535" w:rsidR="00B75B6C" w:rsidRPr="0009107A" w:rsidRDefault="00B75B6C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1,002</w:t>
            </w:r>
          </w:p>
        </w:tc>
      </w:tr>
      <w:tr w:rsidR="00FC560E" w:rsidRPr="0009107A" w14:paraId="087B9CE9" w14:textId="77777777" w:rsidTr="00440406">
        <w:tc>
          <w:tcPr>
            <w:tcW w:w="2610" w:type="dxa"/>
            <w:hideMark/>
          </w:tcPr>
          <w:p w14:paraId="4285DADA" w14:textId="3B90E902" w:rsidR="00FC560E" w:rsidRPr="0009107A" w:rsidRDefault="00FC560E" w:rsidP="00CA6E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587" w:type="dxa"/>
          </w:tcPr>
          <w:p w14:paraId="2429B90F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5F9E1302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577A7C4B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29A3B5A1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C560E" w:rsidRPr="0009107A" w14:paraId="64A4B3CB" w14:textId="77777777" w:rsidTr="00440406">
        <w:tc>
          <w:tcPr>
            <w:tcW w:w="8958" w:type="dxa"/>
            <w:gridSpan w:val="5"/>
            <w:hideMark/>
          </w:tcPr>
          <w:p w14:paraId="2AC863AD" w14:textId="4C149E2D" w:rsidR="00FC560E" w:rsidRPr="0009107A" w:rsidRDefault="00FC560E" w:rsidP="00CA6E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</w:tr>
      <w:tr w:rsidR="00FC560E" w:rsidRPr="0009107A" w14:paraId="1BAA1FA7" w14:textId="77777777" w:rsidTr="00440406">
        <w:tc>
          <w:tcPr>
            <w:tcW w:w="2610" w:type="dxa"/>
          </w:tcPr>
          <w:p w14:paraId="1D926BAF" w14:textId="4D476D7E" w:rsidR="00FC560E" w:rsidRPr="0009107A" w:rsidRDefault="00FC560E" w:rsidP="00CA6E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ตราสาร</w:t>
            </w:r>
            <w:r w:rsidRPr="0009107A">
              <w:rPr>
                <w:rFonts w:hint="cs"/>
                <w:cs/>
              </w:rPr>
              <w:t>ทุน</w:t>
            </w:r>
            <w:r w:rsidRPr="0009107A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09107A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587" w:type="dxa"/>
          </w:tcPr>
          <w:p w14:paraId="1539D27F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587" w:type="dxa"/>
          </w:tcPr>
          <w:p w14:paraId="2FC57A0C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6BFC12CC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</w:tcPr>
          <w:p w14:paraId="3E49435D" w14:textId="77777777" w:rsidR="00FC560E" w:rsidRPr="0009107A" w:rsidRDefault="00FC560E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C560E" w:rsidRPr="0009107A" w14:paraId="7B2C2D96" w14:textId="77777777" w:rsidTr="00440406">
        <w:tc>
          <w:tcPr>
            <w:tcW w:w="2610" w:type="dxa"/>
          </w:tcPr>
          <w:p w14:paraId="1B8F6268" w14:textId="484061CD" w:rsidR="00FC560E" w:rsidRPr="0009107A" w:rsidRDefault="00FC560E" w:rsidP="00CA6E1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66BF0127" w14:textId="5C445577" w:rsidR="00FC560E" w:rsidRPr="0009107A" w:rsidRDefault="00FC560E" w:rsidP="00CA6E18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5D8B11CF" w14:textId="34E25753" w:rsidR="00FC560E" w:rsidRPr="0009107A" w:rsidRDefault="00FC560E" w:rsidP="00CA6E18">
            <w:pPr>
              <w:tabs>
                <w:tab w:val="clear" w:pos="907"/>
                <w:tab w:val="left" w:pos="738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87" w:type="dxa"/>
            <w:vAlign w:val="bottom"/>
          </w:tcPr>
          <w:p w14:paraId="4BBE5752" w14:textId="1BB4298C" w:rsidR="00FC560E" w:rsidRPr="0009107A" w:rsidRDefault="00390491" w:rsidP="00CA6E18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14938A45" w14:textId="669CD460" w:rsidR="00FC560E" w:rsidRPr="0009107A" w:rsidRDefault="00FC560E" w:rsidP="00CA6E18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46</w:t>
            </w:r>
          </w:p>
        </w:tc>
      </w:tr>
      <w:tr w:rsidR="00FC560E" w:rsidRPr="0009107A" w14:paraId="331D0748" w14:textId="77777777" w:rsidTr="00440406">
        <w:tc>
          <w:tcPr>
            <w:tcW w:w="2610" w:type="dxa"/>
            <w:hideMark/>
          </w:tcPr>
          <w:p w14:paraId="688D0D7A" w14:textId="2F9A73C1" w:rsidR="00FC560E" w:rsidRPr="0009107A" w:rsidRDefault="00FC560E" w:rsidP="00CA6E1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02FCCC18" w14:textId="4B51AF6D" w:rsidR="00FC560E" w:rsidRPr="0009107A" w:rsidRDefault="00FC560E" w:rsidP="00CA6E18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1,713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429CEAD4" w14:textId="394162F4" w:rsidR="00FC560E" w:rsidRPr="0009107A" w:rsidRDefault="00FC560E" w:rsidP="00CA6E18">
            <w:pPr>
              <w:tabs>
                <w:tab w:val="clear" w:pos="907"/>
                <w:tab w:val="left" w:pos="738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(210)</w:t>
            </w:r>
          </w:p>
        </w:tc>
        <w:tc>
          <w:tcPr>
            <w:tcW w:w="1587" w:type="dxa"/>
            <w:vAlign w:val="bottom"/>
          </w:tcPr>
          <w:p w14:paraId="54CA0EDE" w14:textId="1B5ED7B0" w:rsidR="00FC560E" w:rsidRPr="0009107A" w:rsidRDefault="00FC560E" w:rsidP="00CA6E18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081545A2" w14:textId="058CF34B" w:rsidR="00FC560E" w:rsidRPr="0009107A" w:rsidRDefault="00FC560E" w:rsidP="00CA6E18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1,516</w:t>
            </w:r>
          </w:p>
        </w:tc>
      </w:tr>
    </w:tbl>
    <w:p w14:paraId="20D7A72A" w14:textId="77777777" w:rsidR="008731BF" w:rsidRPr="0009107A" w:rsidRDefault="008731BF" w:rsidP="00CA6E18"/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3"/>
        <w:gridCol w:w="1606"/>
        <w:gridCol w:w="1606"/>
        <w:gridCol w:w="1606"/>
      </w:tblGrid>
      <w:tr w:rsidR="00AB7B76" w:rsidRPr="0009107A" w14:paraId="366AA94C" w14:textId="77777777" w:rsidTr="00440406">
        <w:trPr>
          <w:tblHeader/>
        </w:trPr>
        <w:tc>
          <w:tcPr>
            <w:tcW w:w="4113" w:type="dxa"/>
            <w:vAlign w:val="bottom"/>
          </w:tcPr>
          <w:p w14:paraId="4167A9A5" w14:textId="77777777" w:rsidR="00AB7B76" w:rsidRPr="0009107A" w:rsidRDefault="00AB7B76" w:rsidP="00CA6E1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18" w:type="dxa"/>
            <w:gridSpan w:val="3"/>
            <w:vAlign w:val="bottom"/>
          </w:tcPr>
          <w:p w14:paraId="6DBAE832" w14:textId="2E49850B" w:rsidR="00AB7B76" w:rsidRPr="0009107A" w:rsidRDefault="00AB7B76" w:rsidP="00CA6E1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562A" w:rsidRPr="0009107A" w14:paraId="1E9D1897" w14:textId="77777777" w:rsidTr="00440406">
        <w:trPr>
          <w:tblHeader/>
        </w:trPr>
        <w:tc>
          <w:tcPr>
            <w:tcW w:w="4113" w:type="dxa"/>
            <w:vAlign w:val="bottom"/>
            <w:hideMark/>
          </w:tcPr>
          <w:p w14:paraId="335D6EB7" w14:textId="77777777" w:rsidR="00AC562A" w:rsidRPr="0009107A" w:rsidRDefault="00AC562A" w:rsidP="00CA6E1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606" w:type="dxa"/>
            <w:vAlign w:val="bottom"/>
            <w:hideMark/>
          </w:tcPr>
          <w:p w14:paraId="226D2B50" w14:textId="77777777" w:rsidR="00AC562A" w:rsidRPr="0009107A" w:rsidRDefault="00AC562A" w:rsidP="00CA6E1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12364D1" w14:textId="77777777" w:rsidR="00AC562A" w:rsidRPr="0009107A" w:rsidRDefault="00AC562A" w:rsidP="00CA6E1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1</w:t>
            </w:r>
            <w:r w:rsidRPr="0009107A">
              <w:rPr>
                <w:rFonts w:asciiTheme="majorBidi" w:hAnsiTheme="majorBidi" w:hint="cs"/>
                <w:cs/>
              </w:rPr>
              <w:t xml:space="preserve"> </w:t>
            </w:r>
            <w:r w:rsidRPr="0009107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606" w:type="dxa"/>
            <w:vAlign w:val="bottom"/>
            <w:hideMark/>
          </w:tcPr>
          <w:p w14:paraId="7C5A5B2C" w14:textId="77777777" w:rsidR="00AC562A" w:rsidRPr="0009107A" w:rsidRDefault="00AC562A" w:rsidP="00CA6E1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1606" w:type="dxa"/>
            <w:vAlign w:val="bottom"/>
            <w:hideMark/>
          </w:tcPr>
          <w:p w14:paraId="13D7B129" w14:textId="77777777" w:rsidR="00AC562A" w:rsidRPr="0009107A" w:rsidRDefault="00AC562A" w:rsidP="00CA6E1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4B42931" w14:textId="72B56061" w:rsidR="00AC562A" w:rsidRPr="0009107A" w:rsidRDefault="00AC562A" w:rsidP="00CA6E1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 xml:space="preserve">30 </w:t>
            </w:r>
            <w:r w:rsidRPr="0009107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</w:p>
        </w:tc>
      </w:tr>
      <w:tr w:rsidR="00AB7B76" w:rsidRPr="0009107A" w14:paraId="75F41951" w14:textId="77777777" w:rsidTr="00440406">
        <w:trPr>
          <w:tblHeader/>
        </w:trPr>
        <w:tc>
          <w:tcPr>
            <w:tcW w:w="4113" w:type="dxa"/>
            <w:vAlign w:val="bottom"/>
          </w:tcPr>
          <w:p w14:paraId="488B2DC9" w14:textId="77777777" w:rsidR="00AB7B76" w:rsidRPr="0009107A" w:rsidRDefault="00AB7B76" w:rsidP="00CA6E1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18" w:type="dxa"/>
            <w:gridSpan w:val="3"/>
            <w:vAlign w:val="bottom"/>
          </w:tcPr>
          <w:p w14:paraId="03E7FD7B" w14:textId="2EDFAC25" w:rsidR="00AB7B76" w:rsidRPr="0009107A" w:rsidRDefault="00AB7B76" w:rsidP="00CA6E1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C562A" w:rsidRPr="0009107A" w14:paraId="33729A8A" w14:textId="77777777" w:rsidTr="00440406">
        <w:tc>
          <w:tcPr>
            <w:tcW w:w="4113" w:type="dxa"/>
            <w:hideMark/>
          </w:tcPr>
          <w:p w14:paraId="0585A630" w14:textId="7E144557" w:rsidR="00AC562A" w:rsidRPr="0009107A" w:rsidRDefault="00AC562A" w:rsidP="00CA6E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606" w:type="dxa"/>
          </w:tcPr>
          <w:p w14:paraId="73452666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</w:tcPr>
          <w:p w14:paraId="0C6734F0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</w:tcPr>
          <w:p w14:paraId="70E8F101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09107A" w14:paraId="05E6AB03" w14:textId="77777777" w:rsidTr="00440406">
        <w:tc>
          <w:tcPr>
            <w:tcW w:w="4113" w:type="dxa"/>
            <w:hideMark/>
          </w:tcPr>
          <w:p w14:paraId="4E9F7E9E" w14:textId="77777777" w:rsidR="00AC562A" w:rsidRPr="0009107A" w:rsidRDefault="00AC562A" w:rsidP="00CA6E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06" w:type="dxa"/>
            <w:vAlign w:val="bottom"/>
          </w:tcPr>
          <w:p w14:paraId="57C94F1C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FF0000"/>
              </w:rPr>
            </w:pPr>
          </w:p>
        </w:tc>
        <w:tc>
          <w:tcPr>
            <w:tcW w:w="1606" w:type="dxa"/>
            <w:vAlign w:val="bottom"/>
          </w:tcPr>
          <w:p w14:paraId="774B9208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606" w:type="dxa"/>
            <w:vAlign w:val="bottom"/>
          </w:tcPr>
          <w:p w14:paraId="6D94F0CC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AC562A" w:rsidRPr="0009107A" w14:paraId="610B699F" w14:textId="77777777" w:rsidTr="00440406">
        <w:tc>
          <w:tcPr>
            <w:tcW w:w="4113" w:type="dxa"/>
          </w:tcPr>
          <w:p w14:paraId="7D3B50F4" w14:textId="77777777" w:rsidR="00AC562A" w:rsidRPr="0009107A" w:rsidRDefault="00AC562A" w:rsidP="00CA6E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09107A">
              <w:rPr>
                <w:rFonts w:asciiTheme="majorBidi" w:hAnsiTheme="majorBidi" w:cstheme="majorBidi" w:hint="cs"/>
                <w:color w:val="000000" w:themeColor="text1"/>
                <w:cs/>
              </w:rPr>
              <w:t>ตราสาร</w:t>
            </w:r>
            <w:r w:rsidRPr="0009107A">
              <w:rPr>
                <w:rFonts w:hint="cs"/>
                <w:color w:val="000000" w:themeColor="text1"/>
                <w:cs/>
              </w:rPr>
              <w:t>ทุน</w:t>
            </w:r>
            <w:r w:rsidRPr="0009107A">
              <w:rPr>
                <w:rFonts w:asciiTheme="majorBidi" w:hAnsiTheme="majorBidi" w:cstheme="majorBidi" w:hint="cs"/>
                <w:color w:val="000000" w:themeColor="text1"/>
                <w:cs/>
              </w:rPr>
              <w:t>ที่วัดมูลค่าด้วย</w:t>
            </w:r>
            <w:r w:rsidRPr="0009107A">
              <w:rPr>
                <w:rFonts w:asciiTheme="majorBidi" w:hAnsiTheme="majorBidi"/>
                <w:color w:val="000000" w:themeColor="text1"/>
                <w:cs/>
              </w:rPr>
              <w:t xml:space="preserve">      </w:t>
            </w:r>
          </w:p>
        </w:tc>
        <w:tc>
          <w:tcPr>
            <w:tcW w:w="1606" w:type="dxa"/>
          </w:tcPr>
          <w:p w14:paraId="679D89B0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606" w:type="dxa"/>
          </w:tcPr>
          <w:p w14:paraId="2E873DFF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</w:tcPr>
          <w:p w14:paraId="7130326D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75B6C" w:rsidRPr="0009107A" w14:paraId="48C99B02" w14:textId="77777777" w:rsidTr="00A853AE">
        <w:tc>
          <w:tcPr>
            <w:tcW w:w="4113" w:type="dxa"/>
            <w:hideMark/>
          </w:tcPr>
          <w:p w14:paraId="0DDFD381" w14:textId="77777777" w:rsidR="00B75B6C" w:rsidRPr="0009107A" w:rsidRDefault="00B75B6C" w:rsidP="00CA6E1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nil"/>
              <w:left w:val="nil"/>
            </w:tcBorders>
          </w:tcPr>
          <w:p w14:paraId="5EC1AE10" w14:textId="10FB5DC9" w:rsidR="00B75B6C" w:rsidRPr="0009107A" w:rsidRDefault="00B75B6C" w:rsidP="00CA6E18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9107A">
              <w:t>51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</w:tcPr>
          <w:p w14:paraId="6C966B0A" w14:textId="164996DA" w:rsidR="00B75B6C" w:rsidRPr="0009107A" w:rsidRDefault="00B75B6C" w:rsidP="00CA6E18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9107A">
              <w:t>2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</w:tcPr>
          <w:p w14:paraId="37B22887" w14:textId="202CF0D4" w:rsidR="00B75B6C" w:rsidRPr="0009107A" w:rsidRDefault="00B75B6C" w:rsidP="00CA6E18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9107A">
              <w:t>53</w:t>
            </w:r>
          </w:p>
        </w:tc>
      </w:tr>
      <w:tr w:rsidR="00B75B6C" w:rsidRPr="0009107A" w14:paraId="585BE6DE" w14:textId="77777777" w:rsidTr="00A853AE">
        <w:tc>
          <w:tcPr>
            <w:tcW w:w="4113" w:type="dxa"/>
            <w:hideMark/>
          </w:tcPr>
          <w:p w14:paraId="794C7F01" w14:textId="77777777" w:rsidR="00B75B6C" w:rsidRPr="0009107A" w:rsidRDefault="00B75B6C" w:rsidP="00CA6E1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06B13D0E" w14:textId="771FC15D" w:rsidR="00B75B6C" w:rsidRPr="0009107A" w:rsidRDefault="00B75B6C" w:rsidP="00CA6E18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9107A">
              <w:t>425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429748FB" w14:textId="184A1083" w:rsidR="00B75B6C" w:rsidRPr="0009107A" w:rsidRDefault="00B75B6C" w:rsidP="00CA6E18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9107A"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2B5E3675" w14:textId="6C6831A7" w:rsidR="00B75B6C" w:rsidRPr="0009107A" w:rsidRDefault="00B75B6C" w:rsidP="00CA6E18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9107A">
              <w:t>438</w:t>
            </w:r>
          </w:p>
        </w:tc>
      </w:tr>
      <w:tr w:rsidR="00AC562A" w:rsidRPr="0009107A" w14:paraId="2CFB6F3F" w14:textId="77777777" w:rsidTr="00440406">
        <w:tc>
          <w:tcPr>
            <w:tcW w:w="4113" w:type="dxa"/>
          </w:tcPr>
          <w:p w14:paraId="6C503DAC" w14:textId="77777777" w:rsidR="00AC562A" w:rsidRPr="0009107A" w:rsidRDefault="00AC562A" w:rsidP="00CA6E18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DBAE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F3D42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44DB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09107A" w14:paraId="0EB78BC7" w14:textId="77777777" w:rsidTr="00440406">
        <w:tc>
          <w:tcPr>
            <w:tcW w:w="4113" w:type="dxa"/>
          </w:tcPr>
          <w:p w14:paraId="22C286A8" w14:textId="409788FA" w:rsidR="00AC562A" w:rsidRPr="0009107A" w:rsidRDefault="00AC562A" w:rsidP="00CA6E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ABCE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2632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E61C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09107A" w14:paraId="656E3485" w14:textId="77777777" w:rsidTr="00440406">
        <w:tc>
          <w:tcPr>
            <w:tcW w:w="4113" w:type="dxa"/>
          </w:tcPr>
          <w:p w14:paraId="44E79269" w14:textId="6ADFD1CA" w:rsidR="00AC562A" w:rsidRPr="0009107A" w:rsidRDefault="00AC562A" w:rsidP="00CA6E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ADC6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519E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939F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09107A" w14:paraId="5B0AB937" w14:textId="77777777" w:rsidTr="00440406">
        <w:tc>
          <w:tcPr>
            <w:tcW w:w="4113" w:type="dxa"/>
          </w:tcPr>
          <w:p w14:paraId="4FE1B299" w14:textId="2780300A" w:rsidR="00AC562A" w:rsidRPr="0009107A" w:rsidRDefault="00AC562A" w:rsidP="00CA6E18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ตราสารทุนที่วัดมูลค่าด้วย</w:t>
            </w:r>
            <w:r w:rsidRPr="0009107A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8115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C9D3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EFBC" w14:textId="7777777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C562A" w:rsidRPr="0009107A" w14:paraId="2DB10578" w14:textId="77777777" w:rsidTr="00440406">
        <w:tc>
          <w:tcPr>
            <w:tcW w:w="4113" w:type="dxa"/>
          </w:tcPr>
          <w:p w14:paraId="45705C7B" w14:textId="7BBFBAA2" w:rsidR="00AC562A" w:rsidRPr="0009107A" w:rsidRDefault="00AC562A" w:rsidP="00CA6E1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AAF0" w14:textId="01A968D7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4615" w14:textId="737230BA" w:rsidR="00AC562A" w:rsidRPr="0009107A" w:rsidRDefault="007A129B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6329" w14:textId="5635D17E" w:rsidR="00AC562A" w:rsidRPr="0009107A" w:rsidRDefault="007A129B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46</w:t>
            </w:r>
          </w:p>
        </w:tc>
      </w:tr>
      <w:tr w:rsidR="00AC562A" w:rsidRPr="0009107A" w14:paraId="5FE1964F" w14:textId="77777777" w:rsidTr="00440406">
        <w:tc>
          <w:tcPr>
            <w:tcW w:w="4113" w:type="dxa"/>
          </w:tcPr>
          <w:p w14:paraId="5AE29D4B" w14:textId="0567D23D" w:rsidR="00AC562A" w:rsidRPr="0009107A" w:rsidRDefault="00AC562A" w:rsidP="00CA6E18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vAlign w:val="bottom"/>
          </w:tcPr>
          <w:p w14:paraId="42B938F6" w14:textId="564BDE52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34</w:t>
            </w:r>
            <w:r w:rsidR="007A129B" w:rsidRPr="0009107A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vAlign w:val="bottom"/>
          </w:tcPr>
          <w:p w14:paraId="479A4FD9" w14:textId="71475DF3" w:rsidR="00AC562A" w:rsidRPr="0009107A" w:rsidRDefault="007A129B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43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vAlign w:val="bottom"/>
          </w:tcPr>
          <w:p w14:paraId="4BB7A92A" w14:textId="2DDA6368" w:rsidR="00AC562A" w:rsidRPr="0009107A" w:rsidRDefault="00AC562A" w:rsidP="00CA6E1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</w:t>
            </w:r>
            <w:r w:rsidR="007A129B" w:rsidRPr="0009107A">
              <w:rPr>
                <w:rFonts w:asciiTheme="majorBidi" w:hAnsiTheme="majorBidi" w:cstheme="majorBidi" w:hint="cs"/>
                <w:cs/>
              </w:rPr>
              <w:t>85</w:t>
            </w:r>
          </w:p>
        </w:tc>
      </w:tr>
    </w:tbl>
    <w:p w14:paraId="58B4AD9C" w14:textId="77777777" w:rsidR="00027638" w:rsidRPr="0009107A" w:rsidRDefault="00027638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05C714A" w14:textId="77777777" w:rsidR="00290AB4" w:rsidRPr="0009107A" w:rsidRDefault="00290AB4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09107A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26752725" w14:textId="0F1554A2" w:rsidR="00027638" w:rsidRPr="0009107A" w:rsidRDefault="00027638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9107A">
        <w:rPr>
          <w:rFonts w:asciiTheme="majorBidi" w:hAnsiTheme="majorBidi" w:cstheme="majorBidi"/>
          <w:b/>
          <w:bCs/>
          <w:i/>
          <w:iCs/>
          <w:cs/>
        </w:rPr>
        <w:lastRenderedPageBreak/>
        <w:t>ผลขาดทุนจากการด้อยค่า</w:t>
      </w:r>
    </w:p>
    <w:p w14:paraId="776B7860" w14:textId="77777777" w:rsidR="00027638" w:rsidRPr="0009107A" w:rsidRDefault="00027638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07"/>
        <w:gridCol w:w="1407"/>
        <w:gridCol w:w="1407"/>
        <w:gridCol w:w="1407"/>
      </w:tblGrid>
      <w:tr w:rsidR="00D94FDB" w:rsidRPr="0009107A" w14:paraId="171F4D76" w14:textId="77777777" w:rsidTr="0045740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AA98A02" w14:textId="77777777" w:rsidR="00D94FDB" w:rsidRPr="0009107A" w:rsidRDefault="00D94FD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3E2E73DA" w14:textId="20E6C795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94FDB" w:rsidRPr="0009107A" w14:paraId="4D8049EE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0EFC87" w14:textId="77777777" w:rsidR="00D94FDB" w:rsidRPr="0009107A" w:rsidRDefault="00D94FD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FAC299" w14:textId="77777777" w:rsidR="00D94FDB" w:rsidRPr="0009107A" w:rsidRDefault="00D94FD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B0855A7" w14:textId="2EE76C05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09107A">
              <w:rPr>
                <w:rFonts w:asciiTheme="majorBidi" w:hAnsiTheme="majorBidi" w:cstheme="majorBidi"/>
                <w:cs/>
              </w:rPr>
              <w:br/>
              <w:t xml:space="preserve">จะเกิดขึ้นใน </w:t>
            </w:r>
            <w:r w:rsidRPr="0009107A">
              <w:rPr>
                <w:rFonts w:asciiTheme="majorBidi" w:hAnsiTheme="majorBidi" w:cstheme="majorBidi"/>
              </w:rPr>
              <w:t>12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1773506" w14:textId="5F788DDE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09107A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09107A">
              <w:rPr>
                <w:rFonts w:asciiTheme="majorBidi" w:hAnsiTheme="majorBidi"/>
                <w:cs/>
              </w:rPr>
              <w:t xml:space="preserve">- </w:t>
            </w:r>
            <w:r w:rsidRPr="0009107A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8D3A1B4" w14:textId="7F27C4A5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09107A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09107A">
              <w:rPr>
                <w:rFonts w:asciiTheme="majorBidi" w:hAnsiTheme="majorBidi" w:cstheme="majorBidi"/>
              </w:rPr>
              <w:t>-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BE5E49D" w14:textId="77777777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4FDB" w:rsidRPr="0009107A" w14:paraId="4F037796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DA102B5" w14:textId="77777777" w:rsidR="00D94FDB" w:rsidRPr="0009107A" w:rsidRDefault="00D94FDB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4F1AC07" w14:textId="77777777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/>
                <w:cs/>
              </w:rPr>
              <w:t>(</w:t>
            </w:r>
            <w:r w:rsidRPr="0009107A">
              <w:rPr>
                <w:rFonts w:asciiTheme="majorBidi" w:hAnsiTheme="majorBidi" w:cstheme="majorBidi"/>
              </w:rPr>
              <w:t>Stage 1</w:t>
            </w:r>
            <w:r w:rsidRPr="0009107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DD20043" w14:textId="77777777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/>
                <w:cs/>
              </w:rPr>
              <w:t>(</w:t>
            </w:r>
            <w:r w:rsidRPr="0009107A">
              <w:rPr>
                <w:rFonts w:asciiTheme="majorBidi" w:hAnsiTheme="majorBidi" w:cstheme="majorBidi"/>
              </w:rPr>
              <w:t>Stage 2</w:t>
            </w:r>
            <w:r w:rsidRPr="0009107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751D85" w14:textId="77777777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/>
                <w:cs/>
              </w:rPr>
              <w:t>(</w:t>
            </w:r>
            <w:r w:rsidRPr="0009107A">
              <w:rPr>
                <w:rFonts w:asciiTheme="majorBidi" w:hAnsiTheme="majorBidi" w:cstheme="majorBidi"/>
              </w:rPr>
              <w:t>Stage 3</w:t>
            </w:r>
            <w:r w:rsidRPr="0009107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8214291" w14:textId="77777777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82C68" w:rsidRPr="0009107A" w14:paraId="5A35266F" w14:textId="77777777" w:rsidTr="006071D9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F355607" w14:textId="77777777" w:rsidR="00582C68" w:rsidRPr="0009107A" w:rsidRDefault="00582C6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3E80471E" w14:textId="1168C620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94FDB" w:rsidRPr="0009107A" w14:paraId="15C966DC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6D1558E" w14:textId="77777777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407" w:type="dxa"/>
            <w:shd w:val="clear" w:color="auto" w:fill="auto"/>
          </w:tcPr>
          <w:p w14:paraId="77CBDBD5" w14:textId="319882B3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B78E7D8" w14:textId="77777777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57B14B8B" w14:textId="77777777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2B3B1CB7" w14:textId="77777777" w:rsidR="00D94FDB" w:rsidRPr="0009107A" w:rsidRDefault="00D94FD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40B08" w:rsidRPr="0009107A" w14:paraId="6804A1FA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A7BB93F" w14:textId="5300C6AD" w:rsidR="00B40B08" w:rsidRPr="0009107A" w:rsidRDefault="00B40B0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cs/>
              </w:rPr>
              <w:t>มกราคม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</w:rPr>
              <w:t>256</w:t>
            </w:r>
            <w:r w:rsidRPr="0009107A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14:paraId="277E8FFD" w14:textId="42DADE1A" w:rsidR="00B40B08" w:rsidRPr="0009107A" w:rsidRDefault="00B40B0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3E8EA30" w14:textId="7BBCD91A" w:rsidR="00B40B08" w:rsidRPr="0009107A" w:rsidRDefault="00B40B0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27</w:t>
            </w:r>
          </w:p>
        </w:tc>
        <w:tc>
          <w:tcPr>
            <w:tcW w:w="1407" w:type="dxa"/>
            <w:shd w:val="clear" w:color="auto" w:fill="auto"/>
          </w:tcPr>
          <w:p w14:paraId="2694FAA0" w14:textId="4BD3C511" w:rsidR="00B40B08" w:rsidRPr="0009107A" w:rsidRDefault="00B40B0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372D82ED" w14:textId="4A755B7E" w:rsidR="00B40B08" w:rsidRPr="0009107A" w:rsidRDefault="00EC603B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27</w:t>
            </w:r>
          </w:p>
        </w:tc>
      </w:tr>
      <w:tr w:rsidR="003A093A" w:rsidRPr="0009107A" w14:paraId="0B475F4C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174CA14" w14:textId="1317317D" w:rsidR="003A093A" w:rsidRPr="0009107A" w:rsidRDefault="003A093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การวัดมูลค่าใหม่สุทธิของสำรอง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ผลขาดทุน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879230E" w14:textId="4E52A27A" w:rsidR="003A093A" w:rsidRPr="0009107A" w:rsidRDefault="003A093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4295FE" w14:textId="7414751D" w:rsidR="003A093A" w:rsidRPr="0009107A" w:rsidRDefault="003A093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7811D2B" w14:textId="0BE8C591" w:rsidR="003A093A" w:rsidRPr="0009107A" w:rsidRDefault="003A093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F48EA0A" w14:textId="42A61B1F" w:rsidR="003A093A" w:rsidRPr="0009107A" w:rsidRDefault="003A093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16</w:t>
            </w:r>
          </w:p>
        </w:tc>
      </w:tr>
      <w:tr w:rsidR="003A093A" w:rsidRPr="0009107A" w14:paraId="622DD1DA" w14:textId="77777777" w:rsidTr="00D94FD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E21E2F8" w14:textId="2870CE29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07" w:type="dxa"/>
            <w:shd w:val="clear" w:color="auto" w:fill="auto"/>
          </w:tcPr>
          <w:p w14:paraId="650D1371" w14:textId="1F9951F9" w:rsidR="003A093A" w:rsidRPr="0009107A" w:rsidRDefault="003A093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E0997D6" w14:textId="31EFBC53" w:rsidR="003A093A" w:rsidRPr="0009107A" w:rsidRDefault="003A093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43</w:t>
            </w:r>
          </w:p>
        </w:tc>
        <w:tc>
          <w:tcPr>
            <w:tcW w:w="1407" w:type="dxa"/>
            <w:shd w:val="clear" w:color="auto" w:fill="auto"/>
          </w:tcPr>
          <w:p w14:paraId="647F2028" w14:textId="15B3E3CD" w:rsidR="003A093A" w:rsidRPr="0009107A" w:rsidRDefault="003A093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43F0EF6" w14:textId="39A9FC9B" w:rsidR="003A093A" w:rsidRPr="0009107A" w:rsidRDefault="003A093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43</w:t>
            </w:r>
          </w:p>
        </w:tc>
      </w:tr>
      <w:tr w:rsidR="003A093A" w:rsidRPr="0009107A" w14:paraId="4E61ACF8" w14:textId="77777777" w:rsidTr="00D94FD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F1E1CA7" w14:textId="77777777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213E1CFE" w14:textId="77777777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624958E3" w14:textId="77777777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6E7DE802" w14:textId="77777777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326B0313" w14:textId="77777777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3A093A" w:rsidRPr="0009107A" w14:paraId="1C8395F1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4E371B6" w14:textId="3B192AF9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cs/>
              </w:rPr>
              <w:t>มกราคม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7" w:type="dxa"/>
            <w:shd w:val="clear" w:color="auto" w:fill="auto"/>
          </w:tcPr>
          <w:p w14:paraId="748E1234" w14:textId="3D2C69FC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5C400F58" w14:textId="2558E25C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07" w:type="dxa"/>
            <w:shd w:val="clear" w:color="auto" w:fill="auto"/>
          </w:tcPr>
          <w:p w14:paraId="3D97A8E1" w14:textId="72D0FC1A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C365C67" w14:textId="64F8CF9A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11</w:t>
            </w:r>
          </w:p>
        </w:tc>
      </w:tr>
      <w:tr w:rsidR="003A093A" w:rsidRPr="0009107A" w14:paraId="71FA2A3E" w14:textId="77777777" w:rsidTr="00D94FD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1BECB4" w14:textId="4E83BBCF" w:rsidR="003A093A" w:rsidRPr="0009107A" w:rsidRDefault="003A093A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การวัดมูลค่าใหม่สุทธิของสำรอง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ผลขาดทุน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D54B165" w14:textId="54227707" w:rsidR="003A093A" w:rsidRPr="0009107A" w:rsidRDefault="003A093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C6C0F4A" w14:textId="65595C87" w:rsidR="003A093A" w:rsidRPr="0009107A" w:rsidRDefault="003A093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4F05539" w14:textId="3FBD0BAD" w:rsidR="003A093A" w:rsidRPr="0009107A" w:rsidRDefault="003A093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71955B8" w14:textId="448CA5B2" w:rsidR="003A093A" w:rsidRPr="0009107A" w:rsidRDefault="003A093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8</w:t>
            </w:r>
          </w:p>
        </w:tc>
      </w:tr>
      <w:tr w:rsidR="003A093A" w:rsidRPr="0009107A" w14:paraId="0B60F61D" w14:textId="77777777" w:rsidTr="00EC603B">
        <w:trPr>
          <w:trHeight w:val="533"/>
        </w:trPr>
        <w:tc>
          <w:tcPr>
            <w:tcW w:w="3420" w:type="dxa"/>
            <w:shd w:val="clear" w:color="auto" w:fill="auto"/>
            <w:vAlign w:val="bottom"/>
          </w:tcPr>
          <w:p w14:paraId="2533786A" w14:textId="3BFFA1FE" w:rsidR="003A093A" w:rsidRPr="0009107A" w:rsidRDefault="003A093A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07" w:type="dxa"/>
            <w:shd w:val="clear" w:color="auto" w:fill="auto"/>
          </w:tcPr>
          <w:p w14:paraId="429F346D" w14:textId="76CAF608" w:rsidR="003A093A" w:rsidRPr="0009107A" w:rsidRDefault="003A093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706E4654" w14:textId="58467088" w:rsidR="003A093A" w:rsidRPr="0009107A" w:rsidRDefault="003A093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</w:t>
            </w: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9</w:t>
            </w:r>
          </w:p>
        </w:tc>
        <w:tc>
          <w:tcPr>
            <w:tcW w:w="1407" w:type="dxa"/>
            <w:shd w:val="clear" w:color="auto" w:fill="auto"/>
          </w:tcPr>
          <w:p w14:paraId="2754771D" w14:textId="2DB48F24" w:rsidR="003A093A" w:rsidRPr="0009107A" w:rsidRDefault="003A093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1328D3C" w14:textId="1C110558" w:rsidR="003A093A" w:rsidRPr="0009107A" w:rsidRDefault="003A093A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</w:t>
            </w: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9</w:t>
            </w:r>
          </w:p>
        </w:tc>
      </w:tr>
    </w:tbl>
    <w:p w14:paraId="21CE7CAC" w14:textId="77777777" w:rsidR="00027638" w:rsidRPr="0009107A" w:rsidRDefault="00027638" w:rsidP="00CA6E18">
      <w:pPr>
        <w:rPr>
          <w:sz w:val="24"/>
          <w:szCs w:val="24"/>
        </w:rPr>
      </w:pPr>
    </w:p>
    <w:p w14:paraId="00223EBD" w14:textId="77777777" w:rsidR="00027638" w:rsidRPr="0009107A" w:rsidRDefault="00027638" w:rsidP="00CA6E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34F072C" w14:textId="77777777" w:rsidR="00027638" w:rsidRPr="0009107A" w:rsidRDefault="00027638" w:rsidP="00CA6E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DEAC9BE" w14:textId="734A5AEF" w:rsidR="004712BC" w:rsidRPr="0009107A" w:rsidRDefault="004712BC" w:rsidP="00CA6E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7AADB115" w14:textId="746F7048" w:rsidR="00530DDB" w:rsidRPr="0009107A" w:rsidRDefault="00530DDB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2336B85" w14:textId="77777777" w:rsidR="00530DDB" w:rsidRPr="0009107A" w:rsidRDefault="00530DDB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07"/>
        <w:gridCol w:w="1407"/>
        <w:gridCol w:w="1407"/>
        <w:gridCol w:w="1407"/>
      </w:tblGrid>
      <w:tr w:rsidR="00582C68" w:rsidRPr="0009107A" w14:paraId="3A380F00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5939654" w14:textId="77777777" w:rsidR="00582C68" w:rsidRPr="0009107A" w:rsidRDefault="00582C6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49FAEBE2" w14:textId="7B172832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582C68" w:rsidRPr="0009107A" w14:paraId="6CA0D453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3A43AEF" w14:textId="77777777" w:rsidR="00582C68" w:rsidRPr="0009107A" w:rsidRDefault="00582C6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1E75A4B0" w14:textId="77777777" w:rsidR="00582C68" w:rsidRPr="0009107A" w:rsidRDefault="00582C6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23BC0D1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09107A">
              <w:rPr>
                <w:rFonts w:asciiTheme="majorBidi" w:hAnsiTheme="majorBidi" w:cstheme="majorBidi"/>
                <w:cs/>
              </w:rPr>
              <w:br/>
              <w:t xml:space="preserve">จะเกิดขึ้นใน </w:t>
            </w:r>
            <w:r w:rsidRPr="0009107A">
              <w:rPr>
                <w:rFonts w:asciiTheme="majorBidi" w:hAnsiTheme="majorBidi" w:cstheme="majorBidi"/>
              </w:rPr>
              <w:t>12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960D356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09107A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09107A">
              <w:rPr>
                <w:rFonts w:asciiTheme="majorBidi" w:hAnsiTheme="majorBidi"/>
                <w:cs/>
              </w:rPr>
              <w:t xml:space="preserve">- </w:t>
            </w:r>
            <w:r w:rsidRPr="0009107A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2987A09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09107A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09107A">
              <w:rPr>
                <w:rFonts w:asciiTheme="majorBidi" w:hAnsiTheme="majorBidi" w:cstheme="majorBidi"/>
              </w:rPr>
              <w:t>-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E8E8568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82C68" w:rsidRPr="0009107A" w14:paraId="37AD34C6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0FE6391" w14:textId="77777777" w:rsidR="00582C68" w:rsidRPr="0009107A" w:rsidRDefault="00582C6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6A3EB5C6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/>
                <w:cs/>
              </w:rPr>
              <w:t>(</w:t>
            </w:r>
            <w:r w:rsidRPr="0009107A">
              <w:rPr>
                <w:rFonts w:asciiTheme="majorBidi" w:hAnsiTheme="majorBidi" w:cstheme="majorBidi"/>
              </w:rPr>
              <w:t>Stage 1</w:t>
            </w:r>
            <w:r w:rsidRPr="0009107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2D04FC4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/>
                <w:cs/>
              </w:rPr>
              <w:t>(</w:t>
            </w:r>
            <w:r w:rsidRPr="0009107A">
              <w:rPr>
                <w:rFonts w:asciiTheme="majorBidi" w:hAnsiTheme="majorBidi" w:cstheme="majorBidi"/>
              </w:rPr>
              <w:t>Stage 2</w:t>
            </w:r>
            <w:r w:rsidRPr="0009107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C90B5B9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/>
                <w:cs/>
              </w:rPr>
              <w:t>(</w:t>
            </w:r>
            <w:r w:rsidRPr="0009107A">
              <w:rPr>
                <w:rFonts w:asciiTheme="majorBidi" w:hAnsiTheme="majorBidi" w:cstheme="majorBidi"/>
              </w:rPr>
              <w:t>Stage 3</w:t>
            </w:r>
            <w:r w:rsidRPr="0009107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698316F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82C68" w:rsidRPr="0009107A" w14:paraId="5800AB10" w14:textId="77777777" w:rsidTr="001B464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FA944" w14:textId="77777777" w:rsidR="00582C68" w:rsidRPr="0009107A" w:rsidRDefault="00582C6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4F53AC2A" w14:textId="40E84ADB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82C68" w:rsidRPr="0009107A" w14:paraId="78F1BF5C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ACE6923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0910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407" w:type="dxa"/>
            <w:shd w:val="clear" w:color="auto" w:fill="auto"/>
          </w:tcPr>
          <w:p w14:paraId="2BA40D60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4FA1F56A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350BFAC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BD5ECFF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582C68" w:rsidRPr="0009107A" w14:paraId="4BB2ECB3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D472C9F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cs/>
              </w:rPr>
              <w:t>มกราคม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</w:rPr>
              <w:t>256</w:t>
            </w:r>
            <w:r w:rsidRPr="0009107A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14:paraId="5E87C7DF" w14:textId="77777777" w:rsidR="00582C68" w:rsidRPr="0009107A" w:rsidRDefault="00582C68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1A0B9672" w14:textId="3EF02B27" w:rsidR="00582C68" w:rsidRPr="0009107A" w:rsidRDefault="00731D8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997647C" w14:textId="77777777" w:rsidR="00582C68" w:rsidRPr="0009107A" w:rsidRDefault="00582C68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FF6D76A" w14:textId="583088F7" w:rsidR="00582C68" w:rsidRPr="0009107A" w:rsidRDefault="00731D82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582C68" w:rsidRPr="0009107A" w14:paraId="2315B157" w14:textId="77777777" w:rsidTr="008176C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15021FE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07" w:type="dxa"/>
            <w:shd w:val="clear" w:color="auto" w:fill="auto"/>
          </w:tcPr>
          <w:p w14:paraId="3A34F726" w14:textId="77777777" w:rsidR="00582C68" w:rsidRPr="0009107A" w:rsidRDefault="00582C68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1CFA3989" w14:textId="087A558C" w:rsidR="00582C68" w:rsidRPr="0009107A" w:rsidRDefault="00731D8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67DF03F" w14:textId="77777777" w:rsidR="00582C68" w:rsidRPr="0009107A" w:rsidRDefault="00582C68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876728E" w14:textId="6F906CB0" w:rsidR="00582C68" w:rsidRPr="0009107A" w:rsidRDefault="00731D82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82C68" w:rsidRPr="0009107A" w14:paraId="2CDB040C" w14:textId="77777777" w:rsidTr="008176C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24124D5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682ECB21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6633A354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660DAE65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35E85393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AF605D" w:rsidRPr="0009107A" w14:paraId="47952DA7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9370B6F" w14:textId="77777777" w:rsidR="00AF605D" w:rsidRPr="0009107A" w:rsidRDefault="00AF60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</w:rPr>
              <w:t>1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  <w:cs/>
              </w:rPr>
              <w:t>มกราคม</w:t>
            </w:r>
            <w:r w:rsidRPr="0009107A">
              <w:rPr>
                <w:rFonts w:asciiTheme="majorBidi" w:hAnsiTheme="majorBidi"/>
                <w:cs/>
              </w:rPr>
              <w:t xml:space="preserve"> </w:t>
            </w:r>
            <w:r w:rsidRPr="0009107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7" w:type="dxa"/>
            <w:shd w:val="clear" w:color="auto" w:fill="auto"/>
          </w:tcPr>
          <w:p w14:paraId="7FBEA1AC" w14:textId="77777777" w:rsidR="00AF605D" w:rsidRPr="0009107A" w:rsidRDefault="00AF60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F4D4975" w14:textId="47F304E3" w:rsidR="00AF605D" w:rsidRPr="0009107A" w:rsidRDefault="00AF60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1407" w:type="dxa"/>
            <w:shd w:val="clear" w:color="auto" w:fill="auto"/>
          </w:tcPr>
          <w:p w14:paraId="6307DEA6" w14:textId="77777777" w:rsidR="00AF605D" w:rsidRPr="0009107A" w:rsidRDefault="00AF60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3FF57BA5" w14:textId="40CDD7BB" w:rsidR="00AF605D" w:rsidRPr="0009107A" w:rsidRDefault="00AF60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963</w:t>
            </w:r>
          </w:p>
        </w:tc>
      </w:tr>
      <w:tr w:rsidR="00AF605D" w:rsidRPr="0009107A" w14:paraId="78FCA628" w14:textId="77777777" w:rsidTr="008176C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E164085" w14:textId="4A3A54A7" w:rsidR="00AF605D" w:rsidRPr="0009107A" w:rsidRDefault="00AF60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407" w:type="dxa"/>
            <w:shd w:val="clear" w:color="auto" w:fill="auto"/>
          </w:tcPr>
          <w:p w14:paraId="36B623E1" w14:textId="1A606441" w:rsidR="00AF605D" w:rsidRPr="0009107A" w:rsidRDefault="00AF60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48B486E" w14:textId="510F6004" w:rsidR="00AF605D" w:rsidRPr="0009107A" w:rsidRDefault="00AF60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(985)</w:t>
            </w:r>
          </w:p>
        </w:tc>
        <w:tc>
          <w:tcPr>
            <w:tcW w:w="1407" w:type="dxa"/>
            <w:shd w:val="clear" w:color="auto" w:fill="auto"/>
          </w:tcPr>
          <w:p w14:paraId="6E6667B2" w14:textId="7EF2D50C" w:rsidR="00AF605D" w:rsidRPr="0009107A" w:rsidRDefault="00AF60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9A4F94B" w14:textId="33D9E81E" w:rsidR="00AF605D" w:rsidRPr="0009107A" w:rsidRDefault="00AF605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(985)</w:t>
            </w:r>
          </w:p>
        </w:tc>
      </w:tr>
      <w:tr w:rsidR="00AF605D" w:rsidRPr="0009107A" w14:paraId="49423600" w14:textId="77777777" w:rsidTr="00027D31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0528CC" w14:textId="6201D46D" w:rsidR="00AF605D" w:rsidRPr="0009107A" w:rsidRDefault="00F94D67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09107A">
              <w:rPr>
                <w:rFonts w:asciiTheme="majorBidi" w:hAnsiTheme="majorBidi"/>
                <w:cs/>
              </w:rPr>
              <w:t>ผลกระทบจาก</w:t>
            </w:r>
            <w:r w:rsidR="0011443B" w:rsidRPr="0009107A">
              <w:rPr>
                <w:rFonts w:asciiTheme="majorBidi" w:hAnsiTheme="majorBidi" w:hint="cs"/>
                <w:cs/>
              </w:rPr>
              <w:t>อัตราแลกเปลี่ยน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DFAFEBC" w14:textId="77777777" w:rsidR="00AF605D" w:rsidRPr="0009107A" w:rsidRDefault="00AF605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10B7054" w14:textId="0EDF4053" w:rsidR="00AF605D" w:rsidRPr="0009107A" w:rsidRDefault="00AF605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165" w:hanging="165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EE10E12" w14:textId="77777777" w:rsidR="00AF605D" w:rsidRPr="0009107A" w:rsidRDefault="00AF605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165" w:hanging="165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AE5B44A" w14:textId="2F5BA190" w:rsidR="00AF605D" w:rsidRPr="0009107A" w:rsidRDefault="00AF605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165" w:hanging="165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22</w:t>
            </w:r>
          </w:p>
        </w:tc>
      </w:tr>
      <w:tr w:rsidR="00582C68" w:rsidRPr="0009107A" w14:paraId="0904DEFD" w14:textId="77777777" w:rsidTr="008176C3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C1E83E8" w14:textId="77777777" w:rsidR="00582C68" w:rsidRPr="0009107A" w:rsidRDefault="00582C6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10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107A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09107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07" w:type="dxa"/>
            <w:shd w:val="clear" w:color="auto" w:fill="auto"/>
          </w:tcPr>
          <w:p w14:paraId="09B70FF6" w14:textId="77777777" w:rsidR="00582C68" w:rsidRPr="0009107A" w:rsidRDefault="00582C68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EEBF814" w14:textId="3243FEF5" w:rsidR="00582C68" w:rsidRPr="0009107A" w:rsidRDefault="003D7E5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D98FB72" w14:textId="77777777" w:rsidR="00582C68" w:rsidRPr="0009107A" w:rsidRDefault="00582C68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0F318A3" w14:textId="01A822F7" w:rsidR="00582C68" w:rsidRPr="0009107A" w:rsidRDefault="003D7E5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69BB4C24" w14:textId="77777777" w:rsidR="007100A5" w:rsidRPr="0009107A" w:rsidRDefault="007100A5" w:rsidP="00CA6E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77DE2E4A" w14:textId="77777777" w:rsidR="00765B48" w:rsidRPr="0009107A" w:rsidRDefault="00765B48" w:rsidP="00CA6E18"/>
    <w:p w14:paraId="7A837AB0" w14:textId="77777777" w:rsidR="00765B48" w:rsidRPr="0009107A" w:rsidRDefault="00765B48" w:rsidP="00CA6E18"/>
    <w:p w14:paraId="191DBE8E" w14:textId="77777777" w:rsidR="00765B48" w:rsidRPr="0009107A" w:rsidRDefault="00765B48" w:rsidP="00CA6E18"/>
    <w:p w14:paraId="723829BF" w14:textId="77777777" w:rsidR="00765B48" w:rsidRPr="0009107A" w:rsidRDefault="00765B48" w:rsidP="00CA6E18"/>
    <w:p w14:paraId="62A3C1BE" w14:textId="77777777" w:rsidR="00765B48" w:rsidRPr="0009107A" w:rsidRDefault="00765B48" w:rsidP="00CA6E18"/>
    <w:p w14:paraId="728341EB" w14:textId="77777777" w:rsidR="00765B48" w:rsidRPr="0009107A" w:rsidRDefault="00765B48" w:rsidP="00CA6E18"/>
    <w:p w14:paraId="7399949C" w14:textId="77777777" w:rsidR="00765B48" w:rsidRPr="0009107A" w:rsidRDefault="00765B48" w:rsidP="00CA6E18"/>
    <w:p w14:paraId="6FF451BE" w14:textId="77777777" w:rsidR="00765B48" w:rsidRPr="0009107A" w:rsidRDefault="00765B48" w:rsidP="00CA6E18"/>
    <w:p w14:paraId="5458CC70" w14:textId="77777777" w:rsidR="00765B48" w:rsidRPr="0009107A" w:rsidRDefault="00765B48" w:rsidP="00CA6E18"/>
    <w:p w14:paraId="589B2353" w14:textId="77777777" w:rsidR="00765B48" w:rsidRPr="0009107A" w:rsidRDefault="00765B48" w:rsidP="00CA6E18"/>
    <w:p w14:paraId="6D0E943C" w14:textId="77777777" w:rsidR="00765B48" w:rsidRPr="0009107A" w:rsidRDefault="00765B48" w:rsidP="00CA6E18"/>
    <w:p w14:paraId="0329E622" w14:textId="77777777" w:rsidR="00765B48" w:rsidRPr="0009107A" w:rsidRDefault="00765B48" w:rsidP="00CA6E18"/>
    <w:p w14:paraId="19F48622" w14:textId="77777777" w:rsidR="00765B48" w:rsidRPr="0009107A" w:rsidRDefault="00765B48" w:rsidP="00CA6E18">
      <w:pPr>
        <w:rPr>
          <w:rFonts w:asciiTheme="majorBidi" w:hAnsiTheme="majorBidi" w:cstheme="majorBidi"/>
          <w:b/>
          <w:bCs/>
          <w:i/>
          <w:iCs/>
        </w:rPr>
      </w:pPr>
    </w:p>
    <w:p w14:paraId="739B42E1" w14:textId="1840A9A9" w:rsidR="00765B48" w:rsidRPr="0009107A" w:rsidRDefault="00765B48" w:rsidP="00CA6E1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765B48" w:rsidRPr="0009107A" w:rsidSect="00E23505">
          <w:headerReference w:type="default" r:id="rId27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09107A">
        <w:rPr>
          <w:rFonts w:asciiTheme="majorBidi" w:hAnsiTheme="majorBidi" w:cstheme="majorBidi"/>
          <w:b/>
          <w:bCs/>
          <w:i/>
          <w:iCs/>
        </w:rPr>
        <w:tab/>
      </w:r>
    </w:p>
    <w:p w14:paraId="665B6E1F" w14:textId="77777777" w:rsidR="00F035E9" w:rsidRPr="0009107A" w:rsidRDefault="00F035E9" w:rsidP="00CA6E18"/>
    <w:tbl>
      <w:tblPr>
        <w:tblpPr w:leftFromText="180" w:rightFromText="180" w:vertAnchor="text" w:horzAnchor="page" w:tblpX="1418" w:tblpYSpec="inside"/>
        <w:tblW w:w="13772" w:type="dxa"/>
        <w:tblLayout w:type="fixed"/>
        <w:tblLook w:val="01E0" w:firstRow="1" w:lastRow="1" w:firstColumn="1" w:lastColumn="1" w:noHBand="0" w:noVBand="0"/>
      </w:tblPr>
      <w:tblGrid>
        <w:gridCol w:w="4950"/>
        <w:gridCol w:w="1470"/>
        <w:gridCol w:w="1470"/>
        <w:gridCol w:w="1471"/>
        <w:gridCol w:w="1470"/>
        <w:gridCol w:w="1470"/>
        <w:gridCol w:w="1471"/>
      </w:tblGrid>
      <w:tr w:rsidR="00F035E9" w:rsidRPr="0009107A" w14:paraId="0C9A118C" w14:textId="77777777" w:rsidTr="008176C3">
        <w:tc>
          <w:tcPr>
            <w:tcW w:w="4950" w:type="dxa"/>
            <w:vAlign w:val="bottom"/>
          </w:tcPr>
          <w:p w14:paraId="5BB6457D" w14:textId="77777777" w:rsidR="00F035E9" w:rsidRPr="0009107A" w:rsidRDefault="00F035E9" w:rsidP="00CA6E1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7A94C15F" w14:textId="77777777" w:rsidR="00F035E9" w:rsidRPr="0009107A" w:rsidRDefault="00F035E9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1" w:type="dxa"/>
            <w:gridSpan w:val="2"/>
          </w:tcPr>
          <w:p w14:paraId="37CB481B" w14:textId="77777777" w:rsidR="00F035E9" w:rsidRPr="0009107A" w:rsidRDefault="00F035E9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794" w:rsidRPr="0009107A" w14:paraId="2D310409" w14:textId="77777777" w:rsidTr="008176C3">
        <w:tc>
          <w:tcPr>
            <w:tcW w:w="4950" w:type="dxa"/>
            <w:vAlign w:val="bottom"/>
          </w:tcPr>
          <w:p w14:paraId="0D9FE441" w14:textId="77777777" w:rsidR="008B6794" w:rsidRPr="0009107A" w:rsidRDefault="008B6794" w:rsidP="00CA6E1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4A045486" w14:textId="51E1C7CC" w:rsidR="008B6794" w:rsidRPr="0009107A" w:rsidRDefault="008B6794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B2CFB"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470" w:type="dxa"/>
          </w:tcPr>
          <w:p w14:paraId="618EC101" w14:textId="77777777" w:rsidR="00BB2337" w:rsidRPr="0009107A" w:rsidRDefault="008B67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เงินเหรียญ</w:t>
            </w:r>
          </w:p>
          <w:p w14:paraId="232B7A63" w14:textId="5A82A8B3" w:rsidR="008B6794" w:rsidRPr="0009107A" w:rsidRDefault="008B679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สหรัฐฯ</w:t>
            </w:r>
          </w:p>
        </w:tc>
        <w:tc>
          <w:tcPr>
            <w:tcW w:w="1470" w:type="dxa"/>
          </w:tcPr>
          <w:p w14:paraId="4C88F4C9" w14:textId="77777777" w:rsidR="00BB2337" w:rsidRPr="0009107A" w:rsidRDefault="008B679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เงินเยน</w:t>
            </w:r>
          </w:p>
          <w:p w14:paraId="4B9A16D2" w14:textId="5A997777" w:rsidR="008B6794" w:rsidRPr="0009107A" w:rsidRDefault="008B679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71" w:type="dxa"/>
          </w:tcPr>
          <w:p w14:paraId="2081A60D" w14:textId="77777777" w:rsidR="00BB2337" w:rsidRPr="0009107A" w:rsidRDefault="00BB2337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F8A607" w14:textId="6A88E337" w:rsidR="008B6794" w:rsidRPr="0009107A" w:rsidRDefault="008B679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70" w:type="dxa"/>
          </w:tcPr>
          <w:p w14:paraId="0130029E" w14:textId="77777777" w:rsidR="008B6794" w:rsidRPr="0009107A" w:rsidRDefault="008B679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B91773" w14:textId="29E127C3" w:rsidR="008B6794" w:rsidRPr="0009107A" w:rsidRDefault="008B679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</w:tcPr>
          <w:p w14:paraId="08C03797" w14:textId="77777777" w:rsidR="00BB2337" w:rsidRPr="0009107A" w:rsidRDefault="008B679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</w:p>
          <w:p w14:paraId="7DC58A3D" w14:textId="3009F31C" w:rsidR="008B6794" w:rsidRPr="0009107A" w:rsidRDefault="008B679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สหรัฐฯ</w:t>
            </w:r>
          </w:p>
        </w:tc>
        <w:tc>
          <w:tcPr>
            <w:tcW w:w="1471" w:type="dxa"/>
          </w:tcPr>
          <w:p w14:paraId="3DD6ED12" w14:textId="77777777" w:rsidR="00BB2337" w:rsidRPr="0009107A" w:rsidRDefault="00BB2337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F21589" w14:textId="6BFF57C4" w:rsidR="008B6794" w:rsidRPr="0009107A" w:rsidRDefault="008B6794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F035E9" w:rsidRPr="0009107A" w14:paraId="7CD43011" w14:textId="77777777" w:rsidTr="008176C3">
        <w:tc>
          <w:tcPr>
            <w:tcW w:w="4950" w:type="dxa"/>
            <w:vAlign w:val="bottom"/>
          </w:tcPr>
          <w:p w14:paraId="4C7489E3" w14:textId="77777777" w:rsidR="00F035E9" w:rsidRPr="0009107A" w:rsidRDefault="00F035E9" w:rsidP="00CA6E1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2DDAA148" w14:textId="77777777" w:rsidR="00F035E9" w:rsidRPr="0009107A" w:rsidRDefault="00F035E9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941" w:type="dxa"/>
            <w:gridSpan w:val="2"/>
          </w:tcPr>
          <w:p w14:paraId="376A1C80" w14:textId="77777777" w:rsidR="00F035E9" w:rsidRPr="0009107A" w:rsidRDefault="00F035E9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7526" w:rsidRPr="0009107A" w14:paraId="0DB3EFCD" w14:textId="77777777" w:rsidTr="00033A81">
        <w:tc>
          <w:tcPr>
            <w:tcW w:w="4950" w:type="dxa"/>
          </w:tcPr>
          <w:p w14:paraId="7344E6A5" w14:textId="77777777" w:rsidR="00B37526" w:rsidRPr="0009107A" w:rsidRDefault="00B37526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  <w:shd w:val="clear" w:color="auto" w:fill="auto"/>
          </w:tcPr>
          <w:p w14:paraId="35514C7E" w14:textId="7DCE7E14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6,221</w:t>
            </w:r>
          </w:p>
        </w:tc>
        <w:tc>
          <w:tcPr>
            <w:tcW w:w="1470" w:type="dxa"/>
            <w:shd w:val="clear" w:color="auto" w:fill="auto"/>
          </w:tcPr>
          <w:p w14:paraId="0AF03DB1" w14:textId="0BE3DEDD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63</w:t>
            </w:r>
          </w:p>
        </w:tc>
        <w:tc>
          <w:tcPr>
            <w:tcW w:w="1471" w:type="dxa"/>
            <w:shd w:val="clear" w:color="auto" w:fill="auto"/>
          </w:tcPr>
          <w:p w14:paraId="3D7B6074" w14:textId="78B98985" w:rsidR="00B37526" w:rsidRPr="0009107A" w:rsidRDefault="00313A8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189</w:t>
            </w:r>
          </w:p>
        </w:tc>
        <w:tc>
          <w:tcPr>
            <w:tcW w:w="1470" w:type="dxa"/>
            <w:shd w:val="clear" w:color="auto" w:fill="auto"/>
          </w:tcPr>
          <w:p w14:paraId="413021F9" w14:textId="09C2C336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6,</w:t>
            </w:r>
            <w:r w:rsidR="00313A84" w:rsidRPr="0009107A">
              <w:rPr>
                <w:rFonts w:hint="cs"/>
                <w:cs/>
              </w:rPr>
              <w:t>473</w:t>
            </w:r>
          </w:p>
        </w:tc>
        <w:tc>
          <w:tcPr>
            <w:tcW w:w="1470" w:type="dxa"/>
            <w:shd w:val="clear" w:color="auto" w:fill="auto"/>
          </w:tcPr>
          <w:p w14:paraId="6E943382" w14:textId="22C62183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756</w:t>
            </w:r>
          </w:p>
        </w:tc>
        <w:tc>
          <w:tcPr>
            <w:tcW w:w="1471" w:type="dxa"/>
            <w:shd w:val="clear" w:color="auto" w:fill="auto"/>
          </w:tcPr>
          <w:p w14:paraId="4688EB33" w14:textId="76AF3874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756</w:t>
            </w:r>
          </w:p>
        </w:tc>
      </w:tr>
      <w:tr w:rsidR="00B37526" w:rsidRPr="0009107A" w14:paraId="0FE31ED0" w14:textId="77777777" w:rsidTr="00033A81">
        <w:tc>
          <w:tcPr>
            <w:tcW w:w="4950" w:type="dxa"/>
          </w:tcPr>
          <w:p w14:paraId="4B035101" w14:textId="77777777" w:rsidR="00B37526" w:rsidRPr="0009107A" w:rsidRDefault="00B37526" w:rsidP="00CA6E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70" w:type="dxa"/>
            <w:shd w:val="clear" w:color="auto" w:fill="auto"/>
          </w:tcPr>
          <w:p w14:paraId="594782C8" w14:textId="732440FF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1,008</w:t>
            </w:r>
          </w:p>
        </w:tc>
        <w:tc>
          <w:tcPr>
            <w:tcW w:w="1470" w:type="dxa"/>
            <w:shd w:val="clear" w:color="auto" w:fill="auto"/>
          </w:tcPr>
          <w:p w14:paraId="27711052" w14:textId="7EAD8870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9</w:t>
            </w:r>
          </w:p>
        </w:tc>
        <w:tc>
          <w:tcPr>
            <w:tcW w:w="1471" w:type="dxa"/>
            <w:shd w:val="clear" w:color="auto" w:fill="auto"/>
          </w:tcPr>
          <w:p w14:paraId="378BCF37" w14:textId="6DB9FCBE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285</w:t>
            </w:r>
          </w:p>
        </w:tc>
        <w:tc>
          <w:tcPr>
            <w:tcW w:w="1470" w:type="dxa"/>
            <w:shd w:val="clear" w:color="auto" w:fill="auto"/>
          </w:tcPr>
          <w:p w14:paraId="09993804" w14:textId="163BACED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1,302</w:t>
            </w:r>
          </w:p>
        </w:tc>
        <w:tc>
          <w:tcPr>
            <w:tcW w:w="1470" w:type="dxa"/>
            <w:shd w:val="clear" w:color="auto" w:fill="auto"/>
          </w:tcPr>
          <w:p w14:paraId="5606AC6C" w14:textId="7ED15017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1,315</w:t>
            </w:r>
          </w:p>
        </w:tc>
        <w:tc>
          <w:tcPr>
            <w:tcW w:w="1471" w:type="dxa"/>
            <w:shd w:val="clear" w:color="auto" w:fill="auto"/>
          </w:tcPr>
          <w:p w14:paraId="59118333" w14:textId="2C35D0B3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1,315</w:t>
            </w:r>
          </w:p>
        </w:tc>
      </w:tr>
      <w:tr w:rsidR="00B37526" w:rsidRPr="0009107A" w14:paraId="53499F11" w14:textId="77777777" w:rsidTr="00033A81">
        <w:tc>
          <w:tcPr>
            <w:tcW w:w="4950" w:type="dxa"/>
          </w:tcPr>
          <w:p w14:paraId="1721B887" w14:textId="77777777" w:rsidR="00B37526" w:rsidRPr="0009107A" w:rsidRDefault="00B37526" w:rsidP="00CA6E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70" w:type="dxa"/>
            <w:shd w:val="clear" w:color="auto" w:fill="auto"/>
          </w:tcPr>
          <w:p w14:paraId="03B0D7E8" w14:textId="7A801E61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1,905</w:t>
            </w:r>
          </w:p>
        </w:tc>
        <w:tc>
          <w:tcPr>
            <w:tcW w:w="1470" w:type="dxa"/>
            <w:shd w:val="clear" w:color="auto" w:fill="auto"/>
          </w:tcPr>
          <w:p w14:paraId="32578FFC" w14:textId="32E9DFF0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-</w:t>
            </w:r>
          </w:p>
        </w:tc>
        <w:tc>
          <w:tcPr>
            <w:tcW w:w="1471" w:type="dxa"/>
            <w:shd w:val="clear" w:color="auto" w:fill="auto"/>
          </w:tcPr>
          <w:p w14:paraId="643B92EE" w14:textId="3C809FD5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99</w:t>
            </w:r>
          </w:p>
        </w:tc>
        <w:tc>
          <w:tcPr>
            <w:tcW w:w="1470" w:type="dxa"/>
            <w:shd w:val="clear" w:color="auto" w:fill="auto"/>
          </w:tcPr>
          <w:p w14:paraId="5C80B33D" w14:textId="3498194E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2,004</w:t>
            </w:r>
          </w:p>
        </w:tc>
        <w:tc>
          <w:tcPr>
            <w:tcW w:w="1470" w:type="dxa"/>
            <w:shd w:val="clear" w:color="auto" w:fill="auto"/>
          </w:tcPr>
          <w:p w14:paraId="506911E3" w14:textId="525D89E9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-</w:t>
            </w:r>
          </w:p>
        </w:tc>
        <w:tc>
          <w:tcPr>
            <w:tcW w:w="1471" w:type="dxa"/>
            <w:shd w:val="clear" w:color="auto" w:fill="auto"/>
          </w:tcPr>
          <w:p w14:paraId="69E00C6D" w14:textId="032A0B98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-</w:t>
            </w:r>
          </w:p>
        </w:tc>
      </w:tr>
      <w:tr w:rsidR="00B37526" w:rsidRPr="0009107A" w14:paraId="59417518" w14:textId="77777777" w:rsidTr="00AE2DA6">
        <w:tc>
          <w:tcPr>
            <w:tcW w:w="4950" w:type="dxa"/>
            <w:shd w:val="clear" w:color="auto" w:fill="auto"/>
          </w:tcPr>
          <w:p w14:paraId="4A68377A" w14:textId="77777777" w:rsidR="00B37526" w:rsidRPr="0009107A" w:rsidRDefault="00B37526" w:rsidP="00CA6E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70" w:type="dxa"/>
            <w:shd w:val="clear" w:color="auto" w:fill="auto"/>
          </w:tcPr>
          <w:p w14:paraId="1B25172B" w14:textId="75991B39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(6,164)</w:t>
            </w:r>
          </w:p>
        </w:tc>
        <w:tc>
          <w:tcPr>
            <w:tcW w:w="1470" w:type="dxa"/>
            <w:shd w:val="clear" w:color="auto" w:fill="auto"/>
          </w:tcPr>
          <w:p w14:paraId="78F689E9" w14:textId="28730815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(1,844)</w:t>
            </w:r>
          </w:p>
        </w:tc>
        <w:tc>
          <w:tcPr>
            <w:tcW w:w="1471" w:type="dxa"/>
            <w:shd w:val="clear" w:color="auto" w:fill="auto"/>
          </w:tcPr>
          <w:p w14:paraId="25159FD0" w14:textId="333F3952" w:rsidR="00B37526" w:rsidRPr="0009107A" w:rsidRDefault="009325B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-</w:t>
            </w:r>
          </w:p>
        </w:tc>
        <w:tc>
          <w:tcPr>
            <w:tcW w:w="1470" w:type="dxa"/>
            <w:shd w:val="clear" w:color="auto" w:fill="auto"/>
          </w:tcPr>
          <w:p w14:paraId="49A0C541" w14:textId="21F5F659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(8,008)</w:t>
            </w:r>
          </w:p>
        </w:tc>
        <w:tc>
          <w:tcPr>
            <w:tcW w:w="1470" w:type="dxa"/>
            <w:shd w:val="clear" w:color="auto" w:fill="auto"/>
          </w:tcPr>
          <w:p w14:paraId="37BC2E86" w14:textId="30E657BA" w:rsidR="00B37526" w:rsidRPr="0009107A" w:rsidRDefault="00C1715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-</w:t>
            </w:r>
          </w:p>
        </w:tc>
        <w:tc>
          <w:tcPr>
            <w:tcW w:w="1471" w:type="dxa"/>
            <w:shd w:val="clear" w:color="auto" w:fill="auto"/>
          </w:tcPr>
          <w:p w14:paraId="49519156" w14:textId="4FC77DBA" w:rsidR="00B37526" w:rsidRPr="0009107A" w:rsidRDefault="00C1715F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-</w:t>
            </w:r>
          </w:p>
        </w:tc>
      </w:tr>
      <w:tr w:rsidR="00C1715F" w:rsidRPr="0009107A" w14:paraId="31EDC852" w14:textId="77777777" w:rsidTr="00033A81">
        <w:tc>
          <w:tcPr>
            <w:tcW w:w="4950" w:type="dxa"/>
          </w:tcPr>
          <w:p w14:paraId="3F36064A" w14:textId="77777777" w:rsidR="00C1715F" w:rsidRPr="0009107A" w:rsidRDefault="00C1715F" w:rsidP="00CA6E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0" w:type="dxa"/>
            <w:shd w:val="clear" w:color="auto" w:fill="auto"/>
          </w:tcPr>
          <w:p w14:paraId="169C264B" w14:textId="33AA6965" w:rsidR="00C1715F" w:rsidRPr="0009107A" w:rsidRDefault="001C1AB3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</w:t>
            </w:r>
            <w:r w:rsidR="00A5119D" w:rsidRPr="0009107A">
              <w:t>83</w:t>
            </w:r>
            <w:r w:rsidRPr="0009107A">
              <w:t>)</w:t>
            </w:r>
          </w:p>
        </w:tc>
        <w:tc>
          <w:tcPr>
            <w:tcW w:w="1470" w:type="dxa"/>
            <w:shd w:val="clear" w:color="auto" w:fill="auto"/>
          </w:tcPr>
          <w:p w14:paraId="7F75C3D0" w14:textId="340E2219" w:rsidR="00C1715F" w:rsidRPr="0009107A" w:rsidRDefault="00C1715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(10)</w:t>
            </w:r>
          </w:p>
        </w:tc>
        <w:tc>
          <w:tcPr>
            <w:tcW w:w="1471" w:type="dxa"/>
            <w:shd w:val="clear" w:color="auto" w:fill="auto"/>
          </w:tcPr>
          <w:p w14:paraId="63E60815" w14:textId="391D8037" w:rsidR="00C1715F" w:rsidRPr="0009107A" w:rsidRDefault="00C1715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(210)</w:t>
            </w:r>
          </w:p>
        </w:tc>
        <w:tc>
          <w:tcPr>
            <w:tcW w:w="1470" w:type="dxa"/>
            <w:shd w:val="clear" w:color="auto" w:fill="auto"/>
          </w:tcPr>
          <w:p w14:paraId="0AD101D9" w14:textId="55CE514D" w:rsidR="00C1715F" w:rsidRPr="0009107A" w:rsidRDefault="009325B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(303)</w:t>
            </w:r>
          </w:p>
        </w:tc>
        <w:tc>
          <w:tcPr>
            <w:tcW w:w="1470" w:type="dxa"/>
            <w:shd w:val="clear" w:color="auto" w:fill="auto"/>
          </w:tcPr>
          <w:p w14:paraId="0F408ABF" w14:textId="64337D49" w:rsidR="00C1715F" w:rsidRPr="0009107A" w:rsidRDefault="00C1715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(3,094)</w:t>
            </w:r>
          </w:p>
        </w:tc>
        <w:tc>
          <w:tcPr>
            <w:tcW w:w="1471" w:type="dxa"/>
            <w:shd w:val="clear" w:color="auto" w:fill="auto"/>
          </w:tcPr>
          <w:p w14:paraId="3A177B9B" w14:textId="6F488CE2" w:rsidR="00C1715F" w:rsidRPr="0009107A" w:rsidRDefault="00C1715F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(3,094)</w:t>
            </w:r>
          </w:p>
        </w:tc>
      </w:tr>
      <w:tr w:rsidR="00B37526" w:rsidRPr="0009107A" w14:paraId="74803F1D" w14:textId="77777777" w:rsidTr="00033A81">
        <w:tc>
          <w:tcPr>
            <w:tcW w:w="4950" w:type="dxa"/>
          </w:tcPr>
          <w:p w14:paraId="0A2AB18F" w14:textId="77777777" w:rsidR="00B37526" w:rsidRPr="0009107A" w:rsidRDefault="00B37526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70" w:type="dxa"/>
            <w:shd w:val="clear" w:color="auto" w:fill="auto"/>
          </w:tcPr>
          <w:p w14:paraId="22EA5E2B" w14:textId="244463BA" w:rsidR="00B37526" w:rsidRPr="0009107A" w:rsidRDefault="00A5119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2,887</w:t>
            </w:r>
          </w:p>
        </w:tc>
        <w:tc>
          <w:tcPr>
            <w:tcW w:w="1470" w:type="dxa"/>
            <w:shd w:val="clear" w:color="auto" w:fill="auto"/>
          </w:tcPr>
          <w:p w14:paraId="142B5956" w14:textId="25A55171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(1,782)</w:t>
            </w:r>
          </w:p>
        </w:tc>
        <w:tc>
          <w:tcPr>
            <w:tcW w:w="1471" w:type="dxa"/>
            <w:shd w:val="clear" w:color="auto" w:fill="auto"/>
          </w:tcPr>
          <w:p w14:paraId="5E0EF72E" w14:textId="0D76C6F2" w:rsidR="00B37526" w:rsidRPr="0009107A" w:rsidRDefault="00313A8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363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</w:tcPr>
          <w:p w14:paraId="7F2D8FBA" w14:textId="63927B2E" w:rsidR="00B37526" w:rsidRPr="0009107A" w:rsidRDefault="009325B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1,468</w:t>
            </w:r>
          </w:p>
        </w:tc>
        <w:tc>
          <w:tcPr>
            <w:tcW w:w="1470" w:type="dxa"/>
            <w:shd w:val="clear" w:color="auto" w:fill="auto"/>
          </w:tcPr>
          <w:p w14:paraId="11EFC19E" w14:textId="5B4B899B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(1,023)</w:t>
            </w:r>
          </w:p>
        </w:tc>
        <w:tc>
          <w:tcPr>
            <w:tcW w:w="1471" w:type="dxa"/>
            <w:shd w:val="clear" w:color="auto" w:fill="auto"/>
          </w:tcPr>
          <w:p w14:paraId="35E3855E" w14:textId="7E903655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b/>
                <w:bCs/>
              </w:rPr>
              <w:t>(1,023)</w:t>
            </w:r>
          </w:p>
        </w:tc>
      </w:tr>
      <w:tr w:rsidR="00B37526" w:rsidRPr="0009107A" w14:paraId="5DED0DAE" w14:textId="77777777" w:rsidTr="00A47186">
        <w:tc>
          <w:tcPr>
            <w:tcW w:w="4950" w:type="dxa"/>
          </w:tcPr>
          <w:p w14:paraId="77021ED0" w14:textId="77777777" w:rsidR="00B37526" w:rsidRPr="0009107A" w:rsidRDefault="00B37526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27650554" w14:textId="77777777" w:rsidR="00B37526" w:rsidRPr="0009107A" w:rsidRDefault="00B37526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</w:rPr>
              <w:tab/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698A336A" w14:textId="64739EB0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5E369C8" w14:textId="6969CEA6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370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305E1CA9" w14:textId="291AB89C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E54BD" w14:textId="1C2026A6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370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A85AC3A" w14:textId="3905BAC7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752D178A" w14:textId="1169287A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-</w:t>
            </w:r>
          </w:p>
        </w:tc>
      </w:tr>
      <w:tr w:rsidR="00B37526" w:rsidRPr="0009107A" w14:paraId="78FFFC51" w14:textId="77777777" w:rsidTr="00033A81">
        <w:tc>
          <w:tcPr>
            <w:tcW w:w="4950" w:type="dxa"/>
          </w:tcPr>
          <w:p w14:paraId="6A32B27C" w14:textId="77777777" w:rsidR="00B37526" w:rsidRPr="0009107A" w:rsidRDefault="00B37526" w:rsidP="00CA6E18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70" w:type="dxa"/>
            <w:shd w:val="clear" w:color="auto" w:fill="auto"/>
          </w:tcPr>
          <w:p w14:paraId="35F63CED" w14:textId="38814FD9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133</w:t>
            </w:r>
          </w:p>
        </w:tc>
        <w:tc>
          <w:tcPr>
            <w:tcW w:w="1470" w:type="dxa"/>
            <w:shd w:val="clear" w:color="auto" w:fill="auto"/>
          </w:tcPr>
          <w:p w14:paraId="428C2FEE" w14:textId="788D31E6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-</w:t>
            </w:r>
          </w:p>
        </w:tc>
        <w:tc>
          <w:tcPr>
            <w:tcW w:w="1471" w:type="dxa"/>
            <w:shd w:val="clear" w:color="auto" w:fill="auto"/>
          </w:tcPr>
          <w:p w14:paraId="1717A384" w14:textId="7B008DE0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</w:tcPr>
          <w:p w14:paraId="00E8C192" w14:textId="10AB9DA7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133</w:t>
            </w:r>
          </w:p>
        </w:tc>
        <w:tc>
          <w:tcPr>
            <w:tcW w:w="1470" w:type="dxa"/>
            <w:shd w:val="clear" w:color="auto" w:fill="auto"/>
          </w:tcPr>
          <w:p w14:paraId="7C569D81" w14:textId="01D8A847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-</w:t>
            </w:r>
          </w:p>
        </w:tc>
        <w:tc>
          <w:tcPr>
            <w:tcW w:w="1471" w:type="dxa"/>
            <w:shd w:val="clear" w:color="auto" w:fill="auto"/>
          </w:tcPr>
          <w:p w14:paraId="21E56929" w14:textId="262A2811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-</w:t>
            </w:r>
          </w:p>
        </w:tc>
      </w:tr>
      <w:tr w:rsidR="00B37526" w:rsidRPr="0009107A" w14:paraId="3D9ADDDD" w14:textId="77777777" w:rsidTr="00033A81">
        <w:tc>
          <w:tcPr>
            <w:tcW w:w="4950" w:type="dxa"/>
          </w:tcPr>
          <w:p w14:paraId="63D404CF" w14:textId="626F7027" w:rsidR="00B37526" w:rsidRPr="0009107A" w:rsidRDefault="00B37526" w:rsidP="00CA6E18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70" w:type="dxa"/>
            <w:shd w:val="clear" w:color="auto" w:fill="auto"/>
          </w:tcPr>
          <w:p w14:paraId="57C95F7A" w14:textId="2251DBD7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427</w:t>
            </w:r>
          </w:p>
        </w:tc>
        <w:tc>
          <w:tcPr>
            <w:tcW w:w="1470" w:type="dxa"/>
            <w:shd w:val="clear" w:color="auto" w:fill="auto"/>
          </w:tcPr>
          <w:p w14:paraId="6360A2D6" w14:textId="6FA5C59F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-</w:t>
            </w:r>
          </w:p>
        </w:tc>
        <w:tc>
          <w:tcPr>
            <w:tcW w:w="1471" w:type="dxa"/>
            <w:shd w:val="clear" w:color="auto" w:fill="auto"/>
          </w:tcPr>
          <w:p w14:paraId="0D53CB94" w14:textId="71839742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</w:tcPr>
          <w:p w14:paraId="62B5AC74" w14:textId="436BAE89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427</w:t>
            </w:r>
          </w:p>
        </w:tc>
        <w:tc>
          <w:tcPr>
            <w:tcW w:w="1470" w:type="dxa"/>
            <w:shd w:val="clear" w:color="auto" w:fill="auto"/>
          </w:tcPr>
          <w:p w14:paraId="6EA5C71D" w14:textId="2C78242A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427</w:t>
            </w:r>
          </w:p>
        </w:tc>
        <w:tc>
          <w:tcPr>
            <w:tcW w:w="1471" w:type="dxa"/>
            <w:shd w:val="clear" w:color="auto" w:fill="auto"/>
          </w:tcPr>
          <w:p w14:paraId="68D48FBB" w14:textId="3DBF500B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427</w:t>
            </w:r>
          </w:p>
        </w:tc>
      </w:tr>
      <w:tr w:rsidR="00B37526" w:rsidRPr="0009107A" w14:paraId="46C3B400" w14:textId="77777777" w:rsidTr="00033A81">
        <w:tc>
          <w:tcPr>
            <w:tcW w:w="4950" w:type="dxa"/>
          </w:tcPr>
          <w:p w14:paraId="0F7FB8FF" w14:textId="1F08A5BE" w:rsidR="00B37526" w:rsidRPr="0009107A" w:rsidRDefault="00B37526" w:rsidP="00CA6E1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470" w:type="dxa"/>
            <w:shd w:val="clear" w:color="auto" w:fill="auto"/>
          </w:tcPr>
          <w:p w14:paraId="31E8D4FF" w14:textId="003A6ECA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(143)</w:t>
            </w:r>
          </w:p>
        </w:tc>
        <w:tc>
          <w:tcPr>
            <w:tcW w:w="1470" w:type="dxa"/>
            <w:shd w:val="clear" w:color="auto" w:fill="auto"/>
          </w:tcPr>
          <w:p w14:paraId="4C40039E" w14:textId="3BB0969E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-</w:t>
            </w:r>
          </w:p>
        </w:tc>
        <w:tc>
          <w:tcPr>
            <w:tcW w:w="1471" w:type="dxa"/>
            <w:shd w:val="clear" w:color="auto" w:fill="auto"/>
          </w:tcPr>
          <w:p w14:paraId="4ED79B17" w14:textId="06D1E8FA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</w:tcPr>
          <w:p w14:paraId="4065A144" w14:textId="5BA453C3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t>(143)</w:t>
            </w:r>
          </w:p>
        </w:tc>
        <w:tc>
          <w:tcPr>
            <w:tcW w:w="1470" w:type="dxa"/>
            <w:shd w:val="clear" w:color="auto" w:fill="auto"/>
          </w:tcPr>
          <w:p w14:paraId="15E8745D" w14:textId="6BD4A975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(143)</w:t>
            </w:r>
          </w:p>
        </w:tc>
        <w:tc>
          <w:tcPr>
            <w:tcW w:w="1471" w:type="dxa"/>
            <w:shd w:val="clear" w:color="auto" w:fill="auto"/>
          </w:tcPr>
          <w:p w14:paraId="11C4D247" w14:textId="3B6A15C0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t>(143)</w:t>
            </w:r>
          </w:p>
        </w:tc>
      </w:tr>
      <w:tr w:rsidR="00B37526" w:rsidRPr="0009107A" w14:paraId="3927228E" w14:textId="77777777" w:rsidTr="00033A81">
        <w:tc>
          <w:tcPr>
            <w:tcW w:w="4950" w:type="dxa"/>
          </w:tcPr>
          <w:p w14:paraId="5CDD4568" w14:textId="77777777" w:rsidR="00B37526" w:rsidRPr="0009107A" w:rsidRDefault="00B37526" w:rsidP="00CA6E1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70" w:type="dxa"/>
            <w:shd w:val="clear" w:color="auto" w:fill="auto"/>
          </w:tcPr>
          <w:p w14:paraId="2FBC85B7" w14:textId="64A30F59" w:rsidR="00B37526" w:rsidRPr="0009107A" w:rsidRDefault="00A5119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3,304</w:t>
            </w:r>
          </w:p>
        </w:tc>
        <w:tc>
          <w:tcPr>
            <w:tcW w:w="1470" w:type="dxa"/>
            <w:shd w:val="clear" w:color="auto" w:fill="auto"/>
          </w:tcPr>
          <w:p w14:paraId="6E629CA3" w14:textId="255143C9" w:rsidR="00B37526" w:rsidRPr="0009107A" w:rsidRDefault="00B3752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(1,412)</w:t>
            </w:r>
          </w:p>
        </w:tc>
        <w:tc>
          <w:tcPr>
            <w:tcW w:w="1471" w:type="dxa"/>
            <w:shd w:val="clear" w:color="auto" w:fill="auto"/>
          </w:tcPr>
          <w:p w14:paraId="58200D47" w14:textId="00E11C06" w:rsidR="00B37526" w:rsidRPr="0009107A" w:rsidRDefault="00313A84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363</w:t>
            </w: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</w:tcPr>
          <w:p w14:paraId="60AA4491" w14:textId="3C685019" w:rsidR="00B37526" w:rsidRPr="0009107A" w:rsidRDefault="009325B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2,255</w:t>
            </w:r>
          </w:p>
        </w:tc>
        <w:tc>
          <w:tcPr>
            <w:tcW w:w="1470" w:type="dxa"/>
            <w:shd w:val="clear" w:color="auto" w:fill="auto"/>
          </w:tcPr>
          <w:p w14:paraId="7F155E77" w14:textId="5547D126" w:rsidR="00B37526" w:rsidRPr="0009107A" w:rsidRDefault="00B3752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b/>
                <w:bCs/>
              </w:rPr>
              <w:t>(739)</w:t>
            </w:r>
          </w:p>
        </w:tc>
        <w:tc>
          <w:tcPr>
            <w:tcW w:w="1471" w:type="dxa"/>
            <w:shd w:val="clear" w:color="auto" w:fill="auto"/>
          </w:tcPr>
          <w:p w14:paraId="71D5FBBB" w14:textId="1C145987" w:rsidR="00B37526" w:rsidRPr="0009107A" w:rsidRDefault="00B3752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b/>
                <w:bCs/>
              </w:rPr>
              <w:t>(739)</w:t>
            </w:r>
          </w:p>
        </w:tc>
      </w:tr>
    </w:tbl>
    <w:p w14:paraId="43E57A8D" w14:textId="77777777" w:rsidR="00833140" w:rsidRPr="0009107A" w:rsidRDefault="00833140" w:rsidP="00CA6E18"/>
    <w:tbl>
      <w:tblPr>
        <w:tblpPr w:leftFromText="180" w:rightFromText="180" w:vertAnchor="text" w:horzAnchor="page" w:tblpX="1418" w:tblpYSpec="inside"/>
        <w:tblW w:w="13772" w:type="dxa"/>
        <w:tblLayout w:type="fixed"/>
        <w:tblLook w:val="01E0" w:firstRow="1" w:lastRow="1" w:firstColumn="1" w:lastColumn="1" w:noHBand="0" w:noVBand="0"/>
      </w:tblPr>
      <w:tblGrid>
        <w:gridCol w:w="4950"/>
        <w:gridCol w:w="1470"/>
        <w:gridCol w:w="1470"/>
        <w:gridCol w:w="1471"/>
        <w:gridCol w:w="1470"/>
        <w:gridCol w:w="1470"/>
        <w:gridCol w:w="1471"/>
      </w:tblGrid>
      <w:tr w:rsidR="00833140" w:rsidRPr="0009107A" w14:paraId="2B0CEB31" w14:textId="77777777" w:rsidTr="008176C3">
        <w:tc>
          <w:tcPr>
            <w:tcW w:w="4950" w:type="dxa"/>
            <w:vAlign w:val="bottom"/>
          </w:tcPr>
          <w:p w14:paraId="503CA2F2" w14:textId="77777777" w:rsidR="00833140" w:rsidRPr="0009107A" w:rsidRDefault="00833140" w:rsidP="00CA6E1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4143F31C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1" w:type="dxa"/>
            <w:gridSpan w:val="2"/>
          </w:tcPr>
          <w:p w14:paraId="66D240CD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140" w:rsidRPr="0009107A" w14:paraId="1BC9C433" w14:textId="77777777" w:rsidTr="008176C3">
        <w:tc>
          <w:tcPr>
            <w:tcW w:w="4950" w:type="dxa"/>
            <w:vAlign w:val="bottom"/>
          </w:tcPr>
          <w:p w14:paraId="29A76DCD" w14:textId="77777777" w:rsidR="00833140" w:rsidRPr="0009107A" w:rsidRDefault="00833140" w:rsidP="00CA6E1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172C1164" w14:textId="3495DA51" w:rsidR="00833140" w:rsidRPr="0009107A" w:rsidRDefault="00833140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123D"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56123D"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56123D" w:rsidRPr="00091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1470" w:type="dxa"/>
          </w:tcPr>
          <w:p w14:paraId="10A3DA7C" w14:textId="77777777" w:rsidR="00833140" w:rsidRPr="0009107A" w:rsidRDefault="0083314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เงินเหรียญ</w:t>
            </w:r>
          </w:p>
          <w:p w14:paraId="79018084" w14:textId="77777777" w:rsidR="00833140" w:rsidRPr="0009107A" w:rsidRDefault="0083314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  <w:cs/>
              </w:rPr>
              <w:t>สหรัฐฯ</w:t>
            </w:r>
          </w:p>
        </w:tc>
        <w:tc>
          <w:tcPr>
            <w:tcW w:w="1470" w:type="dxa"/>
          </w:tcPr>
          <w:p w14:paraId="49AC2E01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เงินเยน</w:t>
            </w:r>
          </w:p>
          <w:p w14:paraId="6D6DC57C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71" w:type="dxa"/>
          </w:tcPr>
          <w:p w14:paraId="273E202F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65618D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70" w:type="dxa"/>
          </w:tcPr>
          <w:p w14:paraId="6D5C13B8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6D6E36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</w:tcPr>
          <w:p w14:paraId="0129C48B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</w:p>
          <w:p w14:paraId="3A65C172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สหรัฐฯ</w:t>
            </w:r>
          </w:p>
        </w:tc>
        <w:tc>
          <w:tcPr>
            <w:tcW w:w="1471" w:type="dxa"/>
          </w:tcPr>
          <w:p w14:paraId="6CBAF32F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104F94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33140" w:rsidRPr="0009107A" w14:paraId="7365B378" w14:textId="77777777" w:rsidTr="008176C3">
        <w:tc>
          <w:tcPr>
            <w:tcW w:w="4950" w:type="dxa"/>
            <w:vAlign w:val="bottom"/>
          </w:tcPr>
          <w:p w14:paraId="26788D6E" w14:textId="77777777" w:rsidR="00833140" w:rsidRPr="0009107A" w:rsidRDefault="00833140" w:rsidP="00CA6E1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79D67193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941" w:type="dxa"/>
            <w:gridSpan w:val="2"/>
          </w:tcPr>
          <w:p w14:paraId="32D01295" w14:textId="77777777" w:rsidR="00833140" w:rsidRPr="0009107A" w:rsidRDefault="0083314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123D" w:rsidRPr="0009107A" w14:paraId="11DB3BC8" w14:textId="77777777" w:rsidTr="008176C3">
        <w:tc>
          <w:tcPr>
            <w:tcW w:w="4950" w:type="dxa"/>
          </w:tcPr>
          <w:p w14:paraId="1FA2FE87" w14:textId="77777777" w:rsidR="0056123D" w:rsidRPr="0009107A" w:rsidRDefault="0056123D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  <w:vAlign w:val="bottom"/>
          </w:tcPr>
          <w:p w14:paraId="4B0B454D" w14:textId="58557404" w:rsidR="0056123D" w:rsidRPr="0009107A" w:rsidRDefault="005612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5,</w:t>
            </w:r>
            <w:r w:rsidRPr="0009107A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1470" w:type="dxa"/>
            <w:vAlign w:val="bottom"/>
          </w:tcPr>
          <w:p w14:paraId="0A6E8706" w14:textId="6150A3BB" w:rsidR="0056123D" w:rsidRPr="0009107A" w:rsidRDefault="005612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40</w:t>
            </w:r>
          </w:p>
        </w:tc>
        <w:tc>
          <w:tcPr>
            <w:tcW w:w="1471" w:type="dxa"/>
            <w:vAlign w:val="bottom"/>
          </w:tcPr>
          <w:p w14:paraId="4D3EA1CF" w14:textId="6DA61473" w:rsidR="0056123D" w:rsidRPr="0009107A" w:rsidRDefault="005612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1</w:t>
            </w:r>
            <w:r w:rsidRPr="0009107A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470" w:type="dxa"/>
            <w:vAlign w:val="bottom"/>
          </w:tcPr>
          <w:p w14:paraId="76D2579D" w14:textId="176B5F9D" w:rsidR="0056123D" w:rsidRPr="0009107A" w:rsidRDefault="005612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</w:rPr>
              <w:t>5,</w:t>
            </w:r>
            <w:r w:rsidRPr="0009107A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470" w:type="dxa"/>
            <w:vAlign w:val="bottom"/>
          </w:tcPr>
          <w:p w14:paraId="7E7824EE" w14:textId="310E209C" w:rsidR="0056123D" w:rsidRPr="0009107A" w:rsidRDefault="005612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3,573</w:t>
            </w:r>
          </w:p>
        </w:tc>
        <w:tc>
          <w:tcPr>
            <w:tcW w:w="1471" w:type="dxa"/>
            <w:vAlign w:val="bottom"/>
          </w:tcPr>
          <w:p w14:paraId="622DCB40" w14:textId="0605E0E2" w:rsidR="0056123D" w:rsidRPr="0009107A" w:rsidRDefault="0056123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3,573</w:t>
            </w:r>
          </w:p>
        </w:tc>
      </w:tr>
      <w:tr w:rsidR="00FB0944" w:rsidRPr="0009107A" w14:paraId="73127ED0" w14:textId="77777777" w:rsidTr="008176C3">
        <w:tc>
          <w:tcPr>
            <w:tcW w:w="4950" w:type="dxa"/>
          </w:tcPr>
          <w:p w14:paraId="22911FDB" w14:textId="608F24F1" w:rsidR="00FB0944" w:rsidRPr="0009107A" w:rsidRDefault="00FB0944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70" w:type="dxa"/>
            <w:vAlign w:val="bottom"/>
          </w:tcPr>
          <w:p w14:paraId="347FD0E0" w14:textId="0D3FC9CD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1,844</w:t>
            </w:r>
          </w:p>
        </w:tc>
        <w:tc>
          <w:tcPr>
            <w:tcW w:w="1470" w:type="dxa"/>
            <w:vAlign w:val="bottom"/>
          </w:tcPr>
          <w:p w14:paraId="267D03AF" w14:textId="632D870D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1" w:type="dxa"/>
            <w:vAlign w:val="bottom"/>
          </w:tcPr>
          <w:p w14:paraId="2503100A" w14:textId="64A2E5CC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470" w:type="dxa"/>
            <w:vAlign w:val="bottom"/>
          </w:tcPr>
          <w:p w14:paraId="018B23B5" w14:textId="5856A869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2,044</w:t>
            </w:r>
          </w:p>
        </w:tc>
        <w:tc>
          <w:tcPr>
            <w:tcW w:w="1470" w:type="dxa"/>
            <w:vAlign w:val="bottom"/>
          </w:tcPr>
          <w:p w14:paraId="51E58296" w14:textId="2A90FA45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1,765</w:t>
            </w:r>
          </w:p>
        </w:tc>
        <w:tc>
          <w:tcPr>
            <w:tcW w:w="1471" w:type="dxa"/>
            <w:vAlign w:val="bottom"/>
          </w:tcPr>
          <w:p w14:paraId="6CCF984C" w14:textId="16DDFD70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1,765</w:t>
            </w:r>
          </w:p>
        </w:tc>
      </w:tr>
      <w:tr w:rsidR="00FB0944" w:rsidRPr="0009107A" w14:paraId="022B9EA3" w14:textId="77777777" w:rsidTr="008176C3">
        <w:tc>
          <w:tcPr>
            <w:tcW w:w="4950" w:type="dxa"/>
          </w:tcPr>
          <w:p w14:paraId="2797DE49" w14:textId="667D8176" w:rsidR="00FB0944" w:rsidRPr="0009107A" w:rsidRDefault="003B443A" w:rsidP="00CA6E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70" w:type="dxa"/>
            <w:vAlign w:val="bottom"/>
          </w:tcPr>
          <w:p w14:paraId="08375F94" w14:textId="0F87B42A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(8,923)</w:t>
            </w:r>
          </w:p>
        </w:tc>
        <w:tc>
          <w:tcPr>
            <w:tcW w:w="1470" w:type="dxa"/>
            <w:vAlign w:val="bottom"/>
          </w:tcPr>
          <w:p w14:paraId="4F5A6810" w14:textId="641777F0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(4,375)</w:t>
            </w:r>
          </w:p>
        </w:tc>
        <w:tc>
          <w:tcPr>
            <w:tcW w:w="1471" w:type="dxa"/>
            <w:vAlign w:val="bottom"/>
          </w:tcPr>
          <w:p w14:paraId="5A570999" w14:textId="7361135E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0" w:type="dxa"/>
            <w:vAlign w:val="bottom"/>
          </w:tcPr>
          <w:p w14:paraId="58181FFA" w14:textId="6E30ED8A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(13,298)</w:t>
            </w:r>
          </w:p>
        </w:tc>
        <w:tc>
          <w:tcPr>
            <w:tcW w:w="1470" w:type="dxa"/>
            <w:vAlign w:val="bottom"/>
          </w:tcPr>
          <w:p w14:paraId="308F9B27" w14:textId="5D507964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</w:rPr>
              <w:t>(2,779)</w:t>
            </w:r>
          </w:p>
        </w:tc>
        <w:tc>
          <w:tcPr>
            <w:tcW w:w="1471" w:type="dxa"/>
            <w:vAlign w:val="bottom"/>
          </w:tcPr>
          <w:p w14:paraId="103FFF23" w14:textId="734DEB02" w:rsidR="00FB0944" w:rsidRPr="0009107A" w:rsidRDefault="00FB094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(2,779)</w:t>
            </w:r>
          </w:p>
        </w:tc>
      </w:tr>
      <w:tr w:rsidR="00FB0944" w:rsidRPr="0009107A" w14:paraId="095BF145" w14:textId="77777777" w:rsidTr="008176C3">
        <w:tc>
          <w:tcPr>
            <w:tcW w:w="4950" w:type="dxa"/>
          </w:tcPr>
          <w:p w14:paraId="7EAC5304" w14:textId="131B0542" w:rsidR="00FB0944" w:rsidRPr="0009107A" w:rsidRDefault="00FB0944" w:rsidP="00CA6E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0" w:type="dxa"/>
            <w:vAlign w:val="bottom"/>
          </w:tcPr>
          <w:p w14:paraId="33F9AD8D" w14:textId="7F512234" w:rsidR="00FB0944" w:rsidRPr="0009107A" w:rsidRDefault="00FB094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(1,213)</w:t>
            </w:r>
          </w:p>
        </w:tc>
        <w:tc>
          <w:tcPr>
            <w:tcW w:w="1470" w:type="dxa"/>
            <w:vAlign w:val="bottom"/>
          </w:tcPr>
          <w:p w14:paraId="0C83BFAF" w14:textId="43FAEB1E" w:rsidR="00FB0944" w:rsidRPr="0009107A" w:rsidRDefault="00FB094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(6)</w:t>
            </w:r>
          </w:p>
        </w:tc>
        <w:tc>
          <w:tcPr>
            <w:tcW w:w="1471" w:type="dxa"/>
            <w:vAlign w:val="bottom"/>
          </w:tcPr>
          <w:p w14:paraId="355D5EA9" w14:textId="765B5299" w:rsidR="00FB0944" w:rsidRPr="0009107A" w:rsidRDefault="00FB094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(72)</w:t>
            </w:r>
          </w:p>
        </w:tc>
        <w:tc>
          <w:tcPr>
            <w:tcW w:w="1470" w:type="dxa"/>
            <w:vAlign w:val="bottom"/>
          </w:tcPr>
          <w:p w14:paraId="5A055B2D" w14:textId="539ACC14" w:rsidR="00FB0944" w:rsidRPr="0009107A" w:rsidRDefault="00FB094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 w:hint="cs"/>
              </w:rPr>
              <w:t>(1,291)</w:t>
            </w:r>
          </w:p>
        </w:tc>
        <w:tc>
          <w:tcPr>
            <w:tcW w:w="1470" w:type="dxa"/>
            <w:vAlign w:val="bottom"/>
          </w:tcPr>
          <w:p w14:paraId="1A87A8C3" w14:textId="6CF7E9EA" w:rsidR="00FB0944" w:rsidRPr="0009107A" w:rsidRDefault="00FB094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</w:rPr>
              <w:t>(9,787)</w:t>
            </w:r>
          </w:p>
        </w:tc>
        <w:tc>
          <w:tcPr>
            <w:tcW w:w="1471" w:type="dxa"/>
            <w:vAlign w:val="bottom"/>
          </w:tcPr>
          <w:p w14:paraId="61620B64" w14:textId="0A37CD51" w:rsidR="00FB0944" w:rsidRPr="0009107A" w:rsidRDefault="00FB0944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 w:hint="cs"/>
              </w:rPr>
              <w:t>(9,787)</w:t>
            </w:r>
          </w:p>
        </w:tc>
      </w:tr>
      <w:tr w:rsidR="00FB0944" w:rsidRPr="0009107A" w14:paraId="4DAFBAA8" w14:textId="77777777" w:rsidTr="008176C3">
        <w:tc>
          <w:tcPr>
            <w:tcW w:w="4950" w:type="dxa"/>
          </w:tcPr>
          <w:p w14:paraId="274393CC" w14:textId="77777777" w:rsidR="00FB0944" w:rsidRPr="0009107A" w:rsidRDefault="00FB0944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70" w:type="dxa"/>
            <w:vAlign w:val="bottom"/>
          </w:tcPr>
          <w:p w14:paraId="6689C7A2" w14:textId="04C357D2" w:rsidR="00FB0944" w:rsidRPr="0009107A" w:rsidRDefault="0089644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(3,218)</w:t>
            </w:r>
          </w:p>
        </w:tc>
        <w:tc>
          <w:tcPr>
            <w:tcW w:w="1470" w:type="dxa"/>
            <w:vAlign w:val="bottom"/>
          </w:tcPr>
          <w:p w14:paraId="4EBC797A" w14:textId="390A4643" w:rsidR="00FB0944" w:rsidRPr="0009107A" w:rsidRDefault="0089644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(4,341)</w:t>
            </w:r>
          </w:p>
        </w:tc>
        <w:tc>
          <w:tcPr>
            <w:tcW w:w="1471" w:type="dxa"/>
            <w:vAlign w:val="bottom"/>
          </w:tcPr>
          <w:p w14:paraId="2F8D1F2E" w14:textId="66E44A2B" w:rsidR="00FB0944" w:rsidRPr="0009107A" w:rsidRDefault="0089644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294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3F1E3BA" w14:textId="34DA6BE1" w:rsidR="00FB0944" w:rsidRPr="0009107A" w:rsidRDefault="0089644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(7,265)</w:t>
            </w:r>
          </w:p>
        </w:tc>
        <w:tc>
          <w:tcPr>
            <w:tcW w:w="1470" w:type="dxa"/>
            <w:vAlign w:val="bottom"/>
          </w:tcPr>
          <w:p w14:paraId="01BA435F" w14:textId="623979F0" w:rsidR="00FB0944" w:rsidRPr="0009107A" w:rsidRDefault="0089644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(7,228)</w:t>
            </w:r>
          </w:p>
        </w:tc>
        <w:tc>
          <w:tcPr>
            <w:tcW w:w="1471" w:type="dxa"/>
            <w:vAlign w:val="bottom"/>
          </w:tcPr>
          <w:p w14:paraId="61B73D18" w14:textId="3A679E6C" w:rsidR="00FB0944" w:rsidRPr="0009107A" w:rsidRDefault="0089644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(7,288)</w:t>
            </w:r>
          </w:p>
        </w:tc>
      </w:tr>
      <w:tr w:rsidR="0094140D" w:rsidRPr="0009107A" w14:paraId="6B573EBA" w14:textId="77777777" w:rsidTr="008176C3">
        <w:tc>
          <w:tcPr>
            <w:tcW w:w="4950" w:type="dxa"/>
          </w:tcPr>
          <w:p w14:paraId="69988FF4" w14:textId="77777777" w:rsidR="0094140D" w:rsidRPr="0009107A" w:rsidRDefault="0094140D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1CD76413" w14:textId="77777777" w:rsidR="0094140D" w:rsidRPr="0009107A" w:rsidRDefault="0094140D" w:rsidP="00CA6E1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</w:rPr>
              <w:tab/>
            </w: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470" w:type="dxa"/>
            <w:vAlign w:val="bottom"/>
          </w:tcPr>
          <w:p w14:paraId="0E26FDFA" w14:textId="37147431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vAlign w:val="bottom"/>
          </w:tcPr>
          <w:p w14:paraId="08EA27D5" w14:textId="01353FAF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471" w:type="dxa"/>
            <w:vAlign w:val="bottom"/>
          </w:tcPr>
          <w:p w14:paraId="1A06B8D9" w14:textId="1D62614A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0EEE2597" w14:textId="4C82E139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470" w:type="dxa"/>
            <w:vAlign w:val="bottom"/>
          </w:tcPr>
          <w:p w14:paraId="6124D3A4" w14:textId="2479E862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5CD826D9" w14:textId="5DE36B24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94140D" w:rsidRPr="0009107A" w14:paraId="5128A0A3" w14:textId="77777777" w:rsidTr="008176C3">
        <w:tc>
          <w:tcPr>
            <w:tcW w:w="4950" w:type="dxa"/>
          </w:tcPr>
          <w:p w14:paraId="0D0E54FE" w14:textId="77777777" w:rsidR="0094140D" w:rsidRPr="0009107A" w:rsidRDefault="0094140D" w:rsidP="00CA6E18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70" w:type="dxa"/>
            <w:vAlign w:val="bottom"/>
          </w:tcPr>
          <w:p w14:paraId="79DF4BA4" w14:textId="41960766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470" w:type="dxa"/>
            <w:vAlign w:val="bottom"/>
          </w:tcPr>
          <w:p w14:paraId="0665DBB3" w14:textId="72D8DB36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0CAA2517" w14:textId="12339F55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765DACA2" w14:textId="54071AE0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470" w:type="dxa"/>
            <w:vAlign w:val="bottom"/>
          </w:tcPr>
          <w:p w14:paraId="02B4B56C" w14:textId="420A0C0D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69A0995E" w14:textId="789221BC" w:rsidR="0094140D" w:rsidRPr="0009107A" w:rsidRDefault="0094140D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94140D" w:rsidRPr="0009107A" w14:paraId="29647A55" w14:textId="77777777" w:rsidTr="008176C3">
        <w:tc>
          <w:tcPr>
            <w:tcW w:w="4950" w:type="dxa"/>
          </w:tcPr>
          <w:p w14:paraId="1EA776DE" w14:textId="77777777" w:rsidR="0094140D" w:rsidRPr="0009107A" w:rsidRDefault="0094140D" w:rsidP="00CA6E1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70" w:type="dxa"/>
            <w:vAlign w:val="bottom"/>
          </w:tcPr>
          <w:p w14:paraId="1987DA79" w14:textId="08629F3E" w:rsidR="0094140D" w:rsidRPr="0009107A" w:rsidRDefault="0094140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3,917</w:t>
            </w:r>
          </w:p>
        </w:tc>
        <w:tc>
          <w:tcPr>
            <w:tcW w:w="1470" w:type="dxa"/>
            <w:vAlign w:val="bottom"/>
          </w:tcPr>
          <w:p w14:paraId="0BD513CD" w14:textId="045EA121" w:rsidR="0094140D" w:rsidRPr="0009107A" w:rsidRDefault="0094140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086549A9" w14:textId="403C6EBE" w:rsidR="0094140D" w:rsidRPr="0009107A" w:rsidRDefault="0094140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30C795FD" w14:textId="2F9EF50B" w:rsidR="0094140D" w:rsidRPr="0009107A" w:rsidRDefault="0094140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3,917</w:t>
            </w:r>
          </w:p>
        </w:tc>
        <w:tc>
          <w:tcPr>
            <w:tcW w:w="1470" w:type="dxa"/>
            <w:vAlign w:val="bottom"/>
          </w:tcPr>
          <w:p w14:paraId="73D1CA39" w14:textId="582E4924" w:rsidR="0094140D" w:rsidRPr="0009107A" w:rsidRDefault="0094140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3,917</w:t>
            </w:r>
          </w:p>
        </w:tc>
        <w:tc>
          <w:tcPr>
            <w:tcW w:w="1471" w:type="dxa"/>
            <w:vAlign w:val="bottom"/>
          </w:tcPr>
          <w:p w14:paraId="5247D934" w14:textId="787D322A" w:rsidR="0094140D" w:rsidRPr="0009107A" w:rsidRDefault="0094140D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107A">
              <w:rPr>
                <w:rFonts w:asciiTheme="majorBidi" w:hAnsiTheme="majorBidi" w:cstheme="majorBidi"/>
              </w:rPr>
              <w:t>3,917</w:t>
            </w:r>
          </w:p>
        </w:tc>
      </w:tr>
      <w:tr w:rsidR="0094140D" w:rsidRPr="0009107A" w14:paraId="76DE295B" w14:textId="77777777" w:rsidTr="00896445">
        <w:trPr>
          <w:trHeight w:val="434"/>
        </w:trPr>
        <w:tc>
          <w:tcPr>
            <w:tcW w:w="4950" w:type="dxa"/>
          </w:tcPr>
          <w:p w14:paraId="0EB5CB93" w14:textId="77777777" w:rsidR="0094140D" w:rsidRPr="0009107A" w:rsidRDefault="0094140D" w:rsidP="00CA6E1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70" w:type="dxa"/>
            <w:vAlign w:val="bottom"/>
          </w:tcPr>
          <w:p w14:paraId="6F4F7ED2" w14:textId="1817DE0D" w:rsidR="0094140D" w:rsidRPr="0009107A" w:rsidRDefault="0094140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835</w:t>
            </w:r>
          </w:p>
        </w:tc>
        <w:tc>
          <w:tcPr>
            <w:tcW w:w="1470" w:type="dxa"/>
            <w:vAlign w:val="bottom"/>
          </w:tcPr>
          <w:p w14:paraId="57C135E0" w14:textId="382B8083" w:rsidR="0094140D" w:rsidRPr="0009107A" w:rsidRDefault="0094140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(3,750)</w:t>
            </w:r>
          </w:p>
        </w:tc>
        <w:tc>
          <w:tcPr>
            <w:tcW w:w="1471" w:type="dxa"/>
            <w:vAlign w:val="bottom"/>
          </w:tcPr>
          <w:p w14:paraId="2A3CA852" w14:textId="43602DC0" w:rsidR="0094140D" w:rsidRPr="0009107A" w:rsidRDefault="0094140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294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74121260" w14:textId="14D1AACA" w:rsidR="0094140D" w:rsidRPr="0009107A" w:rsidRDefault="0094140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(2,621)</w:t>
            </w:r>
          </w:p>
        </w:tc>
        <w:tc>
          <w:tcPr>
            <w:tcW w:w="1470" w:type="dxa"/>
            <w:vAlign w:val="bottom"/>
          </w:tcPr>
          <w:p w14:paraId="7457DCBD" w14:textId="0865BBD6" w:rsidR="0094140D" w:rsidRPr="0009107A" w:rsidRDefault="0094140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(3,311)</w:t>
            </w:r>
          </w:p>
        </w:tc>
        <w:tc>
          <w:tcPr>
            <w:tcW w:w="1471" w:type="dxa"/>
            <w:vAlign w:val="bottom"/>
          </w:tcPr>
          <w:p w14:paraId="69BC4634" w14:textId="771BAF99" w:rsidR="0094140D" w:rsidRPr="0009107A" w:rsidRDefault="0094140D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(3,311)</w:t>
            </w:r>
          </w:p>
        </w:tc>
      </w:tr>
    </w:tbl>
    <w:p w14:paraId="42107C68" w14:textId="0D816FB6" w:rsidR="00027638" w:rsidRPr="0009107A" w:rsidRDefault="00027638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4083D39" w14:textId="4B65C53B" w:rsidR="00027638" w:rsidRPr="0009107A" w:rsidRDefault="00027638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09107A">
        <w:rPr>
          <w:sz w:val="28"/>
          <w:szCs w:val="28"/>
          <w:cs/>
        </w:rPr>
        <w:tab/>
      </w:r>
    </w:p>
    <w:p w14:paraId="63B91664" w14:textId="4E9CE600" w:rsidR="00DF7445" w:rsidRPr="0009107A" w:rsidRDefault="00DF7445" w:rsidP="00CA6E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F51EA" w14:textId="77777777" w:rsidR="00DF7445" w:rsidRPr="0009107A" w:rsidRDefault="00DF7445" w:rsidP="00CA6E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sectPr w:rsidR="00DF7445" w:rsidRPr="0009107A" w:rsidSect="00E23505">
          <w:headerReference w:type="default" r:id="rId28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368BE88" w14:textId="05E4923A" w:rsidR="00F20DB7" w:rsidRPr="0009107A" w:rsidRDefault="00F20DB7" w:rsidP="00CA6E18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09107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ฐานะเปิดต่อความเสี่ยงด้านอัตราดอกเบี้ย</w:t>
      </w:r>
    </w:p>
    <w:p w14:paraId="2CCA8148" w14:textId="77777777" w:rsidR="00EC1ABA" w:rsidRPr="0009107A" w:rsidRDefault="00EC1ABA" w:rsidP="00CA6E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946D34" w:rsidRPr="0009107A" w14:paraId="04DD4C07" w14:textId="77777777" w:rsidTr="006F72C4">
        <w:trPr>
          <w:tblHeader/>
        </w:trPr>
        <w:tc>
          <w:tcPr>
            <w:tcW w:w="4140" w:type="dxa"/>
            <w:shd w:val="clear" w:color="auto" w:fill="auto"/>
          </w:tcPr>
          <w:p w14:paraId="10678B27" w14:textId="77777777" w:rsidR="00946D34" w:rsidRPr="0009107A" w:rsidRDefault="00946D3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09107A" w:rsidRDefault="00946D3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09107A" w:rsidRDefault="00946D34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27638" w:rsidRPr="0009107A" w14:paraId="0730E0D0" w14:textId="77777777" w:rsidTr="006F72C4">
        <w:trPr>
          <w:tblHeader/>
        </w:trPr>
        <w:tc>
          <w:tcPr>
            <w:tcW w:w="4140" w:type="dxa"/>
          </w:tcPr>
          <w:p w14:paraId="38BA4A43" w14:textId="77777777" w:rsidR="00027638" w:rsidRPr="0009107A" w:rsidRDefault="0002763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DBFBC23" w14:textId="221BED0B" w:rsidR="00027638" w:rsidRPr="0009107A" w:rsidRDefault="00177B7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1FA175B7" w14:textId="43F74B46" w:rsidR="00027638" w:rsidRPr="0009107A" w:rsidRDefault="0002763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102DAFA5" w14:textId="4A827158" w:rsidR="00027638" w:rsidRPr="0009107A" w:rsidRDefault="00177B7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43B80F54" w14:textId="7B317DD9" w:rsidR="00027638" w:rsidRPr="0009107A" w:rsidRDefault="0002763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7638" w:rsidRPr="0009107A" w14:paraId="6524F715" w14:textId="77777777" w:rsidTr="006F72C4">
        <w:trPr>
          <w:tblHeader/>
        </w:trPr>
        <w:tc>
          <w:tcPr>
            <w:tcW w:w="4140" w:type="dxa"/>
          </w:tcPr>
          <w:p w14:paraId="792D3020" w14:textId="77777777" w:rsidR="00027638" w:rsidRPr="0009107A" w:rsidRDefault="0002763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59C2E0A" w14:textId="37AF174F" w:rsidR="00027638" w:rsidRPr="0009107A" w:rsidRDefault="0002763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639F1D8E" w14:textId="43EF7052" w:rsidR="00027638" w:rsidRPr="0009107A" w:rsidRDefault="0002763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6A3DCE50" w14:textId="40771817" w:rsidR="00027638" w:rsidRPr="0009107A" w:rsidRDefault="0002763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6020CB52" w14:textId="4EC0D57B" w:rsidR="00027638" w:rsidRPr="0009107A" w:rsidRDefault="0002763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27638" w:rsidRPr="0009107A" w14:paraId="7C07F819" w14:textId="77777777" w:rsidTr="006F72C4">
        <w:trPr>
          <w:tblHeader/>
        </w:trPr>
        <w:tc>
          <w:tcPr>
            <w:tcW w:w="4140" w:type="dxa"/>
          </w:tcPr>
          <w:p w14:paraId="5627C8DA" w14:textId="77777777" w:rsidR="00027638" w:rsidRPr="0009107A" w:rsidRDefault="0002763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4F51466F" w14:textId="77777777" w:rsidR="00027638" w:rsidRPr="0009107A" w:rsidRDefault="0002763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7638" w:rsidRPr="0009107A" w14:paraId="456A590F" w14:textId="77777777" w:rsidTr="00CC3C90">
        <w:tc>
          <w:tcPr>
            <w:tcW w:w="4140" w:type="dxa"/>
          </w:tcPr>
          <w:p w14:paraId="1D1AC3C4" w14:textId="5228E7A9" w:rsidR="00027638" w:rsidRPr="0009107A" w:rsidRDefault="00027638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027638" w:rsidRPr="0009107A" w:rsidRDefault="0002763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51EA4050" w14:textId="77777777" w:rsidR="00027638" w:rsidRPr="0009107A" w:rsidRDefault="0002763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2B21867" w14:textId="77777777" w:rsidR="00027638" w:rsidRPr="0009107A" w:rsidRDefault="0002763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255EEB01" w14:textId="77777777" w:rsidR="00027638" w:rsidRPr="0009107A" w:rsidRDefault="00027638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B37526" w:rsidRPr="0009107A" w14:paraId="59EF07A8" w14:textId="77777777" w:rsidTr="00CC3C90">
        <w:tc>
          <w:tcPr>
            <w:tcW w:w="4140" w:type="dxa"/>
          </w:tcPr>
          <w:p w14:paraId="1BE76A2B" w14:textId="064C1385" w:rsidR="00B37526" w:rsidRPr="0009107A" w:rsidRDefault="00B3752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E0C5AC" w14:textId="73F097B2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(35,997)</w:t>
            </w:r>
          </w:p>
        </w:tc>
        <w:tc>
          <w:tcPr>
            <w:tcW w:w="1283" w:type="dxa"/>
            <w:shd w:val="clear" w:color="auto" w:fill="auto"/>
          </w:tcPr>
          <w:p w14:paraId="250C06FE" w14:textId="49020514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(30,626)</w:t>
            </w:r>
          </w:p>
        </w:tc>
        <w:tc>
          <w:tcPr>
            <w:tcW w:w="1282" w:type="dxa"/>
            <w:shd w:val="clear" w:color="auto" w:fill="auto"/>
          </w:tcPr>
          <w:p w14:paraId="5974F7E4" w14:textId="6D89A78E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(2,996)</w:t>
            </w:r>
          </w:p>
        </w:tc>
        <w:tc>
          <w:tcPr>
            <w:tcW w:w="1283" w:type="dxa"/>
          </w:tcPr>
          <w:p w14:paraId="7756D9D0" w14:textId="454BFACA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(6,594)</w:t>
            </w:r>
          </w:p>
        </w:tc>
      </w:tr>
      <w:tr w:rsidR="00B37526" w:rsidRPr="0009107A" w14:paraId="682F95C3" w14:textId="77777777" w:rsidTr="00CC3C90">
        <w:tc>
          <w:tcPr>
            <w:tcW w:w="4140" w:type="dxa"/>
          </w:tcPr>
          <w:p w14:paraId="602A7A83" w14:textId="37A2B102" w:rsidR="00B37526" w:rsidRPr="0009107A" w:rsidRDefault="00B3752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AAE195" w14:textId="2C86E123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(35,997)</w:t>
            </w:r>
          </w:p>
        </w:tc>
        <w:tc>
          <w:tcPr>
            <w:tcW w:w="1283" w:type="dxa"/>
            <w:shd w:val="clear" w:color="auto" w:fill="auto"/>
          </w:tcPr>
          <w:p w14:paraId="2E9D03D8" w14:textId="3A7F612F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(30,626)</w:t>
            </w:r>
          </w:p>
        </w:tc>
        <w:tc>
          <w:tcPr>
            <w:tcW w:w="1282" w:type="dxa"/>
            <w:shd w:val="clear" w:color="auto" w:fill="auto"/>
          </w:tcPr>
          <w:p w14:paraId="58A952D4" w14:textId="43C00FA1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(2,996)</w:t>
            </w:r>
          </w:p>
        </w:tc>
        <w:tc>
          <w:tcPr>
            <w:tcW w:w="1283" w:type="dxa"/>
          </w:tcPr>
          <w:p w14:paraId="72DB754A" w14:textId="25320248" w:rsidR="00B37526" w:rsidRPr="0009107A" w:rsidRDefault="00B37526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(6,594)</w:t>
            </w:r>
          </w:p>
        </w:tc>
      </w:tr>
      <w:tr w:rsidR="00B37526" w:rsidRPr="0009107A" w14:paraId="20E6DBDB" w14:textId="77777777" w:rsidTr="00CC3C90">
        <w:tc>
          <w:tcPr>
            <w:tcW w:w="4140" w:type="dxa"/>
          </w:tcPr>
          <w:p w14:paraId="78E0158F" w14:textId="20B5D46F" w:rsidR="00B37526" w:rsidRPr="0009107A" w:rsidRDefault="00B3752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A81718" w14:textId="20EB87BE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5</w:t>
            </w:r>
            <w:r w:rsidR="00C0036E" w:rsidRPr="0009107A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8ACF36" w14:textId="24B76D78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3BF5C6" w14:textId="2BEF5269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5509EBF" w14:textId="0E4C81EC" w:rsidR="00B37526" w:rsidRPr="0009107A" w:rsidRDefault="00B37526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-</w:t>
            </w:r>
          </w:p>
        </w:tc>
      </w:tr>
      <w:tr w:rsidR="00B37526" w:rsidRPr="0009107A" w14:paraId="063FEDB4" w14:textId="77777777" w:rsidTr="00CC3C90">
        <w:tc>
          <w:tcPr>
            <w:tcW w:w="4140" w:type="dxa"/>
          </w:tcPr>
          <w:p w14:paraId="538D2B90" w14:textId="54CFDC36" w:rsidR="00B37526" w:rsidRPr="0009107A" w:rsidRDefault="00B37526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CD0655" w14:textId="42276091" w:rsidR="00B37526" w:rsidRPr="0009107A" w:rsidRDefault="00B3752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(35,4</w:t>
            </w:r>
            <w:r w:rsidR="00C0036E" w:rsidRPr="0009107A">
              <w:rPr>
                <w:rFonts w:asciiTheme="majorBidi" w:hAnsiTheme="majorBidi" w:cstheme="majorBidi"/>
                <w:b/>
                <w:bCs/>
              </w:rPr>
              <w:t>25</w:t>
            </w:r>
            <w:r w:rsidRPr="0009107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78CE9B" w14:textId="582AF6C2" w:rsidR="00B37526" w:rsidRPr="0009107A" w:rsidRDefault="00B3752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(29,987)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9B0772" w14:textId="03494753" w:rsidR="00B37526" w:rsidRPr="0009107A" w:rsidRDefault="00B3752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(2,996)</w:t>
            </w:r>
          </w:p>
        </w:tc>
        <w:tc>
          <w:tcPr>
            <w:tcW w:w="1283" w:type="dxa"/>
            <w:vAlign w:val="bottom"/>
          </w:tcPr>
          <w:p w14:paraId="18797310" w14:textId="52AC27D9" w:rsidR="00B37526" w:rsidRPr="0009107A" w:rsidRDefault="00B37526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(6,594)</w:t>
            </w:r>
          </w:p>
        </w:tc>
      </w:tr>
    </w:tbl>
    <w:p w14:paraId="573E69A4" w14:textId="77777777" w:rsidR="00946D34" w:rsidRPr="0009107A" w:rsidRDefault="00946D34" w:rsidP="00CA6E18">
      <w:pPr>
        <w:rPr>
          <w:rFonts w:asciiTheme="majorBidi" w:hAnsiTheme="majorBidi" w:cstheme="majorBidi"/>
        </w:rPr>
      </w:pPr>
    </w:p>
    <w:p w14:paraId="2F260F24" w14:textId="03525B0D" w:rsidR="00223349" w:rsidRPr="0009107A" w:rsidRDefault="000A6409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09107A" w:rsidRDefault="00663EDE" w:rsidP="00CA6E18">
      <w:pPr>
        <w:spacing w:line="240" w:lineRule="auto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09107A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09107A" w:rsidRDefault="00663ED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09107A" w:rsidRDefault="00663ED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09107A" w:rsidRDefault="00663EDE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C5CF0" w:rsidRPr="0009107A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6C8FC339" w:rsidR="006C5CF0" w:rsidRPr="0009107A" w:rsidRDefault="00177B7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5B1A3F9" w14:textId="5A46D8CB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00D49F4A" w:rsidR="006C5CF0" w:rsidRPr="0009107A" w:rsidRDefault="00177B73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0D6563DB" w14:textId="7304B985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5CF0" w:rsidRPr="0009107A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28236031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F0D659D" w14:textId="2E8D9E9C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000005F7" w14:textId="53CB1E20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1BF1849D" w14:textId="30B76521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C5CF0" w:rsidRPr="0009107A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5CF0" w:rsidRPr="0009107A" w14:paraId="05E7425D" w14:textId="77777777" w:rsidTr="00823AF1">
        <w:tc>
          <w:tcPr>
            <w:tcW w:w="4050" w:type="dxa"/>
          </w:tcPr>
          <w:p w14:paraId="70B113DE" w14:textId="77777777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C5CF0" w:rsidRPr="0009107A" w14:paraId="5F653017" w14:textId="77777777" w:rsidTr="004E3076">
        <w:tc>
          <w:tcPr>
            <w:tcW w:w="4050" w:type="dxa"/>
          </w:tcPr>
          <w:p w14:paraId="13E99180" w14:textId="764E3BE3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  <w:shd w:val="clear" w:color="auto" w:fill="auto"/>
          </w:tcPr>
          <w:p w14:paraId="027F9952" w14:textId="1E80DBDA" w:rsidR="006C5CF0" w:rsidRPr="0009107A" w:rsidRDefault="004B5D31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8,5</w:t>
            </w:r>
            <w:r w:rsidR="00CC3C90" w:rsidRPr="0009107A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283" w:type="dxa"/>
            <w:shd w:val="clear" w:color="auto" w:fill="auto"/>
          </w:tcPr>
          <w:p w14:paraId="74298CA4" w14:textId="071622ED" w:rsidR="006C5CF0" w:rsidRPr="0009107A" w:rsidRDefault="006C5CF0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hint="cs"/>
              </w:rPr>
              <w:t>5,226</w:t>
            </w:r>
          </w:p>
        </w:tc>
        <w:tc>
          <w:tcPr>
            <w:tcW w:w="1282" w:type="dxa"/>
            <w:shd w:val="clear" w:color="auto" w:fill="auto"/>
          </w:tcPr>
          <w:p w14:paraId="79057613" w14:textId="0CBD1CF6" w:rsidR="006C5CF0" w:rsidRPr="0009107A" w:rsidRDefault="00E2350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283" w:type="dxa"/>
          </w:tcPr>
          <w:p w14:paraId="618FA977" w14:textId="7E43284B" w:rsidR="006C5CF0" w:rsidRPr="0009107A" w:rsidRDefault="006C5CF0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hint="cs"/>
              </w:rPr>
              <w:t>555</w:t>
            </w:r>
          </w:p>
        </w:tc>
      </w:tr>
      <w:tr w:rsidR="006C5CF0" w:rsidRPr="0009107A" w14:paraId="32AB57C5" w14:textId="77777777" w:rsidTr="004E3076">
        <w:tc>
          <w:tcPr>
            <w:tcW w:w="4050" w:type="dxa"/>
          </w:tcPr>
          <w:p w14:paraId="47F2D7D8" w14:textId="77777777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4A4F4C1D" w14:textId="002B2E3B" w:rsidR="006C5CF0" w:rsidRPr="0009107A" w:rsidRDefault="004B5D31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8,5</w:t>
            </w:r>
            <w:r w:rsidR="00CC3C90" w:rsidRPr="0009107A">
              <w:rPr>
                <w:rFonts w:asciiTheme="majorBidi" w:hAnsiTheme="majorBidi" w:cstheme="majorBidi"/>
                <w:b/>
                <w:bCs/>
              </w:rPr>
              <w:t>46</w:t>
            </w:r>
          </w:p>
        </w:tc>
        <w:tc>
          <w:tcPr>
            <w:tcW w:w="1283" w:type="dxa"/>
            <w:shd w:val="clear" w:color="auto" w:fill="auto"/>
          </w:tcPr>
          <w:p w14:paraId="5F27DBC9" w14:textId="683D6939" w:rsidR="006C5CF0" w:rsidRPr="0009107A" w:rsidRDefault="006C5CF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hint="cs"/>
                <w:b/>
                <w:bCs/>
              </w:rPr>
              <w:t>5,226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279366" w14:textId="3A7056B7" w:rsidR="006C5CF0" w:rsidRPr="0009107A" w:rsidRDefault="00E2350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710</w:t>
            </w:r>
          </w:p>
        </w:tc>
        <w:tc>
          <w:tcPr>
            <w:tcW w:w="1283" w:type="dxa"/>
            <w:vAlign w:val="bottom"/>
          </w:tcPr>
          <w:p w14:paraId="644E80AD" w14:textId="18D29A42" w:rsidR="006C5CF0" w:rsidRPr="0009107A" w:rsidRDefault="006C5CF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hint="cs"/>
                <w:b/>
                <w:bCs/>
              </w:rPr>
              <w:t>555</w:t>
            </w:r>
          </w:p>
        </w:tc>
      </w:tr>
      <w:tr w:rsidR="006C5CF0" w:rsidRPr="0009107A" w14:paraId="5179CCBE" w14:textId="77777777" w:rsidTr="00EE70EB">
        <w:tc>
          <w:tcPr>
            <w:tcW w:w="4050" w:type="dxa"/>
          </w:tcPr>
          <w:p w14:paraId="7253021F" w14:textId="1839FEC1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5854C21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5C68B59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7CDC8475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C5CF0" w:rsidRPr="0009107A" w14:paraId="4A3E216C" w14:textId="77777777" w:rsidTr="00E23505">
        <w:tc>
          <w:tcPr>
            <w:tcW w:w="4050" w:type="dxa"/>
          </w:tcPr>
          <w:p w14:paraId="53335A95" w14:textId="77777777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1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  <w:shd w:val="clear" w:color="auto" w:fill="auto"/>
          </w:tcPr>
          <w:p w14:paraId="7426E044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2767E40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66D6264E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C5CF0" w:rsidRPr="0009107A" w14:paraId="77F4BF2C" w14:textId="77777777" w:rsidTr="00EE70EB">
        <w:tc>
          <w:tcPr>
            <w:tcW w:w="4050" w:type="dxa"/>
          </w:tcPr>
          <w:p w14:paraId="4C9519A1" w14:textId="77777777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  <w:shd w:val="clear" w:color="auto" w:fill="auto"/>
          </w:tcPr>
          <w:p w14:paraId="0F0516D3" w14:textId="6C54A4CF" w:rsidR="006C5CF0" w:rsidRPr="0009107A" w:rsidRDefault="00E2350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2,542</w:t>
            </w:r>
          </w:p>
        </w:tc>
        <w:tc>
          <w:tcPr>
            <w:tcW w:w="1283" w:type="dxa"/>
            <w:shd w:val="clear" w:color="auto" w:fill="auto"/>
          </w:tcPr>
          <w:p w14:paraId="51494E41" w14:textId="27167388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hint="cs"/>
              </w:rPr>
              <w:t>2,613</w:t>
            </w:r>
          </w:p>
        </w:tc>
        <w:tc>
          <w:tcPr>
            <w:tcW w:w="1282" w:type="dxa"/>
            <w:shd w:val="clear" w:color="auto" w:fill="auto"/>
          </w:tcPr>
          <w:p w14:paraId="044BF6E6" w14:textId="64E39D13" w:rsidR="006C5CF0" w:rsidRPr="0009107A" w:rsidRDefault="00E23505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919</w:t>
            </w:r>
          </w:p>
        </w:tc>
        <w:tc>
          <w:tcPr>
            <w:tcW w:w="1283" w:type="dxa"/>
          </w:tcPr>
          <w:p w14:paraId="714B7C84" w14:textId="2C487320" w:rsidR="006C5CF0" w:rsidRPr="0009107A" w:rsidRDefault="006C5CF0" w:rsidP="00CA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hint="cs"/>
              </w:rPr>
              <w:t>919</w:t>
            </w:r>
          </w:p>
        </w:tc>
      </w:tr>
      <w:tr w:rsidR="00E23505" w:rsidRPr="0009107A" w14:paraId="28260939" w14:textId="77777777" w:rsidTr="00EE70EB">
        <w:tc>
          <w:tcPr>
            <w:tcW w:w="4050" w:type="dxa"/>
          </w:tcPr>
          <w:p w14:paraId="20568CBE" w14:textId="5CAC3EF7" w:rsidR="00E23505" w:rsidRPr="0009107A" w:rsidRDefault="00E23505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07A">
              <w:rPr>
                <w:rFonts w:asciiTheme="majorBidi" w:hAnsi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  <w:shd w:val="clear" w:color="auto" w:fill="auto"/>
          </w:tcPr>
          <w:p w14:paraId="3362195C" w14:textId="6E4A697B" w:rsidR="00E23505" w:rsidRPr="0009107A" w:rsidRDefault="00E2350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1,848</w:t>
            </w:r>
          </w:p>
        </w:tc>
        <w:tc>
          <w:tcPr>
            <w:tcW w:w="1283" w:type="dxa"/>
            <w:shd w:val="clear" w:color="auto" w:fill="auto"/>
          </w:tcPr>
          <w:p w14:paraId="5573AB13" w14:textId="2642DF04" w:rsidR="00E23505" w:rsidRPr="0009107A" w:rsidRDefault="00B042F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-</w:t>
            </w:r>
          </w:p>
        </w:tc>
        <w:tc>
          <w:tcPr>
            <w:tcW w:w="1282" w:type="dxa"/>
            <w:shd w:val="clear" w:color="auto" w:fill="auto"/>
          </w:tcPr>
          <w:p w14:paraId="5176CAC6" w14:textId="62D8E328" w:rsidR="00E23505" w:rsidRPr="0009107A" w:rsidRDefault="00E23505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107A">
              <w:rPr>
                <w:rFonts w:asciiTheme="majorBidi" w:hAnsiTheme="majorBidi" w:cstheme="majorBidi"/>
              </w:rPr>
              <w:t>1,848</w:t>
            </w:r>
          </w:p>
        </w:tc>
        <w:tc>
          <w:tcPr>
            <w:tcW w:w="1283" w:type="dxa"/>
          </w:tcPr>
          <w:p w14:paraId="554DE3B9" w14:textId="6E7262CF" w:rsidR="00E23505" w:rsidRPr="0009107A" w:rsidRDefault="00B042FA" w:rsidP="00CA6E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9107A">
              <w:t>-</w:t>
            </w:r>
          </w:p>
        </w:tc>
      </w:tr>
      <w:tr w:rsidR="006C5CF0" w:rsidRPr="0009107A" w14:paraId="18392F2F" w14:textId="77777777" w:rsidTr="00EE70EB">
        <w:tc>
          <w:tcPr>
            <w:tcW w:w="4050" w:type="dxa"/>
          </w:tcPr>
          <w:p w14:paraId="0356F87E" w14:textId="77777777" w:rsidR="006C5CF0" w:rsidRPr="0009107A" w:rsidRDefault="006C5CF0" w:rsidP="00CA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3A87B6D7" w14:textId="2C0A51F3" w:rsidR="006C5CF0" w:rsidRPr="0009107A" w:rsidRDefault="00E2350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4,390</w:t>
            </w:r>
          </w:p>
        </w:tc>
        <w:tc>
          <w:tcPr>
            <w:tcW w:w="1283" w:type="dxa"/>
            <w:shd w:val="clear" w:color="auto" w:fill="auto"/>
          </w:tcPr>
          <w:p w14:paraId="037E315F" w14:textId="7013FA60" w:rsidR="006C5CF0" w:rsidRPr="0009107A" w:rsidRDefault="006C5CF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107A">
              <w:rPr>
                <w:rFonts w:hint="cs"/>
                <w:b/>
                <w:bCs/>
              </w:rPr>
              <w:t>2,613</w:t>
            </w:r>
          </w:p>
        </w:tc>
        <w:tc>
          <w:tcPr>
            <w:tcW w:w="1282" w:type="dxa"/>
            <w:shd w:val="clear" w:color="auto" w:fill="auto"/>
          </w:tcPr>
          <w:p w14:paraId="1B38C622" w14:textId="367F8F11" w:rsidR="006C5CF0" w:rsidRPr="0009107A" w:rsidRDefault="00E23505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asciiTheme="majorBidi" w:hAnsiTheme="majorBidi" w:cstheme="majorBidi"/>
                <w:b/>
                <w:bCs/>
              </w:rPr>
              <w:t>2,767</w:t>
            </w:r>
          </w:p>
        </w:tc>
        <w:tc>
          <w:tcPr>
            <w:tcW w:w="1283" w:type="dxa"/>
          </w:tcPr>
          <w:p w14:paraId="6C15B7CD" w14:textId="199053CA" w:rsidR="006C5CF0" w:rsidRPr="0009107A" w:rsidRDefault="006C5CF0" w:rsidP="00CA6E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107A">
              <w:rPr>
                <w:rFonts w:hint="cs"/>
                <w:b/>
                <w:bCs/>
              </w:rPr>
              <w:t>919</w:t>
            </w:r>
          </w:p>
        </w:tc>
      </w:tr>
    </w:tbl>
    <w:p w14:paraId="4FD2C17C" w14:textId="030C39B9" w:rsidR="008E6C3E" w:rsidRPr="0009107A" w:rsidRDefault="008E6C3E" w:rsidP="00CA6E18">
      <w:pPr>
        <w:rPr>
          <w:rFonts w:asciiTheme="majorBidi" w:hAnsiTheme="majorBidi" w:cstheme="majorBidi"/>
        </w:rPr>
      </w:pPr>
    </w:p>
    <w:p w14:paraId="2CF56990" w14:textId="77777777" w:rsidR="009A178C" w:rsidRPr="0009107A" w:rsidRDefault="009A178C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 w:rsidRPr="0009107A">
        <w:rPr>
          <w:rFonts w:asciiTheme="majorBidi" w:hAnsiTheme="majorBidi" w:cstheme="majorBidi"/>
          <w:b/>
          <w:bCs/>
        </w:rPr>
        <w:br w:type="page"/>
      </w:r>
    </w:p>
    <w:p w14:paraId="3FA8632A" w14:textId="6170518D" w:rsidR="008E6C3E" w:rsidRPr="0009107A" w:rsidRDefault="008E6C3E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09107A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56EBC9E" w14:textId="74317C06" w:rsidR="008E6C3E" w:rsidRPr="0009107A" w:rsidRDefault="008E6C3E" w:rsidP="00CA6E18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57FF5F4D" w14:textId="59F9406D" w:rsidR="00A00403" w:rsidRPr="0009107A" w:rsidRDefault="0053181F" w:rsidP="00CA6E18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9107A">
        <w:rPr>
          <w:rFonts w:asciiTheme="majorBidi" w:hAnsiTheme="majorBidi" w:cstheme="majorBidi" w:hint="cs"/>
          <w:sz w:val="30"/>
          <w:szCs w:val="30"/>
          <w:cs/>
          <w:lang w:bidi="th-TH"/>
        </w:rPr>
        <w:t>20.1</w:t>
      </w: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CE13A1" w:rsidRPr="0009107A">
        <w:rPr>
          <w:rFonts w:asciiTheme="majorBidi" w:hAnsiTheme="majorBidi" w:cstheme="majorBidi"/>
          <w:sz w:val="30"/>
          <w:szCs w:val="30"/>
        </w:rPr>
        <w:t xml:space="preserve">2565 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บริษัทถูกฟ้องเป็นจำเลยเรื่องติดตามเอาทรัพย์คืนตามโฉนดที่ดินเลขที่ </w:t>
      </w:r>
      <w:r w:rsidR="00CE13A1" w:rsidRPr="0009107A">
        <w:rPr>
          <w:rFonts w:asciiTheme="majorBidi" w:hAnsiTheme="majorBidi" w:cstheme="majorBidi"/>
          <w:sz w:val="30"/>
          <w:szCs w:val="30"/>
        </w:rPr>
        <w:t>2465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 ตำบลบางจาก อำเภอ</w:t>
      </w:r>
      <w:r w:rsidR="00CE13A1" w:rsidRPr="0009107A">
        <w:rPr>
          <w:rFonts w:asciiTheme="majorBidi" w:hAnsiTheme="majorBidi" w:cstheme="majorBidi"/>
          <w:sz w:val="30"/>
          <w:szCs w:val="30"/>
        </w:rPr>
        <w:t xml:space="preserve">         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พระโขนง กรุงเทพมหานคร โดยบริษัทถูกเรียกให้รื้อถอนอาคารและคืนทรัพย์สิน หากคืนไม่ได้ ให้ชดใช้เป็นเงินจำนวน </w:t>
      </w:r>
      <w:r w:rsidR="00CE13A1" w:rsidRPr="0009107A">
        <w:rPr>
          <w:rFonts w:asciiTheme="majorBidi" w:hAnsiTheme="majorBidi" w:cstheme="majorBidi"/>
          <w:sz w:val="30"/>
          <w:szCs w:val="30"/>
        </w:rPr>
        <w:t>5,000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 ล้านบาท อนึ่ง เมื่อปี </w:t>
      </w:r>
      <w:r w:rsidR="00CE13A1" w:rsidRPr="0009107A">
        <w:rPr>
          <w:rFonts w:asciiTheme="majorBidi" w:hAnsiTheme="majorBidi" w:cstheme="majorBidi"/>
          <w:sz w:val="30"/>
          <w:szCs w:val="30"/>
        </w:rPr>
        <w:t>2538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 กระทรวงการคลัง กรมธนารักษ์และบริษัทเคยถูกฟ้องคดีตามโฉนดที่ดินเลขที่ </w:t>
      </w:r>
      <w:r w:rsidR="00CE13A1" w:rsidRPr="0009107A">
        <w:rPr>
          <w:rFonts w:asciiTheme="majorBidi" w:hAnsiTheme="majorBidi" w:cstheme="majorBidi"/>
          <w:sz w:val="30"/>
          <w:szCs w:val="30"/>
        </w:rPr>
        <w:t>2465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 ดังกล่าว และในปี </w:t>
      </w:r>
      <w:r w:rsidR="00CE13A1" w:rsidRPr="0009107A">
        <w:rPr>
          <w:rFonts w:asciiTheme="majorBidi" w:hAnsiTheme="majorBidi" w:cstheme="majorBidi"/>
          <w:sz w:val="30"/>
          <w:szCs w:val="30"/>
        </w:rPr>
        <w:t>2559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 ศาลฎีกาได้มีคำพิพากษายกฟ้องโดยพิจารณาว่าที่ดินโฉนด </w:t>
      </w:r>
      <w:r w:rsidR="00CE13A1" w:rsidRPr="0009107A">
        <w:rPr>
          <w:rFonts w:asciiTheme="majorBidi" w:hAnsiTheme="majorBidi" w:cstheme="majorBidi"/>
          <w:sz w:val="30"/>
          <w:szCs w:val="30"/>
        </w:rPr>
        <w:t>2465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 ได้ถูกน้ำกัดเซาะกลายเป็นแม่น้ำเจ้าพระยาไปหมดแล้ว การฟ้องคดีนี้เป็นการนำโฉนดที่ดิน </w:t>
      </w:r>
      <w:r w:rsidR="00CE13A1" w:rsidRPr="0009107A">
        <w:rPr>
          <w:rFonts w:asciiTheme="majorBidi" w:hAnsiTheme="majorBidi" w:cstheme="majorBidi"/>
          <w:sz w:val="30"/>
          <w:szCs w:val="30"/>
        </w:rPr>
        <w:t>2465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 ขึ้นมาฟ้องใหม่ ซึ่งบริษัทจะดำเนินการต่อสู้คดี </w:t>
      </w:r>
      <w:bookmarkStart w:id="15" w:name="_Hlk127729206"/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="00CE13A1" w:rsidRPr="0009107A">
        <w:rPr>
          <w:rFonts w:asciiTheme="majorBidi" w:hAnsiTheme="majorBidi" w:cstheme="majorBidi"/>
          <w:sz w:val="30"/>
          <w:szCs w:val="30"/>
        </w:rPr>
        <w:t xml:space="preserve">28 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E13A1" w:rsidRPr="0009107A">
        <w:rPr>
          <w:rFonts w:asciiTheme="majorBidi" w:hAnsiTheme="majorBidi" w:cstheme="majorBidi"/>
          <w:sz w:val="30"/>
          <w:szCs w:val="30"/>
        </w:rPr>
        <w:t xml:space="preserve">2565 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ศาลชั้นต้นได้มีคำพิพากษาให้ยกฟ้องของโจทก์เนื่องจากรับฟังข้อเท็จจริงตามคำพิพกาษาศาลฎีกาในคดีก่อนว่าที่ดินโฉนด </w:t>
      </w:r>
      <w:r w:rsidR="00CE13A1" w:rsidRPr="0009107A">
        <w:rPr>
          <w:rFonts w:asciiTheme="majorBidi" w:hAnsiTheme="majorBidi" w:cstheme="majorBidi"/>
          <w:sz w:val="30"/>
          <w:szCs w:val="30"/>
        </w:rPr>
        <w:t xml:space="preserve">2465 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 xml:space="preserve">ถูกน้ำกัดเซาะกลายเป็นแม่น้ำและตกเป็นสาธารณสมบัติของแผ่นดินไปหมดแล้ว ทั้งนี้ </w:t>
      </w:r>
      <w:r w:rsidR="005D0FF6" w:rsidRPr="0009107A">
        <w:rPr>
          <w:rFonts w:asciiTheme="majorBidi" w:hAnsiTheme="majorBidi" w:cstheme="majorBidi"/>
          <w:sz w:val="30"/>
          <w:szCs w:val="30"/>
          <w:cs/>
        </w:rPr>
        <w:t xml:space="preserve">โจทก์ได้ยื่นอุทธรณ์คำพิพากษาศาลชั้นต้น เมื่อวันที่ </w:t>
      </w:r>
      <w:r w:rsidR="005D0FF6" w:rsidRPr="0009107A">
        <w:rPr>
          <w:rFonts w:asciiTheme="majorBidi" w:hAnsiTheme="majorBidi" w:cstheme="majorBidi"/>
          <w:sz w:val="30"/>
          <w:szCs w:val="30"/>
        </w:rPr>
        <w:t xml:space="preserve">28 </w:t>
      </w:r>
      <w:r w:rsidR="005D0FF6" w:rsidRPr="0009107A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F94D67" w:rsidRPr="0009107A">
        <w:rPr>
          <w:rFonts w:asciiTheme="majorBidi" w:hAnsiTheme="majorBidi" w:cstheme="majorBidi"/>
          <w:sz w:val="30"/>
          <w:szCs w:val="30"/>
        </w:rPr>
        <w:t xml:space="preserve">2566 </w:t>
      </w:r>
      <w:r w:rsidR="00731D82" w:rsidRPr="0009107A">
        <w:rPr>
          <w:rFonts w:asciiTheme="majorBidi" w:hAnsiTheme="majorBidi" w:cstheme="majorBidi"/>
          <w:sz w:val="30"/>
          <w:szCs w:val="30"/>
          <w:cs/>
        </w:rPr>
        <w:t>และ</w:t>
      </w:r>
      <w:r w:rsidR="00731D82" w:rsidRPr="0009107A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บริษัทได้ยื่นคำแก้อุทธรณ์โจทก์แล้วเมื่อวันที่ </w:t>
      </w:r>
      <w:r w:rsidR="00731D82" w:rsidRPr="0009107A">
        <w:rPr>
          <w:rFonts w:asciiTheme="majorBidi" w:hAnsiTheme="majorBidi" w:cstheme="majorBidi"/>
          <w:spacing w:val="2"/>
          <w:sz w:val="30"/>
          <w:szCs w:val="30"/>
        </w:rPr>
        <w:t xml:space="preserve">19 </w:t>
      </w:r>
      <w:r w:rsidR="00731D82" w:rsidRPr="0009107A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กรกฎาคม </w:t>
      </w:r>
      <w:r w:rsidR="00731D82" w:rsidRPr="0009107A">
        <w:rPr>
          <w:rFonts w:asciiTheme="majorBidi" w:hAnsiTheme="majorBidi" w:cstheme="majorBidi"/>
          <w:spacing w:val="2"/>
          <w:sz w:val="30"/>
          <w:szCs w:val="30"/>
        </w:rPr>
        <w:t>2566</w:t>
      </w:r>
      <w:r w:rsidR="00CE13A1" w:rsidRPr="0009107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bookmarkEnd w:id="15"/>
      <w:r w:rsidR="00CE13A1" w:rsidRPr="0009107A">
        <w:rPr>
          <w:rFonts w:asciiTheme="majorBidi" w:hAnsiTheme="majorBidi" w:cstheme="majorBidi"/>
          <w:spacing w:val="2"/>
          <w:sz w:val="30"/>
          <w:szCs w:val="30"/>
          <w:cs/>
        </w:rPr>
        <w:t>โดยบริษัทเชื่อว่าผลทางคดีจะไม่เกิดผลกระทบแก่บริษัท บริษัทจึงไม่ได้บันทึกหนี้สินที่อาจเกิดขึ้นจากคดีดังกล่าว</w:t>
      </w:r>
    </w:p>
    <w:p w14:paraId="2289B767" w14:textId="77777777" w:rsidR="00F94D67" w:rsidRPr="0009107A" w:rsidRDefault="00F94D67" w:rsidP="00CA6E18">
      <w:pPr>
        <w:pStyle w:val="ListParagraph"/>
        <w:autoSpaceDE w:val="0"/>
        <w:autoSpaceDN w:val="0"/>
        <w:ind w:left="600" w:hanging="6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326D8" w14:textId="1FF67E4F" w:rsidR="00CE13A1" w:rsidRPr="0009107A" w:rsidRDefault="0053181F" w:rsidP="00CA6E18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20.2 </w:t>
      </w: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94D67" w:rsidRPr="0009107A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อ้างว่าบริษัทและบริษัทย่อยผิดสัญญาการลงทุนดังกล่าว เรียกร้องให้บริษัทและบริษัทย่อยชดใช้เงินจำนวนประมาณ </w:t>
      </w:r>
      <w:r w:rsidR="00F94D67" w:rsidRPr="0009107A">
        <w:rPr>
          <w:rFonts w:asciiTheme="majorBidi" w:hAnsiTheme="majorBidi" w:cstheme="majorBidi"/>
          <w:sz w:val="30"/>
          <w:szCs w:val="30"/>
          <w:lang w:bidi="th-TH"/>
        </w:rPr>
        <w:t>23</w:t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 และดอกเบี้ยของต้นเงิน รวมถึงค่าเสียหายอื่น ๆ ที่ได้รับ และค่าใช้จ่ายต่าง ๆ 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โดยชำระเงินตามจำนวนที่ต้องชำระตามสัญญาโดยชอบแล้ว และได้โต้แย้งข้อเรียกร้องส่วนเกินและไม่เป็นธรรม และดำเนินการแต่งตั้งอนุญาโตตุลาการเพื่อดำเนินการระงับข้อพิพาทตามขั้นตอนแล้ว ปัจจุบันข้อเรียกร้องอยู่ในกระบวนการอนุญาโตตุลาการแล้ว บริษัทและบริษัทย่อยจึงไม่ได้บันทึกหนี้สินหรือผลกระทบอื่นที่อาจเกิดขึ้นจากข้อพิพาทดังกล่า</w:t>
      </w:r>
      <w:r w:rsidR="00CE13A1" w:rsidRPr="0009107A">
        <w:rPr>
          <w:rFonts w:asciiTheme="majorBidi" w:hAnsiTheme="majorBidi" w:cstheme="majorBidi"/>
          <w:sz w:val="30"/>
          <w:szCs w:val="30"/>
          <w:cs/>
        </w:rPr>
        <w:t>ว</w:t>
      </w:r>
    </w:p>
    <w:p w14:paraId="5FC852E8" w14:textId="77777777" w:rsidR="00F94D67" w:rsidRPr="0009107A" w:rsidRDefault="00F94D67" w:rsidP="00CA6E18">
      <w:pPr>
        <w:pStyle w:val="ListParagraph"/>
        <w:ind w:left="600" w:hanging="600"/>
        <w:rPr>
          <w:rFonts w:asciiTheme="majorBidi" w:hAnsiTheme="majorBidi" w:cstheme="majorBidi"/>
          <w:sz w:val="30"/>
          <w:szCs w:val="30"/>
        </w:rPr>
      </w:pPr>
    </w:p>
    <w:p w14:paraId="29866B11" w14:textId="423ACB78" w:rsidR="009E425A" w:rsidRPr="0009107A" w:rsidRDefault="0053181F" w:rsidP="00CA6E18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9107A">
        <w:rPr>
          <w:rFonts w:asciiTheme="majorBidi" w:hAnsiTheme="majorBidi" w:cstheme="majorBidi" w:hint="cs"/>
          <w:sz w:val="30"/>
          <w:szCs w:val="30"/>
          <w:cs/>
          <w:lang w:bidi="th-TH"/>
        </w:rPr>
        <w:t>20.3</w:t>
      </w:r>
      <w:r w:rsidRPr="0009107A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F94D67" w:rsidRPr="0009107A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>บริษัทย่อยทางอ้อมแห่งหนึ่งของกลุ่มบริษัทถูกยื่นเสนอข้อพิพาทกล่าวหาว่าบริษัทย่อยทางอ้อมปฏิบัติผิดสัญญาจ้างทำของ โดยผู้รับเหมาได้ยื่นคำเสนอข้อพิพาทต่อสถาบันอนุญาโตตุลาการ เพื่อให้</w:t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br/>
        <w:t xml:space="preserve">บริษัทย่อยทางอ้อมชำระค่าเสียหายจากการผิดสัญญาก่อสร้างโรงงาน เป็นจำนวนเงิน </w:t>
      </w:r>
      <w:r w:rsidR="00F94D67" w:rsidRPr="0009107A">
        <w:rPr>
          <w:rFonts w:asciiTheme="majorBidi" w:hAnsiTheme="majorBidi" w:cstheme="majorBidi"/>
          <w:sz w:val="30"/>
          <w:szCs w:val="30"/>
          <w:lang w:bidi="th-TH"/>
        </w:rPr>
        <w:t xml:space="preserve">121 </w:t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 xml:space="preserve">ล้านบาท ซึ่งในเดือนกันยายน </w:t>
      </w:r>
      <w:r w:rsidR="00F94D67" w:rsidRPr="0009107A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 xml:space="preserve">บริษัทย่อยทางอ้อมได้ยื่นคำคัดค้านและคำเรียกร้องแย้งต่อสถาบันอนุญาโตตุลาการ ในเดือนตุลาคม </w:t>
      </w:r>
      <w:r w:rsidR="00F94D67" w:rsidRPr="0009107A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 xml:space="preserve"> บริษัทย่อยทางอ้อมถูกยื่นคำร้องห้ามใช้ประโยชน์ในโรงงานที่มีข้อพิพาทเป็นการชั่วคราว</w:t>
      </w:r>
      <w:r w:rsidR="00F94D67" w:rsidRPr="0009107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 xml:space="preserve">ซึ่งศาลแพ่งได้มีคำสั่งยกคำร้องดังกล่าวแล้วในเดือนกุมภาพันธ์ </w:t>
      </w:r>
      <w:r w:rsidR="00F94D67" w:rsidRPr="0009107A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="009E425A" w:rsidRPr="0009107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E425A" w:rsidRPr="0009107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F94D67" w:rsidRPr="0009107A">
        <w:rPr>
          <w:rFonts w:asciiTheme="majorBidi" w:hAnsiTheme="majorBidi" w:cstheme="majorBidi"/>
          <w:sz w:val="30"/>
          <w:szCs w:val="30"/>
          <w:lang w:bidi="th-TH"/>
        </w:rPr>
        <w:t xml:space="preserve">27 </w:t>
      </w:r>
      <w:r w:rsidR="00F94D67" w:rsidRPr="00091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94D67" w:rsidRPr="0009107A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="009E425A" w:rsidRPr="0009107A">
        <w:rPr>
          <w:rFonts w:asciiTheme="majorBidi" w:hAnsiTheme="majorBidi" w:cstheme="majorBidi"/>
          <w:sz w:val="30"/>
          <w:szCs w:val="30"/>
          <w:cs/>
        </w:rPr>
        <w:t>คณะอนุญาโตตุลาการได้มีคำชี้ขาดสำหรับข้อพิพาทที่เหลืออยู่ในกระบวนการอนุญาโตตุลาการ โดยคณะอนุญาโตตุลาการได้พิจารณาข้อเท็จจริงและวินิจฉัยว่าคู่พิพาททั้งสองฝ่ายต่างมีหน้าที่ภาระรับผิดชอบต่อกัน จากผลวินิจฉัยของคณะอนุญาโตตุลาการดังกล่าว ทำให้บริษัทย่อย</w:t>
      </w:r>
      <w:r w:rsidR="009E425A" w:rsidRPr="0009107A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="009E425A" w:rsidRPr="0009107A">
        <w:rPr>
          <w:rFonts w:asciiTheme="majorBidi" w:hAnsiTheme="majorBidi" w:cstheme="majorBidi"/>
          <w:sz w:val="30"/>
          <w:szCs w:val="30"/>
          <w:cs/>
        </w:rPr>
        <w:t xml:space="preserve">บันทึกรายได้และค่าใช้จ่ายที่เกี่ยวข้องเป็นจำนวนเงิน </w:t>
      </w:r>
      <w:r w:rsidR="009E425A" w:rsidRPr="0009107A">
        <w:rPr>
          <w:rFonts w:asciiTheme="majorBidi" w:hAnsiTheme="majorBidi" w:cstheme="majorBidi"/>
          <w:sz w:val="30"/>
          <w:szCs w:val="30"/>
          <w:lang w:bidi="th-TH"/>
        </w:rPr>
        <w:t>52</w:t>
      </w:r>
      <w:r w:rsidR="009E425A" w:rsidRPr="0009107A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="009E425A" w:rsidRPr="0009107A">
        <w:rPr>
          <w:rFonts w:asciiTheme="majorBidi" w:hAnsiTheme="majorBidi" w:cstheme="majorBidi"/>
          <w:sz w:val="30"/>
          <w:szCs w:val="30"/>
          <w:lang w:bidi="th-TH"/>
        </w:rPr>
        <w:t>29</w:t>
      </w:r>
      <w:r w:rsidR="009E425A" w:rsidRPr="0009107A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ในงบกำไรขาดทุนสำหรับงวดหกเดือนสิ้นสุดวันที่ </w:t>
      </w:r>
      <w:r w:rsidR="009E425A" w:rsidRPr="0009107A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A8445D" w:rsidRPr="000910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E425A" w:rsidRPr="00091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E425A" w:rsidRPr="0009107A">
        <w:rPr>
          <w:rFonts w:asciiTheme="majorBidi" w:hAnsiTheme="majorBidi" w:cstheme="majorBidi"/>
          <w:sz w:val="30"/>
          <w:szCs w:val="30"/>
          <w:lang w:bidi="th-TH"/>
        </w:rPr>
        <w:t>2566</w:t>
      </w:r>
    </w:p>
    <w:p w14:paraId="27B0DFED" w14:textId="6357ECB0" w:rsidR="004E4394" w:rsidRPr="0009107A" w:rsidRDefault="00CD10F4" w:rsidP="00CA6E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107A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09107A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09107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FF73823" w14:textId="3D894131" w:rsidR="0002244C" w:rsidRPr="0009107A" w:rsidRDefault="0002244C" w:rsidP="00CA6E18">
      <w:pPr>
        <w:spacing w:line="240" w:lineRule="auto"/>
        <w:rPr>
          <w:rFonts w:asciiTheme="majorBidi" w:hAnsiTheme="majorBidi" w:cstheme="majorBidi"/>
        </w:rPr>
      </w:pPr>
    </w:p>
    <w:p w14:paraId="12811DA7" w14:textId="5CA27007" w:rsidR="00DA14B1" w:rsidRPr="0009107A" w:rsidRDefault="00DA14B1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09107A">
        <w:rPr>
          <w:i/>
          <w:iCs/>
          <w:cs/>
        </w:rPr>
        <w:tab/>
      </w:r>
      <w:r w:rsidRPr="0009107A">
        <w:rPr>
          <w:i/>
          <w:iCs/>
          <w:cs/>
        </w:rPr>
        <w:tab/>
      </w:r>
      <w:r w:rsidRPr="0009107A">
        <w:rPr>
          <w:rFonts w:hint="cs"/>
          <w:i/>
          <w:iCs/>
          <w:cs/>
        </w:rPr>
        <w:t>การจ่ายเงินปันผล</w:t>
      </w:r>
    </w:p>
    <w:p w14:paraId="6F356ED9" w14:textId="77777777" w:rsidR="002C7BA5" w:rsidRPr="0009107A" w:rsidRDefault="002C7BA5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FEA68D3" w14:textId="57B98276" w:rsidR="002C7BA5" w:rsidRPr="0009107A" w:rsidRDefault="002C7BA5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/>
          <w:cs/>
        </w:rPr>
        <w:t xml:space="preserve">เมื่อวันที่ </w:t>
      </w:r>
      <w:r w:rsidRPr="0009107A">
        <w:rPr>
          <w:rFonts w:asciiTheme="majorBidi" w:hAnsiTheme="majorBidi" w:cstheme="majorBidi"/>
        </w:rPr>
        <w:t xml:space="preserve">13 </w:t>
      </w:r>
      <w:r w:rsidRPr="0009107A">
        <w:rPr>
          <w:rFonts w:asciiTheme="majorBidi" w:hAnsiTheme="majorBidi"/>
          <w:cs/>
        </w:rPr>
        <w:t xml:space="preserve">กรกฎาคม </w:t>
      </w:r>
      <w:r w:rsidRPr="0009107A">
        <w:rPr>
          <w:rFonts w:asciiTheme="majorBidi" w:hAnsiTheme="majorBidi" w:cstheme="majorBidi"/>
        </w:rPr>
        <w:t xml:space="preserve">2565 </w:t>
      </w:r>
      <w:r w:rsidRPr="0009107A">
        <w:rPr>
          <w:rFonts w:asciiTheme="majorBidi" w:hAnsiTheme="majorBidi"/>
          <w:cs/>
        </w:rPr>
        <w:t>ที่ประชุมคณะกรรมการของ</w:t>
      </w:r>
      <w:r w:rsidRPr="0009107A">
        <w:t xml:space="preserve"> OKEA</w:t>
      </w:r>
      <w:r w:rsidR="004D4FF7" w:rsidRPr="0009107A">
        <w:t xml:space="preserve"> </w:t>
      </w:r>
      <w:r w:rsidR="00C1715F" w:rsidRPr="0009107A">
        <w:t xml:space="preserve">ASA </w:t>
      </w:r>
      <w:r w:rsidRPr="0009107A">
        <w:rPr>
          <w:rFonts w:hint="cs"/>
          <w:cs/>
        </w:rPr>
        <w:t xml:space="preserve">ซึ่งเป็นบริษัทย่อยทางอ้อมของกลุ่มบริษัท </w:t>
      </w:r>
      <w:r w:rsidR="006657C7" w:rsidRPr="0009107A">
        <w:rPr>
          <w:rFonts w:asciiTheme="majorBidi" w:hAnsiTheme="majorBidi"/>
        </w:rPr>
        <w:br/>
      </w:r>
      <w:r w:rsidRPr="0009107A">
        <w:rPr>
          <w:rFonts w:asciiTheme="majorBidi" w:hAnsiTheme="majorBidi"/>
          <w:cs/>
        </w:rPr>
        <w:t xml:space="preserve">มีมติให้จ่ายเงินปันผลในอัตราหุ้นละ </w:t>
      </w:r>
      <w:r w:rsidRPr="0009107A">
        <w:rPr>
          <w:rFonts w:asciiTheme="majorBidi" w:hAnsiTheme="majorBidi" w:cstheme="majorBidi"/>
        </w:rPr>
        <w:t xml:space="preserve">1 </w:t>
      </w:r>
      <w:r w:rsidRPr="0009107A">
        <w:rPr>
          <w:rFonts w:asciiTheme="majorBidi" w:hAnsiTheme="majorBidi"/>
          <w:cs/>
        </w:rPr>
        <w:t xml:space="preserve">โครนนอร์เวย์  เป็นจำนวนเงินทั้งสิ้น </w:t>
      </w:r>
      <w:r w:rsidRPr="0009107A">
        <w:rPr>
          <w:rFonts w:asciiTheme="majorBidi" w:hAnsiTheme="majorBidi" w:cstheme="majorBidi"/>
        </w:rPr>
        <w:t xml:space="preserve">104 </w:t>
      </w:r>
      <w:r w:rsidRPr="0009107A">
        <w:rPr>
          <w:rFonts w:asciiTheme="majorBidi" w:hAnsiTheme="majorBidi"/>
          <w:cs/>
        </w:rPr>
        <w:t>ล้านโครนนอร์เวย์ โดย</w:t>
      </w:r>
      <w:r w:rsidRPr="0009107A">
        <w:rPr>
          <w:rFonts w:asciiTheme="majorBidi" w:hAnsiTheme="majorBidi" w:hint="cs"/>
          <w:cs/>
        </w:rPr>
        <w:t>เงินปันผลดังกล่าวจะจ่ายให้แก่ผู้ถือหุ้น</w:t>
      </w:r>
      <w:r w:rsidRPr="0009107A">
        <w:rPr>
          <w:rFonts w:asciiTheme="majorBidi" w:hAnsiTheme="majorBidi"/>
          <w:cs/>
        </w:rPr>
        <w:t xml:space="preserve">ในเดือนกันยายน </w:t>
      </w:r>
      <w:r w:rsidRPr="0009107A">
        <w:rPr>
          <w:rFonts w:asciiTheme="majorBidi" w:hAnsiTheme="majorBidi" w:cstheme="majorBidi"/>
        </w:rPr>
        <w:t>2566</w:t>
      </w:r>
    </w:p>
    <w:p w14:paraId="773F9984" w14:textId="77777777" w:rsidR="002C7BA5" w:rsidRPr="0009107A" w:rsidRDefault="002C7BA5" w:rsidP="00CA6E18">
      <w:pPr>
        <w:rPr>
          <w:i/>
          <w:iCs/>
        </w:rPr>
      </w:pPr>
    </w:p>
    <w:p w14:paraId="6445481A" w14:textId="0E268817" w:rsidR="000C5C8F" w:rsidRPr="0009107A" w:rsidRDefault="00432773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09107A">
        <w:rPr>
          <w:i/>
          <w:iCs/>
        </w:rPr>
        <w:tab/>
      </w:r>
      <w:r w:rsidRPr="0009107A">
        <w:rPr>
          <w:i/>
          <w:iCs/>
        </w:rPr>
        <w:tab/>
      </w:r>
      <w:r w:rsidR="000C5C8F" w:rsidRPr="0009107A">
        <w:rPr>
          <w:i/>
          <w:iCs/>
          <w:cs/>
        </w:rPr>
        <w:t>การลงทุนในบริษัท เอสโซ่ (ประเทศไทย) จำกัด (มหาชน)</w:t>
      </w:r>
    </w:p>
    <w:p w14:paraId="323812BE" w14:textId="77777777" w:rsidR="00144EBC" w:rsidRPr="0009107A" w:rsidRDefault="00144EBC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561C37A3" w14:textId="60AC87DA" w:rsidR="00CE112A" w:rsidRPr="0009107A" w:rsidRDefault="000C5C8F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  <w:r w:rsidRPr="0009107A">
        <w:rPr>
          <w:cs/>
        </w:rPr>
        <w:t xml:space="preserve">ที่ประชุมคณะกรรมการของบริษัท เมื่อวันที่ </w:t>
      </w:r>
      <w:r w:rsidRPr="0009107A">
        <w:t>11</w:t>
      </w:r>
      <w:r w:rsidRPr="0009107A">
        <w:rPr>
          <w:rFonts w:hint="cs"/>
          <w:cs/>
        </w:rPr>
        <w:t xml:space="preserve"> มกราคม </w:t>
      </w:r>
      <w:r w:rsidRPr="0009107A">
        <w:t>2566</w:t>
      </w:r>
      <w:r w:rsidRPr="0009107A">
        <w:rPr>
          <w:rFonts w:hint="cs"/>
          <w:cs/>
        </w:rPr>
        <w:t xml:space="preserve"> ได้อนุมัติให้เข้าทำธุรกรรมและเห็นชอบให้เสนอ</w:t>
      </w:r>
      <w:r w:rsidR="008B3A28" w:rsidRPr="0009107A">
        <w:rPr>
          <w:cs/>
        </w:rPr>
        <w:br/>
      </w:r>
      <w:r w:rsidRPr="0009107A">
        <w:rPr>
          <w:rFonts w:hint="cs"/>
          <w:cs/>
        </w:rPr>
        <w:t xml:space="preserve">ที่ประชุมสามัญผู้ถือหุ้นพิจารณาอนุมัติการเข้าซื้อหุ้นสามัญของบริษัท เอสโซ่ (ประเทศไทย) จำกัด (มหาชน) </w:t>
      </w:r>
      <w:r w:rsidR="008B3A28" w:rsidRPr="0009107A">
        <w:rPr>
          <w:cs/>
        </w:rPr>
        <w:br/>
      </w:r>
      <w:r w:rsidRPr="0009107A">
        <w:rPr>
          <w:rFonts w:hint="cs"/>
          <w:cs/>
        </w:rPr>
        <w:t xml:space="preserve">(“เอสโซ่”) จาก </w:t>
      </w:r>
      <w:r w:rsidRPr="0009107A">
        <w:t xml:space="preserve">ExxonMobil Asia Holdings Pte. Ltd. (“ExxonMobil”) </w:t>
      </w:r>
      <w:r w:rsidRPr="0009107A">
        <w:rPr>
          <w:rFonts w:hint="cs"/>
          <w:cs/>
        </w:rPr>
        <w:t xml:space="preserve">ซึ่งบริษัทได้ลงนามในสัญญาซื้อขายหุ้นกับ </w:t>
      </w:r>
      <w:r w:rsidRPr="0009107A">
        <w:t xml:space="preserve">ExxonMobil </w:t>
      </w:r>
      <w:r w:rsidRPr="0009107A">
        <w:rPr>
          <w:rFonts w:hint="cs"/>
          <w:cs/>
        </w:rPr>
        <w:t xml:space="preserve">แล้วในวันที่ </w:t>
      </w:r>
      <w:r w:rsidRPr="0009107A">
        <w:t>11</w:t>
      </w:r>
      <w:r w:rsidRPr="0009107A">
        <w:rPr>
          <w:rFonts w:hint="cs"/>
          <w:cs/>
        </w:rPr>
        <w:t xml:space="preserve"> มกราคม </w:t>
      </w:r>
      <w:r w:rsidRPr="0009107A">
        <w:t>2566</w:t>
      </w:r>
      <w:r w:rsidRPr="0009107A">
        <w:rPr>
          <w:rFonts w:hint="cs"/>
          <w:cs/>
        </w:rPr>
        <w:t xml:space="preserve"> โดยต้องบรรลุเงื่อนไขบังคับภายใต้สัญญาซื้อขายหุ้น คาดว่าจะสามารถดำเนินการซื้อขายและชำระเงินค่าหุ้นแก่ผู้ขายได้ภายใน </w:t>
      </w:r>
      <w:r w:rsidRPr="0009107A">
        <w:t>12</w:t>
      </w:r>
      <w:r w:rsidRPr="0009107A">
        <w:rPr>
          <w:rFonts w:hint="cs"/>
          <w:cs/>
        </w:rPr>
        <w:t xml:space="preserve"> เดือนนับจากวันที่ของสัญญาซื้อขายหุ้น โดยบริษัทจะเข้าซื้อหุ้นสามัญโดยตรงจำนวน </w:t>
      </w:r>
      <w:r w:rsidRPr="0009107A">
        <w:t>2,</w:t>
      </w:r>
      <w:r w:rsidRPr="0009107A">
        <w:rPr>
          <w:rFonts w:hint="cs"/>
          <w:cs/>
        </w:rPr>
        <w:t>283</w:t>
      </w:r>
      <w:r w:rsidRPr="0009107A">
        <w:t>,</w:t>
      </w:r>
      <w:r w:rsidRPr="0009107A">
        <w:rPr>
          <w:rFonts w:hint="cs"/>
          <w:cs/>
        </w:rPr>
        <w:t>750</w:t>
      </w:r>
      <w:r w:rsidRPr="0009107A">
        <w:t>,000</w:t>
      </w:r>
      <w:r w:rsidRPr="0009107A">
        <w:rPr>
          <w:rFonts w:hint="cs"/>
          <w:cs/>
        </w:rPr>
        <w:t xml:space="preserve"> หุ้น (คิดเป็นสัดส่วนร้อยละ </w:t>
      </w:r>
      <w:r w:rsidRPr="0009107A">
        <w:t>65</w:t>
      </w:r>
      <w:r w:rsidRPr="0009107A">
        <w:rPr>
          <w:rFonts w:hint="cs"/>
          <w:cs/>
        </w:rPr>
        <w:t>.</w:t>
      </w:r>
      <w:r w:rsidRPr="0009107A">
        <w:t>99</w:t>
      </w:r>
      <w:r w:rsidRPr="0009107A">
        <w:rPr>
          <w:rFonts w:hint="cs"/>
          <w:cs/>
        </w:rPr>
        <w:t xml:space="preserve"> ของจำนวนหุ้นที่ออกจำหน่ายแล้วของ เอสโซ่ ณ วันที่ </w:t>
      </w:r>
      <w:r w:rsidRPr="0009107A">
        <w:t>30</w:t>
      </w:r>
      <w:r w:rsidRPr="0009107A">
        <w:rPr>
          <w:rFonts w:hint="cs"/>
          <w:cs/>
        </w:rPr>
        <w:t xml:space="preserve"> กันยายน </w:t>
      </w:r>
      <w:r w:rsidRPr="0009107A">
        <w:t>2565</w:t>
      </w:r>
      <w:r w:rsidRPr="0009107A">
        <w:rPr>
          <w:rFonts w:hint="cs"/>
          <w:cs/>
        </w:rPr>
        <w:t>) และภายหลังจากธุรกรรมซื้อขายหุ้นเสร็จสิ้น บริษัทต้องทำคำเสนอซื้อหุ้นที่เหลือทั้งหมดของเอสโซ่เพื่อให้ได้มาซึ่งหุ้นในเอสโซ่ในคราวเดียวกันกับราคาซื้อหุ้นเอสโซ่ในธุรกรรมการซื้อขายหุ้น</w:t>
      </w:r>
      <w:r w:rsidR="008B3A28" w:rsidRPr="0009107A">
        <w:rPr>
          <w:rFonts w:hint="cs"/>
          <w:cs/>
        </w:rPr>
        <w:t xml:space="preserve"> ซึ่งเมื่อวันที่ </w:t>
      </w:r>
      <w:r w:rsidR="008B3A28" w:rsidRPr="0009107A">
        <w:t xml:space="preserve">11 </w:t>
      </w:r>
      <w:r w:rsidR="008B3A28" w:rsidRPr="0009107A">
        <w:rPr>
          <w:rFonts w:hint="cs"/>
          <w:cs/>
        </w:rPr>
        <w:t xml:space="preserve">เมษายน </w:t>
      </w:r>
      <w:r w:rsidR="008D14EB" w:rsidRPr="0009107A">
        <w:t>2566</w:t>
      </w:r>
      <w:r w:rsidR="008B3A28" w:rsidRPr="0009107A">
        <w:rPr>
          <w:rFonts w:hint="cs"/>
          <w:cs/>
        </w:rPr>
        <w:t xml:space="preserve"> ที่ประชุมสามัญผู้ถือหุ้นของบริษัทได้มีมติอนุมัติให้เข้าซื้อหุ้นเอสโซ่ตาม</w:t>
      </w:r>
      <w:r w:rsidR="008B3A28" w:rsidRPr="0009107A">
        <w:rPr>
          <w:cs/>
        </w:rPr>
        <w:t>ที่ประชุมคณะกรรมการของบริษัท</w:t>
      </w:r>
      <w:r w:rsidR="008B3A28" w:rsidRPr="0009107A">
        <w:rPr>
          <w:rFonts w:hint="cs"/>
          <w:cs/>
        </w:rPr>
        <w:t>เสนอ</w:t>
      </w:r>
      <w:r w:rsidR="000F6DDE" w:rsidRPr="0009107A">
        <w:rPr>
          <w:rFonts w:hint="cs"/>
          <w:cs/>
        </w:rPr>
        <w:t xml:space="preserve"> ต่อมาในวันที่ </w:t>
      </w:r>
      <w:r w:rsidR="000F6DDE" w:rsidRPr="0009107A">
        <w:t xml:space="preserve">18 </w:t>
      </w:r>
      <w:r w:rsidR="000F6DDE" w:rsidRPr="0009107A">
        <w:rPr>
          <w:rFonts w:hint="cs"/>
          <w:cs/>
        </w:rPr>
        <w:t xml:space="preserve">กรกฎาคม </w:t>
      </w:r>
      <w:r w:rsidR="000F6DDE" w:rsidRPr="0009107A">
        <w:t xml:space="preserve">2566 </w:t>
      </w:r>
      <w:r w:rsidR="000F6DDE" w:rsidRPr="0009107A">
        <w:rPr>
          <w:rFonts w:hint="cs"/>
          <w:cs/>
        </w:rPr>
        <w:t>ได้รับคำสั่งอนุญาตจากสำนักงานคณะกรรมการการแข่งขันทางการค้าให้รวมธุรกิจระหว่างบริษัทและเอสโซ่</w:t>
      </w:r>
      <w:r w:rsidR="00A94AEE" w:rsidRPr="0009107A">
        <w:rPr>
          <w:rFonts w:hint="cs"/>
          <w:cs/>
        </w:rPr>
        <w:t xml:space="preserve"> โดยกำหนดระยะเวลาและเงื่อนไขให้ต้องปฏิบัติ</w:t>
      </w:r>
    </w:p>
    <w:p w14:paraId="7AB1FB93" w14:textId="77777777" w:rsidR="00CE112A" w:rsidRPr="0009107A" w:rsidRDefault="00CE112A" w:rsidP="00CA6E18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</w:p>
    <w:p w14:paraId="67F14D2A" w14:textId="3ED9E033" w:rsidR="00CE112A" w:rsidRPr="0009107A" w:rsidRDefault="00144EBC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09107A">
        <w:rPr>
          <w:i/>
          <w:iCs/>
        </w:rPr>
        <w:tab/>
      </w:r>
      <w:r w:rsidR="00CE112A" w:rsidRPr="0009107A">
        <w:rPr>
          <w:rFonts w:hint="cs"/>
          <w:i/>
          <w:iCs/>
          <w:cs/>
        </w:rPr>
        <w:t>การลงทุนในโครงการ</w:t>
      </w:r>
      <w:r w:rsidR="00667850" w:rsidRPr="0009107A">
        <w:rPr>
          <w:rFonts w:hint="cs"/>
          <w:i/>
          <w:iCs/>
          <w:cs/>
        </w:rPr>
        <w:t>โรงไฟฟ้า</w:t>
      </w:r>
      <w:r w:rsidR="00CE112A" w:rsidRPr="0009107A">
        <w:rPr>
          <w:rFonts w:hint="cs"/>
          <w:i/>
          <w:iCs/>
          <w:cs/>
        </w:rPr>
        <w:t>ก๊าซธรรมชาติ</w:t>
      </w:r>
    </w:p>
    <w:p w14:paraId="2748B446" w14:textId="77777777" w:rsidR="00CE112A" w:rsidRPr="0009107A" w:rsidRDefault="00CE112A" w:rsidP="00CA6E18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</w:p>
    <w:p w14:paraId="0779D5D9" w14:textId="1C7F70D9" w:rsidR="006867F9" w:rsidRPr="0009107A" w:rsidRDefault="006867F9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09107A">
        <w:rPr>
          <w:rFonts w:hint="cs"/>
          <w:cs/>
        </w:rPr>
        <w:t xml:space="preserve">เมื่อวันที่ </w:t>
      </w:r>
      <w:r w:rsidRPr="0009107A">
        <w:t xml:space="preserve">12 </w:t>
      </w:r>
      <w:r w:rsidRPr="0009107A">
        <w:rPr>
          <w:rFonts w:hint="cs"/>
          <w:cs/>
        </w:rPr>
        <w:t xml:space="preserve">กรกฎาคม </w:t>
      </w:r>
      <w:r w:rsidRPr="0009107A">
        <w:t>2566</w:t>
      </w:r>
      <w:r w:rsidRPr="0009107A">
        <w:rPr>
          <w:rFonts w:hint="cs"/>
          <w:cs/>
        </w:rPr>
        <w:t xml:space="preserve"> </w:t>
      </w:r>
      <w:r w:rsidR="005C5557" w:rsidRPr="0009107A">
        <w:t>BCPG USA Inc.</w:t>
      </w:r>
      <w:r w:rsidR="00F456F7" w:rsidRPr="0009107A">
        <w:t xml:space="preserve"> (“BUSA”)</w:t>
      </w:r>
      <w:r w:rsidR="005C5557" w:rsidRPr="0009107A">
        <w:t xml:space="preserve"> </w:t>
      </w:r>
      <w:r w:rsidRPr="0009107A">
        <w:rPr>
          <w:rFonts w:hint="cs"/>
          <w:cs/>
        </w:rPr>
        <w:t xml:space="preserve">ซึ่งเป็นบริษัทย่อยทางอ้อมของกลุ่มบริษัท และ </w:t>
      </w:r>
      <w:r w:rsidRPr="0009107A">
        <w:t>Franklin Power Holdings LLC</w:t>
      </w:r>
      <w:r w:rsidRPr="0009107A">
        <w:rPr>
          <w:rFonts w:hint="cs"/>
          <w:cs/>
        </w:rPr>
        <w:t xml:space="preserve"> </w:t>
      </w:r>
      <w:r w:rsidRPr="0009107A">
        <w:rPr>
          <w:cs/>
        </w:rPr>
        <w:t>ได้บรรลุเงื่อนไขบังคับภายใต้สัญญาซื้อขายหุ้น</w:t>
      </w:r>
      <w:r w:rsidRPr="0009107A">
        <w:rPr>
          <w:rFonts w:hint="cs"/>
          <w:cs/>
        </w:rPr>
        <w:t xml:space="preserve">ตามที่กล่าวในหมายเหตุข้อ </w:t>
      </w:r>
      <w:r w:rsidR="001C6F14" w:rsidRPr="0009107A">
        <w:t>8</w:t>
      </w:r>
      <w:r w:rsidRPr="0009107A">
        <w:t xml:space="preserve"> </w:t>
      </w:r>
      <w:r w:rsidRPr="0009107A">
        <w:rPr>
          <w:cs/>
        </w:rPr>
        <w:t>แล้ว</w:t>
      </w:r>
      <w:r w:rsidRPr="0009107A">
        <w:rPr>
          <w:rFonts w:hint="cs"/>
          <w:cs/>
        </w:rPr>
        <w:t xml:space="preserve"> ทั้งนี้กลุ่มบริษัท</w:t>
      </w:r>
      <w:r w:rsidRPr="0009107A">
        <w:rPr>
          <w:cs/>
        </w:rPr>
        <w:t>ได้ชำระค่าหุ้นและรับโอนหุ้น</w:t>
      </w:r>
      <w:r w:rsidRPr="0009107A">
        <w:rPr>
          <w:rFonts w:hint="cs"/>
          <w:cs/>
        </w:rPr>
        <w:t>ดังกล่าว</w:t>
      </w:r>
      <w:r w:rsidRPr="0009107A">
        <w:rPr>
          <w:cs/>
        </w:rPr>
        <w:t>เรียบร้อยแล้ว</w:t>
      </w:r>
    </w:p>
    <w:p w14:paraId="312D5C81" w14:textId="77777777" w:rsidR="005F6EE7" w:rsidRPr="0009107A" w:rsidRDefault="005F6EE7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52FE4C" w14:textId="77777777" w:rsidR="005F6EE7" w:rsidRPr="0009107A" w:rsidRDefault="005F6EE7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43B138AA" w14:textId="77777777" w:rsidR="00F57D56" w:rsidRPr="0009107A" w:rsidRDefault="00F57D5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8A1E527" w14:textId="25C04E97" w:rsidR="00F57D56" w:rsidRPr="0009107A" w:rsidRDefault="00F57D56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cs/>
        </w:rPr>
      </w:pPr>
      <w:r w:rsidRPr="0009107A">
        <w:rPr>
          <w:rFonts w:asciiTheme="majorBidi" w:hAnsiTheme="majorBidi" w:cstheme="majorBidi" w:hint="cs"/>
          <w:cs/>
        </w:rPr>
        <w:lastRenderedPageBreak/>
        <w:t xml:space="preserve">เมื่อวันที่ </w:t>
      </w:r>
      <w:r w:rsidR="00BF31EA" w:rsidRPr="0009107A">
        <w:rPr>
          <w:rFonts w:asciiTheme="majorBidi" w:hAnsiTheme="majorBidi" w:cstheme="majorBidi"/>
        </w:rPr>
        <w:t>4</w:t>
      </w:r>
      <w:r w:rsidRPr="0009107A">
        <w:rPr>
          <w:rFonts w:asciiTheme="majorBidi" w:hAnsiTheme="majorBidi" w:cstheme="majorBidi" w:hint="cs"/>
          <w:cs/>
        </w:rPr>
        <w:t xml:space="preserve"> สิงหาคม </w:t>
      </w:r>
      <w:r w:rsidRPr="0009107A">
        <w:rPr>
          <w:rFonts w:asciiTheme="majorBidi" w:hAnsiTheme="majorBidi" w:cstheme="majorBidi"/>
        </w:rPr>
        <w:t xml:space="preserve">2566 BUSA </w:t>
      </w:r>
      <w:r w:rsidRPr="0009107A">
        <w:rPr>
          <w:rFonts w:asciiTheme="majorBidi" w:hAnsiTheme="majorBidi" w:cstheme="majorBidi" w:hint="cs"/>
          <w:cs/>
        </w:rPr>
        <w:t>ซึ่งเป็นบริษัทย่อยทางอ้อมของกลุ่มบริษัท ได้ลงนา</w:t>
      </w:r>
      <w:r w:rsidR="005C5557" w:rsidRPr="0009107A">
        <w:rPr>
          <w:rFonts w:asciiTheme="majorBidi" w:hAnsiTheme="majorBidi" w:cstheme="majorBidi" w:hint="cs"/>
          <w:cs/>
        </w:rPr>
        <w:t>ม</w:t>
      </w:r>
      <w:r w:rsidRPr="0009107A">
        <w:rPr>
          <w:rFonts w:asciiTheme="majorBidi" w:hAnsiTheme="majorBidi" w:cstheme="majorBidi" w:hint="cs"/>
          <w:cs/>
        </w:rPr>
        <w:t xml:space="preserve">ในสัญญาซื้อขายหุ้นกับ </w:t>
      </w:r>
      <w:r w:rsidRPr="0009107A">
        <w:rPr>
          <w:rFonts w:asciiTheme="majorBidi" w:hAnsiTheme="majorBidi" w:cstheme="majorBidi"/>
        </w:rPr>
        <w:t xml:space="preserve">730 Carroll, LLC </w:t>
      </w:r>
      <w:r w:rsidR="008706CA" w:rsidRPr="0009107A">
        <w:rPr>
          <w:rFonts w:asciiTheme="majorBidi" w:hAnsiTheme="majorBidi" w:cstheme="majorBidi" w:hint="cs"/>
          <w:cs/>
        </w:rPr>
        <w:t>เพื่อ</w:t>
      </w:r>
      <w:r w:rsidRPr="0009107A">
        <w:rPr>
          <w:rFonts w:asciiTheme="majorBidi" w:hAnsiTheme="majorBidi" w:cstheme="majorBidi" w:hint="cs"/>
          <w:cs/>
        </w:rPr>
        <w:t xml:space="preserve">ซื้อหุ้นในสัดส่วนร้อยละ </w:t>
      </w:r>
      <w:r w:rsidR="00BF31EA" w:rsidRPr="0009107A">
        <w:rPr>
          <w:rFonts w:asciiTheme="majorBidi" w:hAnsiTheme="majorBidi" w:cstheme="majorBidi"/>
        </w:rPr>
        <w:t>40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 w:hint="cs"/>
          <w:cs/>
        </w:rPr>
        <w:t xml:space="preserve">ของหุ้นทั้งหมดใน </w:t>
      </w:r>
      <w:r w:rsidRPr="0009107A">
        <w:rPr>
          <w:rFonts w:asciiTheme="majorBidi" w:hAnsiTheme="majorBidi" w:cstheme="majorBidi"/>
        </w:rPr>
        <w:t xml:space="preserve">Carroll County Energy Holdings LLC </w:t>
      </w:r>
      <w:r w:rsidR="008706CA" w:rsidRPr="0009107A">
        <w:rPr>
          <w:rFonts w:asciiTheme="majorBidi" w:hAnsiTheme="majorBidi" w:cstheme="majorBidi"/>
        </w:rPr>
        <w:t xml:space="preserve">(“CCEH”) </w:t>
      </w:r>
      <w:r w:rsidRPr="0009107A">
        <w:rPr>
          <w:rFonts w:asciiTheme="majorBidi" w:hAnsiTheme="majorBidi" w:cstheme="majorBidi" w:hint="cs"/>
          <w:cs/>
        </w:rPr>
        <w:t xml:space="preserve">ในจำนวนเงินไม่เกิน </w:t>
      </w:r>
      <w:r w:rsidR="008706CA" w:rsidRPr="0009107A">
        <w:rPr>
          <w:rFonts w:asciiTheme="majorBidi" w:hAnsiTheme="majorBidi" w:cstheme="majorBidi"/>
        </w:rPr>
        <w:t>145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 w:hint="cs"/>
          <w:cs/>
        </w:rPr>
        <w:t xml:space="preserve">ล้านเหรียญสหรัฐฯ </w:t>
      </w:r>
      <w:r w:rsidRPr="0009107A">
        <w:rPr>
          <w:rFonts w:asciiTheme="majorBidi" w:hAnsiTheme="majorBidi" w:cstheme="majorBidi"/>
        </w:rPr>
        <w:t>(</w:t>
      </w:r>
      <w:r w:rsidRPr="0009107A">
        <w:rPr>
          <w:rFonts w:asciiTheme="majorBidi" w:hAnsiTheme="majorBidi" w:cstheme="majorBidi" w:hint="cs"/>
          <w:cs/>
        </w:rPr>
        <w:t xml:space="preserve">หรือเทียบเท่า </w:t>
      </w:r>
      <w:r w:rsidR="008706CA" w:rsidRPr="0009107A">
        <w:rPr>
          <w:rFonts w:asciiTheme="majorBidi" w:hAnsiTheme="majorBidi" w:cstheme="majorBidi"/>
        </w:rPr>
        <w:t>5</w:t>
      </w:r>
      <w:r w:rsidRPr="0009107A">
        <w:rPr>
          <w:rFonts w:asciiTheme="majorBidi" w:hAnsiTheme="majorBidi" w:cstheme="majorBidi"/>
        </w:rPr>
        <w:t xml:space="preserve">,031 </w:t>
      </w:r>
      <w:r w:rsidRPr="0009107A">
        <w:rPr>
          <w:rFonts w:asciiTheme="majorBidi" w:hAnsiTheme="majorBidi" w:cstheme="majorBidi" w:hint="cs"/>
          <w:cs/>
        </w:rPr>
        <w:t>ล้านบาท</w:t>
      </w:r>
      <w:r w:rsidRPr="0009107A">
        <w:rPr>
          <w:rFonts w:asciiTheme="majorBidi" w:hAnsiTheme="majorBidi" w:cstheme="majorBidi"/>
        </w:rPr>
        <w:t xml:space="preserve">) </w:t>
      </w:r>
      <w:r w:rsidRPr="0009107A">
        <w:rPr>
          <w:rFonts w:asciiTheme="majorBidi" w:hAnsiTheme="majorBidi" w:cstheme="majorBidi" w:hint="cs"/>
          <w:cs/>
        </w:rPr>
        <w:t>ซึ่ง</w:t>
      </w:r>
      <w:r w:rsidR="008706CA" w:rsidRPr="0009107A">
        <w:rPr>
          <w:rFonts w:asciiTheme="majorBidi" w:hAnsiTheme="majorBidi" w:cstheme="majorBidi" w:hint="cs"/>
          <w:cs/>
        </w:rPr>
        <w:t xml:space="preserve"> </w:t>
      </w:r>
      <w:r w:rsidR="008706CA" w:rsidRPr="0009107A">
        <w:rPr>
          <w:rFonts w:asciiTheme="majorBidi" w:hAnsiTheme="majorBidi" w:cstheme="majorBidi"/>
        </w:rPr>
        <w:t xml:space="preserve">CCEH </w:t>
      </w:r>
      <w:r w:rsidR="00F9544F" w:rsidRPr="0009107A">
        <w:rPr>
          <w:rFonts w:asciiTheme="majorBidi" w:hAnsiTheme="majorBidi" w:cstheme="majorBidi" w:hint="cs"/>
          <w:cs/>
        </w:rPr>
        <w:t xml:space="preserve">ถือหุ้นร้อยละ </w:t>
      </w:r>
      <w:r w:rsidR="00F9544F" w:rsidRPr="0009107A">
        <w:rPr>
          <w:rFonts w:asciiTheme="majorBidi" w:hAnsiTheme="majorBidi" w:cstheme="majorBidi"/>
        </w:rPr>
        <w:t xml:space="preserve">100 </w:t>
      </w:r>
      <w:r w:rsidR="00F9544F" w:rsidRPr="0009107A">
        <w:rPr>
          <w:rFonts w:asciiTheme="majorBidi" w:hAnsiTheme="majorBidi" w:cstheme="majorBidi" w:hint="cs"/>
          <w:cs/>
        </w:rPr>
        <w:t xml:space="preserve">ในโครงการโรงไฟฟ้าพลังงานก๊าซธรรมชาติ </w:t>
      </w:r>
      <w:r w:rsidR="00F9544F" w:rsidRPr="0009107A">
        <w:rPr>
          <w:rFonts w:asciiTheme="majorBidi" w:hAnsiTheme="majorBidi" w:cstheme="majorBidi"/>
        </w:rPr>
        <w:t>Carroll Country Energy LLC (“</w:t>
      </w:r>
      <w:r w:rsidRPr="0009107A">
        <w:rPr>
          <w:rFonts w:asciiTheme="majorBidi" w:hAnsiTheme="majorBidi" w:cstheme="majorBidi"/>
        </w:rPr>
        <w:t>CCE</w:t>
      </w:r>
      <w:r w:rsidR="00F9544F" w:rsidRPr="0009107A">
        <w:rPr>
          <w:rFonts w:asciiTheme="majorBidi" w:hAnsiTheme="majorBidi" w:cstheme="majorBidi"/>
        </w:rPr>
        <w:t>”)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 w:hint="cs"/>
          <w:cs/>
        </w:rPr>
        <w:t xml:space="preserve">มีขนาดกำลังการผลิตติดตั้ง </w:t>
      </w:r>
      <w:r w:rsidRPr="0009107A">
        <w:rPr>
          <w:rFonts w:asciiTheme="majorBidi" w:hAnsiTheme="majorBidi" w:cstheme="majorBidi"/>
        </w:rPr>
        <w:t xml:space="preserve">700 </w:t>
      </w:r>
      <w:r w:rsidR="008706CA" w:rsidRPr="0009107A">
        <w:rPr>
          <w:rFonts w:asciiTheme="majorBidi" w:hAnsiTheme="majorBidi" w:cstheme="majorBidi" w:hint="cs"/>
          <w:cs/>
        </w:rPr>
        <w:t>เมกะวัตต์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 w:hint="cs"/>
          <w:cs/>
        </w:rPr>
        <w:t>ซึ่งโครงการโรงไฟฟ้าดังกล่าวตั้งอยู่ที่เขตแครอล รัฐโอไฮโอ ประเทศสหรัฐอเมริกา</w:t>
      </w:r>
      <w:r w:rsidR="008706CA" w:rsidRPr="0009107A">
        <w:rPr>
          <w:rFonts w:asciiTheme="majorBidi" w:hAnsiTheme="majorBidi" w:cstheme="majorBidi" w:hint="cs"/>
          <w:cs/>
        </w:rPr>
        <w:t xml:space="preserve"> </w:t>
      </w:r>
      <w:r w:rsidR="008706CA" w:rsidRPr="0009107A">
        <w:rPr>
          <w:rFonts w:asciiTheme="majorBidi" w:hAnsiTheme="majorBidi"/>
          <w:cs/>
        </w:rPr>
        <w:t>การเข้าซื้อหุ้นใ</w:t>
      </w:r>
      <w:r w:rsidR="005C5557" w:rsidRPr="0009107A">
        <w:rPr>
          <w:rFonts w:asciiTheme="majorBidi" w:hAnsiTheme="majorBidi" w:hint="cs"/>
          <w:cs/>
        </w:rPr>
        <w:t xml:space="preserve">น </w:t>
      </w:r>
      <w:r w:rsidR="008706CA" w:rsidRPr="0009107A">
        <w:rPr>
          <w:rFonts w:asciiTheme="majorBidi" w:hAnsiTheme="majorBidi" w:cstheme="majorBidi"/>
        </w:rPr>
        <w:t xml:space="preserve">CCEH </w:t>
      </w:r>
      <w:r w:rsidR="008706CA" w:rsidRPr="0009107A">
        <w:rPr>
          <w:rFonts w:asciiTheme="majorBidi" w:hAnsiTheme="majorBidi"/>
          <w:cs/>
        </w:rPr>
        <w:t xml:space="preserve">ดังกล่าว จะทำให้สัดส่วนการถือหุ้นทั้งหมดของกลุ่มบริษัทใน </w:t>
      </w:r>
      <w:r w:rsidR="008706CA" w:rsidRPr="0009107A">
        <w:rPr>
          <w:rFonts w:asciiTheme="majorBidi" w:hAnsiTheme="majorBidi" w:cstheme="majorBidi"/>
        </w:rPr>
        <w:t xml:space="preserve">CCE </w:t>
      </w:r>
      <w:r w:rsidR="008706CA" w:rsidRPr="0009107A">
        <w:rPr>
          <w:rFonts w:asciiTheme="majorBidi" w:hAnsiTheme="majorBidi"/>
          <w:cs/>
        </w:rPr>
        <w:t xml:space="preserve">เพิ่มขึ้น จากเดิมสัดส่วนการถือหุ้นทางอ้อมของกลุ่มบริษัทโดยผ่าน </w:t>
      </w:r>
      <w:r w:rsidR="008706CA" w:rsidRPr="0009107A">
        <w:rPr>
          <w:rFonts w:asciiTheme="majorBidi" w:hAnsiTheme="majorBidi" w:cstheme="majorBidi"/>
        </w:rPr>
        <w:t xml:space="preserve">AP-BCPG CCE Partners LLC </w:t>
      </w:r>
      <w:r w:rsidR="008706CA" w:rsidRPr="0009107A">
        <w:rPr>
          <w:rFonts w:asciiTheme="majorBidi" w:hAnsiTheme="majorBidi"/>
          <w:cs/>
        </w:rPr>
        <w:t xml:space="preserve">ที่ร้อยละ </w:t>
      </w:r>
      <w:r w:rsidR="008706CA" w:rsidRPr="0009107A">
        <w:rPr>
          <w:rFonts w:asciiTheme="majorBidi" w:hAnsiTheme="majorBidi"/>
        </w:rPr>
        <w:t>8.70</w:t>
      </w:r>
      <w:r w:rsidR="008706CA" w:rsidRPr="0009107A">
        <w:rPr>
          <w:rFonts w:asciiTheme="majorBidi" w:hAnsiTheme="majorBidi"/>
          <w:cs/>
        </w:rPr>
        <w:t xml:space="preserve"> เป็นร้อยละ </w:t>
      </w:r>
      <w:r w:rsidR="008706CA" w:rsidRPr="0009107A">
        <w:rPr>
          <w:rFonts w:asciiTheme="majorBidi" w:hAnsiTheme="majorBidi"/>
        </w:rPr>
        <w:t>48.70</w:t>
      </w:r>
      <w:r w:rsidR="008706CA" w:rsidRPr="0009107A">
        <w:rPr>
          <w:rFonts w:asciiTheme="majorBidi" w:hAnsiTheme="majorBidi"/>
          <w:cs/>
        </w:rPr>
        <w:t xml:space="preserve"> และกำลังการผลิตติดตั้งตามสัดส่วนการถือหุ้นใน </w:t>
      </w:r>
      <w:r w:rsidR="008706CA" w:rsidRPr="0009107A">
        <w:rPr>
          <w:rFonts w:asciiTheme="majorBidi" w:hAnsiTheme="majorBidi" w:cstheme="majorBidi"/>
        </w:rPr>
        <w:t xml:space="preserve">CCE </w:t>
      </w:r>
      <w:r w:rsidR="008706CA" w:rsidRPr="0009107A">
        <w:rPr>
          <w:rFonts w:asciiTheme="majorBidi" w:hAnsiTheme="majorBidi"/>
          <w:cs/>
        </w:rPr>
        <w:t xml:space="preserve">ของกลุ่มบริษัทจากเดิม </w:t>
      </w:r>
      <w:r w:rsidR="008706CA" w:rsidRPr="0009107A">
        <w:rPr>
          <w:rFonts w:asciiTheme="majorBidi" w:hAnsiTheme="majorBidi"/>
        </w:rPr>
        <w:t>6</w:t>
      </w:r>
      <w:r w:rsidR="003B0381" w:rsidRPr="0009107A">
        <w:rPr>
          <w:rFonts w:asciiTheme="majorBidi" w:hAnsiTheme="majorBidi"/>
        </w:rPr>
        <w:t>1</w:t>
      </w:r>
      <w:r w:rsidR="008706CA" w:rsidRPr="0009107A">
        <w:rPr>
          <w:rFonts w:asciiTheme="majorBidi" w:hAnsiTheme="majorBidi"/>
          <w:cs/>
        </w:rPr>
        <w:t xml:space="preserve"> เมกะวัตต์ เป็น </w:t>
      </w:r>
      <w:r w:rsidR="008706CA" w:rsidRPr="0009107A">
        <w:rPr>
          <w:rFonts w:asciiTheme="majorBidi" w:hAnsiTheme="majorBidi"/>
        </w:rPr>
        <w:t>34</w:t>
      </w:r>
      <w:r w:rsidR="003B0381" w:rsidRPr="0009107A">
        <w:rPr>
          <w:rFonts w:asciiTheme="majorBidi" w:hAnsiTheme="majorBidi"/>
        </w:rPr>
        <w:t xml:space="preserve">1 </w:t>
      </w:r>
      <w:r w:rsidR="008706CA" w:rsidRPr="0009107A">
        <w:rPr>
          <w:rFonts w:asciiTheme="majorBidi" w:hAnsiTheme="majorBidi"/>
          <w:cs/>
        </w:rPr>
        <w:t>เมกะวัตต์</w:t>
      </w:r>
    </w:p>
    <w:p w14:paraId="49043253" w14:textId="77777777" w:rsidR="00467137" w:rsidRPr="0009107A" w:rsidRDefault="00467137" w:rsidP="00CA6E18"/>
    <w:p w14:paraId="641E3150" w14:textId="77777777" w:rsidR="009014A9" w:rsidRPr="0009107A" w:rsidRDefault="009014A9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bookmarkStart w:id="16" w:name="_Hlk141895066"/>
      <w:r w:rsidRPr="0009107A">
        <w:rPr>
          <w:i/>
          <w:iCs/>
          <w:cs/>
        </w:rPr>
        <w:tab/>
      </w:r>
      <w:r w:rsidRPr="0009107A">
        <w:rPr>
          <w:rFonts w:hint="cs"/>
          <w:i/>
          <w:iCs/>
          <w:cs/>
        </w:rPr>
        <w:t xml:space="preserve">บริษัท บีซีพีจี จำกัด </w:t>
      </w:r>
      <w:r w:rsidRPr="0009107A">
        <w:rPr>
          <w:i/>
          <w:iCs/>
          <w:cs/>
        </w:rPr>
        <w:t>(มหาชน)</w:t>
      </w:r>
    </w:p>
    <w:p w14:paraId="768FB1C8" w14:textId="77777777" w:rsidR="009014A9" w:rsidRPr="0009107A" w:rsidRDefault="009014A9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05BE5432" w14:textId="3E76A149" w:rsidR="009014A9" w:rsidRPr="0009107A" w:rsidRDefault="009014A9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 xml:space="preserve">วันที่ </w:t>
      </w:r>
      <w:r w:rsidR="009959A2" w:rsidRPr="0009107A">
        <w:rPr>
          <w:rFonts w:asciiTheme="majorBidi" w:hAnsiTheme="majorBidi" w:cstheme="majorBidi"/>
        </w:rPr>
        <w:t>3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  <w:cs/>
        </w:rPr>
        <w:t xml:space="preserve">กรกฎาคม </w:t>
      </w:r>
      <w:r w:rsidRPr="0009107A">
        <w:rPr>
          <w:rFonts w:asciiTheme="majorBidi" w:hAnsiTheme="majorBidi" w:cstheme="majorBidi"/>
        </w:rPr>
        <w:t xml:space="preserve">2566 </w:t>
      </w:r>
      <w:r w:rsidR="00BC6838" w:rsidRPr="0009107A">
        <w:rPr>
          <w:rFonts w:asciiTheme="majorBidi" w:hAnsiTheme="majorBidi" w:cstheme="majorBidi" w:hint="cs"/>
          <w:cs/>
        </w:rPr>
        <w:t xml:space="preserve">บริษัท บีซีพีจี จำกัด </w:t>
      </w:r>
      <w:r w:rsidR="00BC6838" w:rsidRPr="0009107A">
        <w:rPr>
          <w:rFonts w:asciiTheme="majorBidi" w:hAnsiTheme="majorBidi" w:cstheme="majorBidi"/>
          <w:cs/>
        </w:rPr>
        <w:t>(มหาชน)</w:t>
      </w:r>
      <w:r w:rsidR="00BC6838" w:rsidRPr="0009107A">
        <w:rPr>
          <w:rFonts w:asciiTheme="majorBidi" w:hAnsiTheme="majorBidi" w:cstheme="majorBidi" w:hint="cs"/>
          <w:cs/>
        </w:rPr>
        <w:t xml:space="preserve"> </w:t>
      </w:r>
      <w:r w:rsidR="00BC6838" w:rsidRPr="0009107A">
        <w:rPr>
          <w:rFonts w:asciiTheme="majorBidi" w:hAnsiTheme="majorBidi" w:cstheme="majorBidi"/>
        </w:rPr>
        <w:t>(“</w:t>
      </w:r>
      <w:r w:rsidR="00841EEB" w:rsidRPr="0009107A">
        <w:rPr>
          <w:rFonts w:asciiTheme="majorBidi" w:hAnsiTheme="majorBidi" w:cstheme="majorBidi"/>
        </w:rPr>
        <w:t>BCPG</w:t>
      </w:r>
      <w:r w:rsidR="00BC6838" w:rsidRPr="0009107A">
        <w:rPr>
          <w:rFonts w:asciiTheme="majorBidi" w:hAnsiTheme="majorBidi" w:cstheme="majorBidi"/>
        </w:rPr>
        <w:t>”)</w:t>
      </w:r>
      <w:r w:rsidR="00841EEB"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 w:hint="cs"/>
          <w:cs/>
        </w:rPr>
        <w:t>ได้ทำ</w:t>
      </w:r>
      <w:r w:rsidRPr="0009107A">
        <w:rPr>
          <w:rFonts w:asciiTheme="majorBidi" w:hAnsiTheme="majorBidi" w:cstheme="majorBidi"/>
          <w:cs/>
        </w:rPr>
        <w:t>สัญญาเงินกู้</w:t>
      </w:r>
      <w:r w:rsidRPr="0009107A">
        <w:rPr>
          <w:rFonts w:asciiTheme="majorBidi" w:hAnsiTheme="majorBidi" w:cstheme="majorBidi" w:hint="cs"/>
          <w:cs/>
        </w:rPr>
        <w:t>ยืมระยะยาวแบบไม่มีหลักประกัน</w:t>
      </w:r>
      <w:r w:rsidRPr="0009107A">
        <w:rPr>
          <w:rFonts w:asciiTheme="majorBidi" w:hAnsiTheme="majorBidi" w:cstheme="majorBidi"/>
          <w:cs/>
        </w:rPr>
        <w:t>กับ</w:t>
      </w:r>
      <w:r w:rsidRPr="0009107A">
        <w:rPr>
          <w:rFonts w:asciiTheme="majorBidi" w:hAnsiTheme="majorBidi" w:cstheme="majorBidi" w:hint="cs"/>
          <w:cs/>
        </w:rPr>
        <w:t>สถาบันการเงิน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 w:hint="cs"/>
          <w:cs/>
        </w:rPr>
        <w:t>เพื่อเป็นเงินลงทุนใน</w:t>
      </w:r>
      <w:r w:rsidRPr="0009107A">
        <w:rPr>
          <w:rFonts w:asciiTheme="majorBidi" w:hAnsiTheme="majorBidi" w:cstheme="majorBidi"/>
          <w:cs/>
        </w:rPr>
        <w:t xml:space="preserve">โครงการโรงไฟฟ้าก๊าซธรรมชาติในประเทศสหรัฐอเมริกา </w:t>
      </w:r>
      <w:r w:rsidRPr="0009107A">
        <w:rPr>
          <w:rFonts w:asciiTheme="majorBidi" w:hAnsiTheme="majorBidi" w:cstheme="majorBidi" w:hint="cs"/>
          <w:cs/>
        </w:rPr>
        <w:t xml:space="preserve">โดยมีวงเงิน </w:t>
      </w:r>
      <w:r w:rsidRPr="0009107A">
        <w:rPr>
          <w:rFonts w:asciiTheme="majorBidi" w:hAnsiTheme="majorBidi" w:cstheme="majorBidi"/>
        </w:rPr>
        <w:t>4</w:t>
      </w:r>
      <w:r w:rsidR="009959A2" w:rsidRPr="0009107A">
        <w:rPr>
          <w:rFonts w:asciiTheme="majorBidi" w:hAnsiTheme="majorBidi" w:cstheme="majorBidi" w:hint="cs"/>
          <w:cs/>
        </w:rPr>
        <w:t>7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 w:hint="cs"/>
          <w:cs/>
        </w:rPr>
        <w:t>ล้าน</w:t>
      </w:r>
      <w:r w:rsidRPr="0009107A">
        <w:rPr>
          <w:rFonts w:asciiTheme="majorBidi" w:hAnsiTheme="majorBidi" w:cstheme="majorBidi"/>
          <w:cs/>
        </w:rPr>
        <w:t>เหรียญสหรัฐฯ</w:t>
      </w:r>
      <w:r w:rsidRPr="0009107A">
        <w:rPr>
          <w:rFonts w:asciiTheme="majorBidi" w:hAnsiTheme="majorBidi" w:cstheme="majorBidi"/>
        </w:rPr>
        <w:t> </w:t>
      </w:r>
      <w:r w:rsidRPr="0009107A">
        <w:rPr>
          <w:rFonts w:asciiTheme="majorBidi" w:hAnsiTheme="majorBidi" w:cstheme="majorBidi" w:hint="cs"/>
          <w:cs/>
        </w:rPr>
        <w:t>อัตราดอกเบี้ยลอยตัว</w:t>
      </w:r>
      <w:r w:rsidRPr="0009107A">
        <w:rPr>
          <w:rFonts w:asciiTheme="majorBidi" w:hAnsiTheme="majorBidi" w:cstheme="majorBidi"/>
          <w:cs/>
        </w:rPr>
        <w:t xml:space="preserve"> และกำหนดระยะเวลาทยอยจ่ายชำระคืนภายในเดือน</w:t>
      </w:r>
      <w:r w:rsidRPr="0009107A">
        <w:rPr>
          <w:rFonts w:asciiTheme="majorBidi" w:hAnsiTheme="majorBidi" w:cstheme="majorBidi" w:hint="cs"/>
          <w:cs/>
        </w:rPr>
        <w:t>มิถุนายน</w:t>
      </w:r>
      <w:r w:rsidRPr="0009107A">
        <w:rPr>
          <w:rFonts w:asciiTheme="majorBidi" w:hAnsiTheme="majorBidi" w:cstheme="majorBidi"/>
        </w:rPr>
        <w:t> 2571</w:t>
      </w:r>
      <w:r w:rsidRPr="0009107A">
        <w:rPr>
          <w:rFonts w:asciiTheme="majorBidi" w:hAnsiTheme="majorBidi" w:cstheme="majorBidi" w:hint="cs"/>
          <w:cs/>
        </w:rPr>
        <w:t xml:space="preserve"> </w:t>
      </w:r>
      <w:r w:rsidRPr="0009107A">
        <w:rPr>
          <w:rFonts w:asciiTheme="majorBidi" w:hAnsiTheme="majorBidi" w:cstheme="majorBidi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  <w:r w:rsidR="00BC6838" w:rsidRPr="0009107A">
        <w:rPr>
          <w:rFonts w:asciiTheme="majorBidi" w:hAnsiTheme="majorBidi" w:cstheme="majorBidi"/>
        </w:rPr>
        <w:t xml:space="preserve"> BCPG </w:t>
      </w:r>
      <w:r w:rsidRPr="0009107A">
        <w:rPr>
          <w:rFonts w:asciiTheme="majorBidi" w:hAnsiTheme="majorBidi" w:cstheme="majorBidi" w:hint="cs"/>
          <w:cs/>
        </w:rPr>
        <w:t xml:space="preserve">ได้เบิกเงินกู้ดังกล่าวทั้งจำนวนแล้วในวันที่ </w:t>
      </w:r>
      <w:r w:rsidRPr="0009107A">
        <w:rPr>
          <w:rFonts w:asciiTheme="majorBidi" w:hAnsiTheme="majorBidi" w:cstheme="majorBidi"/>
        </w:rPr>
        <w:t xml:space="preserve">7 </w:t>
      </w:r>
      <w:r w:rsidRPr="0009107A">
        <w:rPr>
          <w:rFonts w:asciiTheme="majorBidi" w:hAnsiTheme="majorBidi" w:cstheme="majorBidi"/>
          <w:cs/>
        </w:rPr>
        <w:t xml:space="preserve">กรกฎาคม </w:t>
      </w:r>
      <w:r w:rsidRPr="0009107A">
        <w:rPr>
          <w:rFonts w:asciiTheme="majorBidi" w:hAnsiTheme="majorBidi" w:cstheme="majorBidi"/>
        </w:rPr>
        <w:t>2566</w:t>
      </w:r>
    </w:p>
    <w:bookmarkEnd w:id="16"/>
    <w:p w14:paraId="1FB88B22" w14:textId="77777777" w:rsidR="009014A9" w:rsidRPr="0009107A" w:rsidRDefault="00E02F2D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09107A">
        <w:rPr>
          <w:i/>
          <w:iCs/>
        </w:rPr>
        <w:tab/>
      </w:r>
    </w:p>
    <w:p w14:paraId="0BBE3E5A" w14:textId="3065EFF4" w:rsidR="00FD4AC3" w:rsidRPr="0009107A" w:rsidRDefault="009014A9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  <w:r w:rsidRPr="0009107A">
        <w:rPr>
          <w:i/>
          <w:iCs/>
        </w:rPr>
        <w:tab/>
      </w:r>
      <w:r w:rsidR="00FD4AC3" w:rsidRPr="0009107A">
        <w:rPr>
          <w:rFonts w:hint="cs"/>
          <w:i/>
          <w:iCs/>
          <w:cs/>
        </w:rPr>
        <w:t>บริษัท บีเอสจีเอฟ จำก</w:t>
      </w:r>
      <w:r w:rsidR="0029559F" w:rsidRPr="0009107A">
        <w:rPr>
          <w:rFonts w:hint="cs"/>
          <w:i/>
          <w:iCs/>
          <w:cs/>
        </w:rPr>
        <w:t>ั</w:t>
      </w:r>
      <w:r w:rsidR="00FD4AC3" w:rsidRPr="0009107A">
        <w:rPr>
          <w:rFonts w:hint="cs"/>
          <w:i/>
          <w:iCs/>
          <w:cs/>
        </w:rPr>
        <w:t>ด</w:t>
      </w:r>
    </w:p>
    <w:p w14:paraId="38C84932" w14:textId="77777777" w:rsidR="00E02F2D" w:rsidRPr="0009107A" w:rsidRDefault="00E02F2D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66F61561" w14:textId="07581389" w:rsidR="00522C84" w:rsidRPr="0009107A" w:rsidRDefault="00522C84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09107A">
        <w:rPr>
          <w:rFonts w:asciiTheme="majorBidi" w:hAnsiTheme="majorBidi" w:cstheme="majorBidi"/>
          <w:cs/>
        </w:rPr>
        <w:t xml:space="preserve">เมื่อวันที่ </w:t>
      </w:r>
      <w:r w:rsidRPr="0009107A">
        <w:rPr>
          <w:rFonts w:asciiTheme="majorBidi" w:hAnsiTheme="majorBidi" w:cstheme="majorBidi"/>
        </w:rPr>
        <w:t>20</w:t>
      </w:r>
      <w:r w:rsidRPr="0009107A">
        <w:rPr>
          <w:rFonts w:asciiTheme="majorBidi" w:hAnsiTheme="majorBidi" w:cstheme="majorBidi"/>
          <w:cs/>
        </w:rPr>
        <w:t xml:space="preserve"> กรกฎาคม </w:t>
      </w:r>
      <w:r w:rsidRPr="0009107A">
        <w:rPr>
          <w:rFonts w:asciiTheme="majorBidi" w:hAnsiTheme="majorBidi" w:cstheme="majorBidi"/>
        </w:rPr>
        <w:t>2566</w:t>
      </w:r>
      <w:r w:rsidRPr="0009107A">
        <w:rPr>
          <w:rFonts w:asciiTheme="majorBidi" w:hAnsiTheme="majorBidi" w:cstheme="majorBidi"/>
          <w:cs/>
        </w:rPr>
        <w:t xml:space="preserve"> ที่ประชุมคณะกรรมการของบริษัท</w:t>
      </w:r>
      <w:r w:rsidR="005C226A"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  <w:cs/>
        </w:rPr>
        <w:t xml:space="preserve">มีมติอนุมัติเปลี่ยนแปลงโครงสร้างและสัดส่วนการลงทุนในบริษัท บีเอสจีเอฟ จำกัด </w:t>
      </w:r>
      <w:r w:rsidR="003B0381" w:rsidRPr="0009107A">
        <w:rPr>
          <w:rFonts w:asciiTheme="majorBidi" w:hAnsiTheme="majorBidi" w:cstheme="majorBidi" w:hint="cs"/>
          <w:cs/>
        </w:rPr>
        <w:t>ทำให้</w:t>
      </w:r>
      <w:r w:rsidRPr="0009107A">
        <w:rPr>
          <w:rFonts w:asciiTheme="majorBidi" w:hAnsiTheme="majorBidi" w:cstheme="majorBidi"/>
          <w:cs/>
        </w:rPr>
        <w:t xml:space="preserve">สัดส่วนการถือหุ้นใหม่เป็นดังนี้ บริษัทมีสัดส่วนเงินลงทุน ร้อยละ </w:t>
      </w:r>
      <w:r w:rsidRPr="0009107A">
        <w:rPr>
          <w:rFonts w:asciiTheme="majorBidi" w:hAnsiTheme="majorBidi" w:cstheme="majorBidi"/>
        </w:rPr>
        <w:t>80</w:t>
      </w:r>
      <w:r w:rsidRPr="0009107A">
        <w:rPr>
          <w:rFonts w:asciiTheme="majorBidi" w:hAnsiTheme="majorBidi" w:cstheme="majorBidi"/>
          <w:cs/>
        </w:rPr>
        <w:t xml:space="preserve"> บริษัท บีบีจีไอ จำกัด (มหาชน) มีสัดส่วนเงินลงทุน ร้อยละ </w:t>
      </w:r>
      <w:r w:rsidRPr="0009107A">
        <w:rPr>
          <w:rFonts w:asciiTheme="majorBidi" w:hAnsiTheme="majorBidi" w:cstheme="majorBidi"/>
        </w:rPr>
        <w:t>20</w:t>
      </w:r>
      <w:r w:rsidRPr="0009107A">
        <w:rPr>
          <w:rFonts w:asciiTheme="majorBidi" w:hAnsiTheme="majorBidi" w:cstheme="majorBidi"/>
          <w:cs/>
        </w:rPr>
        <w:t xml:space="preserve"> คงเดิม</w:t>
      </w:r>
    </w:p>
    <w:p w14:paraId="77188FAC" w14:textId="4CAE91DC" w:rsidR="00FD4AC3" w:rsidRPr="0009107A" w:rsidRDefault="00FD4AC3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cs/>
        </w:rPr>
      </w:pPr>
    </w:p>
    <w:p w14:paraId="73368C27" w14:textId="6C9CCEF3" w:rsidR="007E133E" w:rsidRPr="0009107A" w:rsidRDefault="007E133E" w:rsidP="00CA6E18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17" w:name="_Hlk142058980"/>
      <w:r w:rsidRPr="0009107A">
        <w:rPr>
          <w:rFonts w:ascii="Angsana New" w:hAnsi="Angsana New"/>
          <w:i/>
          <w:iCs/>
          <w:sz w:val="30"/>
          <w:szCs w:val="30"/>
        </w:rPr>
        <w:t>Monsoon Wind Power Company Limited</w:t>
      </w:r>
    </w:p>
    <w:bookmarkEnd w:id="17"/>
    <w:p w14:paraId="74FAB003" w14:textId="0EABA430" w:rsidR="007E133E" w:rsidRPr="0009107A" w:rsidRDefault="007E133E" w:rsidP="00CA6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i/>
          <w:iCs/>
        </w:rPr>
      </w:pPr>
    </w:p>
    <w:p w14:paraId="6CC5930A" w14:textId="54907ECB" w:rsidR="007E133E" w:rsidRPr="009501F7" w:rsidRDefault="007E133E" w:rsidP="00CA6E18">
      <w:pPr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  <w:r w:rsidRPr="0009107A">
        <w:rPr>
          <w:rFonts w:asciiTheme="majorBidi" w:hAnsiTheme="majorBidi" w:cstheme="majorBidi"/>
          <w:cs/>
        </w:rPr>
        <w:t xml:space="preserve">เมื่อวันที่ </w:t>
      </w:r>
      <w:r w:rsidRPr="0009107A">
        <w:rPr>
          <w:rFonts w:asciiTheme="majorBidi" w:hAnsiTheme="majorBidi" w:cstheme="majorBidi"/>
        </w:rPr>
        <w:t xml:space="preserve">31 </w:t>
      </w:r>
      <w:r w:rsidRPr="0009107A">
        <w:rPr>
          <w:rFonts w:asciiTheme="majorBidi" w:hAnsiTheme="majorBidi" w:cstheme="majorBidi"/>
          <w:cs/>
        </w:rPr>
        <w:t xml:space="preserve">กรกฎาคม </w:t>
      </w:r>
      <w:r w:rsidRPr="0009107A">
        <w:rPr>
          <w:rFonts w:asciiTheme="majorBidi" w:hAnsiTheme="majorBidi" w:cstheme="majorBidi"/>
        </w:rPr>
        <w:t>2566</w:t>
      </w:r>
      <w:r w:rsidRPr="0009107A">
        <w:rPr>
          <w:rFonts w:asciiTheme="majorBidi" w:hAnsiTheme="majorBidi" w:cstheme="majorBidi"/>
          <w:cs/>
        </w:rPr>
        <w:t xml:space="preserve"> </w:t>
      </w:r>
      <w:r w:rsidR="00C5058E" w:rsidRPr="0009107A">
        <w:rPr>
          <w:rFonts w:asciiTheme="majorBidi" w:hAnsiTheme="majorBidi" w:cstheme="majorBidi"/>
        </w:rPr>
        <w:t>Impact Energy Asia Development Limited</w:t>
      </w:r>
      <w:r w:rsidR="00C5058E" w:rsidRPr="0009107A">
        <w:rPr>
          <w:rFonts w:asciiTheme="majorBidi" w:hAnsiTheme="majorBidi" w:cstheme="majorBidi" w:hint="cs"/>
          <w:cs/>
        </w:rPr>
        <w:t xml:space="preserve"> </w:t>
      </w:r>
      <w:r w:rsidR="00C5058E" w:rsidRPr="0009107A">
        <w:rPr>
          <w:rFonts w:asciiTheme="majorBidi" w:hAnsiTheme="majorBidi" w:cstheme="majorBidi"/>
        </w:rPr>
        <w:t>(“IEAD”)</w:t>
      </w:r>
      <w:r w:rsidRPr="0009107A">
        <w:rPr>
          <w:rFonts w:asciiTheme="majorBidi" w:hAnsiTheme="majorBidi" w:cstheme="majorBidi"/>
        </w:rPr>
        <w:t xml:space="preserve"> </w:t>
      </w:r>
      <w:r w:rsidRPr="0009107A">
        <w:rPr>
          <w:rFonts w:asciiTheme="majorBidi" w:hAnsiTheme="majorBidi" w:cstheme="majorBidi"/>
          <w:cs/>
        </w:rPr>
        <w:t>ซึ่งเป็นการร่วมค้าทางอ้อมของ</w:t>
      </w:r>
      <w:r w:rsidRPr="0009107A">
        <w:rPr>
          <w:rFonts w:asciiTheme="majorBidi" w:hAnsiTheme="majorBidi" w:cstheme="majorBidi"/>
        </w:rPr>
        <w:t xml:space="preserve"> </w:t>
      </w:r>
      <w:r w:rsidR="00627EC2" w:rsidRPr="0009107A">
        <w:t>Indochina Development and Operation Holdings  Pte. Ltd</w:t>
      </w:r>
      <w:r w:rsidR="00627EC2" w:rsidRPr="0009107A">
        <w:rPr>
          <w:rFonts w:asciiTheme="majorBidi" w:hAnsiTheme="majorBidi" w:cstheme="majorBidi"/>
        </w:rPr>
        <w:t>. (“IDO”)</w:t>
      </w:r>
      <w:r w:rsidR="00627EC2" w:rsidRPr="0009107A">
        <w:t xml:space="preserve"> </w:t>
      </w:r>
      <w:r w:rsidRPr="0009107A">
        <w:rPr>
          <w:rFonts w:asciiTheme="majorBidi" w:hAnsiTheme="majorBidi" w:cstheme="majorBidi"/>
          <w:cs/>
        </w:rPr>
        <w:t>ได้</w:t>
      </w:r>
      <w:r w:rsidRPr="0009107A">
        <w:rPr>
          <w:rFonts w:asciiTheme="majorBidi" w:hAnsiTheme="majorBidi" w:cstheme="majorBidi" w:hint="cs"/>
          <w:cs/>
        </w:rPr>
        <w:t>เพิ่มทุนจดทะเบียน</w:t>
      </w:r>
      <w:r w:rsidR="009959A2" w:rsidRPr="0009107A">
        <w:rPr>
          <w:rFonts w:asciiTheme="majorBidi" w:hAnsiTheme="majorBidi" w:cstheme="majorBidi" w:hint="cs"/>
          <w:cs/>
        </w:rPr>
        <w:t>อีก</w:t>
      </w:r>
      <w:r w:rsidRPr="0009107A">
        <w:rPr>
          <w:rFonts w:asciiTheme="majorBidi" w:hAnsiTheme="majorBidi" w:cstheme="majorBidi"/>
          <w:cs/>
        </w:rPr>
        <w:t>จำนวน</w:t>
      </w:r>
      <w:r w:rsidRPr="0009107A">
        <w:rPr>
          <w:rFonts w:asciiTheme="majorBidi" w:hAnsiTheme="majorBidi" w:cstheme="majorBidi"/>
        </w:rPr>
        <w:t xml:space="preserve"> 35 </w:t>
      </w:r>
      <w:r w:rsidRPr="0009107A">
        <w:rPr>
          <w:rFonts w:asciiTheme="majorBidi" w:hAnsiTheme="majorBidi" w:cstheme="majorBidi"/>
          <w:cs/>
        </w:rPr>
        <w:t>ล้านเหรียญสหรัฐ</w:t>
      </w:r>
      <w:r w:rsidRPr="0009107A">
        <w:rPr>
          <w:rFonts w:asciiTheme="majorBidi" w:hAnsiTheme="majorBidi" w:cstheme="majorBidi" w:hint="cs"/>
          <w:cs/>
        </w:rPr>
        <w:t>ฯ</w:t>
      </w:r>
      <w:r w:rsidRPr="0009107A">
        <w:rPr>
          <w:rFonts w:asciiTheme="majorBidi" w:hAnsiTheme="majorBidi" w:cstheme="majorBidi"/>
          <w:cs/>
        </w:rPr>
        <w:t xml:space="preserve"> </w:t>
      </w:r>
      <w:r w:rsidRPr="0009107A">
        <w:rPr>
          <w:rFonts w:asciiTheme="majorBidi" w:hAnsiTheme="majorBidi" w:cstheme="majorBidi" w:hint="cs"/>
          <w:cs/>
        </w:rPr>
        <w:t xml:space="preserve">และเรียกชำระทุนทั้งจำนวน โดย </w:t>
      </w:r>
      <w:r w:rsidRPr="0009107A">
        <w:rPr>
          <w:rFonts w:asciiTheme="majorBidi" w:hAnsiTheme="majorBidi" w:cstheme="majorBidi"/>
        </w:rPr>
        <w:t xml:space="preserve">IEAD </w:t>
      </w:r>
      <w:r w:rsidRPr="0009107A">
        <w:rPr>
          <w:rFonts w:asciiTheme="majorBidi" w:hAnsiTheme="majorBidi" w:cstheme="majorBidi"/>
          <w:cs/>
        </w:rPr>
        <w:t>ได้ทำสัญญา</w:t>
      </w:r>
      <w:r w:rsidRPr="0009107A">
        <w:rPr>
          <w:rFonts w:asciiTheme="majorBidi" w:hAnsiTheme="majorBidi" w:cstheme="majorBidi"/>
          <w:shd w:val="clear" w:color="auto" w:fill="FFFFFF"/>
          <w:cs/>
        </w:rPr>
        <w:t>แปลงหนี้เป็นทุนกับ</w:t>
      </w:r>
      <w:r w:rsidR="009959A2" w:rsidRPr="0009107A">
        <w:rPr>
          <w:rFonts w:asciiTheme="majorBidi" w:hAnsiTheme="majorBidi" w:cstheme="majorBidi" w:hint="cs"/>
          <w:shd w:val="clear" w:color="auto" w:fill="FFFFFF"/>
          <w:cs/>
        </w:rPr>
        <w:t xml:space="preserve"> </w:t>
      </w:r>
      <w:r w:rsidRPr="0009107A">
        <w:rPr>
          <w:rFonts w:asciiTheme="majorBidi" w:hAnsiTheme="majorBidi" w:cstheme="majorBidi"/>
          <w:shd w:val="clear" w:color="auto" w:fill="FFFFFF"/>
        </w:rPr>
        <w:t xml:space="preserve">IDO </w:t>
      </w:r>
      <w:r w:rsidRPr="0009107A">
        <w:rPr>
          <w:rFonts w:asciiTheme="majorBidi" w:hAnsiTheme="majorBidi" w:cstheme="majorBidi"/>
          <w:shd w:val="clear" w:color="auto" w:fill="FFFFFF"/>
          <w:cs/>
        </w:rPr>
        <w:t>เพื่อชำระค่าหุ้น</w:t>
      </w:r>
      <w:r w:rsidRPr="0009107A">
        <w:rPr>
          <w:rFonts w:asciiTheme="majorBidi" w:hAnsiTheme="majorBidi" w:cstheme="majorBidi" w:hint="cs"/>
          <w:shd w:val="clear" w:color="auto" w:fill="FFFFFF"/>
          <w:cs/>
        </w:rPr>
        <w:t xml:space="preserve">ร้อยละ </w:t>
      </w:r>
      <w:r w:rsidRPr="0009107A">
        <w:rPr>
          <w:rFonts w:asciiTheme="majorBidi" w:hAnsiTheme="majorBidi" w:cstheme="majorBidi"/>
          <w:shd w:val="clear" w:color="auto" w:fill="FFFFFF"/>
        </w:rPr>
        <w:t xml:space="preserve">45 </w:t>
      </w:r>
      <w:r w:rsidRPr="0009107A">
        <w:rPr>
          <w:rFonts w:asciiTheme="majorBidi" w:hAnsiTheme="majorBidi" w:cstheme="majorBidi" w:hint="cs"/>
          <w:shd w:val="clear" w:color="auto" w:fill="FFFFFF"/>
          <w:cs/>
        </w:rPr>
        <w:t>ของจำนวนดังกล่าว</w:t>
      </w:r>
      <w:r w:rsidRPr="0009107A">
        <w:rPr>
          <w:rFonts w:asciiTheme="majorBidi" w:hAnsiTheme="majorBidi"/>
          <w:cs/>
        </w:rPr>
        <w:t>ตามสัดส่วนการถือหุ้น</w:t>
      </w:r>
      <w:r w:rsidRPr="0009107A">
        <w:rPr>
          <w:rFonts w:asciiTheme="majorBidi" w:hAnsiTheme="majorBidi"/>
        </w:rPr>
        <w:t xml:space="preserve"> </w:t>
      </w:r>
      <w:r w:rsidRPr="0009107A">
        <w:rPr>
          <w:rFonts w:asciiTheme="majorBidi" w:hAnsiTheme="majorBidi" w:cstheme="majorBidi"/>
          <w:shd w:val="clear" w:color="auto" w:fill="FFFFFF"/>
          <w:cs/>
        </w:rPr>
        <w:t>โดยแปลงจาก</w:t>
      </w:r>
      <w:r w:rsidRPr="0009107A">
        <w:rPr>
          <w:rFonts w:asciiTheme="majorBidi" w:hAnsiTheme="majorBidi" w:cstheme="majorBidi"/>
          <w:cs/>
        </w:rPr>
        <w:t xml:space="preserve">เงินให้กู้ยืมแก่ </w:t>
      </w:r>
      <w:r w:rsidRPr="0009107A">
        <w:rPr>
          <w:rFonts w:asciiTheme="majorBidi" w:hAnsiTheme="majorBidi" w:cstheme="majorBidi"/>
        </w:rPr>
        <w:t>IEAD</w:t>
      </w:r>
      <w:r w:rsidRPr="0009107A">
        <w:rPr>
          <w:rFonts w:asciiTheme="majorBidi" w:hAnsiTheme="majorBidi" w:cstheme="majorBidi"/>
          <w:cs/>
        </w:rPr>
        <w:t xml:space="preserve"> จำนวน </w:t>
      </w:r>
      <w:r w:rsidR="009959A2" w:rsidRPr="0009107A">
        <w:rPr>
          <w:rFonts w:asciiTheme="majorBidi" w:hAnsiTheme="majorBidi" w:cstheme="majorBidi"/>
        </w:rPr>
        <w:t>15</w:t>
      </w:r>
      <w:r w:rsidRPr="0009107A">
        <w:rPr>
          <w:rFonts w:asciiTheme="majorBidi" w:hAnsiTheme="majorBidi" w:cstheme="majorBidi"/>
          <w:cs/>
        </w:rPr>
        <w:t xml:space="preserve"> ล้านเหรียญสหรัฐฯ และดอกเบี้ยค้างรับจำนวน </w:t>
      </w:r>
      <w:r w:rsidR="009959A2" w:rsidRPr="0009107A">
        <w:rPr>
          <w:rFonts w:asciiTheme="majorBidi" w:hAnsiTheme="majorBidi" w:cstheme="majorBidi"/>
        </w:rPr>
        <w:t xml:space="preserve">1 </w:t>
      </w:r>
      <w:r w:rsidRPr="0009107A">
        <w:rPr>
          <w:rFonts w:asciiTheme="majorBidi" w:hAnsiTheme="majorBidi" w:cstheme="majorBidi"/>
          <w:cs/>
        </w:rPr>
        <w:t>ล้านเหรียญสหรัฐฯ เป็นเงินลงทุนในหุ้น</w:t>
      </w:r>
      <w:r w:rsidRPr="0009107A">
        <w:rPr>
          <w:rFonts w:asciiTheme="majorBidi" w:hAnsiTheme="majorBidi" w:cstheme="majorBidi"/>
          <w:shd w:val="clear" w:color="auto" w:fill="FFFFFF"/>
          <w:cs/>
        </w:rPr>
        <w:t>สามัญจำนวนทั้งสิ้น</w:t>
      </w:r>
      <w:r w:rsidRPr="0009107A">
        <w:rPr>
          <w:rFonts w:asciiTheme="majorBidi" w:hAnsiTheme="majorBidi" w:cstheme="majorBidi"/>
          <w:shd w:val="clear" w:color="auto" w:fill="FFFFFF"/>
        </w:rPr>
        <w:t xml:space="preserve"> </w:t>
      </w:r>
      <w:r w:rsidR="009959A2" w:rsidRPr="0009107A">
        <w:rPr>
          <w:rFonts w:asciiTheme="majorBidi" w:hAnsiTheme="majorBidi" w:cstheme="majorBidi"/>
          <w:shd w:val="clear" w:color="auto" w:fill="FFFFFF"/>
        </w:rPr>
        <w:t>16</w:t>
      </w:r>
      <w:r w:rsidRPr="0009107A">
        <w:rPr>
          <w:rFonts w:asciiTheme="majorBidi" w:hAnsiTheme="majorBidi" w:cstheme="majorBidi"/>
          <w:shd w:val="clear" w:color="auto" w:fill="FFFFFF"/>
        </w:rPr>
        <w:t xml:space="preserve"> </w:t>
      </w:r>
      <w:r w:rsidRPr="0009107A">
        <w:rPr>
          <w:rFonts w:asciiTheme="majorBidi" w:hAnsiTheme="majorBidi" w:cstheme="majorBidi"/>
          <w:shd w:val="clear" w:color="auto" w:fill="FFFFFF"/>
          <w:cs/>
        </w:rPr>
        <w:t xml:space="preserve">ล้านเหรียญสหรัฐฯ </w:t>
      </w:r>
      <w:r w:rsidR="009959A2" w:rsidRPr="0009107A">
        <w:rPr>
          <w:rFonts w:asciiTheme="majorBidi" w:hAnsiTheme="majorBidi" w:cstheme="majorBidi" w:hint="cs"/>
          <w:shd w:val="clear" w:color="auto" w:fill="FFFFFF"/>
          <w:cs/>
        </w:rPr>
        <w:t>หรือคิดเป็น</w:t>
      </w:r>
      <w:r w:rsidRPr="0009107A">
        <w:rPr>
          <w:rFonts w:asciiTheme="majorBidi" w:hAnsiTheme="majorBidi" w:cstheme="majorBidi"/>
          <w:shd w:val="clear" w:color="auto" w:fill="FFFFFF"/>
          <w:cs/>
        </w:rPr>
        <w:t>ประมาณ</w:t>
      </w:r>
      <w:r w:rsidRPr="0009107A">
        <w:rPr>
          <w:rFonts w:asciiTheme="majorBidi" w:hAnsiTheme="majorBidi" w:cstheme="majorBidi"/>
          <w:shd w:val="clear" w:color="auto" w:fill="FFFFFF"/>
        </w:rPr>
        <w:t xml:space="preserve"> 546</w:t>
      </w:r>
      <w:r w:rsidRPr="0009107A">
        <w:rPr>
          <w:rFonts w:asciiTheme="majorBidi" w:hAnsiTheme="majorBidi" w:cstheme="majorBidi"/>
          <w:shd w:val="clear" w:color="auto" w:fill="FFFFFF"/>
          <w:cs/>
        </w:rPr>
        <w:t xml:space="preserve"> ล้านบาท</w:t>
      </w:r>
    </w:p>
    <w:sectPr w:rsidR="007E133E" w:rsidRPr="009501F7" w:rsidSect="00E23505">
      <w:headerReference w:type="default" r:id="rId29"/>
      <w:footerReference w:type="default" r:id="rId30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DF889" w14:textId="77777777" w:rsidR="00E11227" w:rsidRDefault="00E11227">
      <w:r>
        <w:separator/>
      </w:r>
    </w:p>
    <w:p w14:paraId="0F547E7B" w14:textId="77777777" w:rsidR="00E11227" w:rsidRDefault="00E11227"/>
  </w:endnote>
  <w:endnote w:type="continuationSeparator" w:id="0">
    <w:p w14:paraId="04351741" w14:textId="77777777" w:rsidR="00E11227" w:rsidRDefault="00E11227">
      <w:r>
        <w:continuationSeparator/>
      </w:r>
    </w:p>
    <w:p w14:paraId="03C9D8D5" w14:textId="77777777" w:rsidR="00E11227" w:rsidRDefault="00E112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41018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38CD517" w14:textId="490D62B9" w:rsidR="00006A4B" w:rsidRPr="003E089A" w:rsidRDefault="003E089A" w:rsidP="003E089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0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0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0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CB6B" w14:textId="0E264DC7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47A96" w14:textId="17F258CE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BC7D4" w14:textId="0E949FD3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6318" w14:textId="744C78BB" w:rsidR="00006A4B" w:rsidRPr="00116F0A" w:rsidRDefault="00006A4B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006A4B" w:rsidRPr="00146F25" w:rsidRDefault="00006A4B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E581C" w14:textId="77777777" w:rsidR="00E11227" w:rsidRDefault="00E11227"/>
  </w:footnote>
  <w:footnote w:type="continuationSeparator" w:id="0">
    <w:p w14:paraId="65F3C722" w14:textId="77777777" w:rsidR="00E11227" w:rsidRDefault="00E11227">
      <w:r>
        <w:continuationSeparator/>
      </w:r>
    </w:p>
    <w:p w14:paraId="542B407D" w14:textId="77777777" w:rsidR="00E11227" w:rsidRDefault="00E112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AF8F" w14:textId="7777777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FE21B14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633117B" w14:textId="72C346C7" w:rsidR="00006A4B" w:rsidRPr="00564725" w:rsidRDefault="00006A4B" w:rsidP="0047576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bookmarkStart w:id="1" w:name="_Hlk141207131"/>
    <w:r w:rsidRPr="00A21611">
      <w:rPr>
        <w:bCs/>
        <w:sz w:val="32"/>
        <w:szCs w:val="32"/>
        <w:cs/>
        <w:lang w:val="en-GB"/>
      </w:rPr>
      <w:t>สำหรับงวด</w:t>
    </w:r>
    <w:r w:rsidR="001100D6" w:rsidRPr="00A21611">
      <w:rPr>
        <w:rFonts w:hint="cs"/>
        <w:bCs/>
        <w:sz w:val="32"/>
        <w:szCs w:val="32"/>
        <w:cs/>
        <w:lang w:val="en-GB"/>
      </w:rPr>
      <w:t>สามเดือนและ</w:t>
    </w:r>
    <w:r w:rsidR="005111E9" w:rsidRPr="00A21611">
      <w:rPr>
        <w:rFonts w:hint="cs"/>
        <w:bCs/>
        <w:sz w:val="32"/>
        <w:szCs w:val="32"/>
        <w:cs/>
        <w:lang w:val="en-GB"/>
      </w:rPr>
      <w:t>หก</w:t>
    </w:r>
    <w:r w:rsidRPr="00A21611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A21611">
      <w:rPr>
        <w:b/>
        <w:sz w:val="32"/>
        <w:szCs w:val="32"/>
      </w:rPr>
      <w:t>3</w:t>
    </w:r>
    <w:r w:rsidR="005111E9" w:rsidRPr="00A21611">
      <w:rPr>
        <w:b/>
        <w:sz w:val="32"/>
        <w:szCs w:val="32"/>
      </w:rPr>
      <w:t>0</w:t>
    </w:r>
    <w:r w:rsidRPr="00A21611">
      <w:rPr>
        <w:bCs/>
        <w:sz w:val="32"/>
        <w:szCs w:val="32"/>
        <w:cs/>
        <w:lang w:val="en-GB"/>
      </w:rPr>
      <w:t xml:space="preserve"> </w:t>
    </w:r>
    <w:r w:rsidR="005111E9" w:rsidRPr="00A21611">
      <w:rPr>
        <w:rFonts w:hint="cs"/>
        <w:bCs/>
        <w:sz w:val="32"/>
        <w:szCs w:val="32"/>
        <w:cs/>
        <w:lang w:val="en-GB"/>
      </w:rPr>
      <w:t>มิถุ</w:t>
    </w:r>
    <w:r w:rsidR="005111E9">
      <w:rPr>
        <w:rFonts w:hint="cs"/>
        <w:bCs/>
        <w:sz w:val="32"/>
        <w:szCs w:val="32"/>
        <w:cs/>
        <w:lang w:val="en-GB"/>
      </w:rPr>
      <w:t xml:space="preserve">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  <w:bookmarkEnd w:id="1"/>
  </w:p>
  <w:p w14:paraId="210763A8" w14:textId="77777777" w:rsidR="00006A4B" w:rsidRPr="00B8432C" w:rsidRDefault="00006A4B" w:rsidP="00B8432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78139AB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4E78C9">
      <w:rPr>
        <w:bCs/>
        <w:sz w:val="32"/>
        <w:szCs w:val="32"/>
        <w:cs/>
        <w:lang w:val="en-GB"/>
      </w:rPr>
      <w:t>สำหรับงวด</w:t>
    </w:r>
    <w:r w:rsidRPr="004E78C9">
      <w:rPr>
        <w:rFonts w:hint="cs"/>
        <w:bCs/>
        <w:sz w:val="32"/>
        <w:szCs w:val="32"/>
        <w:cs/>
        <w:lang w:val="en-GB"/>
      </w:rPr>
      <w:t>สามเดือนและ</w:t>
    </w:r>
    <w:r>
      <w:rPr>
        <w:rFonts w:hint="cs"/>
        <w:bCs/>
        <w:sz w:val="32"/>
        <w:szCs w:val="32"/>
        <w:cs/>
        <w:lang w:val="en-GB"/>
      </w:rPr>
      <w:t>หก</w:t>
    </w:r>
    <w:r w:rsidRPr="00564725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05E51CD" w14:textId="77777777" w:rsidR="00506AF6" w:rsidRPr="00410770" w:rsidRDefault="00506AF6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E6BE" w14:textId="77777777" w:rsidR="00006A4B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38E3C73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4E78C9">
      <w:rPr>
        <w:bCs/>
        <w:sz w:val="32"/>
        <w:szCs w:val="32"/>
        <w:cs/>
        <w:lang w:val="en-GB"/>
      </w:rPr>
      <w:t>สำหรับงวด</w:t>
    </w:r>
    <w:r w:rsidRPr="004E78C9">
      <w:rPr>
        <w:rFonts w:hint="cs"/>
        <w:bCs/>
        <w:sz w:val="32"/>
        <w:szCs w:val="32"/>
        <w:cs/>
        <w:lang w:val="en-GB"/>
      </w:rPr>
      <w:t>สามเดือนและหก</w:t>
    </w:r>
    <w:r w:rsidRPr="00564725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D8BB828" w14:textId="77777777" w:rsidR="00506AF6" w:rsidRPr="002D1C8F" w:rsidRDefault="00506AF6" w:rsidP="0061797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A20D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2B1CDC2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94140D">
      <w:rPr>
        <w:bCs/>
        <w:sz w:val="32"/>
        <w:szCs w:val="32"/>
        <w:cs/>
        <w:lang w:val="en-GB"/>
      </w:rPr>
      <w:t>สำหรับงวด</w:t>
    </w:r>
    <w:r w:rsidRPr="0094140D">
      <w:rPr>
        <w:rFonts w:hint="cs"/>
        <w:bCs/>
        <w:sz w:val="32"/>
        <w:szCs w:val="32"/>
        <w:cs/>
        <w:lang w:val="en-GB"/>
      </w:rPr>
      <w:t>สามเดือนและหก</w:t>
    </w:r>
    <w:r w:rsidRPr="0094140D">
      <w:rPr>
        <w:bCs/>
        <w:sz w:val="32"/>
        <w:szCs w:val="32"/>
        <w:cs/>
        <w:lang w:val="en-GB"/>
      </w:rPr>
      <w:t>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24D85A6" w14:textId="77777777" w:rsidR="00506AF6" w:rsidRPr="002D1C8F" w:rsidRDefault="00506AF6" w:rsidP="00617971">
    <w:pPr>
      <w:pStyle w:val="Header"/>
      <w:rPr>
        <w:lang w:val="en-GB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A2F7E58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29559F">
      <w:rPr>
        <w:bCs/>
        <w:sz w:val="32"/>
        <w:szCs w:val="32"/>
        <w:cs/>
        <w:lang w:val="en-GB"/>
      </w:rPr>
      <w:t>สำหรับงวด</w:t>
    </w:r>
    <w:r w:rsidRPr="0029559F">
      <w:rPr>
        <w:rFonts w:hint="cs"/>
        <w:bCs/>
        <w:sz w:val="32"/>
        <w:szCs w:val="32"/>
        <w:cs/>
        <w:lang w:val="en-GB"/>
      </w:rPr>
      <w:t>สามเดือนและหก</w:t>
    </w:r>
    <w:r w:rsidRPr="00564725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52546C9" w14:textId="77777777" w:rsidR="00506AF6" w:rsidRPr="002D1C8F" w:rsidRDefault="00506AF6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4E456" w14:textId="0ABF61B9" w:rsidR="00CA6E18" w:rsidRDefault="00CA6E18">
    <w:pPr>
      <w:pStyle w:val="Header"/>
    </w:pPr>
  </w:p>
  <w:p w14:paraId="6B14A722" w14:textId="125CB4A5" w:rsidR="00CA6E18" w:rsidRDefault="00CA6E18">
    <w:pPr>
      <w:pStyle w:val="Header"/>
    </w:pPr>
  </w:p>
  <w:p w14:paraId="098AE9FF" w14:textId="313F9D20" w:rsidR="00CA6E18" w:rsidRDefault="00CA6E18">
    <w:pPr>
      <w:pStyle w:val="Header"/>
    </w:pPr>
  </w:p>
  <w:p w14:paraId="707BA505" w14:textId="77777777" w:rsidR="00CA6E18" w:rsidRDefault="00CA6E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A77E" w14:textId="7777777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133A2EC4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2A2B01">
      <w:rPr>
        <w:bCs/>
        <w:sz w:val="32"/>
        <w:szCs w:val="32"/>
        <w:cs/>
        <w:lang w:val="en-GB"/>
      </w:rPr>
      <w:t>สำหรับงวด</w:t>
    </w:r>
    <w:r w:rsidRPr="002A2B01">
      <w:rPr>
        <w:rFonts w:hint="cs"/>
        <w:bCs/>
        <w:sz w:val="32"/>
        <w:szCs w:val="32"/>
        <w:cs/>
        <w:lang w:val="en-GB"/>
      </w:rPr>
      <w:t>สามเดือนและ</w:t>
    </w:r>
    <w:r>
      <w:rPr>
        <w:rFonts w:hint="cs"/>
        <w:bCs/>
        <w:sz w:val="32"/>
        <w:szCs w:val="32"/>
        <w:cs/>
        <w:lang w:val="en-GB"/>
      </w:rPr>
      <w:t>หก</w:t>
    </w:r>
    <w:r w:rsidRPr="00564725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5DD42549" w14:textId="77777777" w:rsidR="00506AF6" w:rsidRPr="00DF35D2" w:rsidRDefault="00506AF6" w:rsidP="00B8432C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C00F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A20C502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DC4EFD">
      <w:rPr>
        <w:bCs/>
        <w:sz w:val="32"/>
        <w:szCs w:val="32"/>
        <w:cs/>
        <w:lang w:val="en-GB"/>
      </w:rPr>
      <w:t>สำหรับงวด</w:t>
    </w:r>
    <w:r w:rsidRPr="00DC4EFD">
      <w:rPr>
        <w:rFonts w:hint="cs"/>
        <w:bCs/>
        <w:sz w:val="32"/>
        <w:szCs w:val="32"/>
        <w:cs/>
        <w:lang w:val="en-GB"/>
      </w:rPr>
      <w:t>สามเดือนและหก</w:t>
    </w:r>
    <w:r w:rsidRPr="00DC4EFD">
      <w:rPr>
        <w:bCs/>
        <w:sz w:val="32"/>
        <w:szCs w:val="32"/>
        <w:cs/>
        <w:lang w:val="en-GB"/>
      </w:rPr>
      <w:t>เดือ</w:t>
    </w:r>
    <w:r w:rsidRPr="00564725">
      <w:rPr>
        <w:bCs/>
        <w:sz w:val="32"/>
        <w:szCs w:val="32"/>
        <w:cs/>
        <w:lang w:val="en-GB"/>
      </w:rPr>
      <w:t xml:space="preserve">นสิ้นสุดวันที่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D54414D" w14:textId="77777777" w:rsidR="00506AF6" w:rsidRPr="00DF35D2" w:rsidRDefault="00506AF6" w:rsidP="00DF35D2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B5FE" w14:textId="41B8A2D5" w:rsidR="00006A4B" w:rsidRPr="00F47951" w:rsidRDefault="00006A4B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6D7B4B1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1632B339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DC4EFD">
      <w:rPr>
        <w:bCs/>
        <w:sz w:val="32"/>
        <w:szCs w:val="32"/>
        <w:cs/>
        <w:lang w:val="en-GB"/>
      </w:rPr>
      <w:t>สำหรับงวด</w:t>
    </w:r>
    <w:r w:rsidRPr="00DC4EFD">
      <w:rPr>
        <w:rFonts w:hint="cs"/>
        <w:bCs/>
        <w:sz w:val="32"/>
        <w:szCs w:val="32"/>
        <w:cs/>
        <w:lang w:val="en-GB"/>
      </w:rPr>
      <w:t>สามเดือนและห</w:t>
    </w:r>
    <w:r>
      <w:rPr>
        <w:rFonts w:hint="cs"/>
        <w:bCs/>
        <w:sz w:val="32"/>
        <w:szCs w:val="32"/>
        <w:cs/>
        <w:lang w:val="en-GB"/>
      </w:rPr>
      <w:t>ก</w:t>
    </w:r>
    <w:r w:rsidRPr="00564725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CBE8B1A" w14:textId="77777777" w:rsidR="00506AF6" w:rsidRPr="00DF35D2" w:rsidRDefault="00506AF6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1F4A" w14:textId="77777777" w:rsidR="00006A4B" w:rsidRPr="00F47951" w:rsidRDefault="00006A4B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5E80C3B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2124EDA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</w:t>
    </w:r>
    <w:r w:rsidRPr="002A2B01">
      <w:rPr>
        <w:bCs/>
        <w:sz w:val="32"/>
        <w:szCs w:val="32"/>
        <w:cs/>
        <w:lang w:val="en-GB"/>
      </w:rPr>
      <w:t>งวด</w:t>
    </w:r>
    <w:r w:rsidRPr="002A2B01">
      <w:rPr>
        <w:rFonts w:hint="cs"/>
        <w:bCs/>
        <w:sz w:val="32"/>
        <w:szCs w:val="32"/>
        <w:cs/>
        <w:lang w:val="en-GB"/>
      </w:rPr>
      <w:t>สามเดือนและหก</w:t>
    </w:r>
    <w:r w:rsidRPr="00564725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BDDDF78" w14:textId="77777777" w:rsidR="00506AF6" w:rsidRPr="00DF35D2" w:rsidRDefault="00506AF6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5E8E5" w14:textId="77777777" w:rsidR="00006A4B" w:rsidRDefault="00006A4B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367BD11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2A2B01">
      <w:rPr>
        <w:bCs/>
        <w:sz w:val="32"/>
        <w:szCs w:val="32"/>
        <w:cs/>
        <w:lang w:val="en-GB"/>
      </w:rPr>
      <w:t>สำหรับงวด</w:t>
    </w:r>
    <w:r w:rsidRPr="002A2B01">
      <w:rPr>
        <w:rFonts w:hint="cs"/>
        <w:bCs/>
        <w:sz w:val="32"/>
        <w:szCs w:val="32"/>
        <w:cs/>
        <w:lang w:val="en-GB"/>
      </w:rPr>
      <w:t>สามเดือนและหก</w:t>
    </w:r>
    <w:r w:rsidRPr="002A2B01">
      <w:rPr>
        <w:bCs/>
        <w:sz w:val="32"/>
        <w:szCs w:val="32"/>
        <w:cs/>
        <w:lang w:val="en-GB"/>
      </w:rPr>
      <w:t>เดือนสิ้นสุด</w:t>
    </w:r>
    <w:r w:rsidRPr="00564725">
      <w:rPr>
        <w:bCs/>
        <w:sz w:val="32"/>
        <w:szCs w:val="32"/>
        <w:cs/>
        <w:lang w:val="en-GB"/>
      </w:rPr>
      <w:t xml:space="preserve">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D62B3AE" w14:textId="77777777" w:rsidR="00506AF6" w:rsidRPr="006672E5" w:rsidRDefault="00506AF6" w:rsidP="00617971">
    <w:pPr>
      <w:pStyle w:val="Header"/>
      <w:rPr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A6FB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DCCEDAC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1E5DF5">
      <w:rPr>
        <w:bCs/>
        <w:sz w:val="32"/>
        <w:szCs w:val="32"/>
        <w:cs/>
        <w:lang w:val="en-GB"/>
      </w:rPr>
      <w:t>สำหรับงวด</w:t>
    </w:r>
    <w:r w:rsidRPr="001E5DF5">
      <w:rPr>
        <w:rFonts w:hint="cs"/>
        <w:bCs/>
        <w:sz w:val="32"/>
        <w:szCs w:val="32"/>
        <w:cs/>
        <w:lang w:val="en-GB"/>
      </w:rPr>
      <w:t>สามเดือนและหก</w:t>
    </w:r>
    <w:r w:rsidRPr="00564725">
      <w:rPr>
        <w:bCs/>
        <w:sz w:val="32"/>
        <w:szCs w:val="32"/>
        <w:cs/>
        <w:lang w:val="en-GB"/>
      </w:rPr>
      <w:t xml:space="preserve">เดือนสิ้นสุดวันที่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3B321DE" w14:textId="77777777" w:rsidR="00506AF6" w:rsidRPr="000F3A45" w:rsidRDefault="00506AF6" w:rsidP="00632C8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9C6B7AC" w14:textId="77777777" w:rsidR="00496B81" w:rsidRPr="00564725" w:rsidRDefault="00496B81" w:rsidP="00496B8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1E5DF5">
      <w:rPr>
        <w:bCs/>
        <w:sz w:val="32"/>
        <w:szCs w:val="32"/>
        <w:cs/>
        <w:lang w:val="en-GB"/>
      </w:rPr>
      <w:t>สำหรับงวด</w:t>
    </w:r>
    <w:r w:rsidRPr="001E5DF5">
      <w:rPr>
        <w:rFonts w:hint="cs"/>
        <w:bCs/>
        <w:sz w:val="32"/>
        <w:szCs w:val="32"/>
        <w:cs/>
        <w:lang w:val="en-GB"/>
      </w:rPr>
      <w:t>สามเดือนและหก</w:t>
    </w:r>
    <w:r w:rsidRPr="001E5DF5">
      <w:rPr>
        <w:bCs/>
        <w:sz w:val="32"/>
        <w:szCs w:val="32"/>
        <w:cs/>
        <w:lang w:val="en-GB"/>
      </w:rPr>
      <w:t>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CC01CE3" w14:textId="77777777" w:rsidR="00506AF6" w:rsidRPr="000F3A45" w:rsidRDefault="00506AF6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4A53C9C"/>
    <w:multiLevelType w:val="multilevel"/>
    <w:tmpl w:val="7CEC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7337C27"/>
    <w:multiLevelType w:val="multilevel"/>
    <w:tmpl w:val="CBF85D00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226559">
    <w:abstractNumId w:val="1"/>
  </w:num>
  <w:num w:numId="2" w16cid:durableId="946352153">
    <w:abstractNumId w:val="0"/>
  </w:num>
  <w:num w:numId="3" w16cid:durableId="1305312260">
    <w:abstractNumId w:val="2"/>
  </w:num>
  <w:num w:numId="4" w16cid:durableId="111750632">
    <w:abstractNumId w:val="4"/>
  </w:num>
  <w:num w:numId="5" w16cid:durableId="159635620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909"/>
    <w:rsid w:val="00000A0B"/>
    <w:rsid w:val="00000A4B"/>
    <w:rsid w:val="00000AA0"/>
    <w:rsid w:val="00000AC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A05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4F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794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1F42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2F7F"/>
    <w:rsid w:val="00013025"/>
    <w:rsid w:val="000130F6"/>
    <w:rsid w:val="000133CA"/>
    <w:rsid w:val="0001364C"/>
    <w:rsid w:val="000136A6"/>
    <w:rsid w:val="000136F3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13CB"/>
    <w:rsid w:val="000213FB"/>
    <w:rsid w:val="00021687"/>
    <w:rsid w:val="0002172B"/>
    <w:rsid w:val="00021848"/>
    <w:rsid w:val="00021947"/>
    <w:rsid w:val="000219C5"/>
    <w:rsid w:val="00021F40"/>
    <w:rsid w:val="0002244C"/>
    <w:rsid w:val="0002286D"/>
    <w:rsid w:val="00022B31"/>
    <w:rsid w:val="00022C6B"/>
    <w:rsid w:val="00022CF8"/>
    <w:rsid w:val="00022E7E"/>
    <w:rsid w:val="00022FC2"/>
    <w:rsid w:val="0002310B"/>
    <w:rsid w:val="00023310"/>
    <w:rsid w:val="0002344A"/>
    <w:rsid w:val="00023578"/>
    <w:rsid w:val="0002378F"/>
    <w:rsid w:val="00023926"/>
    <w:rsid w:val="00023CE6"/>
    <w:rsid w:val="00023CEB"/>
    <w:rsid w:val="00023F16"/>
    <w:rsid w:val="0002400A"/>
    <w:rsid w:val="000240D5"/>
    <w:rsid w:val="0002410E"/>
    <w:rsid w:val="000243B5"/>
    <w:rsid w:val="00024446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E4E"/>
    <w:rsid w:val="000271AE"/>
    <w:rsid w:val="000271C7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8C6"/>
    <w:rsid w:val="0003098C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A81"/>
    <w:rsid w:val="00033EFB"/>
    <w:rsid w:val="000340AE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BE7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0F61"/>
    <w:rsid w:val="00041074"/>
    <w:rsid w:val="0004126D"/>
    <w:rsid w:val="00041280"/>
    <w:rsid w:val="00041356"/>
    <w:rsid w:val="000415A4"/>
    <w:rsid w:val="00041626"/>
    <w:rsid w:val="000417E5"/>
    <w:rsid w:val="00041842"/>
    <w:rsid w:val="0004186C"/>
    <w:rsid w:val="00041A7D"/>
    <w:rsid w:val="00041ABA"/>
    <w:rsid w:val="00041C82"/>
    <w:rsid w:val="00041E4D"/>
    <w:rsid w:val="0004203B"/>
    <w:rsid w:val="00042225"/>
    <w:rsid w:val="0004238C"/>
    <w:rsid w:val="00042881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3F77"/>
    <w:rsid w:val="00044220"/>
    <w:rsid w:val="00044278"/>
    <w:rsid w:val="00044509"/>
    <w:rsid w:val="0004454A"/>
    <w:rsid w:val="000449E9"/>
    <w:rsid w:val="00044A31"/>
    <w:rsid w:val="00044A7F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6F4"/>
    <w:rsid w:val="00046AD3"/>
    <w:rsid w:val="00046B7F"/>
    <w:rsid w:val="00046C02"/>
    <w:rsid w:val="00046C63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2FC0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111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B1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968"/>
    <w:rsid w:val="00061A37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D9F"/>
    <w:rsid w:val="00065F6D"/>
    <w:rsid w:val="00066786"/>
    <w:rsid w:val="00066865"/>
    <w:rsid w:val="00066C4D"/>
    <w:rsid w:val="00066CD3"/>
    <w:rsid w:val="00066FB3"/>
    <w:rsid w:val="000673A5"/>
    <w:rsid w:val="000675A9"/>
    <w:rsid w:val="000675C1"/>
    <w:rsid w:val="0006762E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0"/>
    <w:rsid w:val="00070758"/>
    <w:rsid w:val="000707C3"/>
    <w:rsid w:val="0007080C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31D"/>
    <w:rsid w:val="0007242A"/>
    <w:rsid w:val="00072C65"/>
    <w:rsid w:val="00072D94"/>
    <w:rsid w:val="0007305E"/>
    <w:rsid w:val="00073138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152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EBB"/>
    <w:rsid w:val="00076F5C"/>
    <w:rsid w:val="00077192"/>
    <w:rsid w:val="000771B5"/>
    <w:rsid w:val="00077244"/>
    <w:rsid w:val="00077465"/>
    <w:rsid w:val="00077796"/>
    <w:rsid w:val="000777BB"/>
    <w:rsid w:val="00077C0F"/>
    <w:rsid w:val="00077E04"/>
    <w:rsid w:val="00077E1B"/>
    <w:rsid w:val="00077EA3"/>
    <w:rsid w:val="00077EBC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1DED"/>
    <w:rsid w:val="000822E2"/>
    <w:rsid w:val="000823F8"/>
    <w:rsid w:val="0008244A"/>
    <w:rsid w:val="00082881"/>
    <w:rsid w:val="00082A1E"/>
    <w:rsid w:val="00082D0B"/>
    <w:rsid w:val="00082DC5"/>
    <w:rsid w:val="00083046"/>
    <w:rsid w:val="000830B0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31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92"/>
    <w:rsid w:val="000907EB"/>
    <w:rsid w:val="0009085F"/>
    <w:rsid w:val="0009098B"/>
    <w:rsid w:val="00090A15"/>
    <w:rsid w:val="00090DCB"/>
    <w:rsid w:val="00090E70"/>
    <w:rsid w:val="0009104D"/>
    <w:rsid w:val="0009107A"/>
    <w:rsid w:val="0009108F"/>
    <w:rsid w:val="0009109A"/>
    <w:rsid w:val="000913A0"/>
    <w:rsid w:val="000913AA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BAF"/>
    <w:rsid w:val="00094D5D"/>
    <w:rsid w:val="00094D77"/>
    <w:rsid w:val="00094FA8"/>
    <w:rsid w:val="00094FAA"/>
    <w:rsid w:val="0009512C"/>
    <w:rsid w:val="000952A1"/>
    <w:rsid w:val="000955A7"/>
    <w:rsid w:val="000956E5"/>
    <w:rsid w:val="0009586D"/>
    <w:rsid w:val="00095A5F"/>
    <w:rsid w:val="00095C5E"/>
    <w:rsid w:val="00095CCA"/>
    <w:rsid w:val="00095E09"/>
    <w:rsid w:val="00096199"/>
    <w:rsid w:val="0009625D"/>
    <w:rsid w:val="000964E2"/>
    <w:rsid w:val="000966C3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A49"/>
    <w:rsid w:val="00097A9A"/>
    <w:rsid w:val="00097AF5"/>
    <w:rsid w:val="00097D0D"/>
    <w:rsid w:val="000A007A"/>
    <w:rsid w:val="000A017D"/>
    <w:rsid w:val="000A01BA"/>
    <w:rsid w:val="000A01FE"/>
    <w:rsid w:val="000A0259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776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46E"/>
    <w:rsid w:val="000A5794"/>
    <w:rsid w:val="000A5E90"/>
    <w:rsid w:val="000A5F6E"/>
    <w:rsid w:val="000A5F94"/>
    <w:rsid w:val="000A601B"/>
    <w:rsid w:val="000A6076"/>
    <w:rsid w:val="000A60FF"/>
    <w:rsid w:val="000A6409"/>
    <w:rsid w:val="000A69BB"/>
    <w:rsid w:val="000A6AA5"/>
    <w:rsid w:val="000A6CAE"/>
    <w:rsid w:val="000A70B0"/>
    <w:rsid w:val="000A71C1"/>
    <w:rsid w:val="000A71DD"/>
    <w:rsid w:val="000A7238"/>
    <w:rsid w:val="000A75B4"/>
    <w:rsid w:val="000A78E1"/>
    <w:rsid w:val="000A7970"/>
    <w:rsid w:val="000A7C93"/>
    <w:rsid w:val="000A7CB8"/>
    <w:rsid w:val="000A7DEF"/>
    <w:rsid w:val="000B0482"/>
    <w:rsid w:val="000B04A9"/>
    <w:rsid w:val="000B05B6"/>
    <w:rsid w:val="000B06C4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CFB"/>
    <w:rsid w:val="000B2F23"/>
    <w:rsid w:val="000B2FE7"/>
    <w:rsid w:val="000B300F"/>
    <w:rsid w:val="000B33F6"/>
    <w:rsid w:val="000B33FE"/>
    <w:rsid w:val="000B3401"/>
    <w:rsid w:val="000B34B8"/>
    <w:rsid w:val="000B37FD"/>
    <w:rsid w:val="000B383D"/>
    <w:rsid w:val="000B390B"/>
    <w:rsid w:val="000B3E22"/>
    <w:rsid w:val="000B42E6"/>
    <w:rsid w:val="000B4358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5F55"/>
    <w:rsid w:val="000B60FA"/>
    <w:rsid w:val="000B61DE"/>
    <w:rsid w:val="000B6371"/>
    <w:rsid w:val="000B63CE"/>
    <w:rsid w:val="000B6767"/>
    <w:rsid w:val="000B685D"/>
    <w:rsid w:val="000B68F2"/>
    <w:rsid w:val="000B6949"/>
    <w:rsid w:val="000B6EB3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50"/>
    <w:rsid w:val="000C35C6"/>
    <w:rsid w:val="000C36B8"/>
    <w:rsid w:val="000C37E2"/>
    <w:rsid w:val="000C386E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774"/>
    <w:rsid w:val="000C583D"/>
    <w:rsid w:val="000C58AF"/>
    <w:rsid w:val="000C5C8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0FBD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079"/>
    <w:rsid w:val="000D3104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EEA"/>
    <w:rsid w:val="000D5F9A"/>
    <w:rsid w:val="000D60A2"/>
    <w:rsid w:val="000D6696"/>
    <w:rsid w:val="000D6719"/>
    <w:rsid w:val="000D68BC"/>
    <w:rsid w:val="000D6971"/>
    <w:rsid w:val="000D6D15"/>
    <w:rsid w:val="000D71B5"/>
    <w:rsid w:val="000D7450"/>
    <w:rsid w:val="000D746E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8E6"/>
    <w:rsid w:val="000E0A8D"/>
    <w:rsid w:val="000E0ACB"/>
    <w:rsid w:val="000E0E58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B1C"/>
    <w:rsid w:val="000E4CAE"/>
    <w:rsid w:val="000E4DA2"/>
    <w:rsid w:val="000E4FCA"/>
    <w:rsid w:val="000E51C9"/>
    <w:rsid w:val="000E51CF"/>
    <w:rsid w:val="000E53BA"/>
    <w:rsid w:val="000E53C5"/>
    <w:rsid w:val="000E5721"/>
    <w:rsid w:val="000E57BD"/>
    <w:rsid w:val="000E57FD"/>
    <w:rsid w:val="000E5C0B"/>
    <w:rsid w:val="000E65A5"/>
    <w:rsid w:val="000E65A9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E7B29"/>
    <w:rsid w:val="000F0166"/>
    <w:rsid w:val="000F0287"/>
    <w:rsid w:val="000F035A"/>
    <w:rsid w:val="000F0534"/>
    <w:rsid w:val="000F0B0D"/>
    <w:rsid w:val="000F0E5B"/>
    <w:rsid w:val="000F11C3"/>
    <w:rsid w:val="000F1229"/>
    <w:rsid w:val="000F1246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6E7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A9"/>
    <w:rsid w:val="000F4FD3"/>
    <w:rsid w:val="000F52A8"/>
    <w:rsid w:val="000F52E1"/>
    <w:rsid w:val="000F52F3"/>
    <w:rsid w:val="000F5737"/>
    <w:rsid w:val="000F5767"/>
    <w:rsid w:val="000F5985"/>
    <w:rsid w:val="000F5B08"/>
    <w:rsid w:val="000F5DDE"/>
    <w:rsid w:val="000F6142"/>
    <w:rsid w:val="000F6180"/>
    <w:rsid w:val="000F61C5"/>
    <w:rsid w:val="000F6215"/>
    <w:rsid w:val="000F630E"/>
    <w:rsid w:val="000F63C6"/>
    <w:rsid w:val="000F6428"/>
    <w:rsid w:val="000F680E"/>
    <w:rsid w:val="000F688E"/>
    <w:rsid w:val="000F690D"/>
    <w:rsid w:val="000F6CC0"/>
    <w:rsid w:val="000F6DDE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92A"/>
    <w:rsid w:val="0010092D"/>
    <w:rsid w:val="00100ADB"/>
    <w:rsid w:val="00100C27"/>
    <w:rsid w:val="00100E4D"/>
    <w:rsid w:val="00100ECF"/>
    <w:rsid w:val="00100EDE"/>
    <w:rsid w:val="0010158F"/>
    <w:rsid w:val="001019BF"/>
    <w:rsid w:val="00101BA1"/>
    <w:rsid w:val="00101E1D"/>
    <w:rsid w:val="0010200A"/>
    <w:rsid w:val="0010208F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3288"/>
    <w:rsid w:val="001032C2"/>
    <w:rsid w:val="00103335"/>
    <w:rsid w:val="001035A3"/>
    <w:rsid w:val="0010377C"/>
    <w:rsid w:val="001040CF"/>
    <w:rsid w:val="001042BD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0D6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21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4B"/>
    <w:rsid w:val="00113F72"/>
    <w:rsid w:val="00113FF0"/>
    <w:rsid w:val="001140B8"/>
    <w:rsid w:val="001141C7"/>
    <w:rsid w:val="00114403"/>
    <w:rsid w:val="0011443B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B35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E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BF2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B2B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0C4"/>
    <w:rsid w:val="00125172"/>
    <w:rsid w:val="001251BB"/>
    <w:rsid w:val="00125303"/>
    <w:rsid w:val="001253F1"/>
    <w:rsid w:val="001253F4"/>
    <w:rsid w:val="00125465"/>
    <w:rsid w:val="0012560D"/>
    <w:rsid w:val="001256F2"/>
    <w:rsid w:val="001258B8"/>
    <w:rsid w:val="0012597D"/>
    <w:rsid w:val="00125CFB"/>
    <w:rsid w:val="00125EC4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0F9"/>
    <w:rsid w:val="001304EF"/>
    <w:rsid w:val="00130567"/>
    <w:rsid w:val="001305BD"/>
    <w:rsid w:val="001308CD"/>
    <w:rsid w:val="00130AE5"/>
    <w:rsid w:val="00130B36"/>
    <w:rsid w:val="00130B71"/>
    <w:rsid w:val="00130C38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655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78E"/>
    <w:rsid w:val="0013483C"/>
    <w:rsid w:val="00134880"/>
    <w:rsid w:val="0013497B"/>
    <w:rsid w:val="00134994"/>
    <w:rsid w:val="00134B2B"/>
    <w:rsid w:val="00134D59"/>
    <w:rsid w:val="00134E5E"/>
    <w:rsid w:val="00134F1E"/>
    <w:rsid w:val="00134FA3"/>
    <w:rsid w:val="001350FA"/>
    <w:rsid w:val="001353C6"/>
    <w:rsid w:val="001353F2"/>
    <w:rsid w:val="00135477"/>
    <w:rsid w:val="0013559C"/>
    <w:rsid w:val="00135BD2"/>
    <w:rsid w:val="00135C3F"/>
    <w:rsid w:val="00135C63"/>
    <w:rsid w:val="00135C95"/>
    <w:rsid w:val="00135CDA"/>
    <w:rsid w:val="00136001"/>
    <w:rsid w:val="0013627B"/>
    <w:rsid w:val="001363AC"/>
    <w:rsid w:val="0013657B"/>
    <w:rsid w:val="00136A77"/>
    <w:rsid w:val="00136BC3"/>
    <w:rsid w:val="00136C4A"/>
    <w:rsid w:val="00137063"/>
    <w:rsid w:val="00137114"/>
    <w:rsid w:val="00137119"/>
    <w:rsid w:val="0013717D"/>
    <w:rsid w:val="001372C5"/>
    <w:rsid w:val="001374A4"/>
    <w:rsid w:val="00137665"/>
    <w:rsid w:val="0013769A"/>
    <w:rsid w:val="001377B3"/>
    <w:rsid w:val="0013790A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2F49"/>
    <w:rsid w:val="00143165"/>
    <w:rsid w:val="001431D3"/>
    <w:rsid w:val="0014320E"/>
    <w:rsid w:val="00143296"/>
    <w:rsid w:val="001432D3"/>
    <w:rsid w:val="001434DF"/>
    <w:rsid w:val="00143584"/>
    <w:rsid w:val="001435A3"/>
    <w:rsid w:val="0014370F"/>
    <w:rsid w:val="00143A85"/>
    <w:rsid w:val="0014406D"/>
    <w:rsid w:val="001441FF"/>
    <w:rsid w:val="00144374"/>
    <w:rsid w:val="001446DE"/>
    <w:rsid w:val="00144779"/>
    <w:rsid w:val="001447C0"/>
    <w:rsid w:val="00144BB7"/>
    <w:rsid w:val="00144D2B"/>
    <w:rsid w:val="00144EBC"/>
    <w:rsid w:val="0014501D"/>
    <w:rsid w:val="0014517B"/>
    <w:rsid w:val="00145648"/>
    <w:rsid w:val="00145680"/>
    <w:rsid w:val="00145866"/>
    <w:rsid w:val="00145B57"/>
    <w:rsid w:val="00145B87"/>
    <w:rsid w:val="00145C2C"/>
    <w:rsid w:val="00145D3F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F9"/>
    <w:rsid w:val="00147965"/>
    <w:rsid w:val="00147C30"/>
    <w:rsid w:val="00147DA5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9FA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690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78B"/>
    <w:rsid w:val="00155CB7"/>
    <w:rsid w:val="00155E62"/>
    <w:rsid w:val="00156049"/>
    <w:rsid w:val="00156494"/>
    <w:rsid w:val="001564BA"/>
    <w:rsid w:val="0015653B"/>
    <w:rsid w:val="0015664A"/>
    <w:rsid w:val="0015667B"/>
    <w:rsid w:val="0015681C"/>
    <w:rsid w:val="00156D7B"/>
    <w:rsid w:val="00156DD6"/>
    <w:rsid w:val="00157406"/>
    <w:rsid w:val="0015742D"/>
    <w:rsid w:val="001574E3"/>
    <w:rsid w:val="0015754B"/>
    <w:rsid w:val="0015757A"/>
    <w:rsid w:val="00157656"/>
    <w:rsid w:val="001577E0"/>
    <w:rsid w:val="00157B1C"/>
    <w:rsid w:val="00157B1E"/>
    <w:rsid w:val="00157EB2"/>
    <w:rsid w:val="001604DE"/>
    <w:rsid w:val="00160892"/>
    <w:rsid w:val="00160FED"/>
    <w:rsid w:val="00161153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4C5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9A"/>
    <w:rsid w:val="001676DF"/>
    <w:rsid w:val="00167779"/>
    <w:rsid w:val="00167EB5"/>
    <w:rsid w:val="00167F43"/>
    <w:rsid w:val="00167FBC"/>
    <w:rsid w:val="00170221"/>
    <w:rsid w:val="00170273"/>
    <w:rsid w:val="0017040F"/>
    <w:rsid w:val="0017094A"/>
    <w:rsid w:val="00170AFD"/>
    <w:rsid w:val="00170D0B"/>
    <w:rsid w:val="00170EB5"/>
    <w:rsid w:val="00171128"/>
    <w:rsid w:val="001714B4"/>
    <w:rsid w:val="001715CA"/>
    <w:rsid w:val="00171659"/>
    <w:rsid w:val="0017174A"/>
    <w:rsid w:val="001717FC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6E35"/>
    <w:rsid w:val="00177169"/>
    <w:rsid w:val="00177200"/>
    <w:rsid w:val="00177483"/>
    <w:rsid w:val="001774C2"/>
    <w:rsid w:val="00177566"/>
    <w:rsid w:val="00177612"/>
    <w:rsid w:val="001776DC"/>
    <w:rsid w:val="001778B5"/>
    <w:rsid w:val="00177942"/>
    <w:rsid w:val="001779EC"/>
    <w:rsid w:val="00177B73"/>
    <w:rsid w:val="00177D73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5EF"/>
    <w:rsid w:val="00182A42"/>
    <w:rsid w:val="00182C2E"/>
    <w:rsid w:val="00182DB1"/>
    <w:rsid w:val="00182F1E"/>
    <w:rsid w:val="00183399"/>
    <w:rsid w:val="001837D0"/>
    <w:rsid w:val="0018399B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4DA"/>
    <w:rsid w:val="001876DD"/>
    <w:rsid w:val="0018789A"/>
    <w:rsid w:val="00187F70"/>
    <w:rsid w:val="00190334"/>
    <w:rsid w:val="00190403"/>
    <w:rsid w:val="001905BC"/>
    <w:rsid w:val="00190624"/>
    <w:rsid w:val="001906DD"/>
    <w:rsid w:val="0019074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BA2"/>
    <w:rsid w:val="00192D6A"/>
    <w:rsid w:val="00192E5D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5AF"/>
    <w:rsid w:val="001945EF"/>
    <w:rsid w:val="00194710"/>
    <w:rsid w:val="00194822"/>
    <w:rsid w:val="001948B8"/>
    <w:rsid w:val="001948C6"/>
    <w:rsid w:val="001948E6"/>
    <w:rsid w:val="00194BA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A75"/>
    <w:rsid w:val="00196AE7"/>
    <w:rsid w:val="00196AEA"/>
    <w:rsid w:val="00196BE1"/>
    <w:rsid w:val="00196D24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6F8"/>
    <w:rsid w:val="001A0871"/>
    <w:rsid w:val="001A0B1B"/>
    <w:rsid w:val="001A0ED9"/>
    <w:rsid w:val="001A0F7F"/>
    <w:rsid w:val="001A1058"/>
    <w:rsid w:val="001A11B7"/>
    <w:rsid w:val="001A1270"/>
    <w:rsid w:val="001A1290"/>
    <w:rsid w:val="001A1742"/>
    <w:rsid w:val="001A19D4"/>
    <w:rsid w:val="001A1AFC"/>
    <w:rsid w:val="001A1B98"/>
    <w:rsid w:val="001A1CB7"/>
    <w:rsid w:val="001A1F5B"/>
    <w:rsid w:val="001A2108"/>
    <w:rsid w:val="001A2141"/>
    <w:rsid w:val="001A248B"/>
    <w:rsid w:val="001A24C7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209"/>
    <w:rsid w:val="001A54FE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5D6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2F8"/>
    <w:rsid w:val="001B2358"/>
    <w:rsid w:val="001B24AE"/>
    <w:rsid w:val="001B25AA"/>
    <w:rsid w:val="001B27BD"/>
    <w:rsid w:val="001B28C6"/>
    <w:rsid w:val="001B2937"/>
    <w:rsid w:val="001B29B2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81"/>
    <w:rsid w:val="001C04DC"/>
    <w:rsid w:val="001C069E"/>
    <w:rsid w:val="001C08EF"/>
    <w:rsid w:val="001C0AE8"/>
    <w:rsid w:val="001C0B22"/>
    <w:rsid w:val="001C0BBE"/>
    <w:rsid w:val="001C0ECC"/>
    <w:rsid w:val="001C0F8C"/>
    <w:rsid w:val="001C1397"/>
    <w:rsid w:val="001C1634"/>
    <w:rsid w:val="001C1727"/>
    <w:rsid w:val="001C1A71"/>
    <w:rsid w:val="001C1AB3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5"/>
    <w:rsid w:val="001C3126"/>
    <w:rsid w:val="001C31C3"/>
    <w:rsid w:val="001C326F"/>
    <w:rsid w:val="001C3305"/>
    <w:rsid w:val="001C364B"/>
    <w:rsid w:val="001C369C"/>
    <w:rsid w:val="001C3814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DF8"/>
    <w:rsid w:val="001C5E68"/>
    <w:rsid w:val="001C5E74"/>
    <w:rsid w:val="001C5F90"/>
    <w:rsid w:val="001C6217"/>
    <w:rsid w:val="001C6636"/>
    <w:rsid w:val="001C6703"/>
    <w:rsid w:val="001C6885"/>
    <w:rsid w:val="001C6A40"/>
    <w:rsid w:val="001C6B2D"/>
    <w:rsid w:val="001C6D23"/>
    <w:rsid w:val="001C6D26"/>
    <w:rsid w:val="001C6F14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5EE"/>
    <w:rsid w:val="001D0642"/>
    <w:rsid w:val="001D0726"/>
    <w:rsid w:val="001D081F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D82"/>
    <w:rsid w:val="001D1E96"/>
    <w:rsid w:val="001D2086"/>
    <w:rsid w:val="001D2166"/>
    <w:rsid w:val="001D223E"/>
    <w:rsid w:val="001D251F"/>
    <w:rsid w:val="001D2680"/>
    <w:rsid w:val="001D2706"/>
    <w:rsid w:val="001D277A"/>
    <w:rsid w:val="001D28F3"/>
    <w:rsid w:val="001D2AB4"/>
    <w:rsid w:val="001D2AF5"/>
    <w:rsid w:val="001D2ECE"/>
    <w:rsid w:val="001D2EE5"/>
    <w:rsid w:val="001D2F06"/>
    <w:rsid w:val="001D303D"/>
    <w:rsid w:val="001D303F"/>
    <w:rsid w:val="001D3107"/>
    <w:rsid w:val="001D311B"/>
    <w:rsid w:val="001D35E9"/>
    <w:rsid w:val="001D36B3"/>
    <w:rsid w:val="001D3760"/>
    <w:rsid w:val="001D3B16"/>
    <w:rsid w:val="001D3B43"/>
    <w:rsid w:val="001D3D83"/>
    <w:rsid w:val="001D4013"/>
    <w:rsid w:val="001D4048"/>
    <w:rsid w:val="001D421A"/>
    <w:rsid w:val="001D42D0"/>
    <w:rsid w:val="001D42FD"/>
    <w:rsid w:val="001D4329"/>
    <w:rsid w:val="001D433B"/>
    <w:rsid w:val="001D43F1"/>
    <w:rsid w:val="001D443A"/>
    <w:rsid w:val="001D4759"/>
    <w:rsid w:val="001D47AF"/>
    <w:rsid w:val="001D499E"/>
    <w:rsid w:val="001D4B53"/>
    <w:rsid w:val="001D4B97"/>
    <w:rsid w:val="001D4C21"/>
    <w:rsid w:val="001D4C53"/>
    <w:rsid w:val="001D4EC0"/>
    <w:rsid w:val="001D4FE7"/>
    <w:rsid w:val="001D5587"/>
    <w:rsid w:val="001D55DD"/>
    <w:rsid w:val="001D57F5"/>
    <w:rsid w:val="001D581B"/>
    <w:rsid w:val="001D5991"/>
    <w:rsid w:val="001D5C38"/>
    <w:rsid w:val="001D5D99"/>
    <w:rsid w:val="001D5E2E"/>
    <w:rsid w:val="001D5FC9"/>
    <w:rsid w:val="001D603F"/>
    <w:rsid w:val="001D608C"/>
    <w:rsid w:val="001D60A7"/>
    <w:rsid w:val="001D63FF"/>
    <w:rsid w:val="001D6435"/>
    <w:rsid w:val="001D67AA"/>
    <w:rsid w:val="001D68F3"/>
    <w:rsid w:val="001D6A99"/>
    <w:rsid w:val="001D6BF1"/>
    <w:rsid w:val="001D6C08"/>
    <w:rsid w:val="001D6DD6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155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5DF5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255"/>
    <w:rsid w:val="001F2343"/>
    <w:rsid w:val="001F248C"/>
    <w:rsid w:val="001F26E0"/>
    <w:rsid w:val="001F289C"/>
    <w:rsid w:val="001F2BD4"/>
    <w:rsid w:val="001F30F9"/>
    <w:rsid w:val="001F36F8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362"/>
    <w:rsid w:val="001F741E"/>
    <w:rsid w:val="001F7563"/>
    <w:rsid w:val="001F769D"/>
    <w:rsid w:val="001F7B08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87A"/>
    <w:rsid w:val="00200958"/>
    <w:rsid w:val="00200A1C"/>
    <w:rsid w:val="00200CA3"/>
    <w:rsid w:val="00200E7E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3C9"/>
    <w:rsid w:val="002043DA"/>
    <w:rsid w:val="00204594"/>
    <w:rsid w:val="002045D4"/>
    <w:rsid w:val="002047AA"/>
    <w:rsid w:val="00204B59"/>
    <w:rsid w:val="00204C93"/>
    <w:rsid w:val="00204F14"/>
    <w:rsid w:val="0020504D"/>
    <w:rsid w:val="002050D4"/>
    <w:rsid w:val="00205292"/>
    <w:rsid w:val="002054D4"/>
    <w:rsid w:val="00205560"/>
    <w:rsid w:val="00205626"/>
    <w:rsid w:val="0020601A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C8"/>
    <w:rsid w:val="00210090"/>
    <w:rsid w:val="002102BD"/>
    <w:rsid w:val="0021054D"/>
    <w:rsid w:val="002108CD"/>
    <w:rsid w:val="002109F3"/>
    <w:rsid w:val="00210CBA"/>
    <w:rsid w:val="00210F9D"/>
    <w:rsid w:val="0021137C"/>
    <w:rsid w:val="00211455"/>
    <w:rsid w:val="002115E9"/>
    <w:rsid w:val="002116C5"/>
    <w:rsid w:val="0021171F"/>
    <w:rsid w:val="0021178F"/>
    <w:rsid w:val="00211A4E"/>
    <w:rsid w:val="00211B4C"/>
    <w:rsid w:val="00211BD6"/>
    <w:rsid w:val="00211C06"/>
    <w:rsid w:val="00211C2F"/>
    <w:rsid w:val="00211CB6"/>
    <w:rsid w:val="00211CCE"/>
    <w:rsid w:val="00211D96"/>
    <w:rsid w:val="00211EAE"/>
    <w:rsid w:val="00211F92"/>
    <w:rsid w:val="0021220E"/>
    <w:rsid w:val="002126E3"/>
    <w:rsid w:val="0021271E"/>
    <w:rsid w:val="00212854"/>
    <w:rsid w:val="0021287D"/>
    <w:rsid w:val="00212A12"/>
    <w:rsid w:val="00212C8A"/>
    <w:rsid w:val="00213029"/>
    <w:rsid w:val="00213055"/>
    <w:rsid w:val="00213097"/>
    <w:rsid w:val="002131C0"/>
    <w:rsid w:val="002131C2"/>
    <w:rsid w:val="002131F0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3AB"/>
    <w:rsid w:val="00216417"/>
    <w:rsid w:val="00216448"/>
    <w:rsid w:val="00216688"/>
    <w:rsid w:val="00216839"/>
    <w:rsid w:val="00216907"/>
    <w:rsid w:val="0021692E"/>
    <w:rsid w:val="00216944"/>
    <w:rsid w:val="00216A4E"/>
    <w:rsid w:val="00216B00"/>
    <w:rsid w:val="00216B11"/>
    <w:rsid w:val="00216BEF"/>
    <w:rsid w:val="00216CCD"/>
    <w:rsid w:val="00216D38"/>
    <w:rsid w:val="00216D99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28D"/>
    <w:rsid w:val="002253FE"/>
    <w:rsid w:val="002254FF"/>
    <w:rsid w:val="00225D19"/>
    <w:rsid w:val="00225DCF"/>
    <w:rsid w:val="0022602D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D7F"/>
    <w:rsid w:val="00231E1B"/>
    <w:rsid w:val="00231E3E"/>
    <w:rsid w:val="00231F00"/>
    <w:rsid w:val="002320C3"/>
    <w:rsid w:val="0023217F"/>
    <w:rsid w:val="002321E8"/>
    <w:rsid w:val="002321F8"/>
    <w:rsid w:val="00232E37"/>
    <w:rsid w:val="00232F35"/>
    <w:rsid w:val="00233012"/>
    <w:rsid w:val="002330D7"/>
    <w:rsid w:val="002335B5"/>
    <w:rsid w:val="002338AE"/>
    <w:rsid w:val="00233AAA"/>
    <w:rsid w:val="00233B8A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9D7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991"/>
    <w:rsid w:val="00237C18"/>
    <w:rsid w:val="00237DCD"/>
    <w:rsid w:val="0024036F"/>
    <w:rsid w:val="00240379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736"/>
    <w:rsid w:val="00241804"/>
    <w:rsid w:val="00241D24"/>
    <w:rsid w:val="00241D92"/>
    <w:rsid w:val="00241EDF"/>
    <w:rsid w:val="0024201C"/>
    <w:rsid w:val="00242424"/>
    <w:rsid w:val="002424A2"/>
    <w:rsid w:val="0024261C"/>
    <w:rsid w:val="0024263A"/>
    <w:rsid w:val="00242747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BE4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B06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D0E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96A"/>
    <w:rsid w:val="00247DAE"/>
    <w:rsid w:val="00247EB7"/>
    <w:rsid w:val="00247F01"/>
    <w:rsid w:val="00247F88"/>
    <w:rsid w:val="00250096"/>
    <w:rsid w:val="00250423"/>
    <w:rsid w:val="0025048D"/>
    <w:rsid w:val="0025049E"/>
    <w:rsid w:val="002505DE"/>
    <w:rsid w:val="00250631"/>
    <w:rsid w:val="00250644"/>
    <w:rsid w:val="00250662"/>
    <w:rsid w:val="002508F1"/>
    <w:rsid w:val="00250B07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5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620"/>
    <w:rsid w:val="00260798"/>
    <w:rsid w:val="002609B5"/>
    <w:rsid w:val="00260B1E"/>
    <w:rsid w:val="00260C71"/>
    <w:rsid w:val="00260D21"/>
    <w:rsid w:val="00260EF0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E5C"/>
    <w:rsid w:val="00266F85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988"/>
    <w:rsid w:val="00267BAD"/>
    <w:rsid w:val="00267C3D"/>
    <w:rsid w:val="00267DC9"/>
    <w:rsid w:val="00270466"/>
    <w:rsid w:val="00270515"/>
    <w:rsid w:val="0027056A"/>
    <w:rsid w:val="00270665"/>
    <w:rsid w:val="0027104F"/>
    <w:rsid w:val="00271188"/>
    <w:rsid w:val="00271224"/>
    <w:rsid w:val="002713A4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C2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18F"/>
    <w:rsid w:val="0028227A"/>
    <w:rsid w:val="00282693"/>
    <w:rsid w:val="00282773"/>
    <w:rsid w:val="00282905"/>
    <w:rsid w:val="00282964"/>
    <w:rsid w:val="00282D64"/>
    <w:rsid w:val="00282DD7"/>
    <w:rsid w:val="002832CD"/>
    <w:rsid w:val="00283525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2DE"/>
    <w:rsid w:val="00286303"/>
    <w:rsid w:val="00286617"/>
    <w:rsid w:val="00286644"/>
    <w:rsid w:val="00286671"/>
    <w:rsid w:val="00286C19"/>
    <w:rsid w:val="00286DF1"/>
    <w:rsid w:val="00286EDB"/>
    <w:rsid w:val="0028702E"/>
    <w:rsid w:val="00287177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186"/>
    <w:rsid w:val="002921B9"/>
    <w:rsid w:val="0029233B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73C"/>
    <w:rsid w:val="00294959"/>
    <w:rsid w:val="00294A67"/>
    <w:rsid w:val="00294C8E"/>
    <w:rsid w:val="00294E34"/>
    <w:rsid w:val="002950B4"/>
    <w:rsid w:val="0029524F"/>
    <w:rsid w:val="00295264"/>
    <w:rsid w:val="0029538E"/>
    <w:rsid w:val="002954F6"/>
    <w:rsid w:val="0029559F"/>
    <w:rsid w:val="0029569F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9A"/>
    <w:rsid w:val="002A04B9"/>
    <w:rsid w:val="002A055A"/>
    <w:rsid w:val="002A0599"/>
    <w:rsid w:val="002A095B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B01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1"/>
    <w:rsid w:val="002A7BA5"/>
    <w:rsid w:val="002A7CDC"/>
    <w:rsid w:val="002A7FF2"/>
    <w:rsid w:val="002A7FFE"/>
    <w:rsid w:val="002B017C"/>
    <w:rsid w:val="002B0507"/>
    <w:rsid w:val="002B0603"/>
    <w:rsid w:val="002B0660"/>
    <w:rsid w:val="002B0772"/>
    <w:rsid w:val="002B089D"/>
    <w:rsid w:val="002B0A5C"/>
    <w:rsid w:val="002B0B7B"/>
    <w:rsid w:val="002B0E2E"/>
    <w:rsid w:val="002B126B"/>
    <w:rsid w:val="002B1303"/>
    <w:rsid w:val="002B149E"/>
    <w:rsid w:val="002B1590"/>
    <w:rsid w:val="002B1600"/>
    <w:rsid w:val="002B16B1"/>
    <w:rsid w:val="002B17B4"/>
    <w:rsid w:val="002B1898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F6A"/>
    <w:rsid w:val="002B3093"/>
    <w:rsid w:val="002B3168"/>
    <w:rsid w:val="002B33EE"/>
    <w:rsid w:val="002B35E0"/>
    <w:rsid w:val="002B36C2"/>
    <w:rsid w:val="002B376C"/>
    <w:rsid w:val="002B3774"/>
    <w:rsid w:val="002B39DE"/>
    <w:rsid w:val="002B3A64"/>
    <w:rsid w:val="002B3B8F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5EC"/>
    <w:rsid w:val="002B565B"/>
    <w:rsid w:val="002B5848"/>
    <w:rsid w:val="002B5873"/>
    <w:rsid w:val="002B5BBC"/>
    <w:rsid w:val="002B5D2C"/>
    <w:rsid w:val="002B5D45"/>
    <w:rsid w:val="002B5DB8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C01BF"/>
    <w:rsid w:val="002C0288"/>
    <w:rsid w:val="002C038C"/>
    <w:rsid w:val="002C062A"/>
    <w:rsid w:val="002C06B1"/>
    <w:rsid w:val="002C07C8"/>
    <w:rsid w:val="002C07D1"/>
    <w:rsid w:val="002C08AB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2FA5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50"/>
    <w:rsid w:val="002C4297"/>
    <w:rsid w:val="002C43D0"/>
    <w:rsid w:val="002C446F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5"/>
    <w:rsid w:val="002C7BAA"/>
    <w:rsid w:val="002C7E07"/>
    <w:rsid w:val="002D021E"/>
    <w:rsid w:val="002D07CD"/>
    <w:rsid w:val="002D07E9"/>
    <w:rsid w:val="002D0A31"/>
    <w:rsid w:val="002D0B1E"/>
    <w:rsid w:val="002D0F25"/>
    <w:rsid w:val="002D103F"/>
    <w:rsid w:val="002D1084"/>
    <w:rsid w:val="002D11CF"/>
    <w:rsid w:val="002D120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BC"/>
    <w:rsid w:val="002D500C"/>
    <w:rsid w:val="002D5239"/>
    <w:rsid w:val="002D5240"/>
    <w:rsid w:val="002D53E9"/>
    <w:rsid w:val="002D5799"/>
    <w:rsid w:val="002D579E"/>
    <w:rsid w:val="002D5A81"/>
    <w:rsid w:val="002D5C5F"/>
    <w:rsid w:val="002D64F2"/>
    <w:rsid w:val="002D66C7"/>
    <w:rsid w:val="002D6871"/>
    <w:rsid w:val="002D68A2"/>
    <w:rsid w:val="002D68B4"/>
    <w:rsid w:val="002D6A3A"/>
    <w:rsid w:val="002D6A65"/>
    <w:rsid w:val="002D6CFC"/>
    <w:rsid w:val="002D6D42"/>
    <w:rsid w:val="002D6F06"/>
    <w:rsid w:val="002D7019"/>
    <w:rsid w:val="002D7052"/>
    <w:rsid w:val="002D7093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A68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4D1"/>
    <w:rsid w:val="002E2538"/>
    <w:rsid w:val="002E2641"/>
    <w:rsid w:val="002E2CC0"/>
    <w:rsid w:val="002E2D2D"/>
    <w:rsid w:val="002E2D90"/>
    <w:rsid w:val="002E2F7E"/>
    <w:rsid w:val="002E2FFC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C2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63C"/>
    <w:rsid w:val="002E6873"/>
    <w:rsid w:val="002E6B27"/>
    <w:rsid w:val="002E6CC9"/>
    <w:rsid w:val="002E6D10"/>
    <w:rsid w:val="002E6D47"/>
    <w:rsid w:val="002E6E14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2C2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CAD"/>
    <w:rsid w:val="002F4FE6"/>
    <w:rsid w:val="002F5019"/>
    <w:rsid w:val="002F54E4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6DA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2E18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187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B13"/>
    <w:rsid w:val="00310DFC"/>
    <w:rsid w:val="00310E57"/>
    <w:rsid w:val="003110C9"/>
    <w:rsid w:val="003110FE"/>
    <w:rsid w:val="003112E3"/>
    <w:rsid w:val="00311591"/>
    <w:rsid w:val="00311727"/>
    <w:rsid w:val="0031179D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A84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C6"/>
    <w:rsid w:val="003169D9"/>
    <w:rsid w:val="00316C5A"/>
    <w:rsid w:val="00316D11"/>
    <w:rsid w:val="00316D4A"/>
    <w:rsid w:val="00316DF1"/>
    <w:rsid w:val="00316F6B"/>
    <w:rsid w:val="003170C0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1E7"/>
    <w:rsid w:val="00324389"/>
    <w:rsid w:val="00324772"/>
    <w:rsid w:val="00324774"/>
    <w:rsid w:val="00324994"/>
    <w:rsid w:val="0032505E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628A"/>
    <w:rsid w:val="00326624"/>
    <w:rsid w:val="003266FF"/>
    <w:rsid w:val="00326B51"/>
    <w:rsid w:val="00326BD3"/>
    <w:rsid w:val="0032737C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35"/>
    <w:rsid w:val="00331F98"/>
    <w:rsid w:val="00332070"/>
    <w:rsid w:val="00332196"/>
    <w:rsid w:val="003323F4"/>
    <w:rsid w:val="003326CA"/>
    <w:rsid w:val="00332AC0"/>
    <w:rsid w:val="00332C41"/>
    <w:rsid w:val="00332F2A"/>
    <w:rsid w:val="00333005"/>
    <w:rsid w:val="003331AD"/>
    <w:rsid w:val="003331CB"/>
    <w:rsid w:val="0033360B"/>
    <w:rsid w:val="0033392A"/>
    <w:rsid w:val="00333A3C"/>
    <w:rsid w:val="00333DA2"/>
    <w:rsid w:val="00333F48"/>
    <w:rsid w:val="00334390"/>
    <w:rsid w:val="00334625"/>
    <w:rsid w:val="0033474E"/>
    <w:rsid w:val="00334B27"/>
    <w:rsid w:val="00334F63"/>
    <w:rsid w:val="003351CF"/>
    <w:rsid w:val="00335568"/>
    <w:rsid w:val="003355D7"/>
    <w:rsid w:val="003358E6"/>
    <w:rsid w:val="0033594C"/>
    <w:rsid w:val="00335B1E"/>
    <w:rsid w:val="00335C7E"/>
    <w:rsid w:val="00335F8E"/>
    <w:rsid w:val="00335FCD"/>
    <w:rsid w:val="0033606D"/>
    <w:rsid w:val="003363D7"/>
    <w:rsid w:val="00336525"/>
    <w:rsid w:val="0033654A"/>
    <w:rsid w:val="0033661D"/>
    <w:rsid w:val="00336745"/>
    <w:rsid w:val="00336951"/>
    <w:rsid w:val="00336BDC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DE3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0C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BCA"/>
    <w:rsid w:val="00350C7A"/>
    <w:rsid w:val="00350F1B"/>
    <w:rsid w:val="00351173"/>
    <w:rsid w:val="00351419"/>
    <w:rsid w:val="0035160D"/>
    <w:rsid w:val="00351649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A37"/>
    <w:rsid w:val="00352C2C"/>
    <w:rsid w:val="00352D30"/>
    <w:rsid w:val="00353816"/>
    <w:rsid w:val="00353E56"/>
    <w:rsid w:val="00354135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3B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829"/>
    <w:rsid w:val="003618DE"/>
    <w:rsid w:val="00361900"/>
    <w:rsid w:val="00361B11"/>
    <w:rsid w:val="00362139"/>
    <w:rsid w:val="00362174"/>
    <w:rsid w:val="00362344"/>
    <w:rsid w:val="003623AA"/>
    <w:rsid w:val="0036244B"/>
    <w:rsid w:val="003626C2"/>
    <w:rsid w:val="00362A8F"/>
    <w:rsid w:val="00362A90"/>
    <w:rsid w:val="00362C23"/>
    <w:rsid w:val="00362C3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BBC"/>
    <w:rsid w:val="00365D87"/>
    <w:rsid w:val="003664A1"/>
    <w:rsid w:val="00366506"/>
    <w:rsid w:val="003668FD"/>
    <w:rsid w:val="00366AC2"/>
    <w:rsid w:val="00366B83"/>
    <w:rsid w:val="00366EC9"/>
    <w:rsid w:val="00366FDD"/>
    <w:rsid w:val="003671ED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473"/>
    <w:rsid w:val="0037052C"/>
    <w:rsid w:val="00370822"/>
    <w:rsid w:val="00370876"/>
    <w:rsid w:val="00370BC2"/>
    <w:rsid w:val="00371011"/>
    <w:rsid w:val="0037115D"/>
    <w:rsid w:val="00371489"/>
    <w:rsid w:val="003715C0"/>
    <w:rsid w:val="003715DB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03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60E"/>
    <w:rsid w:val="00376853"/>
    <w:rsid w:val="00376B03"/>
    <w:rsid w:val="00376CB5"/>
    <w:rsid w:val="00376F17"/>
    <w:rsid w:val="0037705F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CDF"/>
    <w:rsid w:val="00382D03"/>
    <w:rsid w:val="003831D8"/>
    <w:rsid w:val="003831DE"/>
    <w:rsid w:val="003832F8"/>
    <w:rsid w:val="0038347C"/>
    <w:rsid w:val="0038368E"/>
    <w:rsid w:val="00383727"/>
    <w:rsid w:val="00383AD3"/>
    <w:rsid w:val="00383B70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0F2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946"/>
    <w:rsid w:val="00386AC4"/>
    <w:rsid w:val="00386C43"/>
    <w:rsid w:val="00386E42"/>
    <w:rsid w:val="00386FF8"/>
    <w:rsid w:val="0038708F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87D22"/>
    <w:rsid w:val="00390046"/>
    <w:rsid w:val="00390491"/>
    <w:rsid w:val="003904D5"/>
    <w:rsid w:val="0039062D"/>
    <w:rsid w:val="00390809"/>
    <w:rsid w:val="00390E3B"/>
    <w:rsid w:val="00390E89"/>
    <w:rsid w:val="003910AC"/>
    <w:rsid w:val="00391252"/>
    <w:rsid w:val="003912E8"/>
    <w:rsid w:val="00391357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1BA"/>
    <w:rsid w:val="003934FC"/>
    <w:rsid w:val="003936BC"/>
    <w:rsid w:val="003937E8"/>
    <w:rsid w:val="003938C9"/>
    <w:rsid w:val="00393A02"/>
    <w:rsid w:val="00393BC2"/>
    <w:rsid w:val="0039498F"/>
    <w:rsid w:val="00394C94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712"/>
    <w:rsid w:val="00396930"/>
    <w:rsid w:val="00396DDB"/>
    <w:rsid w:val="00396F13"/>
    <w:rsid w:val="00397007"/>
    <w:rsid w:val="0039700F"/>
    <w:rsid w:val="003971EC"/>
    <w:rsid w:val="003974EB"/>
    <w:rsid w:val="003978F7"/>
    <w:rsid w:val="00397A09"/>
    <w:rsid w:val="00397B36"/>
    <w:rsid w:val="00397C5E"/>
    <w:rsid w:val="00397EA2"/>
    <w:rsid w:val="003A0067"/>
    <w:rsid w:val="003A00D7"/>
    <w:rsid w:val="003A0567"/>
    <w:rsid w:val="003A05DE"/>
    <w:rsid w:val="003A06BA"/>
    <w:rsid w:val="003A07AC"/>
    <w:rsid w:val="003A08E0"/>
    <w:rsid w:val="003A092C"/>
    <w:rsid w:val="003A093A"/>
    <w:rsid w:val="003A098A"/>
    <w:rsid w:val="003A0BA7"/>
    <w:rsid w:val="003A0E80"/>
    <w:rsid w:val="003A0EF4"/>
    <w:rsid w:val="003A0F6D"/>
    <w:rsid w:val="003A1094"/>
    <w:rsid w:val="003A10FB"/>
    <w:rsid w:val="003A1313"/>
    <w:rsid w:val="003A19DD"/>
    <w:rsid w:val="003A1BE0"/>
    <w:rsid w:val="003A1C8A"/>
    <w:rsid w:val="003A20B0"/>
    <w:rsid w:val="003A2414"/>
    <w:rsid w:val="003A24DA"/>
    <w:rsid w:val="003A270E"/>
    <w:rsid w:val="003A2785"/>
    <w:rsid w:val="003A2AE0"/>
    <w:rsid w:val="003A2D77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8B"/>
    <w:rsid w:val="003A7E99"/>
    <w:rsid w:val="003A7EC9"/>
    <w:rsid w:val="003B030F"/>
    <w:rsid w:val="003B0381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CE9"/>
    <w:rsid w:val="003B2E13"/>
    <w:rsid w:val="003B2FF0"/>
    <w:rsid w:val="003B3028"/>
    <w:rsid w:val="003B304E"/>
    <w:rsid w:val="003B31B0"/>
    <w:rsid w:val="003B3463"/>
    <w:rsid w:val="003B34CB"/>
    <w:rsid w:val="003B36BF"/>
    <w:rsid w:val="003B3B83"/>
    <w:rsid w:val="003B3D0B"/>
    <w:rsid w:val="003B3D76"/>
    <w:rsid w:val="003B404D"/>
    <w:rsid w:val="003B41A0"/>
    <w:rsid w:val="003B443A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3D5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3CF"/>
    <w:rsid w:val="003C34CA"/>
    <w:rsid w:val="003C3546"/>
    <w:rsid w:val="003C3578"/>
    <w:rsid w:val="003C3678"/>
    <w:rsid w:val="003C3813"/>
    <w:rsid w:val="003C3A28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83"/>
    <w:rsid w:val="003C47DD"/>
    <w:rsid w:val="003C4964"/>
    <w:rsid w:val="003C499F"/>
    <w:rsid w:val="003C4B24"/>
    <w:rsid w:val="003C5023"/>
    <w:rsid w:val="003C51A1"/>
    <w:rsid w:val="003C51B5"/>
    <w:rsid w:val="003C595A"/>
    <w:rsid w:val="003C5D54"/>
    <w:rsid w:val="003C5D5A"/>
    <w:rsid w:val="003C607F"/>
    <w:rsid w:val="003C60E3"/>
    <w:rsid w:val="003C60FE"/>
    <w:rsid w:val="003C6114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7FA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72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C6B"/>
    <w:rsid w:val="003D7DAB"/>
    <w:rsid w:val="003D7E50"/>
    <w:rsid w:val="003D7EB8"/>
    <w:rsid w:val="003D7EDD"/>
    <w:rsid w:val="003D7F24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632"/>
    <w:rsid w:val="003E17BC"/>
    <w:rsid w:val="003E18AF"/>
    <w:rsid w:val="003E1CF5"/>
    <w:rsid w:val="003E1D43"/>
    <w:rsid w:val="003E1FA2"/>
    <w:rsid w:val="003E20B7"/>
    <w:rsid w:val="003E22A3"/>
    <w:rsid w:val="003E2695"/>
    <w:rsid w:val="003E2A37"/>
    <w:rsid w:val="003E2BA3"/>
    <w:rsid w:val="003E2C31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34"/>
    <w:rsid w:val="003E4C5E"/>
    <w:rsid w:val="003E535C"/>
    <w:rsid w:val="003E5707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728C"/>
    <w:rsid w:val="003E732D"/>
    <w:rsid w:val="003E746C"/>
    <w:rsid w:val="003E757D"/>
    <w:rsid w:val="003E7587"/>
    <w:rsid w:val="003E7740"/>
    <w:rsid w:val="003E7910"/>
    <w:rsid w:val="003E7B19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317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50"/>
    <w:rsid w:val="00400FF3"/>
    <w:rsid w:val="00401335"/>
    <w:rsid w:val="00401371"/>
    <w:rsid w:val="00401641"/>
    <w:rsid w:val="00401BA5"/>
    <w:rsid w:val="00401E72"/>
    <w:rsid w:val="00401EBF"/>
    <w:rsid w:val="00401F7D"/>
    <w:rsid w:val="00401FC6"/>
    <w:rsid w:val="00402170"/>
    <w:rsid w:val="004021F5"/>
    <w:rsid w:val="00402277"/>
    <w:rsid w:val="00402369"/>
    <w:rsid w:val="00402756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BFF"/>
    <w:rsid w:val="00403CBA"/>
    <w:rsid w:val="00403E72"/>
    <w:rsid w:val="00403F36"/>
    <w:rsid w:val="00403FD8"/>
    <w:rsid w:val="0040400E"/>
    <w:rsid w:val="004041D3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EA6"/>
    <w:rsid w:val="00406041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28A"/>
    <w:rsid w:val="00407470"/>
    <w:rsid w:val="0040749A"/>
    <w:rsid w:val="00407699"/>
    <w:rsid w:val="004077D6"/>
    <w:rsid w:val="0040795F"/>
    <w:rsid w:val="00407991"/>
    <w:rsid w:val="00407A4F"/>
    <w:rsid w:val="00407A6B"/>
    <w:rsid w:val="00407AB0"/>
    <w:rsid w:val="00407AC0"/>
    <w:rsid w:val="00407BF1"/>
    <w:rsid w:val="00407DD4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0FC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4BC9"/>
    <w:rsid w:val="0041504A"/>
    <w:rsid w:val="0041539B"/>
    <w:rsid w:val="0041541C"/>
    <w:rsid w:val="00415B1B"/>
    <w:rsid w:val="00415BA1"/>
    <w:rsid w:val="00415BA7"/>
    <w:rsid w:val="00415BC0"/>
    <w:rsid w:val="00415DA2"/>
    <w:rsid w:val="00415E3E"/>
    <w:rsid w:val="00416023"/>
    <w:rsid w:val="0041605E"/>
    <w:rsid w:val="0041609C"/>
    <w:rsid w:val="004161AE"/>
    <w:rsid w:val="0041629F"/>
    <w:rsid w:val="004163A2"/>
    <w:rsid w:val="0041641F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203"/>
    <w:rsid w:val="0041745D"/>
    <w:rsid w:val="00417546"/>
    <w:rsid w:val="00417754"/>
    <w:rsid w:val="00417768"/>
    <w:rsid w:val="004178BF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0F63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36B"/>
    <w:rsid w:val="004235D3"/>
    <w:rsid w:val="004235E2"/>
    <w:rsid w:val="004236EB"/>
    <w:rsid w:val="00423959"/>
    <w:rsid w:val="004239D3"/>
    <w:rsid w:val="00423A12"/>
    <w:rsid w:val="00423E76"/>
    <w:rsid w:val="00423F47"/>
    <w:rsid w:val="00423FB1"/>
    <w:rsid w:val="00424372"/>
    <w:rsid w:val="0042474E"/>
    <w:rsid w:val="0042486B"/>
    <w:rsid w:val="0042491D"/>
    <w:rsid w:val="00424952"/>
    <w:rsid w:val="004249DF"/>
    <w:rsid w:val="00424A16"/>
    <w:rsid w:val="00424EB6"/>
    <w:rsid w:val="00425048"/>
    <w:rsid w:val="004250AB"/>
    <w:rsid w:val="004251D8"/>
    <w:rsid w:val="004251E0"/>
    <w:rsid w:val="00425306"/>
    <w:rsid w:val="00425473"/>
    <w:rsid w:val="0042552B"/>
    <w:rsid w:val="00425EB4"/>
    <w:rsid w:val="00425ECA"/>
    <w:rsid w:val="00425ECB"/>
    <w:rsid w:val="00425FA5"/>
    <w:rsid w:val="0042624D"/>
    <w:rsid w:val="004266F7"/>
    <w:rsid w:val="00426993"/>
    <w:rsid w:val="00426A18"/>
    <w:rsid w:val="00426B67"/>
    <w:rsid w:val="00426BFF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12"/>
    <w:rsid w:val="004315F6"/>
    <w:rsid w:val="0043166A"/>
    <w:rsid w:val="0043168C"/>
    <w:rsid w:val="00431A09"/>
    <w:rsid w:val="00431AFC"/>
    <w:rsid w:val="00431C24"/>
    <w:rsid w:val="00432106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BFE"/>
    <w:rsid w:val="00434C4F"/>
    <w:rsid w:val="00434D50"/>
    <w:rsid w:val="0043505D"/>
    <w:rsid w:val="004350B0"/>
    <w:rsid w:val="004351F8"/>
    <w:rsid w:val="0043531F"/>
    <w:rsid w:val="004353E7"/>
    <w:rsid w:val="004354FE"/>
    <w:rsid w:val="00435550"/>
    <w:rsid w:val="0043579A"/>
    <w:rsid w:val="00435E79"/>
    <w:rsid w:val="0043656B"/>
    <w:rsid w:val="00436635"/>
    <w:rsid w:val="00436723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1E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406"/>
    <w:rsid w:val="00440528"/>
    <w:rsid w:val="00440956"/>
    <w:rsid w:val="0044099C"/>
    <w:rsid w:val="00440A00"/>
    <w:rsid w:val="00440A3F"/>
    <w:rsid w:val="00440C5A"/>
    <w:rsid w:val="004410A6"/>
    <w:rsid w:val="0044140B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DDE"/>
    <w:rsid w:val="00442ED7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60A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5CAD"/>
    <w:rsid w:val="0044629A"/>
    <w:rsid w:val="004462C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150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205C"/>
    <w:rsid w:val="0045214F"/>
    <w:rsid w:val="004521E6"/>
    <w:rsid w:val="00452224"/>
    <w:rsid w:val="004523DA"/>
    <w:rsid w:val="0045245D"/>
    <w:rsid w:val="004527D1"/>
    <w:rsid w:val="00452DD0"/>
    <w:rsid w:val="00452EBB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3B"/>
    <w:rsid w:val="004566F9"/>
    <w:rsid w:val="004567A9"/>
    <w:rsid w:val="00456A3C"/>
    <w:rsid w:val="00456D93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2F8C"/>
    <w:rsid w:val="00463089"/>
    <w:rsid w:val="0046322C"/>
    <w:rsid w:val="00463416"/>
    <w:rsid w:val="004634E4"/>
    <w:rsid w:val="004635F9"/>
    <w:rsid w:val="00463634"/>
    <w:rsid w:val="004636C1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224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137"/>
    <w:rsid w:val="00467279"/>
    <w:rsid w:val="00467909"/>
    <w:rsid w:val="0046795C"/>
    <w:rsid w:val="00467D5D"/>
    <w:rsid w:val="00467D72"/>
    <w:rsid w:val="00467FD8"/>
    <w:rsid w:val="00470444"/>
    <w:rsid w:val="00470928"/>
    <w:rsid w:val="0047094B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84E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5E3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764"/>
    <w:rsid w:val="00475A68"/>
    <w:rsid w:val="00475AEE"/>
    <w:rsid w:val="00475C50"/>
    <w:rsid w:val="00475CDE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533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5A0"/>
    <w:rsid w:val="00493738"/>
    <w:rsid w:val="0049382D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2B"/>
    <w:rsid w:val="00495D5F"/>
    <w:rsid w:val="00495E97"/>
    <w:rsid w:val="004960AC"/>
    <w:rsid w:val="00496381"/>
    <w:rsid w:val="00496541"/>
    <w:rsid w:val="0049693F"/>
    <w:rsid w:val="00496AD2"/>
    <w:rsid w:val="00496B81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A0"/>
    <w:rsid w:val="004A08A6"/>
    <w:rsid w:val="004A08B4"/>
    <w:rsid w:val="004A0B12"/>
    <w:rsid w:val="004A0FA8"/>
    <w:rsid w:val="004A10CD"/>
    <w:rsid w:val="004A10DC"/>
    <w:rsid w:val="004A11A0"/>
    <w:rsid w:val="004A1270"/>
    <w:rsid w:val="004A13AA"/>
    <w:rsid w:val="004A13C4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5F2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2EE"/>
    <w:rsid w:val="004A4303"/>
    <w:rsid w:val="004A4361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530"/>
    <w:rsid w:val="004A5676"/>
    <w:rsid w:val="004A5891"/>
    <w:rsid w:val="004A5D50"/>
    <w:rsid w:val="004A61D9"/>
    <w:rsid w:val="004A63A8"/>
    <w:rsid w:val="004A63D3"/>
    <w:rsid w:val="004A65E6"/>
    <w:rsid w:val="004A67CA"/>
    <w:rsid w:val="004A683E"/>
    <w:rsid w:val="004A6985"/>
    <w:rsid w:val="004A6995"/>
    <w:rsid w:val="004A6B34"/>
    <w:rsid w:val="004A6E84"/>
    <w:rsid w:val="004A703B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551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D31"/>
    <w:rsid w:val="004B5FE3"/>
    <w:rsid w:val="004B625A"/>
    <w:rsid w:val="004B6388"/>
    <w:rsid w:val="004B6460"/>
    <w:rsid w:val="004B6B15"/>
    <w:rsid w:val="004B6B26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CF0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CFA"/>
    <w:rsid w:val="004C5E4D"/>
    <w:rsid w:val="004C5F2E"/>
    <w:rsid w:val="004C634D"/>
    <w:rsid w:val="004C6392"/>
    <w:rsid w:val="004C681B"/>
    <w:rsid w:val="004C6AB4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0EDA"/>
    <w:rsid w:val="004D13BA"/>
    <w:rsid w:val="004D186E"/>
    <w:rsid w:val="004D186F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0B"/>
    <w:rsid w:val="004D2784"/>
    <w:rsid w:val="004D2887"/>
    <w:rsid w:val="004D28E5"/>
    <w:rsid w:val="004D2B6C"/>
    <w:rsid w:val="004D2C27"/>
    <w:rsid w:val="004D2CEB"/>
    <w:rsid w:val="004D2E0D"/>
    <w:rsid w:val="004D2EFB"/>
    <w:rsid w:val="004D3010"/>
    <w:rsid w:val="004D318A"/>
    <w:rsid w:val="004D33F1"/>
    <w:rsid w:val="004D34F1"/>
    <w:rsid w:val="004D3ADA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4FF7"/>
    <w:rsid w:val="004D50DF"/>
    <w:rsid w:val="004D51B5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43A"/>
    <w:rsid w:val="004D6604"/>
    <w:rsid w:val="004D6667"/>
    <w:rsid w:val="004D698A"/>
    <w:rsid w:val="004D69E8"/>
    <w:rsid w:val="004D6A54"/>
    <w:rsid w:val="004D6A6B"/>
    <w:rsid w:val="004D6BB7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9BE"/>
    <w:rsid w:val="004D7A58"/>
    <w:rsid w:val="004D7A69"/>
    <w:rsid w:val="004D7B75"/>
    <w:rsid w:val="004D7D51"/>
    <w:rsid w:val="004E00BA"/>
    <w:rsid w:val="004E02C1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3BF2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5C2"/>
    <w:rsid w:val="004E57B4"/>
    <w:rsid w:val="004E57D0"/>
    <w:rsid w:val="004E590E"/>
    <w:rsid w:val="004E5975"/>
    <w:rsid w:val="004E5A3E"/>
    <w:rsid w:val="004E5A67"/>
    <w:rsid w:val="004E5E99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8C9"/>
    <w:rsid w:val="004E7B0A"/>
    <w:rsid w:val="004E7C29"/>
    <w:rsid w:val="004E7C71"/>
    <w:rsid w:val="004E7C7A"/>
    <w:rsid w:val="004E7DF2"/>
    <w:rsid w:val="004E7EDB"/>
    <w:rsid w:val="004E7EF6"/>
    <w:rsid w:val="004E7FCC"/>
    <w:rsid w:val="004F00BE"/>
    <w:rsid w:val="004F00E2"/>
    <w:rsid w:val="004F02A5"/>
    <w:rsid w:val="004F04A1"/>
    <w:rsid w:val="004F06DF"/>
    <w:rsid w:val="004F0B09"/>
    <w:rsid w:val="004F0B8F"/>
    <w:rsid w:val="004F0CDE"/>
    <w:rsid w:val="004F0DD6"/>
    <w:rsid w:val="004F0E00"/>
    <w:rsid w:val="004F0FAD"/>
    <w:rsid w:val="004F10A1"/>
    <w:rsid w:val="004F126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416"/>
    <w:rsid w:val="004F35E2"/>
    <w:rsid w:val="004F3823"/>
    <w:rsid w:val="004F3A34"/>
    <w:rsid w:val="004F3AE6"/>
    <w:rsid w:val="004F4040"/>
    <w:rsid w:val="004F40CA"/>
    <w:rsid w:val="004F429F"/>
    <w:rsid w:val="004F4578"/>
    <w:rsid w:val="004F49C5"/>
    <w:rsid w:val="004F4E97"/>
    <w:rsid w:val="004F516C"/>
    <w:rsid w:val="004F544B"/>
    <w:rsid w:val="004F5658"/>
    <w:rsid w:val="004F5943"/>
    <w:rsid w:val="004F5A97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6E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ADB"/>
    <w:rsid w:val="00503BBD"/>
    <w:rsid w:val="00503C83"/>
    <w:rsid w:val="0050408F"/>
    <w:rsid w:val="00504233"/>
    <w:rsid w:val="005043E6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5E47"/>
    <w:rsid w:val="0050606A"/>
    <w:rsid w:val="0050628E"/>
    <w:rsid w:val="005069BD"/>
    <w:rsid w:val="00506AF6"/>
    <w:rsid w:val="00506C94"/>
    <w:rsid w:val="00506D51"/>
    <w:rsid w:val="00506D85"/>
    <w:rsid w:val="00506D86"/>
    <w:rsid w:val="00506F19"/>
    <w:rsid w:val="00506FF4"/>
    <w:rsid w:val="0050714E"/>
    <w:rsid w:val="005072D8"/>
    <w:rsid w:val="005077CD"/>
    <w:rsid w:val="0050787D"/>
    <w:rsid w:val="005078E4"/>
    <w:rsid w:val="00507D52"/>
    <w:rsid w:val="00507EE4"/>
    <w:rsid w:val="00507F3F"/>
    <w:rsid w:val="005100B2"/>
    <w:rsid w:val="005101D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1E9"/>
    <w:rsid w:val="005115AD"/>
    <w:rsid w:val="00511627"/>
    <w:rsid w:val="005116AA"/>
    <w:rsid w:val="005117B0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538"/>
    <w:rsid w:val="0051363E"/>
    <w:rsid w:val="00513680"/>
    <w:rsid w:val="005136D3"/>
    <w:rsid w:val="00513788"/>
    <w:rsid w:val="0051380E"/>
    <w:rsid w:val="00513863"/>
    <w:rsid w:val="005138B5"/>
    <w:rsid w:val="0051391C"/>
    <w:rsid w:val="005139B4"/>
    <w:rsid w:val="00513E8C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0F"/>
    <w:rsid w:val="005151C4"/>
    <w:rsid w:val="0051527A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6E74"/>
    <w:rsid w:val="00517100"/>
    <w:rsid w:val="0051714A"/>
    <w:rsid w:val="005171D1"/>
    <w:rsid w:val="0051737F"/>
    <w:rsid w:val="005173AB"/>
    <w:rsid w:val="005173DA"/>
    <w:rsid w:val="005177FF"/>
    <w:rsid w:val="00517E5F"/>
    <w:rsid w:val="00520042"/>
    <w:rsid w:val="005200AE"/>
    <w:rsid w:val="005201C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84"/>
    <w:rsid w:val="00522CD7"/>
    <w:rsid w:val="005236A6"/>
    <w:rsid w:val="00523820"/>
    <w:rsid w:val="0052395B"/>
    <w:rsid w:val="00523A6E"/>
    <w:rsid w:val="00523A81"/>
    <w:rsid w:val="00523FD8"/>
    <w:rsid w:val="0052480E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6035"/>
    <w:rsid w:val="00526089"/>
    <w:rsid w:val="005261B0"/>
    <w:rsid w:val="0052697A"/>
    <w:rsid w:val="00526A0D"/>
    <w:rsid w:val="00526D35"/>
    <w:rsid w:val="00526EE5"/>
    <w:rsid w:val="00527208"/>
    <w:rsid w:val="0052744F"/>
    <w:rsid w:val="0052748A"/>
    <w:rsid w:val="0052764D"/>
    <w:rsid w:val="005277A5"/>
    <w:rsid w:val="00527976"/>
    <w:rsid w:val="00527A45"/>
    <w:rsid w:val="00527B6B"/>
    <w:rsid w:val="00527B87"/>
    <w:rsid w:val="00527C0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81F"/>
    <w:rsid w:val="00531975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DFE"/>
    <w:rsid w:val="00532E74"/>
    <w:rsid w:val="005330C1"/>
    <w:rsid w:val="005330C8"/>
    <w:rsid w:val="00533711"/>
    <w:rsid w:val="005337BB"/>
    <w:rsid w:val="005337E0"/>
    <w:rsid w:val="0053388C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404"/>
    <w:rsid w:val="005356E4"/>
    <w:rsid w:val="00535AEB"/>
    <w:rsid w:val="00535B02"/>
    <w:rsid w:val="00535C1B"/>
    <w:rsid w:val="00535CBA"/>
    <w:rsid w:val="00535D6D"/>
    <w:rsid w:val="00535DBD"/>
    <w:rsid w:val="0053602E"/>
    <w:rsid w:val="005360EE"/>
    <w:rsid w:val="00536403"/>
    <w:rsid w:val="00536509"/>
    <w:rsid w:val="0053655F"/>
    <w:rsid w:val="0053674E"/>
    <w:rsid w:val="00536912"/>
    <w:rsid w:val="00536E26"/>
    <w:rsid w:val="00537041"/>
    <w:rsid w:val="00537360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5EF"/>
    <w:rsid w:val="0054080D"/>
    <w:rsid w:val="00540895"/>
    <w:rsid w:val="00540AF3"/>
    <w:rsid w:val="00540D8C"/>
    <w:rsid w:val="00540DAA"/>
    <w:rsid w:val="00540E80"/>
    <w:rsid w:val="0054124D"/>
    <w:rsid w:val="0054139B"/>
    <w:rsid w:val="005413CD"/>
    <w:rsid w:val="00541416"/>
    <w:rsid w:val="005415FD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A15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E2D"/>
    <w:rsid w:val="0054400D"/>
    <w:rsid w:val="005443E5"/>
    <w:rsid w:val="00544504"/>
    <w:rsid w:val="005447E7"/>
    <w:rsid w:val="005448D2"/>
    <w:rsid w:val="00544970"/>
    <w:rsid w:val="00544AFF"/>
    <w:rsid w:val="0054517F"/>
    <w:rsid w:val="00545199"/>
    <w:rsid w:val="0054587D"/>
    <w:rsid w:val="00545908"/>
    <w:rsid w:val="005459FE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1B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0F8D"/>
    <w:rsid w:val="005510A3"/>
    <w:rsid w:val="00551128"/>
    <w:rsid w:val="00551183"/>
    <w:rsid w:val="005511D4"/>
    <w:rsid w:val="00551378"/>
    <w:rsid w:val="005513B9"/>
    <w:rsid w:val="0055142A"/>
    <w:rsid w:val="00551545"/>
    <w:rsid w:val="005515D3"/>
    <w:rsid w:val="00551DD8"/>
    <w:rsid w:val="00551F0C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BBF"/>
    <w:rsid w:val="00556C91"/>
    <w:rsid w:val="00556CC6"/>
    <w:rsid w:val="00556D06"/>
    <w:rsid w:val="00556DF7"/>
    <w:rsid w:val="00556E4C"/>
    <w:rsid w:val="00556F4C"/>
    <w:rsid w:val="005573A5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D6"/>
    <w:rsid w:val="0056090E"/>
    <w:rsid w:val="00560943"/>
    <w:rsid w:val="00560CC9"/>
    <w:rsid w:val="00560D1F"/>
    <w:rsid w:val="00560E6A"/>
    <w:rsid w:val="005610A1"/>
    <w:rsid w:val="00561165"/>
    <w:rsid w:val="0056123D"/>
    <w:rsid w:val="00561674"/>
    <w:rsid w:val="005616EB"/>
    <w:rsid w:val="00561BC0"/>
    <w:rsid w:val="00561BF6"/>
    <w:rsid w:val="00561C73"/>
    <w:rsid w:val="00561D96"/>
    <w:rsid w:val="0056209A"/>
    <w:rsid w:val="0056244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C4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8CF"/>
    <w:rsid w:val="0056590C"/>
    <w:rsid w:val="00565B03"/>
    <w:rsid w:val="00565D50"/>
    <w:rsid w:val="00565D63"/>
    <w:rsid w:val="00565E7C"/>
    <w:rsid w:val="005660DE"/>
    <w:rsid w:val="00566403"/>
    <w:rsid w:val="00566533"/>
    <w:rsid w:val="00566C20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0F2F"/>
    <w:rsid w:val="0057161B"/>
    <w:rsid w:val="00571B31"/>
    <w:rsid w:val="00571B86"/>
    <w:rsid w:val="00571C36"/>
    <w:rsid w:val="00571D72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35B"/>
    <w:rsid w:val="00574417"/>
    <w:rsid w:val="00574475"/>
    <w:rsid w:val="00574611"/>
    <w:rsid w:val="00574630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5EDA"/>
    <w:rsid w:val="0057635C"/>
    <w:rsid w:val="0057663C"/>
    <w:rsid w:val="0057669C"/>
    <w:rsid w:val="00576C1F"/>
    <w:rsid w:val="00576DFE"/>
    <w:rsid w:val="00576EC8"/>
    <w:rsid w:val="00576F77"/>
    <w:rsid w:val="005770B0"/>
    <w:rsid w:val="00577136"/>
    <w:rsid w:val="0057730C"/>
    <w:rsid w:val="005773EB"/>
    <w:rsid w:val="0057741C"/>
    <w:rsid w:val="005774A9"/>
    <w:rsid w:val="005775AF"/>
    <w:rsid w:val="0057774D"/>
    <w:rsid w:val="0057775F"/>
    <w:rsid w:val="005779CF"/>
    <w:rsid w:val="00577AD7"/>
    <w:rsid w:val="00577AFB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0C9B"/>
    <w:rsid w:val="00580CFC"/>
    <w:rsid w:val="005813E6"/>
    <w:rsid w:val="00581A64"/>
    <w:rsid w:val="0058202C"/>
    <w:rsid w:val="00582148"/>
    <w:rsid w:val="005821ED"/>
    <w:rsid w:val="00582845"/>
    <w:rsid w:val="0058286D"/>
    <w:rsid w:val="00582A8E"/>
    <w:rsid w:val="00582AF2"/>
    <w:rsid w:val="00582B90"/>
    <w:rsid w:val="00582C5A"/>
    <w:rsid w:val="00582C68"/>
    <w:rsid w:val="005831E2"/>
    <w:rsid w:val="00583293"/>
    <w:rsid w:val="0058343F"/>
    <w:rsid w:val="00583468"/>
    <w:rsid w:val="005834CD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CC0"/>
    <w:rsid w:val="00584D8B"/>
    <w:rsid w:val="00584E2E"/>
    <w:rsid w:val="0058532E"/>
    <w:rsid w:val="00585492"/>
    <w:rsid w:val="005854FA"/>
    <w:rsid w:val="005858D5"/>
    <w:rsid w:val="00585A8D"/>
    <w:rsid w:val="00585D69"/>
    <w:rsid w:val="00585E83"/>
    <w:rsid w:val="00585EC4"/>
    <w:rsid w:val="00585F11"/>
    <w:rsid w:val="005866FB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7E2"/>
    <w:rsid w:val="00592A43"/>
    <w:rsid w:val="00592D1C"/>
    <w:rsid w:val="00592F0C"/>
    <w:rsid w:val="0059334C"/>
    <w:rsid w:val="005933AD"/>
    <w:rsid w:val="005938C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768"/>
    <w:rsid w:val="005A078B"/>
    <w:rsid w:val="005A0A6B"/>
    <w:rsid w:val="005A0C67"/>
    <w:rsid w:val="005A0D28"/>
    <w:rsid w:val="005A0E12"/>
    <w:rsid w:val="005A0F65"/>
    <w:rsid w:val="005A10A5"/>
    <w:rsid w:val="005A121B"/>
    <w:rsid w:val="005A13BD"/>
    <w:rsid w:val="005A1437"/>
    <w:rsid w:val="005A16AD"/>
    <w:rsid w:val="005A1797"/>
    <w:rsid w:val="005A1953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D79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80A"/>
    <w:rsid w:val="005A58D7"/>
    <w:rsid w:val="005A5AAF"/>
    <w:rsid w:val="005A5BB8"/>
    <w:rsid w:val="005A5C5F"/>
    <w:rsid w:val="005A5D00"/>
    <w:rsid w:val="005A5D5E"/>
    <w:rsid w:val="005A5E1B"/>
    <w:rsid w:val="005A68C5"/>
    <w:rsid w:val="005A6A3D"/>
    <w:rsid w:val="005A6B62"/>
    <w:rsid w:val="005A6C64"/>
    <w:rsid w:val="005A6DB7"/>
    <w:rsid w:val="005A6FF9"/>
    <w:rsid w:val="005A7188"/>
    <w:rsid w:val="005A718C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A7D"/>
    <w:rsid w:val="005B1C0C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7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5FD5"/>
    <w:rsid w:val="005B61A8"/>
    <w:rsid w:val="005B638C"/>
    <w:rsid w:val="005B673D"/>
    <w:rsid w:val="005B69C7"/>
    <w:rsid w:val="005B6CEF"/>
    <w:rsid w:val="005B6E02"/>
    <w:rsid w:val="005B6E7B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6A"/>
    <w:rsid w:val="005C22BC"/>
    <w:rsid w:val="005C23DF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557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A1C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76A"/>
    <w:rsid w:val="005C79CC"/>
    <w:rsid w:val="005C7A9A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6BD"/>
    <w:rsid w:val="005D0713"/>
    <w:rsid w:val="005D0773"/>
    <w:rsid w:val="005D0A3A"/>
    <w:rsid w:val="005D0FF6"/>
    <w:rsid w:val="005D1171"/>
    <w:rsid w:val="005D1260"/>
    <w:rsid w:val="005D1409"/>
    <w:rsid w:val="005D142A"/>
    <w:rsid w:val="005D15FF"/>
    <w:rsid w:val="005D1848"/>
    <w:rsid w:val="005D199D"/>
    <w:rsid w:val="005D19F1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0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7A1"/>
    <w:rsid w:val="005D59FE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DB9"/>
    <w:rsid w:val="005E10BC"/>
    <w:rsid w:val="005E12AF"/>
    <w:rsid w:val="005E1320"/>
    <w:rsid w:val="005E18F3"/>
    <w:rsid w:val="005E19DC"/>
    <w:rsid w:val="005E1AB7"/>
    <w:rsid w:val="005E1B90"/>
    <w:rsid w:val="005E1C1F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663"/>
    <w:rsid w:val="005E39C5"/>
    <w:rsid w:val="005E3B8F"/>
    <w:rsid w:val="005E3BAF"/>
    <w:rsid w:val="005E3BB0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C5"/>
    <w:rsid w:val="005E49D0"/>
    <w:rsid w:val="005E4A4A"/>
    <w:rsid w:val="005E4FA3"/>
    <w:rsid w:val="005E501F"/>
    <w:rsid w:val="005E51A4"/>
    <w:rsid w:val="005E542C"/>
    <w:rsid w:val="005E5478"/>
    <w:rsid w:val="005E597B"/>
    <w:rsid w:val="005E59CF"/>
    <w:rsid w:val="005E5A92"/>
    <w:rsid w:val="005E5C0E"/>
    <w:rsid w:val="005E5D0A"/>
    <w:rsid w:val="005E5E3D"/>
    <w:rsid w:val="005E6158"/>
    <w:rsid w:val="005E62E1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6ED"/>
    <w:rsid w:val="005F2895"/>
    <w:rsid w:val="005F2ADB"/>
    <w:rsid w:val="005F2B52"/>
    <w:rsid w:val="005F2CB7"/>
    <w:rsid w:val="005F2D1D"/>
    <w:rsid w:val="005F306D"/>
    <w:rsid w:val="005F3225"/>
    <w:rsid w:val="005F349C"/>
    <w:rsid w:val="005F3603"/>
    <w:rsid w:val="005F368B"/>
    <w:rsid w:val="005F388C"/>
    <w:rsid w:val="005F38EA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B6B"/>
    <w:rsid w:val="005F4D04"/>
    <w:rsid w:val="005F4DC1"/>
    <w:rsid w:val="005F4EEE"/>
    <w:rsid w:val="005F51E3"/>
    <w:rsid w:val="005F51EC"/>
    <w:rsid w:val="005F56E4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6EE7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2EA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255"/>
    <w:rsid w:val="00604320"/>
    <w:rsid w:val="00604368"/>
    <w:rsid w:val="006046EB"/>
    <w:rsid w:val="00604988"/>
    <w:rsid w:val="00604A7F"/>
    <w:rsid w:val="00604C01"/>
    <w:rsid w:val="00604D90"/>
    <w:rsid w:val="00604F01"/>
    <w:rsid w:val="00605047"/>
    <w:rsid w:val="0060556C"/>
    <w:rsid w:val="00605A61"/>
    <w:rsid w:val="00605AA7"/>
    <w:rsid w:val="00605AD4"/>
    <w:rsid w:val="00605FFF"/>
    <w:rsid w:val="00606008"/>
    <w:rsid w:val="00606070"/>
    <w:rsid w:val="006061A9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0FDE"/>
    <w:rsid w:val="0061103A"/>
    <w:rsid w:val="00611314"/>
    <w:rsid w:val="006116F7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4D3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01"/>
    <w:rsid w:val="0061627D"/>
    <w:rsid w:val="00616306"/>
    <w:rsid w:val="006163F9"/>
    <w:rsid w:val="006167F7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55"/>
    <w:rsid w:val="00616FDE"/>
    <w:rsid w:val="006170A4"/>
    <w:rsid w:val="0061714C"/>
    <w:rsid w:val="00617156"/>
    <w:rsid w:val="00617159"/>
    <w:rsid w:val="006171F1"/>
    <w:rsid w:val="00617337"/>
    <w:rsid w:val="0061741F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5CC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8A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3CD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0FC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11C"/>
    <w:rsid w:val="006263A0"/>
    <w:rsid w:val="006265B1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EC2"/>
    <w:rsid w:val="00627FE1"/>
    <w:rsid w:val="00630231"/>
    <w:rsid w:val="0063060B"/>
    <w:rsid w:val="00630A2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474"/>
    <w:rsid w:val="00632A9F"/>
    <w:rsid w:val="00632C41"/>
    <w:rsid w:val="00632C81"/>
    <w:rsid w:val="00632C9F"/>
    <w:rsid w:val="0063337E"/>
    <w:rsid w:val="006333FB"/>
    <w:rsid w:val="0063357F"/>
    <w:rsid w:val="00633799"/>
    <w:rsid w:val="00633EBE"/>
    <w:rsid w:val="006343B8"/>
    <w:rsid w:val="00634469"/>
    <w:rsid w:val="006344E0"/>
    <w:rsid w:val="0063450A"/>
    <w:rsid w:val="006347A2"/>
    <w:rsid w:val="00634A10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968"/>
    <w:rsid w:val="00641A6F"/>
    <w:rsid w:val="00641DD6"/>
    <w:rsid w:val="00641F0C"/>
    <w:rsid w:val="00641F3D"/>
    <w:rsid w:val="00642531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461"/>
    <w:rsid w:val="0064350E"/>
    <w:rsid w:val="0064359A"/>
    <w:rsid w:val="006435EC"/>
    <w:rsid w:val="00643741"/>
    <w:rsid w:val="0064384E"/>
    <w:rsid w:val="00643A7E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90C"/>
    <w:rsid w:val="00645AD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6E56"/>
    <w:rsid w:val="00647177"/>
    <w:rsid w:val="00647262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3E12"/>
    <w:rsid w:val="0065403E"/>
    <w:rsid w:val="006540E7"/>
    <w:rsid w:val="006544C4"/>
    <w:rsid w:val="006544D2"/>
    <w:rsid w:val="0065451F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056"/>
    <w:rsid w:val="00656400"/>
    <w:rsid w:val="00656715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C"/>
    <w:rsid w:val="0066035F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A77"/>
    <w:rsid w:val="00662BB5"/>
    <w:rsid w:val="00662BED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69"/>
    <w:rsid w:val="00664BC3"/>
    <w:rsid w:val="00664F2A"/>
    <w:rsid w:val="006651EC"/>
    <w:rsid w:val="006652CA"/>
    <w:rsid w:val="00665540"/>
    <w:rsid w:val="006655E3"/>
    <w:rsid w:val="006657C7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62"/>
    <w:rsid w:val="00667850"/>
    <w:rsid w:val="00667927"/>
    <w:rsid w:val="006679B5"/>
    <w:rsid w:val="00667F30"/>
    <w:rsid w:val="00670086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0EA2"/>
    <w:rsid w:val="006710A0"/>
    <w:rsid w:val="006712DB"/>
    <w:rsid w:val="00671681"/>
    <w:rsid w:val="006716CA"/>
    <w:rsid w:val="00671921"/>
    <w:rsid w:val="00671941"/>
    <w:rsid w:val="006719C7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823"/>
    <w:rsid w:val="00672B35"/>
    <w:rsid w:val="00672B82"/>
    <w:rsid w:val="00672FDE"/>
    <w:rsid w:val="00672FEF"/>
    <w:rsid w:val="00673372"/>
    <w:rsid w:val="00673393"/>
    <w:rsid w:val="0067347C"/>
    <w:rsid w:val="00673562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89"/>
    <w:rsid w:val="00675FA3"/>
    <w:rsid w:val="00676216"/>
    <w:rsid w:val="00676432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6DB0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7EC"/>
    <w:rsid w:val="00680816"/>
    <w:rsid w:val="00680B35"/>
    <w:rsid w:val="00680F83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370"/>
    <w:rsid w:val="00682483"/>
    <w:rsid w:val="006825C4"/>
    <w:rsid w:val="006826D5"/>
    <w:rsid w:val="00682A0B"/>
    <w:rsid w:val="00682B0C"/>
    <w:rsid w:val="00682BA3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DAD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5"/>
    <w:rsid w:val="0068653A"/>
    <w:rsid w:val="006865B2"/>
    <w:rsid w:val="006867F9"/>
    <w:rsid w:val="00686834"/>
    <w:rsid w:val="0068693E"/>
    <w:rsid w:val="00686B9A"/>
    <w:rsid w:val="00686E49"/>
    <w:rsid w:val="00687079"/>
    <w:rsid w:val="0068709A"/>
    <w:rsid w:val="006870DD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A2A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141"/>
    <w:rsid w:val="0069523D"/>
    <w:rsid w:val="006955D2"/>
    <w:rsid w:val="0069569B"/>
    <w:rsid w:val="006956C0"/>
    <w:rsid w:val="006957E5"/>
    <w:rsid w:val="006959D8"/>
    <w:rsid w:val="00695B63"/>
    <w:rsid w:val="00695DD9"/>
    <w:rsid w:val="00696295"/>
    <w:rsid w:val="00696681"/>
    <w:rsid w:val="00696A5A"/>
    <w:rsid w:val="00696AFD"/>
    <w:rsid w:val="00696B37"/>
    <w:rsid w:val="00696F61"/>
    <w:rsid w:val="00696FAC"/>
    <w:rsid w:val="006970C1"/>
    <w:rsid w:val="00697527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347B"/>
    <w:rsid w:val="006A3B4C"/>
    <w:rsid w:val="006A3CDE"/>
    <w:rsid w:val="006A3D18"/>
    <w:rsid w:val="006A3D69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29D"/>
    <w:rsid w:val="006A5331"/>
    <w:rsid w:val="006A5659"/>
    <w:rsid w:val="006A56F9"/>
    <w:rsid w:val="006A5FF1"/>
    <w:rsid w:val="006A6136"/>
    <w:rsid w:val="006A63F0"/>
    <w:rsid w:val="006A6484"/>
    <w:rsid w:val="006A6742"/>
    <w:rsid w:val="006A67FB"/>
    <w:rsid w:val="006A6867"/>
    <w:rsid w:val="006A691B"/>
    <w:rsid w:val="006A6A70"/>
    <w:rsid w:val="006A6CC4"/>
    <w:rsid w:val="006A6DE7"/>
    <w:rsid w:val="006A6F22"/>
    <w:rsid w:val="006A7088"/>
    <w:rsid w:val="006A708F"/>
    <w:rsid w:val="006A739D"/>
    <w:rsid w:val="006A74BD"/>
    <w:rsid w:val="006A77A6"/>
    <w:rsid w:val="006A78D3"/>
    <w:rsid w:val="006B005F"/>
    <w:rsid w:val="006B0222"/>
    <w:rsid w:val="006B02AC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BD4"/>
    <w:rsid w:val="006B1FA1"/>
    <w:rsid w:val="006B2211"/>
    <w:rsid w:val="006B23DE"/>
    <w:rsid w:val="006B28C0"/>
    <w:rsid w:val="006B29B7"/>
    <w:rsid w:val="006B2A2F"/>
    <w:rsid w:val="006B2C47"/>
    <w:rsid w:val="006B2E93"/>
    <w:rsid w:val="006B2F57"/>
    <w:rsid w:val="006B312B"/>
    <w:rsid w:val="006B322E"/>
    <w:rsid w:val="006B34EF"/>
    <w:rsid w:val="006B35FB"/>
    <w:rsid w:val="006B3683"/>
    <w:rsid w:val="006B38BA"/>
    <w:rsid w:val="006B38F5"/>
    <w:rsid w:val="006B394E"/>
    <w:rsid w:val="006B39BF"/>
    <w:rsid w:val="006B3B4D"/>
    <w:rsid w:val="006B42AB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648"/>
    <w:rsid w:val="006B5AE7"/>
    <w:rsid w:val="006B5FAE"/>
    <w:rsid w:val="006B5FD0"/>
    <w:rsid w:val="006B601E"/>
    <w:rsid w:val="006B6133"/>
    <w:rsid w:val="006B616F"/>
    <w:rsid w:val="006B6664"/>
    <w:rsid w:val="006B6902"/>
    <w:rsid w:val="006B6B2B"/>
    <w:rsid w:val="006B6CE4"/>
    <w:rsid w:val="006B6E5F"/>
    <w:rsid w:val="006B6FD6"/>
    <w:rsid w:val="006B70A9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CBA"/>
    <w:rsid w:val="006C3D1E"/>
    <w:rsid w:val="006C41C1"/>
    <w:rsid w:val="006C42C3"/>
    <w:rsid w:val="006C448B"/>
    <w:rsid w:val="006C4BE3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0"/>
    <w:rsid w:val="006C55ED"/>
    <w:rsid w:val="006C596A"/>
    <w:rsid w:val="006C5BBC"/>
    <w:rsid w:val="006C5CCC"/>
    <w:rsid w:val="006C5CF0"/>
    <w:rsid w:val="006C5D14"/>
    <w:rsid w:val="006C6048"/>
    <w:rsid w:val="006C6096"/>
    <w:rsid w:val="006C6454"/>
    <w:rsid w:val="006C65D4"/>
    <w:rsid w:val="006C663D"/>
    <w:rsid w:val="006C67D6"/>
    <w:rsid w:val="006C6A01"/>
    <w:rsid w:val="006C6CF9"/>
    <w:rsid w:val="006C6D05"/>
    <w:rsid w:val="006C6D48"/>
    <w:rsid w:val="006C6F08"/>
    <w:rsid w:val="006C720D"/>
    <w:rsid w:val="006C7331"/>
    <w:rsid w:val="006C75CD"/>
    <w:rsid w:val="006C7638"/>
    <w:rsid w:val="006C7C69"/>
    <w:rsid w:val="006D01B8"/>
    <w:rsid w:val="006D029C"/>
    <w:rsid w:val="006D0365"/>
    <w:rsid w:val="006D0384"/>
    <w:rsid w:val="006D056D"/>
    <w:rsid w:val="006D05E5"/>
    <w:rsid w:val="006D076F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AC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B93"/>
    <w:rsid w:val="006D4D59"/>
    <w:rsid w:val="006D4DF1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AB3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A9"/>
    <w:rsid w:val="006E06FB"/>
    <w:rsid w:val="006E0758"/>
    <w:rsid w:val="006E0E5A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6B0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3CB"/>
    <w:rsid w:val="006E6471"/>
    <w:rsid w:val="006E67EA"/>
    <w:rsid w:val="006E68F8"/>
    <w:rsid w:val="006E68FF"/>
    <w:rsid w:val="006E6AD3"/>
    <w:rsid w:val="006E6B15"/>
    <w:rsid w:val="006E6CFE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2"/>
    <w:rsid w:val="006F1C97"/>
    <w:rsid w:val="006F1D20"/>
    <w:rsid w:val="006F1E95"/>
    <w:rsid w:val="006F22BA"/>
    <w:rsid w:val="006F2384"/>
    <w:rsid w:val="006F27AE"/>
    <w:rsid w:val="006F2D53"/>
    <w:rsid w:val="006F2EBD"/>
    <w:rsid w:val="006F2FB6"/>
    <w:rsid w:val="006F30BF"/>
    <w:rsid w:val="006F331E"/>
    <w:rsid w:val="006F341F"/>
    <w:rsid w:val="006F35FE"/>
    <w:rsid w:val="006F3723"/>
    <w:rsid w:val="006F37BC"/>
    <w:rsid w:val="006F3804"/>
    <w:rsid w:val="006F3A1F"/>
    <w:rsid w:val="006F3CCC"/>
    <w:rsid w:val="006F3EBB"/>
    <w:rsid w:val="006F3F2C"/>
    <w:rsid w:val="006F4310"/>
    <w:rsid w:val="006F435F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E78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4"/>
    <w:rsid w:val="006F75F1"/>
    <w:rsid w:val="006F7620"/>
    <w:rsid w:val="006F7625"/>
    <w:rsid w:val="006F7A85"/>
    <w:rsid w:val="006F7AF8"/>
    <w:rsid w:val="007000FD"/>
    <w:rsid w:val="00700342"/>
    <w:rsid w:val="00700545"/>
    <w:rsid w:val="00700657"/>
    <w:rsid w:val="00700711"/>
    <w:rsid w:val="00700A14"/>
    <w:rsid w:val="00700B95"/>
    <w:rsid w:val="00700E14"/>
    <w:rsid w:val="00700FB0"/>
    <w:rsid w:val="00701002"/>
    <w:rsid w:val="0070115E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EEA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6E72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38C"/>
    <w:rsid w:val="00710391"/>
    <w:rsid w:val="0071048E"/>
    <w:rsid w:val="00710641"/>
    <w:rsid w:val="007108B1"/>
    <w:rsid w:val="007108B7"/>
    <w:rsid w:val="00710900"/>
    <w:rsid w:val="00710AA6"/>
    <w:rsid w:val="00710E65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CD3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4FC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427"/>
    <w:rsid w:val="00724596"/>
    <w:rsid w:val="007245EC"/>
    <w:rsid w:val="007246CF"/>
    <w:rsid w:val="00724888"/>
    <w:rsid w:val="007248B0"/>
    <w:rsid w:val="00724B5A"/>
    <w:rsid w:val="00724BC6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6A"/>
    <w:rsid w:val="00725D51"/>
    <w:rsid w:val="00725EBA"/>
    <w:rsid w:val="00725EF8"/>
    <w:rsid w:val="00725F97"/>
    <w:rsid w:val="007261AB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923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BA6"/>
    <w:rsid w:val="00731C0A"/>
    <w:rsid w:val="00731D82"/>
    <w:rsid w:val="00731DEC"/>
    <w:rsid w:val="00731E13"/>
    <w:rsid w:val="00731FB8"/>
    <w:rsid w:val="00732145"/>
    <w:rsid w:val="0073219E"/>
    <w:rsid w:val="00732268"/>
    <w:rsid w:val="00732277"/>
    <w:rsid w:val="007325E7"/>
    <w:rsid w:val="007325FB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35B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AEF"/>
    <w:rsid w:val="00744F2E"/>
    <w:rsid w:val="00744F56"/>
    <w:rsid w:val="00744F5A"/>
    <w:rsid w:val="00744FB3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B7C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21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C56"/>
    <w:rsid w:val="00753225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C0D"/>
    <w:rsid w:val="00755E13"/>
    <w:rsid w:val="00755F75"/>
    <w:rsid w:val="00756139"/>
    <w:rsid w:val="00756334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BA2"/>
    <w:rsid w:val="00763DFC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625"/>
    <w:rsid w:val="00765807"/>
    <w:rsid w:val="0076585C"/>
    <w:rsid w:val="00765B48"/>
    <w:rsid w:val="00765D69"/>
    <w:rsid w:val="0076608E"/>
    <w:rsid w:val="007660F8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791"/>
    <w:rsid w:val="00770C52"/>
    <w:rsid w:val="00770D51"/>
    <w:rsid w:val="00770DDB"/>
    <w:rsid w:val="00770E59"/>
    <w:rsid w:val="00770E7C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D55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563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BAE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C2F"/>
    <w:rsid w:val="00782D48"/>
    <w:rsid w:val="00782F26"/>
    <w:rsid w:val="00782F39"/>
    <w:rsid w:val="007832B8"/>
    <w:rsid w:val="0078350B"/>
    <w:rsid w:val="00783603"/>
    <w:rsid w:val="007839BA"/>
    <w:rsid w:val="00783AA0"/>
    <w:rsid w:val="00783E27"/>
    <w:rsid w:val="00783F3B"/>
    <w:rsid w:val="007842B8"/>
    <w:rsid w:val="00784329"/>
    <w:rsid w:val="00784567"/>
    <w:rsid w:val="00784589"/>
    <w:rsid w:val="007845FA"/>
    <w:rsid w:val="007846D6"/>
    <w:rsid w:val="007846F4"/>
    <w:rsid w:val="0078471C"/>
    <w:rsid w:val="00784761"/>
    <w:rsid w:val="00784B1D"/>
    <w:rsid w:val="00784B23"/>
    <w:rsid w:val="00784B7E"/>
    <w:rsid w:val="00784F8F"/>
    <w:rsid w:val="00784FBC"/>
    <w:rsid w:val="00785003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60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DA5"/>
    <w:rsid w:val="00792F24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97C2F"/>
    <w:rsid w:val="007A00C1"/>
    <w:rsid w:val="007A0120"/>
    <w:rsid w:val="007A015F"/>
    <w:rsid w:val="007A03BA"/>
    <w:rsid w:val="007A041D"/>
    <w:rsid w:val="007A042F"/>
    <w:rsid w:val="007A045F"/>
    <w:rsid w:val="007A084F"/>
    <w:rsid w:val="007A0A98"/>
    <w:rsid w:val="007A0C8B"/>
    <w:rsid w:val="007A10B4"/>
    <w:rsid w:val="007A10F4"/>
    <w:rsid w:val="007A111C"/>
    <w:rsid w:val="007A118A"/>
    <w:rsid w:val="007A129B"/>
    <w:rsid w:val="007A1352"/>
    <w:rsid w:val="007A15BF"/>
    <w:rsid w:val="007A18F1"/>
    <w:rsid w:val="007A193A"/>
    <w:rsid w:val="007A1AE9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5B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06B"/>
    <w:rsid w:val="007A7177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102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67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1D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4FD5"/>
    <w:rsid w:val="007B56CA"/>
    <w:rsid w:val="007B5787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55E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01B"/>
    <w:rsid w:val="007C2344"/>
    <w:rsid w:val="007C2502"/>
    <w:rsid w:val="007C25F8"/>
    <w:rsid w:val="007C267D"/>
    <w:rsid w:val="007C27DC"/>
    <w:rsid w:val="007C2E33"/>
    <w:rsid w:val="007C3287"/>
    <w:rsid w:val="007C3559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472"/>
    <w:rsid w:val="007D048E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87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04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7A0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3E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102"/>
    <w:rsid w:val="007E31BF"/>
    <w:rsid w:val="007E3308"/>
    <w:rsid w:val="007E36F5"/>
    <w:rsid w:val="007E3955"/>
    <w:rsid w:val="007E3977"/>
    <w:rsid w:val="007E3C5B"/>
    <w:rsid w:val="007E3D3D"/>
    <w:rsid w:val="007E40FC"/>
    <w:rsid w:val="007E43AE"/>
    <w:rsid w:val="007E45D0"/>
    <w:rsid w:val="007E498C"/>
    <w:rsid w:val="007E4B07"/>
    <w:rsid w:val="007E4BF1"/>
    <w:rsid w:val="007E4BF2"/>
    <w:rsid w:val="007E506B"/>
    <w:rsid w:val="007E5077"/>
    <w:rsid w:val="007E557A"/>
    <w:rsid w:val="007E55ED"/>
    <w:rsid w:val="007E59C0"/>
    <w:rsid w:val="007E5BC6"/>
    <w:rsid w:val="007E5C1A"/>
    <w:rsid w:val="007E5D9B"/>
    <w:rsid w:val="007E60C2"/>
    <w:rsid w:val="007E612C"/>
    <w:rsid w:val="007E6199"/>
    <w:rsid w:val="007E63AD"/>
    <w:rsid w:val="007E63F8"/>
    <w:rsid w:val="007E652B"/>
    <w:rsid w:val="007E67F9"/>
    <w:rsid w:val="007E6E02"/>
    <w:rsid w:val="007E6F26"/>
    <w:rsid w:val="007E70BE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C25"/>
    <w:rsid w:val="007F3E08"/>
    <w:rsid w:val="007F415C"/>
    <w:rsid w:val="007F42CF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72"/>
    <w:rsid w:val="007F58DF"/>
    <w:rsid w:val="007F5A0F"/>
    <w:rsid w:val="007F5C2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424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BC"/>
    <w:rsid w:val="00804884"/>
    <w:rsid w:val="008048C0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AA5"/>
    <w:rsid w:val="00806B54"/>
    <w:rsid w:val="00806C40"/>
    <w:rsid w:val="00806E28"/>
    <w:rsid w:val="00806F1B"/>
    <w:rsid w:val="008075FC"/>
    <w:rsid w:val="00807798"/>
    <w:rsid w:val="00807864"/>
    <w:rsid w:val="008078F0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08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49C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7F4"/>
    <w:rsid w:val="00814B57"/>
    <w:rsid w:val="00814BD8"/>
    <w:rsid w:val="00814DE5"/>
    <w:rsid w:val="00814F87"/>
    <w:rsid w:val="00815005"/>
    <w:rsid w:val="0081507C"/>
    <w:rsid w:val="0081509C"/>
    <w:rsid w:val="0081522D"/>
    <w:rsid w:val="00815311"/>
    <w:rsid w:val="008153F1"/>
    <w:rsid w:val="0081555F"/>
    <w:rsid w:val="008155BE"/>
    <w:rsid w:val="008159F4"/>
    <w:rsid w:val="00815AE1"/>
    <w:rsid w:val="00815BE1"/>
    <w:rsid w:val="00815C86"/>
    <w:rsid w:val="00816019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143C"/>
    <w:rsid w:val="008216A7"/>
    <w:rsid w:val="008216EC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C72"/>
    <w:rsid w:val="00822E0D"/>
    <w:rsid w:val="00822E36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1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27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6F1E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43F"/>
    <w:rsid w:val="0083057F"/>
    <w:rsid w:val="0083067E"/>
    <w:rsid w:val="008306FA"/>
    <w:rsid w:val="008307BA"/>
    <w:rsid w:val="00830B56"/>
    <w:rsid w:val="00830FD0"/>
    <w:rsid w:val="008311B6"/>
    <w:rsid w:val="008312AF"/>
    <w:rsid w:val="008313DC"/>
    <w:rsid w:val="008313F3"/>
    <w:rsid w:val="00831419"/>
    <w:rsid w:val="00831462"/>
    <w:rsid w:val="0083149B"/>
    <w:rsid w:val="008316D0"/>
    <w:rsid w:val="0083172A"/>
    <w:rsid w:val="00831801"/>
    <w:rsid w:val="00831B80"/>
    <w:rsid w:val="00831C2E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140"/>
    <w:rsid w:val="0083331D"/>
    <w:rsid w:val="008333B0"/>
    <w:rsid w:val="00833E2B"/>
    <w:rsid w:val="00833E3F"/>
    <w:rsid w:val="00833F8C"/>
    <w:rsid w:val="008347AA"/>
    <w:rsid w:val="0083491F"/>
    <w:rsid w:val="00834AE7"/>
    <w:rsid w:val="00834B1D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6FAE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0CC6"/>
    <w:rsid w:val="00841065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1EEB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61"/>
    <w:rsid w:val="008434FF"/>
    <w:rsid w:val="008435C5"/>
    <w:rsid w:val="00843B2E"/>
    <w:rsid w:val="00843C90"/>
    <w:rsid w:val="00843F84"/>
    <w:rsid w:val="00844145"/>
    <w:rsid w:val="008444E4"/>
    <w:rsid w:val="00844699"/>
    <w:rsid w:val="0084478E"/>
    <w:rsid w:val="0084486C"/>
    <w:rsid w:val="0084490E"/>
    <w:rsid w:val="00844B75"/>
    <w:rsid w:val="00844B99"/>
    <w:rsid w:val="00844C66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B39"/>
    <w:rsid w:val="00845C03"/>
    <w:rsid w:val="00845CBE"/>
    <w:rsid w:val="00845DBF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57C"/>
    <w:rsid w:val="008506A0"/>
    <w:rsid w:val="0085095C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1E7"/>
    <w:rsid w:val="00853218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5D02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575"/>
    <w:rsid w:val="0086164E"/>
    <w:rsid w:val="00861836"/>
    <w:rsid w:val="00861967"/>
    <w:rsid w:val="008619B7"/>
    <w:rsid w:val="00861D63"/>
    <w:rsid w:val="00861DAB"/>
    <w:rsid w:val="008620A9"/>
    <w:rsid w:val="00862291"/>
    <w:rsid w:val="00862309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6C0"/>
    <w:rsid w:val="008636FD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612"/>
    <w:rsid w:val="00867954"/>
    <w:rsid w:val="008679B5"/>
    <w:rsid w:val="00867E32"/>
    <w:rsid w:val="008700C4"/>
    <w:rsid w:val="00870197"/>
    <w:rsid w:val="00870248"/>
    <w:rsid w:val="00870318"/>
    <w:rsid w:val="008703DB"/>
    <w:rsid w:val="00870580"/>
    <w:rsid w:val="008706CA"/>
    <w:rsid w:val="008707D3"/>
    <w:rsid w:val="0087088F"/>
    <w:rsid w:val="00870CCC"/>
    <w:rsid w:val="00870E4E"/>
    <w:rsid w:val="00870F48"/>
    <w:rsid w:val="0087125E"/>
    <w:rsid w:val="00871323"/>
    <w:rsid w:val="0087137D"/>
    <w:rsid w:val="008713E9"/>
    <w:rsid w:val="008714D3"/>
    <w:rsid w:val="00871711"/>
    <w:rsid w:val="00871910"/>
    <w:rsid w:val="008719F2"/>
    <w:rsid w:val="00871E41"/>
    <w:rsid w:val="00871FA1"/>
    <w:rsid w:val="0087217A"/>
    <w:rsid w:val="00872779"/>
    <w:rsid w:val="008727F5"/>
    <w:rsid w:val="00872AB2"/>
    <w:rsid w:val="00872E0D"/>
    <w:rsid w:val="008731BF"/>
    <w:rsid w:val="00873205"/>
    <w:rsid w:val="00873241"/>
    <w:rsid w:val="008733C9"/>
    <w:rsid w:val="00873609"/>
    <w:rsid w:val="00873A17"/>
    <w:rsid w:val="00873AE4"/>
    <w:rsid w:val="00873CE1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3E6"/>
    <w:rsid w:val="00875EB0"/>
    <w:rsid w:val="00875EF4"/>
    <w:rsid w:val="00875FCB"/>
    <w:rsid w:val="00875FF7"/>
    <w:rsid w:val="00876082"/>
    <w:rsid w:val="00876442"/>
    <w:rsid w:val="008764DE"/>
    <w:rsid w:val="00876526"/>
    <w:rsid w:val="00876653"/>
    <w:rsid w:val="00876867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6A4"/>
    <w:rsid w:val="008777AD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CE9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283"/>
    <w:rsid w:val="0088444A"/>
    <w:rsid w:val="00884900"/>
    <w:rsid w:val="008849A1"/>
    <w:rsid w:val="00884A1B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D90"/>
    <w:rsid w:val="008863C7"/>
    <w:rsid w:val="008866A8"/>
    <w:rsid w:val="0088671A"/>
    <w:rsid w:val="00886AC2"/>
    <w:rsid w:val="00886CBA"/>
    <w:rsid w:val="00886DD8"/>
    <w:rsid w:val="00887048"/>
    <w:rsid w:val="008870E9"/>
    <w:rsid w:val="0088715A"/>
    <w:rsid w:val="0088729B"/>
    <w:rsid w:val="00887419"/>
    <w:rsid w:val="00887476"/>
    <w:rsid w:val="008874FD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DFE"/>
    <w:rsid w:val="00895E3B"/>
    <w:rsid w:val="00895E7F"/>
    <w:rsid w:val="00895EB7"/>
    <w:rsid w:val="00896087"/>
    <w:rsid w:val="0089621A"/>
    <w:rsid w:val="00896272"/>
    <w:rsid w:val="008962A3"/>
    <w:rsid w:val="00896444"/>
    <w:rsid w:val="00896445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256"/>
    <w:rsid w:val="008A13EE"/>
    <w:rsid w:val="008A1410"/>
    <w:rsid w:val="008A1951"/>
    <w:rsid w:val="008A19E1"/>
    <w:rsid w:val="008A1BF4"/>
    <w:rsid w:val="008A1F1C"/>
    <w:rsid w:val="008A1F27"/>
    <w:rsid w:val="008A2385"/>
    <w:rsid w:val="008A2AD0"/>
    <w:rsid w:val="008A2ADA"/>
    <w:rsid w:val="008A2BC7"/>
    <w:rsid w:val="008A2F25"/>
    <w:rsid w:val="008A336D"/>
    <w:rsid w:val="008A3629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2F82"/>
    <w:rsid w:val="008B3644"/>
    <w:rsid w:val="008B36F0"/>
    <w:rsid w:val="008B386B"/>
    <w:rsid w:val="008B394F"/>
    <w:rsid w:val="008B397B"/>
    <w:rsid w:val="008B3A28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0E6"/>
    <w:rsid w:val="008B536A"/>
    <w:rsid w:val="008B579A"/>
    <w:rsid w:val="008B59DC"/>
    <w:rsid w:val="008B5D39"/>
    <w:rsid w:val="008B60E0"/>
    <w:rsid w:val="008B62BC"/>
    <w:rsid w:val="008B6794"/>
    <w:rsid w:val="008B69EB"/>
    <w:rsid w:val="008B719D"/>
    <w:rsid w:val="008B7301"/>
    <w:rsid w:val="008B7329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5098"/>
    <w:rsid w:val="008C52E7"/>
    <w:rsid w:val="008C54CB"/>
    <w:rsid w:val="008C54FC"/>
    <w:rsid w:val="008C5610"/>
    <w:rsid w:val="008C5689"/>
    <w:rsid w:val="008C6358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57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F5F"/>
    <w:rsid w:val="008D5FF8"/>
    <w:rsid w:val="008D6331"/>
    <w:rsid w:val="008D6386"/>
    <w:rsid w:val="008D6387"/>
    <w:rsid w:val="008D6842"/>
    <w:rsid w:val="008D69B0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5F7"/>
    <w:rsid w:val="008E26F6"/>
    <w:rsid w:val="008E2806"/>
    <w:rsid w:val="008E28E9"/>
    <w:rsid w:val="008E2979"/>
    <w:rsid w:val="008E29E9"/>
    <w:rsid w:val="008E2AFD"/>
    <w:rsid w:val="008E2B13"/>
    <w:rsid w:val="008E2B68"/>
    <w:rsid w:val="008E2BF8"/>
    <w:rsid w:val="008E2D43"/>
    <w:rsid w:val="008E2E2F"/>
    <w:rsid w:val="008E3082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90C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C3E"/>
    <w:rsid w:val="008E6D28"/>
    <w:rsid w:val="008E6E0F"/>
    <w:rsid w:val="008E7165"/>
    <w:rsid w:val="008E716F"/>
    <w:rsid w:val="008E7333"/>
    <w:rsid w:val="008E7392"/>
    <w:rsid w:val="008E763B"/>
    <w:rsid w:val="008E7640"/>
    <w:rsid w:val="008E76FD"/>
    <w:rsid w:val="008E770A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BB7"/>
    <w:rsid w:val="008F1C78"/>
    <w:rsid w:val="008F1FAA"/>
    <w:rsid w:val="008F2148"/>
    <w:rsid w:val="008F2153"/>
    <w:rsid w:val="008F21FC"/>
    <w:rsid w:val="008F227A"/>
    <w:rsid w:val="008F2767"/>
    <w:rsid w:val="008F27DD"/>
    <w:rsid w:val="008F292A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B79"/>
    <w:rsid w:val="008F4C0D"/>
    <w:rsid w:val="008F4DF2"/>
    <w:rsid w:val="008F4FB2"/>
    <w:rsid w:val="008F5072"/>
    <w:rsid w:val="008F5249"/>
    <w:rsid w:val="008F52B0"/>
    <w:rsid w:val="008F544B"/>
    <w:rsid w:val="008F546D"/>
    <w:rsid w:val="008F546F"/>
    <w:rsid w:val="008F5824"/>
    <w:rsid w:val="008F58D9"/>
    <w:rsid w:val="008F58FE"/>
    <w:rsid w:val="008F5C00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1086"/>
    <w:rsid w:val="00901438"/>
    <w:rsid w:val="009014A9"/>
    <w:rsid w:val="0090156D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5D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E11"/>
    <w:rsid w:val="00903F61"/>
    <w:rsid w:val="00904150"/>
    <w:rsid w:val="0090451C"/>
    <w:rsid w:val="00904593"/>
    <w:rsid w:val="009045AA"/>
    <w:rsid w:val="00904639"/>
    <w:rsid w:val="00904759"/>
    <w:rsid w:val="00904B00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3C"/>
    <w:rsid w:val="00907566"/>
    <w:rsid w:val="009076D9"/>
    <w:rsid w:val="009077D2"/>
    <w:rsid w:val="009078ED"/>
    <w:rsid w:val="009079E5"/>
    <w:rsid w:val="00907B02"/>
    <w:rsid w:val="00907B5F"/>
    <w:rsid w:val="00907E9C"/>
    <w:rsid w:val="00907F69"/>
    <w:rsid w:val="00907F95"/>
    <w:rsid w:val="0091018E"/>
    <w:rsid w:val="009104F8"/>
    <w:rsid w:val="00910920"/>
    <w:rsid w:val="00910A1A"/>
    <w:rsid w:val="00910B30"/>
    <w:rsid w:val="00910CAA"/>
    <w:rsid w:val="00910D59"/>
    <w:rsid w:val="00911101"/>
    <w:rsid w:val="0091153D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891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FD6"/>
    <w:rsid w:val="00914194"/>
    <w:rsid w:val="0091439A"/>
    <w:rsid w:val="00914417"/>
    <w:rsid w:val="00914520"/>
    <w:rsid w:val="009146AA"/>
    <w:rsid w:val="00914907"/>
    <w:rsid w:val="00914B57"/>
    <w:rsid w:val="00914BA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B"/>
    <w:rsid w:val="0092049F"/>
    <w:rsid w:val="009204C9"/>
    <w:rsid w:val="009204DC"/>
    <w:rsid w:val="009205AA"/>
    <w:rsid w:val="009205E2"/>
    <w:rsid w:val="00920770"/>
    <w:rsid w:val="009207BB"/>
    <w:rsid w:val="009207F6"/>
    <w:rsid w:val="0092099B"/>
    <w:rsid w:val="009209E7"/>
    <w:rsid w:val="00920B99"/>
    <w:rsid w:val="00920EB2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2E64"/>
    <w:rsid w:val="00923167"/>
    <w:rsid w:val="0092339F"/>
    <w:rsid w:val="00923529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55C"/>
    <w:rsid w:val="009265E1"/>
    <w:rsid w:val="00926914"/>
    <w:rsid w:val="00926ADA"/>
    <w:rsid w:val="00926C4C"/>
    <w:rsid w:val="00926D92"/>
    <w:rsid w:val="0092715A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00"/>
    <w:rsid w:val="00927C96"/>
    <w:rsid w:val="00927F30"/>
    <w:rsid w:val="00927F49"/>
    <w:rsid w:val="00927FC5"/>
    <w:rsid w:val="009300A8"/>
    <w:rsid w:val="009301C1"/>
    <w:rsid w:val="00930349"/>
    <w:rsid w:val="0093034D"/>
    <w:rsid w:val="009305AF"/>
    <w:rsid w:val="00930645"/>
    <w:rsid w:val="00930AFC"/>
    <w:rsid w:val="00930C13"/>
    <w:rsid w:val="00930CD2"/>
    <w:rsid w:val="00930CDA"/>
    <w:rsid w:val="00930E8E"/>
    <w:rsid w:val="0093105A"/>
    <w:rsid w:val="0093112E"/>
    <w:rsid w:val="0093166D"/>
    <w:rsid w:val="009316E9"/>
    <w:rsid w:val="009317D0"/>
    <w:rsid w:val="009317D2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249"/>
    <w:rsid w:val="009325B0"/>
    <w:rsid w:val="009325BD"/>
    <w:rsid w:val="00932634"/>
    <w:rsid w:val="00932705"/>
    <w:rsid w:val="0093285F"/>
    <w:rsid w:val="0093286A"/>
    <w:rsid w:val="009329B3"/>
    <w:rsid w:val="009329EC"/>
    <w:rsid w:val="009329F1"/>
    <w:rsid w:val="00932B0F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342"/>
    <w:rsid w:val="0094140D"/>
    <w:rsid w:val="009415A2"/>
    <w:rsid w:val="009419F9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92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22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A2"/>
    <w:rsid w:val="00946A27"/>
    <w:rsid w:val="00946B25"/>
    <w:rsid w:val="00946D34"/>
    <w:rsid w:val="00946ED5"/>
    <w:rsid w:val="00946F4A"/>
    <w:rsid w:val="00947000"/>
    <w:rsid w:val="00947118"/>
    <w:rsid w:val="009471FF"/>
    <w:rsid w:val="009472C5"/>
    <w:rsid w:val="0094749A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1F7"/>
    <w:rsid w:val="0095032A"/>
    <w:rsid w:val="009503A1"/>
    <w:rsid w:val="009503BE"/>
    <w:rsid w:val="0095073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C"/>
    <w:rsid w:val="00952E7B"/>
    <w:rsid w:val="00952ED1"/>
    <w:rsid w:val="0095322E"/>
    <w:rsid w:val="00953319"/>
    <w:rsid w:val="009534DE"/>
    <w:rsid w:val="00953CC5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08C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361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49B"/>
    <w:rsid w:val="00963693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91B"/>
    <w:rsid w:val="009649C4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0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AC7"/>
    <w:rsid w:val="00973E14"/>
    <w:rsid w:val="00973E5A"/>
    <w:rsid w:val="009740B6"/>
    <w:rsid w:val="00974180"/>
    <w:rsid w:val="00974335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0DC"/>
    <w:rsid w:val="009751D5"/>
    <w:rsid w:val="00975927"/>
    <w:rsid w:val="00975A9A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3918"/>
    <w:rsid w:val="00984087"/>
    <w:rsid w:val="009842F5"/>
    <w:rsid w:val="0098434A"/>
    <w:rsid w:val="0098444B"/>
    <w:rsid w:val="0098449A"/>
    <w:rsid w:val="00984620"/>
    <w:rsid w:val="00984801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D0F"/>
    <w:rsid w:val="00986FF2"/>
    <w:rsid w:val="0098701D"/>
    <w:rsid w:val="00987270"/>
    <w:rsid w:val="0098767D"/>
    <w:rsid w:val="00987697"/>
    <w:rsid w:val="0098773F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42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CB0"/>
    <w:rsid w:val="00992F60"/>
    <w:rsid w:val="0099306C"/>
    <w:rsid w:val="009930B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560"/>
    <w:rsid w:val="0099585F"/>
    <w:rsid w:val="009959A2"/>
    <w:rsid w:val="00995B88"/>
    <w:rsid w:val="00995E57"/>
    <w:rsid w:val="009961CB"/>
    <w:rsid w:val="009962E9"/>
    <w:rsid w:val="00996A8E"/>
    <w:rsid w:val="00996ADA"/>
    <w:rsid w:val="00996BAF"/>
    <w:rsid w:val="00996EDF"/>
    <w:rsid w:val="0099731C"/>
    <w:rsid w:val="0099757A"/>
    <w:rsid w:val="00997731"/>
    <w:rsid w:val="009978BD"/>
    <w:rsid w:val="0099797D"/>
    <w:rsid w:val="00997997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A8F"/>
    <w:rsid w:val="009A4B0B"/>
    <w:rsid w:val="009A4C14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0FF4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991"/>
    <w:rsid w:val="009B2A89"/>
    <w:rsid w:val="009B2AB1"/>
    <w:rsid w:val="009B2DF3"/>
    <w:rsid w:val="009B30FC"/>
    <w:rsid w:val="009B32BA"/>
    <w:rsid w:val="009B36B3"/>
    <w:rsid w:val="009B37BB"/>
    <w:rsid w:val="009B39D0"/>
    <w:rsid w:val="009B41DF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55B"/>
    <w:rsid w:val="009B6582"/>
    <w:rsid w:val="009B680A"/>
    <w:rsid w:val="009B6880"/>
    <w:rsid w:val="009B69B3"/>
    <w:rsid w:val="009B6E67"/>
    <w:rsid w:val="009B6EF6"/>
    <w:rsid w:val="009B7195"/>
    <w:rsid w:val="009B75D4"/>
    <w:rsid w:val="009B781C"/>
    <w:rsid w:val="009B78D5"/>
    <w:rsid w:val="009B7A49"/>
    <w:rsid w:val="009B7AD7"/>
    <w:rsid w:val="009B7BCB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B42"/>
    <w:rsid w:val="009C3C5D"/>
    <w:rsid w:val="009C3F92"/>
    <w:rsid w:val="009C41ED"/>
    <w:rsid w:val="009C467F"/>
    <w:rsid w:val="009C46CE"/>
    <w:rsid w:val="009C4B5F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840"/>
    <w:rsid w:val="009C6A30"/>
    <w:rsid w:val="009C6AB8"/>
    <w:rsid w:val="009C6C9A"/>
    <w:rsid w:val="009C6D09"/>
    <w:rsid w:val="009C7026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8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E7"/>
    <w:rsid w:val="009D3639"/>
    <w:rsid w:val="009D37A0"/>
    <w:rsid w:val="009D3A1D"/>
    <w:rsid w:val="009D3B51"/>
    <w:rsid w:val="009D3BFA"/>
    <w:rsid w:val="009D3CE6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9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E46"/>
    <w:rsid w:val="009E2F0C"/>
    <w:rsid w:val="009E2F60"/>
    <w:rsid w:val="009E2FA3"/>
    <w:rsid w:val="009E3146"/>
    <w:rsid w:val="009E31D7"/>
    <w:rsid w:val="009E32F2"/>
    <w:rsid w:val="009E3368"/>
    <w:rsid w:val="009E33DA"/>
    <w:rsid w:val="009E37C8"/>
    <w:rsid w:val="009E384E"/>
    <w:rsid w:val="009E39CC"/>
    <w:rsid w:val="009E3B96"/>
    <w:rsid w:val="009E400B"/>
    <w:rsid w:val="009E41FD"/>
    <w:rsid w:val="009E4205"/>
    <w:rsid w:val="009E4221"/>
    <w:rsid w:val="009E4225"/>
    <w:rsid w:val="009E425A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79E"/>
    <w:rsid w:val="009E593B"/>
    <w:rsid w:val="009E5BC7"/>
    <w:rsid w:val="009E5BEC"/>
    <w:rsid w:val="009E5E4F"/>
    <w:rsid w:val="009E6517"/>
    <w:rsid w:val="009E66F1"/>
    <w:rsid w:val="009E679E"/>
    <w:rsid w:val="009E689A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319"/>
    <w:rsid w:val="009F145E"/>
    <w:rsid w:val="009F16D6"/>
    <w:rsid w:val="009F18AB"/>
    <w:rsid w:val="009F1971"/>
    <w:rsid w:val="009F1A2E"/>
    <w:rsid w:val="009F1D38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4FC"/>
    <w:rsid w:val="009F3588"/>
    <w:rsid w:val="009F3638"/>
    <w:rsid w:val="009F394E"/>
    <w:rsid w:val="009F3A09"/>
    <w:rsid w:val="009F40B9"/>
    <w:rsid w:val="009F419F"/>
    <w:rsid w:val="009F41C0"/>
    <w:rsid w:val="009F46A7"/>
    <w:rsid w:val="009F46AA"/>
    <w:rsid w:val="009F4AD7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8AE"/>
    <w:rsid w:val="009F7CB9"/>
    <w:rsid w:val="009F7E7F"/>
    <w:rsid w:val="009F7FB6"/>
    <w:rsid w:val="00A0010C"/>
    <w:rsid w:val="00A0010D"/>
    <w:rsid w:val="00A00403"/>
    <w:rsid w:val="00A00598"/>
    <w:rsid w:val="00A008DB"/>
    <w:rsid w:val="00A00902"/>
    <w:rsid w:val="00A00A02"/>
    <w:rsid w:val="00A00ABD"/>
    <w:rsid w:val="00A00D62"/>
    <w:rsid w:val="00A00DCF"/>
    <w:rsid w:val="00A00E6D"/>
    <w:rsid w:val="00A00EE5"/>
    <w:rsid w:val="00A010D2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32C"/>
    <w:rsid w:val="00A0540B"/>
    <w:rsid w:val="00A057D8"/>
    <w:rsid w:val="00A059B7"/>
    <w:rsid w:val="00A059ED"/>
    <w:rsid w:val="00A05BC3"/>
    <w:rsid w:val="00A05C76"/>
    <w:rsid w:val="00A0609F"/>
    <w:rsid w:val="00A061C2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307"/>
    <w:rsid w:val="00A13477"/>
    <w:rsid w:val="00A134D3"/>
    <w:rsid w:val="00A13515"/>
    <w:rsid w:val="00A13797"/>
    <w:rsid w:val="00A13930"/>
    <w:rsid w:val="00A13B8B"/>
    <w:rsid w:val="00A1415E"/>
    <w:rsid w:val="00A141F0"/>
    <w:rsid w:val="00A14339"/>
    <w:rsid w:val="00A143B6"/>
    <w:rsid w:val="00A14613"/>
    <w:rsid w:val="00A149AE"/>
    <w:rsid w:val="00A14DEA"/>
    <w:rsid w:val="00A14EDE"/>
    <w:rsid w:val="00A1509A"/>
    <w:rsid w:val="00A1516F"/>
    <w:rsid w:val="00A152A2"/>
    <w:rsid w:val="00A1532D"/>
    <w:rsid w:val="00A154B7"/>
    <w:rsid w:val="00A1552A"/>
    <w:rsid w:val="00A15691"/>
    <w:rsid w:val="00A15857"/>
    <w:rsid w:val="00A15D78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DF7"/>
    <w:rsid w:val="00A16E87"/>
    <w:rsid w:val="00A16F53"/>
    <w:rsid w:val="00A1705A"/>
    <w:rsid w:val="00A1752C"/>
    <w:rsid w:val="00A177A0"/>
    <w:rsid w:val="00A177DB"/>
    <w:rsid w:val="00A178CA"/>
    <w:rsid w:val="00A178FE"/>
    <w:rsid w:val="00A20140"/>
    <w:rsid w:val="00A20431"/>
    <w:rsid w:val="00A2047E"/>
    <w:rsid w:val="00A2051E"/>
    <w:rsid w:val="00A205FD"/>
    <w:rsid w:val="00A2062A"/>
    <w:rsid w:val="00A20652"/>
    <w:rsid w:val="00A20844"/>
    <w:rsid w:val="00A208B8"/>
    <w:rsid w:val="00A20B88"/>
    <w:rsid w:val="00A20DDD"/>
    <w:rsid w:val="00A210AC"/>
    <w:rsid w:val="00A2125A"/>
    <w:rsid w:val="00A215EB"/>
    <w:rsid w:val="00A21611"/>
    <w:rsid w:val="00A21650"/>
    <w:rsid w:val="00A21674"/>
    <w:rsid w:val="00A21737"/>
    <w:rsid w:val="00A2178A"/>
    <w:rsid w:val="00A21A56"/>
    <w:rsid w:val="00A21AE4"/>
    <w:rsid w:val="00A21BB1"/>
    <w:rsid w:val="00A21C12"/>
    <w:rsid w:val="00A21CF7"/>
    <w:rsid w:val="00A21D4E"/>
    <w:rsid w:val="00A21F3F"/>
    <w:rsid w:val="00A21FC3"/>
    <w:rsid w:val="00A22091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369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1C9"/>
    <w:rsid w:val="00A26295"/>
    <w:rsid w:val="00A26296"/>
    <w:rsid w:val="00A262E5"/>
    <w:rsid w:val="00A266B8"/>
    <w:rsid w:val="00A267CF"/>
    <w:rsid w:val="00A26809"/>
    <w:rsid w:val="00A26A22"/>
    <w:rsid w:val="00A26C75"/>
    <w:rsid w:val="00A27342"/>
    <w:rsid w:val="00A273E6"/>
    <w:rsid w:val="00A275F8"/>
    <w:rsid w:val="00A27913"/>
    <w:rsid w:val="00A27C2C"/>
    <w:rsid w:val="00A27EAA"/>
    <w:rsid w:val="00A27F77"/>
    <w:rsid w:val="00A3003D"/>
    <w:rsid w:val="00A3008D"/>
    <w:rsid w:val="00A30343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122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180"/>
    <w:rsid w:val="00A3320D"/>
    <w:rsid w:val="00A33442"/>
    <w:rsid w:val="00A3361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4CD6"/>
    <w:rsid w:val="00A34DBB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9D"/>
    <w:rsid w:val="00A364EA"/>
    <w:rsid w:val="00A367EF"/>
    <w:rsid w:val="00A36AE9"/>
    <w:rsid w:val="00A36B48"/>
    <w:rsid w:val="00A36CC5"/>
    <w:rsid w:val="00A36D7C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BC1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245"/>
    <w:rsid w:val="00A416C2"/>
    <w:rsid w:val="00A418FF"/>
    <w:rsid w:val="00A41CBE"/>
    <w:rsid w:val="00A41F3C"/>
    <w:rsid w:val="00A4215F"/>
    <w:rsid w:val="00A422F3"/>
    <w:rsid w:val="00A42690"/>
    <w:rsid w:val="00A4283A"/>
    <w:rsid w:val="00A4284C"/>
    <w:rsid w:val="00A429D1"/>
    <w:rsid w:val="00A42E42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FC"/>
    <w:rsid w:val="00A46A30"/>
    <w:rsid w:val="00A46C58"/>
    <w:rsid w:val="00A46D9E"/>
    <w:rsid w:val="00A46E0B"/>
    <w:rsid w:val="00A46EAE"/>
    <w:rsid w:val="00A470D2"/>
    <w:rsid w:val="00A47186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19D"/>
    <w:rsid w:val="00A5158D"/>
    <w:rsid w:val="00A51819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4AE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BD9"/>
    <w:rsid w:val="00A55061"/>
    <w:rsid w:val="00A5519A"/>
    <w:rsid w:val="00A556AC"/>
    <w:rsid w:val="00A557D5"/>
    <w:rsid w:val="00A557D8"/>
    <w:rsid w:val="00A55800"/>
    <w:rsid w:val="00A55A95"/>
    <w:rsid w:val="00A55AC6"/>
    <w:rsid w:val="00A55C0D"/>
    <w:rsid w:val="00A55E00"/>
    <w:rsid w:val="00A55E43"/>
    <w:rsid w:val="00A5619E"/>
    <w:rsid w:val="00A56325"/>
    <w:rsid w:val="00A5637E"/>
    <w:rsid w:val="00A56490"/>
    <w:rsid w:val="00A56701"/>
    <w:rsid w:val="00A5691D"/>
    <w:rsid w:val="00A56A43"/>
    <w:rsid w:val="00A56BAB"/>
    <w:rsid w:val="00A56CA8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8AA"/>
    <w:rsid w:val="00A62AD1"/>
    <w:rsid w:val="00A62BA6"/>
    <w:rsid w:val="00A62C4C"/>
    <w:rsid w:val="00A62C6A"/>
    <w:rsid w:val="00A62D35"/>
    <w:rsid w:val="00A62DCC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971"/>
    <w:rsid w:val="00A65AAD"/>
    <w:rsid w:val="00A65AE1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925"/>
    <w:rsid w:val="00A66A84"/>
    <w:rsid w:val="00A66BB3"/>
    <w:rsid w:val="00A67162"/>
    <w:rsid w:val="00A67195"/>
    <w:rsid w:val="00A671B4"/>
    <w:rsid w:val="00A6726A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389"/>
    <w:rsid w:val="00A7144D"/>
    <w:rsid w:val="00A71738"/>
    <w:rsid w:val="00A7182D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D0E"/>
    <w:rsid w:val="00A74F12"/>
    <w:rsid w:val="00A74F6C"/>
    <w:rsid w:val="00A7522F"/>
    <w:rsid w:val="00A75258"/>
    <w:rsid w:val="00A752D1"/>
    <w:rsid w:val="00A7549A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F7"/>
    <w:rsid w:val="00A82122"/>
    <w:rsid w:val="00A821B5"/>
    <w:rsid w:val="00A82433"/>
    <w:rsid w:val="00A82542"/>
    <w:rsid w:val="00A828F1"/>
    <w:rsid w:val="00A82B8C"/>
    <w:rsid w:val="00A82E64"/>
    <w:rsid w:val="00A82FB1"/>
    <w:rsid w:val="00A834AA"/>
    <w:rsid w:val="00A834B0"/>
    <w:rsid w:val="00A834FE"/>
    <w:rsid w:val="00A836C8"/>
    <w:rsid w:val="00A8377B"/>
    <w:rsid w:val="00A838C1"/>
    <w:rsid w:val="00A83C9E"/>
    <w:rsid w:val="00A83E9B"/>
    <w:rsid w:val="00A83F42"/>
    <w:rsid w:val="00A841AE"/>
    <w:rsid w:val="00A84313"/>
    <w:rsid w:val="00A8445D"/>
    <w:rsid w:val="00A845A8"/>
    <w:rsid w:val="00A84706"/>
    <w:rsid w:val="00A84A42"/>
    <w:rsid w:val="00A84BFA"/>
    <w:rsid w:val="00A84E27"/>
    <w:rsid w:val="00A84EA8"/>
    <w:rsid w:val="00A84EB2"/>
    <w:rsid w:val="00A85085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4B9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C3"/>
    <w:rsid w:val="00A91808"/>
    <w:rsid w:val="00A918AF"/>
    <w:rsid w:val="00A91A85"/>
    <w:rsid w:val="00A91BBC"/>
    <w:rsid w:val="00A91C5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69C"/>
    <w:rsid w:val="00A92745"/>
    <w:rsid w:val="00A92911"/>
    <w:rsid w:val="00A929A0"/>
    <w:rsid w:val="00A929E6"/>
    <w:rsid w:val="00A92A11"/>
    <w:rsid w:val="00A92EA7"/>
    <w:rsid w:val="00A92F5C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8D8"/>
    <w:rsid w:val="00A94946"/>
    <w:rsid w:val="00A94AB0"/>
    <w:rsid w:val="00A94AEE"/>
    <w:rsid w:val="00A94C02"/>
    <w:rsid w:val="00A94E9D"/>
    <w:rsid w:val="00A9523E"/>
    <w:rsid w:val="00A953C1"/>
    <w:rsid w:val="00A954BA"/>
    <w:rsid w:val="00A95554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9FE"/>
    <w:rsid w:val="00A97BF2"/>
    <w:rsid w:val="00A97C0E"/>
    <w:rsid w:val="00A97CAC"/>
    <w:rsid w:val="00AA0117"/>
    <w:rsid w:val="00AA0140"/>
    <w:rsid w:val="00AA0408"/>
    <w:rsid w:val="00AA0606"/>
    <w:rsid w:val="00AA0660"/>
    <w:rsid w:val="00AA0876"/>
    <w:rsid w:val="00AA0CAD"/>
    <w:rsid w:val="00AA0F76"/>
    <w:rsid w:val="00AA1332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AF5"/>
    <w:rsid w:val="00AA5D2A"/>
    <w:rsid w:val="00AA5F37"/>
    <w:rsid w:val="00AA5FC5"/>
    <w:rsid w:val="00AA6225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2C2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856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C7"/>
    <w:rsid w:val="00AB4EFA"/>
    <w:rsid w:val="00AB528C"/>
    <w:rsid w:val="00AB53F7"/>
    <w:rsid w:val="00AB53FB"/>
    <w:rsid w:val="00AB540C"/>
    <w:rsid w:val="00AB5554"/>
    <w:rsid w:val="00AB557A"/>
    <w:rsid w:val="00AB5AD3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B76"/>
    <w:rsid w:val="00AB7C37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4EF"/>
    <w:rsid w:val="00AC465A"/>
    <w:rsid w:val="00AC4686"/>
    <w:rsid w:val="00AC47D8"/>
    <w:rsid w:val="00AC47F2"/>
    <w:rsid w:val="00AC4997"/>
    <w:rsid w:val="00AC4C30"/>
    <w:rsid w:val="00AC4DC5"/>
    <w:rsid w:val="00AC50A5"/>
    <w:rsid w:val="00AC5227"/>
    <w:rsid w:val="00AC5456"/>
    <w:rsid w:val="00AC5581"/>
    <w:rsid w:val="00AC562A"/>
    <w:rsid w:val="00AC5673"/>
    <w:rsid w:val="00AC57CD"/>
    <w:rsid w:val="00AC5A65"/>
    <w:rsid w:val="00AC5ADC"/>
    <w:rsid w:val="00AC5AEE"/>
    <w:rsid w:val="00AC5B83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CD7"/>
    <w:rsid w:val="00AC6D94"/>
    <w:rsid w:val="00AC721A"/>
    <w:rsid w:val="00AC7417"/>
    <w:rsid w:val="00AC7503"/>
    <w:rsid w:val="00AC7764"/>
    <w:rsid w:val="00AC7A6A"/>
    <w:rsid w:val="00AC7E84"/>
    <w:rsid w:val="00AD0007"/>
    <w:rsid w:val="00AD01F8"/>
    <w:rsid w:val="00AD0250"/>
    <w:rsid w:val="00AD04A2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924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C6F"/>
    <w:rsid w:val="00AD3FE3"/>
    <w:rsid w:val="00AD4109"/>
    <w:rsid w:val="00AD43AC"/>
    <w:rsid w:val="00AD45B8"/>
    <w:rsid w:val="00AD49C6"/>
    <w:rsid w:val="00AD4BDA"/>
    <w:rsid w:val="00AD4F8F"/>
    <w:rsid w:val="00AD5039"/>
    <w:rsid w:val="00AD508A"/>
    <w:rsid w:val="00AD5497"/>
    <w:rsid w:val="00AD5707"/>
    <w:rsid w:val="00AD573E"/>
    <w:rsid w:val="00AD5806"/>
    <w:rsid w:val="00AD5B3F"/>
    <w:rsid w:val="00AD5BFF"/>
    <w:rsid w:val="00AD5C55"/>
    <w:rsid w:val="00AD5DE4"/>
    <w:rsid w:val="00AD5E33"/>
    <w:rsid w:val="00AD5F6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7C"/>
    <w:rsid w:val="00AD79D9"/>
    <w:rsid w:val="00AD7AC6"/>
    <w:rsid w:val="00AD7B3C"/>
    <w:rsid w:val="00AD7D71"/>
    <w:rsid w:val="00AE018D"/>
    <w:rsid w:val="00AE0254"/>
    <w:rsid w:val="00AE02DE"/>
    <w:rsid w:val="00AE0379"/>
    <w:rsid w:val="00AE0428"/>
    <w:rsid w:val="00AE077E"/>
    <w:rsid w:val="00AE08A4"/>
    <w:rsid w:val="00AE0E21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650"/>
    <w:rsid w:val="00AE1A08"/>
    <w:rsid w:val="00AE1C90"/>
    <w:rsid w:val="00AE1E8E"/>
    <w:rsid w:val="00AE2045"/>
    <w:rsid w:val="00AE2222"/>
    <w:rsid w:val="00AE2241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CAD"/>
    <w:rsid w:val="00AE3E27"/>
    <w:rsid w:val="00AE3E3A"/>
    <w:rsid w:val="00AE3F4A"/>
    <w:rsid w:val="00AE4333"/>
    <w:rsid w:val="00AE4396"/>
    <w:rsid w:val="00AE440F"/>
    <w:rsid w:val="00AE4521"/>
    <w:rsid w:val="00AE46C9"/>
    <w:rsid w:val="00AE4BC3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583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0E"/>
    <w:rsid w:val="00AF29F2"/>
    <w:rsid w:val="00AF2A28"/>
    <w:rsid w:val="00AF2D68"/>
    <w:rsid w:val="00AF2E5C"/>
    <w:rsid w:val="00AF3014"/>
    <w:rsid w:val="00AF30D3"/>
    <w:rsid w:val="00AF3114"/>
    <w:rsid w:val="00AF3207"/>
    <w:rsid w:val="00AF367B"/>
    <w:rsid w:val="00AF39F2"/>
    <w:rsid w:val="00AF3E34"/>
    <w:rsid w:val="00AF415F"/>
    <w:rsid w:val="00AF41FA"/>
    <w:rsid w:val="00AF446C"/>
    <w:rsid w:val="00AF4924"/>
    <w:rsid w:val="00AF4AB8"/>
    <w:rsid w:val="00AF4AD7"/>
    <w:rsid w:val="00AF4DC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5D"/>
    <w:rsid w:val="00AF60C0"/>
    <w:rsid w:val="00AF6134"/>
    <w:rsid w:val="00AF619D"/>
    <w:rsid w:val="00AF65A0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2FA"/>
    <w:rsid w:val="00B04A67"/>
    <w:rsid w:val="00B04B21"/>
    <w:rsid w:val="00B050D0"/>
    <w:rsid w:val="00B0511F"/>
    <w:rsid w:val="00B051F5"/>
    <w:rsid w:val="00B052D0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978"/>
    <w:rsid w:val="00B07D20"/>
    <w:rsid w:val="00B07F90"/>
    <w:rsid w:val="00B101AE"/>
    <w:rsid w:val="00B101C3"/>
    <w:rsid w:val="00B1020A"/>
    <w:rsid w:val="00B102FA"/>
    <w:rsid w:val="00B1078B"/>
    <w:rsid w:val="00B10957"/>
    <w:rsid w:val="00B10A4D"/>
    <w:rsid w:val="00B10AAC"/>
    <w:rsid w:val="00B10F4D"/>
    <w:rsid w:val="00B110D4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B3F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D16"/>
    <w:rsid w:val="00B15DF1"/>
    <w:rsid w:val="00B15E35"/>
    <w:rsid w:val="00B1626C"/>
    <w:rsid w:val="00B1628D"/>
    <w:rsid w:val="00B1645C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1CEB"/>
    <w:rsid w:val="00B2237E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20B"/>
    <w:rsid w:val="00B234C4"/>
    <w:rsid w:val="00B234ED"/>
    <w:rsid w:val="00B239C1"/>
    <w:rsid w:val="00B23A2C"/>
    <w:rsid w:val="00B23A90"/>
    <w:rsid w:val="00B23D3C"/>
    <w:rsid w:val="00B2403D"/>
    <w:rsid w:val="00B240FA"/>
    <w:rsid w:val="00B2437E"/>
    <w:rsid w:val="00B2444C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FDC"/>
    <w:rsid w:val="00B2601C"/>
    <w:rsid w:val="00B2629D"/>
    <w:rsid w:val="00B26458"/>
    <w:rsid w:val="00B268BF"/>
    <w:rsid w:val="00B26A9A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12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526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08"/>
    <w:rsid w:val="00B40B1D"/>
    <w:rsid w:val="00B413C0"/>
    <w:rsid w:val="00B41587"/>
    <w:rsid w:val="00B416EE"/>
    <w:rsid w:val="00B41A0F"/>
    <w:rsid w:val="00B41C04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90"/>
    <w:rsid w:val="00B43EB3"/>
    <w:rsid w:val="00B43EE5"/>
    <w:rsid w:val="00B44296"/>
    <w:rsid w:val="00B44425"/>
    <w:rsid w:val="00B448B1"/>
    <w:rsid w:val="00B448BE"/>
    <w:rsid w:val="00B44998"/>
    <w:rsid w:val="00B44A93"/>
    <w:rsid w:val="00B44C33"/>
    <w:rsid w:val="00B44D29"/>
    <w:rsid w:val="00B44FBF"/>
    <w:rsid w:val="00B450C7"/>
    <w:rsid w:val="00B45291"/>
    <w:rsid w:val="00B453E3"/>
    <w:rsid w:val="00B453EF"/>
    <w:rsid w:val="00B4545D"/>
    <w:rsid w:val="00B45581"/>
    <w:rsid w:val="00B455E0"/>
    <w:rsid w:val="00B45671"/>
    <w:rsid w:val="00B45707"/>
    <w:rsid w:val="00B4570F"/>
    <w:rsid w:val="00B4577E"/>
    <w:rsid w:val="00B4598A"/>
    <w:rsid w:val="00B45B32"/>
    <w:rsid w:val="00B4611E"/>
    <w:rsid w:val="00B46457"/>
    <w:rsid w:val="00B467AE"/>
    <w:rsid w:val="00B46A8A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12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1F3"/>
    <w:rsid w:val="00B522DD"/>
    <w:rsid w:val="00B526FF"/>
    <w:rsid w:val="00B5274C"/>
    <w:rsid w:val="00B52759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85C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82"/>
    <w:rsid w:val="00B560A0"/>
    <w:rsid w:val="00B562A4"/>
    <w:rsid w:val="00B564E1"/>
    <w:rsid w:val="00B56C1A"/>
    <w:rsid w:val="00B56F54"/>
    <w:rsid w:val="00B5705F"/>
    <w:rsid w:val="00B57085"/>
    <w:rsid w:val="00B57360"/>
    <w:rsid w:val="00B573AD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126"/>
    <w:rsid w:val="00B63234"/>
    <w:rsid w:val="00B632FF"/>
    <w:rsid w:val="00B63590"/>
    <w:rsid w:val="00B635DF"/>
    <w:rsid w:val="00B6381C"/>
    <w:rsid w:val="00B639F8"/>
    <w:rsid w:val="00B63ABC"/>
    <w:rsid w:val="00B63D28"/>
    <w:rsid w:val="00B63D70"/>
    <w:rsid w:val="00B63F23"/>
    <w:rsid w:val="00B6429C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24B"/>
    <w:rsid w:val="00B652AE"/>
    <w:rsid w:val="00B6533A"/>
    <w:rsid w:val="00B65426"/>
    <w:rsid w:val="00B654DA"/>
    <w:rsid w:val="00B654E0"/>
    <w:rsid w:val="00B65682"/>
    <w:rsid w:val="00B65E04"/>
    <w:rsid w:val="00B65F1C"/>
    <w:rsid w:val="00B661E1"/>
    <w:rsid w:val="00B66302"/>
    <w:rsid w:val="00B66391"/>
    <w:rsid w:val="00B664B2"/>
    <w:rsid w:val="00B6674E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8DC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2FA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B6C"/>
    <w:rsid w:val="00B75BE9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C63"/>
    <w:rsid w:val="00B80CFD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7D5"/>
    <w:rsid w:val="00B82887"/>
    <w:rsid w:val="00B82E0D"/>
    <w:rsid w:val="00B82F2C"/>
    <w:rsid w:val="00B82FEB"/>
    <w:rsid w:val="00B830DB"/>
    <w:rsid w:val="00B833B4"/>
    <w:rsid w:val="00B833FF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1FF"/>
    <w:rsid w:val="00B864FF"/>
    <w:rsid w:val="00B86567"/>
    <w:rsid w:val="00B8662B"/>
    <w:rsid w:val="00B8673D"/>
    <w:rsid w:val="00B868FB"/>
    <w:rsid w:val="00B8693C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6B8"/>
    <w:rsid w:val="00B91721"/>
    <w:rsid w:val="00B91730"/>
    <w:rsid w:val="00B91AEF"/>
    <w:rsid w:val="00B91C13"/>
    <w:rsid w:val="00B91E6B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C18"/>
    <w:rsid w:val="00B93E3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34E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61D"/>
    <w:rsid w:val="00B977E4"/>
    <w:rsid w:val="00B97811"/>
    <w:rsid w:val="00B97BDE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55C"/>
    <w:rsid w:val="00BA558D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5F28"/>
    <w:rsid w:val="00BA605D"/>
    <w:rsid w:val="00BA60CF"/>
    <w:rsid w:val="00BA6165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1EA8"/>
    <w:rsid w:val="00BB2058"/>
    <w:rsid w:val="00BB20E6"/>
    <w:rsid w:val="00BB20EF"/>
    <w:rsid w:val="00BB2337"/>
    <w:rsid w:val="00BB24D9"/>
    <w:rsid w:val="00BB2518"/>
    <w:rsid w:val="00BB26B5"/>
    <w:rsid w:val="00BB26C8"/>
    <w:rsid w:val="00BB28DC"/>
    <w:rsid w:val="00BB2ADD"/>
    <w:rsid w:val="00BB2AE2"/>
    <w:rsid w:val="00BB2B18"/>
    <w:rsid w:val="00BB2BBC"/>
    <w:rsid w:val="00BB2C3B"/>
    <w:rsid w:val="00BB2EA4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DBF"/>
    <w:rsid w:val="00BC2E1F"/>
    <w:rsid w:val="00BC2EBF"/>
    <w:rsid w:val="00BC2FC0"/>
    <w:rsid w:val="00BC3098"/>
    <w:rsid w:val="00BC31F6"/>
    <w:rsid w:val="00BC321B"/>
    <w:rsid w:val="00BC3226"/>
    <w:rsid w:val="00BC33F1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5F77"/>
    <w:rsid w:val="00BC600F"/>
    <w:rsid w:val="00BC6180"/>
    <w:rsid w:val="00BC6590"/>
    <w:rsid w:val="00BC66CC"/>
    <w:rsid w:val="00BC681D"/>
    <w:rsid w:val="00BC6838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DA7"/>
    <w:rsid w:val="00BC7F1E"/>
    <w:rsid w:val="00BC7F3C"/>
    <w:rsid w:val="00BD00EA"/>
    <w:rsid w:val="00BD0525"/>
    <w:rsid w:val="00BD06C6"/>
    <w:rsid w:val="00BD0794"/>
    <w:rsid w:val="00BD0B21"/>
    <w:rsid w:val="00BD0BED"/>
    <w:rsid w:val="00BD0CF7"/>
    <w:rsid w:val="00BD0DB3"/>
    <w:rsid w:val="00BD0F93"/>
    <w:rsid w:val="00BD1244"/>
    <w:rsid w:val="00BD1390"/>
    <w:rsid w:val="00BD1420"/>
    <w:rsid w:val="00BD15E9"/>
    <w:rsid w:val="00BD16BB"/>
    <w:rsid w:val="00BD17E6"/>
    <w:rsid w:val="00BD18D3"/>
    <w:rsid w:val="00BD196E"/>
    <w:rsid w:val="00BD1A75"/>
    <w:rsid w:val="00BD1AE6"/>
    <w:rsid w:val="00BD1AF8"/>
    <w:rsid w:val="00BD200A"/>
    <w:rsid w:val="00BD203F"/>
    <w:rsid w:val="00BD213A"/>
    <w:rsid w:val="00BD2391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B4D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C75"/>
    <w:rsid w:val="00BD6D62"/>
    <w:rsid w:val="00BD6E50"/>
    <w:rsid w:val="00BD6E9C"/>
    <w:rsid w:val="00BD717C"/>
    <w:rsid w:val="00BD728F"/>
    <w:rsid w:val="00BD785F"/>
    <w:rsid w:val="00BD7A3B"/>
    <w:rsid w:val="00BD7B87"/>
    <w:rsid w:val="00BD7CB5"/>
    <w:rsid w:val="00BD7DFC"/>
    <w:rsid w:val="00BD7E52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904"/>
    <w:rsid w:val="00BE1B55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34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4EB7"/>
    <w:rsid w:val="00BE51D3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94C"/>
    <w:rsid w:val="00BE7B64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013"/>
    <w:rsid w:val="00BF125E"/>
    <w:rsid w:val="00BF1313"/>
    <w:rsid w:val="00BF1490"/>
    <w:rsid w:val="00BF1738"/>
    <w:rsid w:val="00BF19EA"/>
    <w:rsid w:val="00BF1BAD"/>
    <w:rsid w:val="00BF1C7E"/>
    <w:rsid w:val="00BF21AE"/>
    <w:rsid w:val="00BF23EA"/>
    <w:rsid w:val="00BF248A"/>
    <w:rsid w:val="00BF27B9"/>
    <w:rsid w:val="00BF289E"/>
    <w:rsid w:val="00BF2AA1"/>
    <w:rsid w:val="00BF2E2C"/>
    <w:rsid w:val="00BF31EA"/>
    <w:rsid w:val="00BF321E"/>
    <w:rsid w:val="00BF3508"/>
    <w:rsid w:val="00BF3545"/>
    <w:rsid w:val="00BF37FD"/>
    <w:rsid w:val="00BF3980"/>
    <w:rsid w:val="00BF3C9D"/>
    <w:rsid w:val="00BF3E92"/>
    <w:rsid w:val="00BF4267"/>
    <w:rsid w:val="00BF433A"/>
    <w:rsid w:val="00BF44FE"/>
    <w:rsid w:val="00BF45DE"/>
    <w:rsid w:val="00BF4845"/>
    <w:rsid w:val="00BF4C57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39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36E"/>
    <w:rsid w:val="00C00436"/>
    <w:rsid w:val="00C0068D"/>
    <w:rsid w:val="00C008B0"/>
    <w:rsid w:val="00C00A46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1F37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BFE"/>
    <w:rsid w:val="00C05CA9"/>
    <w:rsid w:val="00C0603E"/>
    <w:rsid w:val="00C063AC"/>
    <w:rsid w:val="00C06501"/>
    <w:rsid w:val="00C06843"/>
    <w:rsid w:val="00C06AAE"/>
    <w:rsid w:val="00C06E4B"/>
    <w:rsid w:val="00C06FFF"/>
    <w:rsid w:val="00C070E4"/>
    <w:rsid w:val="00C07153"/>
    <w:rsid w:val="00C071DF"/>
    <w:rsid w:val="00C0730D"/>
    <w:rsid w:val="00C0742C"/>
    <w:rsid w:val="00C074BD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AAF"/>
    <w:rsid w:val="00C10B7D"/>
    <w:rsid w:val="00C10EB2"/>
    <w:rsid w:val="00C10F8F"/>
    <w:rsid w:val="00C1106C"/>
    <w:rsid w:val="00C11131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7E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B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DC"/>
    <w:rsid w:val="00C167E8"/>
    <w:rsid w:val="00C16EF0"/>
    <w:rsid w:val="00C16F7F"/>
    <w:rsid w:val="00C1715F"/>
    <w:rsid w:val="00C172A7"/>
    <w:rsid w:val="00C1753E"/>
    <w:rsid w:val="00C175BD"/>
    <w:rsid w:val="00C1768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A1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E4B"/>
    <w:rsid w:val="00C22F4D"/>
    <w:rsid w:val="00C23078"/>
    <w:rsid w:val="00C23145"/>
    <w:rsid w:val="00C2324A"/>
    <w:rsid w:val="00C232C7"/>
    <w:rsid w:val="00C233AA"/>
    <w:rsid w:val="00C23540"/>
    <w:rsid w:val="00C237B9"/>
    <w:rsid w:val="00C23861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6D6"/>
    <w:rsid w:val="00C24A9F"/>
    <w:rsid w:val="00C24B99"/>
    <w:rsid w:val="00C24ED8"/>
    <w:rsid w:val="00C25356"/>
    <w:rsid w:val="00C25392"/>
    <w:rsid w:val="00C25681"/>
    <w:rsid w:val="00C258E6"/>
    <w:rsid w:val="00C25A35"/>
    <w:rsid w:val="00C25BF3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34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1C"/>
    <w:rsid w:val="00C31326"/>
    <w:rsid w:val="00C316FE"/>
    <w:rsid w:val="00C31BAD"/>
    <w:rsid w:val="00C31F07"/>
    <w:rsid w:val="00C31FB6"/>
    <w:rsid w:val="00C320C4"/>
    <w:rsid w:val="00C3217C"/>
    <w:rsid w:val="00C322E4"/>
    <w:rsid w:val="00C3248E"/>
    <w:rsid w:val="00C3258F"/>
    <w:rsid w:val="00C325B5"/>
    <w:rsid w:val="00C32773"/>
    <w:rsid w:val="00C32C3C"/>
    <w:rsid w:val="00C32D3E"/>
    <w:rsid w:val="00C32DBF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37"/>
    <w:rsid w:val="00C33C72"/>
    <w:rsid w:val="00C33DB2"/>
    <w:rsid w:val="00C34028"/>
    <w:rsid w:val="00C3402B"/>
    <w:rsid w:val="00C340D1"/>
    <w:rsid w:val="00C341A5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B9A"/>
    <w:rsid w:val="00C41C1A"/>
    <w:rsid w:val="00C41C27"/>
    <w:rsid w:val="00C41F82"/>
    <w:rsid w:val="00C424A6"/>
    <w:rsid w:val="00C4261B"/>
    <w:rsid w:val="00C4267C"/>
    <w:rsid w:val="00C42F26"/>
    <w:rsid w:val="00C42F4A"/>
    <w:rsid w:val="00C42F7A"/>
    <w:rsid w:val="00C43262"/>
    <w:rsid w:val="00C432E7"/>
    <w:rsid w:val="00C43418"/>
    <w:rsid w:val="00C43560"/>
    <w:rsid w:val="00C4375C"/>
    <w:rsid w:val="00C43AD4"/>
    <w:rsid w:val="00C43DF2"/>
    <w:rsid w:val="00C43E43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6BD"/>
    <w:rsid w:val="00C459EF"/>
    <w:rsid w:val="00C45B58"/>
    <w:rsid w:val="00C45D2C"/>
    <w:rsid w:val="00C45D3A"/>
    <w:rsid w:val="00C46107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3D"/>
    <w:rsid w:val="00C46FAC"/>
    <w:rsid w:val="00C47072"/>
    <w:rsid w:val="00C47192"/>
    <w:rsid w:val="00C478C6"/>
    <w:rsid w:val="00C47C3A"/>
    <w:rsid w:val="00C47CD1"/>
    <w:rsid w:val="00C47F4D"/>
    <w:rsid w:val="00C50391"/>
    <w:rsid w:val="00C5058E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300"/>
    <w:rsid w:val="00C525AF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C21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4BB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B57"/>
    <w:rsid w:val="00C57F14"/>
    <w:rsid w:val="00C60353"/>
    <w:rsid w:val="00C6039A"/>
    <w:rsid w:val="00C603F7"/>
    <w:rsid w:val="00C60A8B"/>
    <w:rsid w:val="00C60CBC"/>
    <w:rsid w:val="00C60D34"/>
    <w:rsid w:val="00C60ECC"/>
    <w:rsid w:val="00C61426"/>
    <w:rsid w:val="00C61975"/>
    <w:rsid w:val="00C619B7"/>
    <w:rsid w:val="00C61A69"/>
    <w:rsid w:val="00C61AC6"/>
    <w:rsid w:val="00C61AD7"/>
    <w:rsid w:val="00C61D1D"/>
    <w:rsid w:val="00C61FE5"/>
    <w:rsid w:val="00C625A4"/>
    <w:rsid w:val="00C62610"/>
    <w:rsid w:val="00C62778"/>
    <w:rsid w:val="00C62875"/>
    <w:rsid w:val="00C62AF0"/>
    <w:rsid w:val="00C62B80"/>
    <w:rsid w:val="00C62D54"/>
    <w:rsid w:val="00C63152"/>
    <w:rsid w:val="00C6321C"/>
    <w:rsid w:val="00C63585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E3D"/>
    <w:rsid w:val="00C64F45"/>
    <w:rsid w:val="00C64FA5"/>
    <w:rsid w:val="00C64FC5"/>
    <w:rsid w:val="00C65089"/>
    <w:rsid w:val="00C654A7"/>
    <w:rsid w:val="00C654AC"/>
    <w:rsid w:val="00C656D8"/>
    <w:rsid w:val="00C657EF"/>
    <w:rsid w:val="00C65A25"/>
    <w:rsid w:val="00C65D4D"/>
    <w:rsid w:val="00C65DCF"/>
    <w:rsid w:val="00C6610E"/>
    <w:rsid w:val="00C6618C"/>
    <w:rsid w:val="00C663C4"/>
    <w:rsid w:val="00C66746"/>
    <w:rsid w:val="00C66927"/>
    <w:rsid w:val="00C669BF"/>
    <w:rsid w:val="00C66A64"/>
    <w:rsid w:val="00C66BC9"/>
    <w:rsid w:val="00C66C38"/>
    <w:rsid w:val="00C6702E"/>
    <w:rsid w:val="00C6743F"/>
    <w:rsid w:val="00C67598"/>
    <w:rsid w:val="00C67B0B"/>
    <w:rsid w:val="00C67BBB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3D"/>
    <w:rsid w:val="00C718F0"/>
    <w:rsid w:val="00C71929"/>
    <w:rsid w:val="00C72057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1C"/>
    <w:rsid w:val="00C76850"/>
    <w:rsid w:val="00C76B20"/>
    <w:rsid w:val="00C76B66"/>
    <w:rsid w:val="00C76F4C"/>
    <w:rsid w:val="00C76FC0"/>
    <w:rsid w:val="00C7717B"/>
    <w:rsid w:val="00C7742D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1E9B"/>
    <w:rsid w:val="00C820C5"/>
    <w:rsid w:val="00C820F5"/>
    <w:rsid w:val="00C82DDB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15"/>
    <w:rsid w:val="00C85AD3"/>
    <w:rsid w:val="00C85AFF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2D3E"/>
    <w:rsid w:val="00C92DBC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099"/>
    <w:rsid w:val="00C9516B"/>
    <w:rsid w:val="00C9516D"/>
    <w:rsid w:val="00C95254"/>
    <w:rsid w:val="00C95469"/>
    <w:rsid w:val="00C954F3"/>
    <w:rsid w:val="00C95632"/>
    <w:rsid w:val="00C95637"/>
    <w:rsid w:val="00C95680"/>
    <w:rsid w:val="00C95714"/>
    <w:rsid w:val="00C95896"/>
    <w:rsid w:val="00C95A69"/>
    <w:rsid w:val="00C95B52"/>
    <w:rsid w:val="00C95D8E"/>
    <w:rsid w:val="00C95E3F"/>
    <w:rsid w:val="00C961A8"/>
    <w:rsid w:val="00C961EF"/>
    <w:rsid w:val="00C962A6"/>
    <w:rsid w:val="00C963A8"/>
    <w:rsid w:val="00C96565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98D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B9F"/>
    <w:rsid w:val="00CA3C10"/>
    <w:rsid w:val="00CA4144"/>
    <w:rsid w:val="00CA4459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93"/>
    <w:rsid w:val="00CA6CA2"/>
    <w:rsid w:val="00CA6D16"/>
    <w:rsid w:val="00CA6E18"/>
    <w:rsid w:val="00CA72EF"/>
    <w:rsid w:val="00CA7319"/>
    <w:rsid w:val="00CA7421"/>
    <w:rsid w:val="00CA7787"/>
    <w:rsid w:val="00CA7908"/>
    <w:rsid w:val="00CA79E2"/>
    <w:rsid w:val="00CA7A18"/>
    <w:rsid w:val="00CA7DEB"/>
    <w:rsid w:val="00CA7F55"/>
    <w:rsid w:val="00CB003B"/>
    <w:rsid w:val="00CB0140"/>
    <w:rsid w:val="00CB018B"/>
    <w:rsid w:val="00CB0619"/>
    <w:rsid w:val="00CB07A3"/>
    <w:rsid w:val="00CB08F1"/>
    <w:rsid w:val="00CB0B6D"/>
    <w:rsid w:val="00CB0F48"/>
    <w:rsid w:val="00CB0F91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8BA"/>
    <w:rsid w:val="00CB4C72"/>
    <w:rsid w:val="00CB51A7"/>
    <w:rsid w:val="00CB51BD"/>
    <w:rsid w:val="00CB52B6"/>
    <w:rsid w:val="00CB5314"/>
    <w:rsid w:val="00CB5BA5"/>
    <w:rsid w:val="00CB5DAB"/>
    <w:rsid w:val="00CB5E54"/>
    <w:rsid w:val="00CB616D"/>
    <w:rsid w:val="00CB61D9"/>
    <w:rsid w:val="00CB6666"/>
    <w:rsid w:val="00CB6890"/>
    <w:rsid w:val="00CB68E5"/>
    <w:rsid w:val="00CB6A64"/>
    <w:rsid w:val="00CB6D05"/>
    <w:rsid w:val="00CB6E03"/>
    <w:rsid w:val="00CB6F54"/>
    <w:rsid w:val="00CB6FD1"/>
    <w:rsid w:val="00CB724F"/>
    <w:rsid w:val="00CB7256"/>
    <w:rsid w:val="00CB757C"/>
    <w:rsid w:val="00CB7926"/>
    <w:rsid w:val="00CB799E"/>
    <w:rsid w:val="00CB7CA1"/>
    <w:rsid w:val="00CB7E11"/>
    <w:rsid w:val="00CC0213"/>
    <w:rsid w:val="00CC024F"/>
    <w:rsid w:val="00CC0556"/>
    <w:rsid w:val="00CC0598"/>
    <w:rsid w:val="00CC0D46"/>
    <w:rsid w:val="00CC0DF0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08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2E49"/>
    <w:rsid w:val="00CC3239"/>
    <w:rsid w:val="00CC3314"/>
    <w:rsid w:val="00CC3339"/>
    <w:rsid w:val="00CC346D"/>
    <w:rsid w:val="00CC365D"/>
    <w:rsid w:val="00CC3792"/>
    <w:rsid w:val="00CC37BE"/>
    <w:rsid w:val="00CC37FC"/>
    <w:rsid w:val="00CC3815"/>
    <w:rsid w:val="00CC3C90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8AB"/>
    <w:rsid w:val="00CC5921"/>
    <w:rsid w:val="00CC594B"/>
    <w:rsid w:val="00CC5A99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D6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278"/>
    <w:rsid w:val="00CD24B0"/>
    <w:rsid w:val="00CD257E"/>
    <w:rsid w:val="00CD2630"/>
    <w:rsid w:val="00CD26B5"/>
    <w:rsid w:val="00CD2A93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8C1"/>
    <w:rsid w:val="00CD3956"/>
    <w:rsid w:val="00CD39D8"/>
    <w:rsid w:val="00CD3AFC"/>
    <w:rsid w:val="00CD3B98"/>
    <w:rsid w:val="00CD3C68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6C2A"/>
    <w:rsid w:val="00CD6CFF"/>
    <w:rsid w:val="00CD7014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624"/>
    <w:rsid w:val="00CE078D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78B"/>
    <w:rsid w:val="00CE1943"/>
    <w:rsid w:val="00CE19B8"/>
    <w:rsid w:val="00CE1A3E"/>
    <w:rsid w:val="00CE1CC4"/>
    <w:rsid w:val="00CE1E22"/>
    <w:rsid w:val="00CE1EAA"/>
    <w:rsid w:val="00CE2047"/>
    <w:rsid w:val="00CE2264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424"/>
    <w:rsid w:val="00CE359F"/>
    <w:rsid w:val="00CE3B87"/>
    <w:rsid w:val="00CE3BF0"/>
    <w:rsid w:val="00CE3DFE"/>
    <w:rsid w:val="00CE4108"/>
    <w:rsid w:val="00CE4118"/>
    <w:rsid w:val="00CE46EF"/>
    <w:rsid w:val="00CE4C07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2FE"/>
    <w:rsid w:val="00CF232F"/>
    <w:rsid w:val="00CF23F3"/>
    <w:rsid w:val="00CF24D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12"/>
    <w:rsid w:val="00CF5CB4"/>
    <w:rsid w:val="00CF5F66"/>
    <w:rsid w:val="00CF6085"/>
    <w:rsid w:val="00CF6370"/>
    <w:rsid w:val="00CF63BC"/>
    <w:rsid w:val="00CF641C"/>
    <w:rsid w:val="00CF6948"/>
    <w:rsid w:val="00CF698A"/>
    <w:rsid w:val="00CF6B55"/>
    <w:rsid w:val="00CF6E35"/>
    <w:rsid w:val="00CF6E53"/>
    <w:rsid w:val="00CF6FDA"/>
    <w:rsid w:val="00CF7025"/>
    <w:rsid w:val="00CF7077"/>
    <w:rsid w:val="00CF71DA"/>
    <w:rsid w:val="00CF7291"/>
    <w:rsid w:val="00CF7920"/>
    <w:rsid w:val="00CF7DDB"/>
    <w:rsid w:val="00CF7FC7"/>
    <w:rsid w:val="00D000E7"/>
    <w:rsid w:val="00D001B4"/>
    <w:rsid w:val="00D001F3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1DE5"/>
    <w:rsid w:val="00D02081"/>
    <w:rsid w:val="00D020F6"/>
    <w:rsid w:val="00D02151"/>
    <w:rsid w:val="00D028E1"/>
    <w:rsid w:val="00D02A68"/>
    <w:rsid w:val="00D02B2F"/>
    <w:rsid w:val="00D02B45"/>
    <w:rsid w:val="00D02F03"/>
    <w:rsid w:val="00D02FEF"/>
    <w:rsid w:val="00D03050"/>
    <w:rsid w:val="00D03085"/>
    <w:rsid w:val="00D03101"/>
    <w:rsid w:val="00D03118"/>
    <w:rsid w:val="00D0333A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8E0"/>
    <w:rsid w:val="00D0693F"/>
    <w:rsid w:val="00D069BB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CD6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93F"/>
    <w:rsid w:val="00D10AD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0"/>
    <w:rsid w:val="00D14025"/>
    <w:rsid w:val="00D1432D"/>
    <w:rsid w:val="00D146B0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418"/>
    <w:rsid w:val="00D2454A"/>
    <w:rsid w:val="00D248BD"/>
    <w:rsid w:val="00D24973"/>
    <w:rsid w:val="00D24CA7"/>
    <w:rsid w:val="00D24DDA"/>
    <w:rsid w:val="00D24FA0"/>
    <w:rsid w:val="00D2504B"/>
    <w:rsid w:val="00D2504C"/>
    <w:rsid w:val="00D250CD"/>
    <w:rsid w:val="00D25285"/>
    <w:rsid w:val="00D254C2"/>
    <w:rsid w:val="00D254E9"/>
    <w:rsid w:val="00D25572"/>
    <w:rsid w:val="00D2591D"/>
    <w:rsid w:val="00D259C5"/>
    <w:rsid w:val="00D25B61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2C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306"/>
    <w:rsid w:val="00D3138C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CF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B74"/>
    <w:rsid w:val="00D40DBE"/>
    <w:rsid w:val="00D40E4A"/>
    <w:rsid w:val="00D40EB9"/>
    <w:rsid w:val="00D40FCB"/>
    <w:rsid w:val="00D41A18"/>
    <w:rsid w:val="00D41AEC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4ED"/>
    <w:rsid w:val="00D43998"/>
    <w:rsid w:val="00D43B25"/>
    <w:rsid w:val="00D43BCA"/>
    <w:rsid w:val="00D43C91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F80"/>
    <w:rsid w:val="00D4704F"/>
    <w:rsid w:val="00D474F5"/>
    <w:rsid w:val="00D47764"/>
    <w:rsid w:val="00D47904"/>
    <w:rsid w:val="00D47915"/>
    <w:rsid w:val="00D479AA"/>
    <w:rsid w:val="00D47A7C"/>
    <w:rsid w:val="00D47AB1"/>
    <w:rsid w:val="00D47B8F"/>
    <w:rsid w:val="00D47BDF"/>
    <w:rsid w:val="00D47F69"/>
    <w:rsid w:val="00D50247"/>
    <w:rsid w:val="00D5024E"/>
    <w:rsid w:val="00D502DB"/>
    <w:rsid w:val="00D505AD"/>
    <w:rsid w:val="00D50740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DA8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5AC"/>
    <w:rsid w:val="00D535CB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9B4"/>
    <w:rsid w:val="00D549E0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86A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7AA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357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C16"/>
    <w:rsid w:val="00D62F2A"/>
    <w:rsid w:val="00D630A2"/>
    <w:rsid w:val="00D634C0"/>
    <w:rsid w:val="00D638C8"/>
    <w:rsid w:val="00D63A82"/>
    <w:rsid w:val="00D63B66"/>
    <w:rsid w:val="00D63B72"/>
    <w:rsid w:val="00D63CBF"/>
    <w:rsid w:val="00D63E1A"/>
    <w:rsid w:val="00D63EEC"/>
    <w:rsid w:val="00D6409B"/>
    <w:rsid w:val="00D64335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20"/>
    <w:rsid w:val="00D64C9B"/>
    <w:rsid w:val="00D64CEA"/>
    <w:rsid w:val="00D650A6"/>
    <w:rsid w:val="00D651FB"/>
    <w:rsid w:val="00D65774"/>
    <w:rsid w:val="00D657D2"/>
    <w:rsid w:val="00D65A94"/>
    <w:rsid w:val="00D65FE2"/>
    <w:rsid w:val="00D666BD"/>
    <w:rsid w:val="00D6680F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FC2"/>
    <w:rsid w:val="00D71FE0"/>
    <w:rsid w:val="00D72045"/>
    <w:rsid w:val="00D720AE"/>
    <w:rsid w:val="00D724C3"/>
    <w:rsid w:val="00D726BE"/>
    <w:rsid w:val="00D72733"/>
    <w:rsid w:val="00D7288A"/>
    <w:rsid w:val="00D728E6"/>
    <w:rsid w:val="00D7302A"/>
    <w:rsid w:val="00D73163"/>
    <w:rsid w:val="00D731D1"/>
    <w:rsid w:val="00D7348A"/>
    <w:rsid w:val="00D735A6"/>
    <w:rsid w:val="00D73602"/>
    <w:rsid w:val="00D73612"/>
    <w:rsid w:val="00D736B1"/>
    <w:rsid w:val="00D73AD5"/>
    <w:rsid w:val="00D73C50"/>
    <w:rsid w:val="00D73C91"/>
    <w:rsid w:val="00D73FC7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024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D14"/>
    <w:rsid w:val="00D84F81"/>
    <w:rsid w:val="00D8511D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1D6"/>
    <w:rsid w:val="00D8727B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B3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99F"/>
    <w:rsid w:val="00D91A80"/>
    <w:rsid w:val="00D91EBA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8A"/>
    <w:rsid w:val="00D945C5"/>
    <w:rsid w:val="00D946AF"/>
    <w:rsid w:val="00D94B46"/>
    <w:rsid w:val="00D94D76"/>
    <w:rsid w:val="00D94D98"/>
    <w:rsid w:val="00D94FDB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C83"/>
    <w:rsid w:val="00D96DBB"/>
    <w:rsid w:val="00D96E90"/>
    <w:rsid w:val="00D971B4"/>
    <w:rsid w:val="00D97307"/>
    <w:rsid w:val="00D9763D"/>
    <w:rsid w:val="00D97759"/>
    <w:rsid w:val="00D97B4F"/>
    <w:rsid w:val="00D97F11"/>
    <w:rsid w:val="00D97F22"/>
    <w:rsid w:val="00D97FA3"/>
    <w:rsid w:val="00D97FE1"/>
    <w:rsid w:val="00DA04EF"/>
    <w:rsid w:val="00DA0761"/>
    <w:rsid w:val="00DA0923"/>
    <w:rsid w:val="00DA0AE1"/>
    <w:rsid w:val="00DA0BD9"/>
    <w:rsid w:val="00DA0C03"/>
    <w:rsid w:val="00DA0DC5"/>
    <w:rsid w:val="00DA0E5B"/>
    <w:rsid w:val="00DA10FD"/>
    <w:rsid w:val="00DA120F"/>
    <w:rsid w:val="00DA13D2"/>
    <w:rsid w:val="00DA14B1"/>
    <w:rsid w:val="00DA14E5"/>
    <w:rsid w:val="00DA14FF"/>
    <w:rsid w:val="00DA16B0"/>
    <w:rsid w:val="00DA17B1"/>
    <w:rsid w:val="00DA194B"/>
    <w:rsid w:val="00DA1BCC"/>
    <w:rsid w:val="00DA1BE5"/>
    <w:rsid w:val="00DA1C84"/>
    <w:rsid w:val="00DA1C96"/>
    <w:rsid w:val="00DA1CE9"/>
    <w:rsid w:val="00DA2005"/>
    <w:rsid w:val="00DA216F"/>
    <w:rsid w:val="00DA22A2"/>
    <w:rsid w:val="00DA22B5"/>
    <w:rsid w:val="00DA24CF"/>
    <w:rsid w:val="00DA2563"/>
    <w:rsid w:val="00DA2673"/>
    <w:rsid w:val="00DA2748"/>
    <w:rsid w:val="00DA2BA7"/>
    <w:rsid w:val="00DA2D64"/>
    <w:rsid w:val="00DA305D"/>
    <w:rsid w:val="00DA3235"/>
    <w:rsid w:val="00DA3331"/>
    <w:rsid w:val="00DA349A"/>
    <w:rsid w:val="00DA3911"/>
    <w:rsid w:val="00DA3AE7"/>
    <w:rsid w:val="00DA3CCB"/>
    <w:rsid w:val="00DA3F2D"/>
    <w:rsid w:val="00DA4430"/>
    <w:rsid w:val="00DA448F"/>
    <w:rsid w:val="00DA4651"/>
    <w:rsid w:val="00DA497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3E0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6F9B"/>
    <w:rsid w:val="00DB7033"/>
    <w:rsid w:val="00DB71B5"/>
    <w:rsid w:val="00DB72C1"/>
    <w:rsid w:val="00DB72D9"/>
    <w:rsid w:val="00DB7318"/>
    <w:rsid w:val="00DB766C"/>
    <w:rsid w:val="00DB76EA"/>
    <w:rsid w:val="00DB77A1"/>
    <w:rsid w:val="00DB79B2"/>
    <w:rsid w:val="00DB7B0A"/>
    <w:rsid w:val="00DB7B69"/>
    <w:rsid w:val="00DB7B7F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F4D"/>
    <w:rsid w:val="00DC2FEB"/>
    <w:rsid w:val="00DC31C4"/>
    <w:rsid w:val="00DC3621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6EF"/>
    <w:rsid w:val="00DC47EF"/>
    <w:rsid w:val="00DC4AC9"/>
    <w:rsid w:val="00DC4B82"/>
    <w:rsid w:val="00DC4C06"/>
    <w:rsid w:val="00DC4C68"/>
    <w:rsid w:val="00DC4E81"/>
    <w:rsid w:val="00DC4EFD"/>
    <w:rsid w:val="00DC4F9E"/>
    <w:rsid w:val="00DC5067"/>
    <w:rsid w:val="00DC5143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171"/>
    <w:rsid w:val="00DD12A3"/>
    <w:rsid w:val="00DD1602"/>
    <w:rsid w:val="00DD16B2"/>
    <w:rsid w:val="00DD18BC"/>
    <w:rsid w:val="00DD1952"/>
    <w:rsid w:val="00DD1A0B"/>
    <w:rsid w:val="00DD1A7E"/>
    <w:rsid w:val="00DD1B9F"/>
    <w:rsid w:val="00DD1C1E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37"/>
    <w:rsid w:val="00DD3396"/>
    <w:rsid w:val="00DD3481"/>
    <w:rsid w:val="00DD3831"/>
    <w:rsid w:val="00DD391D"/>
    <w:rsid w:val="00DD3941"/>
    <w:rsid w:val="00DD3C3D"/>
    <w:rsid w:val="00DD3C52"/>
    <w:rsid w:val="00DD3CCA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B8B"/>
    <w:rsid w:val="00DD5F3B"/>
    <w:rsid w:val="00DD5F53"/>
    <w:rsid w:val="00DD5FB1"/>
    <w:rsid w:val="00DD63DE"/>
    <w:rsid w:val="00DD649D"/>
    <w:rsid w:val="00DD64B6"/>
    <w:rsid w:val="00DD64C1"/>
    <w:rsid w:val="00DD6727"/>
    <w:rsid w:val="00DD6896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0F1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75C"/>
    <w:rsid w:val="00DE2B64"/>
    <w:rsid w:val="00DE2BC2"/>
    <w:rsid w:val="00DE2C44"/>
    <w:rsid w:val="00DE2D57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535"/>
    <w:rsid w:val="00DE45CB"/>
    <w:rsid w:val="00DE4B1C"/>
    <w:rsid w:val="00DE4E5C"/>
    <w:rsid w:val="00DE4EDE"/>
    <w:rsid w:val="00DE4F06"/>
    <w:rsid w:val="00DE4F4B"/>
    <w:rsid w:val="00DE4FD4"/>
    <w:rsid w:val="00DE528A"/>
    <w:rsid w:val="00DE54DA"/>
    <w:rsid w:val="00DE554C"/>
    <w:rsid w:val="00DE55EB"/>
    <w:rsid w:val="00DE5A84"/>
    <w:rsid w:val="00DE5B08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7E3"/>
    <w:rsid w:val="00DF284D"/>
    <w:rsid w:val="00DF298F"/>
    <w:rsid w:val="00DF2A09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02E"/>
    <w:rsid w:val="00DF52FD"/>
    <w:rsid w:val="00DF538A"/>
    <w:rsid w:val="00DF579F"/>
    <w:rsid w:val="00DF596B"/>
    <w:rsid w:val="00DF59A3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DB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117"/>
    <w:rsid w:val="00E0122B"/>
    <w:rsid w:val="00E013AF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60B"/>
    <w:rsid w:val="00E0269F"/>
    <w:rsid w:val="00E0294E"/>
    <w:rsid w:val="00E029A8"/>
    <w:rsid w:val="00E02B8F"/>
    <w:rsid w:val="00E02C39"/>
    <w:rsid w:val="00E02F2D"/>
    <w:rsid w:val="00E02F46"/>
    <w:rsid w:val="00E030F1"/>
    <w:rsid w:val="00E03128"/>
    <w:rsid w:val="00E032F7"/>
    <w:rsid w:val="00E03B35"/>
    <w:rsid w:val="00E03EE6"/>
    <w:rsid w:val="00E0425E"/>
    <w:rsid w:val="00E043E1"/>
    <w:rsid w:val="00E047C5"/>
    <w:rsid w:val="00E04827"/>
    <w:rsid w:val="00E05218"/>
    <w:rsid w:val="00E05305"/>
    <w:rsid w:val="00E05592"/>
    <w:rsid w:val="00E056D8"/>
    <w:rsid w:val="00E05747"/>
    <w:rsid w:val="00E057C4"/>
    <w:rsid w:val="00E0580B"/>
    <w:rsid w:val="00E05A4C"/>
    <w:rsid w:val="00E05B68"/>
    <w:rsid w:val="00E05D00"/>
    <w:rsid w:val="00E05D16"/>
    <w:rsid w:val="00E05DFD"/>
    <w:rsid w:val="00E06166"/>
    <w:rsid w:val="00E063B2"/>
    <w:rsid w:val="00E06498"/>
    <w:rsid w:val="00E06508"/>
    <w:rsid w:val="00E06792"/>
    <w:rsid w:val="00E06844"/>
    <w:rsid w:val="00E06B39"/>
    <w:rsid w:val="00E06DDC"/>
    <w:rsid w:val="00E06F5C"/>
    <w:rsid w:val="00E07078"/>
    <w:rsid w:val="00E072AE"/>
    <w:rsid w:val="00E072CA"/>
    <w:rsid w:val="00E075E5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0EC7"/>
    <w:rsid w:val="00E11227"/>
    <w:rsid w:val="00E11382"/>
    <w:rsid w:val="00E1183D"/>
    <w:rsid w:val="00E11BE0"/>
    <w:rsid w:val="00E11C23"/>
    <w:rsid w:val="00E11C5D"/>
    <w:rsid w:val="00E11D25"/>
    <w:rsid w:val="00E11DA0"/>
    <w:rsid w:val="00E11F4B"/>
    <w:rsid w:val="00E1208F"/>
    <w:rsid w:val="00E120BD"/>
    <w:rsid w:val="00E122A8"/>
    <w:rsid w:val="00E1257D"/>
    <w:rsid w:val="00E12A51"/>
    <w:rsid w:val="00E12C54"/>
    <w:rsid w:val="00E132B1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8DC"/>
    <w:rsid w:val="00E15B5A"/>
    <w:rsid w:val="00E15D47"/>
    <w:rsid w:val="00E15DE2"/>
    <w:rsid w:val="00E15E68"/>
    <w:rsid w:val="00E160F3"/>
    <w:rsid w:val="00E16966"/>
    <w:rsid w:val="00E16972"/>
    <w:rsid w:val="00E1697B"/>
    <w:rsid w:val="00E16A88"/>
    <w:rsid w:val="00E17048"/>
    <w:rsid w:val="00E170F8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908"/>
    <w:rsid w:val="00E179A2"/>
    <w:rsid w:val="00E17A91"/>
    <w:rsid w:val="00E17C68"/>
    <w:rsid w:val="00E17DF8"/>
    <w:rsid w:val="00E17E2E"/>
    <w:rsid w:val="00E17EA5"/>
    <w:rsid w:val="00E17FBC"/>
    <w:rsid w:val="00E20066"/>
    <w:rsid w:val="00E2006F"/>
    <w:rsid w:val="00E202A4"/>
    <w:rsid w:val="00E20882"/>
    <w:rsid w:val="00E20A74"/>
    <w:rsid w:val="00E20CD0"/>
    <w:rsid w:val="00E20F28"/>
    <w:rsid w:val="00E21189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2D7C"/>
    <w:rsid w:val="00E234B9"/>
    <w:rsid w:val="00E234BE"/>
    <w:rsid w:val="00E23505"/>
    <w:rsid w:val="00E23516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8B3"/>
    <w:rsid w:val="00E2793E"/>
    <w:rsid w:val="00E279BC"/>
    <w:rsid w:val="00E27A4A"/>
    <w:rsid w:val="00E27A66"/>
    <w:rsid w:val="00E30016"/>
    <w:rsid w:val="00E30529"/>
    <w:rsid w:val="00E3055E"/>
    <w:rsid w:val="00E305AA"/>
    <w:rsid w:val="00E305DC"/>
    <w:rsid w:val="00E306EE"/>
    <w:rsid w:val="00E30914"/>
    <w:rsid w:val="00E309A3"/>
    <w:rsid w:val="00E30A90"/>
    <w:rsid w:val="00E30CEE"/>
    <w:rsid w:val="00E30DDF"/>
    <w:rsid w:val="00E30EBD"/>
    <w:rsid w:val="00E30F35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590"/>
    <w:rsid w:val="00E33770"/>
    <w:rsid w:val="00E3390C"/>
    <w:rsid w:val="00E339D1"/>
    <w:rsid w:val="00E33C5B"/>
    <w:rsid w:val="00E33CAB"/>
    <w:rsid w:val="00E33ED7"/>
    <w:rsid w:val="00E34135"/>
    <w:rsid w:val="00E341B2"/>
    <w:rsid w:val="00E344C5"/>
    <w:rsid w:val="00E34726"/>
    <w:rsid w:val="00E34773"/>
    <w:rsid w:val="00E34ABF"/>
    <w:rsid w:val="00E34B71"/>
    <w:rsid w:val="00E34E8B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D71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9A1"/>
    <w:rsid w:val="00E41A55"/>
    <w:rsid w:val="00E41D0B"/>
    <w:rsid w:val="00E41E5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BF9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2"/>
    <w:rsid w:val="00E446CE"/>
    <w:rsid w:val="00E44D5E"/>
    <w:rsid w:val="00E44F56"/>
    <w:rsid w:val="00E4565E"/>
    <w:rsid w:val="00E45675"/>
    <w:rsid w:val="00E45796"/>
    <w:rsid w:val="00E45872"/>
    <w:rsid w:val="00E45C2A"/>
    <w:rsid w:val="00E45C36"/>
    <w:rsid w:val="00E45C59"/>
    <w:rsid w:val="00E45CCD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C8C"/>
    <w:rsid w:val="00E50DE7"/>
    <w:rsid w:val="00E51169"/>
    <w:rsid w:val="00E51891"/>
    <w:rsid w:val="00E51AB3"/>
    <w:rsid w:val="00E51D42"/>
    <w:rsid w:val="00E51D8E"/>
    <w:rsid w:val="00E51DDD"/>
    <w:rsid w:val="00E51E2A"/>
    <w:rsid w:val="00E5246B"/>
    <w:rsid w:val="00E524CA"/>
    <w:rsid w:val="00E524EF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58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55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E25"/>
    <w:rsid w:val="00E64FFF"/>
    <w:rsid w:val="00E65355"/>
    <w:rsid w:val="00E657E8"/>
    <w:rsid w:val="00E659C7"/>
    <w:rsid w:val="00E65ADA"/>
    <w:rsid w:val="00E65BFC"/>
    <w:rsid w:val="00E65E56"/>
    <w:rsid w:val="00E65F27"/>
    <w:rsid w:val="00E66067"/>
    <w:rsid w:val="00E6606B"/>
    <w:rsid w:val="00E6615E"/>
    <w:rsid w:val="00E66665"/>
    <w:rsid w:val="00E66A78"/>
    <w:rsid w:val="00E66F88"/>
    <w:rsid w:val="00E67124"/>
    <w:rsid w:val="00E67212"/>
    <w:rsid w:val="00E6740B"/>
    <w:rsid w:val="00E674B6"/>
    <w:rsid w:val="00E67578"/>
    <w:rsid w:val="00E678A1"/>
    <w:rsid w:val="00E67D5D"/>
    <w:rsid w:val="00E702CF"/>
    <w:rsid w:val="00E702EC"/>
    <w:rsid w:val="00E70891"/>
    <w:rsid w:val="00E7092A"/>
    <w:rsid w:val="00E70ABA"/>
    <w:rsid w:val="00E70C3E"/>
    <w:rsid w:val="00E70E75"/>
    <w:rsid w:val="00E70F9A"/>
    <w:rsid w:val="00E7127C"/>
    <w:rsid w:val="00E71401"/>
    <w:rsid w:val="00E71512"/>
    <w:rsid w:val="00E7169B"/>
    <w:rsid w:val="00E716B7"/>
    <w:rsid w:val="00E717F3"/>
    <w:rsid w:val="00E71A26"/>
    <w:rsid w:val="00E71A7A"/>
    <w:rsid w:val="00E71C43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36"/>
    <w:rsid w:val="00E728B0"/>
    <w:rsid w:val="00E7292A"/>
    <w:rsid w:val="00E72947"/>
    <w:rsid w:val="00E729EF"/>
    <w:rsid w:val="00E72A00"/>
    <w:rsid w:val="00E72CF0"/>
    <w:rsid w:val="00E7306D"/>
    <w:rsid w:val="00E730FA"/>
    <w:rsid w:val="00E734D5"/>
    <w:rsid w:val="00E73532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578"/>
    <w:rsid w:val="00E7459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B87"/>
    <w:rsid w:val="00E76D2B"/>
    <w:rsid w:val="00E76F17"/>
    <w:rsid w:val="00E77123"/>
    <w:rsid w:val="00E772D3"/>
    <w:rsid w:val="00E7746E"/>
    <w:rsid w:val="00E77676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B80"/>
    <w:rsid w:val="00E82D12"/>
    <w:rsid w:val="00E82DE6"/>
    <w:rsid w:val="00E8300C"/>
    <w:rsid w:val="00E8349A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3A1"/>
    <w:rsid w:val="00E90CF4"/>
    <w:rsid w:val="00E90DEA"/>
    <w:rsid w:val="00E90E94"/>
    <w:rsid w:val="00E9118D"/>
    <w:rsid w:val="00E91361"/>
    <w:rsid w:val="00E918ED"/>
    <w:rsid w:val="00E91949"/>
    <w:rsid w:val="00E91F11"/>
    <w:rsid w:val="00E92091"/>
    <w:rsid w:val="00E92216"/>
    <w:rsid w:val="00E925D6"/>
    <w:rsid w:val="00E928F7"/>
    <w:rsid w:val="00E92A59"/>
    <w:rsid w:val="00E92C7F"/>
    <w:rsid w:val="00E92CFA"/>
    <w:rsid w:val="00E9362E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BF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00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8D3"/>
    <w:rsid w:val="00EA2BAD"/>
    <w:rsid w:val="00EA2C81"/>
    <w:rsid w:val="00EA2F6D"/>
    <w:rsid w:val="00EA3039"/>
    <w:rsid w:val="00EA318E"/>
    <w:rsid w:val="00EA319F"/>
    <w:rsid w:val="00EA32BD"/>
    <w:rsid w:val="00EA3990"/>
    <w:rsid w:val="00EA3EE4"/>
    <w:rsid w:val="00EA4071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33"/>
    <w:rsid w:val="00EA5B68"/>
    <w:rsid w:val="00EA612F"/>
    <w:rsid w:val="00EA62B0"/>
    <w:rsid w:val="00EA658C"/>
    <w:rsid w:val="00EA6647"/>
    <w:rsid w:val="00EA6721"/>
    <w:rsid w:val="00EA675A"/>
    <w:rsid w:val="00EA6AD6"/>
    <w:rsid w:val="00EA6C34"/>
    <w:rsid w:val="00EA6CE3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51"/>
    <w:rsid w:val="00EA7FAD"/>
    <w:rsid w:val="00EA7FCF"/>
    <w:rsid w:val="00EB00C9"/>
    <w:rsid w:val="00EB02ED"/>
    <w:rsid w:val="00EB0305"/>
    <w:rsid w:val="00EB033C"/>
    <w:rsid w:val="00EB0472"/>
    <w:rsid w:val="00EB0642"/>
    <w:rsid w:val="00EB0707"/>
    <w:rsid w:val="00EB0AC8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43"/>
    <w:rsid w:val="00EB27BC"/>
    <w:rsid w:val="00EB2A0F"/>
    <w:rsid w:val="00EB2AB1"/>
    <w:rsid w:val="00EB2B38"/>
    <w:rsid w:val="00EB2BE5"/>
    <w:rsid w:val="00EB2D2A"/>
    <w:rsid w:val="00EB2D4F"/>
    <w:rsid w:val="00EB30F6"/>
    <w:rsid w:val="00EB346E"/>
    <w:rsid w:val="00EB3542"/>
    <w:rsid w:val="00EB35B2"/>
    <w:rsid w:val="00EB3B73"/>
    <w:rsid w:val="00EB3E24"/>
    <w:rsid w:val="00EB3E47"/>
    <w:rsid w:val="00EB3E52"/>
    <w:rsid w:val="00EB4002"/>
    <w:rsid w:val="00EB418C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C75"/>
    <w:rsid w:val="00EB4D05"/>
    <w:rsid w:val="00EB50A8"/>
    <w:rsid w:val="00EB5160"/>
    <w:rsid w:val="00EB5181"/>
    <w:rsid w:val="00EB518D"/>
    <w:rsid w:val="00EB563B"/>
    <w:rsid w:val="00EB60A7"/>
    <w:rsid w:val="00EB6239"/>
    <w:rsid w:val="00EB65B1"/>
    <w:rsid w:val="00EB65B8"/>
    <w:rsid w:val="00EB682A"/>
    <w:rsid w:val="00EB6D5C"/>
    <w:rsid w:val="00EB6FA0"/>
    <w:rsid w:val="00EB716F"/>
    <w:rsid w:val="00EB71D7"/>
    <w:rsid w:val="00EB71DC"/>
    <w:rsid w:val="00EB723F"/>
    <w:rsid w:val="00EB73B1"/>
    <w:rsid w:val="00EB75FC"/>
    <w:rsid w:val="00EB761D"/>
    <w:rsid w:val="00EB7791"/>
    <w:rsid w:val="00EB77C4"/>
    <w:rsid w:val="00EB784D"/>
    <w:rsid w:val="00EB78A2"/>
    <w:rsid w:val="00EB7B4F"/>
    <w:rsid w:val="00EB7E50"/>
    <w:rsid w:val="00EB7FF9"/>
    <w:rsid w:val="00EC03E3"/>
    <w:rsid w:val="00EC0498"/>
    <w:rsid w:val="00EC0983"/>
    <w:rsid w:val="00EC0BEF"/>
    <w:rsid w:val="00EC0EC1"/>
    <w:rsid w:val="00EC0F4A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914"/>
    <w:rsid w:val="00EC2A6A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AB2"/>
    <w:rsid w:val="00EC4D38"/>
    <w:rsid w:val="00EC4F58"/>
    <w:rsid w:val="00EC5288"/>
    <w:rsid w:val="00EC52E4"/>
    <w:rsid w:val="00EC56A9"/>
    <w:rsid w:val="00EC5878"/>
    <w:rsid w:val="00EC5929"/>
    <w:rsid w:val="00EC603B"/>
    <w:rsid w:val="00EC627A"/>
    <w:rsid w:val="00EC648D"/>
    <w:rsid w:val="00EC66CF"/>
    <w:rsid w:val="00EC6929"/>
    <w:rsid w:val="00EC6AEB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2BD"/>
    <w:rsid w:val="00ED08BC"/>
    <w:rsid w:val="00ED0B00"/>
    <w:rsid w:val="00ED0BD5"/>
    <w:rsid w:val="00ED0D47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11A"/>
    <w:rsid w:val="00ED3298"/>
    <w:rsid w:val="00ED355E"/>
    <w:rsid w:val="00ED39DB"/>
    <w:rsid w:val="00ED3A8C"/>
    <w:rsid w:val="00ED3B42"/>
    <w:rsid w:val="00ED3BC4"/>
    <w:rsid w:val="00ED3C1A"/>
    <w:rsid w:val="00ED3C6C"/>
    <w:rsid w:val="00ED3E72"/>
    <w:rsid w:val="00ED3EC3"/>
    <w:rsid w:val="00ED3ECD"/>
    <w:rsid w:val="00ED41F9"/>
    <w:rsid w:val="00ED4316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E95"/>
    <w:rsid w:val="00ED7ECE"/>
    <w:rsid w:val="00ED7ED3"/>
    <w:rsid w:val="00ED7F31"/>
    <w:rsid w:val="00ED7F5D"/>
    <w:rsid w:val="00EE0103"/>
    <w:rsid w:val="00EE023B"/>
    <w:rsid w:val="00EE05E9"/>
    <w:rsid w:val="00EE09BF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182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9CF"/>
    <w:rsid w:val="00EE5C43"/>
    <w:rsid w:val="00EE5DB6"/>
    <w:rsid w:val="00EE5E28"/>
    <w:rsid w:val="00EE62F9"/>
    <w:rsid w:val="00EE6486"/>
    <w:rsid w:val="00EE64A8"/>
    <w:rsid w:val="00EE66C0"/>
    <w:rsid w:val="00EE6809"/>
    <w:rsid w:val="00EE6E46"/>
    <w:rsid w:val="00EE6FE9"/>
    <w:rsid w:val="00EE70EB"/>
    <w:rsid w:val="00EE70FE"/>
    <w:rsid w:val="00EE7355"/>
    <w:rsid w:val="00EE736C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53"/>
    <w:rsid w:val="00EF0AA1"/>
    <w:rsid w:val="00EF0B7F"/>
    <w:rsid w:val="00EF0F62"/>
    <w:rsid w:val="00EF114F"/>
    <w:rsid w:val="00EF1330"/>
    <w:rsid w:val="00EF1405"/>
    <w:rsid w:val="00EF1B83"/>
    <w:rsid w:val="00EF1F4E"/>
    <w:rsid w:val="00EF20C6"/>
    <w:rsid w:val="00EF215A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5E9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98C"/>
    <w:rsid w:val="00F05A0E"/>
    <w:rsid w:val="00F05CBD"/>
    <w:rsid w:val="00F05F3E"/>
    <w:rsid w:val="00F06112"/>
    <w:rsid w:val="00F062A4"/>
    <w:rsid w:val="00F062D0"/>
    <w:rsid w:val="00F06578"/>
    <w:rsid w:val="00F06588"/>
    <w:rsid w:val="00F067C7"/>
    <w:rsid w:val="00F06811"/>
    <w:rsid w:val="00F06909"/>
    <w:rsid w:val="00F069D4"/>
    <w:rsid w:val="00F06AEE"/>
    <w:rsid w:val="00F06BBA"/>
    <w:rsid w:val="00F06FC8"/>
    <w:rsid w:val="00F07191"/>
    <w:rsid w:val="00F07571"/>
    <w:rsid w:val="00F075BA"/>
    <w:rsid w:val="00F07868"/>
    <w:rsid w:val="00F07AD4"/>
    <w:rsid w:val="00F07BD5"/>
    <w:rsid w:val="00F10287"/>
    <w:rsid w:val="00F107E9"/>
    <w:rsid w:val="00F10ACF"/>
    <w:rsid w:val="00F10B32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02"/>
    <w:rsid w:val="00F13D5A"/>
    <w:rsid w:val="00F13D68"/>
    <w:rsid w:val="00F13E66"/>
    <w:rsid w:val="00F1401C"/>
    <w:rsid w:val="00F146F3"/>
    <w:rsid w:val="00F14906"/>
    <w:rsid w:val="00F14999"/>
    <w:rsid w:val="00F14B0A"/>
    <w:rsid w:val="00F14C11"/>
    <w:rsid w:val="00F14D4F"/>
    <w:rsid w:val="00F14D91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38"/>
    <w:rsid w:val="00F21E44"/>
    <w:rsid w:val="00F21F86"/>
    <w:rsid w:val="00F2208A"/>
    <w:rsid w:val="00F220C7"/>
    <w:rsid w:val="00F22238"/>
    <w:rsid w:val="00F22379"/>
    <w:rsid w:val="00F22485"/>
    <w:rsid w:val="00F2249E"/>
    <w:rsid w:val="00F225BE"/>
    <w:rsid w:val="00F2281B"/>
    <w:rsid w:val="00F2285C"/>
    <w:rsid w:val="00F2298D"/>
    <w:rsid w:val="00F2302A"/>
    <w:rsid w:val="00F2322C"/>
    <w:rsid w:val="00F2327A"/>
    <w:rsid w:val="00F23600"/>
    <w:rsid w:val="00F236C9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1DA9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B23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4C9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37D02"/>
    <w:rsid w:val="00F37F1A"/>
    <w:rsid w:val="00F40699"/>
    <w:rsid w:val="00F407C4"/>
    <w:rsid w:val="00F40805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3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4C44"/>
    <w:rsid w:val="00F45303"/>
    <w:rsid w:val="00F456BB"/>
    <w:rsid w:val="00F456F7"/>
    <w:rsid w:val="00F457A0"/>
    <w:rsid w:val="00F4599B"/>
    <w:rsid w:val="00F45AB7"/>
    <w:rsid w:val="00F46227"/>
    <w:rsid w:val="00F46230"/>
    <w:rsid w:val="00F46271"/>
    <w:rsid w:val="00F46455"/>
    <w:rsid w:val="00F46885"/>
    <w:rsid w:val="00F46B11"/>
    <w:rsid w:val="00F46B54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DF4"/>
    <w:rsid w:val="00F50E29"/>
    <w:rsid w:val="00F510DD"/>
    <w:rsid w:val="00F51130"/>
    <w:rsid w:val="00F5119C"/>
    <w:rsid w:val="00F511DF"/>
    <w:rsid w:val="00F512FD"/>
    <w:rsid w:val="00F51496"/>
    <w:rsid w:val="00F51544"/>
    <w:rsid w:val="00F5176B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6AF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56E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56"/>
    <w:rsid w:val="00F57D7F"/>
    <w:rsid w:val="00F57E1D"/>
    <w:rsid w:val="00F57FBB"/>
    <w:rsid w:val="00F602C8"/>
    <w:rsid w:val="00F605A1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6F0"/>
    <w:rsid w:val="00F6280D"/>
    <w:rsid w:val="00F62893"/>
    <w:rsid w:val="00F62AB6"/>
    <w:rsid w:val="00F62B52"/>
    <w:rsid w:val="00F62E85"/>
    <w:rsid w:val="00F63066"/>
    <w:rsid w:val="00F63067"/>
    <w:rsid w:val="00F6308C"/>
    <w:rsid w:val="00F635D3"/>
    <w:rsid w:val="00F636CC"/>
    <w:rsid w:val="00F638DF"/>
    <w:rsid w:val="00F63FA7"/>
    <w:rsid w:val="00F63FDB"/>
    <w:rsid w:val="00F64217"/>
    <w:rsid w:val="00F64491"/>
    <w:rsid w:val="00F64502"/>
    <w:rsid w:val="00F6483A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CD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5E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11E"/>
    <w:rsid w:val="00F72341"/>
    <w:rsid w:val="00F7239C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BDF"/>
    <w:rsid w:val="00F73C29"/>
    <w:rsid w:val="00F73D56"/>
    <w:rsid w:val="00F73E65"/>
    <w:rsid w:val="00F73F3A"/>
    <w:rsid w:val="00F7428F"/>
    <w:rsid w:val="00F74460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ABE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721C"/>
    <w:rsid w:val="00F7741F"/>
    <w:rsid w:val="00F7753A"/>
    <w:rsid w:val="00F775CC"/>
    <w:rsid w:val="00F77664"/>
    <w:rsid w:val="00F777AB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7F1"/>
    <w:rsid w:val="00F80C27"/>
    <w:rsid w:val="00F80F03"/>
    <w:rsid w:val="00F810D9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1B"/>
    <w:rsid w:val="00F83CD6"/>
    <w:rsid w:val="00F83D5F"/>
    <w:rsid w:val="00F83DAE"/>
    <w:rsid w:val="00F83F0D"/>
    <w:rsid w:val="00F840CD"/>
    <w:rsid w:val="00F8428C"/>
    <w:rsid w:val="00F84656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A3E"/>
    <w:rsid w:val="00F86C60"/>
    <w:rsid w:val="00F86CD3"/>
    <w:rsid w:val="00F86E9C"/>
    <w:rsid w:val="00F86F94"/>
    <w:rsid w:val="00F8709B"/>
    <w:rsid w:val="00F870AB"/>
    <w:rsid w:val="00F87268"/>
    <w:rsid w:val="00F87367"/>
    <w:rsid w:val="00F874A8"/>
    <w:rsid w:val="00F875D0"/>
    <w:rsid w:val="00F87D1C"/>
    <w:rsid w:val="00F87E18"/>
    <w:rsid w:val="00F900FC"/>
    <w:rsid w:val="00F9011A"/>
    <w:rsid w:val="00F901EF"/>
    <w:rsid w:val="00F90492"/>
    <w:rsid w:val="00F9067C"/>
    <w:rsid w:val="00F90826"/>
    <w:rsid w:val="00F90924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ECC"/>
    <w:rsid w:val="00F91F07"/>
    <w:rsid w:val="00F91F5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7C5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010"/>
    <w:rsid w:val="00F94184"/>
    <w:rsid w:val="00F9423F"/>
    <w:rsid w:val="00F94291"/>
    <w:rsid w:val="00F942C7"/>
    <w:rsid w:val="00F9446C"/>
    <w:rsid w:val="00F94509"/>
    <w:rsid w:val="00F945BE"/>
    <w:rsid w:val="00F945CF"/>
    <w:rsid w:val="00F9486F"/>
    <w:rsid w:val="00F949CC"/>
    <w:rsid w:val="00F94C42"/>
    <w:rsid w:val="00F94C82"/>
    <w:rsid w:val="00F94D67"/>
    <w:rsid w:val="00F950BE"/>
    <w:rsid w:val="00F9536F"/>
    <w:rsid w:val="00F9544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119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7070"/>
    <w:rsid w:val="00FA7274"/>
    <w:rsid w:val="00FA729A"/>
    <w:rsid w:val="00FA7504"/>
    <w:rsid w:val="00FA78F5"/>
    <w:rsid w:val="00FA7A02"/>
    <w:rsid w:val="00FA7A97"/>
    <w:rsid w:val="00FA7BC2"/>
    <w:rsid w:val="00FA7CA8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944"/>
    <w:rsid w:val="00FB0AF9"/>
    <w:rsid w:val="00FB108F"/>
    <w:rsid w:val="00FB1136"/>
    <w:rsid w:val="00FB115C"/>
    <w:rsid w:val="00FB11DA"/>
    <w:rsid w:val="00FB1C26"/>
    <w:rsid w:val="00FB1D27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9EF"/>
    <w:rsid w:val="00FB2C2B"/>
    <w:rsid w:val="00FB2C88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B6"/>
    <w:rsid w:val="00FB540E"/>
    <w:rsid w:val="00FB5732"/>
    <w:rsid w:val="00FB57BF"/>
    <w:rsid w:val="00FB5ADA"/>
    <w:rsid w:val="00FB5B70"/>
    <w:rsid w:val="00FB5BE7"/>
    <w:rsid w:val="00FB5E75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47"/>
    <w:rsid w:val="00FC0C7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4FDC"/>
    <w:rsid w:val="00FC501F"/>
    <w:rsid w:val="00FC5087"/>
    <w:rsid w:val="00FC522C"/>
    <w:rsid w:val="00FC5257"/>
    <w:rsid w:val="00FC52A3"/>
    <w:rsid w:val="00FC52D8"/>
    <w:rsid w:val="00FC539E"/>
    <w:rsid w:val="00FC560E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68A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B53"/>
    <w:rsid w:val="00FD3D7E"/>
    <w:rsid w:val="00FD3DBE"/>
    <w:rsid w:val="00FD40B6"/>
    <w:rsid w:val="00FD41CC"/>
    <w:rsid w:val="00FD4274"/>
    <w:rsid w:val="00FD45FA"/>
    <w:rsid w:val="00FD4983"/>
    <w:rsid w:val="00FD4A24"/>
    <w:rsid w:val="00FD4AC3"/>
    <w:rsid w:val="00FD4C7B"/>
    <w:rsid w:val="00FD53CD"/>
    <w:rsid w:val="00FD559C"/>
    <w:rsid w:val="00FD593B"/>
    <w:rsid w:val="00FD5A38"/>
    <w:rsid w:val="00FD5C69"/>
    <w:rsid w:val="00FD5DD4"/>
    <w:rsid w:val="00FD6039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AE7"/>
    <w:rsid w:val="00FE0AF6"/>
    <w:rsid w:val="00FE0C1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03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B07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56"/>
    <w:rsid w:val="00FE49B9"/>
    <w:rsid w:val="00FE4CDE"/>
    <w:rsid w:val="00FE4CEE"/>
    <w:rsid w:val="00FE4DF5"/>
    <w:rsid w:val="00FE4E6D"/>
    <w:rsid w:val="00FE4E97"/>
    <w:rsid w:val="00FE507A"/>
    <w:rsid w:val="00FE55EA"/>
    <w:rsid w:val="00FE5942"/>
    <w:rsid w:val="00FE5B23"/>
    <w:rsid w:val="00FE5B53"/>
    <w:rsid w:val="00FE60B7"/>
    <w:rsid w:val="00FE628D"/>
    <w:rsid w:val="00FE6353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7D1"/>
    <w:rsid w:val="00FE77D8"/>
    <w:rsid w:val="00FE7B7F"/>
    <w:rsid w:val="00FE7C01"/>
    <w:rsid w:val="00FE7C34"/>
    <w:rsid w:val="00FF083D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AE3"/>
    <w:rsid w:val="00FF3B5E"/>
    <w:rsid w:val="00FF3C9F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CE7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header" Target="header1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header" Target="header11.xml"/><Relationship Id="rId30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690910-302B-4474-B119-EAE08E0139B3}">
  <ds:schemaRefs>
    <ds:schemaRef ds:uri="http://schemas.microsoft.com/office/2006/metadata/properties"/>
    <ds:schemaRef ds:uri="http://schemas.microsoft.com/office/infopath/2007/PartnerControls"/>
    <ds:schemaRef ds:uri="354918e4-0f3b-41b6-ab41-df14ce3ca1cd"/>
  </ds:schemaRefs>
</ds:datastoreItem>
</file>

<file path=customXml/itemProps4.xml><?xml version="1.0" encoding="utf-8"?>
<ds:datastoreItem xmlns:ds="http://schemas.openxmlformats.org/officeDocument/2006/customXml" ds:itemID="{AC3458E9-402B-41FB-883E-7DA79152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22</TotalTime>
  <Pages>49</Pages>
  <Words>7794</Words>
  <Characters>44429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Sakonwan, Wongsawanon</cp:lastModifiedBy>
  <cp:revision>2</cp:revision>
  <cp:lastPrinted>2023-07-31T10:22:00Z</cp:lastPrinted>
  <dcterms:created xsi:type="dcterms:W3CDTF">2023-08-09T03:59:00Z</dcterms:created>
  <dcterms:modified xsi:type="dcterms:W3CDTF">2023-08-09T03:59:00Z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